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1A0FF0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1A0FF0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:rsidR="00BF17F6" w:rsidRPr="001A0FF0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1A0FF0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 w:rsidRPr="001A0FF0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1A0FF0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1A0FF0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1A0FF0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DD5DC8" w:rsidRPr="00DD5DC8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31</w:t>
      </w:r>
      <w:r w:rsidR="003774B6" w:rsidRPr="001A0FF0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ED078F" w:rsidRPr="001A0FF0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2562</w:t>
      </w:r>
    </w:p>
    <w:p w:rsidR="009B1B21" w:rsidRPr="001A0FF0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1A0FF0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1A0FF0" w:rsidRDefault="00DD5DC8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1A0FF0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1A0FF0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1A0FF0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1A0FF0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1A0FF0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1A0FF0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1A0FF0" w:rsidRDefault="00DD5DC8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B26D70" w:rsidRPr="001A0FF0">
        <w:rPr>
          <w:rFonts w:ascii="Angsana New" w:hAnsi="Angsana New" w:cs="Angsana New"/>
          <w:snapToGrid w:val="0"/>
          <w:cs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7169E3" w:rsidRPr="001A0FF0">
        <w:rPr>
          <w:rFonts w:ascii="Angsana New" w:hAnsi="Angsana New" w:cs="Angsana New"/>
          <w:snapToGrid w:val="0"/>
          <w:cs/>
        </w:rPr>
        <w:t xml:space="preserve"> </w:t>
      </w:r>
      <w:r w:rsidR="00B15D63" w:rsidRPr="001A0FF0">
        <w:rPr>
          <w:rFonts w:ascii="Angsana New" w:hAnsi="Angsana New" w:cs="Angsana New"/>
          <w:snapToGrid w:val="0"/>
          <w:cs/>
        </w:rPr>
        <w:tab/>
      </w:r>
      <w:r w:rsidR="0052459F" w:rsidRPr="001A0FF0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1A0FF0">
        <w:rPr>
          <w:rFonts w:ascii="Angsana New" w:hAnsi="Angsana New" w:cs="Angsana New"/>
          <w:snapToGrid w:val="0"/>
          <w:cs/>
        </w:rPr>
        <w:t>การ</w:t>
      </w:r>
      <w:r w:rsidR="00B52E3F" w:rsidRPr="001A0FF0">
        <w:rPr>
          <w:rFonts w:ascii="Angsana New" w:hAnsi="Angsana New" w:cs="Angsana New"/>
          <w:snapToGrid w:val="0"/>
          <w:cs/>
        </w:rPr>
        <w:t>ดำเนินงาน</w:t>
      </w:r>
      <w:r w:rsidR="007169E3" w:rsidRPr="001A0FF0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1A0FF0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1A0FF0">
        <w:rPr>
          <w:rFonts w:ascii="Angsana New" w:hAnsi="Angsana New" w:cs="Angsana New"/>
          <w:snapToGrid w:val="0"/>
          <w:spacing w:val="10"/>
          <w:cs/>
        </w:rPr>
        <w:t xml:space="preserve">บริษัท </w:t>
      </w:r>
      <w:r w:rsidRPr="001A0FF0">
        <w:rPr>
          <w:rFonts w:ascii="Angsana New" w:hAnsi="Angsana New" w:cs="Angsana New"/>
          <w:snapToGrid w:val="0"/>
          <w:spacing w:val="10"/>
          <w:cs/>
          <w:lang w:val="en-US"/>
        </w:rPr>
        <w:t>คันทรี่ กรุ๊ป ดีเวลลอปเมนท์</w:t>
      </w:r>
      <w:r w:rsidRPr="001A0FF0">
        <w:rPr>
          <w:rFonts w:ascii="Angsana New" w:hAnsi="Angsana New" w:cs="Angsana New"/>
          <w:bCs/>
          <w:snapToGrid w:val="0"/>
          <w:spacing w:val="10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7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2540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1A0FF0">
        <w:rPr>
          <w:rFonts w:ascii="Angsana New" w:hAnsi="Angsana New" w:cs="Angsana New"/>
          <w:snapToGrid w:val="0"/>
          <w:lang w:val="en-US"/>
        </w:rPr>
        <w:t xml:space="preserve">(SET)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30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DD5DC8" w:rsidRPr="00DD5DC8">
        <w:rPr>
          <w:rFonts w:ascii="Angsana New" w:hAnsi="Angsana New" w:cs="Angsana New"/>
          <w:snapToGrid w:val="0"/>
          <w:lang w:val="en-US"/>
        </w:rPr>
        <w:t>2557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898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อาคารเพลินจิตทาวเวอร์ ชั้นที่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1A0FF0" w:rsidRDefault="00DD5DC8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DD5DC8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1A0FF0">
        <w:rPr>
          <w:rFonts w:ascii="Angsana New" w:hAnsi="Angsana New" w:cs="Angsana New"/>
          <w:bCs/>
          <w:snapToGrid w:val="0"/>
          <w:lang w:val="en-US"/>
        </w:rPr>
        <w:t>.</w:t>
      </w:r>
      <w:r w:rsidRPr="00DD5DC8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1A0FF0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04306E" w:rsidRPr="001A0FF0" w:rsidRDefault="00DD5DC8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4306E" w:rsidRPr="001A0FF0">
        <w:rPr>
          <w:rFonts w:ascii="Angsana New" w:hAnsi="Angsana New" w:cs="Angsana New"/>
          <w:snapToGrid w:val="0"/>
          <w:lang w:val="en-US"/>
        </w:rPr>
        <w:tab/>
      </w:r>
      <w:r w:rsidR="0004306E" w:rsidRPr="001A0FF0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1A0FF0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1A0FF0">
        <w:rPr>
          <w:rFonts w:ascii="Angsana New" w:hAnsi="Angsana New" w:cs="Angsana New"/>
          <w:snapToGrid w:val="0"/>
          <w:cs/>
        </w:rPr>
        <w:t>มาร์ค โฮลดิ้งส์</w:t>
      </w:r>
      <w:r w:rsidR="0004306E" w:rsidRPr="001A0FF0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1A0FF0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1A0FF0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1A0FF0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1A0FF0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DD5DC8">
        <w:rPr>
          <w:rFonts w:ascii="Angsana New" w:hAnsi="Angsana New" w:cs="Angsana New"/>
          <w:snapToGrid w:val="0"/>
          <w:lang w:val="en-US"/>
        </w:rPr>
        <w:t>20</w:t>
      </w:r>
      <w:r w:rsidR="0004306E"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1A0FF0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1A0FF0">
        <w:rPr>
          <w:rFonts w:ascii="Angsana New" w:hAnsi="Angsana New" w:cs="Angsana New"/>
          <w:snapToGrid w:val="0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1A0FF0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04306E" w:rsidRPr="001A0FF0" w:rsidRDefault="00DD5DC8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04306E" w:rsidRPr="001A0FF0">
        <w:rPr>
          <w:rFonts w:ascii="Angsana New" w:hAnsi="Angsana New" w:cs="Angsana New"/>
          <w:snapToGrid w:val="0"/>
          <w:lang w:val="en-US"/>
        </w:rPr>
        <w:tab/>
      </w:r>
      <w:r w:rsidR="0004306E" w:rsidRPr="001A0FF0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1A0FF0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DD5DC8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1A0FF0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1A0FF0">
        <w:rPr>
          <w:rFonts w:ascii="Angsana New" w:hAnsi="Angsana New" w:cs="Angsana New"/>
          <w:snapToGrid w:val="0"/>
          <w:spacing w:val="-12"/>
          <w:cs/>
        </w:rPr>
        <w:t>เพื่อประกอ</w:t>
      </w:r>
      <w:r w:rsidR="00C67567" w:rsidRPr="001A0FF0">
        <w:rPr>
          <w:rFonts w:ascii="Angsana New" w:hAnsi="Angsana New" w:cs="Angsana New"/>
          <w:snapToGrid w:val="0"/>
          <w:cs/>
        </w:rPr>
        <w:t>บธุรกิจ</w:t>
      </w:r>
      <w:r w:rsidR="00C67567" w:rsidRPr="001A0FF0">
        <w:rPr>
          <w:rFonts w:ascii="Angsana New" w:hAnsi="Angsana New" w:cs="Angsana New"/>
          <w:snapToGrid w:val="0"/>
          <w:spacing w:val="-4"/>
          <w:cs/>
        </w:rPr>
        <w:t>รับเหมาก่อสร้างอาคาร และ</w:t>
      </w:r>
      <w:r w:rsidR="00C67567" w:rsidRPr="001A0FF0">
        <w:rPr>
          <w:rFonts w:ascii="Angsana New" w:hAnsi="Angsana New" w:cs="Angsana New" w:hint="cs"/>
          <w:snapToGrid w:val="0"/>
          <w:spacing w:val="-4"/>
          <w:cs/>
        </w:rPr>
        <w:t>ขายส่งวัสดุอุปกรณ์และเครื่องตกแต่งที่ใช้ในงานก่อสร้าง</w:t>
      </w:r>
    </w:p>
    <w:p w:rsidR="0004306E" w:rsidRPr="001A0FF0" w:rsidRDefault="00DD5DC8" w:rsidP="0004306E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3</w:t>
      </w:r>
      <w:r w:rsidR="0004306E" w:rsidRPr="001A0FF0">
        <w:rPr>
          <w:rFonts w:ascii="Angsana New" w:hAnsi="Angsana New" w:cs="Angsana New"/>
          <w:snapToGrid w:val="0"/>
          <w:lang w:val="en-US"/>
        </w:rPr>
        <w:tab/>
      </w:r>
      <w:r w:rsidR="0004306E" w:rsidRPr="001A0FF0">
        <w:rPr>
          <w:rFonts w:ascii="Angsana New" w:hAnsi="Angsana New" w:cs="Angsana New"/>
          <w:cs/>
        </w:rPr>
        <w:t xml:space="preserve">บริษัท </w:t>
      </w:r>
      <w:r w:rsidR="005A31E6" w:rsidRPr="001A0FF0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</w:t>
      </w:r>
      <w:r w:rsidR="005A31E6" w:rsidRPr="001A0FF0">
        <w:rPr>
          <w:rFonts w:ascii="Angsana New" w:hAnsi="Angsana New" w:cs="Angsana New" w:hint="cs"/>
          <w:snapToGrid w:val="0"/>
          <w:spacing w:val="4"/>
          <w:cs/>
        </w:rPr>
        <w:t>้</w:t>
      </w:r>
      <w:r w:rsidR="0004306E" w:rsidRPr="001A0FF0">
        <w:rPr>
          <w:rFonts w:ascii="Angsana New" w:hAnsi="Angsana New" w:cs="Angsana New"/>
          <w:snapToGrid w:val="0"/>
          <w:spacing w:val="4"/>
          <w:cs/>
        </w:rPr>
        <w:t>นซ์ จำกัด</w:t>
      </w:r>
      <w:r w:rsidR="0004306E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04306E" w:rsidRPr="001A0FF0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DD5DC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1A0FF0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1A0FF0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04306E" w:rsidRPr="001A0FF0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04306E" w:rsidRPr="001A0FF0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2D1A75" w:rsidRPr="001A0FF0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1A0FF0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1A0FF0" w:rsidSect="00563C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04306E" w:rsidRDefault="00DD5DC8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04306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4</w:t>
      </w:r>
      <w:r w:rsidR="0004306E" w:rsidRPr="001A0FF0">
        <w:rPr>
          <w:rFonts w:ascii="Angsana New" w:hAnsi="Angsana New" w:cs="Angsana New"/>
          <w:snapToGrid w:val="0"/>
          <w:lang w:val="en-US"/>
        </w:rPr>
        <w:tab/>
      </w:r>
      <w:r w:rsidR="0004306E" w:rsidRPr="001A0FF0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04306E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04306E" w:rsidRPr="001A0FF0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DD5DC8">
        <w:rPr>
          <w:rFonts w:ascii="Angsana New" w:hAnsi="Angsana New" w:cs="Angsana New"/>
          <w:snapToGrid w:val="0"/>
          <w:lang w:val="en-US"/>
        </w:rPr>
        <w:t>22</w:t>
      </w:r>
      <w:r w:rsidR="0004306E" w:rsidRPr="001A0FF0">
        <w:rPr>
          <w:rFonts w:ascii="Angsana New" w:hAnsi="Angsana New" w:cs="Angsana New"/>
          <w:snapToGrid w:val="0"/>
          <w:cs/>
        </w:rPr>
        <w:t xml:space="preserve"> ตุลาคม </w:t>
      </w:r>
      <w:r w:rsidRPr="00DD5DC8">
        <w:rPr>
          <w:rFonts w:ascii="Angsana New" w:hAnsi="Angsana New" w:cs="Angsana New"/>
          <w:snapToGrid w:val="0"/>
          <w:lang w:val="en-US"/>
        </w:rPr>
        <w:t>2556</w:t>
      </w:r>
      <w:r w:rsidR="0004306E" w:rsidRPr="001A0FF0">
        <w:rPr>
          <w:rFonts w:ascii="Angsana New" w:hAnsi="Angsana New" w:cs="Angsana New"/>
          <w:snapToGrid w:val="0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Suite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04306E" w:rsidRPr="001A0FF0">
        <w:rPr>
          <w:rFonts w:ascii="Angsana New" w:hAnsi="Angsana New" w:cs="Angsana New"/>
          <w:snapToGrid w:val="0"/>
          <w:spacing w:val="-4"/>
          <w:cs/>
        </w:rPr>
        <w:t xml:space="preserve"> Universal Trade CTR,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04306E" w:rsidRPr="001A0FF0">
        <w:rPr>
          <w:rFonts w:ascii="Angsana New" w:hAnsi="Angsana New" w:cs="Angsana New"/>
          <w:snapToGrid w:val="0"/>
          <w:spacing w:val="-4"/>
          <w:cs/>
        </w:rPr>
        <w:t>-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4306E" w:rsidRPr="001A0FF0">
        <w:rPr>
          <w:rFonts w:ascii="Angsana New" w:hAnsi="Angsana New" w:cs="Angsana New"/>
          <w:snapToGrid w:val="0"/>
          <w:spacing w:val="-4"/>
          <w:cs/>
        </w:rPr>
        <w:t>A Arbuthnot Road,</w:t>
      </w:r>
      <w:r w:rsidR="0004306E" w:rsidRPr="001A0FF0">
        <w:rPr>
          <w:rFonts w:ascii="Angsana New" w:hAnsi="Angsana New" w:cs="Angsana New"/>
          <w:snapToGrid w:val="0"/>
          <w:cs/>
        </w:rPr>
        <w:t xml:space="preserve"> </w:t>
      </w:r>
      <w:r w:rsidR="0004306E" w:rsidRPr="001A0FF0">
        <w:rPr>
          <w:rFonts w:ascii="Angsana New" w:hAnsi="Angsana New" w:cs="Angsana New"/>
          <w:snapToGrid w:val="0"/>
          <w:spacing w:val="4"/>
          <w:cs/>
        </w:rPr>
        <w:t>Central, Hong Kong, เพื่อประกอบธุรกิจการลงทุน โดย</w:t>
      </w:r>
      <w:r w:rsidR="0004306E" w:rsidRPr="001A0FF0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04306E" w:rsidRPr="001A0FF0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04306E" w:rsidRPr="001A0FF0">
        <w:rPr>
          <w:rFonts w:ascii="Angsana New" w:hAnsi="Angsana New" w:cs="Angsana New"/>
          <w:snapToGrid w:val="0"/>
          <w:cs/>
        </w:rPr>
        <w:t xml:space="preserve"> (Holding Company)</w:t>
      </w:r>
    </w:p>
    <w:p w:rsidR="009D1612" w:rsidRPr="009D1612" w:rsidRDefault="009D1612" w:rsidP="009D1612">
      <w:pPr>
        <w:spacing w:after="240"/>
        <w:ind w:left="2160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 w:hint="cs"/>
          <w:snapToGrid w:val="0"/>
          <w:cs/>
        </w:rPr>
        <w:t xml:space="preserve">ปัจจุบัน </w:t>
      </w:r>
      <w:r w:rsidRPr="001A0FF0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>
        <w:rPr>
          <w:rFonts w:ascii="Angsana New" w:hAnsi="Angsana New" w:cs="Angsana New" w:hint="cs"/>
          <w:snapToGrid w:val="0"/>
          <w:cs/>
        </w:rPr>
        <w:t xml:space="preserve"> อยู่ระหว่างการเลิกกิจการ (ดูหมายเหตุข้อ </w:t>
      </w:r>
      <w:r w:rsidR="00DD5DC8" w:rsidRPr="00DD5DC8">
        <w:rPr>
          <w:rFonts w:ascii="Angsana New" w:hAnsi="Angsana New" w:cs="Angsana New"/>
          <w:snapToGrid w:val="0"/>
          <w:lang w:val="en-US"/>
        </w:rPr>
        <w:t>20</w:t>
      </w:r>
      <w:r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1</w:t>
      </w:r>
      <w:r>
        <w:rPr>
          <w:rFonts w:ascii="Angsana New" w:hAnsi="Angsana New" w:cs="Angsana New"/>
          <w:snapToGrid w:val="0"/>
          <w:lang w:val="en-US"/>
        </w:rPr>
        <w:t>)</w:t>
      </w:r>
    </w:p>
    <w:p w:rsidR="0055183B" w:rsidRPr="001A0FF0" w:rsidRDefault="00DD5DC8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55183B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55183B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5</w:t>
      </w:r>
      <w:r w:rsidR="0055183B" w:rsidRPr="001A0FF0">
        <w:rPr>
          <w:rFonts w:ascii="Angsana New" w:hAnsi="Angsana New" w:cs="Angsana New"/>
          <w:snapToGrid w:val="0"/>
          <w:lang w:val="en-US"/>
        </w:rPr>
        <w:tab/>
      </w:r>
      <w:r w:rsidR="0055183B" w:rsidRPr="001A0FF0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1A0FF0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1A0FF0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1A0FF0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1A0FF0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1A0FF0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1A0FF0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1A0FF0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1A0FF0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1A0FF0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1A0FF0" w:rsidRDefault="00DD5DC8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1A0FF0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1A0FF0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55183B" w:rsidRPr="001A0FF0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1A0FF0">
        <w:rPr>
          <w:rFonts w:ascii="Angsana New" w:hAnsi="Angsana New" w:cs="Angsana New"/>
          <w:snapToGrid w:val="0"/>
          <w:spacing w:val="-12"/>
          <w:cs/>
        </w:rPr>
        <w:t xml:space="preserve">บริษัท ซีจียูเค </w:t>
      </w:r>
      <w:r w:rsidRPr="00DD5DC8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1A0FF0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</w:t>
      </w:r>
      <w:r w:rsidR="0055183B" w:rsidRPr="001A0FF0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55183B" w:rsidRPr="001A0FF0">
        <w:rPr>
          <w:rFonts w:ascii="Angsana New" w:hAnsi="Angsana New" w:cs="Angsana New"/>
          <w:snapToGrid w:val="0"/>
          <w:cs/>
        </w:rPr>
        <w:t xml:space="preserve"> กรกฎาคม </w:t>
      </w:r>
      <w:r w:rsidRPr="00DD5DC8">
        <w:rPr>
          <w:rFonts w:ascii="Angsana New" w:hAnsi="Angsana New" w:cs="Angsana New"/>
          <w:snapToGrid w:val="0"/>
          <w:lang w:val="en-US"/>
        </w:rPr>
        <w:t>2558</w:t>
      </w:r>
      <w:r w:rsidR="0055183B" w:rsidRPr="001A0FF0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Anson Court, La Route des Camps,</w:t>
      </w:r>
      <w:r w:rsidR="0055183B" w:rsidRPr="001A0FF0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1A0FF0">
        <w:rPr>
          <w:rFonts w:ascii="Angsana New" w:hAnsi="Angsana New" w:cs="Angsana New"/>
          <w:snapToGrid w:val="0"/>
          <w:cs/>
        </w:rPr>
        <w:t>St Martin, Guernsey, GY</w:t>
      </w:r>
      <w:r w:rsidRPr="00DD5DC8">
        <w:rPr>
          <w:rFonts w:ascii="Angsana New" w:hAnsi="Angsana New" w:cs="Angsana New"/>
          <w:snapToGrid w:val="0"/>
          <w:lang w:val="en-US"/>
        </w:rPr>
        <w:t>4</w:t>
      </w:r>
      <w:r w:rsidR="0055183B" w:rsidRPr="001A0FF0">
        <w:rPr>
          <w:rFonts w:ascii="Angsana New" w:hAnsi="Angsana New" w:cs="Angsana New"/>
          <w:snapToGrid w:val="0"/>
          <w:cs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6</w:t>
      </w:r>
      <w:r w:rsidR="0055183B" w:rsidRPr="001A0FF0">
        <w:rPr>
          <w:rFonts w:ascii="Angsana New" w:hAnsi="Angsana New" w:cs="Angsana New"/>
          <w:snapToGrid w:val="0"/>
          <w:lang w:val="en-US"/>
        </w:rPr>
        <w:t>AD</w:t>
      </w:r>
      <w:r w:rsidR="0055183B" w:rsidRPr="001A0FF0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1A0FF0" w:rsidRDefault="00DD5DC8" w:rsidP="003A212C">
      <w:pPr>
        <w:spacing w:before="240"/>
        <w:ind w:left="2160" w:hanging="893"/>
        <w:jc w:val="both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1</w:t>
      </w:r>
      <w:r w:rsidR="0055183B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2</w:t>
      </w:r>
      <w:r w:rsidR="0055183B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7</w:t>
      </w:r>
      <w:r w:rsidR="0055183B" w:rsidRPr="001A0FF0">
        <w:rPr>
          <w:rFonts w:ascii="Angsana New" w:hAnsi="Angsana New" w:cs="Angsana New"/>
          <w:lang w:val="en-US"/>
        </w:rPr>
        <w:tab/>
      </w:r>
      <w:r w:rsidR="0055183B" w:rsidRPr="001A0FF0">
        <w:rPr>
          <w:rFonts w:ascii="Angsana New" w:hAnsi="Angsana New" w:cs="Angsana New"/>
          <w:cs/>
          <w:lang w:val="en-US"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เมื่อวันที่ </w:t>
      </w:r>
      <w:r w:rsidRPr="00DD5DC8">
        <w:rPr>
          <w:rFonts w:ascii="Angsana New" w:hAnsi="Angsana New" w:cs="Angsana New"/>
          <w:lang w:val="en-US"/>
        </w:rPr>
        <w:t>26</w:t>
      </w:r>
      <w:r w:rsidR="0055183B" w:rsidRPr="001A0FF0">
        <w:rPr>
          <w:rFonts w:ascii="Angsana New" w:hAnsi="Angsana New" w:cs="Angsana New"/>
          <w:cs/>
          <w:lang w:val="en-US"/>
        </w:rPr>
        <w:t xml:space="preserve"> สิงหาคม </w:t>
      </w:r>
      <w:r w:rsidRPr="00DD5DC8">
        <w:rPr>
          <w:rFonts w:ascii="Angsana New" w:hAnsi="Angsana New" w:cs="Angsana New"/>
          <w:lang w:val="en-US"/>
        </w:rPr>
        <w:t>2559</w:t>
      </w:r>
      <w:r w:rsidR="0055183B" w:rsidRPr="001A0FF0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1A0FF0">
        <w:rPr>
          <w:rFonts w:ascii="Angsana New" w:hAnsi="Angsana New" w:cs="Angsana New"/>
          <w:lang w:val="en-US"/>
        </w:rPr>
        <w:t xml:space="preserve">Anson Court, La Route des </w:t>
      </w:r>
      <w:r w:rsidR="0055183B" w:rsidRPr="001A0FF0">
        <w:rPr>
          <w:rFonts w:ascii="Angsana New" w:hAnsi="Angsana New" w:cs="Angsana New"/>
          <w:spacing w:val="-6"/>
          <w:lang w:val="en-US"/>
        </w:rPr>
        <w:t>Camps, St Martin, Guernsey, GY</w:t>
      </w:r>
      <w:r w:rsidRPr="00DD5DC8">
        <w:rPr>
          <w:rFonts w:ascii="Angsana New" w:hAnsi="Angsana New" w:cs="Angsana New"/>
          <w:spacing w:val="-6"/>
          <w:lang w:val="en-US"/>
        </w:rPr>
        <w:t>4</w:t>
      </w:r>
      <w:r w:rsidR="0055183B" w:rsidRPr="001A0FF0">
        <w:rPr>
          <w:rFonts w:ascii="Angsana New" w:hAnsi="Angsana New" w:cs="Angsana New"/>
          <w:spacing w:val="-6"/>
          <w:lang w:val="en-US"/>
        </w:rPr>
        <w:t xml:space="preserve"> </w:t>
      </w:r>
      <w:r w:rsidRPr="00DD5DC8">
        <w:rPr>
          <w:rFonts w:ascii="Angsana New" w:hAnsi="Angsana New" w:cs="Angsana New"/>
          <w:spacing w:val="-6"/>
          <w:lang w:val="en-US"/>
        </w:rPr>
        <w:t>6</w:t>
      </w:r>
      <w:r w:rsidR="0055183B" w:rsidRPr="001A0FF0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1A0FF0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1A0FF0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1A0FF0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1A0FF0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1A0FF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1A0FF0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9D1612" w:rsidRDefault="00DD5DC8" w:rsidP="009715D6">
      <w:pPr>
        <w:spacing w:before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1A0FF0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1A0FF0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8</w:t>
      </w:r>
      <w:r w:rsidR="00E655C9" w:rsidRPr="001A0FF0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9D1612">
        <w:rPr>
          <w:rFonts w:ascii="Angsana New" w:hAnsi="Angsana New" w:cs="Angsana New"/>
          <w:snapToGrid w:val="0"/>
          <w:spacing w:val="10"/>
          <w:cs/>
        </w:rPr>
        <w:t>บริษัท เอชวายยูเค จำกัด เป็นบริษัทที่จดทะเบียนในประเทศเกิร์นซีย์ เมื่อวันที่</w:t>
      </w:r>
      <w:r w:rsidR="00E655C9" w:rsidRPr="001A0FF0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27</w:t>
      </w:r>
      <w:r w:rsidR="00E655C9" w:rsidRPr="009D1612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E655C9" w:rsidRPr="009D1612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Anson Court, La Route des Camps,</w:t>
      </w:r>
      <w:r w:rsidR="00E655C9" w:rsidRPr="009D1612">
        <w:rPr>
          <w:rFonts w:ascii="Angsana New" w:hAnsi="Angsana New" w:cs="Angsana New"/>
          <w:snapToGrid w:val="0"/>
          <w:cs/>
        </w:rPr>
        <w:t xml:space="preserve"> St Martin, Guernsey, GY</w:t>
      </w:r>
      <w:r w:rsidRPr="00DD5DC8">
        <w:rPr>
          <w:rFonts w:ascii="Angsana New" w:hAnsi="Angsana New" w:cs="Angsana New"/>
          <w:snapToGrid w:val="0"/>
          <w:lang w:val="en-US"/>
        </w:rPr>
        <w:t>4</w:t>
      </w:r>
      <w:r w:rsidR="00E655C9" w:rsidRPr="009D1612">
        <w:rPr>
          <w:rFonts w:ascii="Angsana New" w:hAnsi="Angsana New" w:cs="Angsana New"/>
          <w:snapToGrid w:val="0"/>
          <w:cs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6</w:t>
      </w:r>
      <w:r w:rsidR="00E655C9" w:rsidRPr="009D1612">
        <w:rPr>
          <w:rFonts w:ascii="Angsana New" w:hAnsi="Angsana New" w:cs="Angsana New"/>
          <w:snapToGrid w:val="0"/>
          <w:lang w:val="en-US"/>
        </w:rPr>
        <w:t>AD</w:t>
      </w:r>
      <w:r w:rsidR="00E655C9" w:rsidRPr="009D1612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9D1612" w:rsidRPr="009D1612" w:rsidRDefault="009D1612" w:rsidP="009D1612">
      <w:pPr>
        <w:spacing w:before="240" w:after="240"/>
        <w:ind w:left="2160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 w:hint="cs"/>
          <w:snapToGrid w:val="0"/>
          <w:cs/>
        </w:rPr>
        <w:t xml:space="preserve">ปัจจุบัน </w:t>
      </w:r>
      <w:r w:rsidRPr="001A0FF0">
        <w:rPr>
          <w:rFonts w:ascii="Angsana New" w:hAnsi="Angsana New" w:cs="Angsana New"/>
          <w:snapToGrid w:val="0"/>
          <w:spacing w:val="8"/>
          <w:cs/>
        </w:rPr>
        <w:t xml:space="preserve">บริษัท เอชวายยูเค จำกัด </w:t>
      </w:r>
      <w:r>
        <w:rPr>
          <w:rFonts w:ascii="Angsana New" w:hAnsi="Angsana New" w:cs="Angsana New" w:hint="cs"/>
          <w:snapToGrid w:val="0"/>
          <w:cs/>
        </w:rPr>
        <w:t xml:space="preserve">อยู่ระหว่างการเลิกกิจการ (ดูหมายเหตุข้อ </w:t>
      </w:r>
      <w:r w:rsidR="00DD5DC8" w:rsidRPr="00DD5DC8">
        <w:rPr>
          <w:rFonts w:ascii="Angsana New" w:hAnsi="Angsana New" w:cs="Angsana New"/>
          <w:snapToGrid w:val="0"/>
          <w:lang w:val="en-US"/>
        </w:rPr>
        <w:t>20</w:t>
      </w:r>
      <w:r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1</w:t>
      </w:r>
      <w:r>
        <w:rPr>
          <w:rFonts w:ascii="Angsana New" w:hAnsi="Angsana New" w:cs="Angsana New"/>
          <w:snapToGrid w:val="0"/>
          <w:lang w:val="en-US"/>
        </w:rPr>
        <w:t>)</w:t>
      </w:r>
    </w:p>
    <w:p w:rsidR="00C32BB7" w:rsidRPr="001A0FF0" w:rsidRDefault="00DD5DC8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D5DC8">
        <w:rPr>
          <w:rFonts w:ascii="Angsana New" w:hAnsi="Angsana New" w:cs="Angsana New"/>
          <w:b/>
          <w:bCs/>
          <w:lang w:val="en-US"/>
        </w:rPr>
        <w:t>2</w:t>
      </w:r>
      <w:r w:rsidR="00C32BB7" w:rsidRPr="001A0FF0">
        <w:rPr>
          <w:rFonts w:ascii="Angsana New" w:hAnsi="Angsana New" w:cs="Angsana New"/>
          <w:b/>
          <w:bCs/>
          <w:lang w:val="en-US"/>
        </w:rPr>
        <w:t>.</w:t>
      </w:r>
      <w:r w:rsidR="00E9090D" w:rsidRPr="001A0FF0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1A0FF0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 w:rsidRPr="001A0FF0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1A0FF0" w:rsidRDefault="00DD5DC8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lang w:val="en-US"/>
        </w:rPr>
        <w:t>2</w:t>
      </w:r>
      <w:r w:rsidR="00A24C00" w:rsidRPr="001A0FF0">
        <w:rPr>
          <w:rFonts w:ascii="Angsana New" w:hAnsi="Angsana New" w:cs="Angsana New"/>
          <w:cs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A24C00" w:rsidRPr="001A0FF0">
        <w:rPr>
          <w:rFonts w:ascii="Angsana New" w:hAnsi="Angsana New" w:cs="Angsana New"/>
          <w:cs/>
          <w:lang w:val="en-US"/>
        </w:rPr>
        <w:tab/>
      </w:r>
      <w:r w:rsidR="00A24C00" w:rsidRPr="001A0FF0">
        <w:rPr>
          <w:rFonts w:ascii="Angsana New" w:hAnsi="Angsana New" w:cs="Angsana New"/>
          <w:spacing w:val="-4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D5DC8">
        <w:rPr>
          <w:rFonts w:ascii="Angsana New" w:hAnsi="Angsana New" w:cs="Angsana New"/>
          <w:spacing w:val="-4"/>
          <w:lang w:val="en-US"/>
        </w:rPr>
        <w:t>34</w:t>
      </w:r>
      <w:r w:rsidR="00A24C00" w:rsidRPr="001A0FF0">
        <w:rPr>
          <w:rFonts w:ascii="Angsana New" w:hAnsi="Angsana New" w:cs="Angsana New"/>
          <w:spacing w:val="-4"/>
          <w:cs/>
        </w:rPr>
        <w:t xml:space="preserve"> (ปรับปรุง </w:t>
      </w:r>
      <w:r w:rsidRPr="00DD5DC8">
        <w:rPr>
          <w:rFonts w:ascii="Angsana New" w:hAnsi="Angsana New" w:cs="Angsana New"/>
          <w:spacing w:val="-4"/>
          <w:lang w:val="en-US"/>
        </w:rPr>
        <w:t>2561</w:t>
      </w:r>
      <w:r w:rsidR="00A24C00" w:rsidRPr="001A0FF0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1A0FF0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4306E" w:rsidRPr="001A0FF0" w:rsidRDefault="0004306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GB"/>
        </w:rPr>
      </w:pPr>
      <w:r w:rsidRPr="001A0FF0">
        <w:rPr>
          <w:rFonts w:ascii="Angsana New" w:hAnsi="Angsana New" w:cs="Angsana New"/>
          <w:cs/>
          <w:lang w:val="en-GB"/>
        </w:rPr>
        <w:br w:type="page"/>
      </w:r>
    </w:p>
    <w:p w:rsidR="009D1612" w:rsidRPr="001A0FF0" w:rsidRDefault="00DD5DC8" w:rsidP="009D1612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DD5DC8">
        <w:rPr>
          <w:rFonts w:ascii="Angsana New" w:hAnsi="Angsana New" w:cs="Angsana New" w:hint="cs"/>
          <w:lang w:val="en-US"/>
        </w:rPr>
        <w:lastRenderedPageBreak/>
        <w:t>2</w:t>
      </w:r>
      <w:r w:rsidR="009D1612" w:rsidRPr="001A0FF0">
        <w:rPr>
          <w:rFonts w:ascii="Angsana New" w:hAnsi="Angsana New" w:cs="Angsana New" w:hint="cs"/>
          <w:cs/>
        </w:rPr>
        <w:t>.</w:t>
      </w:r>
      <w:r w:rsidRPr="00DD5DC8">
        <w:rPr>
          <w:rFonts w:ascii="Angsana New" w:hAnsi="Angsana New" w:cs="Angsana New" w:hint="cs"/>
          <w:lang w:val="en-US"/>
        </w:rPr>
        <w:t>2</w:t>
      </w:r>
      <w:r w:rsidR="009D1612" w:rsidRPr="001A0FF0">
        <w:rPr>
          <w:rFonts w:ascii="Angsana New" w:hAnsi="Angsana New" w:cs="Angsana New"/>
          <w:cs/>
        </w:rPr>
        <w:tab/>
      </w:r>
      <w:r w:rsidR="009D1612" w:rsidRPr="001A0FF0">
        <w:rPr>
          <w:rFonts w:ascii="Angsana New" w:hAnsi="Angsana New" w:cs="Angsana New" w:hint="cs"/>
          <w:spacing w:val="4"/>
          <w:cs/>
        </w:rPr>
        <w:t>งบแสดงฐานะ</w:t>
      </w:r>
      <w:r w:rsidR="009D1612" w:rsidRPr="001A0FF0">
        <w:rPr>
          <w:rFonts w:ascii="Angsana New" w:hAnsi="Angsana New" w:cs="Angsana New"/>
          <w:spacing w:val="4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DD5DC8">
        <w:rPr>
          <w:rFonts w:ascii="Angsana New" w:hAnsi="Angsana New" w:cs="Angsana New"/>
          <w:spacing w:val="4"/>
          <w:lang w:val="en-US"/>
        </w:rPr>
        <w:t>31</w:t>
      </w:r>
      <w:r w:rsidR="009D1612" w:rsidRPr="001A0FF0">
        <w:rPr>
          <w:rFonts w:ascii="Angsana New" w:hAnsi="Angsana New" w:cs="Angsana New"/>
          <w:spacing w:val="4"/>
          <w:cs/>
          <w:lang w:val="en-GB"/>
        </w:rPr>
        <w:t xml:space="preserve"> ธันวาคม </w:t>
      </w:r>
      <w:r w:rsidRPr="00DD5DC8">
        <w:rPr>
          <w:rFonts w:ascii="Angsana New" w:hAnsi="Angsana New" w:cs="Angsana New"/>
          <w:spacing w:val="4"/>
          <w:lang w:val="en-US"/>
        </w:rPr>
        <w:t>2561</w:t>
      </w:r>
      <w:r w:rsidR="009D1612" w:rsidRPr="001A0FF0">
        <w:rPr>
          <w:rFonts w:ascii="Angsana New" w:hAnsi="Angsana New" w:cs="Angsana New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:rsidR="00C32BB7" w:rsidRPr="001A0FF0" w:rsidRDefault="00DD5DC8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DD5DC8">
        <w:rPr>
          <w:rFonts w:ascii="Angsana New" w:hAnsi="Angsana New" w:cs="Angsana New"/>
          <w:lang w:val="en-US"/>
        </w:rPr>
        <w:t>2</w:t>
      </w:r>
      <w:r w:rsidR="00A24C00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3</w:t>
      </w:r>
      <w:r w:rsidR="00A24C00" w:rsidRPr="001A0FF0">
        <w:rPr>
          <w:rFonts w:ascii="Angsana New" w:hAnsi="Angsana New" w:cs="Angsana New"/>
          <w:lang w:val="en-US"/>
        </w:rPr>
        <w:tab/>
      </w:r>
      <w:r w:rsidR="00A24C00" w:rsidRPr="001A0FF0">
        <w:rPr>
          <w:rFonts w:ascii="Angsana New" w:hAnsi="Angsana New" w:cs="Angsana New"/>
          <w:spacing w:val="4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DD5DC8">
        <w:rPr>
          <w:rFonts w:ascii="Angsana New" w:hAnsi="Angsana New" w:cs="Angsana New"/>
          <w:spacing w:val="4"/>
          <w:lang w:val="en-US"/>
        </w:rPr>
        <w:t>31</w:t>
      </w:r>
      <w:r w:rsidR="003774B6"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="00ED078F" w:rsidRPr="001A0FF0">
        <w:rPr>
          <w:rFonts w:ascii="Angsana New" w:hAnsi="Angsana New" w:cs="Angsana New" w:hint="cs"/>
          <w:spacing w:val="4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cs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A24C00" w:rsidRPr="001A0FF0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1A0FF0" w:rsidRDefault="00DD5DC8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DD5DC8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1A0FF0">
        <w:rPr>
          <w:rFonts w:ascii="Angsana New" w:hAnsi="Angsana New" w:cs="Angsana New"/>
          <w:bCs/>
          <w:snapToGrid w:val="0"/>
          <w:lang w:val="en-US"/>
        </w:rPr>
        <w:t>.</w:t>
      </w:r>
      <w:r w:rsidRPr="00DD5DC8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1A0FF0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1A0FF0">
        <w:rPr>
          <w:rFonts w:ascii="Angsana New" w:hAnsi="Angsana New" w:cs="Angsana New"/>
          <w:spacing w:val="-4"/>
          <w:cs/>
        </w:rPr>
        <w:t>ข้อมูล</w:t>
      </w:r>
      <w:r w:rsidR="0064191C" w:rsidRPr="001A0FF0">
        <w:rPr>
          <w:rFonts w:ascii="Angsana New" w:hAnsi="Angsana New" w:cs="Angsana New" w:hint="cs"/>
          <w:spacing w:val="-4"/>
          <w:cs/>
        </w:rPr>
        <w:t>ทางการเงิน</w:t>
      </w:r>
      <w:r w:rsidR="00A24C00" w:rsidRPr="001A0FF0">
        <w:rPr>
          <w:rFonts w:ascii="Angsana New" w:hAnsi="Angsana New" w:cs="Angsana New"/>
          <w:spacing w:val="-4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1A0FF0">
        <w:rPr>
          <w:rFonts w:ascii="Angsana New" w:hAnsi="Angsana New" w:cs="Angsana New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A24C00" w:rsidRPr="001A0FF0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Pr="00DD5DC8">
        <w:rPr>
          <w:rFonts w:ascii="Angsana New" w:hAnsi="Angsana New" w:cs="Angsana New"/>
          <w:spacing w:val="4"/>
          <w:lang w:val="en-US"/>
        </w:rPr>
        <w:t>31</w:t>
      </w:r>
      <w:r w:rsidR="00ED078F"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="00ED078F" w:rsidRPr="001A0FF0">
        <w:rPr>
          <w:rFonts w:ascii="Angsana New" w:hAnsi="Angsana New" w:cs="Angsana New" w:hint="cs"/>
          <w:spacing w:val="4"/>
          <w:cs/>
          <w:lang w:val="en-US"/>
        </w:rPr>
        <w:t>มีนาคม</w:t>
      </w:r>
      <w:r w:rsidR="00ED078F" w:rsidRPr="001A0FF0">
        <w:rPr>
          <w:rFonts w:ascii="Angsana New" w:hAnsi="Angsana New" w:cs="Angsana New"/>
          <w:cs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ED078F" w:rsidRPr="001A0FF0">
        <w:rPr>
          <w:rFonts w:ascii="Angsana New" w:hAnsi="Angsana New" w:cs="Angsana New"/>
          <w:lang w:val="en-US"/>
        </w:rPr>
        <w:t xml:space="preserve"> </w:t>
      </w:r>
      <w:r w:rsidR="00A24C00" w:rsidRPr="001A0FF0">
        <w:rPr>
          <w:rFonts w:ascii="Angsana New" w:hAnsi="Angsana New" w:cs="Angsana New"/>
          <w:spacing w:val="-4"/>
          <w:cs/>
        </w:rPr>
        <w:t>จึงควรอ่านประกอบกับงบการเงินสำหรับปีสิ้นสุดวันที่</w:t>
      </w:r>
      <w:r w:rsidR="00A83ED1" w:rsidRPr="001A0FF0">
        <w:rPr>
          <w:rFonts w:ascii="Angsana New" w:hAnsi="Angsana New" w:cs="Angsana New"/>
          <w:spacing w:val="-4"/>
          <w:lang w:val="en-US"/>
        </w:rPr>
        <w:t xml:space="preserve"> </w:t>
      </w:r>
      <w:r w:rsidRPr="00DD5DC8">
        <w:rPr>
          <w:rFonts w:ascii="Angsana New" w:hAnsi="Angsana New" w:cs="Angsana New"/>
          <w:spacing w:val="-4"/>
          <w:lang w:val="en-US"/>
        </w:rPr>
        <w:t>31</w:t>
      </w:r>
      <w:r w:rsidR="00A24C00" w:rsidRPr="001A0FF0">
        <w:rPr>
          <w:rFonts w:ascii="Angsana New" w:hAnsi="Angsana New" w:cs="Angsana New"/>
          <w:spacing w:val="-4"/>
          <w:cs/>
        </w:rPr>
        <w:t xml:space="preserve"> ธันวาคม</w:t>
      </w:r>
      <w:r w:rsidR="00A24C00" w:rsidRPr="001A0FF0">
        <w:rPr>
          <w:rFonts w:ascii="Angsana New" w:hAnsi="Angsana New" w:cs="Angsana New"/>
          <w:cs/>
        </w:rPr>
        <w:t xml:space="preserve"> </w:t>
      </w:r>
      <w:r w:rsidRPr="00DD5DC8">
        <w:rPr>
          <w:rFonts w:ascii="Angsana New" w:hAnsi="Angsana New" w:cs="Angsana New"/>
          <w:lang w:val="en-US"/>
        </w:rPr>
        <w:t>2561</w:t>
      </w:r>
      <w:r w:rsidR="00A24C00" w:rsidRPr="001A0FF0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1A0FF0" w:rsidRDefault="00DD5DC8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lang w:val="en-US"/>
        </w:rPr>
        <w:t>2</w:t>
      </w:r>
      <w:r w:rsidR="00A24C00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5</w:t>
      </w:r>
      <w:r w:rsidR="00A24C00" w:rsidRPr="001A0FF0">
        <w:rPr>
          <w:rFonts w:ascii="Angsana New" w:hAnsi="Angsana New" w:cs="Angsana New"/>
          <w:cs/>
        </w:rPr>
        <w:tab/>
      </w:r>
      <w:r w:rsidR="00A24C00" w:rsidRPr="001A0FF0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</w:t>
      </w:r>
      <w:r w:rsidR="00A24C00" w:rsidRPr="001A0FF0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tbl>
      <w:tblPr>
        <w:tblW w:w="7920" w:type="dxa"/>
        <w:tblInd w:w="1350" w:type="dxa"/>
        <w:tblLook w:val="0000" w:firstRow="0" w:lastRow="0" w:firstColumn="0" w:lastColumn="0" w:noHBand="0" w:noVBand="0"/>
      </w:tblPr>
      <w:tblGrid>
        <w:gridCol w:w="2700"/>
        <w:gridCol w:w="990"/>
        <w:gridCol w:w="2430"/>
        <w:gridCol w:w="900"/>
        <w:gridCol w:w="900"/>
      </w:tblGrid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br w:type="page"/>
            </w: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gridSpan w:val="2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</w:tcPr>
          <w:p w:rsidR="00ED078F" w:rsidRPr="001A0FF0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1A0FF0" w:rsidRDefault="00DD5DC8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D078F" w:rsidRPr="001A0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D078F" w:rsidRPr="001A0FF0">
              <w:rPr>
                <w:rFonts w:ascii="Angsana New" w:eastAsia="Verdana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0" w:type="dxa"/>
          </w:tcPr>
          <w:p w:rsidR="00ED078F" w:rsidRPr="001A0FF0" w:rsidRDefault="00DD5DC8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D078F" w:rsidRPr="001A0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D078F"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1A0FF0" w:rsidRDefault="00DD5DC8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D5DC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:rsidR="00ED078F" w:rsidRPr="001A0FF0" w:rsidRDefault="00DD5DC8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DD5DC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:rsidR="00ED078F" w:rsidRPr="001A0FF0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ED078F" w:rsidRPr="001A0FF0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ED078F" w:rsidRPr="001A0FF0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:rsidR="00ED078F" w:rsidRPr="001A0FF0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ED078F" w:rsidRPr="001A0FF0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900" w:type="dxa"/>
            <w:shd w:val="clear" w:color="auto" w:fill="auto"/>
          </w:tcPr>
          <w:p w:rsidR="00ED078F" w:rsidRPr="001A0FF0" w:rsidRDefault="00ED078F" w:rsidP="00ED078F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ED078F" w:rsidRPr="001A0FF0" w:rsidRDefault="00ED078F" w:rsidP="00ED078F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D078F" w:rsidRPr="001A0FF0" w:rsidTr="00ED078F">
        <w:trPr>
          <w:cantSplit/>
          <w:trHeight w:val="20"/>
        </w:trPr>
        <w:tc>
          <w:tcPr>
            <w:tcW w:w="2700" w:type="dxa"/>
          </w:tcPr>
          <w:p w:rsidR="00ED078F" w:rsidRPr="001A0FF0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1A0FF0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ED078F" w:rsidRPr="001A0FF0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ED078F" w:rsidRPr="001A0FF0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ED078F" w:rsidRPr="001A0FF0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1A0FF0">
              <w:rPr>
                <w:rFonts w:ascii="Angsana New" w:eastAsia="Verdana" w:hAnsi="Angsana New" w:cs="Angsana New" w:hint="cs"/>
                <w:sz w:val="20"/>
                <w:szCs w:val="20"/>
                <w:cs/>
              </w:rPr>
              <w:t xml:space="preserve"> </w:t>
            </w:r>
            <w:r w:rsidRPr="001A0FF0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เอ็นจิเนียริ่ง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0" w:type="dxa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1A0FF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vAlign w:val="center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1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:rsidR="00762C5E" w:rsidRPr="001A0FF0" w:rsidRDefault="00762C5E" w:rsidP="00762C5E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62C5E" w:rsidRPr="001A0FF0" w:rsidRDefault="00762C5E" w:rsidP="00762C5E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62C5E" w:rsidRPr="001A0FF0" w:rsidRDefault="00762C5E" w:rsidP="00762C5E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762C5E" w:rsidRPr="001A0FF0" w:rsidRDefault="00762C5E" w:rsidP="00762C5E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62C5E" w:rsidRPr="001A0FF0" w:rsidRDefault="00762C5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762C5E" w:rsidRPr="001A0FF0" w:rsidTr="00ED078F">
        <w:trPr>
          <w:cantSplit/>
          <w:trHeight w:val="20"/>
        </w:trPr>
        <w:tc>
          <w:tcPr>
            <w:tcW w:w="2700" w:type="dxa"/>
          </w:tcPr>
          <w:p w:rsidR="00762C5E" w:rsidRPr="001A0FF0" w:rsidRDefault="00762C5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762C5E" w:rsidRPr="001A0FF0" w:rsidRDefault="00762C5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762C5E" w:rsidRPr="001A0FF0" w:rsidRDefault="00DD5DC8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DD5DC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762C5E" w:rsidRPr="001A0FF0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1A0FF0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A0FF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1A0FF0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1A0FF0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โฮลดิ้งส์ จำกัด </w:t>
      </w:r>
    </w:p>
    <w:p w:rsidR="00177B01" w:rsidRPr="001A0FF0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A0FF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1A0FF0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1A0FF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ลีดดิ้ง สคูล พาร์ทเนอร์ชิพ จำกัด</w:t>
      </w:r>
    </w:p>
    <w:p w:rsidR="00ED746A" w:rsidRPr="001A0FF0" w:rsidRDefault="0062053C" w:rsidP="009D1612">
      <w:pPr>
        <w:spacing w:before="240"/>
        <w:ind w:left="1267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 w:hint="cs"/>
          <w:spacing w:val="-6"/>
          <w:cs/>
        </w:rPr>
        <w:t>บริษัท</w:t>
      </w:r>
      <w:r w:rsidRPr="001A0FF0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1A0FF0">
        <w:rPr>
          <w:rFonts w:ascii="Angsana New" w:hAnsi="Angsana New" w:cs="Angsana New"/>
          <w:spacing w:val="-6"/>
          <w:cs/>
        </w:rPr>
        <w:t>มาจัดทำงบการเงิน</w:t>
      </w:r>
      <w:r w:rsidRPr="001A0FF0">
        <w:rPr>
          <w:rFonts w:ascii="Angsana New" w:hAnsi="Angsana New" w:cs="Angsana New" w:hint="cs"/>
          <w:spacing w:val="-6"/>
          <w:cs/>
        </w:rPr>
        <w:t>รวม</w:t>
      </w:r>
      <w:r w:rsidRPr="001A0FF0">
        <w:rPr>
          <w:rFonts w:ascii="Angsana New" w:hAnsi="Angsana New" w:cs="Angsana New"/>
          <w:cs/>
        </w:rPr>
        <w:t>ตั้งแต่วันที่บริษัทมีอ</w:t>
      </w:r>
      <w:r w:rsidRPr="001A0FF0">
        <w:rPr>
          <w:rFonts w:ascii="Angsana New" w:hAnsi="Angsana New" w:cs="Angsana New"/>
          <w:cs/>
          <w:lang w:val="en-US"/>
        </w:rPr>
        <w:t>ำน</w:t>
      </w:r>
      <w:r w:rsidRPr="001A0FF0">
        <w:rPr>
          <w:rFonts w:ascii="Angsana New" w:hAnsi="Angsana New" w:cs="Angsana New"/>
          <w:cs/>
        </w:rPr>
        <w:t>าจควบคุม</w:t>
      </w:r>
      <w:r w:rsidRPr="001A0FF0">
        <w:rPr>
          <w:rFonts w:ascii="Angsana New" w:hAnsi="Angsana New" w:cs="Angsana New"/>
          <w:cs/>
          <w:lang w:val="en-US"/>
        </w:rPr>
        <w:t>ทั้งทางตรงและทางอ้อมในการกำหนดนโยบายทางการเงิน</w:t>
      </w:r>
      <w:r w:rsidRPr="001A0FF0">
        <w:rPr>
          <w:rFonts w:ascii="Angsana New" w:hAnsi="Angsana New" w:cs="Angsana New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  <w:r w:rsidR="00C930C7" w:rsidRPr="001A0FF0">
        <w:rPr>
          <w:rFonts w:ascii="Angsana New" w:hAnsi="Angsana New" w:cs="Angsana New"/>
          <w:bCs/>
          <w:lang w:val="en-US"/>
        </w:rPr>
        <w:br w:type="page"/>
      </w:r>
    </w:p>
    <w:p w:rsidR="000D7074" w:rsidRPr="001A0FF0" w:rsidRDefault="00DD5DC8" w:rsidP="000D7074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DD5DC8">
        <w:rPr>
          <w:rFonts w:ascii="Angsana New" w:hAnsi="Angsana New" w:cs="Angsana New"/>
          <w:bCs/>
          <w:lang w:val="en-US"/>
        </w:rPr>
        <w:lastRenderedPageBreak/>
        <w:t>2</w:t>
      </w:r>
      <w:r w:rsidR="000D7074" w:rsidRPr="001A0FF0">
        <w:rPr>
          <w:rFonts w:ascii="Angsana New" w:hAnsi="Angsana New" w:cs="Angsana New"/>
          <w:bCs/>
          <w:lang w:val="en-US"/>
        </w:rPr>
        <w:t>.</w:t>
      </w:r>
      <w:r w:rsidRPr="00DD5DC8">
        <w:rPr>
          <w:rFonts w:ascii="Angsana New" w:hAnsi="Angsana New" w:cs="Angsana New"/>
          <w:bCs/>
          <w:lang w:val="en-US"/>
        </w:rPr>
        <w:t>6</w:t>
      </w:r>
      <w:r w:rsidR="000D7074" w:rsidRPr="001A0FF0">
        <w:rPr>
          <w:rFonts w:ascii="Angsana New" w:hAnsi="Angsana New" w:cs="Angsana New"/>
          <w:bCs/>
          <w:lang w:val="en-US"/>
        </w:rPr>
        <w:tab/>
      </w:r>
      <w:r w:rsidR="000D7074" w:rsidRPr="001A0FF0">
        <w:rPr>
          <w:rFonts w:ascii="Angsana New" w:hAnsi="Angsana New" w:cs="Angsana New"/>
          <w:b/>
          <w:cs/>
          <w:lang w:val="en-US"/>
        </w:rPr>
        <w:t>รายการบัญชีระหว่าง</w:t>
      </w:r>
      <w:r w:rsidR="000D7074" w:rsidRPr="001A0FF0">
        <w:rPr>
          <w:rFonts w:ascii="Angsana New" w:hAnsi="Angsana New" w:cs="Angsana New" w:hint="cs"/>
          <w:b/>
          <w:cs/>
          <w:lang w:val="en-US"/>
        </w:rPr>
        <w:t>บริษัท</w:t>
      </w:r>
      <w:r w:rsidR="00E350AC" w:rsidRPr="001A0FF0">
        <w:rPr>
          <w:rFonts w:ascii="Angsana New" w:hAnsi="Angsana New" w:cs="Angsana New" w:hint="cs"/>
          <w:b/>
          <w:cs/>
          <w:lang w:val="en-US"/>
        </w:rPr>
        <w:t>และบริษัทย่อย</w:t>
      </w:r>
      <w:r w:rsidR="000D7074" w:rsidRPr="001A0FF0">
        <w:rPr>
          <w:rFonts w:ascii="Angsana New" w:hAnsi="Angsana New" w:cs="Angsana New"/>
          <w:b/>
          <w:cs/>
          <w:lang w:val="en-US"/>
        </w:rPr>
        <w:t>ที่มีสาระสำคัญได้ถูกตัดบัญชีออกจากงบการเงิน</w:t>
      </w:r>
      <w:r w:rsidR="000D7074" w:rsidRPr="001A0FF0">
        <w:rPr>
          <w:rFonts w:ascii="Angsana New" w:hAnsi="Angsana New" w:cs="Angsana New"/>
          <w:b/>
          <w:spacing w:val="-8"/>
          <w:cs/>
          <w:lang w:val="en-US"/>
        </w:rPr>
        <w:t>ระหว่างกาลรวมนี้แล้ว งบการเงินระหว่างกาลรวมสำหรับงวดสามเดือนสิ้นสุดวันที่</w:t>
      </w:r>
      <w:r w:rsidR="000D7074" w:rsidRPr="001A0FF0">
        <w:rPr>
          <w:rFonts w:ascii="Angsana New" w:hAnsi="Angsana New" w:cs="Angsana New"/>
          <w:b/>
          <w:cs/>
          <w:lang w:val="en-US"/>
        </w:rPr>
        <w:t xml:space="preserve"> </w:t>
      </w:r>
      <w:r w:rsidRPr="00DD5DC8">
        <w:rPr>
          <w:rFonts w:ascii="Angsana New" w:hAnsi="Angsana New" w:cs="Angsana New"/>
          <w:spacing w:val="4"/>
          <w:lang w:val="en-US"/>
        </w:rPr>
        <w:t>31</w:t>
      </w:r>
      <w:r w:rsidR="00ED078F"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="00ED078F" w:rsidRPr="001A0FF0">
        <w:rPr>
          <w:rFonts w:ascii="Angsana New" w:hAnsi="Angsana New" w:cs="Angsana New" w:hint="cs"/>
          <w:spacing w:val="4"/>
          <w:cs/>
          <w:lang w:val="en-US"/>
        </w:rPr>
        <w:t>มีนาคม</w:t>
      </w:r>
      <w:r w:rsidR="00ED078F" w:rsidRPr="001A0FF0">
        <w:rPr>
          <w:rFonts w:ascii="Angsana New" w:hAnsi="Angsana New" w:cs="Angsana New"/>
          <w:cs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0D7074" w:rsidRPr="001A0FF0">
        <w:rPr>
          <w:rFonts w:ascii="Angsana New" w:hAnsi="Angsana New" w:cs="Angsana New"/>
          <w:b/>
          <w:spacing w:val="2"/>
          <w:cs/>
          <w:lang w:val="en-US"/>
        </w:rPr>
        <w:t xml:space="preserve"> ได้จัดทำขึ้นโดยรวม</w:t>
      </w:r>
      <w:r w:rsidR="000D7074" w:rsidRPr="001A0FF0">
        <w:rPr>
          <w:rFonts w:ascii="Angsana New" w:hAnsi="Angsana New" w:cs="Angsana New" w:hint="cs"/>
          <w:b/>
          <w:spacing w:val="2"/>
          <w:cs/>
          <w:lang w:val="en-US"/>
        </w:rPr>
        <w:t>ข้อมูลทางการเงินระหว่างกาล</w:t>
      </w:r>
      <w:r w:rsidR="000D7074" w:rsidRPr="001A0FF0">
        <w:rPr>
          <w:rFonts w:ascii="Angsana New" w:hAnsi="Angsana New" w:cs="Angsana New"/>
          <w:b/>
          <w:spacing w:val="2"/>
          <w:cs/>
          <w:lang w:val="en-US"/>
        </w:rPr>
        <w:t>ของบริษัทย่อยสำหรับ</w:t>
      </w:r>
      <w:r w:rsidR="000D7074" w:rsidRPr="001A0FF0">
        <w:rPr>
          <w:rFonts w:ascii="Angsana New" w:hAnsi="Angsana New" w:cs="Angsana New"/>
          <w:b/>
          <w:cs/>
          <w:lang w:val="en-US"/>
        </w:rPr>
        <w:t xml:space="preserve">งวดสามเดือนสิ้นสุดวันที่ </w:t>
      </w:r>
      <w:r w:rsidRPr="00DD5DC8">
        <w:rPr>
          <w:rFonts w:ascii="Angsana New" w:hAnsi="Angsana New" w:cs="Angsana New"/>
          <w:spacing w:val="4"/>
          <w:lang w:val="en-US"/>
        </w:rPr>
        <w:t>31</w:t>
      </w:r>
      <w:r w:rsidR="00ED078F"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="00ED078F" w:rsidRPr="001A0FF0">
        <w:rPr>
          <w:rFonts w:ascii="Angsana New" w:hAnsi="Angsana New" w:cs="Angsana New" w:hint="cs"/>
          <w:spacing w:val="4"/>
          <w:cs/>
          <w:lang w:val="en-US"/>
        </w:rPr>
        <w:t>มีนาคม</w:t>
      </w:r>
      <w:r w:rsidR="00ED078F" w:rsidRPr="001A0FF0">
        <w:rPr>
          <w:rFonts w:ascii="Angsana New" w:hAnsi="Angsana New" w:cs="Angsana New"/>
          <w:cs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ED078F" w:rsidRPr="001A0FF0">
        <w:rPr>
          <w:rFonts w:ascii="Angsana New" w:hAnsi="Angsana New" w:cs="Angsana New"/>
          <w:lang w:val="en-US"/>
        </w:rPr>
        <w:t xml:space="preserve"> </w:t>
      </w:r>
      <w:r w:rsidR="000D7074" w:rsidRPr="001A0FF0">
        <w:rPr>
          <w:rFonts w:ascii="Angsana New" w:hAnsi="Angsana New" w:cs="Angsana New"/>
          <w:b/>
          <w:cs/>
          <w:lang w:val="en-US"/>
        </w:rPr>
        <w:t>ซึ่งได้สอบทานแล้ว</w:t>
      </w:r>
    </w:p>
    <w:p w:rsidR="00C03AE7" w:rsidRPr="001A0FF0" w:rsidRDefault="00DD5DC8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2</w:t>
      </w:r>
      <w:r w:rsidR="00C03AE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7</w:t>
      </w:r>
      <w:r w:rsidR="00C03AE7" w:rsidRPr="001A0FF0">
        <w:rPr>
          <w:rFonts w:ascii="Angsana New" w:hAnsi="Angsana New" w:cs="Angsana New"/>
          <w:lang w:val="en-US"/>
        </w:rPr>
        <w:tab/>
      </w:r>
      <w:r w:rsidR="00541C7F" w:rsidRPr="001A0FF0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F0A10" w:rsidRPr="001A0FF0" w:rsidRDefault="00D81E0F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1A0FF0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1A0FF0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1A0FF0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1A0FF0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1A0FF0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DD5DC8" w:rsidRPr="00DD5DC8">
        <w:rPr>
          <w:rFonts w:ascii="Angsana New" w:hAnsi="Angsana New" w:cs="Angsana New"/>
          <w:lang w:val="en-US"/>
        </w:rPr>
        <w:t>1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มกราคม </w:t>
      </w:r>
      <w:r w:rsidR="00DD5DC8" w:rsidRPr="00DD5DC8">
        <w:rPr>
          <w:rFonts w:ascii="Angsana New" w:hAnsi="Angsana New" w:cs="Angsana New"/>
          <w:lang w:val="en-US"/>
        </w:rPr>
        <w:t>2562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1A0FF0">
        <w:rPr>
          <w:rFonts w:ascii="Angsana New" w:hAnsi="Angsana New" w:cs="Angsana New"/>
          <w:spacing w:val="4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1A0FF0">
        <w:rPr>
          <w:rFonts w:ascii="Angsana New" w:hAnsi="Angsana New" w:cs="Angsana New"/>
          <w:cs/>
          <w:lang w:val="en-US"/>
        </w:rPr>
        <w:t xml:space="preserve"> </w:t>
      </w:r>
      <w:r w:rsidRPr="001A0FF0">
        <w:rPr>
          <w:rFonts w:ascii="Angsana New" w:hAnsi="Angsana New" w:cs="Angsana New"/>
          <w:spacing w:val="4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1A0FF0">
        <w:rPr>
          <w:rFonts w:ascii="Angsana New" w:hAnsi="Angsana New" w:cs="Angsana New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1A0FF0">
        <w:rPr>
          <w:rFonts w:ascii="Angsana New" w:hAnsi="Angsana New" w:cs="Angsana New" w:hint="cs"/>
          <w:cs/>
          <w:lang w:val="en-US"/>
        </w:rPr>
        <w:t>กลุ่ม</w:t>
      </w:r>
      <w:r w:rsidRPr="001A0FF0">
        <w:rPr>
          <w:rFonts w:ascii="Angsana New" w:hAnsi="Angsana New" w:cs="Angsana New"/>
          <w:cs/>
          <w:lang w:val="en-US"/>
        </w:rPr>
        <w:t>บริษัท</w:t>
      </w:r>
      <w:r w:rsidRPr="001A0FF0">
        <w:rPr>
          <w:rFonts w:ascii="Angsana New" w:hAnsi="Angsana New" w:cs="Angsana New" w:hint="cs"/>
          <w:cs/>
          <w:lang w:val="en-US"/>
        </w:rPr>
        <w:t>และบริษัท</w:t>
      </w:r>
      <w:r w:rsidR="001E3B52" w:rsidRPr="001A0FF0">
        <w:rPr>
          <w:rFonts w:ascii="Angsana New" w:hAnsi="Angsana New" w:cs="Angsana New"/>
          <w:lang w:val="en-US"/>
        </w:rPr>
        <w:t xml:space="preserve"> </w:t>
      </w:r>
      <w:r w:rsidR="001E3B52" w:rsidRPr="001A0FF0">
        <w:rPr>
          <w:rFonts w:cs="Angsana New"/>
          <w:color w:val="000000"/>
          <w:cs/>
        </w:rPr>
        <w:t>ยกเว้นมาตรฐานการรายงานทางการเงินฉบับดังต่อไปนี้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มา</w:t>
      </w:r>
      <w:r w:rsidR="009D1612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ตรฐานการรายงานทางการเงิน ฉบับที่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15</w:t>
      </w:r>
      <w:r w:rsidR="009D1612">
        <w:rPr>
          <w:rFonts w:ascii="Angsana New" w:eastAsia="Times New Roman" w:hAnsi="Angsana New" w:cs="Angsana New"/>
          <w:color w:val="000000"/>
          <w:lang w:val="en-US"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เรื่อง รายได้จากสัญญาที่ทำกับลูกค้า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 w:hint="cs"/>
          <w:cs/>
        </w:rPr>
        <w:t>หลักการสำคัญของมาต</w:t>
      </w:r>
      <w:r w:rsidR="009D1612">
        <w:rPr>
          <w:rFonts w:ascii="Angsana New" w:hAnsi="Angsana New" w:cs="Angsana New" w:hint="cs"/>
          <w:cs/>
        </w:rPr>
        <w:t xml:space="preserve">รฐานการรายงานทางการเงิน ฉบับที่ </w:t>
      </w:r>
      <w:r w:rsidR="00DD5DC8" w:rsidRPr="00DD5DC8">
        <w:rPr>
          <w:rFonts w:ascii="Angsana New" w:hAnsi="Angsana New" w:cs="Angsana New"/>
          <w:lang w:val="en-US"/>
        </w:rPr>
        <w:t>15</w:t>
      </w:r>
      <w:r w:rsidRPr="001A0FF0">
        <w:rPr>
          <w:rFonts w:ascii="Angsana New" w:hAnsi="Angsana New" w:cs="Angsana New"/>
          <w:cs/>
        </w:rPr>
        <w:t xml:space="preserve"> </w:t>
      </w:r>
      <w:r w:rsidRPr="001A0FF0">
        <w:rPr>
          <w:rFonts w:ascii="Angsana New" w:hAnsi="Angsana New" w:cs="Angsana New" w:hint="cs"/>
          <w:cs/>
        </w:rPr>
        <w:t>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</w:t>
      </w:r>
      <w:r w:rsidR="009D1612">
        <w:rPr>
          <w:rFonts w:ascii="Angsana New" w:hAnsi="Angsana New" w:cs="Angsana New" w:hint="cs"/>
          <w:cs/>
        </w:rPr>
        <w:t xml:space="preserve">อบริการ มาตรฐานกำหนดหลักการสำคัญ </w:t>
      </w:r>
      <w:r w:rsidR="00DD5DC8" w:rsidRPr="00DD5DC8">
        <w:rPr>
          <w:rFonts w:ascii="Angsana New" w:hAnsi="Angsana New" w:cs="Angsana New"/>
          <w:lang w:val="en-US"/>
        </w:rPr>
        <w:t>5</w:t>
      </w:r>
      <w:r w:rsidRPr="001A0FF0">
        <w:rPr>
          <w:rFonts w:ascii="Angsana New" w:hAnsi="Angsana New" w:cs="Angsana New"/>
          <w:cs/>
        </w:rPr>
        <w:t xml:space="preserve"> </w:t>
      </w:r>
      <w:r w:rsidRPr="001A0FF0">
        <w:rPr>
          <w:rFonts w:ascii="Angsana New" w:hAnsi="Angsana New" w:cs="Angsana New" w:hint="cs"/>
          <w:cs/>
        </w:rPr>
        <w:t>ขั้นตอนในการรับรู้รายได้ดังต่อไปนี้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ขั้นตอน</w:t>
      </w:r>
      <w:r w:rsidRPr="001A0FF0">
        <w:rPr>
          <w:rFonts w:ascii="Angsana New" w:hAnsi="Angsana New" w:cs="Angsana New" w:hint="cs"/>
          <w:cs/>
        </w:rPr>
        <w:t>แรก</w:t>
      </w:r>
      <w:r w:rsidRPr="001A0FF0">
        <w:rPr>
          <w:rFonts w:ascii="Angsana New" w:hAnsi="Angsana New" w:cs="Angsana New"/>
          <w:cs/>
        </w:rPr>
        <w:t xml:space="preserve">: </w:t>
      </w:r>
      <w:r w:rsidRPr="001A0FF0">
        <w:rPr>
          <w:rFonts w:ascii="Angsana New" w:hAnsi="Angsana New" w:cs="Angsana New" w:hint="cs"/>
          <w:cs/>
        </w:rPr>
        <w:t>ระบุสัญญาที่ทำกับลูกค้า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ขั้น</w:t>
      </w:r>
      <w:r w:rsidRPr="001A0FF0">
        <w:rPr>
          <w:rFonts w:ascii="Angsana New" w:hAnsi="Angsana New" w:cs="Angsana New" w:hint="cs"/>
          <w:cs/>
        </w:rPr>
        <w:t>ที่สอง</w:t>
      </w:r>
      <w:r w:rsidRPr="001A0FF0">
        <w:rPr>
          <w:rFonts w:ascii="Angsana New" w:hAnsi="Angsana New" w:cs="Angsana New"/>
          <w:cs/>
        </w:rPr>
        <w:t xml:space="preserve">: </w:t>
      </w:r>
      <w:r w:rsidRPr="001A0FF0">
        <w:rPr>
          <w:rFonts w:ascii="Angsana New" w:hAnsi="Angsana New" w:cs="Angsana New" w:hint="cs"/>
          <w:cs/>
        </w:rPr>
        <w:t>ระบุภาระที่ต้องปฏิบัติในสัญญา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 w:hint="cs"/>
          <w:cs/>
        </w:rPr>
        <w:t>ขั้นที่สาม</w:t>
      </w:r>
      <w:r w:rsidRPr="001A0FF0">
        <w:rPr>
          <w:rFonts w:ascii="Angsana New" w:hAnsi="Angsana New" w:cs="Angsana New"/>
          <w:cs/>
        </w:rPr>
        <w:t xml:space="preserve">: </w:t>
      </w:r>
      <w:r w:rsidRPr="001A0FF0">
        <w:rPr>
          <w:rFonts w:ascii="Angsana New" w:hAnsi="Angsana New" w:cs="Angsana New" w:hint="cs"/>
          <w:cs/>
        </w:rPr>
        <w:t>กำหนดราคาของรายการ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 w:hint="cs"/>
          <w:cs/>
        </w:rPr>
        <w:t>ขั้นที่สี่</w:t>
      </w:r>
      <w:r w:rsidRPr="001A0FF0">
        <w:rPr>
          <w:rFonts w:ascii="Angsana New" w:hAnsi="Angsana New" w:cs="Angsana New"/>
          <w:cs/>
        </w:rPr>
        <w:t xml:space="preserve">: </w:t>
      </w:r>
      <w:r w:rsidRPr="001A0FF0">
        <w:rPr>
          <w:rFonts w:ascii="Angsana New" w:hAnsi="Angsana New" w:cs="Angsana New" w:hint="cs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 w:hint="cs"/>
          <w:cs/>
        </w:rPr>
        <w:t>ขั้นที่ห้า</w:t>
      </w:r>
      <w:r w:rsidRPr="001A0FF0">
        <w:rPr>
          <w:rFonts w:ascii="Angsana New" w:hAnsi="Angsana New" w:cs="Angsana New"/>
          <w:cs/>
        </w:rPr>
        <w:t xml:space="preserve">: </w:t>
      </w:r>
      <w:r w:rsidRPr="001A0FF0">
        <w:rPr>
          <w:rFonts w:ascii="Angsana New" w:hAnsi="Angsana New" w:cs="Angsana New" w:hint="cs"/>
          <w:cs/>
        </w:rPr>
        <w:t xml:space="preserve">รับรู้รายได้เมื่อ </w:t>
      </w:r>
      <w:r w:rsidRPr="001A0FF0">
        <w:rPr>
          <w:rFonts w:ascii="Angsana New" w:hAnsi="Angsana New" w:cs="Angsana New"/>
          <w:cs/>
        </w:rPr>
        <w:t>(</w:t>
      </w:r>
      <w:r w:rsidRPr="001A0FF0">
        <w:rPr>
          <w:rFonts w:ascii="Angsana New" w:hAnsi="Angsana New" w:cs="Angsana New" w:hint="cs"/>
          <w:cs/>
        </w:rPr>
        <w:t>หรือขณะที่</w:t>
      </w:r>
      <w:r w:rsidRPr="001A0FF0">
        <w:rPr>
          <w:rFonts w:ascii="Angsana New" w:hAnsi="Angsana New" w:cs="Angsana New"/>
          <w:cs/>
        </w:rPr>
        <w:t xml:space="preserve">) </w:t>
      </w:r>
      <w:r w:rsidRPr="001A0FF0">
        <w:rPr>
          <w:rFonts w:ascii="Angsana New" w:hAnsi="Angsana New" w:cs="Angsana New" w:hint="cs"/>
          <w:cs/>
        </w:rPr>
        <w:t>กิจการปฏิบัติตามภาระที่ต้องปฏิบัติเสร็จสิ้น</w:t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ภายใต้</w:t>
      </w:r>
      <w:r w:rsidRPr="001A0FF0">
        <w:rPr>
          <w:rFonts w:ascii="Angsana New" w:hAnsi="Angsana New" w:cs="Angsana New" w:hint="cs"/>
          <w:cs/>
        </w:rPr>
        <w:t>มา</w:t>
      </w:r>
      <w:r w:rsidR="009D1612">
        <w:rPr>
          <w:rFonts w:ascii="Angsana New" w:hAnsi="Angsana New" w:cs="Angsana New" w:hint="cs"/>
          <w:cs/>
        </w:rPr>
        <w:t xml:space="preserve">ตรฐานการรายงานทางการเงิน ฉบับที่ </w:t>
      </w:r>
      <w:r w:rsidR="00DD5DC8" w:rsidRPr="00DD5DC8">
        <w:rPr>
          <w:rFonts w:ascii="Angsana New" w:hAnsi="Angsana New" w:cs="Angsana New"/>
          <w:lang w:val="en-US"/>
        </w:rPr>
        <w:t>15</w:t>
      </w:r>
      <w:r w:rsidR="009D1612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cs/>
        </w:rPr>
        <w:t>เรื่อง รายได้จากสัญญาที่ทำกับลูกค้า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ให้กับลูกค้าเสร็จสิ้นแล้ว</w:t>
      </w: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/>
          <w:cs/>
          <w:lang w:val="en-GB"/>
        </w:rPr>
      </w:pPr>
      <w:r>
        <w:rPr>
          <w:rFonts w:ascii="Angsana New" w:eastAsia="Times New Roman" w:hAnsi="Angsana New" w:cs="Angsana New"/>
          <w:color w:val="000000"/>
          <w:cs/>
          <w:lang w:val="en-GB"/>
        </w:rPr>
        <w:br w:type="page"/>
      </w:r>
    </w:p>
    <w:p w:rsidR="001E3B52" w:rsidRPr="001A0FF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lastRenderedPageBreak/>
        <w:t>มาตรฐานการรายงานทางการเงินฉบับนี้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จะนำมาแทนมาตรฐานและการตีความมาตรฐานที่เกี่ยวข้องกับ</w:t>
      </w:r>
      <w:r w:rsidRPr="001A0FF0">
        <w:rPr>
          <w:rFonts w:ascii="Angsana New" w:eastAsia="Times New Roman" w:hAnsi="Angsana New" w:cs="Angsana New" w:hint="cs"/>
          <w:color w:val="000000"/>
          <w:spacing w:val="-4"/>
          <w:cs/>
        </w:rPr>
        <w:t>เรื่องรายได้เมื่อมีผลบังคับใช้ ได้แก่ มาตรฐานการบัญ</w:t>
      </w:r>
      <w:r w:rsidR="00427F58" w:rsidRPr="001A0FF0">
        <w:rPr>
          <w:rFonts w:ascii="Angsana New" w:eastAsia="Times New Roman" w:hAnsi="Angsana New" w:cs="Angsana New" w:hint="cs"/>
          <w:color w:val="000000"/>
          <w:spacing w:val="-4"/>
          <w:cs/>
        </w:rPr>
        <w:t>ชี ฉบับที</w:t>
      </w:r>
      <w:r w:rsidR="00427F58" w:rsidRPr="001A0FF0">
        <w:rPr>
          <w:rFonts w:ascii="Angsana New" w:eastAsia="Times New Roman" w:hAnsi="Angsana New" w:cs="Angsana New" w:hint="cs"/>
          <w:color w:val="000000"/>
          <w:spacing w:val="-4"/>
          <w:cs/>
          <w:lang w:val="en-US"/>
        </w:rPr>
        <w:t xml:space="preserve">่ </w:t>
      </w:r>
      <w:r w:rsidR="00DD5DC8" w:rsidRPr="00DD5DC8">
        <w:rPr>
          <w:rFonts w:ascii="Angsana New" w:eastAsia="Times New Roman" w:hAnsi="Angsana New" w:cs="Angsana New"/>
          <w:color w:val="000000"/>
          <w:spacing w:val="-4"/>
          <w:lang w:val="en-US"/>
        </w:rPr>
        <w:t>11</w:t>
      </w:r>
      <w:r w:rsidRPr="001A0FF0">
        <w:rPr>
          <w:rFonts w:ascii="Angsana New" w:eastAsia="Times New Roman" w:hAnsi="Angsana New" w:cs="Angsana New"/>
          <w:color w:val="000000"/>
          <w:spacing w:val="-4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spacing w:val="-4"/>
          <w:cs/>
        </w:rPr>
        <w:t xml:space="preserve">เรื่อง สัญญาก่อสร้าง มาตรฐานการบัญชี </w:t>
      </w:r>
      <w:r w:rsidR="00427F58" w:rsidRPr="001A0FF0">
        <w:rPr>
          <w:rFonts w:ascii="Angsana New" w:eastAsia="Times New Roman" w:hAnsi="Angsana New" w:cs="Angsana New" w:hint="cs"/>
          <w:color w:val="000000"/>
          <w:cs/>
        </w:rPr>
        <w:t xml:space="preserve">ฉบับที่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18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 xml:space="preserve">เรื่อง รายได้ </w:t>
      </w:r>
      <w:r w:rsidR="00427F58" w:rsidRPr="001A0FF0">
        <w:rPr>
          <w:rFonts w:ascii="Angsana New" w:eastAsia="Times New Roman" w:hAnsi="Angsana New" w:cs="Angsana New" w:hint="cs"/>
          <w:color w:val="000000"/>
          <w:cs/>
        </w:rPr>
        <w:t xml:space="preserve">การตีความมาตรฐานการบัญชี ฉบับที่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31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เรื่อง รายได้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- </w:t>
      </w:r>
      <w:r w:rsidRPr="009D1612">
        <w:rPr>
          <w:rFonts w:ascii="Angsana New" w:eastAsia="Times New Roman" w:hAnsi="Angsana New" w:cs="Angsana New" w:hint="cs"/>
          <w:color w:val="000000"/>
          <w:spacing w:val="-4"/>
          <w:cs/>
        </w:rPr>
        <w:t>รายการแลกเปลี่ยนเกี่ยวกับบริการโฆษณา การตีความมา</w:t>
      </w:r>
      <w:r w:rsidR="009D1612" w:rsidRPr="009D1612">
        <w:rPr>
          <w:rFonts w:ascii="Angsana New" w:eastAsia="Times New Roman" w:hAnsi="Angsana New" w:cs="Angsana New" w:hint="cs"/>
          <w:color w:val="000000"/>
          <w:spacing w:val="-4"/>
          <w:cs/>
        </w:rPr>
        <w:t xml:space="preserve">ตรฐานการรายงานทางการเงิน ฉบับที่ </w:t>
      </w:r>
      <w:r w:rsidR="00DD5DC8" w:rsidRPr="00DD5DC8">
        <w:rPr>
          <w:rFonts w:ascii="Angsana New" w:eastAsia="Times New Roman" w:hAnsi="Angsana New" w:cs="Angsana New"/>
          <w:color w:val="000000"/>
          <w:spacing w:val="-4"/>
          <w:lang w:val="en-US"/>
        </w:rPr>
        <w:t>13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เรื่อง โปรแกรมสิทธิพิเศษแก่ลูกค้า การตีความมา</w:t>
      </w:r>
      <w:r w:rsidR="00427F58" w:rsidRPr="001A0FF0">
        <w:rPr>
          <w:rFonts w:ascii="Angsana New" w:eastAsia="Times New Roman" w:hAnsi="Angsana New" w:cs="Angsana New" w:hint="cs"/>
          <w:color w:val="000000"/>
          <w:cs/>
        </w:rPr>
        <w:t xml:space="preserve">ตรฐานการรายงานทางการเงิน ฉบับที่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15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เรื่อง สัญญาสำหรับการก่อสร้างอสังหาริมทรัพย์ และการตีความมา</w:t>
      </w:r>
      <w:r w:rsidR="00427F58" w:rsidRPr="001A0FF0">
        <w:rPr>
          <w:rFonts w:ascii="Angsana New" w:eastAsia="Times New Roman" w:hAnsi="Angsana New" w:cs="Angsana New" w:hint="cs"/>
          <w:color w:val="000000"/>
          <w:cs/>
        </w:rPr>
        <w:t xml:space="preserve">ตรฐานการรายงานทางการเงิน ฉบับที่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18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เรื่อง</w:t>
      </w:r>
      <w:r w:rsidRPr="001A0FF0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 xml:space="preserve">การโอนสินทรัพย์จากลูกค้า </w:t>
      </w:r>
    </w:p>
    <w:p w:rsidR="001E3B52" w:rsidRPr="001A0FF0" w:rsidRDefault="001E3B52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t xml:space="preserve">มาตรฐานการรายงานทางการเงิน ฉบับที่ </w:t>
      </w:r>
      <w:r w:rsidR="00DD5DC8" w:rsidRPr="00DD5DC8">
        <w:rPr>
          <w:rFonts w:ascii="Angsana New" w:hAnsi="Angsana New" w:cs="Angsana New"/>
          <w:lang w:val="en-US"/>
        </w:rPr>
        <w:t>15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กำหนดวิธีปฏิบัติในช่วงเปลี่ยนแปลงโดยให้ใช้วิธีปรับย้อนหลังตามมาตรฐานการบัญชี ฉบับที่ </w:t>
      </w:r>
      <w:r w:rsidR="00DD5DC8" w:rsidRPr="00DD5DC8">
        <w:rPr>
          <w:rFonts w:ascii="Angsana New" w:hAnsi="Angsana New" w:cs="Angsana New"/>
          <w:lang w:val="en-US"/>
        </w:rPr>
        <w:t>8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เรื่อง นโยบายการบัญชี การเปลี่ยนแปลงประมาณการทางบัญชีและข้อผิดพลาด หรือ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 </w:t>
      </w:r>
    </w:p>
    <w:p w:rsidR="00BA23C8" w:rsidRPr="001A0FF0" w:rsidRDefault="00BA23C8" w:rsidP="00BA23C8">
      <w:pPr>
        <w:tabs>
          <w:tab w:val="left" w:pos="1260"/>
        </w:tabs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eastAsia="Times New Roman" w:hAnsi="Angsana New" w:cs="Angsana New" w:hint="cs"/>
          <w:spacing w:val="-6"/>
          <w:cs/>
        </w:rPr>
        <w:t>กลุ่มบริษัทได้นำ</w:t>
      </w:r>
      <w:r w:rsidRPr="001A0FF0">
        <w:rPr>
          <w:rFonts w:ascii="Angsana New" w:eastAsia="Times New Roman" w:hAnsi="Angsana New" w:cs="Angsana New" w:hint="cs"/>
          <w:cs/>
        </w:rPr>
        <w:t>ม</w:t>
      </w:r>
      <w:r w:rsidR="00893ED6" w:rsidRPr="001A0FF0">
        <w:rPr>
          <w:rFonts w:ascii="Angsana New" w:eastAsia="Times New Roman" w:hAnsi="Angsana New" w:cs="Angsana New" w:hint="cs"/>
          <w:cs/>
        </w:rPr>
        <w:t>าตรฐานการรายงานทางการเงิน</w:t>
      </w:r>
      <w:r w:rsidR="009D1612">
        <w:rPr>
          <w:rFonts w:ascii="Angsana New" w:eastAsia="Times New Roman" w:hAnsi="Angsana New" w:cs="Angsana New" w:hint="cs"/>
          <w:cs/>
        </w:rPr>
        <w:t xml:space="preserve"> </w:t>
      </w:r>
      <w:r w:rsidR="00893ED6" w:rsidRPr="001A0FF0">
        <w:rPr>
          <w:rFonts w:ascii="Angsana New" w:eastAsia="Times New Roman" w:hAnsi="Angsana New" w:cs="Angsana New" w:hint="cs"/>
          <w:cs/>
        </w:rPr>
        <w:t xml:space="preserve">ฉบับที่ </w:t>
      </w:r>
      <w:r w:rsidR="00DD5DC8" w:rsidRPr="00DD5DC8">
        <w:rPr>
          <w:rFonts w:ascii="Angsana New" w:eastAsia="Times New Roman" w:hAnsi="Angsana New" w:cs="Angsana New"/>
          <w:lang w:val="en-US"/>
        </w:rPr>
        <w:t>15</w:t>
      </w:r>
      <w:r w:rsidRPr="001A0FF0">
        <w:rPr>
          <w:rFonts w:ascii="Angsana New" w:eastAsia="Times New Roman" w:hAnsi="Angsana New" w:cs="Angsana New" w:hint="cs"/>
          <w:cs/>
        </w:rPr>
        <w:t xml:space="preserve"> เรื่อง รายได้จากสัญญาที่ทำกับลูกค้า</w:t>
      </w:r>
      <w:r w:rsidRPr="001A0FF0">
        <w:rPr>
          <w:rFonts w:ascii="Angsana New" w:eastAsia="Times New Roman" w:hAnsi="Angsana New" w:cs="Angsana New"/>
          <w:cs/>
        </w:rPr>
        <w:t xml:space="preserve"> </w:t>
      </w:r>
      <w:r w:rsidR="00893ED6" w:rsidRPr="001A0FF0">
        <w:rPr>
          <w:rFonts w:ascii="Angsana New" w:eastAsia="Times New Roman" w:hAnsi="Angsana New" w:cs="Angsana New" w:hint="cs"/>
          <w:spacing w:val="6"/>
          <w:cs/>
        </w:rPr>
        <w:t xml:space="preserve">มาใช้ครั้งแรกเมื่อวันที่ </w:t>
      </w:r>
      <w:r w:rsidR="00DD5DC8" w:rsidRPr="00DD5DC8">
        <w:rPr>
          <w:rFonts w:ascii="Angsana New" w:eastAsia="Times New Roman" w:hAnsi="Angsana New" w:cs="Angsana New"/>
          <w:spacing w:val="6"/>
          <w:lang w:val="en-US"/>
        </w:rPr>
        <w:t>1</w:t>
      </w:r>
      <w:r w:rsidR="00893ED6" w:rsidRPr="001A0FF0">
        <w:rPr>
          <w:rFonts w:ascii="Angsana New" w:eastAsia="Times New Roman" w:hAnsi="Angsana New" w:cs="Angsana New"/>
          <w:spacing w:val="6"/>
          <w:lang w:val="en-US"/>
        </w:rPr>
        <w:t xml:space="preserve"> </w:t>
      </w:r>
      <w:r w:rsidRPr="001A0FF0">
        <w:rPr>
          <w:rFonts w:ascii="Angsana New" w:eastAsia="Times New Roman" w:hAnsi="Angsana New" w:cs="Angsana New" w:hint="cs"/>
          <w:spacing w:val="6"/>
          <w:cs/>
        </w:rPr>
        <w:t>มกราค</w:t>
      </w:r>
      <w:r w:rsidR="00893ED6" w:rsidRPr="001A0FF0">
        <w:rPr>
          <w:rFonts w:ascii="Angsana New" w:eastAsia="Times New Roman" w:hAnsi="Angsana New" w:cs="Angsana New" w:hint="cs"/>
          <w:spacing w:val="6"/>
          <w:cs/>
        </w:rPr>
        <w:t xml:space="preserve">ม </w:t>
      </w:r>
      <w:r w:rsidR="00DD5DC8" w:rsidRPr="00DD5DC8">
        <w:rPr>
          <w:rFonts w:ascii="Angsana New" w:eastAsia="Times New Roman" w:hAnsi="Angsana New" w:cs="Angsana New"/>
          <w:spacing w:val="6"/>
          <w:lang w:val="en-US"/>
        </w:rPr>
        <w:t>2562</w:t>
      </w:r>
      <w:r w:rsidR="00893ED6" w:rsidRPr="001A0FF0">
        <w:rPr>
          <w:rFonts w:ascii="Angsana New" w:eastAsia="Times New Roman" w:hAnsi="Angsana New" w:cs="Angsana New"/>
          <w:spacing w:val="6"/>
          <w:lang w:val="en-US"/>
        </w:rPr>
        <w:t xml:space="preserve"> </w:t>
      </w:r>
      <w:r w:rsidRPr="001A0FF0">
        <w:rPr>
          <w:rFonts w:ascii="Angsana New" w:eastAsia="Times New Roman" w:hAnsi="Angsana New" w:cs="Angsana New" w:hint="cs"/>
          <w:spacing w:val="6"/>
          <w:cs/>
        </w:rPr>
        <w:t>โดยไม่ได้ปรับย้อนหลังตัวเลขเปรียบเทียบสำหรับ</w:t>
      </w:r>
      <w:r w:rsidRPr="001A0FF0">
        <w:rPr>
          <w:rFonts w:ascii="Angsana New" w:eastAsia="Times New Roman" w:hAnsi="Angsana New" w:cs="Angsana New" w:hint="cs"/>
          <w:cs/>
        </w:rPr>
        <w:t>การปฏิบัติในช่วงเปลี่ยนแปลง กลุ่มบริษัทรับรู้ผลกระทบสะสมของการนำมาตรฐานฉบับนี้มาใช้</w:t>
      </w:r>
      <w:r w:rsidRPr="001A0FF0">
        <w:rPr>
          <w:rFonts w:ascii="Angsana New" w:eastAsia="Times New Roman" w:hAnsi="Angsana New" w:cs="Angsana New" w:hint="cs"/>
          <w:spacing w:val="-6"/>
          <w:cs/>
        </w:rPr>
        <w:t>ครั้งแร</w:t>
      </w:r>
      <w:r w:rsidR="00893ED6" w:rsidRPr="001A0FF0">
        <w:rPr>
          <w:rFonts w:ascii="Angsana New" w:eastAsia="Times New Roman" w:hAnsi="Angsana New" w:cs="Angsana New" w:hint="cs"/>
          <w:spacing w:val="-6"/>
          <w:cs/>
        </w:rPr>
        <w:t>กโดยการปรับปรุงกำไรสะสม</w:t>
      </w:r>
      <w:r w:rsidR="004561AE">
        <w:rPr>
          <w:rFonts w:ascii="Angsana New" w:eastAsia="Times New Roman" w:hAnsi="Angsana New" w:cs="Angsana New" w:hint="cs"/>
          <w:spacing w:val="-6"/>
          <w:cs/>
        </w:rPr>
        <w:t>ต้นงวด</w:t>
      </w:r>
      <w:r w:rsidR="00893ED6" w:rsidRPr="001A0FF0">
        <w:rPr>
          <w:rFonts w:ascii="Angsana New" w:eastAsia="Times New Roman" w:hAnsi="Angsana New" w:cs="Angsana New" w:hint="cs"/>
          <w:spacing w:val="-6"/>
          <w:cs/>
        </w:rPr>
        <w:t xml:space="preserve"> ณ วันที่ </w:t>
      </w:r>
      <w:r w:rsidR="00DD5DC8" w:rsidRPr="00DD5DC8">
        <w:rPr>
          <w:rFonts w:ascii="Angsana New" w:eastAsia="Times New Roman" w:hAnsi="Angsana New" w:cs="Angsana New"/>
          <w:spacing w:val="-6"/>
          <w:lang w:val="en-US"/>
        </w:rPr>
        <w:t>1</w:t>
      </w:r>
      <w:r w:rsidR="00893ED6" w:rsidRPr="001A0FF0">
        <w:rPr>
          <w:rFonts w:ascii="Angsana New" w:eastAsia="Times New Roman" w:hAnsi="Angsana New" w:cs="Angsana New"/>
          <w:spacing w:val="-6"/>
          <w:lang w:val="en-US"/>
        </w:rPr>
        <w:t xml:space="preserve"> </w:t>
      </w:r>
      <w:r w:rsidR="00893ED6" w:rsidRPr="001A0FF0">
        <w:rPr>
          <w:rFonts w:ascii="Angsana New" w:eastAsia="Times New Roman" w:hAnsi="Angsana New" w:cs="Angsana New" w:hint="cs"/>
          <w:spacing w:val="-6"/>
          <w:cs/>
        </w:rPr>
        <w:t xml:space="preserve">มกราคม </w:t>
      </w:r>
      <w:r w:rsidR="00DD5DC8" w:rsidRPr="00DD5DC8">
        <w:rPr>
          <w:rFonts w:ascii="Angsana New" w:eastAsia="Times New Roman" w:hAnsi="Angsana New" w:cs="Angsana New"/>
          <w:spacing w:val="-6"/>
          <w:lang w:val="en-US"/>
        </w:rPr>
        <w:t>2562</w:t>
      </w:r>
      <w:r w:rsidRPr="001A0FF0">
        <w:rPr>
          <w:rFonts w:ascii="Angsana New" w:eastAsia="Times New Roman" w:hAnsi="Angsana New" w:cs="Angsana New" w:hint="cs"/>
          <w:spacing w:val="-6"/>
          <w:cs/>
        </w:rPr>
        <w:t xml:space="preserve"> </w:t>
      </w:r>
      <w:r w:rsidRPr="001A0FF0">
        <w:rPr>
          <w:rFonts w:ascii="Angsana New" w:hAnsi="Angsana New" w:cs="Angsana New" w:hint="cs"/>
          <w:spacing w:val="-6"/>
          <w:cs/>
        </w:rPr>
        <w:t xml:space="preserve">ซึ่งมีผลกระทบของรายการที่เกี่ยวข้อง </w:t>
      </w:r>
      <w:r w:rsidRPr="001A0FF0">
        <w:rPr>
          <w:rFonts w:ascii="Angsana New" w:hAnsi="Angsana New" w:cs="Angsana New" w:hint="cs"/>
          <w:cs/>
        </w:rPr>
        <w:t>ดังต่อไปนี้</w:t>
      </w:r>
    </w:p>
    <w:p w:rsidR="00BA23C8" w:rsidRPr="001A0FF0" w:rsidRDefault="00BA23C8" w:rsidP="00BA23C8">
      <w:pPr>
        <w:spacing w:before="240" w:after="240"/>
        <w:ind w:left="1267"/>
        <w:jc w:val="thaiDistribute"/>
        <w:rPr>
          <w:rFonts w:asciiTheme="majorBidi" w:eastAsia="Times New Roman" w:hAnsiTheme="majorBidi" w:cs="Angsana New"/>
          <w:b/>
          <w:bCs/>
          <w:cs/>
        </w:rPr>
      </w:pPr>
      <w:r w:rsidRPr="001A0FF0">
        <w:rPr>
          <w:rFonts w:asciiTheme="majorBidi" w:eastAsia="Times New Roman" w:hAnsiTheme="majorBidi" w:cstheme="majorBidi"/>
          <w:b/>
          <w:bCs/>
          <w:cs/>
        </w:rPr>
        <w:t xml:space="preserve">ผลกระทบต่อสินทรัพย์ </w:t>
      </w:r>
      <w:r w:rsidR="00A843C1">
        <w:rPr>
          <w:rFonts w:asciiTheme="majorBidi" w:eastAsia="Times New Roman" w:hAnsiTheme="majorBidi" w:cstheme="majorBidi" w:hint="cs"/>
          <w:b/>
          <w:bCs/>
          <w:cs/>
        </w:rPr>
        <w:t>หนี้สิน</w:t>
      </w:r>
      <w:r w:rsidRPr="001A0FF0">
        <w:rPr>
          <w:rFonts w:asciiTheme="majorBidi" w:eastAsia="Times New Roman" w:hAnsiTheme="majorBidi" w:cstheme="majorBidi"/>
          <w:b/>
          <w:bCs/>
          <w:cs/>
        </w:rPr>
        <w:t>และส่วนของผู้ถือหุ้น</w:t>
      </w:r>
    </w:p>
    <w:tbl>
      <w:tblPr>
        <w:tblStyle w:val="TableGrid2"/>
        <w:tblW w:w="8163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530"/>
        <w:gridCol w:w="270"/>
        <w:gridCol w:w="1503"/>
      </w:tblGrid>
      <w:tr w:rsidR="00893ED6" w:rsidRPr="001A0FF0" w:rsidTr="007A2C3E"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893ED6" w:rsidP="00893ED6">
            <w:pPr>
              <w:ind w:right="72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1A0F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</w:t>
            </w: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่ </w:t>
            </w:r>
            <w:r w:rsidR="00DD5DC8" w:rsidRPr="00DD5D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A0F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</w:t>
            </w: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D5DC8" w:rsidRPr="00DD5D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893ED6" w:rsidP="0083328A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C71A1C" w:rsidP="0083328A">
            <w:pPr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893ED6" w:rsidRPr="001A0F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893ED6" w:rsidRPr="001A0FF0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: </w:t>
            </w:r>
            <w:r w:rsidR="00893ED6" w:rsidRPr="001A0F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A23C8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83328A">
            <w:pPr>
              <w:ind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1A0FF0" w:rsidRDefault="00BA23C8" w:rsidP="0083328A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ตาม</w:t>
            </w:r>
            <w:r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ที่</w:t>
            </w:r>
            <w:r w:rsidRPr="001A0FF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รายงาน</w:t>
            </w:r>
            <w:r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ไว้</w:t>
            </w:r>
            <w:r w:rsidRPr="001A0FF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เดิม</w:t>
            </w:r>
          </w:p>
          <w:p w:rsidR="00BA23C8" w:rsidRPr="001A0FF0" w:rsidRDefault="00893ED6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:rsidR="00BA23C8" w:rsidRPr="001A0FF0" w:rsidRDefault="00DD5DC8" w:rsidP="00893ED6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31</w:t>
            </w:r>
            <w:r w:rsidR="00893ED6"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DD5D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1A0FF0" w:rsidRDefault="00BA23C8" w:rsidP="0083328A">
            <w:pPr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1A0FF0" w:rsidRDefault="00BA23C8" w:rsidP="0083328A">
            <w:pPr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1A0FF0" w:rsidRDefault="00BA23C8" w:rsidP="0083328A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หลังปรับปรุง</w:t>
            </w:r>
          </w:p>
          <w:p w:rsidR="00BA23C8" w:rsidRPr="001A0FF0" w:rsidRDefault="00BA23C8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:rsidR="00BA23C8" w:rsidRPr="001A0FF0" w:rsidRDefault="00DD5DC8" w:rsidP="00893ED6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893ED6" w:rsidRPr="001A0F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93ED6" w:rsidRPr="001A0FF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DD5D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BA23C8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5A700E" w:rsidP="00BA23C8">
            <w:pPr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A843C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609F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A843C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8609F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427F58">
            <w:pPr>
              <w:ind w:right="-2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BA23C8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33BAC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1A0FF0" w:rsidRDefault="00133BAC" w:rsidP="00506095">
            <w:pPr>
              <w:ind w:left="164" w:right="72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ลุกหนี้การค้าและลูกหนี้หมุนเวียนอื่น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1A0FF0" w:rsidRDefault="00DD5DC8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592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1A0FF0" w:rsidRDefault="00133BAC" w:rsidP="007F6840">
            <w:pPr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DD5DC8"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85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242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948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1A0FF0" w:rsidRDefault="00133BAC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1A0FF0" w:rsidRDefault="00DD5DC8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413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349</w:t>
            </w:r>
            <w:r w:rsidR="00133BAC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737</w:t>
            </w:r>
          </w:p>
        </w:tc>
      </w:tr>
      <w:tr w:rsidR="005A700E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609F7" w:rsidRDefault="007A2C3E" w:rsidP="007A2C3E">
            <w:pPr>
              <w:ind w:left="164" w:right="72" w:hanging="164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A2C3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7A2C3E">
              <w:rPr>
                <w:rFonts w:asciiTheme="majorBidi" w:hAnsiTheme="majorBidi" w:cs="Angsana New"/>
                <w:sz w:val="28"/>
                <w:szCs w:val="28"/>
                <w:cs/>
              </w:rPr>
              <w:t>ในการได้มาซึ่งสัญญาที่</w:t>
            </w:r>
          </w:p>
          <w:p w:rsidR="005A700E" w:rsidRPr="001A0FF0" w:rsidRDefault="007A2C3E" w:rsidP="008609F7">
            <w:pPr>
              <w:ind w:left="164"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A2C3E">
              <w:rPr>
                <w:rFonts w:asciiTheme="majorBidi" w:hAnsiTheme="majorBidi" w:cs="Angsana New"/>
                <w:sz w:val="28"/>
                <w:szCs w:val="28"/>
                <w:cs/>
              </w:rPr>
              <w:t>ทำกับลูกค้า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506095">
            <w:pPr>
              <w:ind w:right="72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1A0FF0" w:rsidRDefault="005A700E" w:rsidP="00506095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1A0FF0" w:rsidRDefault="00DD5DC8" w:rsidP="007F6840">
            <w:pPr>
              <w:ind w:right="9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2311A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578</w:t>
            </w:r>
            <w:r w:rsidR="00F2311A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700E" w:rsidRPr="001A0FF0" w:rsidRDefault="005A700E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1A0FF0" w:rsidRDefault="00DD5DC8" w:rsidP="00506095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2311A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  <w:r w:rsidR="00F2311A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</w:tr>
      <w:tr w:rsidR="00A843C1" w:rsidRPr="001A0FF0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15B85" w:rsidRDefault="00A843C1" w:rsidP="00A843C1">
            <w:pPr>
              <w:ind w:left="164" w:right="72" w:hanging="164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:rsidR="00A843C1" w:rsidRPr="001A0FF0" w:rsidRDefault="00A843C1" w:rsidP="00515B85">
            <w:pPr>
              <w:ind w:left="164"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A843C1">
            <w:pPr>
              <w:ind w:right="7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  <w:p w:rsidR="00A843C1" w:rsidRPr="001A0FF0" w:rsidRDefault="00DD5DC8" w:rsidP="00A843C1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38</w:t>
            </w:r>
            <w:r w:rsidR="00A843C1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340</w:t>
            </w:r>
            <w:r w:rsidR="00A843C1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7F6840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  <w:p w:rsidR="00A843C1" w:rsidRPr="00A843C1" w:rsidRDefault="00A843C1" w:rsidP="007F6840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45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267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088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843C1" w:rsidRPr="001A0FF0" w:rsidRDefault="00A843C1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C6118" w:rsidRDefault="002C6118" w:rsidP="00506095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  <w:p w:rsidR="00A843C1" w:rsidRPr="00A843C1" w:rsidRDefault="00A843C1" w:rsidP="00506095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 w:rsidR="00DD5DC8" w:rsidRPr="00DD5DC8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926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218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2391E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1A0FF0" w:rsidRDefault="0022391E" w:rsidP="0022391E">
            <w:pPr>
              <w:spacing w:line="160" w:lineRule="exact"/>
              <w:ind w:left="164" w:right="72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1A0FF0" w:rsidRDefault="0022391E" w:rsidP="0022391E">
            <w:pPr>
              <w:spacing w:line="160" w:lineRule="exact"/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1A0FF0" w:rsidRDefault="0022391E" w:rsidP="0022391E">
            <w:pPr>
              <w:spacing w:line="160" w:lineRule="exact"/>
              <w:ind w:right="7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1A0FF0" w:rsidRDefault="0022391E" w:rsidP="0022391E">
            <w:pPr>
              <w:spacing w:line="160" w:lineRule="exact"/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1A0FF0" w:rsidRDefault="0022391E" w:rsidP="0022391E">
            <w:pPr>
              <w:spacing w:line="160" w:lineRule="exact"/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E3381" w:rsidRPr="001A0FF0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1A0FF0" w:rsidRDefault="005E3381" w:rsidP="005A700E">
            <w:pPr>
              <w:ind w:left="164" w:right="72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1A0FF0" w:rsidRDefault="005E3381" w:rsidP="001F0844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1A0FF0" w:rsidRDefault="005E3381" w:rsidP="001F0844">
            <w:pPr>
              <w:ind w:right="7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1A0FF0" w:rsidRDefault="005E3381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1A0FF0" w:rsidRDefault="005E3381" w:rsidP="001F0844">
            <w:pPr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BA23C8" w:rsidRPr="001A0FF0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8609F7" w:rsidP="00BA23C8">
            <w:pPr>
              <w:ind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BA23C8" w:rsidRPr="001A0FF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A23C8" w:rsidRPr="001A0FF0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BA23C8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DD5DC8"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358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954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122</w:t>
            </w:r>
            <w:r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DD5DC8" w:rsidP="007F6840">
            <w:pPr>
              <w:ind w:right="9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140</w:t>
            </w:r>
            <w:r w:rsidR="00506095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951</w:t>
            </w:r>
            <w:r w:rsidR="00506095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1A0FF0" w:rsidRDefault="00BA23C8" w:rsidP="00506095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A0FF0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(</w:t>
            </w:r>
            <w:r w:rsidR="00DD5DC8" w:rsidRPr="00DD5DC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</w:t>
            </w:r>
            <w:r w:rsidR="00893ED6" w:rsidRPr="001A0FF0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218</w:t>
            </w:r>
            <w:r w:rsidR="00506095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002</w:t>
            </w:r>
            <w:r w:rsidR="00506095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DD5DC8" w:rsidRPr="00DD5DC8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619</w:t>
            </w:r>
            <w:r w:rsidRPr="001A0FF0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893ED6" w:rsidRPr="001A0FF0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893ED6" w:rsidP="00BA23C8">
            <w:pPr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FF0">
              <w:rPr>
                <w:rFonts w:asciiTheme="majorBidi" w:hAnsiTheme="majorBidi" w:cs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DD5DC8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275</w:t>
            </w:r>
            <w:r w:rsidR="00893ED6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649</w:t>
            </w:r>
            <w:r w:rsidR="00893ED6" w:rsidRPr="001A0FF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DD5DC8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40</w:t>
            </w:r>
            <w:r w:rsidR="00506095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116</w:t>
            </w:r>
            <w:r w:rsidR="00506095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1A0FF0" w:rsidRDefault="00893ED6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506095" w:rsidRDefault="00DD5DC8" w:rsidP="00893ED6">
            <w:pPr>
              <w:ind w:right="7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315</w:t>
            </w:r>
            <w:r w:rsidR="00506095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765</w:t>
            </w:r>
            <w:r w:rsidR="00506095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850</w:t>
            </w:r>
          </w:p>
        </w:tc>
      </w:tr>
    </w:tbl>
    <w:p w:rsidR="00F2311A" w:rsidRDefault="00F2311A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4"/>
          <w:szCs w:val="24"/>
          <w:cs/>
        </w:rPr>
      </w:pPr>
      <w:r>
        <w:rPr>
          <w:rFonts w:ascii="Angsana New" w:eastAsia="Times New Roman" w:hAnsi="Angsana New" w:cs="Angsana New"/>
          <w:sz w:val="24"/>
          <w:szCs w:val="24"/>
          <w:cs/>
        </w:rPr>
        <w:br w:type="page"/>
      </w:r>
    </w:p>
    <w:p w:rsidR="002C0188" w:rsidRPr="001A0FF0" w:rsidRDefault="00DD5DC8" w:rsidP="002C0188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lastRenderedPageBreak/>
        <w:t>2</w:t>
      </w:r>
      <w:r w:rsidR="00506A1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8</w:t>
      </w:r>
      <w:r w:rsidR="00506A17" w:rsidRPr="001A0FF0">
        <w:rPr>
          <w:rFonts w:ascii="Angsana New" w:hAnsi="Angsana New" w:cs="Angsana New"/>
          <w:lang w:val="en-US"/>
        </w:rPr>
        <w:tab/>
      </w:r>
      <w:r w:rsidR="002C0188" w:rsidRPr="001A0FF0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35AC3" w:rsidRPr="001A0FF0" w:rsidRDefault="00735AC3" w:rsidP="00735AC3">
      <w:pPr>
        <w:tabs>
          <w:tab w:val="left" w:pos="126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color w:val="000000"/>
          <w:cs/>
        </w:rPr>
      </w:pP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>สภาวิชาชีพบัญชีได้ออกประกาศเกี่ยวกับ</w:t>
      </w: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มาตรฐานการบัญชี 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</w:t>
      </w:r>
      <w:r w:rsidRPr="001A0FF0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ซึ่งประกาศ</w:t>
      </w:r>
      <w:r w:rsidRPr="001A0FF0">
        <w:rPr>
          <w:rFonts w:ascii="Angsana New" w:hAnsi="Angsana New" w:cs="Angsana New"/>
          <w:cs/>
        </w:rPr>
        <w:t>ในราชกิจจานุเบกษาแล้ว</w:t>
      </w:r>
      <w:r w:rsidRPr="001A0FF0">
        <w:rPr>
          <w:rFonts w:ascii="Angsana New" w:hAnsi="Angsana New" w:cs="Angsana New" w:hint="cs"/>
          <w:cs/>
        </w:rPr>
        <w:t xml:space="preserve"> และ</w:t>
      </w: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จะมี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1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 xml:space="preserve"> มกราคม </w:t>
      </w:r>
      <w:r w:rsidR="00DD5DC8" w:rsidRPr="00DD5DC8">
        <w:rPr>
          <w:rFonts w:ascii="Angsana New" w:eastAsia="Times New Roman" w:hAnsi="Angsana New" w:cs="Angsana New"/>
          <w:color w:val="000000"/>
          <w:lang w:val="en-US"/>
        </w:rPr>
        <w:t>2563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 xml:space="preserve"> เป็นต้นไป</w:t>
      </w: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 </w:t>
      </w:r>
      <w:r w:rsidRPr="001A0FF0">
        <w:rPr>
          <w:rFonts w:ascii="Angsana New" w:eastAsia="Times New Roman" w:hAnsi="Angsana New" w:cs="Angsana New" w:hint="cs"/>
          <w:color w:val="000000"/>
          <w:cs/>
        </w:rPr>
        <w:t>ดังนี้</w:t>
      </w:r>
    </w:p>
    <w:p w:rsidR="00735AC3" w:rsidRPr="001A0FF0" w:rsidRDefault="00735AC3" w:rsidP="00735AC3">
      <w:pPr>
        <w:tabs>
          <w:tab w:val="left" w:pos="450"/>
          <w:tab w:val="left" w:pos="99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u w:val="single"/>
          <w:cs/>
        </w:rPr>
      </w:pPr>
      <w:r w:rsidRPr="001A0FF0">
        <w:rPr>
          <w:rFonts w:ascii="Angsana New" w:eastAsia="Times New Roman" w:hAnsi="Angsana New" w:cs="Angsana New"/>
          <w:u w:val="single"/>
          <w:cs/>
        </w:rPr>
        <w:t>ม</w:t>
      </w:r>
      <w:r w:rsidR="00B645A0" w:rsidRPr="001A0FF0">
        <w:rPr>
          <w:rFonts w:ascii="Angsana New" w:eastAsia="Times New Roman" w:hAnsi="Angsana New" w:cs="Angsana New"/>
          <w:u w:val="single"/>
          <w:cs/>
        </w:rPr>
        <w:t>าตรฐานกลุ่มเครื่องมือทางการเงิน</w:t>
      </w:r>
    </w:p>
    <w:tbl>
      <w:tblPr>
        <w:tblW w:w="8031" w:type="dxa"/>
        <w:tblInd w:w="1260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</w:p>
        </w:tc>
      </w:tr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="00DD5DC8" w:rsidRPr="00DD5DC8">
              <w:rPr>
                <w:rFonts w:ascii="Angsana New" w:hAnsi="Angsana New" w:cs="Angsana New"/>
                <w:color w:val="000000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35AC3" w:rsidRPr="001A0FF0" w:rsidTr="00735AC3">
        <w:tc>
          <w:tcPr>
            <w:tcW w:w="8031" w:type="dxa"/>
            <w:gridSpan w:val="2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D5DC8" w:rsidRPr="00DD5DC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D5DC8" w:rsidRPr="00DD5DC8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</w:tr>
      <w:tr w:rsidR="00735AC3" w:rsidRPr="001A0FF0" w:rsidTr="00735AC3">
        <w:tc>
          <w:tcPr>
            <w:tcW w:w="8031" w:type="dxa"/>
            <w:gridSpan w:val="2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D5DC8" w:rsidRPr="00DD5DC8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35AC3" w:rsidRPr="001A0FF0" w:rsidTr="00735AC3">
        <w:tc>
          <w:tcPr>
            <w:tcW w:w="2077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D5DC8" w:rsidRPr="00DD5DC8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735AC3" w:rsidRPr="001A0FF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35AC3" w:rsidRPr="001A0FF0" w:rsidRDefault="00735AC3" w:rsidP="000755A8">
      <w:pPr>
        <w:tabs>
          <w:tab w:val="left" w:pos="1260"/>
        </w:tabs>
        <w:spacing w:before="240" w:after="120"/>
        <w:ind w:left="1267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A0FF0">
        <w:rPr>
          <w:rFonts w:ascii="Angsana New" w:eastAsia="Times New Roman" w:hAnsi="Angsana New" w:cs="Angsana New"/>
          <w:color w:val="000000"/>
          <w:lang w:val="en-GB"/>
        </w:rPr>
        <w:t xml:space="preserve">Business Model) 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1A0FF0">
        <w:rPr>
          <w:rFonts w:ascii="Angsana New" w:eastAsia="Times New Roman" w:hAnsi="Angsana New" w:cs="Angsana New" w:hint="cs"/>
          <w:color w:val="000000"/>
          <w:cs/>
          <w:lang w:val="en-GB"/>
        </w:rPr>
        <w:t>เหล่า</w:t>
      </w:r>
      <w:r w:rsidRPr="001A0FF0">
        <w:rPr>
          <w:rFonts w:ascii="Angsana New" w:eastAsia="Times New Roman" w:hAnsi="Angsana New" w:cs="Angsana New"/>
          <w:color w:val="000000"/>
          <w:cs/>
          <w:lang w:val="en-GB"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735AC3" w:rsidRPr="001A0FF0" w:rsidRDefault="00735AC3" w:rsidP="00735AC3">
      <w:pPr>
        <w:spacing w:before="120" w:after="120"/>
        <w:ind w:left="720" w:firstLine="540"/>
        <w:jc w:val="thaiDistribute"/>
        <w:rPr>
          <w:rFonts w:ascii="Angsana New" w:hAnsi="Angsana New" w:cs="Angsana New"/>
          <w:u w:val="single"/>
          <w:cs/>
        </w:rPr>
      </w:pPr>
      <w:r w:rsidRPr="001A0FF0">
        <w:rPr>
          <w:rFonts w:ascii="Angsana New" w:hAnsi="Angsana New" w:cs="Angsana New" w:hint="cs"/>
          <w:u w:val="single"/>
          <w:cs/>
        </w:rPr>
        <w:t xml:space="preserve">มาตรฐานการรายงานทางการเงิน ฉบับที่ </w:t>
      </w:r>
      <w:r w:rsidR="00DD5DC8" w:rsidRPr="00DD5DC8">
        <w:rPr>
          <w:rFonts w:ascii="Angsana New" w:hAnsi="Angsana New" w:cs="Angsana New"/>
          <w:u w:val="single"/>
          <w:lang w:val="en-US"/>
        </w:rPr>
        <w:t>16</w:t>
      </w:r>
      <w:r w:rsidRPr="001A0FF0">
        <w:rPr>
          <w:rFonts w:ascii="Angsana New" w:hAnsi="Angsana New" w:cs="Angsana New" w:hint="cs"/>
          <w:u w:val="single"/>
          <w:cs/>
        </w:rPr>
        <w:t xml:space="preserve"> เรื่อง สัญญาเช่า </w:t>
      </w:r>
    </w:p>
    <w:p w:rsidR="00DD5DC8" w:rsidRDefault="00735AC3" w:rsidP="00DD5DC8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/>
          <w:cs/>
        </w:rPr>
        <w:t xml:space="preserve">มาตรฐานการรายงานทางการเงินฉบับนี้กำหนดหลักการสำหรับการรับรู้รายการ การวัดมูลค่า </w:t>
      </w:r>
      <w:r w:rsidRPr="001A0FF0">
        <w:rPr>
          <w:rFonts w:ascii="Angsana New" w:hAnsi="Angsana New" w:cs="Angsana New"/>
          <w:spacing w:val="-4"/>
          <w:cs/>
        </w:rPr>
        <w:t>การน</w:t>
      </w:r>
      <w:r w:rsidRPr="001A0FF0">
        <w:rPr>
          <w:rFonts w:ascii="Angsana New" w:hAnsi="Angsana New" w:cs="Angsana New" w:hint="cs"/>
          <w:spacing w:val="-4"/>
          <w:cs/>
        </w:rPr>
        <w:t>ำ</w:t>
      </w:r>
      <w:r w:rsidRPr="001A0FF0">
        <w:rPr>
          <w:rFonts w:ascii="Angsana New" w:hAnsi="Angsana New" w:cs="Angsana New"/>
          <w:spacing w:val="-4"/>
          <w:cs/>
        </w:rPr>
        <w:t>เสนอและการเปิดเผยข้อมูลของสัญญาเช่า โดยมีวัตถุประสงค์เพื่อให้มั่นใจว่าทั้งทางด้านผู้เช่า</w:t>
      </w:r>
      <w:r w:rsidRPr="001A0FF0">
        <w:rPr>
          <w:rFonts w:ascii="Angsana New" w:hAnsi="Angsana New" w:cs="Angsana New"/>
          <w:spacing w:val="-2"/>
          <w:cs/>
        </w:rPr>
        <w:t>และผู้ให้เช่าได้ให้ข้อมูลที่เกี่ยวข้องกับการตัดสินใจแก่ผู้ใช้งบการเงินในการประเมินผลกระทบ</w:t>
      </w:r>
      <w:r w:rsidRPr="001A0FF0">
        <w:rPr>
          <w:rFonts w:ascii="Angsana New" w:hAnsi="Angsana New" w:cs="Angsana New"/>
          <w:cs/>
        </w:rPr>
        <w:t>ของสัญญาเช่าที่มีต่อฐานะการเงิน ผลการด</w:t>
      </w:r>
      <w:r w:rsidRPr="001A0FF0">
        <w:rPr>
          <w:rFonts w:ascii="Angsana New" w:hAnsi="Angsana New" w:cs="Angsana New" w:hint="cs"/>
          <w:cs/>
        </w:rPr>
        <w:t>ำ</w:t>
      </w:r>
      <w:r w:rsidRPr="001A0FF0">
        <w:rPr>
          <w:rFonts w:ascii="Angsana New" w:hAnsi="Angsana New" w:cs="Angsana New"/>
          <w:cs/>
        </w:rPr>
        <w:t>เนินงาน</w:t>
      </w:r>
      <w:r w:rsidR="007A2C3E">
        <w:rPr>
          <w:rFonts w:ascii="Angsana New" w:hAnsi="Angsana New" w:cs="Angsana New"/>
          <w:cs/>
        </w:rPr>
        <w:t>ทางการเงินและกระแสเงินสดของกิจก</w:t>
      </w:r>
      <w:r w:rsidR="007A2C3E">
        <w:rPr>
          <w:rFonts w:ascii="Angsana New" w:hAnsi="Angsana New" w:cs="Angsana New" w:hint="cs"/>
          <w:cs/>
        </w:rPr>
        <w:t>า</w:t>
      </w:r>
      <w:r w:rsidRPr="001A0FF0">
        <w:rPr>
          <w:rFonts w:ascii="Angsana New" w:hAnsi="Angsana New" w:cs="Angsana New"/>
          <w:cs/>
        </w:rPr>
        <w:t>ร</w:t>
      </w:r>
      <w:r w:rsidRPr="001A0FF0">
        <w:rPr>
          <w:rFonts w:ascii="Angsana New" w:hAnsi="Angsana New" w:cs="Angsana New" w:hint="cs"/>
          <w:cs/>
        </w:rPr>
        <w:t>โดย</w:t>
      </w:r>
      <w:r w:rsidRPr="001A0FF0">
        <w:rPr>
          <w:rFonts w:ascii="Angsana New" w:hAnsi="Angsana New" w:cs="Angsana New"/>
          <w:cs/>
        </w:rPr>
        <w:t>กิจการต้องพิจารณาเงื่อนไขและข้อก</w:t>
      </w:r>
      <w:r w:rsidRPr="001A0FF0">
        <w:rPr>
          <w:rFonts w:ascii="Angsana New" w:hAnsi="Angsana New" w:cs="Angsana New" w:hint="cs"/>
          <w:cs/>
        </w:rPr>
        <w:t>ำ</w:t>
      </w:r>
      <w:r w:rsidRPr="001A0FF0">
        <w:rPr>
          <w:rFonts w:ascii="Angsana New" w:hAnsi="Angsana New" w:cs="Angsana New"/>
          <w:cs/>
        </w:rPr>
        <w:t>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  <w:r w:rsidR="00DD5DC8">
        <w:rPr>
          <w:rFonts w:ascii="Angsana New" w:hAnsi="Angsana New" w:cs="Angsana New"/>
          <w:cs/>
        </w:rPr>
        <w:br w:type="page"/>
      </w:r>
    </w:p>
    <w:p w:rsidR="00506A17" w:rsidRPr="001A0FF0" w:rsidRDefault="00506A17" w:rsidP="002C0188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/>
          <w:spacing w:val="6"/>
          <w:cs/>
          <w:lang w:val="en-US"/>
        </w:rPr>
        <w:lastRenderedPageBreak/>
        <w:t>ผู้บริหารของ</w:t>
      </w:r>
      <w:r w:rsidRPr="001A0FF0">
        <w:rPr>
          <w:rFonts w:ascii="Angsana New" w:eastAsia="Times New Roman" w:hAnsi="Angsana New" w:cs="Angsana New"/>
          <w:spacing w:val="6"/>
          <w:cs/>
          <w:lang w:val="en-GB"/>
        </w:rPr>
        <w:t>กลุ่มบริษัท</w:t>
      </w:r>
      <w:r w:rsidRPr="001A0FF0">
        <w:rPr>
          <w:rFonts w:ascii="Angsana New" w:eastAsia="Times New Roman" w:hAnsi="Angsana New" w:cs="Angsana New" w:hint="cs"/>
          <w:spacing w:val="6"/>
          <w:cs/>
          <w:lang w:val="en-GB"/>
        </w:rPr>
        <w:t>และบริษัท</w:t>
      </w:r>
      <w:r w:rsidRPr="001A0FF0">
        <w:rPr>
          <w:rFonts w:ascii="Angsana New" w:hAnsi="Angsana New" w:cs="Angsana New"/>
          <w:spacing w:val="6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1A0FF0">
        <w:rPr>
          <w:rFonts w:ascii="Angsana New" w:hAnsi="Angsana New" w:cs="Angsana New"/>
          <w:spacing w:val="2"/>
          <w:cs/>
          <w:lang w:val="en-US"/>
        </w:rPr>
        <w:t>ถือปฏิบัติกับงบการเงินของ</w:t>
      </w:r>
      <w:r w:rsidRPr="001A0FF0">
        <w:rPr>
          <w:rFonts w:ascii="Angsana New" w:eastAsia="Times New Roman" w:hAnsi="Angsana New" w:cs="Angsana New"/>
          <w:spacing w:val="2"/>
          <w:cs/>
          <w:lang w:val="en-GB"/>
        </w:rPr>
        <w:t>กลุ่มบริษัท</w:t>
      </w:r>
      <w:r w:rsidRPr="001A0FF0">
        <w:rPr>
          <w:rFonts w:ascii="Angsana New" w:eastAsia="Times New Roman" w:hAnsi="Angsana New" w:cs="Angsana New" w:hint="cs"/>
          <w:spacing w:val="2"/>
          <w:cs/>
          <w:lang w:val="en-GB"/>
        </w:rPr>
        <w:t>และบริษัท</w:t>
      </w:r>
      <w:r w:rsidRPr="001A0FF0">
        <w:rPr>
          <w:rFonts w:ascii="Angsana New" w:hAnsi="Angsana New" w:cs="Angsana New"/>
          <w:spacing w:val="2"/>
          <w:cs/>
          <w:lang w:val="en-US"/>
        </w:rPr>
        <w:t>เมื่อมาตรฐานการรายงานทางการเงินดังกล่าว</w:t>
      </w:r>
      <w:r w:rsidRPr="001A0FF0">
        <w:rPr>
          <w:rFonts w:ascii="Angsana New" w:hAnsi="Angsana New" w:cs="Angsana New"/>
          <w:cs/>
          <w:lang w:val="en-US"/>
        </w:rPr>
        <w:t>มีผลบังคับใช้ โดยผู้บริหารของ</w:t>
      </w:r>
      <w:r w:rsidRPr="001A0FF0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1A0FF0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1A0FF0">
        <w:rPr>
          <w:rFonts w:ascii="Angsana New" w:hAnsi="Angsana New" w:cs="Angsana New"/>
          <w:cs/>
          <w:lang w:val="en-US"/>
        </w:rPr>
        <w:t>อยู่ระหว่างการประเมินผลกระทบจาก</w:t>
      </w:r>
      <w:r w:rsidRPr="001A0FF0">
        <w:rPr>
          <w:rFonts w:ascii="Angsana New" w:hAnsi="Angsana New" w:cs="Angsana New"/>
          <w:spacing w:val="-4"/>
          <w:cs/>
          <w:lang w:val="en-US"/>
        </w:rPr>
        <w:t>มาตรฐานการรายงานทางการเงินดังกล่าวที่มีต่องบการเงินของ</w:t>
      </w:r>
      <w:r w:rsidRPr="001A0FF0">
        <w:rPr>
          <w:rFonts w:ascii="Angsana New" w:eastAsia="Times New Roman" w:hAnsi="Angsana New" w:cs="Angsana New"/>
          <w:spacing w:val="-4"/>
          <w:cs/>
          <w:lang w:val="en-GB"/>
        </w:rPr>
        <w:t>กลุ่มบริษัท</w:t>
      </w:r>
      <w:r w:rsidRPr="001A0FF0">
        <w:rPr>
          <w:rFonts w:ascii="Angsana New" w:eastAsia="Times New Roman" w:hAnsi="Angsana New" w:cs="Angsana New" w:hint="cs"/>
          <w:spacing w:val="-4"/>
          <w:cs/>
          <w:lang w:val="en-GB"/>
        </w:rPr>
        <w:t>และบริษัท</w:t>
      </w:r>
      <w:r w:rsidRPr="001A0FF0">
        <w:rPr>
          <w:rFonts w:ascii="Angsana New" w:hAnsi="Angsana New" w:cs="Angsana New"/>
          <w:spacing w:val="-4"/>
          <w:cs/>
          <w:lang w:val="en-US"/>
        </w:rPr>
        <w:t>ในงวดที่จะเริ่ม</w:t>
      </w:r>
      <w:r w:rsidRPr="001A0FF0">
        <w:rPr>
          <w:rFonts w:ascii="Angsana New" w:hAnsi="Angsana New" w:cs="Angsana New"/>
          <w:cs/>
          <w:lang w:val="en-US"/>
        </w:rPr>
        <w:t>ถือปฏิบัติ</w:t>
      </w:r>
    </w:p>
    <w:p w:rsidR="005974A4" w:rsidRPr="001A0FF0" w:rsidRDefault="00DD5DC8" w:rsidP="00C930C7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t>3</w:t>
      </w:r>
      <w:r w:rsidR="005974A4" w:rsidRPr="001A0FF0">
        <w:rPr>
          <w:rFonts w:ascii="Angsana New" w:hAnsi="Angsana New" w:cs="Angsana New"/>
          <w:b/>
          <w:bCs/>
          <w:lang w:val="en-US"/>
        </w:rPr>
        <w:t>.</w:t>
      </w:r>
      <w:r w:rsidR="00C930C7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974A4" w:rsidRPr="001A0FF0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F343A7" w:rsidRPr="001A0FF0" w:rsidRDefault="00C8605F" w:rsidP="00F343A7">
      <w:pPr>
        <w:ind w:left="540" w:right="10"/>
        <w:jc w:val="thaiDistribute"/>
        <w:rPr>
          <w:rFonts w:ascii="Angsana New" w:eastAsia="Times New Roman" w:hAnsi="Angsana New" w:cs="Angsana New"/>
          <w:cs/>
        </w:rPr>
      </w:pPr>
      <w:r w:rsidRPr="001A0FF0">
        <w:rPr>
          <w:rFonts w:ascii="Angsana New" w:hAnsi="Angsana New" w:cs="Angsana New"/>
          <w:cs/>
          <w:lang w:val="en-US"/>
        </w:rPr>
        <w:t>งบการเงินระหว่างกาลนี้จัดทำขึ้นโดยใช้หลักเกณฑ์ นโยบายการบัญชีและวิธีการคำนวณเช่นเดียวกับที่ใช้</w:t>
      </w:r>
      <w:r w:rsidRPr="001A0FF0">
        <w:rPr>
          <w:rFonts w:ascii="Angsana New" w:hAnsi="Angsana New" w:cs="Angsana New"/>
          <w:spacing w:val="-8"/>
          <w:cs/>
          <w:lang w:val="en-US"/>
        </w:rPr>
        <w:t xml:space="preserve">ในงบการเงินสำหรับปีสิ้นสุดวันที่ </w:t>
      </w:r>
      <w:r w:rsidR="00DD5DC8" w:rsidRPr="00DD5DC8">
        <w:rPr>
          <w:rFonts w:ascii="Angsana New" w:hAnsi="Angsana New" w:cs="Angsana New"/>
          <w:spacing w:val="-8"/>
          <w:lang w:val="en-US"/>
        </w:rPr>
        <w:t>31</w:t>
      </w:r>
      <w:r w:rsidRPr="001A0FF0">
        <w:rPr>
          <w:rFonts w:ascii="Angsana New" w:hAnsi="Angsana New" w:cs="Angsana New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pacing w:val="-8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pacing w:val="-8"/>
          <w:lang w:val="en-US"/>
        </w:rPr>
        <w:t>2561</w:t>
      </w:r>
      <w:r w:rsidR="00F343A7" w:rsidRPr="001A0FF0">
        <w:rPr>
          <w:rFonts w:ascii="Angsana New" w:hAnsi="Angsana New" w:cs="Angsana New"/>
          <w:spacing w:val="-8"/>
          <w:lang w:val="en-US"/>
        </w:rPr>
        <w:t xml:space="preserve"> </w:t>
      </w:r>
      <w:r w:rsidR="00A3781B" w:rsidRPr="001A0FF0">
        <w:rPr>
          <w:rFonts w:ascii="Angsana New" w:hAnsi="Angsana New" w:cs="Angsana New" w:hint="cs"/>
          <w:spacing w:val="-8"/>
          <w:cs/>
        </w:rPr>
        <w:t>ยกเว้นการนำมาตรฐานการรายงานทางการเงินที่ออกใหม่</w:t>
      </w:r>
      <w:r w:rsidR="00A3781B" w:rsidRPr="001A0FF0">
        <w:rPr>
          <w:rFonts w:ascii="Angsana New" w:hAnsi="Angsana New" w:cs="Angsana New" w:hint="cs"/>
          <w:spacing w:val="2"/>
          <w:cs/>
        </w:rPr>
        <w:t>มาถือปฏ</w:t>
      </w:r>
      <w:r w:rsidR="0083328A" w:rsidRPr="001A0FF0">
        <w:rPr>
          <w:rFonts w:ascii="Angsana New" w:hAnsi="Angsana New" w:cs="Angsana New" w:hint="cs"/>
          <w:spacing w:val="2"/>
          <w:cs/>
        </w:rPr>
        <w:t xml:space="preserve">ิบัติตามที่กล่าวไว้ในหมายเหตุข้อ </w:t>
      </w:r>
      <w:r w:rsidR="00DD5DC8" w:rsidRPr="00DD5DC8">
        <w:rPr>
          <w:rFonts w:ascii="Angsana New" w:hAnsi="Angsana New" w:cs="Angsana New"/>
          <w:spacing w:val="2"/>
          <w:lang w:val="en-US"/>
        </w:rPr>
        <w:t>2</w:t>
      </w:r>
      <w:r w:rsidR="0083328A" w:rsidRPr="001A0FF0">
        <w:rPr>
          <w:rFonts w:ascii="Angsana New" w:hAnsi="Angsana New" w:cs="Angsana New"/>
          <w:spacing w:val="2"/>
          <w:lang w:val="en-US"/>
        </w:rPr>
        <w:t>.</w:t>
      </w:r>
      <w:r w:rsidR="00DD5DC8" w:rsidRPr="00DD5DC8">
        <w:rPr>
          <w:rFonts w:ascii="Angsana New" w:hAnsi="Angsana New" w:cs="Angsana New"/>
          <w:spacing w:val="2"/>
          <w:lang w:val="en-US"/>
        </w:rPr>
        <w:t>7</w:t>
      </w:r>
      <w:r w:rsidR="0083328A" w:rsidRPr="001A0FF0">
        <w:rPr>
          <w:rFonts w:ascii="Angsana New" w:hAnsi="Angsana New" w:cs="Angsana New" w:hint="cs"/>
          <w:spacing w:val="2"/>
          <w:cs/>
        </w:rPr>
        <w:t xml:space="preserve"> </w:t>
      </w:r>
      <w:r w:rsidR="0083328A" w:rsidRPr="001A0FF0">
        <w:rPr>
          <w:rFonts w:ascii="Angsana New" w:eastAsia="Times New Roman" w:hAnsi="Angsana New" w:cs="Angsana New" w:hint="cs"/>
          <w:spacing w:val="2"/>
          <w:cs/>
        </w:rPr>
        <w:t>โดยนโยบายการบัญชีที่เปลี่ยนแปลงอย่างมีสาระสำคัญ</w:t>
      </w:r>
      <w:r w:rsidR="0083328A" w:rsidRPr="001A0FF0">
        <w:rPr>
          <w:rFonts w:ascii="Angsana New" w:eastAsia="Times New Roman" w:hAnsi="Angsana New" w:cs="Angsana New" w:hint="cs"/>
          <w:cs/>
        </w:rPr>
        <w:t xml:space="preserve"> มีดังต่อไปนี้</w:t>
      </w:r>
    </w:p>
    <w:p w:rsidR="00CF3246" w:rsidRPr="007A44CE" w:rsidRDefault="00DD5DC8" w:rsidP="007A2C3E">
      <w:pPr>
        <w:ind w:left="1260" w:hanging="720"/>
        <w:jc w:val="thaiDistribute"/>
        <w:rPr>
          <w:rFonts w:asciiTheme="majorBidi" w:eastAsia="Times New Roman" w:hAnsiTheme="majorBidi" w:cstheme="majorBidi"/>
          <w:cs/>
        </w:rPr>
      </w:pPr>
      <w:r w:rsidRPr="00DD5DC8">
        <w:rPr>
          <w:rFonts w:asciiTheme="majorBidi" w:eastAsia="Times New Roman" w:hAnsiTheme="majorBidi" w:cstheme="majorBidi"/>
          <w:lang w:val="en-US"/>
        </w:rPr>
        <w:t>3</w:t>
      </w:r>
      <w:r w:rsidR="00CF3246">
        <w:rPr>
          <w:rFonts w:asciiTheme="majorBidi" w:eastAsia="Times New Roman" w:hAnsiTheme="majorBidi" w:cstheme="majorBidi"/>
          <w:lang w:val="en-US"/>
        </w:rPr>
        <w:t>.</w:t>
      </w:r>
      <w:r w:rsidRPr="00DD5DC8">
        <w:rPr>
          <w:rFonts w:asciiTheme="majorBidi" w:eastAsia="Times New Roman" w:hAnsiTheme="majorBidi" w:cstheme="majorBidi"/>
          <w:lang w:val="en-US"/>
        </w:rPr>
        <w:t>1</w:t>
      </w:r>
      <w:r w:rsidR="00CF3246">
        <w:rPr>
          <w:rFonts w:asciiTheme="majorBidi" w:eastAsia="Times New Roman" w:hAnsiTheme="majorBidi" w:cstheme="majorBidi"/>
          <w:lang w:val="en-US"/>
        </w:rPr>
        <w:tab/>
      </w:r>
      <w:r w:rsidR="00CF3246">
        <w:rPr>
          <w:rFonts w:asciiTheme="majorBidi" w:eastAsia="Times New Roman" w:hAnsiTheme="majorBidi" w:cstheme="majorBidi" w:hint="cs"/>
          <w:cs/>
        </w:rPr>
        <w:t>ก</w:t>
      </w:r>
      <w:r w:rsidR="00CF3246" w:rsidRPr="007A44CE">
        <w:rPr>
          <w:rFonts w:asciiTheme="majorBidi" w:eastAsia="Times New Roman" w:hAnsiTheme="majorBidi" w:cstheme="majorBidi"/>
          <w:cs/>
        </w:rPr>
        <w:t>ารรับรู้รายได้จากการขายหน่วยในอาคารชุดพักอาศัย</w:t>
      </w:r>
    </w:p>
    <w:p w:rsidR="00CF3246" w:rsidRPr="00AE17E6" w:rsidRDefault="0016174C" w:rsidP="0016174C">
      <w:pPr>
        <w:ind w:left="1260" w:right="10"/>
        <w:jc w:val="thaiDistribute"/>
        <w:rPr>
          <w:rFonts w:asciiTheme="majorBidi" w:eastAsia="Times New Roman" w:hAnsiTheme="majorBidi" w:cs="Angsana New"/>
          <w:cs/>
        </w:rPr>
      </w:pPr>
      <w:r w:rsidRPr="00C20436">
        <w:rPr>
          <w:rFonts w:asciiTheme="majorBidi" w:eastAsia="Times New Roman" w:hAnsiTheme="majorBidi" w:cstheme="majorBidi"/>
          <w:spacing w:val="2"/>
          <w:cs/>
        </w:rPr>
        <w:t>กลุ่มบริษัทและบริษัทรับรู้รายได้จากการขายหน่วยในอาคารชุดพักอาศัยเป็นรายได้ทั้งจำนวน</w:t>
      </w:r>
      <w:r w:rsidRPr="00C20436">
        <w:rPr>
          <w:rFonts w:asciiTheme="majorBidi" w:eastAsia="Times New Roman" w:hAnsiTheme="majorBidi" w:cstheme="majorBidi"/>
          <w:spacing w:val="6"/>
          <w:cs/>
        </w:rPr>
        <w:t>เมื่อการควบคุมหน่วยในอาคารชุดพักอาศัยถูกโอนให้แก่ลูกค้าแล้ว การวัดมูลค่าของรายได้</w:t>
      </w:r>
      <w:r w:rsidRPr="007A44CE">
        <w:rPr>
          <w:rFonts w:asciiTheme="majorBidi" w:eastAsia="Times New Roman" w:hAnsiTheme="majorBidi" w:cstheme="majorBidi"/>
          <w:cs/>
        </w:rPr>
        <w:t>จะพิจารณาจากข้อกำหนดในสัญญาที่ทำกับลูกค้า</w:t>
      </w:r>
    </w:p>
    <w:p w:rsidR="00CF3246" w:rsidRPr="007A44CE" w:rsidRDefault="00DD5DC8" w:rsidP="00CF7DF6">
      <w:pPr>
        <w:spacing w:before="240"/>
        <w:ind w:left="1260" w:hanging="720"/>
        <w:jc w:val="thaiDistribute"/>
        <w:rPr>
          <w:rFonts w:asciiTheme="majorBidi" w:eastAsia="Times New Roman" w:hAnsiTheme="majorBidi" w:cs="Angsana New"/>
          <w:cs/>
        </w:rPr>
      </w:pPr>
      <w:r w:rsidRPr="00DD5DC8">
        <w:rPr>
          <w:rFonts w:asciiTheme="majorBidi" w:hAnsiTheme="majorBidi" w:cstheme="majorBidi" w:hint="cs"/>
          <w:lang w:val="en-US"/>
        </w:rPr>
        <w:t>3</w:t>
      </w:r>
      <w:r w:rsidR="00CF324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2</w:t>
      </w:r>
      <w:r w:rsidR="00CF3246">
        <w:rPr>
          <w:rFonts w:asciiTheme="majorBidi" w:hAnsiTheme="majorBidi" w:cstheme="majorBidi"/>
          <w:cs/>
        </w:rPr>
        <w:tab/>
      </w:r>
      <w:r w:rsidR="00CF3246" w:rsidRPr="007A44CE">
        <w:rPr>
          <w:rFonts w:asciiTheme="majorBidi" w:hAnsiTheme="majorBidi" w:cstheme="majorBidi" w:hint="cs"/>
          <w:cs/>
        </w:rPr>
        <w:t>ต้นทุนในการได้มาซึ่งสัญญา</w:t>
      </w:r>
      <w:r w:rsidR="00F977B9">
        <w:rPr>
          <w:rFonts w:asciiTheme="majorBidi" w:hAnsiTheme="majorBidi" w:cstheme="majorBidi" w:hint="cs"/>
          <w:cs/>
        </w:rPr>
        <w:t>ที่ทำกับลูกค้า</w:t>
      </w:r>
    </w:p>
    <w:p w:rsidR="00CF3246" w:rsidRPr="00F745A9" w:rsidRDefault="0016174C" w:rsidP="0016174C">
      <w:pPr>
        <w:pStyle w:val="ListParagraph"/>
        <w:spacing w:after="120" w:line="240" w:lineRule="auto"/>
        <w:ind w:left="1260"/>
        <w:jc w:val="thaiDistribute"/>
        <w:rPr>
          <w:rFonts w:asciiTheme="majorBidi" w:hAnsiTheme="majorBidi" w:cs="Angsana New"/>
          <w:szCs w:val="32"/>
          <w:cs/>
        </w:rPr>
      </w:pPr>
      <w:r w:rsidRPr="0016174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กลุ่มบริษัทและบริษัทบันทึกต้นทุนในการได้มาซึ่งสัญญาที่ทำกับลูกค้า เช่นค่านายหน้าในการขาย และค่าใช้จ่ายอื่นๆ ในลักษณะเดียวกัน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="00CF3246" w:rsidRPr="0016174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</w:t>
      </w:r>
    </w:p>
    <w:p w:rsidR="00CF3246" w:rsidRPr="00F745A9" w:rsidRDefault="00DD5DC8" w:rsidP="00CF7DF6">
      <w:pPr>
        <w:spacing w:before="240"/>
        <w:ind w:left="1260" w:hanging="720"/>
        <w:jc w:val="thaiDistribute"/>
        <w:rPr>
          <w:rFonts w:asciiTheme="majorBidi" w:eastAsia="Times New Roman" w:hAnsiTheme="majorBidi" w:cs="Angsana New"/>
          <w:cs/>
        </w:rPr>
      </w:pPr>
      <w:r w:rsidRPr="00DD5DC8">
        <w:rPr>
          <w:rFonts w:asciiTheme="majorBidi" w:hAnsiTheme="majorBidi" w:cstheme="majorBidi" w:hint="cs"/>
          <w:lang w:val="en-US"/>
        </w:rPr>
        <w:t>3</w:t>
      </w:r>
      <w:r w:rsidR="00CF7DF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3</w:t>
      </w:r>
      <w:r w:rsidR="00CF7DF6">
        <w:rPr>
          <w:rFonts w:asciiTheme="majorBidi" w:hAnsiTheme="majorBidi" w:cstheme="majorBidi"/>
          <w:cs/>
        </w:rPr>
        <w:tab/>
      </w:r>
      <w:r w:rsidR="00CF3246" w:rsidRPr="00F745A9">
        <w:rPr>
          <w:rFonts w:asciiTheme="majorBidi" w:hAnsiTheme="majorBidi" w:cstheme="majorBidi" w:hint="cs"/>
          <w:cs/>
        </w:rPr>
        <w:t>รายการส่งเสริมการขายที่ระบุในสัญญาที่ทำกับลูกค้า</w:t>
      </w:r>
    </w:p>
    <w:p w:rsidR="00CF3246" w:rsidRPr="00F745A9" w:rsidRDefault="00CF3246" w:rsidP="00CF7DF6">
      <w:pPr>
        <w:pStyle w:val="ListParagraph"/>
        <w:spacing w:after="0" w:line="240" w:lineRule="auto"/>
        <w:ind w:left="1260" w:right="10"/>
        <w:jc w:val="thaiDistribute"/>
        <w:rPr>
          <w:rFonts w:asciiTheme="majorBidi" w:hAnsiTheme="majorBidi" w:cs="Angsana New"/>
          <w:szCs w:val="32"/>
          <w:cs/>
        </w:rPr>
      </w:pPr>
      <w:r w:rsidRPr="0093506A">
        <w:rPr>
          <w:rFonts w:asciiTheme="majorBidi" w:hAnsiTheme="majorBidi" w:cstheme="majorBidi" w:hint="cs"/>
          <w:szCs w:val="32"/>
          <w:cs/>
        </w:rPr>
        <w:t>กลุ่มบริษัทและบริษัทมีการรับรู้รายการ</w:t>
      </w:r>
      <w:r w:rsidRPr="0093506A">
        <w:rPr>
          <w:rFonts w:asciiTheme="majorBidi" w:hAnsiTheme="majorBidi" w:cstheme="majorBidi"/>
          <w:szCs w:val="32"/>
          <w:cs/>
        </w:rPr>
        <w:t xml:space="preserve">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</w:t>
      </w:r>
      <w:r w:rsidRPr="0093506A">
        <w:rPr>
          <w:rFonts w:asciiTheme="majorBidi" w:hAnsiTheme="majorBidi" w:cstheme="majorBidi" w:hint="cs"/>
          <w:szCs w:val="32"/>
          <w:cs/>
        </w:rPr>
        <w:t>ดังนี้</w:t>
      </w:r>
    </w:p>
    <w:p w:rsidR="0016174C" w:rsidRPr="0016174C" w:rsidRDefault="00DD5DC8" w:rsidP="0016174C">
      <w:pPr>
        <w:ind w:left="2160" w:hanging="893"/>
        <w:jc w:val="thaiDistribute"/>
        <w:rPr>
          <w:rFonts w:asciiTheme="majorBidi" w:hAnsiTheme="majorBidi" w:cs="Angsana New"/>
          <w:cs/>
        </w:rPr>
      </w:pPr>
      <w:r w:rsidRPr="00DD5DC8">
        <w:rPr>
          <w:rFonts w:asciiTheme="majorBidi" w:hAnsiTheme="majorBidi" w:cstheme="majorBidi" w:hint="cs"/>
          <w:lang w:val="en-US"/>
        </w:rPr>
        <w:t>3</w:t>
      </w:r>
      <w:r w:rsidR="00CF7DF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3</w:t>
      </w:r>
      <w:r w:rsidR="00CF7DF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1</w:t>
      </w:r>
      <w:r w:rsidR="00CF7DF6">
        <w:rPr>
          <w:rFonts w:asciiTheme="majorBidi" w:hAnsiTheme="majorBidi" w:cstheme="majorBidi"/>
          <w:cs/>
        </w:rPr>
        <w:tab/>
      </w:r>
      <w:r w:rsidR="0016174C" w:rsidRPr="0016174C">
        <w:rPr>
          <w:rFonts w:asciiTheme="majorBidi" w:hAnsiTheme="majorBidi" w:cs="Angsana New"/>
          <w:cs/>
        </w:rPr>
        <w:t xml:space="preserve">การให้สินค้า (ที่เป็นของแถม) เช่น เฟอร์นิเจอร์ เครื่องตกแต่ง </w:t>
      </w:r>
    </w:p>
    <w:p w:rsidR="00CF3246" w:rsidRPr="0016174C" w:rsidRDefault="0016174C" w:rsidP="0016174C">
      <w:pPr>
        <w:ind w:left="2160"/>
        <w:jc w:val="thaiDistribute"/>
        <w:rPr>
          <w:rFonts w:asciiTheme="majorBidi" w:hAnsiTheme="majorBidi" w:cstheme="majorBidi"/>
          <w:cs/>
        </w:rPr>
      </w:pPr>
      <w:r w:rsidRPr="0016174C">
        <w:rPr>
          <w:rFonts w:asciiTheme="majorBidi" w:hAnsiTheme="majorBidi" w:cs="Angsana New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หน่วย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:rsidR="0016174C" w:rsidRDefault="001617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CF3246" w:rsidRPr="0008231C" w:rsidRDefault="00DD5DC8" w:rsidP="00CF7DF6">
      <w:pPr>
        <w:spacing w:before="240"/>
        <w:ind w:left="2160" w:hanging="893"/>
        <w:jc w:val="thaiDistribute"/>
        <w:rPr>
          <w:rFonts w:asciiTheme="majorBidi" w:hAnsiTheme="majorBidi" w:cs="Angsana New"/>
          <w:cs/>
        </w:rPr>
      </w:pPr>
      <w:r w:rsidRPr="00DD5DC8">
        <w:rPr>
          <w:rFonts w:asciiTheme="majorBidi" w:hAnsiTheme="majorBidi" w:cstheme="majorBidi" w:hint="cs"/>
          <w:lang w:val="en-US"/>
        </w:rPr>
        <w:lastRenderedPageBreak/>
        <w:t>3</w:t>
      </w:r>
      <w:r w:rsidR="00CF7DF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3</w:t>
      </w:r>
      <w:r w:rsidR="00CF7DF6">
        <w:rPr>
          <w:rFonts w:asciiTheme="majorBidi" w:hAnsiTheme="majorBidi" w:cstheme="majorBidi" w:hint="cs"/>
          <w:cs/>
        </w:rPr>
        <w:t>.</w:t>
      </w:r>
      <w:r w:rsidRPr="00DD5DC8">
        <w:rPr>
          <w:rFonts w:asciiTheme="majorBidi" w:hAnsiTheme="majorBidi" w:cstheme="majorBidi" w:hint="cs"/>
          <w:lang w:val="en-US"/>
        </w:rPr>
        <w:t>2</w:t>
      </w:r>
      <w:r w:rsidR="00CF7DF6">
        <w:rPr>
          <w:rFonts w:asciiTheme="majorBidi" w:hAnsiTheme="majorBidi" w:cstheme="majorBidi"/>
          <w:cs/>
        </w:rPr>
        <w:tab/>
      </w:r>
      <w:r w:rsidR="00334756">
        <w:rPr>
          <w:rFonts w:asciiTheme="majorBidi" w:hAnsiTheme="majorBidi" w:cstheme="majorBidi" w:hint="cs"/>
          <w:cs/>
        </w:rPr>
        <w:t>สิ่งตอบแทนที่จ่ายให้ลูกค้า</w:t>
      </w:r>
    </w:p>
    <w:p w:rsidR="00CF3246" w:rsidRPr="0008231C" w:rsidRDefault="00CF3246" w:rsidP="00334756">
      <w:pPr>
        <w:pStyle w:val="ListParagraph"/>
        <w:spacing w:after="160" w:line="240" w:lineRule="auto"/>
        <w:ind w:left="2160"/>
        <w:jc w:val="thaiDistribute"/>
        <w:rPr>
          <w:rFonts w:asciiTheme="majorBidi" w:hAnsiTheme="majorBidi" w:cs="Angsana New"/>
          <w:szCs w:val="32"/>
          <w:cs/>
        </w:rPr>
      </w:pPr>
      <w:r w:rsidRPr="0008231C">
        <w:rPr>
          <w:rFonts w:asciiTheme="majorBidi" w:hAnsiTheme="majorBidi" w:cstheme="majorBidi"/>
          <w:szCs w:val="32"/>
          <w:cs/>
        </w:rPr>
        <w:t>กลุ่มบริษัทและบริษัท</w:t>
      </w:r>
      <w:r w:rsidRPr="0008231C">
        <w:rPr>
          <w:rFonts w:asciiTheme="majorBidi" w:hAnsiTheme="majorBidi" w:cstheme="majorBidi" w:hint="cs"/>
          <w:szCs w:val="32"/>
          <w:cs/>
        </w:rPr>
        <w:t>มีการ</w:t>
      </w:r>
      <w:r w:rsidRPr="0008231C">
        <w:rPr>
          <w:rFonts w:asciiTheme="majorBidi" w:hAnsiTheme="majorBidi" w:cstheme="majorBidi"/>
          <w:szCs w:val="32"/>
          <w:cs/>
        </w:rPr>
        <w:t xml:space="preserve">จ่ายค่าธรรมเนียมการจดทะเบียนโอนหน่วยในอาคารชุดพักอาศัยหรือจ่ายค่าใช้จ่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ผู้บริหารของกลุ่มบริษัทและบริษัทพิจารณาว่ารายการเหล่านี้เป็นสิ่งตอบแทนที่จ่ายให้ลูกค้า </w:t>
      </w:r>
      <w:r w:rsidRPr="00334756">
        <w:rPr>
          <w:rFonts w:asciiTheme="majorBidi" w:hAnsiTheme="majorBidi" w:cstheme="majorBidi"/>
          <w:spacing w:val="4"/>
          <w:szCs w:val="32"/>
          <w:cs/>
        </w:rPr>
        <w:t>ดังนั้น</w:t>
      </w:r>
      <w:r w:rsidR="00334756" w:rsidRPr="00334756">
        <w:rPr>
          <w:rFonts w:asciiTheme="majorBidi" w:hAnsiTheme="majorBidi" w:cstheme="majorBidi"/>
          <w:spacing w:val="4"/>
          <w:szCs w:val="32"/>
          <w:cs/>
        </w:rPr>
        <w:t>กลุ่มบริษัทและบริษัทจึง</w:t>
      </w:r>
      <w:r w:rsidRPr="00334756">
        <w:rPr>
          <w:rFonts w:asciiTheme="majorBidi" w:hAnsiTheme="majorBidi" w:cstheme="majorBidi"/>
          <w:spacing w:val="4"/>
          <w:szCs w:val="32"/>
          <w:cs/>
        </w:rPr>
        <w:t>บันทึกรายการดังกล่าว</w:t>
      </w:r>
      <w:r w:rsidR="00334756" w:rsidRPr="00334756">
        <w:rPr>
          <w:rFonts w:asciiTheme="majorBidi" w:hAnsiTheme="majorBidi" w:cstheme="majorBidi" w:hint="cs"/>
          <w:spacing w:val="4"/>
          <w:szCs w:val="32"/>
          <w:cs/>
        </w:rPr>
        <w:t>เป็นส่วน</w:t>
      </w:r>
      <w:r w:rsidRPr="00334756">
        <w:rPr>
          <w:rFonts w:asciiTheme="majorBidi" w:hAnsiTheme="majorBidi" w:cstheme="majorBidi"/>
          <w:spacing w:val="4"/>
          <w:szCs w:val="32"/>
          <w:cs/>
        </w:rPr>
        <w:t>หักจากมูลค่ารายได้</w:t>
      </w:r>
      <w:r w:rsidR="00334756">
        <w:rPr>
          <w:rFonts w:asciiTheme="majorBidi" w:hAnsiTheme="majorBidi" w:cstheme="majorBidi" w:hint="cs"/>
          <w:szCs w:val="32"/>
          <w:cs/>
        </w:rPr>
        <w:t>จากการขายอาคารชุด</w:t>
      </w:r>
    </w:p>
    <w:p w:rsidR="00225BED" w:rsidRPr="001A0FF0" w:rsidRDefault="00DD5DC8" w:rsidP="006D249E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t>4</w:t>
      </w:r>
      <w:r w:rsidR="00225BED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1A0FF0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 w:rsidRPr="001A0FF0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1A0FF0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1A0FF0" w:rsidRDefault="00DD5DC8" w:rsidP="00506A1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cs/>
        </w:rPr>
      </w:pPr>
      <w:r w:rsidRPr="00DD5DC8">
        <w:rPr>
          <w:rFonts w:ascii="Angsana New" w:hAnsi="Angsana New" w:cs="Angsana New"/>
          <w:spacing w:val="-6"/>
          <w:lang w:val="en-US"/>
        </w:rPr>
        <w:t>4</w:t>
      </w:r>
      <w:r w:rsidR="00506A17" w:rsidRPr="001A0FF0">
        <w:rPr>
          <w:rFonts w:ascii="Angsana New" w:hAnsi="Angsana New" w:cs="Angsana New"/>
          <w:spacing w:val="-6"/>
          <w:lang w:val="en-US"/>
        </w:rPr>
        <w:t>.</w:t>
      </w:r>
      <w:r w:rsidRPr="00DD5DC8">
        <w:rPr>
          <w:rFonts w:ascii="Angsana New" w:hAnsi="Angsana New" w:cs="Angsana New"/>
          <w:spacing w:val="-6"/>
          <w:lang w:val="en-US"/>
        </w:rPr>
        <w:t>1</w:t>
      </w:r>
      <w:r w:rsidR="00506A17" w:rsidRPr="001A0FF0">
        <w:rPr>
          <w:rFonts w:ascii="Angsana New" w:hAnsi="Angsana New" w:cs="Angsana New"/>
          <w:spacing w:val="-6"/>
          <w:lang w:val="en-US"/>
        </w:rPr>
        <w:tab/>
      </w:r>
      <w:r w:rsidR="00225BED" w:rsidRPr="001A0FF0">
        <w:rPr>
          <w:rFonts w:ascii="Angsana New" w:hAnsi="Angsana New" w:cs="Angsana New"/>
          <w:cs/>
        </w:rPr>
        <w:t>รายการ</w:t>
      </w:r>
      <w:r w:rsidR="00225BED" w:rsidRPr="001A0FF0">
        <w:rPr>
          <w:rFonts w:ascii="Angsana New" w:hAnsi="Angsana New" w:cs="Angsana New"/>
          <w:spacing w:val="-6"/>
          <w:cs/>
        </w:rPr>
        <w:t xml:space="preserve">ที่ไม่เกี่ยวข้องกับเงินสด </w:t>
      </w:r>
      <w:r w:rsidR="00225BED" w:rsidRPr="001A0FF0">
        <w:rPr>
          <w:rFonts w:ascii="Angsana New" w:hAnsi="Angsana New" w:cs="Angsana New"/>
          <w:cs/>
        </w:rPr>
        <w:t xml:space="preserve"> </w:t>
      </w:r>
      <w:r w:rsidR="00225BED" w:rsidRPr="001A0FF0">
        <w:rPr>
          <w:rFonts w:ascii="Angsana New" w:hAnsi="Angsana New" w:cs="Angsana New"/>
          <w:spacing w:val="-6"/>
          <w:cs/>
        </w:rPr>
        <w:t>มีดังนี้</w:t>
      </w:r>
    </w:p>
    <w:p w:rsidR="00225BED" w:rsidRPr="001A0FF0" w:rsidRDefault="00DD5DC8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4</w:t>
      </w:r>
      <w:r w:rsidR="00225BED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506A1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225BED" w:rsidRPr="001A0FF0">
        <w:rPr>
          <w:rFonts w:ascii="Angsana New" w:hAnsi="Angsana New" w:cs="Angsana New"/>
          <w:lang w:val="en-US"/>
        </w:rPr>
        <w:tab/>
      </w:r>
      <w:r w:rsidR="00225BED" w:rsidRPr="001A0FF0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1A0FF0" w:rsidRDefault="00225BED" w:rsidP="00225BED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170"/>
        <w:gridCol w:w="90"/>
        <w:gridCol w:w="1152"/>
      </w:tblGrid>
      <w:tr w:rsidR="00ED078F" w:rsidRPr="001A0FF0" w:rsidTr="00ED078F">
        <w:trPr>
          <w:trHeight w:val="20"/>
        </w:trPr>
        <w:tc>
          <w:tcPr>
            <w:tcW w:w="3240" w:type="dxa"/>
          </w:tcPr>
          <w:p w:rsidR="00ED078F" w:rsidRPr="001A0FF0" w:rsidRDefault="00ED078F" w:rsidP="00ED078F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ED078F" w:rsidRPr="001A0FF0" w:rsidRDefault="00ED078F" w:rsidP="00ED078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ED078F" w:rsidRPr="001A0FF0" w:rsidRDefault="00ED078F" w:rsidP="00ED078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ED078F" w:rsidRPr="001A0FF0" w:rsidRDefault="00ED078F" w:rsidP="00ED078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A0" w:rsidRPr="001A0FF0" w:rsidTr="00ED078F">
        <w:trPr>
          <w:trHeight w:val="20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4259A0" w:rsidRPr="001A0FF0" w:rsidRDefault="00DD5DC8" w:rsidP="004259A0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259A0" w:rsidRPr="001A0FF0" w:rsidRDefault="00DD5DC8" w:rsidP="004259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259A0" w:rsidRPr="001A0FF0" w:rsidRDefault="00DD5DC8" w:rsidP="004259A0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4259A0" w:rsidRPr="001A0FF0" w:rsidRDefault="00DD5DC8" w:rsidP="004259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4259A0" w:rsidRPr="001A0FF0" w:rsidTr="00ED078F">
        <w:trPr>
          <w:trHeight w:val="20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260" w:type="dxa"/>
            <w:vAlign w:val="bottom"/>
          </w:tcPr>
          <w:p w:rsidR="004259A0" w:rsidRPr="001A0FF0" w:rsidRDefault="004259A0" w:rsidP="004259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59A0" w:rsidRPr="001A0FF0" w:rsidRDefault="004259A0" w:rsidP="004259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259A0" w:rsidRPr="001A0FF0" w:rsidRDefault="004259A0" w:rsidP="004259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1A0FF0" w:rsidRDefault="004259A0" w:rsidP="004259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59A0" w:rsidRPr="001A0FF0" w:rsidTr="00ED078F">
        <w:trPr>
          <w:trHeight w:val="20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9A0" w:rsidRPr="001A0FF0" w:rsidRDefault="00DD5DC8" w:rsidP="004259A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860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59A0" w:rsidRPr="001A0FF0" w:rsidRDefault="00DD5DC8" w:rsidP="004259A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4259A0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9A0" w:rsidRPr="001A0FF0" w:rsidRDefault="00DD5DC8" w:rsidP="004259A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1A0FF0" w:rsidRDefault="00DD5DC8" w:rsidP="004259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4259A0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</w:tr>
      <w:tr w:rsidR="004259A0" w:rsidRPr="001A0FF0" w:rsidTr="00ED078F">
        <w:trPr>
          <w:trHeight w:val="20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4259A0" w:rsidRPr="001A0FF0" w:rsidRDefault="00DD5DC8" w:rsidP="00566F92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708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259A0" w:rsidRPr="001A0FF0" w:rsidRDefault="00DD5DC8" w:rsidP="004259A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  <w:r w:rsidR="004259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</w:t>
            </w:r>
            <w:r w:rsidR="004259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9A0" w:rsidRPr="001A0FF0" w:rsidRDefault="00DD5DC8" w:rsidP="003E75EB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3E75EB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3E75EB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624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1A0FF0" w:rsidRDefault="00DD5DC8" w:rsidP="004259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342</w:t>
            </w:r>
            <w:r w:rsidR="004259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980</w:t>
            </w:r>
            <w:r w:rsidR="004259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</w:p>
        </w:tc>
      </w:tr>
      <w:tr w:rsidR="004259A0" w:rsidRPr="001A0FF0" w:rsidTr="00ED078F">
        <w:trPr>
          <w:trHeight w:val="20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ส่วนที่ชำระด้วย</w:t>
            </w:r>
          </w:p>
        </w:tc>
        <w:tc>
          <w:tcPr>
            <w:tcW w:w="1260" w:type="dxa"/>
            <w:shd w:val="clear" w:color="auto" w:fill="auto"/>
          </w:tcPr>
          <w:p w:rsidR="004259A0" w:rsidRPr="001A0FF0" w:rsidRDefault="004259A0" w:rsidP="004259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259A0" w:rsidRPr="001A0FF0" w:rsidRDefault="004259A0" w:rsidP="004259A0">
            <w:pPr>
              <w:tabs>
                <w:tab w:val="decimal" w:pos="1026"/>
                <w:tab w:val="decimal" w:pos="1215"/>
              </w:tabs>
              <w:spacing w:line="340" w:lineRule="exact"/>
              <w:ind w:right="1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9A0" w:rsidRPr="001A0FF0" w:rsidRDefault="004259A0" w:rsidP="004259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1A0FF0" w:rsidRDefault="004259A0" w:rsidP="004259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59A0" w:rsidRPr="001A0FF0" w:rsidTr="00ED078F">
        <w:trPr>
          <w:trHeight w:val="261"/>
        </w:trPr>
        <w:tc>
          <w:tcPr>
            <w:tcW w:w="3240" w:type="dxa"/>
          </w:tcPr>
          <w:p w:rsidR="004259A0" w:rsidRPr="001A0FF0" w:rsidRDefault="004259A0" w:rsidP="004259A0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4259A0" w:rsidRPr="001A0FF0" w:rsidRDefault="00A03B71" w:rsidP="004259A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759</w:t>
            </w:r>
            <w:r w:rsidR="003D23E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259A0" w:rsidRPr="001A0FF0" w:rsidRDefault="004259A0" w:rsidP="004259A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9A0" w:rsidRPr="001A0FF0" w:rsidRDefault="003E75EB" w:rsidP="004259A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259A0" w:rsidRPr="001A0FF0" w:rsidRDefault="004259A0" w:rsidP="004259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1A0FF0" w:rsidRDefault="004259A0" w:rsidP="004259A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645A0" w:rsidRPr="001A0FF0" w:rsidTr="00B645A0">
        <w:trPr>
          <w:trHeight w:val="261"/>
        </w:trPr>
        <w:tc>
          <w:tcPr>
            <w:tcW w:w="3240" w:type="dxa"/>
          </w:tcPr>
          <w:p w:rsidR="00B645A0" w:rsidRPr="001A0FF0" w:rsidRDefault="00B645A0" w:rsidP="00B645A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45A0" w:rsidRPr="001A0FF0" w:rsidRDefault="00B645A0" w:rsidP="00B645A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645A0" w:rsidRPr="001A0FF0" w:rsidRDefault="00B645A0" w:rsidP="00B645A0">
            <w:pPr>
              <w:tabs>
                <w:tab w:val="decimal" w:pos="116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45A0" w:rsidRPr="001A0FF0" w:rsidRDefault="00B645A0" w:rsidP="00B645A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645A0" w:rsidRPr="001A0FF0" w:rsidTr="00ED078F">
        <w:trPr>
          <w:trHeight w:val="20"/>
        </w:trPr>
        <w:tc>
          <w:tcPr>
            <w:tcW w:w="3240" w:type="dxa"/>
            <w:vAlign w:val="center"/>
          </w:tcPr>
          <w:p w:rsidR="00B645A0" w:rsidRPr="001A0FF0" w:rsidRDefault="00B645A0" w:rsidP="00B645A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B645A0" w:rsidRPr="001A0FF0" w:rsidRDefault="00B645A0" w:rsidP="00B645A0">
            <w:pPr>
              <w:tabs>
                <w:tab w:val="decimal" w:pos="104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645A0" w:rsidRPr="001A0FF0" w:rsidRDefault="00B645A0" w:rsidP="00B645A0">
            <w:pPr>
              <w:tabs>
                <w:tab w:val="decimal" w:pos="1049"/>
                <w:tab w:val="decimal" w:pos="1215"/>
              </w:tabs>
              <w:spacing w:line="340" w:lineRule="exact"/>
              <w:ind w:right="1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B645A0" w:rsidRPr="001A0FF0" w:rsidTr="00ED078F">
        <w:trPr>
          <w:trHeight w:val="20"/>
        </w:trPr>
        <w:tc>
          <w:tcPr>
            <w:tcW w:w="3240" w:type="dxa"/>
            <w:vAlign w:val="center"/>
          </w:tcPr>
          <w:p w:rsidR="00B645A0" w:rsidRPr="001A0FF0" w:rsidRDefault="00B645A0" w:rsidP="00B645A0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645A0" w:rsidRPr="001A0FF0" w:rsidRDefault="00B645A0" w:rsidP="00B645A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645A0" w:rsidRPr="001A0FF0" w:rsidRDefault="00B645A0" w:rsidP="00B645A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428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EF746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834</w:t>
            </w:r>
            <w:r w:rsidR="00EF746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645A0" w:rsidRPr="001A0FF0" w:rsidTr="00ED078F">
        <w:trPr>
          <w:trHeight w:val="20"/>
        </w:trPr>
        <w:tc>
          <w:tcPr>
            <w:tcW w:w="3240" w:type="dxa"/>
            <w:vAlign w:val="center"/>
          </w:tcPr>
          <w:p w:rsidR="00B645A0" w:rsidRPr="001A0FF0" w:rsidRDefault="00B645A0" w:rsidP="00C479B4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260" w:type="dxa"/>
            <w:shd w:val="clear" w:color="auto" w:fill="auto"/>
          </w:tcPr>
          <w:p w:rsidR="00B645A0" w:rsidRPr="001A0FF0" w:rsidRDefault="00B645A0" w:rsidP="00B645A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645A0" w:rsidRPr="001A0FF0" w:rsidRDefault="00B645A0" w:rsidP="00B645A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645A0" w:rsidRPr="001A0FF0" w:rsidRDefault="00B645A0" w:rsidP="00B645A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B645A0" w:rsidRPr="001A0FF0" w:rsidTr="00ED078F">
        <w:trPr>
          <w:trHeight w:val="20"/>
        </w:trPr>
        <w:tc>
          <w:tcPr>
            <w:tcW w:w="3240" w:type="dxa"/>
          </w:tcPr>
          <w:p w:rsidR="00B645A0" w:rsidRPr="001A0FF0" w:rsidRDefault="00B645A0" w:rsidP="00B645A0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45A0" w:rsidRPr="001A0FF0" w:rsidRDefault="00DD5DC8" w:rsidP="00B645A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645A0" w:rsidRPr="001A0FF0" w:rsidRDefault="00DD5DC8" w:rsidP="00B645A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45A0" w:rsidRPr="001A0FF0" w:rsidRDefault="00DD5DC8" w:rsidP="00B645A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EF746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B645A0" w:rsidRPr="001A0FF0" w:rsidRDefault="00DD5DC8" w:rsidP="00B645A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</w:tr>
    </w:tbl>
    <w:p w:rsidR="005E3DBE" w:rsidRPr="001A0FF0" w:rsidRDefault="00DD5DC8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DD5DC8">
        <w:rPr>
          <w:rFonts w:ascii="Angsana New" w:hAnsi="Angsana New" w:cs="Angsana New"/>
          <w:lang w:val="en-US"/>
        </w:rPr>
        <w:t>4</w:t>
      </w:r>
      <w:r w:rsidR="005E3DBE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506A1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2</w:t>
      </w:r>
      <w:r w:rsidR="005E3DBE" w:rsidRPr="001A0FF0">
        <w:rPr>
          <w:rFonts w:ascii="Angsana New" w:hAnsi="Angsana New" w:cs="Angsana New"/>
          <w:lang w:val="en-US"/>
        </w:rPr>
        <w:tab/>
      </w:r>
      <w:r w:rsidR="005E3DBE" w:rsidRPr="001A0FF0">
        <w:rPr>
          <w:rFonts w:ascii="Angsana New" w:hAnsi="Angsana New" w:cs="Angsana New"/>
          <w:cs/>
        </w:rPr>
        <w:t>เจ้าหนี้ค่าซื้อ</w:t>
      </w:r>
      <w:r w:rsidR="005E3DBE" w:rsidRPr="001A0FF0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C930C7" w:rsidRPr="001A0FF0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1A0FF0" w:rsidRDefault="005E3DBE" w:rsidP="005E3DBE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152"/>
      </w:tblGrid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9C3AAD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C03474" w:rsidRPr="001A0FF0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C03474" w:rsidRPr="001A0FF0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C03474" w:rsidRPr="001A0FF0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3474" w:rsidRPr="001A0FF0" w:rsidRDefault="00DD5DC8" w:rsidP="00C03474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3474" w:rsidRPr="001A0FF0" w:rsidRDefault="00DD5DC8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03474" w:rsidRPr="001A0FF0" w:rsidRDefault="00DD5DC8" w:rsidP="00C03474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C03474" w:rsidRPr="001A0FF0" w:rsidRDefault="00DD5DC8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3474" w:rsidRPr="001A0FF0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1A0FF0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1440"/>
              </w:tabs>
              <w:spacing w:line="340" w:lineRule="exact"/>
              <w:ind w:firstLine="1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1A0FF0" w:rsidRDefault="00DD5DC8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3B6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D13B6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3474" w:rsidRPr="001A0FF0" w:rsidRDefault="00DD5DC8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1A0FF0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1A0FF0" w:rsidRDefault="00DD5DC8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45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:rsidR="00C03474" w:rsidRPr="001A0FF0" w:rsidRDefault="00DD5DC8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7064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261</w:t>
            </w:r>
            <w:r w:rsidR="007064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3474" w:rsidRPr="001A0FF0" w:rsidRDefault="00DD5DC8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1A0FF0" w:rsidRDefault="00DD5DC8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</w:t>
            </w:r>
            <w:r w:rsidR="0019738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1A0FF0" w:rsidRDefault="00DD5DC8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  <w:r w:rsidR="00C03474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450"/>
              </w:tabs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260" w:type="dxa"/>
            <w:shd w:val="clear" w:color="auto" w:fill="auto"/>
          </w:tcPr>
          <w:p w:rsidR="00C03474" w:rsidRPr="001A0FF0" w:rsidRDefault="00C03474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3474" w:rsidRPr="001A0FF0" w:rsidRDefault="00C03474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1A0FF0" w:rsidRDefault="00C03474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  <w:vAlign w:val="center"/>
          </w:tcPr>
          <w:p w:rsidR="00C03474" w:rsidRPr="001A0FF0" w:rsidRDefault="00C03474" w:rsidP="00C03474">
            <w:pPr>
              <w:tabs>
                <w:tab w:val="left" w:pos="450"/>
              </w:tabs>
              <w:spacing w:line="340" w:lineRule="exact"/>
              <w:ind w:left="54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1A0FF0" w:rsidRDefault="00D13B67" w:rsidP="00C0347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064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704</w:t>
            </w:r>
            <w:r w:rsidR="007064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1A0FF0" w:rsidRDefault="00C03474" w:rsidP="007B3E55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947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1A0FF0" w:rsidRDefault="00197387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C03474" w:rsidRPr="001A0FF0" w:rsidRDefault="00C03474" w:rsidP="00C03474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947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  <w:vAlign w:val="center"/>
          </w:tcPr>
          <w:p w:rsidR="00C03474" w:rsidRPr="001A0FF0" w:rsidRDefault="00C03474" w:rsidP="00C03474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3474" w:rsidRPr="001A0FF0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03474" w:rsidRPr="001A0FF0" w:rsidRDefault="00C03474" w:rsidP="00C03474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1A0FF0" w:rsidTr="009C3AAD">
        <w:trPr>
          <w:trHeight w:val="20"/>
        </w:trPr>
        <w:tc>
          <w:tcPr>
            <w:tcW w:w="3150" w:type="dxa"/>
          </w:tcPr>
          <w:p w:rsidR="00C03474" w:rsidRPr="001A0FF0" w:rsidRDefault="00C03474" w:rsidP="00C03474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3474" w:rsidRPr="001A0FF0" w:rsidRDefault="00DD5DC8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13B6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068</w:t>
            </w:r>
            <w:r w:rsidR="00D13B6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03474" w:rsidRPr="001A0FF0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3474" w:rsidRPr="001A0FF0" w:rsidRDefault="00197387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03474" w:rsidRPr="001A0FF0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C03474" w:rsidRPr="001A0FF0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16174C" w:rsidRDefault="0016174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A83217" w:rsidRPr="001A0FF0" w:rsidRDefault="00DD5DC8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lastRenderedPageBreak/>
        <w:t>4</w:t>
      </w:r>
      <w:r w:rsidR="00A83217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506A1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3</w:t>
      </w:r>
      <w:r w:rsidR="00A83217" w:rsidRPr="001A0FF0">
        <w:rPr>
          <w:rFonts w:ascii="Angsana New" w:hAnsi="Angsana New" w:cs="Angsana New"/>
          <w:cs/>
          <w:lang w:val="en-US"/>
        </w:rPr>
        <w:tab/>
        <w:t>เงินให้</w:t>
      </w:r>
      <w:r w:rsidR="00A83217" w:rsidRPr="001A0FF0">
        <w:rPr>
          <w:rFonts w:ascii="Angsana New" w:hAnsi="Angsana New" w:cs="Angsana New"/>
          <w:cs/>
        </w:rPr>
        <w:t>กู้ยืม</w:t>
      </w:r>
      <w:r w:rsidR="00A83217" w:rsidRPr="001A0FF0">
        <w:rPr>
          <w:rFonts w:ascii="Angsana New" w:hAnsi="Angsana New" w:cs="Angsana New"/>
          <w:cs/>
          <w:lang w:val="en-US"/>
        </w:rPr>
        <w:t>ระยะสั้นแก่</w:t>
      </w:r>
      <w:r w:rsidR="00BB080D" w:rsidRPr="001A0FF0">
        <w:rPr>
          <w:rFonts w:ascii="Angsana New" w:hAnsi="Angsana New" w:cs="Angsana New" w:hint="cs"/>
          <w:cs/>
          <w:lang w:val="en-US"/>
        </w:rPr>
        <w:t>บริษัท</w:t>
      </w:r>
      <w:r w:rsidR="00A83217" w:rsidRPr="001A0FF0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1A0FF0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1A0FF0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A83217" w:rsidRPr="001A0FF0" w:rsidTr="00C611B9">
        <w:tc>
          <w:tcPr>
            <w:tcW w:w="5670" w:type="dxa"/>
          </w:tcPr>
          <w:p w:rsidR="00A83217" w:rsidRPr="001A0FF0" w:rsidRDefault="00A83217" w:rsidP="00C479B4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A83217" w:rsidRPr="001A0FF0" w:rsidRDefault="00A83217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3217" w:rsidRPr="001A0FF0" w:rsidTr="00C611B9">
        <w:tc>
          <w:tcPr>
            <w:tcW w:w="5670" w:type="dxa"/>
          </w:tcPr>
          <w:p w:rsidR="00A83217" w:rsidRPr="001A0FF0" w:rsidRDefault="00A83217" w:rsidP="00C479B4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1A0FF0" w:rsidRDefault="00DD5DC8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A83217" w:rsidRPr="001A0FF0" w:rsidRDefault="00A83217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1A0FF0" w:rsidRDefault="00DD5DC8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611B9" w:rsidRPr="001A0FF0" w:rsidTr="00C611B9">
        <w:trPr>
          <w:trHeight w:val="80"/>
        </w:trPr>
        <w:tc>
          <w:tcPr>
            <w:tcW w:w="5670" w:type="dxa"/>
          </w:tcPr>
          <w:p w:rsidR="00C611B9" w:rsidRPr="001A0FF0" w:rsidRDefault="00C611B9" w:rsidP="00C479B4">
            <w:pPr>
              <w:tabs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C611B9" w:rsidRPr="001A0FF0" w:rsidRDefault="00DD5DC8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905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043</w:t>
            </w:r>
          </w:p>
        </w:tc>
        <w:tc>
          <w:tcPr>
            <w:tcW w:w="90" w:type="dxa"/>
          </w:tcPr>
          <w:p w:rsidR="00C611B9" w:rsidRPr="001A0FF0" w:rsidRDefault="00C611B9" w:rsidP="00C479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  <w:r w:rsidR="00C611B9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C611B9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</w:tr>
      <w:tr w:rsidR="00C611B9" w:rsidRPr="001A0FF0" w:rsidTr="00C611B9">
        <w:tc>
          <w:tcPr>
            <w:tcW w:w="5670" w:type="dxa"/>
          </w:tcPr>
          <w:p w:rsidR="00C611B9" w:rsidRPr="001A0FF0" w:rsidRDefault="00C611B9" w:rsidP="00C479B4">
            <w:pPr>
              <w:tabs>
                <w:tab w:val="left" w:pos="45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(หัก)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 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260" w:type="dxa"/>
          </w:tcPr>
          <w:p w:rsidR="00C611B9" w:rsidRPr="001A0FF0" w:rsidRDefault="00C611B9" w:rsidP="00C479B4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611B9" w:rsidRPr="001A0FF0" w:rsidRDefault="00C611B9" w:rsidP="00C479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C611B9" w:rsidP="00C479B4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611B9" w:rsidRPr="001A0FF0" w:rsidTr="00C611B9">
        <w:tc>
          <w:tcPr>
            <w:tcW w:w="5670" w:type="dxa"/>
          </w:tcPr>
          <w:p w:rsidR="00C611B9" w:rsidRPr="001A0FF0" w:rsidRDefault="00C611B9" w:rsidP="00C479B4">
            <w:pPr>
              <w:spacing w:line="360" w:lineRule="exact"/>
              <w:ind w:left="1080" w:right="270" w:firstLine="9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C611B9" w:rsidRPr="001A0FF0" w:rsidRDefault="00DD5DC8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197387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169</w:t>
            </w:r>
            <w:r w:rsidR="00197387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</w:tcPr>
          <w:p w:rsidR="00C611B9" w:rsidRPr="001A0FF0" w:rsidRDefault="00C611B9" w:rsidP="00C479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C611B9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889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611B9" w:rsidRPr="001A0FF0" w:rsidTr="00C611B9">
        <w:trPr>
          <w:trHeight w:val="70"/>
        </w:trPr>
        <w:tc>
          <w:tcPr>
            <w:tcW w:w="5670" w:type="dxa"/>
          </w:tcPr>
          <w:p w:rsidR="00C611B9" w:rsidRPr="001A0FF0" w:rsidRDefault="00C611B9" w:rsidP="00C479B4">
            <w:pPr>
              <w:tabs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611B9" w:rsidRPr="001A0FF0" w:rsidRDefault="00DD5DC8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824</w:t>
            </w:r>
            <w:r w:rsidR="00197387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074</w:t>
            </w:r>
            <w:r w:rsidR="00197387" w:rsidRPr="001A0FF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90" w:type="dxa"/>
          </w:tcPr>
          <w:p w:rsidR="00C611B9" w:rsidRPr="001A0FF0" w:rsidRDefault="00C611B9" w:rsidP="00C479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611B9" w:rsidRPr="001A0FF0" w:rsidRDefault="00DD5DC8" w:rsidP="00C479B4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503</w:t>
            </w:r>
          </w:p>
        </w:tc>
      </w:tr>
    </w:tbl>
    <w:p w:rsidR="00225BED" w:rsidRPr="001A0FF0" w:rsidRDefault="00DD5DC8" w:rsidP="006D249E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4</w:t>
      </w:r>
      <w:r w:rsidR="00225BED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506A1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4</w:t>
      </w:r>
      <w:r w:rsidR="00225BED" w:rsidRPr="001A0FF0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1A0FF0">
        <w:rPr>
          <w:rFonts w:ascii="Angsana New" w:hAnsi="Angsana New" w:cs="Angsana New"/>
          <w:cs/>
        </w:rPr>
        <w:t>จากการซื</w:t>
      </w:r>
      <w:r w:rsidR="00BB080D" w:rsidRPr="001A0FF0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1A0FF0">
        <w:rPr>
          <w:rFonts w:ascii="Angsana New" w:hAnsi="Angsana New" w:cs="Angsana New"/>
          <w:cs/>
        </w:rPr>
        <w:t>ที่เกี่ยวข้องกัน</w:t>
      </w:r>
    </w:p>
    <w:p w:rsidR="00225BED" w:rsidRPr="001A0FF0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A0FF0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1A0FF0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C611B9" w:rsidRPr="001A0FF0" w:rsidTr="009C3AAD">
        <w:tc>
          <w:tcPr>
            <w:tcW w:w="5670" w:type="dxa"/>
          </w:tcPr>
          <w:p w:rsidR="00C611B9" w:rsidRPr="001A0FF0" w:rsidRDefault="00C611B9" w:rsidP="00B645A0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C611B9" w:rsidRPr="001A0FF0" w:rsidRDefault="00C611B9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1B9" w:rsidRPr="001A0FF0" w:rsidTr="009C3AAD">
        <w:trPr>
          <w:trHeight w:val="324"/>
        </w:trPr>
        <w:tc>
          <w:tcPr>
            <w:tcW w:w="5670" w:type="dxa"/>
          </w:tcPr>
          <w:p w:rsidR="00C611B9" w:rsidRPr="001A0FF0" w:rsidRDefault="00C611B9" w:rsidP="00B645A0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611B9" w:rsidRPr="001A0FF0" w:rsidRDefault="00C611B9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611B9" w:rsidRPr="001A0FF0" w:rsidTr="009C3AAD">
        <w:tc>
          <w:tcPr>
            <w:tcW w:w="5670" w:type="dxa"/>
          </w:tcPr>
          <w:p w:rsidR="00C611B9" w:rsidRPr="001A0FF0" w:rsidRDefault="00C611B9" w:rsidP="00B645A0">
            <w:pPr>
              <w:spacing w:line="380" w:lineRule="exact"/>
              <w:ind w:left="270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C611B9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611B9" w:rsidRPr="001A0FF0" w:rsidRDefault="00C611B9" w:rsidP="00B645A0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611B9" w:rsidRPr="001A0FF0" w:rsidRDefault="00C611B9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611B9" w:rsidRPr="001A0FF0" w:rsidTr="009C3AAD">
        <w:tc>
          <w:tcPr>
            <w:tcW w:w="5670" w:type="dxa"/>
          </w:tcPr>
          <w:p w:rsidR="00C611B9" w:rsidRPr="001A0FF0" w:rsidRDefault="00C611B9" w:rsidP="00B645A0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DD5DC8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445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</w:tcPr>
          <w:p w:rsidR="00C611B9" w:rsidRPr="001A0FF0" w:rsidRDefault="00C611B9" w:rsidP="00B645A0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611B9" w:rsidRPr="001A0FF0" w:rsidRDefault="00DD5DC8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  <w:tr w:rsidR="00197387" w:rsidRPr="001A0FF0" w:rsidTr="00197387">
        <w:tc>
          <w:tcPr>
            <w:tcW w:w="5670" w:type="dxa"/>
          </w:tcPr>
          <w:p w:rsidR="00197387" w:rsidRPr="001A0FF0" w:rsidRDefault="00B645A0" w:rsidP="00B645A0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197387" w:rsidRPr="001A0FF0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เงินสดจ่ายเจ้าหนี้จากการซื้อเงินลงทุนในบริษัทย่อย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197387" w:rsidRPr="001A0FF0" w:rsidRDefault="00197387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7387" w:rsidRPr="001A0FF0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97387" w:rsidRPr="001A0FF0" w:rsidRDefault="00197387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7387" w:rsidRPr="001A0FF0" w:rsidTr="00197387">
        <w:tc>
          <w:tcPr>
            <w:tcW w:w="5670" w:type="dxa"/>
          </w:tcPr>
          <w:p w:rsidR="00197387" w:rsidRPr="001A0FF0" w:rsidRDefault="00197387" w:rsidP="00B645A0">
            <w:pPr>
              <w:tabs>
                <w:tab w:val="left" w:pos="362"/>
              </w:tabs>
              <w:spacing w:line="380" w:lineRule="exact"/>
              <w:ind w:firstLine="624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97387" w:rsidRPr="001A0FF0" w:rsidRDefault="00197387" w:rsidP="00B645A0">
            <w:pPr>
              <w:spacing w:line="380" w:lineRule="exact"/>
              <w:ind w:left="-360"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540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97387" w:rsidRPr="001A0FF0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97387" w:rsidRPr="001A0FF0" w:rsidRDefault="00197387" w:rsidP="00B645A0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611B9" w:rsidRPr="001A0FF0" w:rsidTr="00197387">
        <w:tc>
          <w:tcPr>
            <w:tcW w:w="5670" w:type="dxa"/>
          </w:tcPr>
          <w:p w:rsidR="00C611B9" w:rsidRPr="001A0FF0" w:rsidRDefault="00197387" w:rsidP="00B645A0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="00C611B9"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645A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645A0"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B645A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B645A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="00C611B9"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C611B9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611B9" w:rsidRPr="001A0FF0" w:rsidRDefault="00C611B9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C611B9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7387" w:rsidRPr="001A0FF0" w:rsidTr="009C3AAD">
        <w:tc>
          <w:tcPr>
            <w:tcW w:w="5670" w:type="dxa"/>
          </w:tcPr>
          <w:p w:rsidR="00197387" w:rsidRPr="001A0FF0" w:rsidRDefault="00197387" w:rsidP="00B645A0">
            <w:pPr>
              <w:spacing w:line="380" w:lineRule="exact"/>
              <w:ind w:left="540" w:firstLine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7387" w:rsidRPr="001A0FF0" w:rsidRDefault="00DD5DC8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9738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  <w:r w:rsidR="0019738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90" w:type="dxa"/>
          </w:tcPr>
          <w:p w:rsidR="00197387" w:rsidRPr="001A0FF0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387" w:rsidRPr="001A0FF0" w:rsidRDefault="00197387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653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97387" w:rsidRPr="001A0FF0" w:rsidTr="009C3AAD">
        <w:tc>
          <w:tcPr>
            <w:tcW w:w="5670" w:type="dxa"/>
          </w:tcPr>
          <w:p w:rsidR="00197387" w:rsidRPr="001A0FF0" w:rsidRDefault="00197387" w:rsidP="00B645A0">
            <w:pPr>
              <w:spacing w:line="380" w:lineRule="exact"/>
              <w:ind w:left="270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97387" w:rsidRPr="001A0FF0" w:rsidRDefault="00197387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7387" w:rsidRPr="001A0FF0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97387" w:rsidRPr="001A0FF0" w:rsidRDefault="00197387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7387" w:rsidRPr="001A0FF0" w:rsidTr="009C3AAD">
        <w:tc>
          <w:tcPr>
            <w:tcW w:w="5670" w:type="dxa"/>
          </w:tcPr>
          <w:p w:rsidR="00197387" w:rsidRPr="001A0FF0" w:rsidRDefault="00197387" w:rsidP="00B645A0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ยกไป 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97387" w:rsidRPr="001A0FF0" w:rsidRDefault="00DD5DC8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538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</w:tcPr>
          <w:p w:rsidR="00197387" w:rsidRPr="001A0FF0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97387" w:rsidRPr="001A0FF0" w:rsidRDefault="00DD5DC8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475</w:t>
            </w:r>
            <w:r w:rsidR="0019738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  <w:r w:rsidR="0019738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909</w:t>
            </w:r>
          </w:p>
        </w:tc>
      </w:tr>
    </w:tbl>
    <w:p w:rsidR="00C611B9" w:rsidRPr="001A0FF0" w:rsidRDefault="00DD5DC8" w:rsidP="00C611B9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4</w:t>
      </w:r>
      <w:r w:rsidR="00C611B9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C611B9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5</w:t>
      </w:r>
      <w:r w:rsidR="00C611B9" w:rsidRPr="001A0FF0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เงินกู้ยืมระยะสั้นจากบริษัทที่เกี่ยวข้องกัน</w:t>
      </w:r>
    </w:p>
    <w:p w:rsidR="00C611B9" w:rsidRPr="001A0FF0" w:rsidRDefault="00C611B9" w:rsidP="00C611B9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1A0FF0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C611B9" w:rsidRPr="001A0FF0" w:rsidTr="00C611B9">
        <w:tc>
          <w:tcPr>
            <w:tcW w:w="5670" w:type="dxa"/>
          </w:tcPr>
          <w:p w:rsidR="00C611B9" w:rsidRPr="001A0FF0" w:rsidRDefault="00C611B9" w:rsidP="009C3AA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611B9" w:rsidRPr="001A0FF0" w:rsidRDefault="00C611B9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1B9" w:rsidRPr="001A0FF0" w:rsidTr="00C611B9">
        <w:tc>
          <w:tcPr>
            <w:tcW w:w="5670" w:type="dxa"/>
          </w:tcPr>
          <w:p w:rsidR="00C611B9" w:rsidRPr="001A0FF0" w:rsidRDefault="00C611B9" w:rsidP="009C3AA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611B9" w:rsidRPr="001A0FF0" w:rsidRDefault="00C611B9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611B9" w:rsidRPr="001A0FF0" w:rsidTr="00C611B9">
        <w:trPr>
          <w:trHeight w:val="80"/>
        </w:trPr>
        <w:tc>
          <w:tcPr>
            <w:tcW w:w="5670" w:type="dxa"/>
          </w:tcPr>
          <w:p w:rsidR="00C611B9" w:rsidRPr="001A0FF0" w:rsidRDefault="00C611B9" w:rsidP="00C611B9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เงินกู้ยืมระยะสั้นจากบริษัทที่เกี่ยวข้องกันยกมา ณ วันที่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DD5DC8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:rsidR="00C611B9" w:rsidRPr="001A0FF0" w:rsidRDefault="00C611B9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DD5DC8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  <w:tr w:rsidR="00C611B9" w:rsidRPr="001A0FF0" w:rsidTr="00C611B9">
        <w:trPr>
          <w:trHeight w:val="80"/>
        </w:trPr>
        <w:tc>
          <w:tcPr>
            <w:tcW w:w="5670" w:type="dxa"/>
          </w:tcPr>
          <w:p w:rsidR="00C611B9" w:rsidRPr="001A0FF0" w:rsidRDefault="008F1508" w:rsidP="00B645A0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A0FF0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645A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645A0"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B645A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B645A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C611B9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611B9" w:rsidRPr="001A0FF0" w:rsidRDefault="00C611B9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C611B9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611B9" w:rsidRPr="001A0FF0" w:rsidTr="00C611B9">
        <w:trPr>
          <w:trHeight w:val="80"/>
        </w:trPr>
        <w:tc>
          <w:tcPr>
            <w:tcW w:w="5670" w:type="dxa"/>
          </w:tcPr>
          <w:p w:rsidR="00C611B9" w:rsidRPr="001A0FF0" w:rsidRDefault="00C611B9" w:rsidP="00C611B9">
            <w:pPr>
              <w:spacing w:line="380" w:lineRule="exact"/>
              <w:ind w:left="540" w:firstLine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</w:tcPr>
          <w:p w:rsidR="00C611B9" w:rsidRPr="001A0FF0" w:rsidRDefault="00DD5DC8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90" w:type="dxa"/>
          </w:tcPr>
          <w:p w:rsidR="00C611B9" w:rsidRPr="001A0FF0" w:rsidRDefault="00C611B9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1A0FF0" w:rsidRDefault="00C611B9" w:rsidP="00C611B9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611B9" w:rsidRPr="001A0FF0" w:rsidTr="00C611B9">
        <w:trPr>
          <w:trHeight w:val="70"/>
        </w:trPr>
        <w:tc>
          <w:tcPr>
            <w:tcW w:w="5670" w:type="dxa"/>
          </w:tcPr>
          <w:p w:rsidR="00C611B9" w:rsidRPr="001A0FF0" w:rsidRDefault="00C611B9" w:rsidP="00C611B9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DD5DC8" w:rsidRPr="00DD5DC8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1B9" w:rsidRPr="001A0FF0" w:rsidRDefault="00DD5DC8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157</w:t>
            </w:r>
            <w:r w:rsidR="008F1508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410</w:t>
            </w:r>
          </w:p>
        </w:tc>
        <w:tc>
          <w:tcPr>
            <w:tcW w:w="90" w:type="dxa"/>
          </w:tcPr>
          <w:p w:rsidR="00C611B9" w:rsidRPr="001A0FF0" w:rsidRDefault="00C611B9" w:rsidP="00C611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611B9" w:rsidRPr="001A0FF0" w:rsidRDefault="00DD5DC8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468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247</w:t>
            </w:r>
            <w:r w:rsidR="00C611B9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822</w:t>
            </w:r>
          </w:p>
        </w:tc>
      </w:tr>
    </w:tbl>
    <w:p w:rsidR="0016174C" w:rsidRDefault="0016174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8A399F" w:rsidRPr="001A0FF0" w:rsidRDefault="00DD5DC8" w:rsidP="008A399F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lastRenderedPageBreak/>
        <w:t>4</w:t>
      </w:r>
      <w:r w:rsidR="008A399F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8A399F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6</w:t>
      </w:r>
      <w:r w:rsidR="008A399F" w:rsidRPr="001A0FF0">
        <w:rPr>
          <w:rFonts w:ascii="Angsana New" w:hAnsi="Angsana New" w:cs="Angsana New"/>
          <w:cs/>
          <w:lang w:val="en-US"/>
        </w:rPr>
        <w:tab/>
        <w:t>เจ้าหนี้ค่าก่อสร้าง</w:t>
      </w:r>
      <w:r w:rsidR="005D17D8" w:rsidRPr="001A0FF0">
        <w:rPr>
          <w:rFonts w:ascii="Angsana New" w:hAnsi="Angsana New" w:cs="Angsana New" w:hint="cs"/>
          <w:cs/>
          <w:lang w:val="en-US"/>
        </w:rPr>
        <w:t>และเงินกู้ยืมระยะยาว</w:t>
      </w:r>
    </w:p>
    <w:p w:rsidR="00C611B9" w:rsidRPr="001A0FF0" w:rsidRDefault="00C611B9" w:rsidP="008A399F">
      <w:pPr>
        <w:ind w:left="1710" w:right="-86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 w:hint="cs"/>
          <w:spacing w:val="-2"/>
          <w:cs/>
          <w:lang w:val="en-US"/>
        </w:rPr>
        <w:t>สำหรับงวดสามเดือนสิ้นสุด</w:t>
      </w:r>
      <w:r w:rsidRPr="001A0FF0">
        <w:rPr>
          <w:rFonts w:ascii="Angsana New" w:hAnsi="Angsana New" w:cs="Angsana New"/>
          <w:spacing w:val="-2"/>
          <w:cs/>
          <w:lang w:val="en-US"/>
        </w:rPr>
        <w:t xml:space="preserve">วันที่ </w:t>
      </w:r>
      <w:r w:rsidR="00DD5DC8" w:rsidRPr="00DD5DC8">
        <w:rPr>
          <w:rFonts w:ascii="Angsana New" w:hAnsi="Angsana New" w:cs="Angsana New"/>
          <w:spacing w:val="-2"/>
          <w:lang w:val="en-US"/>
        </w:rPr>
        <w:t>3</w:t>
      </w:r>
      <w:r w:rsidR="00DD5DC8" w:rsidRPr="00DD5DC8">
        <w:rPr>
          <w:rFonts w:ascii="Angsana New" w:hAnsi="Angsana New" w:cs="Angsana New" w:hint="cs"/>
          <w:spacing w:val="-2"/>
          <w:lang w:val="en-US"/>
        </w:rPr>
        <w:t>1</w:t>
      </w:r>
      <w:r w:rsidRPr="001A0FF0">
        <w:rPr>
          <w:rFonts w:ascii="Angsana New" w:hAnsi="Angsana New" w:cs="Angsana New"/>
          <w:spacing w:val="-2"/>
          <w:lang w:val="en-US"/>
        </w:rPr>
        <w:t xml:space="preserve"> </w:t>
      </w:r>
      <w:r w:rsidRPr="001A0FF0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Pr="001A0FF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pacing w:val="-2"/>
          <w:lang w:val="en-US"/>
        </w:rPr>
        <w:t>25</w:t>
      </w:r>
      <w:r w:rsidR="00DD5DC8" w:rsidRPr="00DD5DC8">
        <w:rPr>
          <w:rFonts w:ascii="Angsana New" w:hAnsi="Angsana New" w:cs="Angsana New" w:hint="cs"/>
          <w:spacing w:val="-2"/>
          <w:lang w:val="en-US"/>
        </w:rPr>
        <w:t>6</w:t>
      </w:r>
      <w:r w:rsidR="00DD5DC8" w:rsidRPr="00DD5DC8">
        <w:rPr>
          <w:rFonts w:ascii="Angsana New" w:hAnsi="Angsana New" w:cs="Angsana New"/>
          <w:spacing w:val="-2"/>
          <w:lang w:val="en-US"/>
        </w:rPr>
        <w:t>2</w:t>
      </w:r>
      <w:r w:rsidRPr="001A0FF0">
        <w:rPr>
          <w:rFonts w:ascii="Angsana New" w:hAnsi="Angsana New" w:cs="Angsana New"/>
          <w:spacing w:val="-2"/>
          <w:lang w:val="en-US"/>
        </w:rPr>
        <w:t xml:space="preserve"> </w:t>
      </w:r>
      <w:r w:rsidRPr="001A0FF0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DD5DC8" w:rsidRPr="00DD5DC8">
        <w:rPr>
          <w:rFonts w:ascii="Angsana New" w:hAnsi="Angsana New" w:cs="Angsana New"/>
          <w:spacing w:val="-2"/>
          <w:lang w:val="en-US"/>
        </w:rPr>
        <w:t>2561</w:t>
      </w:r>
      <w:r w:rsidRPr="001A0FF0">
        <w:rPr>
          <w:rFonts w:ascii="Angsana New" w:hAnsi="Angsana New" w:cs="Angsana New"/>
          <w:spacing w:val="-2"/>
          <w:lang w:val="en-US"/>
        </w:rPr>
        <w:t xml:space="preserve"> </w:t>
      </w:r>
      <w:r w:rsidRPr="001A0FF0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Pr="001A0FF0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Pr="001A0FF0">
        <w:rPr>
          <w:rFonts w:ascii="Angsana New" w:hAnsi="Angsana New" w:cs="Angsana New" w:hint="cs"/>
          <w:cs/>
          <w:lang w:val="en-US"/>
        </w:rPr>
        <w:t>ลดลง</w:t>
      </w:r>
      <w:r w:rsidRPr="001A0FF0">
        <w:rPr>
          <w:rFonts w:ascii="Angsana New" w:hAnsi="Angsana New" w:cs="Angsana New"/>
          <w:cs/>
          <w:lang w:val="en-US"/>
        </w:rPr>
        <w:t>เป็นจำนวน</w:t>
      </w:r>
      <w:r w:rsidRPr="001A0FF0">
        <w:rPr>
          <w:rFonts w:ascii="Angsana New" w:hAnsi="Angsana New" w:cs="Angsana New"/>
          <w:lang w:val="en-US"/>
        </w:rPr>
        <w:t xml:space="preserve"> </w:t>
      </w:r>
      <w:r w:rsidR="00DD5DC8" w:rsidRPr="00DD5DC8">
        <w:rPr>
          <w:rFonts w:ascii="Angsana New" w:hAnsi="Angsana New" w:cs="Angsana New"/>
          <w:lang w:val="en-US"/>
        </w:rPr>
        <w:t>245</w:t>
      </w:r>
      <w:r w:rsidR="008F1508"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88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ล้านบาท </w:t>
      </w:r>
      <w:r w:rsidRPr="001A0FF0">
        <w:rPr>
          <w:rFonts w:ascii="Angsana New" w:hAnsi="Angsana New" w:cs="Angsana New" w:hint="cs"/>
          <w:cs/>
          <w:lang w:val="en-US"/>
        </w:rPr>
        <w:t xml:space="preserve">และ </w:t>
      </w:r>
      <w:r w:rsidR="00DD5DC8" w:rsidRPr="00DD5DC8">
        <w:rPr>
          <w:rFonts w:ascii="Angsana New" w:hAnsi="Angsana New" w:cs="Angsana New"/>
          <w:lang w:val="en-US"/>
        </w:rPr>
        <w:t>29</w:t>
      </w:r>
      <w:r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25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ล้านบาท </w:t>
      </w:r>
      <w:r w:rsidRPr="001A0FF0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Pr="001A0FF0">
        <w:rPr>
          <w:rFonts w:ascii="Angsana New" w:hAnsi="Angsana New" w:cs="Angsana New"/>
          <w:cs/>
          <w:lang w:val="en-US"/>
        </w:rPr>
        <w:t>และเงินกู้ยืมระยะยาวซึ่งเป็นผลมาจากข้อตกลงและเงื่อนไขในการจ่ายชำระ</w:t>
      </w:r>
      <w:r w:rsidRPr="001A0FF0">
        <w:rPr>
          <w:rFonts w:ascii="Angsana New" w:hAnsi="Angsana New" w:cs="Angsana New"/>
          <w:spacing w:val="-6"/>
          <w:cs/>
          <w:lang w:val="en-US"/>
        </w:rPr>
        <w:t>เงินตาม</w:t>
      </w:r>
      <w:r w:rsidRPr="001A0FF0">
        <w:rPr>
          <w:rFonts w:ascii="Angsana New" w:hAnsi="Angsana New" w:cs="Angsana New"/>
          <w:spacing w:val="-4"/>
          <w:cs/>
          <w:lang w:val="en-US"/>
        </w:rPr>
        <w:t xml:space="preserve">สัญญาก่อสร้าง </w:t>
      </w:r>
      <w:r w:rsidRPr="001A0FF0">
        <w:rPr>
          <w:rFonts w:ascii="Angsana New" w:hAnsi="Angsana New" w:cs="Angsana New" w:hint="cs"/>
          <w:spacing w:val="-4"/>
          <w:cs/>
          <w:lang w:val="en-US"/>
        </w:rPr>
        <w:t xml:space="preserve">เพิ่มขึ้นเป็นจำนวน </w:t>
      </w:r>
      <w:r w:rsidR="00DD5DC8" w:rsidRPr="00DD5DC8">
        <w:rPr>
          <w:rFonts w:ascii="Angsana New" w:hAnsi="Angsana New" w:cs="Angsana New"/>
          <w:lang w:val="en-US"/>
        </w:rPr>
        <w:t>2</w:t>
      </w:r>
      <w:r w:rsidR="008F1508" w:rsidRPr="001A0FF0">
        <w:rPr>
          <w:rFonts w:ascii="Angsana New" w:hAnsi="Angsana New" w:cs="Angsana New"/>
          <w:lang w:val="en-US"/>
        </w:rPr>
        <w:t>,</w:t>
      </w:r>
      <w:r w:rsidR="00DD5DC8" w:rsidRPr="00DD5DC8">
        <w:rPr>
          <w:rFonts w:ascii="Angsana New" w:hAnsi="Angsana New" w:cs="Angsana New"/>
          <w:lang w:val="en-US"/>
        </w:rPr>
        <w:t>124</w:t>
      </w:r>
      <w:r w:rsidR="007B3E55"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16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spacing w:val="-4"/>
          <w:cs/>
          <w:lang w:val="en-US"/>
        </w:rPr>
        <w:t xml:space="preserve">ล้านบาท และ </w:t>
      </w:r>
      <w:r w:rsidR="00DD5DC8" w:rsidRPr="00DD5DC8">
        <w:rPr>
          <w:rFonts w:ascii="Angsana New" w:hAnsi="Angsana New" w:cs="Angsana New"/>
          <w:lang w:val="en-US"/>
        </w:rPr>
        <w:t>837</w:t>
      </w:r>
      <w:r w:rsidRPr="001A0FF0">
        <w:rPr>
          <w:rFonts w:ascii="Angsana New" w:hAnsi="Angsana New" w:cs="Angsana New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pacing w:val="-4"/>
          <w:cs/>
          <w:lang w:val="en-US"/>
        </w:rPr>
        <w:t xml:space="preserve">ล้านบาท </w:t>
      </w:r>
      <w:r w:rsidRPr="001A0FF0">
        <w:rPr>
          <w:rFonts w:ascii="Angsana New" w:hAnsi="Angsana New" w:cs="Angsana New" w:hint="cs"/>
          <w:spacing w:val="4"/>
          <w:cs/>
          <w:lang w:val="en-US"/>
        </w:rPr>
        <w:t>ตามลำดับ</w:t>
      </w:r>
      <w:r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pacing w:val="4"/>
          <w:cs/>
          <w:lang w:val="en-US"/>
        </w:rPr>
        <w:t>(ดูหมายเหตุข้อ</w:t>
      </w:r>
      <w:r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="00DD5DC8" w:rsidRPr="00DD5DC8">
        <w:rPr>
          <w:rFonts w:ascii="Angsana New" w:hAnsi="Angsana New" w:cs="Angsana New"/>
          <w:spacing w:val="4"/>
          <w:lang w:val="en-US"/>
        </w:rPr>
        <w:t>16</w:t>
      </w:r>
      <w:r w:rsidRPr="001A0FF0">
        <w:rPr>
          <w:rFonts w:ascii="Angsana New" w:hAnsi="Angsana New" w:cs="Angsana New"/>
          <w:spacing w:val="4"/>
          <w:lang w:val="en-US"/>
        </w:rPr>
        <w:t>.</w:t>
      </w:r>
      <w:r w:rsidR="00DD5DC8" w:rsidRPr="00DD5DC8">
        <w:rPr>
          <w:rFonts w:ascii="Angsana New" w:hAnsi="Angsana New" w:cs="Angsana New"/>
          <w:spacing w:val="4"/>
          <w:lang w:val="en-US"/>
        </w:rPr>
        <w:t>1</w:t>
      </w:r>
      <w:r w:rsidRPr="001A0FF0">
        <w:rPr>
          <w:rFonts w:ascii="Angsana New" w:hAnsi="Angsana New" w:cs="Angsana New"/>
          <w:spacing w:val="4"/>
          <w:lang w:val="en-US"/>
        </w:rPr>
        <w:t xml:space="preserve">) </w:t>
      </w:r>
      <w:r w:rsidRPr="001A0FF0">
        <w:rPr>
          <w:rFonts w:ascii="Angsana New" w:hAnsi="Angsana New" w:cs="Angsana New" w:hint="cs"/>
          <w:spacing w:val="4"/>
          <w:cs/>
          <w:lang w:val="en-US"/>
        </w:rPr>
        <w:t>ทั้งนี้ เจ้าหนี้ค่าก่อสร้างและเงินกู้ยืมระยะยาวดังกล่าว</w:t>
      </w:r>
      <w:r w:rsidRPr="001A0FF0">
        <w:rPr>
          <w:rFonts w:ascii="Angsana New" w:hAnsi="Angsana New" w:cs="Angsana New" w:hint="cs"/>
          <w:cs/>
          <w:lang w:val="en-US"/>
        </w:rPr>
        <w:t>เป็น</w:t>
      </w:r>
      <w:r w:rsidRPr="001A0FF0">
        <w:rPr>
          <w:rFonts w:ascii="Angsana New" w:hAnsi="Angsana New" w:cs="Angsana New" w:hint="cs"/>
          <w:spacing w:val="-4"/>
          <w:cs/>
          <w:lang w:val="en-US"/>
        </w:rPr>
        <w:t>รายการที่ไม่เกี่ยวกับเงินสดของที่ดินและต้นทุนโครงการระหว่างก่อสร้างและสาธารณูปโภค</w:t>
      </w:r>
      <w:r w:rsidRPr="001A0FF0">
        <w:rPr>
          <w:rFonts w:ascii="Angsana New" w:hAnsi="Angsana New" w:cs="Angsana New" w:hint="cs"/>
          <w:cs/>
          <w:lang w:val="en-US"/>
        </w:rPr>
        <w:t xml:space="preserve">โครงการเจ้าพระยา เอสเตท (ดูหมายเหตุข้อ </w:t>
      </w:r>
      <w:r w:rsidR="00DD5DC8" w:rsidRPr="00DD5DC8">
        <w:rPr>
          <w:rFonts w:ascii="Angsana New" w:hAnsi="Angsana New" w:cs="Angsana New"/>
          <w:lang w:val="en-US"/>
        </w:rPr>
        <w:t>8</w:t>
      </w:r>
      <w:r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3</w:t>
      </w:r>
      <w:r w:rsidRPr="001A0FF0">
        <w:rPr>
          <w:rFonts w:ascii="Angsana New" w:hAnsi="Angsana New" w:cs="Angsana New"/>
          <w:lang w:val="en-US"/>
        </w:rPr>
        <w:t xml:space="preserve">) </w:t>
      </w:r>
      <w:r w:rsidRPr="001A0FF0">
        <w:rPr>
          <w:rFonts w:ascii="Angsana New" w:hAnsi="Angsana New" w:cs="Angsana New" w:hint="cs"/>
          <w:cs/>
          <w:lang w:val="en-US"/>
        </w:rPr>
        <w:t>และอาคารระหว่างก่อสร้าง</w:t>
      </w:r>
    </w:p>
    <w:p w:rsidR="00CA56FA" w:rsidRPr="001A0FF0" w:rsidRDefault="00DD5DC8" w:rsidP="00CA56FA">
      <w:pPr>
        <w:tabs>
          <w:tab w:val="left" w:pos="1080"/>
        </w:tabs>
        <w:spacing w:before="240"/>
        <w:ind w:left="1080" w:right="-86" w:hanging="54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4</w:t>
      </w:r>
      <w:r w:rsidR="00CA56FA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2</w:t>
      </w:r>
      <w:r w:rsidR="00CA56FA" w:rsidRPr="001A0FF0">
        <w:rPr>
          <w:rFonts w:ascii="Angsana New" w:hAnsi="Angsana New" w:cs="Angsana New"/>
          <w:lang w:val="en-US"/>
        </w:rPr>
        <w:tab/>
      </w:r>
      <w:r w:rsidR="00CA56FA" w:rsidRPr="007F6840">
        <w:rPr>
          <w:rFonts w:ascii="Angsana New" w:hAnsi="Angsana New" w:cs="Angsana New"/>
          <w:cs/>
          <w:lang w:val="en-US"/>
        </w:rPr>
        <w:t>การเปลี่ยนแปลงในหนี้สินที่เกิดจากกิจกรรมจัดหาเงิน</w:t>
      </w:r>
      <w:r w:rsidR="00CA56FA" w:rsidRPr="007F6840">
        <w:rPr>
          <w:rFonts w:ascii="Angsana New" w:hAnsi="Angsana New" w:cs="Angsana New" w:hint="cs"/>
          <w:cs/>
          <w:lang w:val="en-US"/>
        </w:rPr>
        <w:t>สำหรับงวด</w:t>
      </w:r>
      <w:r w:rsidR="009C3AAD" w:rsidRPr="007F6840">
        <w:rPr>
          <w:rFonts w:ascii="Angsana New" w:hAnsi="Angsana New" w:cs="Angsana New" w:hint="cs"/>
          <w:cs/>
          <w:lang w:val="en-US"/>
        </w:rPr>
        <w:t>สาม</w:t>
      </w:r>
      <w:r w:rsidR="00CA56FA" w:rsidRPr="007F6840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Pr="00DD5DC8">
        <w:rPr>
          <w:rFonts w:ascii="Angsana New" w:hAnsi="Angsana New" w:cs="Angsana New"/>
          <w:lang w:val="en-US"/>
        </w:rPr>
        <w:t>31</w:t>
      </w:r>
      <w:r w:rsidR="003774B6" w:rsidRPr="007F6840">
        <w:rPr>
          <w:rFonts w:ascii="Angsana New" w:hAnsi="Angsana New" w:cs="Angsana New"/>
          <w:lang w:val="en-US"/>
        </w:rPr>
        <w:t xml:space="preserve"> </w:t>
      </w:r>
      <w:r w:rsidR="009C3AAD" w:rsidRPr="007F6840">
        <w:rPr>
          <w:rFonts w:ascii="Angsana New" w:hAnsi="Angsana New" w:cs="Angsana New" w:hint="cs"/>
          <w:cs/>
          <w:lang w:val="en-US"/>
        </w:rPr>
        <w:t>มีนาคม</w:t>
      </w:r>
      <w:r w:rsidR="00CA56FA" w:rsidRPr="007F6840">
        <w:rPr>
          <w:rFonts w:ascii="Angsana New" w:hAnsi="Angsana New" w:cs="Angsana New"/>
          <w:lang w:val="en-US"/>
        </w:rPr>
        <w:t xml:space="preserve"> </w:t>
      </w:r>
      <w:r w:rsidR="00CA56FA" w:rsidRPr="001A0FF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2"/>
        <w:gridCol w:w="958"/>
        <w:gridCol w:w="80"/>
        <w:gridCol w:w="958"/>
        <w:gridCol w:w="127"/>
        <w:gridCol w:w="958"/>
        <w:gridCol w:w="79"/>
        <w:gridCol w:w="958"/>
        <w:gridCol w:w="79"/>
        <w:gridCol w:w="958"/>
        <w:gridCol w:w="79"/>
        <w:gridCol w:w="963"/>
        <w:gridCol w:w="82"/>
        <w:gridCol w:w="963"/>
        <w:gridCol w:w="79"/>
        <w:gridCol w:w="966"/>
      </w:tblGrid>
      <w:tr w:rsidR="009C3AAD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</w:t>
            </w: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9C3AAD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87" w:type="dxa"/>
            <w:gridSpan w:val="15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3AAD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43" w:type="dxa"/>
            <w:gridSpan w:val="3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82" w:type="dxa"/>
            <w:gridSpan w:val="7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9C3AAD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9C3AAD" w:rsidRPr="001A0FF0" w:rsidRDefault="00C07581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80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43" w:type="dxa"/>
            <w:gridSpan w:val="3"/>
            <w:shd w:val="clear" w:color="auto" w:fill="auto"/>
          </w:tcPr>
          <w:p w:rsidR="009C3AAD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7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82" w:type="dxa"/>
            <w:gridSpan w:val="7"/>
            <w:shd w:val="clear" w:color="auto" w:fill="auto"/>
          </w:tcPr>
          <w:p w:rsidR="009C3AAD" w:rsidRPr="001A0FF0" w:rsidRDefault="00C07581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</w:t>
            </w:r>
            <w:r w:rsidR="009C3AAD"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ที่ไม่ใช่เงินสด</w:t>
            </w:r>
          </w:p>
        </w:tc>
        <w:tc>
          <w:tcPr>
            <w:tcW w:w="7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9C3AAD" w:rsidRPr="001A0FF0" w:rsidRDefault="00C07581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7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99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780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412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404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2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C07581" w:rsidP="00C07581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829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272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488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949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448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901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460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628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1050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583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561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895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197</w:t>
            </w:r>
          </w:p>
        </w:tc>
      </w:tr>
      <w:tr w:rsidR="00C07581" w:rsidRPr="001A0FF0" w:rsidTr="00EF69E5">
        <w:trPr>
          <w:trHeight w:val="74"/>
        </w:trPr>
        <w:tc>
          <w:tcPr>
            <w:tcW w:w="1822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8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C07581" w:rsidRPr="001A0FF0" w:rsidRDefault="00C07581" w:rsidP="00C07581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0755A8" w:rsidRPr="001A0FF0" w:rsidRDefault="000755A8" w:rsidP="009C3AA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9"/>
        <w:gridCol w:w="16"/>
        <w:gridCol w:w="939"/>
        <w:gridCol w:w="14"/>
        <w:gridCol w:w="66"/>
        <w:gridCol w:w="29"/>
        <w:gridCol w:w="947"/>
        <w:gridCol w:w="113"/>
        <w:gridCol w:w="947"/>
        <w:gridCol w:w="6"/>
        <w:gridCol w:w="79"/>
        <w:gridCol w:w="28"/>
        <w:gridCol w:w="947"/>
        <w:gridCol w:w="77"/>
        <w:gridCol w:w="947"/>
        <w:gridCol w:w="113"/>
        <w:gridCol w:w="926"/>
        <w:gridCol w:w="76"/>
        <w:gridCol w:w="947"/>
        <w:gridCol w:w="20"/>
        <w:gridCol w:w="83"/>
        <w:gridCol w:w="947"/>
        <w:gridCol w:w="23"/>
      </w:tblGrid>
      <w:tr w:rsidR="009C3AAD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7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3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C3AAD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51" w:type="dxa"/>
            <w:gridSpan w:val="20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3AAD" w:rsidRPr="001A0FF0" w:rsidTr="00671CC1">
        <w:trPr>
          <w:trHeight w:val="74"/>
        </w:trPr>
        <w:tc>
          <w:tcPr>
            <w:tcW w:w="1819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42" w:type="dxa"/>
            <w:gridSpan w:val="5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81" w:type="dxa"/>
            <w:gridSpan w:val="9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70" w:type="dxa"/>
            <w:gridSpan w:val="2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07" w:type="dxa"/>
            <w:gridSpan w:val="3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33" w:type="dxa"/>
            <w:gridSpan w:val="7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7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3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899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511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831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868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680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262</w:t>
            </w: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143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627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956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DD5DC8" w:rsidP="00C07581">
            <w:pPr>
              <w:tabs>
                <w:tab w:val="decimal" w:pos="806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062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067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573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861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878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174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653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369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203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729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933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50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374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684</w:t>
            </w:r>
          </w:p>
        </w:tc>
      </w:tr>
      <w:tr w:rsidR="00C07581" w:rsidRPr="001A0FF0" w:rsidTr="00671CC1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gridSpan w:val="3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C07581" w:rsidRPr="001A0FF0" w:rsidRDefault="00C07581" w:rsidP="00C07581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C07581" w:rsidRPr="001A0FF0" w:rsidRDefault="00C07581" w:rsidP="00C07581">
            <w:pPr>
              <w:tabs>
                <w:tab w:val="decimal" w:pos="852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gridSpan w:val="2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C07581" w:rsidRPr="001A0FF0" w:rsidRDefault="00DD5DC8" w:rsidP="00C07581">
            <w:pPr>
              <w:tabs>
                <w:tab w:val="decimal" w:pos="843"/>
              </w:tabs>
              <w:spacing w:line="28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DD5DC8" w:rsidRDefault="00DD5DC8" w:rsidP="009C3AAD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p w:rsidR="00DD5DC8" w:rsidRDefault="00DD5DC8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4"/>
          <w:szCs w:val="24"/>
          <w:cs/>
        </w:rPr>
      </w:pPr>
      <w:r>
        <w:rPr>
          <w:rFonts w:ascii="Angsana New" w:eastAsia="Times New Roman" w:hAnsi="Angsana New" w:cs="Angsana New"/>
          <w:sz w:val="24"/>
          <w:szCs w:val="24"/>
          <w:cs/>
        </w:rPr>
        <w:br w:type="page"/>
      </w:r>
    </w:p>
    <w:p w:rsidR="009C3AAD" w:rsidRPr="001A0FF0" w:rsidRDefault="009C3AAD" w:rsidP="009C3AAD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3"/>
        <w:gridCol w:w="949"/>
        <w:gridCol w:w="99"/>
        <w:gridCol w:w="874"/>
        <w:gridCol w:w="96"/>
        <w:gridCol w:w="898"/>
        <w:gridCol w:w="87"/>
        <w:gridCol w:w="864"/>
        <w:gridCol w:w="11"/>
        <w:gridCol w:w="70"/>
        <w:gridCol w:w="17"/>
        <w:gridCol w:w="855"/>
        <w:gridCol w:w="9"/>
        <w:gridCol w:w="81"/>
        <w:gridCol w:w="859"/>
        <w:gridCol w:w="87"/>
        <w:gridCol w:w="897"/>
      </w:tblGrid>
      <w:tr w:rsidR="009C3AAD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C3AAD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6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3AAD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C07581"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889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DD5DC8" w:rsidP="00C07581">
            <w:pPr>
              <w:tabs>
                <w:tab w:val="decimal" w:pos="767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268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160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444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157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410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095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2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DD5DC8" w:rsidP="00C07581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671CC1" w:rsidRPr="001A0FF0" w:rsidRDefault="00671CC1" w:rsidP="009C3AAD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4"/>
          <w:szCs w:val="24"/>
          <w:cs/>
        </w:rPr>
      </w:pPr>
    </w:p>
    <w:p w:rsidR="009C3AAD" w:rsidRPr="001A0FF0" w:rsidRDefault="009C3AAD" w:rsidP="009C3AAD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3"/>
        <w:gridCol w:w="949"/>
        <w:gridCol w:w="99"/>
        <w:gridCol w:w="874"/>
        <w:gridCol w:w="96"/>
        <w:gridCol w:w="898"/>
        <w:gridCol w:w="87"/>
        <w:gridCol w:w="864"/>
        <w:gridCol w:w="11"/>
        <w:gridCol w:w="70"/>
        <w:gridCol w:w="17"/>
        <w:gridCol w:w="855"/>
        <w:gridCol w:w="9"/>
        <w:gridCol w:w="81"/>
        <w:gridCol w:w="859"/>
        <w:gridCol w:w="87"/>
        <w:gridCol w:w="897"/>
      </w:tblGrid>
      <w:tr w:rsidR="009C3AAD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1A0FF0" w:rsidRDefault="009C3AAD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1A0FF0" w:rsidRDefault="009C3AAD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C3AAD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1A0FF0" w:rsidRDefault="009C3AAD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6"/>
            <w:shd w:val="clear" w:color="auto" w:fill="auto"/>
          </w:tcPr>
          <w:p w:rsidR="009C3AAD" w:rsidRPr="001A0FF0" w:rsidRDefault="009C3AAD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F41E0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1F41E0" w:rsidRPr="001A0FF0" w:rsidRDefault="001F41E0" w:rsidP="00967B35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1F41E0" w:rsidRPr="001A0FF0" w:rsidRDefault="001F41E0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F41E0" w:rsidRPr="001A0FF0" w:rsidRDefault="001F41E0" w:rsidP="00967B35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1F41E0" w:rsidRPr="001A0FF0" w:rsidRDefault="001F41E0" w:rsidP="00967B35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1F41E0" w:rsidRPr="001A0FF0" w:rsidRDefault="001F41E0" w:rsidP="00967B35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1F41E0" w:rsidRPr="001A0FF0" w:rsidRDefault="001F41E0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1F41E0" w:rsidRPr="001A0FF0" w:rsidRDefault="001F41E0" w:rsidP="00967B35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1F41E0" w:rsidRPr="001A0FF0" w:rsidRDefault="001F41E0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1F41E0" w:rsidRPr="001A0FF0" w:rsidRDefault="001F41E0" w:rsidP="00967B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C07581"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C07581" w:rsidRPr="001A0FF0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DD5DC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A0FF0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C07581" w:rsidP="00C075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C07581" w:rsidRPr="001A0FF0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469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875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tabs>
                <w:tab w:val="decimal" w:pos="767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627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802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247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822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C07581"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793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262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2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143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627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956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DD5DC8" w:rsidP="00C07581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062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  <w:r w:rsidR="00C07581" w:rsidRPr="001A0FF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C07581" w:rsidRPr="001A0F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822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DD5DC8" w:rsidP="00C07581">
            <w:pPr>
              <w:tabs>
                <w:tab w:val="decimal" w:pos="817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07581" w:rsidRPr="001A0FF0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9" w:type="dxa"/>
            <w:shd w:val="clear" w:color="auto" w:fill="auto"/>
          </w:tcPr>
          <w:p w:rsidR="00C07581" w:rsidRPr="001A0FF0" w:rsidRDefault="00DD5DC8" w:rsidP="00C07581">
            <w:pPr>
              <w:spacing w:line="28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C07581" w:rsidRPr="001A0F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C07581" w:rsidRPr="001A0FF0" w:rsidRDefault="00DD5DC8" w:rsidP="00C07581">
            <w:pPr>
              <w:tabs>
                <w:tab w:val="decimal" w:pos="793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6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C07581" w:rsidRPr="001A0FF0" w:rsidRDefault="00C07581" w:rsidP="00C07581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C07581" w:rsidRPr="001A0FF0" w:rsidRDefault="00C07581" w:rsidP="00C07581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C07581" w:rsidRPr="001A0FF0" w:rsidRDefault="00C07581" w:rsidP="00C07581">
            <w:pPr>
              <w:tabs>
                <w:tab w:val="decimal" w:pos="81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DD5DC8"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C07581" w:rsidRPr="001A0FF0" w:rsidRDefault="00C07581" w:rsidP="00C07581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C07581" w:rsidRPr="001A0FF0" w:rsidRDefault="00C07581" w:rsidP="00C07581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C07581" w:rsidRPr="001A0FF0" w:rsidRDefault="00C07581" w:rsidP="00C07581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1A0FF0" w:rsidRDefault="00DD5DC8" w:rsidP="00C07581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C07581" w:rsidRPr="001A0FF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DD5DC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3211F4" w:rsidRPr="001A0FF0" w:rsidRDefault="00DD5DC8" w:rsidP="002C0188">
      <w:pPr>
        <w:spacing w:before="360"/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DD5DC8">
        <w:rPr>
          <w:rFonts w:ascii="Angsana New" w:hAnsi="Angsana New" w:cs="Angsana New"/>
          <w:b/>
          <w:bCs/>
          <w:lang w:val="en-US"/>
        </w:rPr>
        <w:t>5</w:t>
      </w:r>
      <w:r w:rsidR="003211F4" w:rsidRPr="001A0FF0">
        <w:rPr>
          <w:rFonts w:ascii="Angsana New" w:hAnsi="Angsana New" w:cs="Angsana New"/>
          <w:b/>
          <w:bCs/>
          <w:lang w:val="en-US"/>
        </w:rPr>
        <w:t>.</w:t>
      </w:r>
      <w:r w:rsidR="003211F4" w:rsidRPr="001A0FF0">
        <w:rPr>
          <w:rFonts w:ascii="Angsana New" w:hAnsi="Angsana New" w:cs="Angsana New"/>
          <w:b/>
          <w:bCs/>
          <w:lang w:val="en-US"/>
        </w:rPr>
        <w:tab/>
      </w:r>
      <w:r w:rsidR="003211F4" w:rsidRPr="001A0FF0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1A0FF0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1A0FF0" w:rsidRDefault="003211F4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1243C8" w:rsidRPr="001A0FF0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1243C8" w:rsidRPr="001A0FF0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1A0FF0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43C8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243C8" w:rsidRPr="001A0FF0" w:rsidTr="00BA4BFD">
        <w:tc>
          <w:tcPr>
            <w:tcW w:w="3868" w:type="dxa"/>
          </w:tcPr>
          <w:p w:rsidR="001243C8" w:rsidRPr="001A0FF0" w:rsidRDefault="001243C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</w:tcPr>
          <w:p w:rsidR="001243C8" w:rsidRPr="001A0FF0" w:rsidRDefault="00DD5DC8" w:rsidP="005D7F3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</w:p>
        </w:tc>
        <w:tc>
          <w:tcPr>
            <w:tcW w:w="90" w:type="dxa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243C8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1243C8" w:rsidRPr="001A0FF0" w:rsidRDefault="00DD5DC8" w:rsidP="000458B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0458B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1243C8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</w:p>
        </w:tc>
      </w:tr>
      <w:tr w:rsidR="001243C8" w:rsidRPr="001A0FF0" w:rsidTr="00BA4BFD">
        <w:trPr>
          <w:trHeight w:val="360"/>
        </w:trPr>
        <w:tc>
          <w:tcPr>
            <w:tcW w:w="3868" w:type="dxa"/>
            <w:shd w:val="clear" w:color="auto" w:fill="auto"/>
          </w:tcPr>
          <w:p w:rsidR="001243C8" w:rsidRPr="001A0FF0" w:rsidRDefault="001243C8" w:rsidP="00B9323A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1243C8" w:rsidRPr="001A0FF0" w:rsidRDefault="00DD5DC8" w:rsidP="005D7F3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653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243C8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512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884</w:t>
            </w:r>
          </w:p>
        </w:tc>
        <w:tc>
          <w:tcPr>
            <w:tcW w:w="108" w:type="dxa"/>
            <w:shd w:val="clear" w:color="auto" w:fill="auto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1243C8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0458B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  <w:r w:rsidR="000458B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108" w:type="dxa"/>
            <w:shd w:val="clear" w:color="auto" w:fill="auto"/>
          </w:tcPr>
          <w:p w:rsidR="001243C8" w:rsidRPr="001A0FF0" w:rsidRDefault="001243C8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1243C8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1243C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</w:tr>
      <w:tr w:rsidR="0011340A" w:rsidRPr="001A0FF0" w:rsidTr="00BA4BFD">
        <w:trPr>
          <w:trHeight w:val="360"/>
        </w:trPr>
        <w:tc>
          <w:tcPr>
            <w:tcW w:w="3868" w:type="dxa"/>
            <w:shd w:val="clear" w:color="auto" w:fill="auto"/>
          </w:tcPr>
          <w:p w:rsidR="0011340A" w:rsidRPr="001A0FF0" w:rsidRDefault="0011340A" w:rsidP="006B48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shd w:val="clear" w:color="auto" w:fill="auto"/>
          </w:tcPr>
          <w:p w:rsidR="0011340A" w:rsidRPr="001A0FF0" w:rsidRDefault="00DD5DC8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:rsidR="0011340A" w:rsidRPr="001A0FF0" w:rsidRDefault="0011340A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1340A" w:rsidRPr="001A0FF0" w:rsidRDefault="00DD5DC8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</w:p>
        </w:tc>
        <w:tc>
          <w:tcPr>
            <w:tcW w:w="108" w:type="dxa"/>
            <w:shd w:val="clear" w:color="auto" w:fill="auto"/>
          </w:tcPr>
          <w:p w:rsidR="0011340A" w:rsidRPr="001A0FF0" w:rsidRDefault="0011340A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11340A" w:rsidRPr="001A0FF0" w:rsidRDefault="00DD5DC8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188</w:t>
            </w:r>
          </w:p>
        </w:tc>
        <w:tc>
          <w:tcPr>
            <w:tcW w:w="108" w:type="dxa"/>
            <w:shd w:val="clear" w:color="auto" w:fill="auto"/>
          </w:tcPr>
          <w:p w:rsidR="0011340A" w:rsidRPr="001A0FF0" w:rsidRDefault="0011340A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11340A" w:rsidRPr="001A0FF0" w:rsidRDefault="00DD5DC8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</w:p>
        </w:tc>
      </w:tr>
      <w:tr w:rsidR="0011340A" w:rsidRPr="001A0FF0" w:rsidTr="00BA4BFD">
        <w:tc>
          <w:tcPr>
            <w:tcW w:w="3868" w:type="dxa"/>
          </w:tcPr>
          <w:p w:rsidR="0011340A" w:rsidRPr="001A0FF0" w:rsidRDefault="0011340A" w:rsidP="00B9323A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340A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  <w:r w:rsidR="004514F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90" w:type="dxa"/>
          </w:tcPr>
          <w:p w:rsidR="0011340A" w:rsidRPr="001A0FF0" w:rsidRDefault="0011340A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340A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181</w:t>
            </w:r>
          </w:p>
        </w:tc>
        <w:tc>
          <w:tcPr>
            <w:tcW w:w="108" w:type="dxa"/>
          </w:tcPr>
          <w:p w:rsidR="0011340A" w:rsidRPr="001A0FF0" w:rsidRDefault="0011340A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340A" w:rsidRPr="001A0FF0" w:rsidRDefault="00DD5DC8" w:rsidP="004514F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429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601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176</w:t>
            </w:r>
          </w:p>
        </w:tc>
        <w:tc>
          <w:tcPr>
            <w:tcW w:w="108" w:type="dxa"/>
          </w:tcPr>
          <w:p w:rsidR="0011340A" w:rsidRPr="001A0FF0" w:rsidRDefault="0011340A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11340A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818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060</w:t>
            </w:r>
            <w:r w:rsidR="00113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</w:p>
        </w:tc>
      </w:tr>
    </w:tbl>
    <w:p w:rsidR="005E3381" w:rsidRPr="001A0FF0" w:rsidRDefault="005E3381" w:rsidP="00DD1DD5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</w:p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DD1DD5" w:rsidRPr="001A0FF0" w:rsidRDefault="00DD5DC8" w:rsidP="00DD1DD5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6</w:t>
      </w:r>
      <w:r w:rsidR="00DD1DD5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D1DD5" w:rsidRPr="001A0FF0">
        <w:rPr>
          <w:rFonts w:ascii="Angsana New" w:hAnsi="Angsana New" w:cs="Angsana New"/>
          <w:b/>
          <w:bCs/>
          <w:snapToGrid w:val="0"/>
          <w:lang w:val="en-US"/>
        </w:rPr>
        <w:tab/>
      </w:r>
      <w:r w:rsidR="00DD1DD5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90433C" w:rsidRPr="001A0FF0" w:rsidRDefault="00DD1DD5" w:rsidP="0090433C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1A0FF0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DD1DD5" w:rsidRPr="001A0FF0" w:rsidRDefault="00DD1DD5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81"/>
        <w:gridCol w:w="1188"/>
      </w:tblGrid>
      <w:tr w:rsidR="00DD1DD5" w:rsidRPr="001A0FF0" w:rsidTr="00D4373D">
        <w:trPr>
          <w:trHeight w:val="20"/>
        </w:trPr>
        <w:tc>
          <w:tcPr>
            <w:tcW w:w="3870" w:type="dxa"/>
          </w:tcPr>
          <w:p w:rsidR="00DD1DD5" w:rsidRPr="001A0FF0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DD1DD5" w:rsidRPr="001A0FF0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D1DD5" w:rsidRPr="001A0FF0" w:rsidTr="00D4373D">
        <w:trPr>
          <w:trHeight w:val="20"/>
        </w:trPr>
        <w:tc>
          <w:tcPr>
            <w:tcW w:w="3870" w:type="dxa"/>
          </w:tcPr>
          <w:p w:rsidR="00DD1DD5" w:rsidRPr="001A0FF0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1A0FF0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08" w:type="dxa"/>
          </w:tcPr>
          <w:p w:rsidR="00DD1DD5" w:rsidRPr="001A0FF0" w:rsidRDefault="00DD1DD5" w:rsidP="00B9323A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1A0FF0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D1DD5" w:rsidRPr="001A0FF0" w:rsidTr="00D4373D">
        <w:trPr>
          <w:trHeight w:val="20"/>
        </w:trPr>
        <w:tc>
          <w:tcPr>
            <w:tcW w:w="3870" w:type="dxa"/>
          </w:tcPr>
          <w:p w:rsidR="00DD1DD5" w:rsidRPr="001A0FF0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1A0FF0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243C8"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243C8"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="001243C8"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DD5DC8" w:rsidRPr="00DD5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8" w:type="dxa"/>
          </w:tcPr>
          <w:p w:rsidR="00DD1DD5" w:rsidRPr="001A0FF0" w:rsidRDefault="00DD1DD5" w:rsidP="00B9323A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1A0FF0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DD5DC8" w:rsidRPr="00DD5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E819BE" w:rsidRPr="001A0FF0" w:rsidTr="00E819BE">
        <w:trPr>
          <w:trHeight w:val="20"/>
        </w:trPr>
        <w:tc>
          <w:tcPr>
            <w:tcW w:w="3870" w:type="dxa"/>
          </w:tcPr>
          <w:p w:rsidR="00E819BE" w:rsidRPr="001A0FF0" w:rsidRDefault="00E819BE" w:rsidP="00E819BE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108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81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</w:tr>
      <w:tr w:rsidR="00E819BE" w:rsidRPr="001A0FF0" w:rsidTr="00E819BE">
        <w:trPr>
          <w:trHeight w:val="20"/>
        </w:trPr>
        <w:tc>
          <w:tcPr>
            <w:tcW w:w="3870" w:type="dxa"/>
          </w:tcPr>
          <w:p w:rsidR="00E819BE" w:rsidRPr="001A0FF0" w:rsidRDefault="00E819BE" w:rsidP="00E819BE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</w:t>
            </w: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08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81" w:type="dxa"/>
          </w:tcPr>
          <w:p w:rsidR="00E819BE" w:rsidRPr="001A0FF0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1A0FF0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</w:t>
            </w: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ทุนตัดจำหน่าย</w:t>
            </w:r>
          </w:p>
        </w:tc>
      </w:tr>
      <w:tr w:rsidR="00E819BE" w:rsidRPr="001A0FF0" w:rsidTr="00E819BE">
        <w:trPr>
          <w:trHeight w:val="20"/>
        </w:trPr>
        <w:tc>
          <w:tcPr>
            <w:tcW w:w="3870" w:type="dxa"/>
          </w:tcPr>
          <w:p w:rsidR="00E819BE" w:rsidRPr="001A0FF0" w:rsidRDefault="00E819BE" w:rsidP="00E819BE">
            <w:pPr>
              <w:spacing w:line="36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E819BE" w:rsidRPr="001A0FF0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E819BE" w:rsidRPr="001A0FF0" w:rsidRDefault="00E819BE" w:rsidP="00E819BE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1A0FF0" w:rsidRDefault="00E819BE" w:rsidP="00E819BE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E819BE" w:rsidRPr="001A0FF0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1A0FF0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:rsidR="00E819BE" w:rsidRPr="001A0FF0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1A0FF0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07" w:type="dxa"/>
          </w:tcPr>
          <w:p w:rsidR="0018598F" w:rsidRPr="001A0FF0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18598F" w:rsidRPr="001A0FF0" w:rsidRDefault="0018598F" w:rsidP="0018598F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1A0FF0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8598F" w:rsidRPr="001A0FF0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right="-806" w:firstLine="36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1A0F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8598F" w:rsidRPr="001A0FF0" w:rsidRDefault="001859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18598F" w:rsidRPr="001A0FF0" w:rsidRDefault="001859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left="45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</w:t>
            </w:r>
            <w:r w:rsidRPr="001A0F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ลงทุนในหลักทรัพย์เพื่อค้า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08" w:type="dxa"/>
          </w:tcPr>
          <w:p w:rsidR="0018598F" w:rsidRPr="001A0FF0" w:rsidRDefault="0018598F" w:rsidP="0018598F">
            <w:pPr>
              <w:spacing w:line="36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07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18598F" w:rsidRPr="001A0FF0" w:rsidRDefault="0018598F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left="18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107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</w:tcPr>
          <w:p w:rsidR="0018598F" w:rsidRPr="001A0FF0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1A0FF0" w:rsidRDefault="001859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18598F" w:rsidRPr="001A0FF0" w:rsidRDefault="001859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598F" w:rsidRPr="001A0FF0" w:rsidTr="00E819BE">
        <w:trPr>
          <w:trHeight w:val="20"/>
        </w:trPr>
        <w:tc>
          <w:tcPr>
            <w:tcW w:w="3870" w:type="dxa"/>
          </w:tcPr>
          <w:p w:rsidR="0018598F" w:rsidRPr="001A0FF0" w:rsidRDefault="0018598F" w:rsidP="0018598F">
            <w:pPr>
              <w:spacing w:line="360" w:lineRule="exact"/>
              <w:ind w:left="36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1A0FF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17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08" w:type="dxa"/>
          </w:tcPr>
          <w:p w:rsidR="0018598F" w:rsidRPr="001A0FF0" w:rsidRDefault="0018598F" w:rsidP="0018598F">
            <w:pPr>
              <w:spacing w:line="36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81" w:type="dxa"/>
          </w:tcPr>
          <w:p w:rsidR="0018598F" w:rsidRPr="001A0FF0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1A0FF0" w:rsidRDefault="00DD5DC8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</w:tbl>
    <w:p w:rsidR="00DD1DD5" w:rsidRPr="001A0FF0" w:rsidRDefault="00DD1DD5" w:rsidP="00DD1DD5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รายการเคลื่อนไหวของเงินลงทุน</w:t>
      </w:r>
      <w:r w:rsidR="001444C0" w:rsidRPr="001A0FF0">
        <w:rPr>
          <w:rFonts w:ascii="Angsana New" w:hAnsi="Angsana New" w:cs="Angsana New" w:hint="cs"/>
          <w:snapToGrid w:val="0"/>
          <w:cs/>
          <w:lang w:val="en-US"/>
        </w:rPr>
        <w:t>ชั่วคราว</w:t>
      </w:r>
      <w:r w:rsidRPr="001A0FF0">
        <w:rPr>
          <w:rFonts w:ascii="Angsana New" w:hAnsi="Angsana New" w:cs="Angsana New"/>
          <w:snapToGrid w:val="0"/>
          <w:cs/>
          <w:lang w:val="en-US"/>
        </w:rPr>
        <w:t>ที่เกิดขึ้นในระหว่าง</w:t>
      </w:r>
      <w:r w:rsidR="001243C8" w:rsidRPr="001A0FF0">
        <w:rPr>
          <w:rFonts w:ascii="Angsana New" w:hAnsi="Angsana New" w:cs="Angsana New" w:hint="cs"/>
          <w:snapToGrid w:val="0"/>
          <w:cs/>
          <w:lang w:val="en-US"/>
        </w:rPr>
        <w:t>งวดสาม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เดือน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สิ้นสุดวันที่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1243C8" w:rsidRPr="001A0FF0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DD1DD5" w:rsidRPr="001A0FF0" w:rsidRDefault="00DD1DD5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32"/>
        <w:gridCol w:w="1260"/>
        <w:gridCol w:w="270"/>
        <w:gridCol w:w="1260"/>
      </w:tblGrid>
      <w:tr w:rsidR="00792500" w:rsidRPr="001A0FF0" w:rsidTr="0090433C">
        <w:trPr>
          <w:cantSplit/>
        </w:trPr>
        <w:tc>
          <w:tcPr>
            <w:tcW w:w="5832" w:type="dxa"/>
          </w:tcPr>
          <w:p w:rsidR="00792500" w:rsidRPr="001A0FF0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:rsidR="00792500" w:rsidRPr="001A0FF0" w:rsidRDefault="0079250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1243C8" w:rsidRPr="001A0FF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792500" w:rsidRPr="001A0FF0" w:rsidTr="0090433C">
        <w:trPr>
          <w:cantSplit/>
        </w:trPr>
        <w:tc>
          <w:tcPr>
            <w:tcW w:w="5832" w:type="dxa"/>
          </w:tcPr>
          <w:p w:rsidR="00792500" w:rsidRPr="001A0FF0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:rsidR="00792500" w:rsidRPr="001A0FF0" w:rsidRDefault="0079250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792500" w:rsidRPr="001A0FF0" w:rsidTr="0090433C">
        <w:trPr>
          <w:cantSplit/>
        </w:trPr>
        <w:tc>
          <w:tcPr>
            <w:tcW w:w="5832" w:type="dxa"/>
          </w:tcPr>
          <w:p w:rsidR="00792500" w:rsidRPr="001A0FF0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:rsidR="0079250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792500" w:rsidRPr="001A0FF0" w:rsidRDefault="00792500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79250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</w:tr>
      <w:tr w:rsidR="0090433C" w:rsidRPr="001A0FF0" w:rsidTr="0090433C">
        <w:trPr>
          <w:cantSplit/>
        </w:trPr>
        <w:tc>
          <w:tcPr>
            <w:tcW w:w="5832" w:type="dxa"/>
          </w:tcPr>
          <w:p w:rsidR="0090433C" w:rsidRPr="001A0FF0" w:rsidRDefault="0090433C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260" w:type="dxa"/>
          </w:tcPr>
          <w:p w:rsidR="0090433C" w:rsidRPr="001A0FF0" w:rsidRDefault="00DD5DC8" w:rsidP="00B9323A">
            <w:pPr>
              <w:tabs>
                <w:tab w:val="decimal" w:pos="1099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90433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90433C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</w:tcPr>
          <w:p w:rsidR="0090433C" w:rsidRPr="001A0FF0" w:rsidRDefault="0090433C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0433C" w:rsidRPr="001A0FF0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0433C" w:rsidRPr="001A0FF0" w:rsidTr="0090433C">
        <w:trPr>
          <w:cantSplit/>
        </w:trPr>
        <w:tc>
          <w:tcPr>
            <w:tcW w:w="5832" w:type="dxa"/>
          </w:tcPr>
          <w:p w:rsidR="0090433C" w:rsidRPr="001A0FF0" w:rsidRDefault="0090433C" w:rsidP="007B3E55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  <w:r w:rsidR="00DB73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260" w:type="dxa"/>
          </w:tcPr>
          <w:p w:rsidR="0090433C" w:rsidRPr="001A0FF0" w:rsidRDefault="00DD5DC8" w:rsidP="00CA0C0F">
            <w:pPr>
              <w:tabs>
                <w:tab w:val="decimal" w:pos="1099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:rsidR="0090433C" w:rsidRPr="001A0FF0" w:rsidRDefault="0090433C" w:rsidP="00B9323A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0433C" w:rsidRPr="001A0FF0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67B35" w:rsidRPr="001A0FF0" w:rsidTr="0090433C">
        <w:trPr>
          <w:cantSplit/>
        </w:trPr>
        <w:tc>
          <w:tcPr>
            <w:tcW w:w="5832" w:type="dxa"/>
          </w:tcPr>
          <w:p w:rsidR="00967B35" w:rsidRPr="001A0FF0" w:rsidRDefault="00967B35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ยอดซื้อ</w:t>
            </w:r>
            <w:r w:rsidR="00DB7354" w:rsidRPr="00DB73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260" w:type="dxa"/>
          </w:tcPr>
          <w:p w:rsidR="00967B35" w:rsidRPr="001A0FF0" w:rsidRDefault="00DD5DC8" w:rsidP="00B9323A">
            <w:pPr>
              <w:tabs>
                <w:tab w:val="decimal" w:pos="1099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967B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967B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:rsidR="00967B35" w:rsidRPr="001A0FF0" w:rsidRDefault="00967B35" w:rsidP="00B9323A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67B35" w:rsidRPr="001A0FF0" w:rsidRDefault="007B3E55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0433C" w:rsidRPr="001A0FF0" w:rsidTr="0090433C">
        <w:trPr>
          <w:cantSplit/>
        </w:trPr>
        <w:tc>
          <w:tcPr>
            <w:tcW w:w="5832" w:type="dxa"/>
          </w:tcPr>
          <w:p w:rsidR="0090433C" w:rsidRPr="001A0FF0" w:rsidRDefault="0090433C" w:rsidP="00481AE5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</w:t>
            </w:r>
            <w:r w:rsidR="00481AE5" w:rsidRPr="001A0F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</w:tcPr>
          <w:p w:rsidR="0090433C" w:rsidRPr="001A0FF0" w:rsidRDefault="00DD5DC8" w:rsidP="00B9323A">
            <w:pPr>
              <w:tabs>
                <w:tab w:val="decimal" w:pos="1099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</w:tcPr>
          <w:p w:rsidR="0090433C" w:rsidRPr="001A0FF0" w:rsidRDefault="0090433C" w:rsidP="00B9323A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0433C" w:rsidRPr="001A0FF0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0433C" w:rsidRPr="001A0FF0" w:rsidTr="0090433C">
        <w:trPr>
          <w:cantSplit/>
        </w:trPr>
        <w:tc>
          <w:tcPr>
            <w:tcW w:w="5832" w:type="dxa"/>
          </w:tcPr>
          <w:p w:rsidR="0090433C" w:rsidRPr="001A0FF0" w:rsidRDefault="0090433C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433C" w:rsidRPr="001A0FF0" w:rsidRDefault="00DD5DC8" w:rsidP="00CA0C0F">
            <w:pPr>
              <w:tabs>
                <w:tab w:val="decimal" w:pos="1099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  <w:r w:rsidR="00175BE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</w:tcPr>
          <w:p w:rsidR="0090433C" w:rsidRPr="001A0FF0" w:rsidRDefault="0090433C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433C" w:rsidRPr="001A0FF0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225BED" w:rsidRPr="001A0FF0" w:rsidRDefault="00DD5DC8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7</w:t>
      </w:r>
      <w:r w:rsidR="00225BED" w:rsidRPr="001A0FF0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392723" w:rsidRPr="001A0FF0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1A0FF0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1A0FF0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392723" w:rsidRPr="001A0FF0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1A0FF0">
        <w:rPr>
          <w:rFonts w:ascii="Angsana New" w:hAnsi="Angsana New" w:cs="Angsana New"/>
          <w:snapToGrid w:val="0"/>
          <w:cs/>
          <w:lang w:val="en-US"/>
        </w:rPr>
        <w:t>อื่น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DD5DC8" w:rsidRDefault="00225BED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6"/>
          <w:szCs w:val="26"/>
          <w:cs/>
        </w:rPr>
      </w:pPr>
      <w:r w:rsidRPr="00DD5DC8">
        <w:rPr>
          <w:rFonts w:ascii="Angsana New" w:hAnsi="Angsana New" w:cs="Angsana New"/>
          <w:b/>
          <w:bCs/>
          <w:snapToGrid w:val="0"/>
          <w:sz w:val="26"/>
          <w:szCs w:val="26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47"/>
        <w:gridCol w:w="92"/>
        <w:gridCol w:w="1261"/>
        <w:gridCol w:w="92"/>
        <w:gridCol w:w="1172"/>
        <w:gridCol w:w="93"/>
        <w:gridCol w:w="1211"/>
      </w:tblGrid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0" w:type="dxa"/>
            <w:gridSpan w:val="3"/>
          </w:tcPr>
          <w:p w:rsidR="00392284" w:rsidRPr="00DD5DC8" w:rsidRDefault="00392284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6" w:type="dxa"/>
            <w:gridSpan w:val="3"/>
          </w:tcPr>
          <w:p w:rsidR="00392284" w:rsidRPr="00DD5DC8" w:rsidRDefault="00392284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392284" w:rsidRPr="00DD5DC8" w:rsidRDefault="00392284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3" w:type="dxa"/>
          </w:tcPr>
          <w:p w:rsidR="00392284" w:rsidRPr="00DD5DC8" w:rsidRDefault="00392284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392284" w:rsidRPr="00DD5DC8" w:rsidRDefault="00392284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DD5DC8" w:rsidRDefault="00392284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92284" w:rsidRPr="00DD5D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92284" w:rsidRPr="00DD5D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3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92284"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2" w:type="dxa"/>
          </w:tcPr>
          <w:p w:rsidR="00392284" w:rsidRPr="00DD5DC8" w:rsidRDefault="00392284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3" w:type="dxa"/>
          </w:tcPr>
          <w:p w:rsidR="00392284" w:rsidRPr="00DD5DC8" w:rsidRDefault="00392284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392284" w:rsidRPr="00DD5DC8" w:rsidTr="00BA4BFD">
        <w:trPr>
          <w:trHeight w:val="20"/>
        </w:trPr>
        <w:tc>
          <w:tcPr>
            <w:tcW w:w="3600" w:type="dxa"/>
          </w:tcPr>
          <w:p w:rsidR="00392284" w:rsidRPr="00DD5DC8" w:rsidRDefault="00392284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7" w:type="dxa"/>
          </w:tcPr>
          <w:p w:rsidR="00392284" w:rsidRPr="00DD5DC8" w:rsidRDefault="00392284" w:rsidP="00B9323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92284" w:rsidRPr="00DD5DC8" w:rsidRDefault="00392284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92284" w:rsidRPr="00DD5DC8" w:rsidRDefault="00392284" w:rsidP="00B9323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92284" w:rsidRPr="00DD5DC8" w:rsidRDefault="00392284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</w:tcPr>
          <w:p w:rsidR="00392284" w:rsidRPr="00DD5DC8" w:rsidRDefault="00392284" w:rsidP="00B9323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:rsidR="00392284" w:rsidRPr="00DD5DC8" w:rsidRDefault="00392284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92284" w:rsidRPr="00DD5DC8" w:rsidRDefault="00392284" w:rsidP="00B9323A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0458B7" w:rsidRPr="00DD5DC8" w:rsidTr="00BA4BFD">
        <w:trPr>
          <w:trHeight w:val="20"/>
        </w:trPr>
        <w:tc>
          <w:tcPr>
            <w:tcW w:w="3600" w:type="dxa"/>
          </w:tcPr>
          <w:p w:rsidR="000458B7" w:rsidRPr="00DD5DC8" w:rsidRDefault="000458B7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ลูกหนี้การค้า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ใน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</w:tcPr>
          <w:p w:rsidR="000458B7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</w:t>
            </w:r>
            <w:r w:rsidR="00CA0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084</w:t>
            </w:r>
            <w:r w:rsidR="00CA0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604</w:t>
            </w:r>
          </w:p>
        </w:tc>
        <w:tc>
          <w:tcPr>
            <w:tcW w:w="92" w:type="dxa"/>
          </w:tcPr>
          <w:p w:rsidR="000458B7" w:rsidRPr="00DD5DC8" w:rsidRDefault="000458B7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0458B7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0458B7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310</w:t>
            </w:r>
            <w:r w:rsidR="000458B7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2" w:type="dxa"/>
          </w:tcPr>
          <w:p w:rsidR="000458B7" w:rsidRPr="00DD5DC8" w:rsidRDefault="000458B7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458B7" w:rsidRPr="00DD5DC8" w:rsidRDefault="000458B7" w:rsidP="006B484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0458B7" w:rsidRPr="00DD5DC8" w:rsidRDefault="000458B7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0458B7" w:rsidRPr="00DD5DC8" w:rsidRDefault="000458B7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ลูกหนี้ค่างวดที่ถึงกำหนดชำระ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967B35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334</w:t>
            </w:r>
            <w:r w:rsidR="00967B3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418</w:t>
            </w:r>
            <w:r w:rsidR="00967B3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697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1F78C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288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572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890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3218BC" w:rsidP="006B484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3218BC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3218BC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รายได้ครบกำหนดตามสัญญา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3218BC" w:rsidRPr="00DD5DC8" w:rsidRDefault="00967B35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334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418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697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3218BC" w:rsidRPr="00DD5DC8" w:rsidRDefault="003218BC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288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572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890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3218BC" w:rsidRPr="00DD5DC8" w:rsidRDefault="003218BC" w:rsidP="006B484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3218BC" w:rsidRPr="00DD5DC8" w:rsidRDefault="003218BC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3218BC">
        <w:trPr>
          <w:trHeight w:val="20"/>
        </w:trPr>
        <w:tc>
          <w:tcPr>
            <w:tcW w:w="3600" w:type="dxa"/>
          </w:tcPr>
          <w:p w:rsidR="003218BC" w:rsidRPr="00DD5DC8" w:rsidRDefault="003218BC" w:rsidP="00EE33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084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604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310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3218BC" w:rsidRPr="00DD5DC8" w:rsidRDefault="003218BC" w:rsidP="006B4848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3218BC" w:rsidRPr="00DD5DC8" w:rsidRDefault="003218BC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3218BC">
        <w:trPr>
          <w:trHeight w:val="20"/>
        </w:trPr>
        <w:tc>
          <w:tcPr>
            <w:tcW w:w="3600" w:type="dxa"/>
          </w:tcPr>
          <w:p w:rsidR="003218BC" w:rsidRPr="00DD5DC8" w:rsidRDefault="003218BC" w:rsidP="00EE33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หมุนเวียน</w:t>
            </w:r>
            <w:r w:rsidRPr="00DD5DC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3218BC" w:rsidP="00EE3374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DD5DC8" w:rsidRDefault="003218BC" w:rsidP="00EE3374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3218BC" w:rsidP="00EE3374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DD5DC8" w:rsidRDefault="003218BC" w:rsidP="00EE3374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3218BC" w:rsidP="00EE33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:rsidR="003218BC" w:rsidRPr="00DD5DC8" w:rsidRDefault="003218BC" w:rsidP="00EE3374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3218BC" w:rsidP="00EE33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3218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3218BC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14</w:t>
            </w:r>
            <w:r w:rsidR="00133BA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912</w:t>
            </w:r>
            <w:r w:rsidR="00133BA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211</w:t>
            </w:r>
          </w:p>
        </w:tc>
        <w:tc>
          <w:tcPr>
            <w:tcW w:w="92" w:type="dxa"/>
          </w:tcPr>
          <w:p w:rsidR="003218BC" w:rsidRPr="00DD5DC8" w:rsidRDefault="003218BC" w:rsidP="003218BC">
            <w:pPr>
              <w:tabs>
                <w:tab w:val="decimal" w:pos="961"/>
              </w:tabs>
              <w:spacing w:line="360" w:lineRule="exact"/>
              <w:ind w:left="270"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3218BC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96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020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412</w:t>
            </w:r>
          </w:p>
        </w:tc>
        <w:tc>
          <w:tcPr>
            <w:tcW w:w="92" w:type="dxa"/>
          </w:tcPr>
          <w:p w:rsidR="003218BC" w:rsidRPr="00DD5DC8" w:rsidRDefault="003218BC" w:rsidP="003218BC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500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427</w:t>
            </w:r>
          </w:p>
        </w:tc>
        <w:tc>
          <w:tcPr>
            <w:tcW w:w="93" w:type="dxa"/>
          </w:tcPr>
          <w:p w:rsidR="003218BC" w:rsidRPr="00DD5DC8" w:rsidRDefault="003218BC" w:rsidP="003218BC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947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882</w:t>
            </w: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16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269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172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491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434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DD5DC8" w:rsidP="00B9323A">
            <w:pPr>
              <w:tabs>
                <w:tab w:val="decimal" w:pos="108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15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346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เงินมัดจำจ่ายล่วงหน้า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165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472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489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106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340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924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3218BC" w:rsidP="001F78C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3218BC" w:rsidP="001F78C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228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696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881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249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307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801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298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703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23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909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623</w:t>
            </w: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-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บ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ริษัท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3218BC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3218BC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3218BC" w:rsidP="000458B7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3218BC" w:rsidP="00B9323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3218BC" w:rsidRPr="00DD5DC8" w:rsidTr="00BA4BFD">
        <w:trPr>
          <w:trHeight w:val="20"/>
        </w:trPr>
        <w:tc>
          <w:tcPr>
            <w:tcW w:w="3600" w:type="dxa"/>
          </w:tcPr>
          <w:p w:rsidR="003218BC" w:rsidRPr="00DD5DC8" w:rsidRDefault="003218BC" w:rsidP="004C46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(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20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3218BC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3218BC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DD5DC8" w:rsidP="00B9323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77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017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899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DD5DC8" w:rsidP="00B9323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52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159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703</w:t>
            </w:r>
          </w:p>
        </w:tc>
      </w:tr>
      <w:tr w:rsidR="003218BC" w:rsidRPr="00DD5DC8" w:rsidTr="00BA4BFD">
        <w:trPr>
          <w:trHeight w:val="324"/>
        </w:trPr>
        <w:tc>
          <w:tcPr>
            <w:tcW w:w="3600" w:type="dxa"/>
          </w:tcPr>
          <w:p w:rsidR="003218BC" w:rsidRPr="00DD5DC8" w:rsidRDefault="003218BC" w:rsidP="00EE33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ลูกหนี้อื่น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="003278A3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-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บริษัท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3218BC" w:rsidRPr="00DD5DC8" w:rsidRDefault="00DD5DC8" w:rsidP="00EE3374">
            <w:pPr>
              <w:tabs>
                <w:tab w:val="decimal" w:pos="1170"/>
              </w:tabs>
              <w:spacing w:line="36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72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202</w:t>
            </w:r>
          </w:p>
        </w:tc>
        <w:tc>
          <w:tcPr>
            <w:tcW w:w="92" w:type="dxa"/>
          </w:tcPr>
          <w:p w:rsidR="003218BC" w:rsidRPr="00DD5DC8" w:rsidRDefault="003218BC" w:rsidP="00EE3374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DD5DC8" w:rsidRDefault="00DD5DC8" w:rsidP="00EE3374">
            <w:pPr>
              <w:tabs>
                <w:tab w:val="decimal" w:pos="1170"/>
              </w:tabs>
              <w:spacing w:line="36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43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121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756</w:t>
            </w:r>
          </w:p>
        </w:tc>
        <w:tc>
          <w:tcPr>
            <w:tcW w:w="92" w:type="dxa"/>
          </w:tcPr>
          <w:p w:rsidR="003218BC" w:rsidRPr="00DD5DC8" w:rsidRDefault="003218BC" w:rsidP="00EE3374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DD5DC8" w:rsidRDefault="003218BC" w:rsidP="001F78C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3218BC" w:rsidRPr="00DD5DC8" w:rsidRDefault="003218BC" w:rsidP="00EE3374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DD5DC8" w:rsidRDefault="003218BC" w:rsidP="001F78C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DD5DC8" w:rsidTr="003218BC">
        <w:trPr>
          <w:trHeight w:val="20"/>
        </w:trPr>
        <w:tc>
          <w:tcPr>
            <w:tcW w:w="3600" w:type="dxa"/>
          </w:tcPr>
          <w:p w:rsidR="003218BC" w:rsidRPr="00DD5DC8" w:rsidRDefault="003218BC" w:rsidP="00EE33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3"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รวมลูกหนี้การค้าและลูกหนี้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หมุนเวียน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133BA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507</w:t>
            </w:r>
            <w:r w:rsidR="00133BA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635</w:t>
            </w:r>
            <w:r w:rsidR="00133BA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559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3218BC" w:rsidRPr="00DD5DC8" w:rsidRDefault="00DD5DC8" w:rsidP="00B9323A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498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592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685</w:t>
            </w:r>
          </w:p>
        </w:tc>
        <w:tc>
          <w:tcPr>
            <w:tcW w:w="92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8BC" w:rsidRPr="00DD5DC8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100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163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029</w:t>
            </w:r>
          </w:p>
        </w:tc>
        <w:tc>
          <w:tcPr>
            <w:tcW w:w="93" w:type="dxa"/>
          </w:tcPr>
          <w:p w:rsidR="003218BC" w:rsidRPr="00DD5DC8" w:rsidRDefault="003218BC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3218BC" w:rsidRPr="00DD5DC8" w:rsidRDefault="00DD5DC8" w:rsidP="001F78CA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78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037</w:t>
            </w:r>
            <w:r w:rsidR="003218BC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208</w:t>
            </w:r>
          </w:p>
        </w:tc>
      </w:tr>
    </w:tbl>
    <w:p w:rsidR="003211F4" w:rsidRPr="001A0FF0" w:rsidRDefault="00DD5DC8" w:rsidP="00DD5DC8">
      <w:pPr>
        <w:spacing w:before="360"/>
        <w:ind w:left="547" w:hanging="547"/>
        <w:rPr>
          <w:rFonts w:ascii="Angsana New" w:hAnsi="Angsana New" w:cs="Angsana New"/>
          <w:spacing w:val="-8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t>8</w:t>
      </w:r>
      <w:r w:rsidR="003211F4" w:rsidRPr="001A0FF0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1A0FF0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1A0FF0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1A0FF0" w:rsidRDefault="003211F4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1088" w:right="-25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1" w:type="dxa"/>
            <w:gridSpan w:val="3"/>
          </w:tcPr>
          <w:p w:rsidR="005F0708" w:rsidRPr="00DD5DC8" w:rsidRDefault="005F0708" w:rsidP="00DD5DC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</w:tcPr>
          <w:p w:rsidR="005F0708" w:rsidRPr="00DD5DC8" w:rsidRDefault="005F0708" w:rsidP="00DD5DC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DD5DC8" w:rsidRDefault="005F070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F0708" w:rsidRPr="00DD5D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F0708" w:rsidRPr="00DD5D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F0708" w:rsidRPr="00DD5D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F0708" w:rsidRPr="00DD5DC8" w:rsidTr="00BA4BFD">
        <w:tc>
          <w:tcPr>
            <w:tcW w:w="3609" w:type="dxa"/>
          </w:tcPr>
          <w:p w:rsidR="005F0708" w:rsidRPr="00DD5DC8" w:rsidRDefault="005F0708" w:rsidP="00DD5DC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</w:tcPr>
          <w:p w:rsidR="005F0708" w:rsidRPr="00DD5DC8" w:rsidRDefault="005F0708" w:rsidP="00DD5DC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DD5DC8" w:rsidRDefault="00DD5DC8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862C0F" w:rsidRPr="00DD5DC8" w:rsidTr="007B3E55">
        <w:trPr>
          <w:trHeight w:val="270"/>
        </w:trPr>
        <w:tc>
          <w:tcPr>
            <w:tcW w:w="3609" w:type="dxa"/>
          </w:tcPr>
          <w:p w:rsidR="00862C0F" w:rsidRPr="00DD5DC8" w:rsidRDefault="00862C0F" w:rsidP="00DD5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โครงการอิลีเม้นท์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752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862C0F" w:rsidRPr="00DD5DC8" w:rsidRDefault="00DD5DC8" w:rsidP="00DD5DC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752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</w:tr>
      <w:tr w:rsidR="007B3E55" w:rsidRPr="00DD5DC8" w:rsidTr="007B3E55">
        <w:tc>
          <w:tcPr>
            <w:tcW w:w="3609" w:type="dxa"/>
          </w:tcPr>
          <w:p w:rsidR="007B3E55" w:rsidRPr="00DD5DC8" w:rsidRDefault="007B3E55" w:rsidP="00DD5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พระราม 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3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2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:rsidR="007B3E55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564</w:t>
            </w:r>
            <w:r w:rsidR="007B3E5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328</w:t>
            </w:r>
            <w:r w:rsidR="007B3E5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485</w:t>
            </w:r>
          </w:p>
        </w:tc>
        <w:tc>
          <w:tcPr>
            <w:tcW w:w="90" w:type="dxa"/>
          </w:tcPr>
          <w:p w:rsidR="007B3E55" w:rsidRPr="00DD5DC8" w:rsidRDefault="007B3E55" w:rsidP="00DD5DC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:rsidR="007B3E55" w:rsidRPr="00DD5DC8" w:rsidRDefault="007B3E55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7B3E55" w:rsidRPr="00DD5DC8" w:rsidRDefault="007B3E55" w:rsidP="00DD5DC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B3E55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564</w:t>
            </w:r>
            <w:r w:rsidR="007B3E5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328</w:t>
            </w:r>
            <w:r w:rsidR="007B3E55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485</w:t>
            </w:r>
          </w:p>
        </w:tc>
        <w:tc>
          <w:tcPr>
            <w:tcW w:w="90" w:type="dxa"/>
          </w:tcPr>
          <w:p w:rsidR="007B3E55" w:rsidRPr="00DD5DC8" w:rsidRDefault="007B3E55" w:rsidP="00DD5DC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</w:tcPr>
          <w:p w:rsidR="007B3E55" w:rsidRPr="00DD5DC8" w:rsidRDefault="007B3E55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62C0F" w:rsidRPr="00DD5DC8" w:rsidTr="007B3E55">
        <w:trPr>
          <w:trHeight w:val="270"/>
        </w:trPr>
        <w:tc>
          <w:tcPr>
            <w:tcW w:w="3609" w:type="dxa"/>
          </w:tcPr>
          <w:p w:rsidR="00862C0F" w:rsidRPr="00DD5DC8" w:rsidRDefault="00862C0F" w:rsidP="00DD5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โครงการเจ้าพระยา เอสเตท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DD5DC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3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497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473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863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862C0F" w:rsidRPr="00DD5DC8" w:rsidRDefault="00DD5DC8" w:rsidP="00DD5DC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775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521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2C0F" w:rsidRPr="00DD5DC8" w:rsidRDefault="00862C0F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862C0F" w:rsidRPr="00DD5DC8" w:rsidRDefault="00862C0F" w:rsidP="00DD5DC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62C0F" w:rsidRPr="00DD5DC8" w:rsidTr="00BA4BFD">
        <w:tc>
          <w:tcPr>
            <w:tcW w:w="3609" w:type="dxa"/>
          </w:tcPr>
          <w:p w:rsidR="00862C0F" w:rsidRPr="00DD5DC8" w:rsidRDefault="00862C0F" w:rsidP="00DD5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180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862C0F" w:rsidRPr="00DD5DC8" w:rsidRDefault="00862C0F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DD5DC8" w:rsidRDefault="00862C0F" w:rsidP="00DD5DC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62C0F" w:rsidRPr="00DD5DC8" w:rsidRDefault="00862C0F" w:rsidP="00DD5DC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DD5DC8" w:rsidRDefault="00862C0F" w:rsidP="00DD5DC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2C0F" w:rsidRPr="00DD5DC8" w:rsidRDefault="00862C0F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862C0F" w:rsidRPr="00DD5DC8" w:rsidRDefault="00862C0F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862C0F" w:rsidRPr="00DD5DC8" w:rsidTr="00BA4BFD">
        <w:tc>
          <w:tcPr>
            <w:tcW w:w="3609" w:type="dxa"/>
          </w:tcPr>
          <w:p w:rsidR="00862C0F" w:rsidRPr="00DD5DC8" w:rsidRDefault="00862C0F" w:rsidP="00DD5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9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ก่อสร้างและสาธารณูปโภค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075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555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335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62C0F" w:rsidRPr="00DD5DC8" w:rsidRDefault="00DD5DC8" w:rsidP="00DD5DC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792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756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254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578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081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472</w:t>
            </w:r>
          </w:p>
        </w:tc>
        <w:tc>
          <w:tcPr>
            <w:tcW w:w="90" w:type="dxa"/>
          </w:tcPr>
          <w:p w:rsidR="00862C0F" w:rsidRPr="00DD5DC8" w:rsidRDefault="00862C0F" w:rsidP="00DD5DC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62C0F" w:rsidRPr="00DD5DC8" w:rsidRDefault="00DD5DC8" w:rsidP="00DD5DC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</w:tr>
    </w:tbl>
    <w:p w:rsidR="00DD5DC8" w:rsidRDefault="00DD5DC8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9B2082" w:rsidRPr="001A0FF0" w:rsidRDefault="00DD5DC8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9B2082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9B2082" w:rsidRPr="001A0FF0">
        <w:rPr>
          <w:rFonts w:ascii="Angsana New" w:hAnsi="Angsana New" w:cs="Angsana New"/>
          <w:snapToGrid w:val="0"/>
          <w:lang w:val="en-US"/>
        </w:rPr>
        <w:tab/>
      </w:r>
      <w:r w:rsidR="009B2082" w:rsidRPr="001A0FF0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1A0FF0" w:rsidRDefault="009B2082" w:rsidP="005F0708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2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66"/>
        <w:gridCol w:w="153"/>
        <w:gridCol w:w="1366"/>
      </w:tblGrid>
      <w:tr w:rsidR="00667945" w:rsidRPr="001A0FF0" w:rsidTr="00792500">
        <w:tc>
          <w:tcPr>
            <w:tcW w:w="5337" w:type="dxa"/>
          </w:tcPr>
          <w:p w:rsidR="00667945" w:rsidRPr="001A0FF0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1A0FF0" w:rsidRDefault="00667945" w:rsidP="00B9323A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1A0F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7945" w:rsidRPr="001A0FF0" w:rsidTr="00792500">
        <w:tc>
          <w:tcPr>
            <w:tcW w:w="5337" w:type="dxa"/>
          </w:tcPr>
          <w:p w:rsidR="00667945" w:rsidRPr="001A0FF0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1A0FF0" w:rsidRDefault="00667945" w:rsidP="00B9323A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1A0FF0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667945" w:rsidRPr="001A0FF0" w:rsidTr="00792500">
        <w:tc>
          <w:tcPr>
            <w:tcW w:w="5337" w:type="dxa"/>
          </w:tcPr>
          <w:p w:rsidR="00667945" w:rsidRPr="001A0FF0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53" w:type="dxa"/>
          </w:tcPr>
          <w:p w:rsidR="00667945" w:rsidRPr="001A0FF0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A0FF0" w:rsidTr="00792500">
        <w:tc>
          <w:tcPr>
            <w:tcW w:w="5337" w:type="dxa"/>
          </w:tcPr>
          <w:p w:rsidR="00D1766D" w:rsidRPr="001A0FF0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3" w:type="dxa"/>
          </w:tcPr>
          <w:p w:rsidR="00D1766D" w:rsidRPr="001A0FF0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A0FF0" w:rsidTr="00792500">
        <w:tc>
          <w:tcPr>
            <w:tcW w:w="5337" w:type="dxa"/>
          </w:tcPr>
          <w:p w:rsidR="00D1766D" w:rsidRPr="001A0FF0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D1766D" w:rsidRPr="001A0FF0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1A0FF0" w:rsidTr="00792500">
        <w:tc>
          <w:tcPr>
            <w:tcW w:w="5337" w:type="dxa"/>
          </w:tcPr>
          <w:p w:rsidR="00D1766D" w:rsidRPr="001A0FF0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F070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F0708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" w:type="dxa"/>
          </w:tcPr>
          <w:p w:rsidR="00D1766D" w:rsidRPr="001A0FF0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1A0FF0" w:rsidTr="00792500">
        <w:tc>
          <w:tcPr>
            <w:tcW w:w="5337" w:type="dxa"/>
          </w:tcPr>
          <w:p w:rsidR="00D1766D" w:rsidRPr="001A0FF0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D1766D" w:rsidRPr="001A0FF0" w:rsidRDefault="00D1766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198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087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tabs>
                <w:tab w:val="left" w:pos="342"/>
              </w:tabs>
              <w:spacing w:line="36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881</w:t>
            </w:r>
            <w:r w:rsidR="00862C0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660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1A0FF0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1A0FF0">
              <w:rPr>
                <w:rFonts w:ascii="Angsana New" w:hAnsi="Angsana New" w:cs="Angsana New"/>
                <w:szCs w:val="28"/>
              </w:rPr>
              <w:tab/>
            </w:r>
            <w:r w:rsidRPr="001A0FF0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</w:t>
            </w:r>
            <w:r w:rsidRPr="001A0FF0">
              <w:rPr>
                <w:rFonts w:ascii="Angsana New" w:hAnsi="Angsana New" w:cs="Angsana New" w:hint="cs"/>
                <w:szCs w:val="28"/>
                <w:cs/>
                <w:lang w:val="th-TH"/>
              </w:rPr>
              <w:t>ต้นทุน</w:t>
            </w:r>
          </w:p>
        </w:tc>
        <w:tc>
          <w:tcPr>
            <w:tcW w:w="1366" w:type="dxa"/>
            <w:vAlign w:val="bottom"/>
          </w:tcPr>
          <w:p w:rsidR="005F0708" w:rsidRPr="001A0FF0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1A0FF0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1A0FF0">
              <w:rPr>
                <w:rFonts w:ascii="Angsana New" w:hAnsi="Angsana New" w:cs="Angsana New" w:hint="cs"/>
                <w:szCs w:val="28"/>
                <w:cs/>
                <w:lang w:val="th-TH"/>
              </w:rPr>
              <w:t>ในการจัดจำหน่าย</w:t>
            </w:r>
            <w:r w:rsidRPr="001A0FF0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1A0FF0" w:rsidRDefault="00862C0F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1A0FF0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708" w:rsidRPr="001A0FF0" w:rsidTr="00792500">
        <w:tc>
          <w:tcPr>
            <w:tcW w:w="5337" w:type="dxa"/>
          </w:tcPr>
          <w:p w:rsidR="005F0708" w:rsidRPr="001A0FF0" w:rsidRDefault="005F0708" w:rsidP="00B9323A">
            <w:pPr>
              <w:tabs>
                <w:tab w:val="left" w:pos="710"/>
              </w:tabs>
              <w:spacing w:line="36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13</w:t>
            </w:r>
            <w:r w:rsidR="00862C0F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752</w:t>
            </w:r>
            <w:r w:rsidR="00862C0F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1A0FF0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708" w:rsidRPr="001A0FF0" w:rsidRDefault="00DD5DC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5F0708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</w:tr>
    </w:tbl>
    <w:p w:rsidR="007B3E55" w:rsidRPr="001A0FF0" w:rsidRDefault="00DD5DC8" w:rsidP="007B3E55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8</w:t>
      </w:r>
      <w:r w:rsidR="007B3E55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7B3E55" w:rsidRPr="001A0FF0">
        <w:rPr>
          <w:rFonts w:ascii="Angsana New" w:hAnsi="Angsana New" w:cs="Angsana New"/>
          <w:snapToGrid w:val="0"/>
          <w:lang w:val="en-US"/>
        </w:rPr>
        <w:tab/>
      </w:r>
      <w:r w:rsidR="007B3E55" w:rsidRPr="001A0FF0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</w:t>
      </w:r>
      <w:r w:rsidR="007B3E55" w:rsidRPr="001A0FF0">
        <w:rPr>
          <w:rFonts w:ascii="Angsana New" w:hAnsi="Angsana New" w:cs="Angsana New" w:hint="cs"/>
          <w:spacing w:val="-6"/>
          <w:cs/>
          <w:lang w:val="en-US"/>
        </w:rPr>
        <w:t xml:space="preserve">พระราม </w:t>
      </w:r>
      <w:r w:rsidRPr="00DD5DC8">
        <w:rPr>
          <w:rFonts w:ascii="Angsana New" w:hAnsi="Angsana New" w:cs="Angsana New"/>
          <w:spacing w:val="-6"/>
          <w:lang w:val="en-US"/>
        </w:rPr>
        <w:t>3</w:t>
      </w:r>
      <w:r w:rsidR="007B3E55" w:rsidRPr="001A0FF0">
        <w:rPr>
          <w:rFonts w:ascii="Angsana New" w:hAnsi="Angsana New" w:cs="Angsana New"/>
          <w:spacing w:val="-6"/>
          <w:cs/>
          <w:lang w:val="en-US"/>
        </w:rPr>
        <w:t xml:space="preserve"> ประกอบด้วย</w:t>
      </w:r>
    </w:p>
    <w:p w:rsidR="007B3E55" w:rsidRPr="001A0FF0" w:rsidRDefault="007B3E55" w:rsidP="007B3E55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03EAD" w:rsidRPr="001A0FF0" w:rsidTr="00B645A0">
        <w:tc>
          <w:tcPr>
            <w:tcW w:w="5310" w:type="dxa"/>
          </w:tcPr>
          <w:p w:rsidR="00103EAD" w:rsidRPr="001A0FF0" w:rsidRDefault="00103EAD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103EAD" w:rsidRPr="001A0FF0" w:rsidRDefault="00103EAD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209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504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tabs>
                <w:tab w:val="left" w:pos="342"/>
              </w:tabs>
              <w:spacing w:line="32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tabs>
                <w:tab w:val="left" w:pos="342"/>
              </w:tabs>
              <w:spacing w:line="32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1A0FF0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7B3E55" w:rsidRPr="001A0FF0" w:rsidRDefault="007B3E55" w:rsidP="007B3E55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บริษัทได้จดจำนอง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ที่ดินของโครงการพระราม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3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ข้างต้นซึ่งมีมูลค่าตามบัญชี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552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21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ล้านบาท 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B645A0" w:rsidRPr="001A0FF0">
        <w:rPr>
          <w:rFonts w:ascii="Angsana New" w:hAnsi="Angsana New" w:cs="Angsana New" w:hint="cs"/>
          <w:snapToGrid w:val="0"/>
          <w:cs/>
          <w:lang w:val="en-US"/>
        </w:rPr>
        <w:t>ระยะยาวของบริษัท</w:t>
      </w:r>
      <w:r w:rsidRPr="001A0FF0">
        <w:rPr>
          <w:rFonts w:ascii="Angsana New" w:hAnsi="Angsana New" w:cs="Angsana New"/>
          <w:snapToGrid w:val="0"/>
          <w:lang w:val="en-US"/>
        </w:rPr>
        <w:t xml:space="preserve"> (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ดูหมายเหตุข้อ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17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1</w:t>
      </w:r>
      <w:r w:rsidRPr="001A0FF0">
        <w:rPr>
          <w:rFonts w:ascii="Angsana New" w:hAnsi="Angsana New" w:cs="Angsana New"/>
          <w:snapToGrid w:val="0"/>
          <w:lang w:val="en-US"/>
        </w:rPr>
        <w:t>)</w:t>
      </w:r>
    </w:p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lang w:val="en-US"/>
        </w:rPr>
        <w:br w:type="page"/>
      </w:r>
    </w:p>
    <w:p w:rsidR="007B3E55" w:rsidRPr="001A0FF0" w:rsidRDefault="00DD5DC8" w:rsidP="007B3E55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7B3E55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3</w:t>
      </w:r>
      <w:r w:rsidR="007B3E55" w:rsidRPr="001A0FF0">
        <w:rPr>
          <w:rFonts w:ascii="Angsana New" w:hAnsi="Angsana New" w:cs="Angsana New"/>
          <w:snapToGrid w:val="0"/>
          <w:lang w:val="en-US"/>
        </w:rPr>
        <w:tab/>
      </w:r>
      <w:r w:rsidR="007B3E55" w:rsidRPr="001A0FF0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7B3E55" w:rsidRPr="001A0FF0" w:rsidRDefault="007B3E55" w:rsidP="007B3E55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1A0FF0" w:rsidRDefault="00DD5DC8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653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409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757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148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167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1A0FF0" w:rsidRDefault="00DD5DC8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869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843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204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3E55" w:rsidRPr="001A0FF0" w:rsidRDefault="00DD5DC8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</w:p>
        </w:tc>
      </w:tr>
      <w:tr w:rsidR="007B3E55" w:rsidRPr="001A0FF0" w:rsidTr="007B3E55">
        <w:tc>
          <w:tcPr>
            <w:tcW w:w="5310" w:type="dxa"/>
          </w:tcPr>
          <w:p w:rsidR="007B3E55" w:rsidRPr="001A0FF0" w:rsidRDefault="007B3E55" w:rsidP="007B3E55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1A0FF0" w:rsidRDefault="00DD5DC8" w:rsidP="007B3E55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1A0FF0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1A0FF0" w:rsidRDefault="00DD5DC8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7B3E5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</w:tr>
    </w:tbl>
    <w:p w:rsidR="007B3E55" w:rsidRPr="001A0FF0" w:rsidRDefault="007B3E55" w:rsidP="007B3E55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1A0FF0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1A0FF0">
        <w:rPr>
          <w:rFonts w:ascii="Angsana New" w:hAnsi="Angsana New" w:cs="Angsana New"/>
          <w:snapToGrid w:val="0"/>
          <w:lang w:val="en-US"/>
        </w:rPr>
        <w:t xml:space="preserve"> (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DD5DC8" w:rsidRPr="00DD5DC8">
        <w:rPr>
          <w:rFonts w:ascii="Angsana New" w:hAnsi="Angsana New" w:cs="Angsana New"/>
          <w:snapToGrid w:val="0"/>
          <w:lang w:val="en-US"/>
        </w:rPr>
        <w:t>16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1</w:t>
      </w:r>
      <w:r w:rsidRPr="001A0FF0">
        <w:rPr>
          <w:rFonts w:ascii="Angsana New" w:hAnsi="Angsana New" w:cs="Angsana New"/>
          <w:snapToGrid w:val="0"/>
          <w:lang w:val="en-US"/>
        </w:rPr>
        <w:t>)</w:t>
      </w:r>
    </w:p>
    <w:p w:rsidR="006D249E" w:rsidRPr="001A0FF0" w:rsidRDefault="00DD5DC8" w:rsidP="004B5544">
      <w:pPr>
        <w:spacing w:before="24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6D249E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6D249E" w:rsidRPr="001A0FF0">
        <w:rPr>
          <w:rFonts w:ascii="Angsana New" w:hAnsi="Angsana New" w:cs="Angsana New"/>
          <w:b/>
          <w:bCs/>
          <w:snapToGrid w:val="0"/>
          <w:lang w:val="en-US"/>
        </w:rPr>
        <w:tab/>
      </w:r>
      <w:r w:rsidR="00F977B9">
        <w:rPr>
          <w:rFonts w:ascii="Angsana New" w:hAnsi="Angsana New" w:cs="Angsana New" w:hint="cs"/>
          <w:b/>
          <w:bCs/>
          <w:cs/>
        </w:rPr>
        <w:t>ต้นทุนในการได้มาซึ่งสัญญาที่ทำกับลูกค้า</w:t>
      </w:r>
    </w:p>
    <w:p w:rsidR="00F10AE1" w:rsidRPr="001A0FF0" w:rsidRDefault="00F977B9" w:rsidP="00F10AE1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F977B9">
        <w:rPr>
          <w:rFonts w:ascii="Angsana New" w:hAnsi="Angsana New" w:cs="Angsana New"/>
          <w:snapToGrid w:val="0"/>
          <w:cs/>
          <w:lang w:val="en-US"/>
        </w:rPr>
        <w:t>ต้นทุนในการได้มาซึ่งสัญญาที่ทำกับลูกค้า</w:t>
      </w:r>
      <w:r w:rsidR="00F10AE1" w:rsidRPr="001A0FF0">
        <w:rPr>
          <w:rFonts w:ascii="Angsana New" w:hAnsi="Angsana New" w:cs="Angsana New" w:hint="cs"/>
          <w:snapToGrid w:val="0"/>
          <w:cs/>
          <w:lang w:val="en-US"/>
        </w:rPr>
        <w:t xml:space="preserve"> ประกอบด้วย</w:t>
      </w:r>
    </w:p>
    <w:p w:rsidR="00F10AE1" w:rsidRPr="001A0FF0" w:rsidRDefault="00F10AE1" w:rsidP="00F10AE1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1350"/>
        <w:gridCol w:w="90"/>
        <w:gridCol w:w="90"/>
      </w:tblGrid>
      <w:tr w:rsidR="00F10AE1" w:rsidRPr="001A0FF0" w:rsidTr="00334756">
        <w:tc>
          <w:tcPr>
            <w:tcW w:w="7380" w:type="dxa"/>
          </w:tcPr>
          <w:p w:rsidR="00F10AE1" w:rsidRPr="001A0FF0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F10AE1" w:rsidRPr="001A0FF0" w:rsidRDefault="00F10AE1" w:rsidP="00334756">
            <w:pPr>
              <w:spacing w:line="340" w:lineRule="exact"/>
              <w:ind w:right="1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0AE1" w:rsidRPr="001A0FF0" w:rsidTr="00334756">
        <w:tc>
          <w:tcPr>
            <w:tcW w:w="7380" w:type="dxa"/>
          </w:tcPr>
          <w:p w:rsidR="00F10AE1" w:rsidRPr="001A0FF0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1A0FF0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10AE1" w:rsidRPr="001A0FF0" w:rsidTr="00334756">
        <w:tc>
          <w:tcPr>
            <w:tcW w:w="7380" w:type="dxa"/>
          </w:tcPr>
          <w:p w:rsidR="00F10AE1" w:rsidRPr="001A0FF0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1A0FF0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10AE1" w:rsidRPr="001A0FF0" w:rsidTr="00334756">
        <w:tc>
          <w:tcPr>
            <w:tcW w:w="7380" w:type="dxa"/>
          </w:tcPr>
          <w:p w:rsidR="00F10AE1" w:rsidRPr="001A0FF0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1A0FF0" w:rsidRDefault="00DD5DC8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F10AE1" w:rsidRPr="001A0FF0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10AE1" w:rsidRPr="001A0FF0" w:rsidTr="00334756">
        <w:tc>
          <w:tcPr>
            <w:tcW w:w="7380" w:type="dxa"/>
          </w:tcPr>
          <w:p w:rsidR="00F10AE1" w:rsidRPr="001A0FF0" w:rsidRDefault="00F10AE1" w:rsidP="000755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10AE1" w:rsidRPr="001A0FF0" w:rsidRDefault="00F10AE1" w:rsidP="000755A8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F10AE1" w:rsidRPr="001A0FF0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F10AE1" w:rsidRPr="001A0FF0" w:rsidRDefault="00F10AE1" w:rsidP="000755A8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1A0FF0" w:rsidTr="00334756">
        <w:tc>
          <w:tcPr>
            <w:tcW w:w="7380" w:type="dxa"/>
          </w:tcPr>
          <w:p w:rsidR="00F977B9" w:rsidRPr="00DE3D16" w:rsidRDefault="00DE3D16" w:rsidP="00DB73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  <w:cs/>
              </w:rPr>
              <w:t>ยอด</w:t>
            </w:r>
            <w:r>
              <w:rPr>
                <w:rFonts w:ascii="Angsana New" w:hAnsi="Angsana New" w:cs="Angsana New" w:hint="cs"/>
                <w:szCs w:val="28"/>
                <w:cs/>
              </w:rPr>
              <w:t>ต้นงวด</w:t>
            </w:r>
            <w:r w:rsidR="00334756">
              <w:rPr>
                <w:rFonts w:ascii="Angsana New" w:hAnsi="Angsana New" w:cs="Angsana New"/>
                <w:szCs w:val="28"/>
              </w:rPr>
              <w:t xml:space="preserve"> </w:t>
            </w:r>
            <w:r w:rsidR="00334756">
              <w:rPr>
                <w:rFonts w:ascii="Angsana New" w:hAnsi="Angsana New" w:cs="Angsana New" w:hint="cs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Cs w:val="28"/>
              </w:rPr>
              <w:t>1</w:t>
            </w:r>
            <w:r w:rsidR="00334756">
              <w:rPr>
                <w:rFonts w:ascii="Angsana New" w:hAnsi="Angsana New" w:cs="Angsana New"/>
                <w:szCs w:val="28"/>
              </w:rPr>
              <w:t xml:space="preserve"> </w:t>
            </w:r>
            <w:r w:rsidR="00334756">
              <w:rPr>
                <w:rFonts w:ascii="Angsana New" w:hAnsi="Angsana New" w:cs="Angsana New" w:hint="cs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szCs w:val="28"/>
                <w:cs/>
              </w:rPr>
              <w:t xml:space="preserve">(ดูหมายเหตุข้อ </w:t>
            </w:r>
            <w:r w:rsidR="00DD5DC8" w:rsidRPr="00DD5DC8">
              <w:rPr>
                <w:rFonts w:ascii="Angsana New" w:hAnsi="Angsana New" w:cs="Angsana New"/>
                <w:szCs w:val="28"/>
              </w:rPr>
              <w:t>2</w:t>
            </w:r>
            <w:r>
              <w:rPr>
                <w:rFonts w:ascii="Angsana New" w:hAnsi="Angsana New" w:cs="Angsana New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zCs w:val="28"/>
              </w:rPr>
              <w:t>7</w:t>
            </w:r>
            <w:r>
              <w:rPr>
                <w:rFonts w:ascii="Angsana New" w:hAnsi="Angsana New" w:cs="Angsana New" w:hint="cs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F977B9" w:rsidRPr="001A0FF0" w:rsidRDefault="00DD5DC8" w:rsidP="00F977B9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977B9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  <w:r w:rsidR="00F977B9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DD5DC8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1A0FF0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F977B9" w:rsidRPr="001A0FF0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1A0FF0" w:rsidTr="00334756">
        <w:tc>
          <w:tcPr>
            <w:tcW w:w="7380" w:type="dxa"/>
          </w:tcPr>
          <w:p w:rsidR="00F977B9" w:rsidRPr="001A0FF0" w:rsidRDefault="00F977B9" w:rsidP="00F977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977B9" w:rsidRPr="001A0FF0" w:rsidRDefault="00DD5DC8" w:rsidP="00F977B9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F977B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F977B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092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1A0FF0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F977B9" w:rsidRPr="001A0FF0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1A0FF0" w:rsidTr="00334756">
        <w:tc>
          <w:tcPr>
            <w:tcW w:w="7380" w:type="dxa"/>
          </w:tcPr>
          <w:p w:rsidR="00F977B9" w:rsidRPr="001A0FF0" w:rsidRDefault="00F977B9" w:rsidP="00DB73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F3246">
              <w:rPr>
                <w:rFonts w:ascii="Angsana New" w:hAnsi="Angsana New" w:cs="Angsana New"/>
                <w:snapToGrid w:val="0"/>
                <w:szCs w:val="28"/>
                <w:cs/>
              </w:rPr>
              <w:t>ย</w:t>
            </w:r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อด</w:t>
            </w:r>
            <w:r w:rsidR="009D1612">
              <w:rPr>
                <w:rFonts w:ascii="Angsana New" w:hAnsi="Angsana New" w:cs="Angsana New" w:hint="cs"/>
                <w:snapToGrid w:val="0"/>
                <w:szCs w:val="28"/>
                <w:cs/>
              </w:rPr>
              <w:t>คงเหลือ</w:t>
            </w:r>
            <w:r w:rsidR="00DE3D16">
              <w:rPr>
                <w:rFonts w:ascii="Angsana New" w:hAnsi="Angsana New" w:cs="Angsana New"/>
                <w:szCs w:val="28"/>
                <w:cs/>
              </w:rPr>
              <w:t>ปลาย</w:t>
            </w:r>
            <w:r w:rsidR="00DE3D16">
              <w:rPr>
                <w:rFonts w:ascii="Angsana New" w:hAnsi="Angsana New" w:cs="Angsana New" w:hint="cs"/>
                <w:szCs w:val="28"/>
                <w:cs/>
              </w:rPr>
              <w:t>งวด</w:t>
            </w:r>
            <w:r w:rsidR="00334756">
              <w:rPr>
                <w:rFonts w:ascii="Angsana New" w:hAnsi="Angsana New" w:cs="Angsana New"/>
                <w:szCs w:val="28"/>
              </w:rPr>
              <w:t xml:space="preserve"> </w:t>
            </w:r>
            <w:r w:rsidR="00334756">
              <w:rPr>
                <w:rFonts w:ascii="Angsana New" w:hAnsi="Angsana New" w:cs="Angsana New" w:hint="cs"/>
                <w:szCs w:val="28"/>
                <w:cs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szCs w:val="28"/>
              </w:rPr>
              <w:t>31</w:t>
            </w:r>
            <w:r w:rsidR="00334756">
              <w:rPr>
                <w:rFonts w:ascii="Angsana New" w:hAnsi="Angsana New" w:cs="Angsana New"/>
                <w:szCs w:val="28"/>
              </w:rPr>
              <w:t xml:space="preserve"> </w:t>
            </w:r>
            <w:r w:rsidR="00DB7354">
              <w:rPr>
                <w:rFonts w:ascii="Angsana New" w:hAnsi="Angsana New" w:cs="Angsana New" w:hint="cs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7B9" w:rsidRPr="001A0FF0" w:rsidRDefault="00DD5DC8" w:rsidP="00F977B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333</w:t>
            </w:r>
            <w:r w:rsidR="00F977B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856</w:t>
            </w:r>
            <w:r w:rsidR="00F977B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481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1A0FF0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F977B9" w:rsidRPr="001A0FF0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</w:tbl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s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82F65" w:rsidRPr="001A0FF0" w:rsidRDefault="00DD5DC8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582F65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1A0FF0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1A0FF0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1A0FF0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4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1A0FF0" w:rsidTr="00D06AA9">
        <w:tc>
          <w:tcPr>
            <w:tcW w:w="3984" w:type="dxa"/>
          </w:tcPr>
          <w:p w:rsidR="00667945" w:rsidRPr="001A0FF0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1A0FF0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1A0FF0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1A0FF0" w:rsidTr="00667945">
        <w:tc>
          <w:tcPr>
            <w:tcW w:w="3984" w:type="dxa"/>
          </w:tcPr>
          <w:p w:rsidR="00667945" w:rsidRPr="001A0FF0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1A0FF0" w:rsidTr="00667945">
        <w:tc>
          <w:tcPr>
            <w:tcW w:w="3984" w:type="dxa"/>
          </w:tcPr>
          <w:p w:rsidR="00667945" w:rsidRPr="001A0FF0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1A0FF0" w:rsidTr="00667945">
        <w:tc>
          <w:tcPr>
            <w:tcW w:w="3984" w:type="dxa"/>
          </w:tcPr>
          <w:p w:rsidR="00667945" w:rsidRPr="001A0FF0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1A0FF0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1A0FF0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A4BFD" w:rsidRPr="001A0FF0" w:rsidTr="00667945">
        <w:tc>
          <w:tcPr>
            <w:tcW w:w="3984" w:type="dxa"/>
          </w:tcPr>
          <w:p w:rsidR="00BA4BFD" w:rsidRPr="001A0FF0" w:rsidRDefault="00BA4BF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A4BF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A4BFD" w:rsidRPr="001A0FF0" w:rsidTr="00667945">
        <w:tc>
          <w:tcPr>
            <w:tcW w:w="3984" w:type="dxa"/>
          </w:tcPr>
          <w:p w:rsidR="00BA4BFD" w:rsidRPr="001A0FF0" w:rsidRDefault="00BA4BFD" w:rsidP="00B9323A">
            <w:pPr>
              <w:spacing w:line="36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7E8" w:rsidRPr="001A0FF0" w:rsidTr="009D1612">
        <w:trPr>
          <w:trHeight w:val="270"/>
        </w:trPr>
        <w:tc>
          <w:tcPr>
            <w:tcW w:w="3984" w:type="dxa"/>
          </w:tcPr>
          <w:p w:rsidR="007B37E8" w:rsidRPr="001A0FF0" w:rsidRDefault="007B37E8" w:rsidP="009D16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:rsidR="007B37E8" w:rsidRPr="001A0FF0" w:rsidRDefault="007B37E8" w:rsidP="009D161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1A0FF0" w:rsidRDefault="007B37E8" w:rsidP="009D1612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7B37E8" w:rsidRPr="001A0FF0" w:rsidRDefault="007B37E8" w:rsidP="009D161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1A0FF0" w:rsidRDefault="007B37E8" w:rsidP="009D161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7B37E8" w:rsidRPr="001A0FF0" w:rsidRDefault="007B37E8" w:rsidP="009D1612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1A0FF0" w:rsidRDefault="007B37E8" w:rsidP="009D1612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7B37E8" w:rsidRPr="001A0FF0" w:rsidRDefault="007B37E8" w:rsidP="009D1612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A4BFD" w:rsidRPr="001A0FF0" w:rsidTr="00BA4BFD">
        <w:trPr>
          <w:trHeight w:val="270"/>
        </w:trPr>
        <w:tc>
          <w:tcPr>
            <w:tcW w:w="3984" w:type="dxa"/>
          </w:tcPr>
          <w:p w:rsidR="00BA4BFD" w:rsidRPr="001A0FF0" w:rsidRDefault="00BA4BFD" w:rsidP="007B37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-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บริษัทที่เกี่ยวข้องกัน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pacing w:val="-12"/>
                <w:szCs w:val="28"/>
              </w:rPr>
              <w:t>20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1A0FF0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59" w:type="dxa"/>
            <w:vAlign w:val="bottom"/>
          </w:tcPr>
          <w:p w:rsidR="00BA4BFD" w:rsidRPr="001A0FF0" w:rsidRDefault="00312DF1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BA4BF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1A0FF0" w:rsidRDefault="00DD5DC8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289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090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</w:tr>
      <w:tr w:rsidR="00BA4BFD" w:rsidRPr="001A0FF0" w:rsidTr="00BA4BFD">
        <w:trPr>
          <w:trHeight w:val="270"/>
        </w:trPr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877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1A0FF0" w:rsidRDefault="00DD5DC8" w:rsidP="00EF7443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755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873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</w:p>
        </w:tc>
      </w:tr>
      <w:tr w:rsidR="00BA4BFD" w:rsidRPr="001A0FF0" w:rsidTr="00BA4BFD"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439</w:t>
            </w:r>
            <w:r w:rsidR="00312DF1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826</w:t>
            </w:r>
            <w:r w:rsidR="00312DF1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841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345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1A0FF0" w:rsidRDefault="00DD5DC8" w:rsidP="00AE6337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164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tabs>
                <w:tab w:val="decimal" w:pos="972"/>
              </w:tabs>
              <w:spacing w:line="36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BA4BFD" w:rsidRPr="001A0FF0" w:rsidRDefault="00BA4BF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A4BFD" w:rsidRPr="001A0FF0" w:rsidTr="00BA4BFD"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43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779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462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1A0FF0" w:rsidRDefault="00AE6337" w:rsidP="00EF744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tabs>
                <w:tab w:val="decimal" w:pos="972"/>
              </w:tabs>
              <w:spacing w:line="36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BA4BFD" w:rsidRPr="001A0FF0" w:rsidRDefault="00BA4BF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A4BFD" w:rsidRPr="001A0FF0" w:rsidTr="00BA4BFD"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  <w:r w:rsidR="00312DF1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1A0FF0" w:rsidRDefault="00DD5DC8" w:rsidP="00EF7443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tabs>
                <w:tab w:val="decimal" w:pos="972"/>
              </w:tabs>
              <w:spacing w:line="36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BA4BFD" w:rsidRPr="001A0FF0" w:rsidRDefault="00DD5DC8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</w:p>
        </w:tc>
      </w:tr>
      <w:tr w:rsidR="00BA4BFD" w:rsidRPr="001A0FF0" w:rsidTr="00BA4BFD"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BA4BFD" w:rsidRPr="001A0FF0" w:rsidRDefault="00DD5DC8" w:rsidP="00312DF1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50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515</w:t>
            </w:r>
            <w:r w:rsidR="00312DF1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948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998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BA4BFD" w:rsidRPr="001A0FF0" w:rsidRDefault="00DD5DC8" w:rsidP="00EF7443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098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547</w:t>
            </w:r>
          </w:p>
        </w:tc>
      </w:tr>
      <w:tr w:rsidR="00BA4BFD" w:rsidRPr="001A0FF0" w:rsidTr="00BA4BFD">
        <w:tc>
          <w:tcPr>
            <w:tcW w:w="3984" w:type="dxa"/>
          </w:tcPr>
          <w:p w:rsidR="00BA4BFD" w:rsidRPr="001A0FF0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565</w:t>
            </w:r>
            <w:r w:rsidR="00312DF1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  <w:r w:rsidR="00312DF1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892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BA4BF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BA4BFD" w:rsidRPr="001A0FF0" w:rsidRDefault="00DD5DC8" w:rsidP="00EF7443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AE6337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</w:p>
        </w:tc>
        <w:tc>
          <w:tcPr>
            <w:tcW w:w="89" w:type="dxa"/>
          </w:tcPr>
          <w:p w:rsidR="00BA4BFD" w:rsidRPr="001A0FF0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4BFD" w:rsidRPr="001A0FF0" w:rsidRDefault="00DD5DC8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359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858</w:t>
            </w:r>
            <w:r w:rsidR="00BA4BF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</w:p>
        </w:tc>
      </w:tr>
    </w:tbl>
    <w:p w:rsidR="003211F4" w:rsidRPr="001A0FF0" w:rsidRDefault="00DD5DC8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3211F4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1A0FF0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1A0FF0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1A0FF0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170"/>
      </w:tblGrid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B645A0" w:rsidRPr="001A0FF0" w:rsidRDefault="00B645A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1A0FF0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645A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45A0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645A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45A0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9323A">
            <w:pPr>
              <w:spacing w:line="36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645A0" w:rsidRPr="001A0FF0" w:rsidTr="00B645A0">
        <w:trPr>
          <w:trHeight w:val="270"/>
        </w:trPr>
        <w:tc>
          <w:tcPr>
            <w:tcW w:w="6300" w:type="dxa"/>
          </w:tcPr>
          <w:p w:rsidR="00B645A0" w:rsidRPr="001A0FF0" w:rsidRDefault="00B645A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645A0" w:rsidRPr="001A0FF0" w:rsidRDefault="00B645A0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645A0" w:rsidRPr="001A0FF0" w:rsidRDefault="00B645A0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645A0" w:rsidRPr="001A0FF0" w:rsidTr="00B645A0">
        <w:trPr>
          <w:trHeight w:val="270"/>
        </w:trPr>
        <w:tc>
          <w:tcPr>
            <w:tcW w:w="6300" w:type="dxa"/>
          </w:tcPr>
          <w:p w:rsidR="00B645A0" w:rsidRPr="001A0FF0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เงินฝากธนาคารที่ใช้เป็นหลักประกันสำหรับบริการรับชำระเงิน</w:t>
            </w:r>
          </w:p>
        </w:tc>
        <w:tc>
          <w:tcPr>
            <w:tcW w:w="1260" w:type="dxa"/>
            <w:vAlign w:val="bottom"/>
          </w:tcPr>
          <w:p w:rsidR="00B645A0" w:rsidRPr="001A0FF0" w:rsidRDefault="00DD5DC8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645A0" w:rsidRPr="001A0FF0" w:rsidRDefault="00DD5DC8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เงินฝากธนาคารที่ใช้เป็นหลักประกันการชำระเงินตามสัญญาก่อสร้าง</w:t>
            </w:r>
          </w:p>
        </w:tc>
        <w:tc>
          <w:tcPr>
            <w:tcW w:w="1260" w:type="dxa"/>
          </w:tcPr>
          <w:p w:rsidR="00B645A0" w:rsidRPr="001A0FF0" w:rsidRDefault="00B645A0" w:rsidP="00B645A0">
            <w:pPr>
              <w:spacing w:line="36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645A0" w:rsidRPr="001A0FF0" w:rsidRDefault="00B645A0" w:rsidP="00B645A0">
            <w:pPr>
              <w:spacing w:line="36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</w:rPr>
              <w:t>(Escrow Account)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:rsidR="00B645A0" w:rsidRPr="001A0FF0" w:rsidRDefault="00DD5DC8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793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645A0" w:rsidRPr="001A0FF0" w:rsidRDefault="00DD5DC8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707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</w:tr>
      <w:tr w:rsidR="00B645A0" w:rsidRPr="001A0FF0" w:rsidTr="00B645A0">
        <w:tc>
          <w:tcPr>
            <w:tcW w:w="6300" w:type="dxa"/>
          </w:tcPr>
          <w:p w:rsidR="00B645A0" w:rsidRPr="001A0FF0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5A0" w:rsidRPr="001A0FF0" w:rsidRDefault="00DD5DC8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  <w:tc>
          <w:tcPr>
            <w:tcW w:w="90" w:type="dxa"/>
          </w:tcPr>
          <w:p w:rsidR="00B645A0" w:rsidRPr="001A0FF0" w:rsidRDefault="00B645A0" w:rsidP="00B645A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5A0" w:rsidRPr="001A0FF0" w:rsidRDefault="00DD5DC8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912</w:t>
            </w:r>
            <w:r w:rsidR="00B645A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</w:p>
        </w:tc>
      </w:tr>
    </w:tbl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C6B19" w:rsidRPr="001A0FF0" w:rsidRDefault="00DD5DC8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12</w:t>
      </w:r>
      <w:r w:rsidR="005C6B19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1A0FF0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1A0FF0" w:rsidRDefault="005C6B19" w:rsidP="005C6B19">
      <w:pPr>
        <w:ind w:left="547" w:hanging="7"/>
        <w:rPr>
          <w:rFonts w:ascii="Angsana New" w:hAnsi="Angsana New" w:cs="Angsana New"/>
          <w:snapToGrid w:val="0"/>
          <w:cs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C6B19" w:rsidRPr="001A0FF0" w:rsidRDefault="005C6B19" w:rsidP="005C6B19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7"/>
        <w:gridCol w:w="1146"/>
        <w:gridCol w:w="90"/>
        <w:gridCol w:w="1146"/>
        <w:gridCol w:w="90"/>
        <w:gridCol w:w="20"/>
        <w:gridCol w:w="1146"/>
        <w:gridCol w:w="99"/>
        <w:gridCol w:w="1146"/>
      </w:tblGrid>
      <w:tr w:rsidR="00663860" w:rsidRPr="001A0FF0" w:rsidTr="00D06AA9">
        <w:tc>
          <w:tcPr>
            <w:tcW w:w="3937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3" w:type="dxa"/>
            <w:gridSpan w:val="8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63860" w:rsidRPr="001A0FF0" w:rsidTr="00D06AA9">
        <w:tc>
          <w:tcPr>
            <w:tcW w:w="3937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10" w:type="dxa"/>
            <w:gridSpan w:val="2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1A0FF0" w:rsidTr="00D06AA9">
        <w:tc>
          <w:tcPr>
            <w:tcW w:w="3937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63860" w:rsidRPr="001A0FF0" w:rsidTr="00663860">
        <w:tc>
          <w:tcPr>
            <w:tcW w:w="3937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10" w:type="dxa"/>
            <w:gridSpan w:val="2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63860" w:rsidRPr="001A0FF0" w:rsidTr="00663860">
        <w:tc>
          <w:tcPr>
            <w:tcW w:w="3937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110" w:type="dxa"/>
            <w:gridSpan w:val="2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63860" w:rsidRPr="001A0FF0" w:rsidTr="00663860">
        <w:tc>
          <w:tcPr>
            <w:tcW w:w="3937" w:type="dxa"/>
          </w:tcPr>
          <w:p w:rsidR="00663860" w:rsidRPr="001A0FF0" w:rsidRDefault="0066386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46" w:type="dxa"/>
          </w:tcPr>
          <w:p w:rsidR="00663860" w:rsidRPr="001A0FF0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3860" w:rsidRPr="001A0FF0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663860" w:rsidRPr="001A0FF0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1A0FF0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1A0FF0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1A0FF0" w:rsidTr="00663860">
        <w:tc>
          <w:tcPr>
            <w:tcW w:w="3937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46" w:type="dxa"/>
          </w:tcPr>
          <w:p w:rsidR="009536AD" w:rsidRPr="001A0FF0" w:rsidRDefault="00DD5DC8" w:rsidP="00EF7443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550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55040A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142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347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10" w:type="dxa"/>
            <w:gridSpan w:val="2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</w:p>
        </w:tc>
      </w:tr>
      <w:tr w:rsidR="009536AD" w:rsidRPr="001A0FF0" w:rsidTr="00663860">
        <w:trPr>
          <w:trHeight w:val="297"/>
        </w:trPr>
        <w:tc>
          <w:tcPr>
            <w:tcW w:w="3937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46" w:type="dxa"/>
          </w:tcPr>
          <w:p w:rsidR="009536AD" w:rsidRPr="001A0FF0" w:rsidRDefault="0055040A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0B0C23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040</w:t>
            </w:r>
            <w:r w:rsidR="000B0C23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</w:p>
        </w:tc>
        <w:tc>
          <w:tcPr>
            <w:tcW w:w="110" w:type="dxa"/>
            <w:gridSpan w:val="2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</w:tr>
      <w:tr w:rsidR="009536AD" w:rsidRPr="001A0FF0" w:rsidTr="00663860">
        <w:trPr>
          <w:trHeight w:val="135"/>
        </w:trPr>
        <w:tc>
          <w:tcPr>
            <w:tcW w:w="3937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9536AD" w:rsidRPr="001A0FF0" w:rsidTr="00663860">
        <w:tc>
          <w:tcPr>
            <w:tcW w:w="3937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ขาดทุนที่ยังไม่เกิดขึ้นจากการปรับมูลค่า</w:t>
            </w:r>
          </w:p>
        </w:tc>
        <w:tc>
          <w:tcPr>
            <w:tcW w:w="1146" w:type="dxa"/>
          </w:tcPr>
          <w:p w:rsidR="009536AD" w:rsidRPr="001A0FF0" w:rsidRDefault="008F7390" w:rsidP="00B9323A">
            <w:pPr>
              <w:spacing w:line="360" w:lineRule="exact"/>
              <w:ind w:left="-94" w:right="2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8F7390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gridSpan w:val="2"/>
          </w:tcPr>
          <w:p w:rsidR="009536AD" w:rsidRPr="001A0FF0" w:rsidRDefault="009536AD" w:rsidP="00B9323A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536AD" w:rsidRPr="001A0FF0" w:rsidTr="00663860">
        <w:tc>
          <w:tcPr>
            <w:tcW w:w="3937" w:type="dxa"/>
          </w:tcPr>
          <w:p w:rsidR="009536AD" w:rsidRPr="001A0FF0" w:rsidRDefault="009536AD" w:rsidP="00B9323A">
            <w:pPr>
              <w:spacing w:line="36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รวมเงินลงทุนเผื่อขาย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9536AD" w:rsidRPr="001A0FF0" w:rsidRDefault="00DD5DC8" w:rsidP="00A7134B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207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207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  <w:r w:rsidR="008F739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</w:p>
        </w:tc>
        <w:tc>
          <w:tcPr>
            <w:tcW w:w="110" w:type="dxa"/>
            <w:gridSpan w:val="2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</w:tbl>
    <w:p w:rsidR="003211F4" w:rsidRPr="001A0FF0" w:rsidRDefault="003211F4" w:rsidP="00B9323A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>รายการเคลื่อนไหวของเงินลงทุนเผ</w:t>
      </w:r>
      <w:r w:rsidR="002D23C9" w:rsidRPr="001A0FF0">
        <w:rPr>
          <w:rFonts w:ascii="Angsana New" w:hAnsi="Angsana New" w:cs="Angsana New"/>
          <w:snapToGrid w:val="0"/>
          <w:spacing w:val="-4"/>
          <w:cs/>
          <w:lang w:val="en-US"/>
        </w:rPr>
        <w:t>ื่อขายที่เกิดขึ้นในระหว่างงวด</w:t>
      </w:r>
      <w:r w:rsidR="009536AD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สาม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เดือนสิ้นสุดวันที่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9536AD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536AD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มีดังนี้</w:t>
      </w:r>
    </w:p>
    <w:p w:rsidR="003211F4" w:rsidRPr="001A0FF0" w:rsidRDefault="003211F4" w:rsidP="00663860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06"/>
        <w:gridCol w:w="1344"/>
        <w:gridCol w:w="283"/>
        <w:gridCol w:w="1344"/>
      </w:tblGrid>
      <w:tr w:rsidR="00663860" w:rsidRPr="001A0FF0" w:rsidTr="00663860">
        <w:trPr>
          <w:cantSplit/>
        </w:trPr>
        <w:tc>
          <w:tcPr>
            <w:tcW w:w="5706" w:type="dxa"/>
          </w:tcPr>
          <w:p w:rsidR="00663860" w:rsidRPr="001A0FF0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63860" w:rsidRPr="001A0FF0" w:rsidTr="00663860">
        <w:trPr>
          <w:cantSplit/>
        </w:trPr>
        <w:tc>
          <w:tcPr>
            <w:tcW w:w="5706" w:type="dxa"/>
          </w:tcPr>
          <w:p w:rsidR="00663860" w:rsidRPr="001A0FF0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1A0FF0" w:rsidTr="00663860">
        <w:trPr>
          <w:cantSplit/>
        </w:trPr>
        <w:tc>
          <w:tcPr>
            <w:tcW w:w="5706" w:type="dxa"/>
          </w:tcPr>
          <w:p w:rsidR="00663860" w:rsidRPr="001A0FF0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4" w:type="dxa"/>
          </w:tcPr>
          <w:p w:rsidR="0066386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3" w:type="dxa"/>
          </w:tcPr>
          <w:p w:rsidR="00663860" w:rsidRPr="001A0FF0" w:rsidRDefault="00663860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9536AD" w:rsidRPr="001A0FF0" w:rsidTr="00663860">
        <w:trPr>
          <w:cantSplit/>
        </w:trPr>
        <w:tc>
          <w:tcPr>
            <w:tcW w:w="5706" w:type="dxa"/>
          </w:tcPr>
          <w:p w:rsidR="009536AD" w:rsidRPr="001A0FF0" w:rsidRDefault="009536AD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44" w:type="dxa"/>
          </w:tcPr>
          <w:p w:rsidR="009536AD" w:rsidRPr="001A0FF0" w:rsidRDefault="00DD5DC8" w:rsidP="00B9323A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283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9536AD" w:rsidRPr="001A0FF0" w:rsidRDefault="00DD5DC8" w:rsidP="00B9323A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  <w:tr w:rsidR="009536AD" w:rsidRPr="001A0FF0" w:rsidTr="00663860">
        <w:trPr>
          <w:cantSplit/>
        </w:trPr>
        <w:tc>
          <w:tcPr>
            <w:tcW w:w="5706" w:type="dxa"/>
          </w:tcPr>
          <w:p w:rsidR="009536AD" w:rsidRPr="001A0FF0" w:rsidRDefault="00801BFF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ตัดจำหน่ายเงินลงทุนเผื่อขาย</w:t>
            </w:r>
          </w:p>
        </w:tc>
        <w:tc>
          <w:tcPr>
            <w:tcW w:w="1344" w:type="dxa"/>
          </w:tcPr>
          <w:p w:rsidR="009536AD" w:rsidRPr="001A0FF0" w:rsidRDefault="00845C6E" w:rsidP="00A7134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9536AD" w:rsidRPr="001A0FF0" w:rsidRDefault="009536AD" w:rsidP="00B9323A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01BFF" w:rsidRPr="001A0FF0" w:rsidTr="00663860">
        <w:trPr>
          <w:cantSplit/>
        </w:trPr>
        <w:tc>
          <w:tcPr>
            <w:tcW w:w="5706" w:type="dxa"/>
          </w:tcPr>
          <w:p w:rsidR="00801BFF" w:rsidRPr="001A0FF0" w:rsidRDefault="00801BFF" w:rsidP="00801BF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เงินสดรับจากการลดมูลค่าหน่วย</w:t>
            </w:r>
            <w:r w:rsidRPr="001A0FF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ทรัสต์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344" w:type="dxa"/>
          </w:tcPr>
          <w:p w:rsidR="00801BFF" w:rsidRPr="001A0FF0" w:rsidRDefault="00845C6E" w:rsidP="00801BF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801BFF" w:rsidRPr="001A0FF0" w:rsidRDefault="00801BFF" w:rsidP="00801BF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801BFF" w:rsidRPr="001A0FF0" w:rsidRDefault="00801BFF" w:rsidP="00801BF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01BFF" w:rsidRPr="001A0FF0" w:rsidTr="00663860">
        <w:trPr>
          <w:cantSplit/>
        </w:trPr>
        <w:tc>
          <w:tcPr>
            <w:tcW w:w="5706" w:type="dxa"/>
          </w:tcPr>
          <w:p w:rsidR="00801BFF" w:rsidRPr="001A0FF0" w:rsidRDefault="00801BFF" w:rsidP="00801BF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44" w:type="dxa"/>
          </w:tcPr>
          <w:p w:rsidR="00801BFF" w:rsidRPr="001A0FF0" w:rsidRDefault="00845C6E" w:rsidP="00801BF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648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801BFF" w:rsidRPr="001A0FF0" w:rsidRDefault="00801BFF" w:rsidP="00801BF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801BFF" w:rsidRPr="001A0FF0" w:rsidRDefault="00801BFF" w:rsidP="00801BF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168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01BFF" w:rsidRPr="001A0FF0" w:rsidTr="00663860">
        <w:trPr>
          <w:cantSplit/>
        </w:trPr>
        <w:tc>
          <w:tcPr>
            <w:tcW w:w="5706" w:type="dxa"/>
          </w:tcPr>
          <w:p w:rsidR="00801BFF" w:rsidRPr="001A0FF0" w:rsidRDefault="00801BFF" w:rsidP="00801BF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801BFF" w:rsidRPr="001A0FF0" w:rsidRDefault="00DD5DC8" w:rsidP="00801BF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207</w:t>
            </w:r>
            <w:r w:rsidR="00845C6E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  <w:r w:rsidR="00845C6E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</w:p>
        </w:tc>
        <w:tc>
          <w:tcPr>
            <w:tcW w:w="283" w:type="dxa"/>
          </w:tcPr>
          <w:p w:rsidR="00801BFF" w:rsidRPr="001A0FF0" w:rsidRDefault="00801BFF" w:rsidP="00801BF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801BFF" w:rsidRPr="001A0FF0" w:rsidRDefault="00DD5DC8" w:rsidP="00801BF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801BF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801BF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</w:p>
        </w:tc>
      </w:tr>
    </w:tbl>
    <w:p w:rsidR="00336E19" w:rsidRPr="001A0FF0" w:rsidRDefault="00336E19" w:rsidP="008A29CD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8A522B" w:rsidRPr="001A0FF0" w:rsidRDefault="008A522B" w:rsidP="00915D4B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lang w:val="en-US"/>
        </w:rPr>
        <w:t>31</w:t>
      </w:r>
      <w:r w:rsidR="003774B6" w:rsidRPr="001A0FF0">
        <w:rPr>
          <w:rFonts w:ascii="Angsana New" w:hAnsi="Angsana New" w:cs="Angsana New"/>
          <w:lang w:val="en-US"/>
        </w:rPr>
        <w:t xml:space="preserve"> </w:t>
      </w:r>
      <w:r w:rsidR="009536AD" w:rsidRPr="001A0FF0">
        <w:rPr>
          <w:rFonts w:ascii="Angsana New" w:hAnsi="Angsana New" w:cs="Angsana New" w:hint="cs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lang w:val="en-US"/>
        </w:rPr>
        <w:t>2562</w:t>
      </w:r>
      <w:r w:rsidRPr="001A0FF0">
        <w:rPr>
          <w:rFonts w:ascii="Angsana New" w:hAnsi="Angsana New" w:cs="Angsana New"/>
          <w:lang w:val="en-US"/>
        </w:rPr>
        <w:t xml:space="preserve"> </w:t>
      </w:r>
      <w:r w:rsidR="009536AD" w:rsidRPr="001A0FF0">
        <w:rPr>
          <w:rFonts w:ascii="Angsana New" w:hAnsi="Angsana New" w:cs="Angsana New" w:hint="cs"/>
          <w:cs/>
          <w:lang w:val="en-US"/>
        </w:rPr>
        <w:t>และ</w:t>
      </w:r>
      <w:r w:rsidR="009536AD" w:rsidRPr="001A0FF0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="009536AD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9536AD" w:rsidRPr="001A0FF0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="009536AD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9536AD" w:rsidRPr="001A0FF0">
        <w:rPr>
          <w:rFonts w:ascii="Angsana New" w:hAnsi="Angsana New" w:cs="Angsana New" w:hint="cs"/>
          <w:snapToGrid w:val="0"/>
          <w:cs/>
          <w:lang w:val="en-US"/>
        </w:rPr>
        <w:t>บริษัทได้จำนำเงินลงทุนในหุ้นสามัญบางส่วนและ</w:t>
      </w:r>
      <w:r w:rsidR="009536AD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>เงินลงทุนในหน่วยทรัสต์ทั้งหมดจำนวน</w:t>
      </w:r>
      <w:r w:rsidR="009536AD"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197</w:t>
      </w:r>
      <w:r w:rsidR="005F13EA" w:rsidRPr="001A0FF0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85</w:t>
      </w:r>
      <w:r w:rsidR="009536AD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และ 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209</w:t>
      </w:r>
      <w:r w:rsidR="009536AD" w:rsidRPr="001A0FF0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70</w:t>
      </w:r>
      <w:r w:rsidR="009536AD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ตามลำดับ</w:t>
      </w:r>
      <w:r w:rsidR="009536AD"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536AD" w:rsidRPr="001A0FF0">
        <w:rPr>
          <w:rFonts w:ascii="Angsana New" w:hAnsi="Angsana New" w:cs="Angsana New"/>
          <w:snapToGrid w:val="0"/>
          <w:spacing w:val="-8"/>
          <w:cs/>
          <w:lang w:val="en-US"/>
        </w:rPr>
        <w:t>เพื่อเป็นหลักทรัพย์</w:t>
      </w:r>
      <w:r w:rsidR="009536AD" w:rsidRPr="001A0FF0">
        <w:rPr>
          <w:rFonts w:ascii="Angsana New" w:hAnsi="Angsana New" w:cs="Angsana New"/>
          <w:snapToGrid w:val="0"/>
          <w:cs/>
          <w:lang w:val="en-US"/>
        </w:rPr>
        <w:t>ค้ำประกัน</w:t>
      </w:r>
      <w:r w:rsidR="009536AD" w:rsidRPr="001A0FF0">
        <w:rPr>
          <w:rFonts w:ascii="Angsana New" w:hAnsi="Angsana New" w:cs="Angsana New" w:hint="cs"/>
          <w:snapToGrid w:val="0"/>
          <w:cs/>
          <w:lang w:val="en-US"/>
        </w:rPr>
        <w:t>การออกหุ้นกู้ระยะยาว</w:t>
      </w:r>
      <w:r w:rsidR="009536AD"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>(ดูหมายเหตุข้อ</w:t>
      </w:r>
      <w:r w:rsidRPr="001A0FF0">
        <w:rPr>
          <w:rFonts w:ascii="Angsana New" w:hAnsi="Angsana New" w:cs="Angsana New"/>
          <w:lang w:val="en-US"/>
        </w:rPr>
        <w:t xml:space="preserve"> </w:t>
      </w:r>
      <w:r w:rsidR="00DD5DC8" w:rsidRPr="00DD5DC8">
        <w:rPr>
          <w:rFonts w:ascii="Angsana New" w:hAnsi="Angsana New" w:cs="Angsana New"/>
          <w:lang w:val="en-US"/>
        </w:rPr>
        <w:t>17</w:t>
      </w:r>
      <w:r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1</w:t>
      </w:r>
      <w:r w:rsidR="007C6F19" w:rsidRPr="001A0FF0">
        <w:rPr>
          <w:rFonts w:ascii="Angsana New" w:hAnsi="Angsana New" w:cs="Angsana New"/>
          <w:lang w:val="en-US"/>
        </w:rPr>
        <w:t xml:space="preserve"> </w:t>
      </w:r>
      <w:r w:rsidR="007C6F19" w:rsidRPr="001A0FF0">
        <w:rPr>
          <w:rFonts w:ascii="Angsana New" w:hAnsi="Angsana New" w:cs="Angsana New" w:hint="cs"/>
          <w:cs/>
          <w:lang w:val="en-US"/>
        </w:rPr>
        <w:t xml:space="preserve">และข้อ </w:t>
      </w:r>
      <w:r w:rsidR="00DD5DC8" w:rsidRPr="00DD5DC8">
        <w:rPr>
          <w:rFonts w:ascii="Angsana New" w:hAnsi="Angsana New" w:cs="Angsana New"/>
          <w:lang w:val="en-US"/>
        </w:rPr>
        <w:t>17</w:t>
      </w:r>
      <w:r w:rsidR="007C6F19"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2</w:t>
      </w:r>
      <w:r w:rsidRPr="001A0FF0">
        <w:rPr>
          <w:rFonts w:ascii="Angsana New" w:hAnsi="Angsana New" w:cs="Angsana New"/>
          <w:cs/>
          <w:lang w:val="en-US"/>
        </w:rPr>
        <w:t>)</w:t>
      </w:r>
      <w:r w:rsidR="00915D4B" w:rsidRPr="001A0FF0">
        <w:rPr>
          <w:rFonts w:ascii="Angsana New" w:hAnsi="Angsana New" w:cs="Angsana New"/>
          <w:lang w:val="en-US"/>
        </w:rPr>
        <w:t xml:space="preserve"> </w:t>
      </w:r>
    </w:p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9720B8" w:rsidRPr="001A0FF0" w:rsidRDefault="00DD5DC8" w:rsidP="009720B8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13</w:t>
      </w:r>
      <w:r w:rsidR="009720B8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1A0FF0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1A0FF0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4479A9" w:rsidRPr="001A0FF0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1A0FF0">
        <w:rPr>
          <w:rFonts w:ascii="Angsana New" w:hAnsi="Angsana New" w:cs="Angsana New"/>
          <w:b/>
          <w:bCs/>
          <w:cs/>
        </w:rPr>
        <w:t>อื่น</w:t>
      </w:r>
    </w:p>
    <w:p w:rsidR="009720B8" w:rsidRPr="001A0FF0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1A0FF0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4479A9" w:rsidRPr="001A0FF0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1A0FF0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1A0FF0" w:rsidRDefault="00F97633" w:rsidP="00663860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1A0FF0" w:rsidTr="00D06AA9">
        <w:tc>
          <w:tcPr>
            <w:tcW w:w="4066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1A0FF0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1A0FF0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1A0FF0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1A0FF0" w:rsidTr="00663860">
        <w:tc>
          <w:tcPr>
            <w:tcW w:w="4066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1A0FF0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1A0FF0" w:rsidTr="00663860">
        <w:tc>
          <w:tcPr>
            <w:tcW w:w="4066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1A0FF0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1A0FF0" w:rsidTr="00663860">
        <w:tc>
          <w:tcPr>
            <w:tcW w:w="4066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1A0FF0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1A0FF0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1A0FF0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49" w:type="dxa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9536AD" w:rsidRPr="001A0FF0" w:rsidRDefault="009536AD" w:rsidP="00B9323A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1A0FF0" w:rsidTr="00925B55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49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</w:p>
        </w:tc>
        <w:tc>
          <w:tcPr>
            <w:tcW w:w="108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4726E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697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663</w:t>
            </w:r>
          </w:p>
        </w:tc>
        <w:tc>
          <w:tcPr>
            <w:tcW w:w="97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036</w:t>
            </w:r>
          </w:p>
        </w:tc>
      </w:tr>
      <w:tr w:rsidR="009536AD" w:rsidRPr="001A0FF0" w:rsidTr="00925B55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9536AD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  <w:r w:rsidR="009536AD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108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4726E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97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787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9536AD" w:rsidRPr="001A0FF0" w:rsidTr="000B25F3">
        <w:trPr>
          <w:trHeight w:val="360"/>
        </w:trPr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49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center"/>
          </w:tcPr>
          <w:p w:rsidR="009536AD" w:rsidRPr="001A0FF0" w:rsidRDefault="009536AD" w:rsidP="00B9323A">
            <w:pPr>
              <w:tabs>
                <w:tab w:val="decimal" w:pos="990"/>
                <w:tab w:val="decimal" w:pos="1053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  <w:vAlign w:val="center"/>
          </w:tcPr>
          <w:p w:rsidR="009536AD" w:rsidRPr="001A0FF0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1A0FF0" w:rsidTr="000B25F3">
        <w:trPr>
          <w:trHeight w:val="360"/>
        </w:trPr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1A0FF0">
              <w:rPr>
                <w:rFonts w:ascii="Angsana New" w:hAnsi="Angsana New" w:cs="Angsana New" w:hint="cs"/>
                <w:szCs w:val="28"/>
                <w:cs/>
              </w:rPr>
              <w:t xml:space="preserve"> - บริษัทที่เกี่ยวข้องกัน </w:t>
            </w:r>
          </w:p>
        </w:tc>
        <w:tc>
          <w:tcPr>
            <w:tcW w:w="1149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1A0FF0" w:rsidTr="00663860">
        <w:trPr>
          <w:trHeight w:val="360"/>
        </w:trPr>
        <w:tc>
          <w:tcPr>
            <w:tcW w:w="4066" w:type="dxa"/>
          </w:tcPr>
          <w:p w:rsidR="009536AD" w:rsidRPr="001A0FF0" w:rsidRDefault="009536AD" w:rsidP="00892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firstLine="180"/>
              <w:rPr>
                <w:rFonts w:ascii="Angsana New" w:hAnsi="Angsana New" w:cs="Angsana New"/>
                <w:szCs w:val="28"/>
              </w:rPr>
            </w:pPr>
            <w:r w:rsidRPr="001A0FF0">
              <w:rPr>
                <w:rFonts w:ascii="Angsana New" w:hAnsi="Angsana New" w:cs="Angsana New"/>
                <w:szCs w:val="28"/>
              </w:rPr>
              <w:t>(</w:t>
            </w:r>
            <w:r w:rsidRPr="001A0FF0">
              <w:rPr>
                <w:rFonts w:ascii="Angsana New" w:hAnsi="Angsana New" w:cs="Angsana New" w:hint="cs"/>
                <w:szCs w:val="28"/>
                <w:cs/>
              </w:rPr>
              <w:t xml:space="preserve">ดูหมายเหตุข้อ </w:t>
            </w:r>
            <w:r w:rsidR="00DD5DC8" w:rsidRPr="00DD5DC8">
              <w:rPr>
                <w:rFonts w:ascii="Angsana New" w:hAnsi="Angsana New" w:cs="Angsana New"/>
                <w:szCs w:val="28"/>
              </w:rPr>
              <w:t>20</w:t>
            </w:r>
            <w:r w:rsidRPr="001A0FF0">
              <w:rPr>
                <w:rFonts w:ascii="Angsana New" w:hAnsi="Angsana New" w:cs="Angsana New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zCs w:val="28"/>
              </w:rPr>
              <w:t>4</w:t>
            </w:r>
            <w:r w:rsidRPr="001A0FF0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49" w:type="dxa"/>
            <w:vAlign w:val="bottom"/>
          </w:tcPr>
          <w:p w:rsidR="009536AD" w:rsidRPr="001A0FF0" w:rsidRDefault="005F13EA" w:rsidP="00A7134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9536AD" w:rsidP="00A7134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4726E2" w:rsidP="00B9323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</w:p>
        </w:tc>
      </w:tr>
      <w:tr w:rsidR="009536AD" w:rsidRPr="001A0FF0" w:rsidTr="00663860">
        <w:trPr>
          <w:trHeight w:val="360"/>
        </w:trPr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1A0FF0">
              <w:rPr>
                <w:rFonts w:ascii="Angsana New" w:hAnsi="Angsana New" w:cs="Angsana New"/>
                <w:szCs w:val="28"/>
              </w:rPr>
              <w:t xml:space="preserve"> - </w:t>
            </w:r>
            <w:r w:rsidRPr="001A0FF0">
              <w:rPr>
                <w:rFonts w:ascii="Angsana New" w:hAnsi="Angsana New" w:cs="Angsana New" w:hint="cs"/>
                <w:szCs w:val="28"/>
                <w:cs/>
              </w:rPr>
              <w:t>บริษัทอื่น</w:t>
            </w:r>
          </w:p>
        </w:tc>
        <w:tc>
          <w:tcPr>
            <w:tcW w:w="1149" w:type="dxa"/>
            <w:vAlign w:val="bottom"/>
          </w:tcPr>
          <w:p w:rsidR="009536AD" w:rsidRPr="001A0FF0" w:rsidRDefault="00DD5DC8" w:rsidP="0041129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144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443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41129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366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</w:p>
        </w:tc>
      </w:tr>
      <w:tr w:rsidR="009536AD" w:rsidRPr="001A0FF0" w:rsidTr="00663860">
        <w:trPr>
          <w:trHeight w:val="360"/>
        </w:trPr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9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479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991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984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222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989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1A0FF0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352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271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613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920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837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913</w:t>
            </w:r>
          </w:p>
        </w:tc>
      </w:tr>
      <w:tr w:rsidR="009536AD" w:rsidRPr="001A0FF0" w:rsidTr="00663860">
        <w:tc>
          <w:tcPr>
            <w:tcW w:w="4066" w:type="dxa"/>
          </w:tcPr>
          <w:p w:rsidR="009536AD" w:rsidRPr="001A0FF0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641</w:t>
            </w:r>
            <w:r w:rsidR="000B1D0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</w:p>
        </w:tc>
        <w:tc>
          <w:tcPr>
            <w:tcW w:w="89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08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539</w:t>
            </w:r>
          </w:p>
        </w:tc>
        <w:tc>
          <w:tcPr>
            <w:tcW w:w="97" w:type="dxa"/>
          </w:tcPr>
          <w:p w:rsidR="009536AD" w:rsidRPr="001A0FF0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6AD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="009536AD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</w:p>
        </w:tc>
      </w:tr>
    </w:tbl>
    <w:p w:rsidR="00CB0AAF" w:rsidRPr="001A0FF0" w:rsidRDefault="00DD5DC8" w:rsidP="00B9323A">
      <w:pPr>
        <w:spacing w:before="360"/>
        <w:ind w:left="547" w:hanging="547"/>
        <w:rPr>
          <w:rFonts w:ascii="Angsana New" w:hAnsi="Angsana New" w:cs="Angsana New"/>
          <w:spacing w:val="2"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t>14</w:t>
      </w:r>
      <w:r w:rsidR="00CB0AAF" w:rsidRPr="001A0FF0">
        <w:rPr>
          <w:rFonts w:ascii="Angsana New" w:hAnsi="Angsana New" w:cs="Angsana New"/>
          <w:b/>
          <w:bCs/>
          <w:lang w:val="en-US"/>
        </w:rPr>
        <w:t xml:space="preserve">. </w:t>
      </w:r>
      <w:r w:rsidR="00CB0AAF" w:rsidRPr="001A0FF0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31197F" w:rsidRPr="001A0FF0" w:rsidRDefault="00CB0AAF" w:rsidP="00CB0AAF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1F2C2E" w:rsidRPr="001A0FF0" w:rsidRDefault="001F2C2E" w:rsidP="00E12E8B">
      <w:pPr>
        <w:ind w:left="547" w:hanging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1A0FF0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536AD" w:rsidRPr="001A0FF0" w:rsidTr="009536AD">
        <w:tc>
          <w:tcPr>
            <w:tcW w:w="5670" w:type="dxa"/>
          </w:tcPr>
          <w:p w:rsidR="009536AD" w:rsidRPr="001A0FF0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9536AD" w:rsidRPr="001A0FF0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1A0FF0" w:rsidTr="000B25F3">
        <w:tc>
          <w:tcPr>
            <w:tcW w:w="5670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1A0FF0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32AB0" w:rsidRPr="001A0FF0" w:rsidRDefault="00DD5DC8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E32AB0" w:rsidRPr="001A0FF0" w:rsidRDefault="00DD5DC8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E32AB0" w:rsidRPr="001A0FF0" w:rsidTr="00A7134B">
        <w:tc>
          <w:tcPr>
            <w:tcW w:w="5670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1A0FF0">
              <w:rPr>
                <w:rFonts w:ascii="Angsana New" w:hAnsi="Angsana New" w:cs="Angsana New"/>
                <w:szCs w:val="28"/>
                <w:cs/>
              </w:rPr>
              <w:t>ดอกเบี้ย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32AB0" w:rsidRPr="001A0FF0" w:rsidRDefault="004726E2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488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565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2AB0" w:rsidRPr="001A0FF0" w:rsidRDefault="00E32AB0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904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881</w:t>
            </w: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32AB0" w:rsidRPr="001A0FF0" w:rsidTr="00A7134B">
        <w:tc>
          <w:tcPr>
            <w:tcW w:w="5670" w:type="dxa"/>
          </w:tcPr>
          <w:p w:rsidR="00E32AB0" w:rsidRPr="001A0FF0" w:rsidRDefault="00E32AB0" w:rsidP="00B9323A">
            <w:pPr>
              <w:pStyle w:val="MacroText"/>
              <w:spacing w:line="360" w:lineRule="exact"/>
              <w:ind w:right="-74" w:firstLine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1A0FF0" w:rsidRDefault="00DD5DC8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350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2AB0" w:rsidRPr="001A0FF0" w:rsidRDefault="00DD5DC8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119</w:t>
            </w:r>
          </w:p>
        </w:tc>
      </w:tr>
    </w:tbl>
    <w:p w:rsidR="005E3381" w:rsidRPr="001A0FF0" w:rsidRDefault="005E3381" w:rsidP="00E12E8B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</w:p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br w:type="page"/>
      </w:r>
    </w:p>
    <w:p w:rsidR="0020091C" w:rsidRPr="009825FD" w:rsidRDefault="0020091C" w:rsidP="00E12E8B">
      <w:pPr>
        <w:spacing w:before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lastRenderedPageBreak/>
        <w:t>ตาม</w:t>
      </w:r>
      <w:r w:rsidR="00067561" w:rsidRPr="001A0FF0">
        <w:rPr>
          <w:rFonts w:ascii="Angsana New" w:hAnsi="Angsana New" w:cs="Angsana New"/>
          <w:cs/>
          <w:lang w:val="en-US"/>
        </w:rPr>
        <w:t>ที่</w:t>
      </w:r>
      <w:r w:rsidR="005B7F83" w:rsidRPr="001A0FF0">
        <w:rPr>
          <w:rFonts w:ascii="Angsana New" w:hAnsi="Angsana New" w:cs="Angsana New"/>
          <w:cs/>
          <w:lang w:val="en-US"/>
        </w:rPr>
        <w:t>ที่</w:t>
      </w:r>
      <w:r w:rsidRPr="001A0FF0">
        <w:rPr>
          <w:rFonts w:ascii="Angsana New" w:hAnsi="Angsana New" w:cs="Angsana New"/>
          <w:cs/>
          <w:lang w:val="en-US"/>
        </w:rPr>
        <w:t xml:space="preserve">ประชุมคณะกรรมการครั้งที่ </w:t>
      </w:r>
      <w:r w:rsidR="00DD5DC8" w:rsidRPr="00DD5DC8">
        <w:rPr>
          <w:rFonts w:ascii="Angsana New" w:hAnsi="Angsana New" w:cs="Angsana New"/>
          <w:lang w:val="en-US"/>
        </w:rPr>
        <w:t>2</w:t>
      </w:r>
      <w:r w:rsidRPr="001A0FF0">
        <w:rPr>
          <w:rFonts w:ascii="Angsana New" w:hAnsi="Angsana New" w:cs="Angsana New"/>
          <w:cs/>
          <w:lang w:val="en-US"/>
        </w:rPr>
        <w:t>/</w:t>
      </w:r>
      <w:r w:rsidR="00DD5DC8" w:rsidRPr="00DD5DC8">
        <w:rPr>
          <w:rFonts w:ascii="Angsana New" w:hAnsi="Angsana New" w:cs="Angsana New"/>
          <w:lang w:val="en-US"/>
        </w:rPr>
        <w:t>2557</w:t>
      </w:r>
      <w:r w:rsidRPr="001A0FF0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DD5DC8" w:rsidRPr="00DD5DC8">
        <w:rPr>
          <w:rFonts w:ascii="Angsana New" w:hAnsi="Angsana New" w:cs="Angsana New"/>
          <w:lang w:val="en-US"/>
        </w:rPr>
        <w:t>17</w:t>
      </w:r>
      <w:r w:rsidRPr="001A0FF0">
        <w:rPr>
          <w:rFonts w:ascii="Angsana New" w:hAnsi="Angsana New" w:cs="Angsana New"/>
          <w:cs/>
          <w:lang w:val="en-US"/>
        </w:rPr>
        <w:t xml:space="preserve"> มกราคม </w:t>
      </w:r>
      <w:r w:rsidR="00DD5DC8" w:rsidRPr="00DD5DC8">
        <w:rPr>
          <w:rFonts w:ascii="Angsana New" w:hAnsi="Angsana New" w:cs="Angsana New"/>
          <w:lang w:val="en-US"/>
        </w:rPr>
        <w:t>2557</w:t>
      </w:r>
      <w:r w:rsidRPr="001A0FF0">
        <w:rPr>
          <w:rFonts w:ascii="Angsana New" w:hAnsi="Angsana New" w:cs="Angsana New"/>
          <w:cs/>
          <w:lang w:val="en-US"/>
        </w:rPr>
        <w:t xml:space="preserve"> ได้มีมติอนุมัติให้ขยายวงเงินการออกและจำหน่ายตั๋วเงินระยะสั้น (ตั๋วแลกเงิน) จากเดิม </w:t>
      </w:r>
      <w:r w:rsidR="00DD5DC8" w:rsidRPr="00DD5DC8">
        <w:rPr>
          <w:rFonts w:ascii="Angsana New" w:hAnsi="Angsana New" w:cs="Angsana New"/>
          <w:lang w:val="en-US"/>
        </w:rPr>
        <w:t>650</w:t>
      </w:r>
      <w:r w:rsidRPr="001A0FF0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DD5DC8" w:rsidRPr="00DD5DC8">
        <w:rPr>
          <w:rFonts w:ascii="Angsana New" w:hAnsi="Angsana New" w:cs="Angsana New"/>
          <w:lang w:val="en-US"/>
        </w:rPr>
        <w:t>1</w:t>
      </w:r>
      <w:r w:rsidRPr="001A0FF0">
        <w:rPr>
          <w:rFonts w:ascii="Angsana New" w:hAnsi="Angsana New" w:cs="Angsana New"/>
          <w:lang w:val="en-US"/>
        </w:rPr>
        <w:t>,</w:t>
      </w:r>
      <w:r w:rsidR="00DD5DC8" w:rsidRPr="00DD5DC8">
        <w:rPr>
          <w:rFonts w:ascii="Angsana New" w:hAnsi="Angsana New" w:cs="Angsana New"/>
          <w:lang w:val="en-US"/>
        </w:rPr>
        <w:t>000</w:t>
      </w:r>
      <w:r w:rsidRPr="001A0FF0">
        <w:rPr>
          <w:rFonts w:ascii="Angsana New" w:hAnsi="Angsana New" w:cs="Angsana New"/>
          <w:cs/>
          <w:lang w:val="en-US"/>
        </w:rPr>
        <w:t xml:space="preserve"> ล้านบาท </w:t>
      </w:r>
      <w:r w:rsidRPr="001A0FF0">
        <w:rPr>
          <w:rFonts w:ascii="Angsana New" w:hAnsi="Angsana New" w:cs="Angsana New"/>
          <w:spacing w:val="-2"/>
          <w:cs/>
          <w:lang w:val="en-US"/>
        </w:rPr>
        <w:t>ให้แก่</w:t>
      </w:r>
      <w:r w:rsidRPr="009825FD">
        <w:rPr>
          <w:rFonts w:ascii="Angsana New" w:hAnsi="Angsana New" w:cs="Angsana New"/>
          <w:spacing w:val="-6"/>
          <w:cs/>
          <w:lang w:val="en-US"/>
        </w:rPr>
        <w:t xml:space="preserve">บุคคลในวงจำกัดไม่เกิน </w:t>
      </w:r>
      <w:r w:rsidR="00DD5DC8" w:rsidRPr="00DD5DC8">
        <w:rPr>
          <w:rFonts w:ascii="Angsana New" w:hAnsi="Angsana New" w:cs="Angsana New"/>
          <w:spacing w:val="-6"/>
          <w:lang w:val="en-US"/>
        </w:rPr>
        <w:t>10</w:t>
      </w:r>
      <w:r w:rsidRPr="009825FD">
        <w:rPr>
          <w:rFonts w:ascii="Angsana New" w:hAnsi="Angsana New" w:cs="Angsana New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DD5DC8" w:rsidRPr="00DD5DC8">
        <w:rPr>
          <w:rFonts w:ascii="Angsana New" w:hAnsi="Angsana New" w:cs="Angsana New"/>
          <w:spacing w:val="-6"/>
          <w:lang w:val="en-US"/>
        </w:rPr>
        <w:t>12</w:t>
      </w:r>
      <w:r w:rsidRPr="009825FD">
        <w:rPr>
          <w:rFonts w:ascii="Angsana New" w:hAnsi="Angsana New" w:cs="Angsana New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9825FD">
        <w:rPr>
          <w:rFonts w:ascii="Angsana New" w:hAnsi="Angsana New" w:cs="Angsana New"/>
          <w:cs/>
          <w:lang w:val="en-US"/>
        </w:rPr>
        <w:t>ของบริษัทในการขยายธุรกิจและลงทุนในโครงการใหม่</w:t>
      </w:r>
      <w:r w:rsidR="009825FD" w:rsidRPr="009825FD">
        <w:rPr>
          <w:rFonts w:ascii="Angsana New" w:hAnsi="Angsana New" w:cs="Angsana New"/>
          <w:lang w:val="en-US"/>
        </w:rPr>
        <w:t xml:space="preserve"> </w:t>
      </w:r>
      <w:r w:rsidRPr="009825FD">
        <w:rPr>
          <w:rFonts w:ascii="Angsana New" w:hAnsi="Angsana New" w:cs="Angsana New"/>
          <w:cs/>
          <w:lang w:val="en-US"/>
        </w:rPr>
        <w:t>ๆ โดยมอบอำนาจให้ประธานเจ้าหน้าที่บริหาร</w:t>
      </w:r>
      <w:r w:rsidRPr="009825FD">
        <w:rPr>
          <w:rFonts w:ascii="Angsana New" w:hAnsi="Angsana New" w:cs="Angsana New"/>
          <w:spacing w:val="-6"/>
          <w:cs/>
          <w:lang w:val="en-US"/>
        </w:rPr>
        <w:t>หรือบุคคลที่ประธานเจ้าหน้าที่บริหารมอบหมายดำเนินการใด</w:t>
      </w:r>
      <w:r w:rsidR="008A522B" w:rsidRPr="009825FD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9825FD">
        <w:rPr>
          <w:rFonts w:ascii="Angsana New" w:hAnsi="Angsana New" w:cs="Angsana New"/>
          <w:spacing w:val="-6"/>
          <w:cs/>
          <w:lang w:val="en-US"/>
        </w:rPr>
        <w:t>ๆ ที่เกี่ยวข้</w:t>
      </w:r>
      <w:r w:rsidR="009825FD">
        <w:rPr>
          <w:rFonts w:ascii="Angsana New" w:hAnsi="Angsana New" w:cs="Angsana New"/>
          <w:spacing w:val="-6"/>
          <w:cs/>
          <w:lang w:val="en-US"/>
        </w:rPr>
        <w:t>องกับการออกตั๋วแลกเงินของบริษัท</w:t>
      </w:r>
    </w:p>
    <w:p w:rsidR="00482280" w:rsidRPr="001A0FF0" w:rsidRDefault="00482280" w:rsidP="00E12E8B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DD5DC8" w:rsidRPr="00DD5DC8">
        <w:rPr>
          <w:rFonts w:ascii="Angsana New" w:hAnsi="Angsana New" w:cs="Angsana New"/>
          <w:spacing w:val="4"/>
          <w:lang w:val="en-US"/>
        </w:rPr>
        <w:t>3</w:t>
      </w:r>
      <w:r w:rsidRPr="001A0FF0">
        <w:rPr>
          <w:rFonts w:ascii="Angsana New" w:hAnsi="Angsana New" w:cs="Angsana New"/>
          <w:spacing w:val="4"/>
          <w:lang w:val="en-US"/>
        </w:rPr>
        <w:t>/</w:t>
      </w:r>
      <w:r w:rsidR="00DD5DC8" w:rsidRPr="00DD5DC8">
        <w:rPr>
          <w:rFonts w:ascii="Angsana New" w:hAnsi="Angsana New" w:cs="Angsana New"/>
          <w:spacing w:val="4"/>
          <w:lang w:val="en-US"/>
        </w:rPr>
        <w:t>2558</w:t>
      </w:r>
      <w:r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DD5DC8" w:rsidRPr="00DD5DC8">
        <w:rPr>
          <w:rFonts w:ascii="Angsana New" w:hAnsi="Angsana New" w:cs="Angsana New"/>
          <w:spacing w:val="4"/>
          <w:lang w:val="en-US"/>
        </w:rPr>
        <w:t>16</w:t>
      </w:r>
      <w:r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spacing w:val="4"/>
          <w:lang w:val="en-US"/>
        </w:rPr>
        <w:t>2558</w:t>
      </w:r>
      <w:r w:rsidRPr="001A0FF0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1A0FF0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DD5DC8" w:rsidRPr="00DD5DC8">
        <w:rPr>
          <w:rFonts w:ascii="Angsana New" w:hAnsi="Angsana New" w:cs="Angsana New"/>
          <w:spacing w:val="-4"/>
          <w:lang w:val="en-US"/>
        </w:rPr>
        <w:t>1</w:t>
      </w:r>
      <w:r w:rsidRPr="001A0FF0">
        <w:rPr>
          <w:rFonts w:ascii="Angsana New" w:hAnsi="Angsana New" w:cs="Angsana New"/>
          <w:spacing w:val="-4"/>
          <w:lang w:val="en-US"/>
        </w:rPr>
        <w:t>,</w:t>
      </w:r>
      <w:r w:rsidR="00DD5DC8" w:rsidRPr="00DD5DC8">
        <w:rPr>
          <w:rFonts w:ascii="Angsana New" w:hAnsi="Angsana New" w:cs="Angsana New"/>
          <w:spacing w:val="-4"/>
          <w:lang w:val="en-US"/>
        </w:rPr>
        <w:t>000</w:t>
      </w:r>
      <w:r w:rsidRPr="001A0FF0">
        <w:rPr>
          <w:rFonts w:ascii="Angsana New" w:hAnsi="Angsana New" w:cs="Angsana New"/>
          <w:spacing w:val="-4"/>
          <w:lang w:val="en-US"/>
        </w:rPr>
        <w:t xml:space="preserve"> </w:t>
      </w:r>
      <w:r w:rsidRPr="001A0FF0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8A522B" w:rsidRPr="001A0FF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A0FF0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DD5DC8" w:rsidRPr="00DD5DC8">
        <w:rPr>
          <w:rFonts w:ascii="Angsana New" w:hAnsi="Angsana New" w:cs="Angsana New"/>
          <w:spacing w:val="-4"/>
          <w:lang w:val="en-US"/>
        </w:rPr>
        <w:t>1</w:t>
      </w:r>
      <w:r w:rsidRPr="001A0FF0">
        <w:rPr>
          <w:rFonts w:ascii="Angsana New" w:hAnsi="Angsana New" w:cs="Angsana New"/>
          <w:spacing w:val="-4"/>
          <w:lang w:val="en-US"/>
        </w:rPr>
        <w:t>,</w:t>
      </w:r>
      <w:r w:rsidR="00DD5DC8" w:rsidRPr="00DD5DC8">
        <w:rPr>
          <w:rFonts w:ascii="Angsana New" w:hAnsi="Angsana New" w:cs="Angsana New"/>
          <w:spacing w:val="-4"/>
          <w:lang w:val="en-US"/>
        </w:rPr>
        <w:t>500</w:t>
      </w:r>
      <w:r w:rsidRPr="001A0FF0">
        <w:rPr>
          <w:rFonts w:ascii="Angsana New" w:hAnsi="Angsana New" w:cs="Angsana New"/>
          <w:spacing w:val="-4"/>
          <w:lang w:val="en-US"/>
        </w:rPr>
        <w:t xml:space="preserve"> </w:t>
      </w:r>
      <w:r w:rsidRPr="001A0FF0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1A0FF0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1A0FF0">
        <w:rPr>
          <w:rFonts w:ascii="Angsana New" w:hAnsi="Angsana New" w:cs="Angsana New"/>
          <w:lang w:val="en-US"/>
        </w:rPr>
        <w:t>/</w:t>
      </w:r>
      <w:r w:rsidRPr="001A0FF0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DD5DC8" w:rsidRPr="00DD5DC8">
        <w:rPr>
          <w:rFonts w:ascii="Angsana New" w:hAnsi="Angsana New" w:cs="Angsana New"/>
          <w:lang w:val="en-US"/>
        </w:rPr>
        <w:t>10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>ฉบับ</w:t>
      </w:r>
    </w:p>
    <w:p w:rsidR="00774EC8" w:rsidRPr="001A0FF0" w:rsidRDefault="00200368" w:rsidP="00482280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A0FF0">
        <w:rPr>
          <w:rFonts w:ascii="Angsana New" w:hAnsi="Angsana New" w:cs="Angsana New"/>
          <w:snapToGrid w:val="0"/>
          <w:spacing w:val="-2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3774B6" w:rsidRPr="001A0FF0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32AB0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spacing w:val="-2"/>
          <w:lang w:val="en-US"/>
        </w:rPr>
        <w:t>2562</w:t>
      </w:r>
      <w:r w:rsidR="00522651" w:rsidRPr="001A0FF0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DE7D71" w:rsidRPr="001A0FF0">
        <w:rPr>
          <w:rFonts w:ascii="Angsana New" w:hAnsi="Angsana New" w:cs="Angsana New"/>
          <w:snapToGrid w:val="0"/>
          <w:spacing w:val="-2"/>
          <w:cs/>
          <w:lang w:val="en-US"/>
        </w:rPr>
        <w:t>และ</w:t>
      </w:r>
      <w:r w:rsidR="00605333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DD5DC8" w:rsidRPr="00DD5DC8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605333" w:rsidRPr="001A0FF0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605333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1A0FF0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2"/>
          <w:cs/>
        </w:rPr>
        <w:t>บริษัทออกและเสนอขายตั๋วแลกเงินระยะสั้น</w:t>
      </w:r>
      <w:r w:rsidRPr="001A0FF0">
        <w:rPr>
          <w:rFonts w:ascii="Angsana New" w:hAnsi="Angsana New" w:cs="Angsana New"/>
          <w:snapToGrid w:val="0"/>
          <w:spacing w:val="-4"/>
          <w:cs/>
        </w:rPr>
        <w:t>ให้แก่นักลงทุนในวงจำกัด โดยออกตั๋วแลกเงินชนิดระบุชื่อผู้ถือ ประเภทไม่ด้อยสิทธิและไม่มีประกัน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ดังนี้</w:t>
      </w:r>
    </w:p>
    <w:tbl>
      <w:tblPr>
        <w:tblW w:w="895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40"/>
        <w:gridCol w:w="10"/>
        <w:gridCol w:w="1597"/>
        <w:gridCol w:w="1593"/>
        <w:gridCol w:w="1480"/>
        <w:gridCol w:w="1938"/>
      </w:tblGrid>
      <w:tr w:rsidR="00F162AF" w:rsidRPr="001A0FF0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1A0FF0" w:rsidRDefault="00F162A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1A0FF0" w:rsidRDefault="00F162A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1A0FF0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D1766D" w:rsidRPr="001A0FF0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D0C7C" w:rsidRPr="001A0FF0" w:rsidTr="000D1FFF">
        <w:trPr>
          <w:trHeight w:val="144"/>
        </w:trPr>
        <w:tc>
          <w:tcPr>
            <w:tcW w:w="23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1A0FF0" w:rsidTr="000D1FFF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1A0FF0" w:rsidRDefault="00DE7D71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1A0FF0" w:rsidTr="000D1FFF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A0FF0" w:rsidRDefault="007D0C7C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D1FFF" w:rsidRPr="001A0FF0" w:rsidTr="000D1FFF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1FFF" w:rsidRPr="001A0FF0" w:rsidRDefault="00DD5DC8" w:rsidP="000D1FF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D1FFF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กรกฎาคม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FFF" w:rsidRPr="001A0FF0" w:rsidRDefault="00DD5DC8" w:rsidP="006B48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0D1FF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D1FFF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D1FFF" w:rsidRPr="001A0FF0" w:rsidRDefault="00DD5DC8" w:rsidP="006B48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FFF" w:rsidRPr="001A0FF0" w:rsidRDefault="00DD5DC8" w:rsidP="000D1FF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1FFF" w:rsidRPr="001A0FF0" w:rsidRDefault="00DD5DC8" w:rsidP="000D1FF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D1FFF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0D1FFF" w:rsidRPr="001A0FF0" w:rsidTr="000D1FFF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1FFF" w:rsidRPr="001A0FF0" w:rsidRDefault="00DD5DC8" w:rsidP="000D1FF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0D1FFF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กุมภาพันธ์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FFF" w:rsidRPr="001A0FF0" w:rsidRDefault="000D1FFF" w:rsidP="006B48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D1FFF" w:rsidRPr="001A0FF0" w:rsidRDefault="000D1FFF" w:rsidP="006B48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FFF" w:rsidRPr="001A0FF0" w:rsidRDefault="000D1FFF" w:rsidP="006B48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1FFF" w:rsidRPr="001A0FF0" w:rsidRDefault="00DD5DC8" w:rsidP="000D1FF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0D1FFF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พฤศจิกายน</w:t>
            </w:r>
            <w:r w:rsidR="000D1FFF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55350A" w:rsidRPr="001A0FF0" w:rsidRDefault="0055350A">
      <w:pPr>
        <w:overflowPunct/>
        <w:autoSpaceDE/>
        <w:autoSpaceDN/>
        <w:adjustRightInd/>
        <w:textAlignment w:val="auto"/>
        <w:rPr>
          <w:rFonts w:cs="Symbol"/>
          <w:cs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50"/>
        <w:gridCol w:w="1597"/>
        <w:gridCol w:w="1593"/>
        <w:gridCol w:w="1480"/>
        <w:gridCol w:w="1890"/>
      </w:tblGrid>
      <w:tr w:rsidR="0005299E" w:rsidRPr="001A0FF0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A0FF0" w:rsidRDefault="0005299E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1A0FF0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A0FF0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DD5DC8"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5299E" w:rsidRPr="001A0FF0" w:rsidTr="00D9110D">
        <w:trPr>
          <w:trHeight w:val="144"/>
        </w:trPr>
        <w:tc>
          <w:tcPr>
            <w:tcW w:w="2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05299E" w:rsidRPr="001A0FF0" w:rsidTr="00D9110D">
        <w:trPr>
          <w:trHeight w:val="144"/>
        </w:trPr>
        <w:tc>
          <w:tcPr>
            <w:tcW w:w="23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1A0FF0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05299E" w:rsidRPr="001A0FF0" w:rsidTr="00D9110D">
        <w:trPr>
          <w:trHeight w:val="144"/>
        </w:trPr>
        <w:tc>
          <w:tcPr>
            <w:tcW w:w="23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A0FF0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32AB0" w:rsidRPr="001A0FF0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E32AB0" w:rsidRPr="001A0FF0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1A0FF0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E32AB0" w:rsidRPr="001A0FF0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1A0FF0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1A0FF0" w:rsidRDefault="00DD5DC8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32AB0"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3038C6" w:rsidRPr="001A0FF0" w:rsidRDefault="00E32AB0" w:rsidP="00605333">
      <w:pPr>
        <w:snapToGrid w:val="0"/>
        <w:spacing w:before="240" w:after="36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1A0FF0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:rsidR="005E3381" w:rsidRPr="001A0FF0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1A0FF0">
        <w:rPr>
          <w:rFonts w:ascii="Angsana New" w:hAnsi="Angsana New" w:cs="Angsana New"/>
          <w:b/>
          <w:bCs/>
          <w:lang w:val="en-US"/>
        </w:rPr>
        <w:br w:type="page"/>
      </w:r>
    </w:p>
    <w:p w:rsidR="00397CE8" w:rsidRPr="001A0FF0" w:rsidRDefault="00DD5DC8" w:rsidP="00134B32">
      <w:pPr>
        <w:ind w:left="547" w:hanging="547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b/>
          <w:bCs/>
          <w:lang w:val="en-US"/>
        </w:rPr>
        <w:lastRenderedPageBreak/>
        <w:t>15</w:t>
      </w:r>
      <w:r w:rsidR="00397CE8" w:rsidRPr="001A0FF0">
        <w:rPr>
          <w:rFonts w:ascii="Angsana New" w:hAnsi="Angsana New" w:cs="Angsana New"/>
          <w:b/>
          <w:bCs/>
          <w:lang w:val="en-US"/>
        </w:rPr>
        <w:t>.</w:t>
      </w:r>
      <w:r w:rsidR="00397CE8" w:rsidRPr="001A0FF0">
        <w:rPr>
          <w:rFonts w:ascii="Angsana New" w:hAnsi="Angsana New" w:cs="Angsana New"/>
          <w:b/>
          <w:bCs/>
          <w:lang w:val="en-US"/>
        </w:rPr>
        <w:tab/>
      </w:r>
      <w:r w:rsidR="00397CE8" w:rsidRPr="001A0FF0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1A0FF0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1A0FF0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E32AB0" w:rsidRPr="001A0FF0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E32AB0" w:rsidRPr="001A0FF0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1A0FF0" w:rsidTr="000B25F3">
        <w:trPr>
          <w:trHeight w:val="360"/>
        </w:trPr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357</w:t>
            </w:r>
            <w:r w:rsidR="00542335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</w:tr>
      <w:tr w:rsidR="00E32AB0" w:rsidRPr="001A0FF0" w:rsidTr="000B25F3">
        <w:trPr>
          <w:trHeight w:val="360"/>
        </w:trPr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  <w:r w:rsidR="00542335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733</w:t>
            </w:r>
            <w:r w:rsidR="00542335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095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626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603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850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</w:p>
        </w:tc>
      </w:tr>
      <w:tr w:rsidR="00E32AB0" w:rsidRPr="001A0FF0" w:rsidTr="000B25F3">
        <w:trPr>
          <w:trHeight w:val="360"/>
        </w:trPr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321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078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185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</w:tr>
      <w:tr w:rsidR="00E32AB0" w:rsidRPr="001A0FF0" w:rsidTr="000B25F3">
        <w:trPr>
          <w:trHeight w:val="360"/>
        </w:trPr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762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4726E2" w:rsidP="002D1EB6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32AB0" w:rsidRPr="001A0FF0" w:rsidTr="000B25F3">
        <w:trPr>
          <w:trHeight w:val="360"/>
        </w:trPr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49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059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046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538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613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795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244</w:t>
            </w:r>
          </w:p>
        </w:tc>
      </w:tr>
      <w:tr w:rsidR="00E32AB0" w:rsidRPr="001A0FF0" w:rsidTr="000B25F3">
        <w:tc>
          <w:tcPr>
            <w:tcW w:w="4066" w:type="dxa"/>
          </w:tcPr>
          <w:p w:rsidR="00E32AB0" w:rsidRPr="001A0FF0" w:rsidRDefault="00E32AB0" w:rsidP="00B9323A">
            <w:pPr>
              <w:spacing w:line="360" w:lineRule="exact"/>
              <w:ind w:left="99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54233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576</w:t>
            </w:r>
          </w:p>
        </w:tc>
        <w:tc>
          <w:tcPr>
            <w:tcW w:w="89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659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08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1A0FF0" w:rsidRDefault="00DD5DC8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  <w:r w:rsidR="004726E2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164</w:t>
            </w:r>
          </w:p>
        </w:tc>
        <w:tc>
          <w:tcPr>
            <w:tcW w:w="97" w:type="dxa"/>
          </w:tcPr>
          <w:p w:rsidR="00E32AB0" w:rsidRPr="001A0FF0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E32AB0" w:rsidRPr="001A0FF0" w:rsidRDefault="00DD5DC8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784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015</w:t>
            </w:r>
          </w:p>
        </w:tc>
      </w:tr>
    </w:tbl>
    <w:p w:rsidR="008B54D7" w:rsidRPr="001A0FF0" w:rsidRDefault="00DD5DC8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t>16</w:t>
      </w:r>
      <w:r w:rsidR="008B54D7" w:rsidRPr="001A0FF0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8B54D7" w:rsidRPr="001A0FF0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8401E3" w:rsidRPr="001A0FF0" w:rsidRDefault="008B54D7" w:rsidP="008B54D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8401E3" w:rsidRPr="001A0FF0" w:rsidRDefault="008401E3" w:rsidP="00663860">
      <w:pPr>
        <w:ind w:left="547" w:right="10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83"/>
        <w:gridCol w:w="87"/>
        <w:gridCol w:w="1383"/>
      </w:tblGrid>
      <w:tr w:rsidR="00663860" w:rsidRPr="001A0FF0" w:rsidTr="006E07AE">
        <w:trPr>
          <w:trHeight w:val="144"/>
        </w:trPr>
        <w:tc>
          <w:tcPr>
            <w:tcW w:w="5823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53" w:type="dxa"/>
            <w:gridSpan w:val="3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860" w:rsidRPr="001A0FF0" w:rsidTr="006E07AE">
        <w:trPr>
          <w:trHeight w:val="144"/>
        </w:trPr>
        <w:tc>
          <w:tcPr>
            <w:tcW w:w="5823" w:type="dxa"/>
          </w:tcPr>
          <w:p w:rsidR="00663860" w:rsidRPr="001A0FF0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:rsidR="00663860" w:rsidRPr="001A0FF0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1A0FF0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A0FF0" w:rsidTr="006E07AE">
        <w:trPr>
          <w:trHeight w:val="144"/>
        </w:trPr>
        <w:tc>
          <w:tcPr>
            <w:tcW w:w="5823" w:type="dxa"/>
          </w:tcPr>
          <w:p w:rsidR="00D1766D" w:rsidRPr="001A0FF0" w:rsidRDefault="00D1766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7" w:type="dxa"/>
          </w:tcPr>
          <w:p w:rsidR="00D1766D" w:rsidRPr="001A0FF0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A0FF0" w:rsidTr="006E07AE">
        <w:trPr>
          <w:trHeight w:val="144"/>
        </w:trPr>
        <w:tc>
          <w:tcPr>
            <w:tcW w:w="5823" w:type="dxa"/>
          </w:tcPr>
          <w:p w:rsidR="00D1766D" w:rsidRPr="001A0FF0" w:rsidRDefault="00D1766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:rsidR="00D1766D" w:rsidRPr="001A0FF0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1A0FF0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32AB0" w:rsidRPr="001A0FF0" w:rsidTr="006E07AE">
        <w:trPr>
          <w:trHeight w:val="144"/>
        </w:trPr>
        <w:tc>
          <w:tcPr>
            <w:tcW w:w="5823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7" w:type="dxa"/>
          </w:tcPr>
          <w:p w:rsidR="00E32AB0" w:rsidRPr="001A0FF0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32AB0" w:rsidRPr="001A0FF0" w:rsidTr="006E07AE">
        <w:trPr>
          <w:trHeight w:val="144"/>
        </w:trPr>
        <w:tc>
          <w:tcPr>
            <w:tcW w:w="5823" w:type="dxa"/>
          </w:tcPr>
          <w:p w:rsidR="00E32AB0" w:rsidRPr="001A0FF0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7" w:type="dxa"/>
          </w:tcPr>
          <w:p w:rsidR="00E32AB0" w:rsidRPr="001A0FF0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1A0FF0" w:rsidTr="000B25F3">
        <w:trPr>
          <w:trHeight w:val="144"/>
        </w:trPr>
        <w:tc>
          <w:tcPr>
            <w:tcW w:w="5823" w:type="dxa"/>
          </w:tcPr>
          <w:p w:rsidR="00E32AB0" w:rsidRPr="001A0FF0" w:rsidRDefault="00E32AB0" w:rsidP="00D911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ระยะ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ยาว 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E32AB0" w:rsidRPr="001A0FF0" w:rsidRDefault="00DD5DC8" w:rsidP="00B9323A">
            <w:pPr>
              <w:spacing w:line="360" w:lineRule="exact"/>
              <w:ind w:left="-209" w:right="89" w:firstLine="10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706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  <w:tc>
          <w:tcPr>
            <w:tcW w:w="87" w:type="dxa"/>
          </w:tcPr>
          <w:p w:rsidR="00E32AB0" w:rsidRPr="001A0FF0" w:rsidRDefault="00E32AB0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</w:p>
        </w:tc>
      </w:tr>
      <w:tr w:rsidR="00E32AB0" w:rsidRPr="001A0FF0" w:rsidTr="000B25F3">
        <w:trPr>
          <w:trHeight w:val="144"/>
        </w:trPr>
        <w:tc>
          <w:tcPr>
            <w:tcW w:w="5823" w:type="dxa"/>
          </w:tcPr>
          <w:p w:rsidR="00E32AB0" w:rsidRPr="001A0FF0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ระยะ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ยาวจากสถาบันการเงินต่างประเทศ (ดูหมายเหตุข้อ 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1A0FF0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263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87" w:type="dxa"/>
          </w:tcPr>
          <w:p w:rsidR="00E32AB0" w:rsidRPr="001A0FF0" w:rsidRDefault="00E32AB0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E32AB0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002</w:t>
            </w:r>
          </w:p>
        </w:tc>
      </w:tr>
      <w:tr w:rsidR="00E32AB0" w:rsidRPr="001A0FF0" w:rsidTr="006E07AE">
        <w:trPr>
          <w:trHeight w:val="144"/>
        </w:trPr>
        <w:tc>
          <w:tcPr>
            <w:tcW w:w="5823" w:type="dxa"/>
          </w:tcPr>
          <w:p w:rsidR="00E32AB0" w:rsidRPr="001A0FF0" w:rsidRDefault="00E32AB0" w:rsidP="00B9323A">
            <w:pPr>
              <w:spacing w:line="360" w:lineRule="exact"/>
              <w:ind w:left="990" w:hanging="27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ระยะ</w:t>
            </w: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ยาว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082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  <w:r w:rsidR="00E94A95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87" w:type="dxa"/>
          </w:tcPr>
          <w:p w:rsidR="00E32AB0" w:rsidRPr="001A0FF0" w:rsidRDefault="00E32AB0" w:rsidP="00B9323A">
            <w:pPr>
              <w:tabs>
                <w:tab w:val="decimal" w:pos="842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080</w:t>
            </w:r>
            <w:r w:rsidR="00E32AB0"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</w:p>
        </w:tc>
      </w:tr>
    </w:tbl>
    <w:p w:rsidR="009D1612" w:rsidRDefault="009D1612" w:rsidP="00792500">
      <w:pPr>
        <w:pStyle w:val="BodyTextIndent"/>
        <w:tabs>
          <w:tab w:val="left" w:pos="1170"/>
        </w:tabs>
        <w:spacing w:before="240" w:after="12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482280" w:rsidRPr="001A0FF0" w:rsidRDefault="00DD5DC8" w:rsidP="009D1612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lang w:val="en-US"/>
        </w:rPr>
        <w:lastRenderedPageBreak/>
        <w:t>16</w:t>
      </w:r>
      <w:r w:rsidR="00522651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522651" w:rsidRPr="001A0FF0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DD5DC8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</w:t>
      </w:r>
      <w:r w:rsidR="00392EA9" w:rsidRPr="001A0FF0">
        <w:rPr>
          <w:rFonts w:ascii="Angsana New" w:hAnsi="Angsana New" w:cs="Angsana New"/>
          <w:snapToGrid w:val="0"/>
          <w:cs/>
          <w:lang w:val="en-US"/>
        </w:rPr>
        <w:t>ก่อสร้างโครงการ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>เจ้าพระยา เอสเตท กับบริษัท บีซีอีจี ไทย อินเตอร์เนชั่นแนล จำกัด (“ผู้รับจ้าง”) ซึ่ง</w:t>
      </w:r>
      <w:r w:rsidR="00482280" w:rsidRPr="001A0FF0">
        <w:rPr>
          <w:rFonts w:ascii="Angsana New" w:hAnsi="Angsana New" w:cs="Angsana New"/>
          <w:snapToGrid w:val="0"/>
          <w:spacing w:val="2"/>
          <w:cs/>
          <w:lang w:val="en-US"/>
        </w:rPr>
        <w:t>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1A0FF0">
        <w:rPr>
          <w:rFonts w:ascii="Angsana New" w:hAnsi="Angsana New" w:cs="Angsana New"/>
          <w:snapToGrid w:val="0"/>
          <w:spacing w:val="4"/>
          <w:cs/>
          <w:lang w:val="en-US"/>
        </w:rPr>
        <w:t>ใน</w:t>
      </w:r>
      <w:r w:rsidR="00482280" w:rsidRPr="001A0FF0">
        <w:rPr>
          <w:rFonts w:ascii="Angsana New" w:hAnsi="Angsana New" w:cs="Angsana New"/>
          <w:snapToGrid w:val="0"/>
          <w:spacing w:val="-8"/>
          <w:cs/>
          <w:lang w:val="en-US"/>
        </w:rPr>
        <w:t>ต่างประเทศแห่งหนึ่งที่ได้ให้การสนับสนุนทางการเงิ</w:t>
      </w:r>
      <w:r w:rsidR="00FE4ACF" w:rsidRPr="001A0FF0">
        <w:rPr>
          <w:rFonts w:ascii="Angsana New" w:hAnsi="Angsana New" w:cs="Angsana New"/>
          <w:snapToGrid w:val="0"/>
          <w:spacing w:val="-8"/>
          <w:cs/>
          <w:lang w:val="en-US"/>
        </w:rPr>
        <w:t>นในโครงการนี้ นอกจากนั้นตามสัญญ</w:t>
      </w:r>
      <w:r w:rsidR="00FE4ACF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>า</w:t>
      </w:r>
      <w:r w:rsidR="00897475" w:rsidRPr="001A0FF0">
        <w:rPr>
          <w:rFonts w:ascii="Angsana New" w:hAnsi="Angsana New" w:cs="Angsana New"/>
          <w:snapToGrid w:val="0"/>
          <w:spacing w:val="4"/>
          <w:cs/>
          <w:lang w:val="en-US"/>
        </w:rPr>
        <w:t>ดังกล่า</w:t>
      </w:r>
      <w:r w:rsidR="00897475"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ว</w:t>
      </w:r>
      <w:r w:rsidR="008A522B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1A0FF0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8A522B"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482280" w:rsidRPr="001A0FF0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>ตามคำสั่งของผู้</w:t>
      </w:r>
      <w:r w:rsidR="00F97633" w:rsidRPr="001A0FF0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 xml:space="preserve">จ้างทั้งจำนวนเมื่อครบกำหนดชำระในวันที่ </w:t>
      </w:r>
      <w:r w:rsidRPr="00DD5DC8">
        <w:rPr>
          <w:rFonts w:ascii="Angsana New" w:hAnsi="Angsana New" w:cs="Angsana New"/>
          <w:snapToGrid w:val="0"/>
          <w:lang w:val="en-US"/>
        </w:rPr>
        <w:t>20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DD5DC8">
        <w:rPr>
          <w:rFonts w:ascii="Angsana New" w:hAnsi="Angsana New" w:cs="Angsana New"/>
          <w:snapToGrid w:val="0"/>
          <w:lang w:val="en-US"/>
        </w:rPr>
        <w:t>2563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ทั้งนี้บริษัทย่อยจะเป็นผู้รับผิดชอบภาระดอกเบี้ยตามที่ตกลงกันในสัญญา และเพื่อเป็นหลักปร</w:t>
      </w:r>
      <w:r w:rsidR="00F97633" w:rsidRPr="001A0FF0">
        <w:rPr>
          <w:rFonts w:ascii="Angsana New" w:hAnsi="Angsana New" w:cs="Angsana New"/>
          <w:snapToGrid w:val="0"/>
          <w:cs/>
          <w:lang w:val="en-US"/>
        </w:rPr>
        <w:t>ะกันให้กับผู้รับ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>จ้าง บริ</w:t>
      </w:r>
      <w:r w:rsidR="00F97633" w:rsidRPr="001A0FF0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482280" w:rsidRPr="001A0FF0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482280" w:rsidRPr="001A0FF0" w:rsidRDefault="00482280" w:rsidP="00D9681B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1A0FF0">
        <w:rPr>
          <w:rFonts w:ascii="Angsana New" w:hAnsi="Angsana New" w:cs="Angsana New"/>
          <w:snapToGrid w:val="0"/>
          <w:cs/>
        </w:rPr>
        <w:t>จำนำหุ้นในบริษัท แลนด์มาร์ค โฮลดิ้งส์ จำกัด ทั้งจำนวน</w:t>
      </w:r>
    </w:p>
    <w:p w:rsidR="00482280" w:rsidRPr="001A0FF0" w:rsidRDefault="00482280" w:rsidP="00D9681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1A0FF0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="00F97633" w:rsidRPr="001A0FF0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="008A522B" w:rsidRPr="001A0FF0">
        <w:rPr>
          <w:rFonts w:ascii="Angsana New" w:hAnsi="Angsana New" w:cs="Angsana New"/>
          <w:snapToGrid w:val="0"/>
          <w:spacing w:val="-6"/>
          <w:cs/>
        </w:rPr>
        <w:t>โครงการ</w:t>
      </w:r>
      <w:r w:rsidRPr="001A0FF0">
        <w:rPr>
          <w:rFonts w:ascii="Angsana New" w:hAnsi="Angsana New" w:cs="Angsana New"/>
          <w:snapToGrid w:val="0"/>
          <w:spacing w:val="-6"/>
          <w:cs/>
        </w:rPr>
        <w:t>เจ้าพระยา เอสเตท</w:t>
      </w:r>
      <w:r w:rsidRPr="001A0FF0">
        <w:rPr>
          <w:rFonts w:ascii="Angsana New" w:hAnsi="Angsana New" w:cs="Angsana New"/>
          <w:snapToGrid w:val="0"/>
          <w:cs/>
        </w:rPr>
        <w:t xml:space="preserve"> </w:t>
      </w:r>
      <w:r w:rsidRPr="001A0FF0">
        <w:rPr>
          <w:rFonts w:ascii="Angsana New" w:hAnsi="Angsana New" w:cs="Angsana New"/>
          <w:snapToGrid w:val="0"/>
          <w:spacing w:val="-6"/>
          <w:cs/>
        </w:rPr>
        <w:t>ภายใต้สัญญาหลักประกันแบบมีเงื่อนไข โดยการบังคับใช้สิทธิในการสวมสิทธิและการจดจำนอง</w:t>
      </w:r>
      <w:r w:rsidRPr="001A0FF0">
        <w:rPr>
          <w:rFonts w:ascii="Angsana New" w:hAnsi="Angsana New" w:cs="Angsana New"/>
          <w:snapToGrid w:val="0"/>
          <w:cs/>
        </w:rPr>
        <w:t>ดังกล่าวจะดำเนินการได้ก็ต่อเมื่อปรากฏเหตุตามที่ระบุไว้ในสัญญา</w:t>
      </w:r>
    </w:p>
    <w:p w:rsidR="00060B66" w:rsidRPr="001A0FF0" w:rsidRDefault="00482280" w:rsidP="0098770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1A0FF0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(Escrow Account) ของบริษัทย่อย</w:t>
      </w:r>
      <w:r w:rsidR="0098770B" w:rsidRPr="001A0FF0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DD5DC8" w:rsidRPr="00DD5DC8">
        <w:rPr>
          <w:rFonts w:ascii="Angsana New" w:hAnsi="Angsana New" w:cs="Angsana New"/>
          <w:snapToGrid w:val="0"/>
          <w:spacing w:val="-6"/>
          <w:lang w:val="en-US"/>
        </w:rPr>
        <w:t>11</w:t>
      </w:r>
      <w:r w:rsidR="0098770B" w:rsidRPr="001A0FF0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1A0FF0" w:rsidRDefault="0048769D" w:rsidP="00EA6AFA">
      <w:pPr>
        <w:pStyle w:val="BodyTextIndent"/>
        <w:tabs>
          <w:tab w:val="left" w:pos="1170"/>
        </w:tabs>
        <w:spacing w:before="16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3774B6" w:rsidRPr="001A0FF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spacing w:val="-10"/>
          <w:lang w:val="en-US"/>
        </w:rPr>
        <w:t>2562</w:t>
      </w:r>
      <w:r w:rsidR="00DE7D71" w:rsidRPr="001A0FF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และวันที่ </w:t>
      </w:r>
      <w:r w:rsidR="00DD5DC8" w:rsidRPr="00DD5DC8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DE7D71" w:rsidRPr="001A0FF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DE7D71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บริษัทย่อยมียอดคงค้างสำหรับ</w:t>
      </w:r>
      <w:r w:rsidR="00392EA9" w:rsidRPr="001A0FF0">
        <w:rPr>
          <w:rFonts w:ascii="Angsana New" w:hAnsi="Angsana New" w:cs="Angsana New"/>
          <w:snapToGrid w:val="0"/>
          <w:spacing w:val="-10"/>
          <w:cs/>
          <w:lang w:val="en-US"/>
        </w:rPr>
        <w:t>เจ้า</w:t>
      </w:r>
      <w:r w:rsidRPr="001A0FF0">
        <w:rPr>
          <w:rFonts w:ascii="Angsana New" w:hAnsi="Angsana New" w:cs="Angsana New"/>
          <w:snapToGrid w:val="0"/>
          <w:spacing w:val="-10"/>
          <w:cs/>
          <w:lang w:val="en-US"/>
        </w:rPr>
        <w:t>หนี้ค่าก่อสร้าง</w:t>
      </w:r>
      <w:r w:rsidR="00DE7D71" w:rsidRPr="001A0FF0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E94A95" w:rsidRPr="001A0FF0">
        <w:rPr>
          <w:rFonts w:ascii="Angsana New" w:hAnsi="Angsana New" w:cs="Angsana New"/>
          <w:snapToGrid w:val="0"/>
          <w:spacing w:val="-8"/>
          <w:lang w:val="en-US"/>
        </w:rPr>
        <w:t>,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239</w:t>
      </w:r>
      <w:r w:rsidR="00E94A95" w:rsidRPr="001A0FF0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44</w:t>
      </w:r>
      <w:r w:rsidR="00DE7D71"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1A0FF0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DE7D71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และ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485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32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ล้านบาท ตามลำดับ </w:t>
      </w:r>
      <w:r w:rsidRPr="001A0FF0">
        <w:rPr>
          <w:rFonts w:ascii="Angsana New" w:hAnsi="Angsana New" w:cs="Angsana New"/>
          <w:snapToGrid w:val="0"/>
          <w:spacing w:val="-8"/>
          <w:cs/>
          <w:lang w:val="en-US"/>
        </w:rPr>
        <w:t>และเงินกู้ยืมระยะยาวตามสัญญาก่อสร้าง</w:t>
      </w:r>
      <w:r w:rsidR="00392EA9" w:rsidRPr="001A0FF0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10</w:t>
      </w:r>
      <w:r w:rsidR="00E94A95" w:rsidRPr="001A0FF0">
        <w:rPr>
          <w:rFonts w:ascii="Angsana New" w:hAnsi="Angsana New" w:cs="Angsana New"/>
          <w:snapToGrid w:val="0"/>
          <w:lang w:val="en-US"/>
        </w:rPr>
        <w:t>,</w:t>
      </w:r>
      <w:r w:rsidR="00DD5DC8" w:rsidRPr="00DD5DC8">
        <w:rPr>
          <w:rFonts w:ascii="Angsana New" w:hAnsi="Angsana New" w:cs="Angsana New"/>
          <w:snapToGrid w:val="0"/>
          <w:lang w:val="en-US"/>
        </w:rPr>
        <w:t>706</w:t>
      </w:r>
      <w:r w:rsidR="00E94A95"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63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582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47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6231CD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6231CD" w:rsidRPr="001A0FF0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6C52E2" w:rsidRPr="001A0FF0" w:rsidRDefault="00DD5DC8" w:rsidP="00EA6AFA">
      <w:pPr>
        <w:pStyle w:val="BodyTextIndent"/>
        <w:tabs>
          <w:tab w:val="left" w:pos="1170"/>
        </w:tabs>
        <w:spacing w:before="16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16</w:t>
      </w:r>
      <w:r w:rsidR="006C52E2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6C52E2" w:rsidRPr="001A0FF0">
        <w:rPr>
          <w:rFonts w:ascii="Angsana New" w:hAnsi="Angsana New" w:cs="Angsana New"/>
          <w:snapToGrid w:val="0"/>
          <w:lang w:val="en-US"/>
        </w:rPr>
        <w:tab/>
      </w:r>
      <w:r w:rsidR="006C52E2" w:rsidRPr="001A0FF0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lang w:val="en-US"/>
        </w:rPr>
        <w:t>14</w:t>
      </w:r>
      <w:r w:rsidR="006C52E2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DD5DC8">
        <w:rPr>
          <w:rFonts w:ascii="Angsana New" w:hAnsi="Angsana New" w:cs="Angsana New"/>
          <w:snapToGrid w:val="0"/>
          <w:lang w:val="en-US"/>
        </w:rPr>
        <w:t>2559</w:t>
      </w:r>
      <w:r w:rsidR="006C52E2"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cs/>
        </w:rPr>
        <w:t xml:space="preserve">บริษัท ซีจียูเค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6C52E2" w:rsidRPr="001A0FF0">
        <w:rPr>
          <w:rFonts w:ascii="Angsana New" w:hAnsi="Angsana New" w:cs="Angsana New"/>
          <w:snapToGrid w:val="0"/>
          <w:cs/>
        </w:rPr>
        <w:t xml:space="preserve"> จำกัด </w:t>
      </w:r>
      <w:r w:rsidR="006C52E2" w:rsidRPr="001A0FF0">
        <w:rPr>
          <w:rFonts w:ascii="Angsana New" w:hAnsi="Angsana New" w:cs="Angsana New"/>
          <w:snapToGrid w:val="0"/>
          <w:lang w:val="en-US"/>
        </w:rPr>
        <w:t>(“</w:t>
      </w:r>
      <w:r w:rsidR="006C52E2" w:rsidRPr="001A0FF0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="006C52E2" w:rsidRPr="001A0FF0">
        <w:rPr>
          <w:rFonts w:ascii="Angsana New" w:hAnsi="Angsana New" w:cs="Angsana New"/>
          <w:snapToGrid w:val="0"/>
          <w:lang w:val="en-US"/>
        </w:rPr>
        <w:t xml:space="preserve">”) </w:t>
      </w:r>
      <w:r w:rsidR="006C52E2" w:rsidRPr="001A0FF0">
        <w:rPr>
          <w:rFonts w:ascii="Angsana New" w:hAnsi="Angsana New" w:cs="Angsana New"/>
          <w:snapToGrid w:val="0"/>
          <w:cs/>
          <w:lang w:val="en-US"/>
        </w:rPr>
        <w:t>ได้ทำสัญญาเงินกู้กับ</w:t>
      </w:r>
      <w:r w:rsidR="008A522B" w:rsidRPr="001A0FF0">
        <w:rPr>
          <w:rFonts w:ascii="Angsana New" w:hAnsi="Angsana New" w:cs="Angsana New" w:hint="cs"/>
          <w:snapToGrid w:val="0"/>
          <w:cs/>
          <w:lang w:val="en-US"/>
        </w:rPr>
        <w:t>สถาบัน</w:t>
      </w:r>
      <w:r w:rsidR="008A522B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การเงิน</w:t>
      </w:r>
      <w:r w:rsidR="006C52E2" w:rsidRPr="001A0FF0">
        <w:rPr>
          <w:rFonts w:ascii="Angsana New" w:hAnsi="Angsana New" w:cs="Angsana New"/>
          <w:snapToGrid w:val="0"/>
          <w:spacing w:val="-4"/>
          <w:cs/>
          <w:lang w:val="en-US"/>
        </w:rPr>
        <w:t>ในต่างปร</w:t>
      </w:r>
      <w:r w:rsidR="00FC48B4" w:rsidRPr="001A0FF0">
        <w:rPr>
          <w:rFonts w:ascii="Angsana New" w:hAnsi="Angsana New" w:cs="Angsana New"/>
          <w:snapToGrid w:val="0"/>
          <w:spacing w:val="-4"/>
          <w:cs/>
          <w:lang w:val="en-US"/>
        </w:rPr>
        <w:t>ะเทศแห่งหนึ่ง</w:t>
      </w:r>
      <w:r w:rsidR="006C52E2"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C52E2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ล้านปอนด์สเตอร์ลิง</w:t>
      </w:r>
      <w:r w:rsidR="0048769D"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เงินกู้ยืมดังกล่าวมีอัตราดอกเบี้ย</w:t>
      </w:r>
      <w:r w:rsidR="006C52E2"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เท่ากับ </w:t>
      </w:r>
      <w:r w:rsidR="006C52E2" w:rsidRPr="001A0FF0">
        <w:rPr>
          <w:rFonts w:ascii="Angsana New" w:hAnsi="Angsana New" w:cs="Angsana New"/>
          <w:snapToGrid w:val="0"/>
          <w:spacing w:val="4"/>
          <w:lang w:val="en-US"/>
        </w:rPr>
        <w:t>Base Rate</w:t>
      </w:r>
      <w:r w:rsidR="006C52E2"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 บวกร้อยละ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3</w:t>
      </w:r>
      <w:r w:rsidR="006C52E2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กำหนดชำระคืนเงินต้นทั้งหมดในวันที่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17</w:t>
      </w:r>
      <w:r w:rsidR="006C52E2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DD5DC8">
        <w:rPr>
          <w:rFonts w:ascii="Angsana New" w:hAnsi="Angsana New" w:cs="Angsana New"/>
          <w:snapToGrid w:val="0"/>
          <w:spacing w:val="4"/>
          <w:lang w:val="en-US"/>
        </w:rPr>
        <w:t>2564</w:t>
      </w:r>
      <w:r w:rsidR="006C52E2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014C5" w:rsidRPr="001A0FF0">
        <w:rPr>
          <w:rFonts w:ascii="Angsana New" w:hAnsi="Angsana New" w:cs="Angsana New"/>
          <w:snapToGrid w:val="0"/>
          <w:cs/>
          <w:lang w:val="en-US"/>
        </w:rPr>
        <w:t>โดยบริษัทย่อยได้จดจำนองที่ดินและอาคาร</w:t>
      </w:r>
      <w:r w:rsidR="00B014C5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Pr="00DD5DC8">
        <w:rPr>
          <w:rFonts w:ascii="Angsana New" w:hAnsi="Angsana New" w:cs="Angsana New"/>
          <w:snapToGrid w:val="0"/>
          <w:lang w:val="en-US"/>
        </w:rPr>
        <w:t>2562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B014C5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วันที่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B014C5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B014C5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จำนวน</w:t>
      </w:r>
      <w:r w:rsidR="00C839A1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800</w:t>
      </w:r>
      <w:r w:rsidR="00E94A95" w:rsidRPr="001A0FF0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48</w:t>
      </w:r>
      <w:r w:rsidR="00B014C5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ล้านบาท และ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789</w:t>
      </w:r>
      <w:r w:rsidR="00142CA8" w:rsidRPr="001A0FF0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16</w:t>
      </w:r>
      <w:r w:rsidR="00142CA8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 ตามลำดับ</w:t>
      </w:r>
      <w:r w:rsidR="00F2248D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F2248D" w:rsidRPr="001A0FF0">
        <w:rPr>
          <w:rFonts w:ascii="Angsana New" w:hAnsi="Angsana New" w:cs="Angsana New"/>
          <w:snapToGrid w:val="0"/>
          <w:spacing w:val="-4"/>
          <w:cs/>
          <w:lang w:val="en-US"/>
        </w:rPr>
        <w:t>เพื่อเป็นหลักทรัพย์</w:t>
      </w:r>
      <w:r w:rsidR="00F2248D" w:rsidRPr="001A0FF0">
        <w:rPr>
          <w:rFonts w:ascii="Angsana New" w:hAnsi="Angsana New" w:cs="Angsana New"/>
          <w:snapToGrid w:val="0"/>
          <w:cs/>
          <w:lang w:val="en-US"/>
        </w:rPr>
        <w:t>ค้ำประกันเงินกู้ยืมดังกล่าว</w:t>
      </w:r>
    </w:p>
    <w:p w:rsidR="00D010E5" w:rsidRPr="001A0FF0" w:rsidRDefault="00D010E5" w:rsidP="00EA6AFA">
      <w:pPr>
        <w:pStyle w:val="BodyTextIndent"/>
        <w:tabs>
          <w:tab w:val="left" w:pos="1170"/>
        </w:tabs>
        <w:spacing w:before="16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2562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376</w:t>
      </w:r>
      <w:r w:rsidR="00E94A95"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26</w:t>
      </w:r>
      <w:r w:rsidR="00A02403" w:rsidRPr="001A0FF0">
        <w:rPr>
          <w:rFonts w:ascii="Angsana New" w:hAnsi="Angsana New" w:cs="Angsana New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371</w:t>
      </w:r>
      <w:r w:rsidR="00142CA8" w:rsidRPr="001A0FF0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61</w:t>
      </w:r>
      <w:r w:rsidR="00142CA8"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22651" w:rsidRPr="001A0FF0" w:rsidRDefault="00DD5DC8" w:rsidP="009D1612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DD5DC8">
        <w:rPr>
          <w:rFonts w:ascii="Angsana New" w:hAnsi="Angsana New" w:cs="Angsana New"/>
          <w:b/>
          <w:bCs/>
          <w:snapToGrid w:val="0"/>
          <w:lang w:val="en-US"/>
        </w:rPr>
        <w:lastRenderedPageBreak/>
        <w:t>17</w:t>
      </w:r>
      <w:r w:rsidR="00522651" w:rsidRPr="001A0FF0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1A0FF0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1A0FF0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1A0FF0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1A0FF0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1A0FF0" w:rsidRDefault="00522651" w:rsidP="00663860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"/>
        <w:gridCol w:w="1369"/>
        <w:gridCol w:w="91"/>
        <w:gridCol w:w="1420"/>
      </w:tblGrid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A85DFC" w:rsidRPr="001A0FF0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A85DFC" w:rsidRPr="001A0FF0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A85DFC" w:rsidRPr="001A0FF0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1A0FF0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42CA8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42CA8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1" w:type="dxa"/>
          </w:tcPr>
          <w:p w:rsidR="00A85DFC" w:rsidRPr="001A0FF0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5DFC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5DFC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5DFC" w:rsidRPr="001A0FF0" w:rsidTr="00A85DFC">
        <w:tc>
          <w:tcPr>
            <w:tcW w:w="5760" w:type="dxa"/>
          </w:tcPr>
          <w:p w:rsidR="00A85DFC" w:rsidRPr="001A0FF0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1A0FF0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1" w:type="dxa"/>
          </w:tcPr>
          <w:p w:rsidR="00A85DFC" w:rsidRPr="001A0FF0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1A0FF0" w:rsidRDefault="00DD5D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42CA8" w:rsidRPr="001A0FF0" w:rsidTr="00A85DFC">
        <w:tc>
          <w:tcPr>
            <w:tcW w:w="5760" w:type="dxa"/>
          </w:tcPr>
          <w:p w:rsidR="00142CA8" w:rsidRPr="001A0FF0" w:rsidRDefault="00142CA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0" w:type="dxa"/>
          </w:tcPr>
          <w:p w:rsidR="00142CA8" w:rsidRPr="001A0FF0" w:rsidRDefault="00142CA8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142CA8" w:rsidRPr="001A0FF0" w:rsidRDefault="00DD5DC8" w:rsidP="00B220B3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E3374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E3374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E3374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142CA8" w:rsidRPr="001A0FF0" w:rsidRDefault="00142CA8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142CA8" w:rsidRPr="001A0FF0" w:rsidRDefault="00142CA8" w:rsidP="00B9323A">
            <w:pPr>
              <w:spacing w:line="360" w:lineRule="exact"/>
              <w:ind w:right="5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D0A7E" w:rsidRPr="001A0FF0" w:rsidTr="00A85DFC">
        <w:tc>
          <w:tcPr>
            <w:tcW w:w="5760" w:type="dxa"/>
          </w:tcPr>
          <w:p w:rsidR="005D0A7E" w:rsidRPr="001A0FF0" w:rsidRDefault="005D0A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90" w:type="dxa"/>
          </w:tcPr>
          <w:p w:rsidR="005D0A7E" w:rsidRPr="001A0FF0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5D0A7E" w:rsidRPr="00B220B3" w:rsidRDefault="00DD5DC8" w:rsidP="00B220B3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5D0A7E" w:rsidRPr="001A0FF0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5D0A7E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D0A7E" w:rsidRPr="001A0FF0" w:rsidTr="00A85DFC">
        <w:tc>
          <w:tcPr>
            <w:tcW w:w="5760" w:type="dxa"/>
          </w:tcPr>
          <w:p w:rsidR="005D0A7E" w:rsidRPr="001A0FF0" w:rsidRDefault="005D0A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90" w:type="dxa"/>
          </w:tcPr>
          <w:p w:rsidR="005D0A7E" w:rsidRPr="001A0FF0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A7E" w:rsidRPr="00B220B3" w:rsidRDefault="00DD5DC8" w:rsidP="00B220B3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D0A7E"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220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5D0A7E" w:rsidRPr="001A0FF0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A7E" w:rsidRPr="001A0FF0" w:rsidRDefault="00DD5DC8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5D0A7E" w:rsidRPr="001A0F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:rsidR="00142CA8" w:rsidRPr="001A0FF0" w:rsidRDefault="00142CA8" w:rsidP="00142CA8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lang w:val="en-US"/>
        </w:rPr>
        <w:t>27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DD5DC8" w:rsidRPr="00DD5DC8">
        <w:rPr>
          <w:rFonts w:ascii="Angsana New" w:hAnsi="Angsana New" w:cs="Angsana New"/>
          <w:lang w:val="en-US"/>
        </w:rPr>
        <w:t>2560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cs/>
          <w:lang w:val="en-US"/>
        </w:rPr>
        <w:t xml:space="preserve"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 ณ ขณะใดขณะหนึ่ง กำหนดไว้ไม่เกิน </w:t>
      </w:r>
      <w:r w:rsidR="00DD5DC8" w:rsidRPr="00DD5DC8">
        <w:rPr>
          <w:rFonts w:ascii="Angsana New" w:hAnsi="Angsana New" w:cs="Angsana New"/>
          <w:lang w:val="en-US"/>
        </w:rPr>
        <w:t>5</w:t>
      </w:r>
      <w:r w:rsidRPr="001A0FF0">
        <w:rPr>
          <w:rFonts w:ascii="Angsana New" w:hAnsi="Angsana New" w:cs="Angsana New"/>
          <w:lang w:val="en-US"/>
        </w:rPr>
        <w:t>,</w:t>
      </w:r>
      <w:r w:rsidR="00DD5DC8" w:rsidRPr="00DD5DC8">
        <w:rPr>
          <w:rFonts w:ascii="Angsana New" w:hAnsi="Angsana New" w:cs="Angsana New"/>
          <w:lang w:val="en-US"/>
        </w:rPr>
        <w:t>000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cs/>
          <w:lang w:val="en-US"/>
        </w:rPr>
        <w:t>ล้านบาทโดยบริษัทได้ออกจำหน่ายหุ้นกู้ระยะยาว ดังนี้</w:t>
      </w:r>
    </w:p>
    <w:p w:rsidR="00142CA8" w:rsidRPr="001A0FF0" w:rsidRDefault="00DD5DC8" w:rsidP="00D9110D">
      <w:pPr>
        <w:pStyle w:val="BodyTextIndent"/>
        <w:tabs>
          <w:tab w:val="left" w:pos="1170"/>
        </w:tabs>
        <w:ind w:left="1166" w:hanging="619"/>
        <w:jc w:val="thaiDistribute"/>
        <w:rPr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17</w:t>
      </w:r>
      <w:r w:rsidR="00142CA8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142CA8" w:rsidRPr="001A0FF0">
        <w:rPr>
          <w:rFonts w:ascii="Angsana New" w:hAnsi="Angsana New" w:cs="Angsana New"/>
          <w:snapToGrid w:val="0"/>
          <w:lang w:val="en-US"/>
        </w:rPr>
        <w:tab/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142CA8"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142CA8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>และมีผู้แทนผู้ถือหุ้นกู้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 ร้อยละ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142CA8" w:rsidRPr="001A0FF0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00</w:t>
      </w:r>
      <w:r w:rsidR="00142CA8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ต่อปี ชำระดอกเบี้ยทุก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142CA8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21</w:t>
      </w:r>
      <w:r w:rsidR="00142CA8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มิถุนายน </w:t>
      </w:r>
      <w:r w:rsidRPr="00DD5DC8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142CA8" w:rsidRPr="001A0F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โดยหุ้นกู้</w:t>
      </w:r>
      <w:r w:rsidR="00142CA8" w:rsidRPr="001A0FF0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ครบกำหนดชำระคืนในวันที่ </w:t>
      </w:r>
      <w:r w:rsidRPr="00DD5DC8">
        <w:rPr>
          <w:rFonts w:ascii="Angsana New" w:hAnsi="Angsana New" w:cs="Angsana New"/>
          <w:snapToGrid w:val="0"/>
          <w:spacing w:val="2"/>
          <w:lang w:val="en-US"/>
        </w:rPr>
        <w:t>21</w:t>
      </w:r>
      <w:r w:rsidR="00142CA8" w:rsidRPr="001A0FF0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มีนาคม </w:t>
      </w:r>
      <w:r w:rsidRPr="00DD5DC8">
        <w:rPr>
          <w:rFonts w:ascii="Angsana New" w:hAnsi="Angsana New" w:cs="Angsana New"/>
          <w:snapToGrid w:val="0"/>
          <w:spacing w:val="2"/>
          <w:lang w:val="en-US"/>
        </w:rPr>
        <w:t>2563</w:t>
      </w:r>
      <w:r w:rsidR="00142CA8" w:rsidRPr="001A0FF0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โดยบริษัทได้จดจำนองที่ดินบางส่วน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Pr="00DD5DC8">
        <w:rPr>
          <w:rFonts w:ascii="Angsana New" w:hAnsi="Angsana New" w:cs="Angsana New"/>
          <w:snapToGrid w:val="0"/>
          <w:lang w:val="en-US"/>
        </w:rPr>
        <w:t>2562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142CA8" w:rsidRPr="001A0FF0">
        <w:rPr>
          <w:rFonts w:ascii="Angsana New" w:hAnsi="Angsana New" w:cs="Angsana New"/>
          <w:snapToGrid w:val="0"/>
          <w:lang w:val="en-US"/>
        </w:rPr>
        <w:t>,</w:t>
      </w:r>
      <w:r w:rsidRPr="00DD5DC8">
        <w:rPr>
          <w:rFonts w:ascii="Angsana New" w:hAnsi="Angsana New" w:cs="Angsana New"/>
          <w:snapToGrid w:val="0"/>
          <w:lang w:val="en-US"/>
        </w:rPr>
        <w:t>984</w:t>
      </w:r>
      <w:r w:rsidR="00142CA8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32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15283" w:rsidRPr="001A0FF0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831BD4">
        <w:rPr>
          <w:rFonts w:ascii="Angsana New" w:hAnsi="Angsana New" w:cs="Angsana New"/>
          <w:snapToGrid w:val="0"/>
          <w:lang w:val="en-US"/>
        </w:rPr>
        <w:t xml:space="preserve"> </w:t>
      </w:r>
      <w:r w:rsidR="00115283" w:rsidRPr="001A0FF0">
        <w:rPr>
          <w:rFonts w:ascii="Angsana New" w:hAnsi="Angsana New" w:cs="Angsana New" w:hint="cs"/>
          <w:snapToGrid w:val="0"/>
          <w:cs/>
          <w:lang w:val="en-US"/>
        </w:rPr>
        <w:t>รวมทั้ง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ส่วนควบและส่วนต่อเติมของอาคารและสิ่งปลูกสร้างที่จะถูกสร้างในอนาคตเพื่อเป็นหลักประกัน 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โดยมีวงเงินจำนองจำนวน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ล้านบาท นอกจากนั้นบริษัทได้จำนำเงินลงทุนในหุ้นสามัญบางส่วน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6"/>
          <w:cs/>
          <w:lang w:val="en-US"/>
        </w:rPr>
        <w:t>และเงินลงทุนในหน่วยทรัสต์ทั้งหมดเพื่อเป็นหลักประกัน ซึ่งมีมูลค่าตามบัญชีรวม ณ วันที่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Pr="00DD5DC8">
        <w:rPr>
          <w:rFonts w:ascii="Angsana New" w:hAnsi="Angsana New" w:cs="Angsana New"/>
          <w:snapToGrid w:val="0"/>
          <w:lang w:val="en-US"/>
        </w:rPr>
        <w:t>2562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DD5DC8">
        <w:rPr>
          <w:rFonts w:ascii="Angsana New" w:hAnsi="Angsana New" w:cs="Angsana New"/>
          <w:snapToGrid w:val="0"/>
          <w:lang w:val="en-US"/>
        </w:rPr>
        <w:t>31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142CA8"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DD5DC8">
        <w:rPr>
          <w:rFonts w:ascii="Angsana New" w:hAnsi="Angsana New" w:cs="Angsana New"/>
          <w:snapToGrid w:val="0"/>
          <w:lang w:val="en-US"/>
        </w:rPr>
        <w:t>137</w:t>
      </w:r>
      <w:r w:rsidR="005D0A7E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40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 และ </w:t>
      </w:r>
      <w:r w:rsidRPr="00DD5DC8">
        <w:rPr>
          <w:rFonts w:ascii="Angsana New" w:hAnsi="Angsana New" w:cs="Angsana New"/>
          <w:snapToGrid w:val="0"/>
          <w:lang w:val="en-US"/>
        </w:rPr>
        <w:t>147</w:t>
      </w:r>
      <w:r w:rsidR="00142CA8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30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 ตามลำดับ</w:t>
      </w:r>
      <w:r w:rsidR="00142CA8" w:rsidRPr="001A0FF0">
        <w:rPr>
          <w:rFonts w:ascii="Angsana New" w:hAnsi="Angsana New" w:cs="Angsana New"/>
          <w:snapToGrid w:val="0"/>
          <w:lang w:val="en-US"/>
        </w:rPr>
        <w:t xml:space="preserve"> (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DD5DC8">
        <w:rPr>
          <w:rFonts w:ascii="Angsana New" w:hAnsi="Angsana New" w:cs="Angsana New"/>
          <w:snapToGrid w:val="0"/>
          <w:lang w:val="en-US"/>
        </w:rPr>
        <w:t>12</w:t>
      </w:r>
      <w:r w:rsidR="00142CA8" w:rsidRPr="001A0FF0">
        <w:rPr>
          <w:rFonts w:ascii="Angsana New" w:hAnsi="Angsana New" w:cs="Angsana New"/>
          <w:snapToGrid w:val="0"/>
          <w:lang w:val="en-US"/>
        </w:rPr>
        <w:t>)</w:t>
      </w:r>
    </w:p>
    <w:p w:rsidR="00831BD4" w:rsidRDefault="00DD5DC8" w:rsidP="0055350A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17</w:t>
      </w:r>
      <w:r w:rsidR="00142CA8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lang w:val="en-US"/>
        </w:rPr>
        <w:tab/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142CA8"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142CA8"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142CA8" w:rsidRPr="001A0FF0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142CA8"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และมีผู้แทนผู้ถือหุ้นกู้</w:t>
      </w:r>
      <w:r w:rsidR="00142CA8"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ร้อยละ </w:t>
      </w:r>
      <w:r w:rsidRPr="00DD5DC8">
        <w:rPr>
          <w:rFonts w:ascii="Angsana New" w:hAnsi="Angsana New" w:cs="Angsana New"/>
          <w:snapToGrid w:val="0"/>
          <w:lang w:val="en-US"/>
        </w:rPr>
        <w:t>7</w:t>
      </w:r>
      <w:r w:rsidR="00142CA8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00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DD5DC8">
        <w:rPr>
          <w:rFonts w:ascii="Angsana New" w:hAnsi="Angsana New" w:cs="Angsana New"/>
          <w:snapToGrid w:val="0"/>
          <w:lang w:val="en-US"/>
        </w:rPr>
        <w:t>3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DD5DC8">
        <w:rPr>
          <w:rFonts w:ascii="Angsana New" w:hAnsi="Angsana New" w:cs="Angsana New"/>
          <w:snapToGrid w:val="0"/>
          <w:lang w:val="en-US"/>
        </w:rPr>
        <w:t>25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กันยายน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831BD4">
        <w:rPr>
          <w:rFonts w:ascii="Angsana New" w:hAnsi="Angsana New" w:cs="Angsana New"/>
          <w:snapToGrid w:val="0"/>
          <w:lang w:val="en-US"/>
        </w:rPr>
        <w:br/>
      </w:r>
    </w:p>
    <w:p w:rsidR="00831BD4" w:rsidRDefault="00831BD4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142CA8" w:rsidRPr="001A0FF0" w:rsidRDefault="00142CA8" w:rsidP="00831BD4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 w:hint="cs"/>
          <w:snapToGrid w:val="0"/>
          <w:cs/>
          <w:lang w:val="en-US"/>
        </w:rPr>
        <w:lastRenderedPageBreak/>
        <w:t xml:space="preserve">โดยหุ้นกู้ครบกำหนดชำระคืนในวันที่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25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 </w:t>
      </w:r>
      <w:r w:rsidR="00DD5DC8" w:rsidRPr="00DD5DC8">
        <w:rPr>
          <w:rFonts w:ascii="Angsana New" w:hAnsi="Angsana New" w:cs="Angsana New"/>
          <w:snapToGrid w:val="0"/>
          <w:lang w:val="en-US"/>
        </w:rPr>
        <w:t>2563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โดยบริษัทได้จดจำนองที่ดินบางส่วนซึ่งมีมูลค่าตามบัญชี ณ 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2562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203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38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ล้านบาท 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1</w:t>
      </w:r>
      <w:r w:rsidRPr="001A0FF0">
        <w:rPr>
          <w:rFonts w:ascii="Angsana New" w:hAnsi="Angsana New" w:cs="Angsana New"/>
          <w:snapToGrid w:val="0"/>
          <w:lang w:val="en-US"/>
        </w:rPr>
        <w:t>,</w:t>
      </w:r>
      <w:r w:rsidR="00DD5DC8" w:rsidRPr="00DD5DC8">
        <w:rPr>
          <w:rFonts w:ascii="Angsana New" w:hAnsi="Angsana New" w:cs="Angsana New"/>
          <w:snapToGrid w:val="0"/>
          <w:lang w:val="en-US"/>
        </w:rPr>
        <w:t>000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 นอกจากนั้นบริษัทได้จำนำเงินลงทุนใน</w:t>
      </w:r>
      <w:r w:rsidRPr="00831BD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หุ้นสามัญบางส่วนเพื่อเป็นหลักประกัน ซึ่งมีมูลค่าตามบัญชี ณ วันที่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31</w:t>
      </w:r>
      <w:r w:rsidRPr="00831BD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31BD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2562</w:t>
      </w:r>
      <w:r w:rsidRPr="00831BD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31BD4">
        <w:rPr>
          <w:rFonts w:ascii="Angsana New" w:hAnsi="Angsana New" w:cs="Angsana New" w:hint="cs"/>
          <w:snapToGrid w:val="0"/>
          <w:spacing w:val="4"/>
          <w:cs/>
          <w:lang w:val="en-US"/>
        </w:rPr>
        <w:t>และวันที่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60</w:t>
      </w:r>
      <w:r w:rsidR="005D0A7E"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45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 และ </w:t>
      </w:r>
      <w:r w:rsidR="00DD5DC8" w:rsidRPr="00DD5DC8">
        <w:rPr>
          <w:rFonts w:ascii="Angsana New" w:hAnsi="Angsana New" w:cs="Angsana New"/>
          <w:snapToGrid w:val="0"/>
          <w:lang w:val="en-US"/>
        </w:rPr>
        <w:t>62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40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ตามลำดับ </w:t>
      </w:r>
      <w:r w:rsidRPr="001A0FF0">
        <w:rPr>
          <w:rFonts w:ascii="Angsana New" w:hAnsi="Angsana New" w:cs="Angsana New"/>
          <w:snapToGrid w:val="0"/>
          <w:lang w:val="en-US"/>
        </w:rPr>
        <w:t>(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DD5DC8" w:rsidRPr="00DD5DC8">
        <w:rPr>
          <w:rFonts w:ascii="Angsana New" w:hAnsi="Angsana New" w:cs="Angsana New"/>
          <w:snapToGrid w:val="0"/>
          <w:lang w:val="en-US"/>
        </w:rPr>
        <w:t>12</w:t>
      </w:r>
      <w:r w:rsidRPr="001A0FF0">
        <w:rPr>
          <w:rFonts w:ascii="Angsana New" w:hAnsi="Angsana New" w:cs="Angsana New"/>
          <w:snapToGrid w:val="0"/>
          <w:lang w:val="en-US"/>
        </w:rPr>
        <w:t>)</w:t>
      </w:r>
    </w:p>
    <w:p w:rsidR="00142CA8" w:rsidRPr="001A0FF0" w:rsidRDefault="00DD5DC8" w:rsidP="00142CA8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DD5DC8">
        <w:rPr>
          <w:rFonts w:ascii="Angsana New" w:hAnsi="Angsana New" w:cs="Angsana New"/>
          <w:snapToGrid w:val="0"/>
          <w:spacing w:val="-6"/>
          <w:lang w:val="en-US"/>
        </w:rPr>
        <w:t>17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142CA8" w:rsidRPr="001A0FF0">
        <w:rPr>
          <w:rFonts w:ascii="Angsana New" w:hAnsi="Angsana New" w:cs="Angsana New"/>
          <w:snapToGrid w:val="0"/>
          <w:spacing w:val="-6"/>
          <w:lang w:val="en-US"/>
        </w:rPr>
        <w:tab/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19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ตุลาคม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142CA8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142CA8" w:rsidRPr="001A0FF0">
        <w:rPr>
          <w:rFonts w:ascii="Angsana New" w:hAnsi="Angsana New" w:cs="Angsana New"/>
          <w:snapToGrid w:val="0"/>
          <w:spacing w:val="-10"/>
          <w:cs/>
          <w:lang w:val="en-US"/>
        </w:rPr>
        <w:t>สถาบัน และ/หรือผู้ลงทุนรายใหญ่</w:t>
      </w:r>
      <w:r w:rsidR="00142CA8" w:rsidRPr="001A0FF0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142CA8" w:rsidRPr="001A0FF0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โดยเป็นหุ้นกู้ชนิดระบุชื่อผู้ถือ ประเภทไม่ด้อยสิทธิ </w:t>
      </w:r>
      <w:r w:rsidR="00142CA8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>ไม่</w:t>
      </w:r>
      <w:r w:rsidR="00142CA8" w:rsidRPr="001A0FF0">
        <w:rPr>
          <w:rFonts w:ascii="Angsana New" w:hAnsi="Angsana New" w:cs="Angsana New"/>
          <w:snapToGrid w:val="0"/>
          <w:spacing w:val="-10"/>
          <w:cs/>
          <w:lang w:val="en-US"/>
        </w:rPr>
        <w:t>มี</w:t>
      </w:r>
      <w:r w:rsidR="00142CA8" w:rsidRPr="001A0FF0">
        <w:rPr>
          <w:rFonts w:ascii="Angsana New" w:hAnsi="Angsana New" w:cs="Angsana New" w:hint="cs"/>
          <w:snapToGrid w:val="0"/>
          <w:spacing w:val="-10"/>
          <w:cs/>
          <w:lang w:val="en-US"/>
        </w:rPr>
        <w:t>หลัก</w:t>
      </w:r>
      <w:r w:rsidR="00142CA8" w:rsidRPr="001A0FF0">
        <w:rPr>
          <w:rFonts w:ascii="Angsana New" w:hAnsi="Angsana New" w:cs="Angsana New"/>
          <w:snapToGrid w:val="0"/>
          <w:spacing w:val="-10"/>
          <w:cs/>
          <w:lang w:val="en-US"/>
        </w:rPr>
        <w:t>ประกัน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>และมีผู้แทน</w:t>
      </w:r>
      <w:r w:rsidR="00142CA8" w:rsidRPr="001A0FF0">
        <w:rPr>
          <w:rFonts w:ascii="Angsana New" w:hAnsi="Angsana New" w:cs="Angsana New" w:hint="cs"/>
          <w:snapToGrid w:val="0"/>
          <w:spacing w:val="2"/>
          <w:cs/>
          <w:lang w:val="en-US"/>
        </w:rPr>
        <w:t>ผู้ถือหุ้นกู้</w:t>
      </w:r>
      <w:r w:rsidR="00142CA8" w:rsidRPr="001A0FF0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2"/>
          <w:cs/>
          <w:lang w:val="en-US"/>
        </w:rPr>
        <w:t>ซึ่งบริษัทมีสิทธิไถ่ถอนหุ้นกู้ก่อนครบกำหนด โดยมีอัตรา</w:t>
      </w:r>
      <w:r w:rsidR="00142CA8"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ดอกเบี้ยคงที่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ร้อยละ 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7</w:t>
      </w:r>
      <w:r w:rsidR="00142CA8" w:rsidRPr="001A0FF0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25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ต่อปี ชำระดอกเบี้ยทุก 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3</w:t>
      </w:r>
      <w:r w:rsidR="00142CA8" w:rsidRPr="001A0FF0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เดือน กำหนดจ่ายดอกเบี้ยงวดแรกในวันที่ 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19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มกราคม 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2562</w:t>
      </w:r>
      <w:r w:rsidR="00142CA8" w:rsidRPr="001A0FF0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โดยหุ้นกู้ครบกำหนดชำระคืนในวันที่ </w:t>
      </w:r>
      <w:r w:rsidRPr="00DD5DC8">
        <w:rPr>
          <w:rFonts w:ascii="Angsana New" w:hAnsi="Angsana New" w:cs="Angsana New"/>
          <w:snapToGrid w:val="0"/>
          <w:lang w:val="en-US"/>
        </w:rPr>
        <w:t>19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ตุลาคม </w:t>
      </w:r>
      <w:r w:rsidRPr="00DD5DC8">
        <w:rPr>
          <w:rFonts w:ascii="Angsana New" w:hAnsi="Angsana New" w:cs="Angsana New"/>
          <w:snapToGrid w:val="0"/>
          <w:lang w:val="en-US"/>
        </w:rPr>
        <w:t>2563</w:t>
      </w:r>
      <w:r w:rsidR="00142CA8"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5F2E3A" w:rsidRPr="001A0FF0" w:rsidRDefault="00DD5DC8" w:rsidP="00E469BC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DD5DC8">
        <w:rPr>
          <w:rStyle w:val="PageNumber"/>
          <w:rFonts w:ascii="Angsana New" w:hAnsi="Angsana New" w:cs="Angsana New"/>
          <w:b/>
          <w:bCs/>
          <w:lang w:val="en-US"/>
        </w:rPr>
        <w:t>18</w:t>
      </w:r>
      <w:r w:rsidR="005F2E3A" w:rsidRPr="001A0FF0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 w:rsidRPr="001A0FF0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5F2E3A" w:rsidRPr="001A0FF0">
        <w:rPr>
          <w:rStyle w:val="PageNumber"/>
          <w:rFonts w:ascii="Angsana New" w:hAnsi="Angsana New" w:cs="Angsana New" w:hint="cs"/>
          <w:b/>
          <w:bCs/>
          <w:cs/>
          <w:lang w:val="en-US"/>
        </w:rPr>
        <w:t>ใบสำคัญแสดงสิทธิซื้อหุ้นสามัญ</w:t>
      </w:r>
    </w:p>
    <w:p w:rsidR="002D1EB6" w:rsidRPr="001A0FF0" w:rsidRDefault="00DD5DC8" w:rsidP="00F2248D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/>
          <w:snapToGrid w:val="0"/>
          <w:spacing w:val="-2"/>
          <w:lang w:val="en-US"/>
        </w:rPr>
        <w:t>18</w:t>
      </w:r>
      <w:r w:rsidR="002D1EB6" w:rsidRPr="001A0FF0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-2"/>
          <w:lang w:val="en-US"/>
        </w:rPr>
        <w:t>1</w:t>
      </w:r>
      <w:r w:rsidR="002D1EB6" w:rsidRPr="001A0FF0">
        <w:rPr>
          <w:rFonts w:ascii="Angsana New" w:hAnsi="Angsana New" w:cs="Angsana New"/>
          <w:snapToGrid w:val="0"/>
          <w:spacing w:val="-2"/>
          <w:lang w:val="en-US"/>
        </w:rPr>
        <w:tab/>
      </w:r>
      <w:r w:rsidR="000B25F3" w:rsidRPr="001A0FF0">
        <w:rPr>
          <w:rFonts w:ascii="Angsana New" w:hAnsi="Angsana New" w:cs="Angsana New"/>
          <w:snapToGrid w:val="0"/>
          <w:cs/>
        </w:rPr>
        <w:t>ตามที่ที่ประชุมสามัญผู้ถือหุ้นของบริษัท</w:t>
      </w:r>
      <w:r w:rsidR="000B25F3" w:rsidRPr="001A0FF0">
        <w:rPr>
          <w:rFonts w:ascii="Angsana New" w:hAnsi="Angsana New" w:cs="Angsana New" w:hint="cs"/>
          <w:snapToGrid w:val="0"/>
          <w:cs/>
        </w:rPr>
        <w:t xml:space="preserve">ประจำปี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0B25F3" w:rsidRPr="001A0FF0">
        <w:rPr>
          <w:rFonts w:ascii="Angsana New" w:hAnsi="Angsana New" w:cs="Angsana New"/>
          <w:snapToGrid w:val="0"/>
          <w:cs/>
        </w:rPr>
        <w:t xml:space="preserve"> เมื่อวันที่ </w:t>
      </w:r>
      <w:r w:rsidRPr="00DD5DC8">
        <w:rPr>
          <w:rFonts w:ascii="Angsana New" w:hAnsi="Angsana New" w:cs="Angsana New"/>
          <w:snapToGrid w:val="0"/>
          <w:lang w:val="en-US"/>
        </w:rPr>
        <w:t>26</w:t>
      </w:r>
      <w:r w:rsidR="000B25F3" w:rsidRPr="001A0FF0">
        <w:rPr>
          <w:rFonts w:ascii="Angsana New" w:hAnsi="Angsana New" w:cs="Angsana New"/>
          <w:snapToGrid w:val="0"/>
          <w:cs/>
        </w:rPr>
        <w:t xml:space="preserve"> </w:t>
      </w:r>
      <w:r w:rsidR="000B25F3" w:rsidRPr="001A0FF0">
        <w:rPr>
          <w:rFonts w:ascii="Angsana New" w:hAnsi="Angsana New" w:cs="Angsana New" w:hint="cs"/>
          <w:snapToGrid w:val="0"/>
          <w:cs/>
        </w:rPr>
        <w:t>เมษายน</w:t>
      </w:r>
      <w:r w:rsidR="000B25F3" w:rsidRPr="001A0FF0">
        <w:rPr>
          <w:rFonts w:ascii="Angsana New" w:hAnsi="Angsana New" w:cs="Angsana New"/>
          <w:snapToGrid w:val="0"/>
          <w:cs/>
        </w:rPr>
        <w:t xml:space="preserve">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0B25F3" w:rsidRPr="001A0FF0">
        <w:rPr>
          <w:rFonts w:ascii="Angsana New" w:hAnsi="Angsana New" w:cs="Angsana New"/>
          <w:snapToGrid w:val="0"/>
          <w:cs/>
        </w:rPr>
        <w:t xml:space="preserve"> 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DD5DC8">
        <w:rPr>
          <w:rFonts w:ascii="Angsana New" w:hAnsi="Angsana New" w:cs="Angsana New"/>
          <w:snapToGrid w:val="0"/>
          <w:lang w:val="en-US"/>
        </w:rPr>
        <w:t>4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 (“CGD-W</w:t>
      </w:r>
      <w:r w:rsidRPr="00DD5DC8">
        <w:rPr>
          <w:rFonts w:ascii="Angsana New" w:hAnsi="Angsana New" w:cs="Angsana New"/>
          <w:snapToGrid w:val="0"/>
          <w:lang w:val="en-US"/>
        </w:rPr>
        <w:t>4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”) </w:t>
      </w:r>
      <w:r w:rsidR="000B25F3" w:rsidRPr="001A0FF0">
        <w:rPr>
          <w:rFonts w:ascii="Angsana New" w:hAnsi="Angsana New" w:cs="Angsana New"/>
          <w:snapToGrid w:val="0"/>
          <w:cs/>
          <w:lang w:val="en-US"/>
        </w:rPr>
        <w:t xml:space="preserve">โดยเมื่อวันที่ </w:t>
      </w:r>
      <w:r w:rsidRPr="00DD5DC8">
        <w:rPr>
          <w:rFonts w:ascii="Angsana New" w:hAnsi="Angsana New" w:cs="Angsana New"/>
          <w:snapToGrid w:val="0"/>
          <w:lang w:val="en-US"/>
        </w:rPr>
        <w:t>27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1A0FF0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Pr="00DD5DC8">
        <w:rPr>
          <w:rFonts w:ascii="Angsana New" w:hAnsi="Angsana New" w:cs="Angsana New"/>
          <w:snapToGrid w:val="0"/>
          <w:lang w:val="en-US"/>
        </w:rPr>
        <w:t>2561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1A0FF0">
        <w:rPr>
          <w:rFonts w:ascii="Angsana New" w:hAnsi="Angsana New" w:cs="Angsana New"/>
          <w:snapToGrid w:val="0"/>
          <w:cs/>
        </w:rPr>
        <w:t>บริษัทได้ออกใบสำคัญแสดงสิทธิซื้อหุ้นสามัญ CGD-W</w:t>
      </w:r>
      <w:r w:rsidRPr="00DD5DC8">
        <w:rPr>
          <w:rFonts w:ascii="Angsana New" w:hAnsi="Angsana New" w:cs="Angsana New" w:hint="cs"/>
          <w:snapToGrid w:val="0"/>
          <w:lang w:val="en-US"/>
        </w:rPr>
        <w:t>4</w:t>
      </w:r>
      <w:r w:rsidR="000B25F3" w:rsidRPr="001A0FF0">
        <w:rPr>
          <w:rFonts w:ascii="Angsana New" w:hAnsi="Angsana New" w:cs="Angsana New"/>
          <w:snapToGrid w:val="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DD5DC8">
        <w:rPr>
          <w:rFonts w:ascii="Angsana New" w:hAnsi="Angsana New" w:cs="Angsana New"/>
          <w:snapToGrid w:val="0"/>
          <w:lang w:val="en-US"/>
        </w:rPr>
        <w:t>5</w:t>
      </w:r>
      <w:r w:rsidR="000B25F3" w:rsidRPr="001A0FF0">
        <w:rPr>
          <w:rFonts w:ascii="Angsana New" w:hAnsi="Angsana New" w:cs="Angsana New"/>
          <w:snapToGrid w:val="0"/>
          <w:cs/>
        </w:rPr>
        <w:t xml:space="preserve"> หุ้นเดิมต่อ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B25F3" w:rsidRPr="001A0FF0">
        <w:rPr>
          <w:rFonts w:ascii="Angsana New" w:hAnsi="Angsana New" w:cs="Angsana New"/>
          <w:snapToGrid w:val="0"/>
          <w:cs/>
        </w:rPr>
        <w:t xml:space="preserve"> หน่วย</w:t>
      </w:r>
      <w:r w:rsidR="000B25F3" w:rsidRPr="001A0FF0">
        <w:rPr>
          <w:rFonts w:ascii="Angsana New" w:hAnsi="Angsana New" w:cs="Angsana New"/>
          <w:snapToGrid w:val="0"/>
          <w:spacing w:val="-8"/>
          <w:cs/>
        </w:rPr>
        <w:t>ของใบสำคัญแสดงสิทธิ ซึ่งใบสำคัญแสดงสิทธิจดทะเบียนชนิดระบุชื่อและสามารถโอนให้บุคคลอื่นได้</w:t>
      </w:r>
      <w:r w:rsidR="000B25F3" w:rsidRPr="001A0FF0">
        <w:rPr>
          <w:rFonts w:ascii="Angsana New" w:hAnsi="Angsana New" w:cs="Angsana New"/>
          <w:snapToGrid w:val="0"/>
          <w:cs/>
        </w:rPr>
        <w:t>โดยไม่มีราคาเสนอขาย อัตราการใช้สิทธิสำหรับซื้อหุ้นสามัญ</w:t>
      </w:r>
      <w:r w:rsidR="000B25F3" w:rsidRPr="001A0FF0">
        <w:rPr>
          <w:rFonts w:ascii="Angsana New" w:hAnsi="Angsana New" w:cs="Angsana New" w:hint="cs"/>
          <w:snapToGrid w:val="0"/>
          <w:cs/>
          <w:lang w:val="en-US"/>
        </w:rPr>
        <w:t xml:space="preserve">คือ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1A0FF0">
        <w:rPr>
          <w:rFonts w:ascii="Angsana New" w:hAnsi="Angsana New" w:cs="Angsana New" w:hint="cs"/>
          <w:snapToGrid w:val="0"/>
          <w:cs/>
          <w:lang w:val="en-US"/>
        </w:rPr>
        <w:t xml:space="preserve">หน่วยสามารถซื้อหุ้นสามัญได้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0B25F3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1A0FF0">
        <w:rPr>
          <w:rFonts w:ascii="Angsana New" w:hAnsi="Angsana New" w:cs="Angsana New" w:hint="cs"/>
          <w:snapToGrid w:val="0"/>
          <w:cs/>
          <w:lang w:val="en-US"/>
        </w:rPr>
        <w:t xml:space="preserve">หุ้น </w:t>
      </w:r>
      <w:r w:rsidR="000B25F3" w:rsidRPr="001A0FF0">
        <w:rPr>
          <w:rFonts w:ascii="Angsana New" w:hAnsi="Angsana New" w:cs="Angsana New"/>
          <w:snapToGrid w:val="0"/>
          <w:cs/>
        </w:rPr>
        <w:t>และรายการใช้สิทธิมีรายละเอียด ดังนี้</w:t>
      </w:r>
    </w:p>
    <w:p w:rsidR="005F2E3A" w:rsidRPr="001A0FF0" w:rsidRDefault="005F2E3A" w:rsidP="002D1EB6">
      <w:pPr>
        <w:tabs>
          <w:tab w:val="left" w:pos="9090"/>
        </w:tabs>
        <w:ind w:left="547"/>
        <w:jc w:val="thaiDistribute"/>
        <w:rPr>
          <w:rFonts w:ascii="Angsana New" w:hAnsi="Angsana New" w:cs="Angsana New"/>
          <w:snapToGrid w:val="0"/>
          <w:sz w:val="2"/>
          <w:szCs w:val="2"/>
          <w:cs/>
        </w:rPr>
      </w:pP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5F2E3A" w:rsidRPr="001A0FF0" w:rsidTr="005F2E3A">
        <w:trPr>
          <w:cantSplit/>
        </w:trPr>
        <w:tc>
          <w:tcPr>
            <w:tcW w:w="1306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1A0FF0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1A0FF0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5F2E3A" w:rsidRPr="001A0FF0" w:rsidRDefault="005F2E3A" w:rsidP="005F2E3A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5F2E3A" w:rsidRPr="001A0FF0" w:rsidTr="005F2E3A">
        <w:tc>
          <w:tcPr>
            <w:tcW w:w="1306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1A0FF0" w:rsidRDefault="005F2E3A" w:rsidP="005F2E3A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1A0FF0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5F2E3A" w:rsidRPr="001A0FF0" w:rsidTr="005F2E3A">
        <w:tc>
          <w:tcPr>
            <w:tcW w:w="1306" w:type="dxa"/>
          </w:tcPr>
          <w:p w:rsidR="005F2E3A" w:rsidRPr="001A0FF0" w:rsidRDefault="009F3F3D" w:rsidP="005F2E3A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="00DD5DC8" w:rsidRPr="00DD5DC8">
              <w:rPr>
                <w:rFonts w:ascii="Angsana New" w:hAnsi="Angsana New" w:cs="Angsana New" w:hint="cs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5F2E3A" w:rsidRPr="001A0FF0" w:rsidRDefault="00DD5DC8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</w:t>
            </w:r>
            <w:r w:rsidR="005F2E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1A0FF0" w:rsidRDefault="00DD5DC8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934E11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1A0FF0" w:rsidRDefault="00DD5DC8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934E11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:rsidR="005F2E3A" w:rsidRPr="001A0FF0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1A0FF0" w:rsidRDefault="00DD5DC8" w:rsidP="005F2E3A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5F2E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:rsidR="005F2E3A" w:rsidRPr="001A0FF0" w:rsidRDefault="005F2E3A" w:rsidP="005F2E3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1A0FF0" w:rsidRDefault="00DD5DC8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</w:t>
            </w:r>
            <w:r w:rsidR="005F2E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:rsidR="000B25F3" w:rsidRPr="001A0FF0" w:rsidRDefault="000B25F3" w:rsidP="000B25F3">
      <w:pPr>
        <w:ind w:left="547"/>
        <w:jc w:val="thaiDistribute"/>
        <w:rPr>
          <w:rFonts w:ascii="Angsana New" w:hAnsi="Angsana New" w:cs="Angsana New"/>
          <w:b/>
          <w:bCs/>
          <w:lang w:val="en-US"/>
        </w:rPr>
      </w:pPr>
      <w:r w:rsidRPr="001A0FF0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Pr="001A0FF0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ผู้ถือใบสําคัญแสดงสิทธิสามารถใช้สิทธิตามใบสําคัญแสดงสิทธิได้ในวันทําการสุดท้ายของทุกเดือนที่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DD5DC8" w:rsidRPr="00DD5DC8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>6</w:t>
      </w:r>
      <w:r w:rsidRPr="001A0FF0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:rsidR="000B25F3" w:rsidRPr="00831BD4" w:rsidRDefault="000B25F3" w:rsidP="00831BD4">
      <w:pPr>
        <w:spacing w:before="240"/>
        <w:ind w:left="1170"/>
        <w:jc w:val="thaiDistribute"/>
        <w:rPr>
          <w:rFonts w:ascii="Angsana New" w:hAnsi="Angsana New" w:cs="Angsana New"/>
          <w:spacing w:val="-8"/>
          <w:lang w:val="en-US"/>
        </w:rPr>
      </w:pPr>
      <w:r w:rsidRPr="00831BD4">
        <w:rPr>
          <w:rFonts w:ascii="Angsana New" w:hAnsi="Angsana New" w:cs="Angsana New" w:hint="cs"/>
          <w:spacing w:val="-8"/>
          <w:cs/>
          <w:lang w:val="en-US"/>
        </w:rPr>
        <w:t xml:space="preserve">ณ วันที่ </w:t>
      </w:r>
      <w:r w:rsidR="00DD5DC8" w:rsidRPr="00DD5DC8">
        <w:rPr>
          <w:rFonts w:ascii="Angsana New" w:hAnsi="Angsana New" w:cs="Angsana New"/>
          <w:spacing w:val="-8"/>
          <w:lang w:val="en-US"/>
        </w:rPr>
        <w:t>31</w:t>
      </w:r>
      <w:r w:rsidRPr="00831BD4">
        <w:rPr>
          <w:rFonts w:ascii="Angsana New" w:hAnsi="Angsana New" w:cs="Angsana New"/>
          <w:spacing w:val="-8"/>
          <w:lang w:val="en-US"/>
        </w:rPr>
        <w:t xml:space="preserve"> </w:t>
      </w:r>
      <w:r w:rsidRPr="00831BD4">
        <w:rPr>
          <w:rFonts w:ascii="Angsana New" w:hAnsi="Angsana New" w:cs="Angsana New" w:hint="cs"/>
          <w:spacing w:val="-8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spacing w:val="-8"/>
          <w:lang w:val="en-US"/>
        </w:rPr>
        <w:t>2562</w:t>
      </w:r>
      <w:r w:rsidRPr="00831BD4">
        <w:rPr>
          <w:rFonts w:ascii="Angsana New" w:hAnsi="Angsana New" w:cs="Angsana New"/>
          <w:spacing w:val="-8"/>
          <w:lang w:val="en-US"/>
        </w:rPr>
        <w:t xml:space="preserve"> </w:t>
      </w:r>
      <w:r w:rsidRPr="00831BD4">
        <w:rPr>
          <w:rFonts w:ascii="Angsana New" w:hAnsi="Angsana New" w:cs="Angsana New" w:hint="cs"/>
          <w:spacing w:val="-8"/>
          <w:cs/>
          <w:lang w:val="en-US"/>
        </w:rPr>
        <w:t xml:space="preserve">และวันที่ </w:t>
      </w:r>
      <w:r w:rsidR="00DD5DC8" w:rsidRPr="00DD5DC8">
        <w:rPr>
          <w:rFonts w:ascii="Angsana New" w:hAnsi="Angsana New" w:cs="Angsana New"/>
          <w:spacing w:val="-8"/>
          <w:lang w:val="en-US"/>
        </w:rPr>
        <w:t>31</w:t>
      </w:r>
      <w:r w:rsidRPr="00831BD4">
        <w:rPr>
          <w:rFonts w:ascii="Angsana New" w:hAnsi="Angsana New" w:cs="Angsana New"/>
          <w:spacing w:val="-8"/>
          <w:lang w:val="en-US"/>
        </w:rPr>
        <w:t xml:space="preserve"> </w:t>
      </w:r>
      <w:r w:rsidRPr="00831BD4">
        <w:rPr>
          <w:rFonts w:ascii="Angsana New" w:hAnsi="Angsana New" w:cs="Angsana New" w:hint="cs"/>
          <w:spacing w:val="-8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spacing w:val="-8"/>
          <w:lang w:val="en-US"/>
        </w:rPr>
        <w:t>2561</w:t>
      </w:r>
      <w:r w:rsidRPr="00831BD4">
        <w:rPr>
          <w:rFonts w:ascii="Angsana New" w:hAnsi="Angsana New" w:cs="Angsana New"/>
          <w:spacing w:val="-8"/>
          <w:lang w:val="en-US"/>
        </w:rPr>
        <w:t xml:space="preserve"> </w:t>
      </w:r>
      <w:r w:rsidRPr="00831BD4">
        <w:rPr>
          <w:rFonts w:ascii="Angsana New" w:hAnsi="Angsana New" w:cs="Angsana New"/>
          <w:spacing w:val="-8"/>
          <w:cs/>
          <w:lang w:val="en-US"/>
        </w:rPr>
        <w:t>ใบสำคัญแสดงสิทธิทั้งหมดยังไม่ได้</w:t>
      </w:r>
      <w:r w:rsidRPr="00831BD4">
        <w:rPr>
          <w:rFonts w:ascii="Angsana New" w:hAnsi="Angsana New" w:cs="Angsana New" w:hint="cs"/>
          <w:spacing w:val="-8"/>
          <w:cs/>
          <w:lang w:val="en-US"/>
        </w:rPr>
        <w:t>มีการ</w:t>
      </w:r>
      <w:r w:rsidRPr="00831BD4">
        <w:rPr>
          <w:rFonts w:ascii="Angsana New" w:hAnsi="Angsana New" w:cs="Angsana New"/>
          <w:spacing w:val="-8"/>
          <w:cs/>
          <w:lang w:val="en-US"/>
        </w:rPr>
        <w:t>ใช้สิทธิ</w:t>
      </w:r>
    </w:p>
    <w:p w:rsidR="003C3D51" w:rsidRPr="001A0FF0" w:rsidRDefault="00DD5DC8" w:rsidP="00F2248D">
      <w:pPr>
        <w:pStyle w:val="BodyTextIndent"/>
        <w:spacing w:before="240"/>
        <w:ind w:left="1166" w:hanging="619"/>
        <w:jc w:val="thaiDistribute"/>
        <w:rPr>
          <w:rStyle w:val="PageNumber"/>
          <w:rFonts w:ascii="Angsana New" w:hAnsi="Angsana New" w:cs="Angsana New"/>
          <w:lang w:val="en-US"/>
        </w:rPr>
      </w:pPr>
      <w:r w:rsidRPr="00DD5DC8">
        <w:rPr>
          <w:rStyle w:val="PageNumber"/>
          <w:rFonts w:ascii="Angsana New" w:hAnsi="Angsana New" w:cs="Angsana New"/>
          <w:lang w:val="en-US"/>
        </w:rPr>
        <w:t>18</w:t>
      </w:r>
      <w:r w:rsidR="002D1EB6" w:rsidRPr="001A0FF0">
        <w:rPr>
          <w:rStyle w:val="PageNumber"/>
          <w:rFonts w:ascii="Angsana New" w:hAnsi="Angsana New" w:cs="Angsana New"/>
          <w:lang w:val="en-US"/>
        </w:rPr>
        <w:t>.</w:t>
      </w:r>
      <w:r w:rsidRPr="00DD5DC8">
        <w:rPr>
          <w:rStyle w:val="PageNumber"/>
          <w:rFonts w:ascii="Angsana New" w:hAnsi="Angsana New" w:cs="Angsana New"/>
          <w:lang w:val="en-US"/>
        </w:rPr>
        <w:t>2</w:t>
      </w:r>
      <w:r w:rsidR="002D1EB6" w:rsidRPr="001A0FF0">
        <w:rPr>
          <w:rStyle w:val="PageNumber"/>
          <w:rFonts w:ascii="Angsana New" w:hAnsi="Angsana New" w:cs="Angsana New"/>
          <w:lang w:val="en-US"/>
        </w:rPr>
        <w:tab/>
      </w:r>
      <w:r w:rsidR="00115283" w:rsidRPr="001A0FF0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DD5DC8">
        <w:rPr>
          <w:rStyle w:val="PageNumber"/>
          <w:rFonts w:ascii="Angsana New" w:hAnsi="Angsana New" w:cs="Angsana New"/>
          <w:lang w:val="en-US"/>
        </w:rPr>
        <w:t>25</w:t>
      </w:r>
      <w:r w:rsidR="00115283" w:rsidRPr="001A0FF0">
        <w:rPr>
          <w:rStyle w:val="PageNumber"/>
          <w:rFonts w:ascii="Angsana New" w:hAnsi="Angsana New" w:cs="Angsana New"/>
          <w:lang w:val="en-US"/>
        </w:rPr>
        <w:t xml:space="preserve"> </w:t>
      </w:r>
      <w:r w:rsidR="00115283" w:rsidRPr="001A0FF0">
        <w:rPr>
          <w:rStyle w:val="PageNumber"/>
          <w:rFonts w:ascii="Angsana New" w:hAnsi="Angsana New" w:cs="Angsana New"/>
          <w:cs/>
          <w:lang w:val="en-US"/>
        </w:rPr>
        <w:t xml:space="preserve">กุมภาพันธ์ </w:t>
      </w:r>
      <w:r w:rsidRPr="00DD5DC8">
        <w:rPr>
          <w:rStyle w:val="PageNumber"/>
          <w:rFonts w:ascii="Angsana New" w:hAnsi="Angsana New" w:cs="Angsana New"/>
          <w:lang w:val="en-US"/>
        </w:rPr>
        <w:t>2562</w:t>
      </w:r>
      <w:r w:rsidR="00115283" w:rsidRPr="001A0FF0">
        <w:rPr>
          <w:rStyle w:val="PageNumber"/>
          <w:rFonts w:ascii="Angsana New" w:hAnsi="Angsana New" w:cs="Angsana New"/>
          <w:lang w:val="en-US"/>
        </w:rPr>
        <w:t xml:space="preserve"> </w:t>
      </w:r>
      <w:r w:rsidR="00115283" w:rsidRPr="001A0FF0">
        <w:rPr>
          <w:rStyle w:val="PageNumber"/>
          <w:rFonts w:ascii="Angsana New" w:hAnsi="Angsana New" w:cs="Angsana New"/>
          <w:cs/>
          <w:lang w:val="en-US"/>
        </w:rPr>
        <w:t>บริษัทได้ออกและเสนอขายใบสำคัญแสดงสิทธิที่จะซื้อหุ้นสามัญ</w:t>
      </w:r>
      <w:r w:rsidR="003C3D51" w:rsidRPr="001A0FF0">
        <w:rPr>
          <w:rStyle w:val="PageNumber"/>
          <w:rFonts w:ascii="Angsana New" w:hAnsi="Angsana New" w:cs="Angsana New"/>
          <w:cs/>
          <w:lang w:val="en-US"/>
        </w:rPr>
        <w:t xml:space="preserve"> (</w:t>
      </w:r>
      <w:r w:rsidR="003C3D51" w:rsidRPr="001A0FF0">
        <w:rPr>
          <w:rStyle w:val="PageNumber"/>
          <w:rFonts w:ascii="Angsana New" w:hAnsi="Angsana New" w:cs="Angsana New"/>
          <w:lang w:val="en-US"/>
        </w:rPr>
        <w:t xml:space="preserve">CGD-WC) </w:t>
      </w:r>
      <w:r w:rsidR="003C3D51" w:rsidRPr="001A0FF0">
        <w:rPr>
          <w:rStyle w:val="PageNumber"/>
          <w:rFonts w:ascii="Angsana New" w:hAnsi="Angsana New" w:cs="Angsana New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892EE5" w:rsidRPr="001A0FF0">
        <w:rPr>
          <w:rFonts w:ascii="Angsana New" w:hAnsi="Angsana New" w:cs="Angsana New"/>
          <w:snapToGrid w:val="0"/>
          <w:cs/>
        </w:rPr>
        <w:t>อัตราการใช้สิทธิสำหรับซื้อหุ้นสามัญ</w:t>
      </w:r>
      <w:r w:rsidR="00892EE5" w:rsidRPr="001A0FF0">
        <w:rPr>
          <w:rFonts w:ascii="Angsana New" w:hAnsi="Angsana New" w:cs="Angsana New" w:hint="cs"/>
          <w:snapToGrid w:val="0"/>
          <w:cs/>
          <w:lang w:val="en-US"/>
        </w:rPr>
        <w:t xml:space="preserve">คือ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892EE5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892EE5" w:rsidRPr="001A0FF0">
        <w:rPr>
          <w:rFonts w:ascii="Angsana New" w:hAnsi="Angsana New" w:cs="Angsana New" w:hint="cs"/>
          <w:snapToGrid w:val="0"/>
          <w:cs/>
          <w:lang w:val="en-US"/>
        </w:rPr>
        <w:t xml:space="preserve">หน่วยสามารถซื้อหุ้นสามัญได้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892EE5"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="00892EE5" w:rsidRPr="001A0FF0">
        <w:rPr>
          <w:rFonts w:ascii="Angsana New" w:hAnsi="Angsana New" w:cs="Angsana New" w:hint="cs"/>
          <w:snapToGrid w:val="0"/>
          <w:cs/>
          <w:lang w:val="en-US"/>
        </w:rPr>
        <w:t>หุ้นโดย</w:t>
      </w:r>
      <w:r w:rsidR="00892EE5" w:rsidRPr="001A0FF0">
        <w:rPr>
          <w:rFonts w:ascii="Angsana New" w:hAnsi="Angsana New" w:cs="Angsana New"/>
          <w:snapToGrid w:val="0"/>
          <w:cs/>
        </w:rPr>
        <w:t>มีรายละเอียด ดังนี้</w:t>
      </w: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892EE5" w:rsidRPr="00DD5DC8" w:rsidTr="00892EE5">
        <w:trPr>
          <w:cantSplit/>
        </w:trPr>
        <w:tc>
          <w:tcPr>
            <w:tcW w:w="1306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1A0FF0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1A0FF0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892EE5" w:rsidRPr="001A0FF0" w:rsidRDefault="00892EE5" w:rsidP="00892EE5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892EE5" w:rsidRPr="00DD5DC8" w:rsidTr="00892EE5">
        <w:tc>
          <w:tcPr>
            <w:tcW w:w="1306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1A0FF0" w:rsidRDefault="00892EE5" w:rsidP="00892EE5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1A0FF0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1A0FF0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892EE5" w:rsidRPr="00DD5DC8" w:rsidTr="00892EE5">
        <w:tc>
          <w:tcPr>
            <w:tcW w:w="1306" w:type="dxa"/>
          </w:tcPr>
          <w:p w:rsidR="00892EE5" w:rsidRPr="001A0FF0" w:rsidRDefault="00892EE5" w:rsidP="00892EE5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:rsidR="00892EE5" w:rsidRPr="001A0FF0" w:rsidRDefault="00DD5DC8" w:rsidP="00892EE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892EE5" w:rsidRPr="001A0FF0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892EE5" w:rsidRPr="001A0FF0">
              <w:rPr>
                <w:rFonts w:ascii="Angsana New" w:hAnsi="Angsana New" w:cs="Angsana New" w:hint="cs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DD5DC8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1A0FF0" w:rsidRDefault="00DD5DC8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1A0FF0" w:rsidRDefault="00DD5DC8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892EE5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270" w:type="dxa"/>
          </w:tcPr>
          <w:p w:rsidR="00892EE5" w:rsidRPr="001A0FF0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1A0FF0" w:rsidRDefault="00DD5DC8" w:rsidP="00EA22CB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892EE5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892EE5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กุม</w:t>
            </w:r>
            <w:r w:rsidR="00EA22CB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ภ</w:t>
            </w:r>
            <w:r w:rsidR="00892EE5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าพันธ์ 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60" w:type="dxa"/>
          </w:tcPr>
          <w:p w:rsidR="00892EE5" w:rsidRPr="001A0FF0" w:rsidRDefault="00892EE5" w:rsidP="00892EE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892EE5" w:rsidRPr="001A0FF0" w:rsidRDefault="00DD5DC8" w:rsidP="00EA22C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</w:t>
            </w:r>
            <w:r w:rsidR="00892EE5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892EE5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กุม</w:t>
            </w:r>
            <w:r w:rsidR="00EA22CB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ภ</w:t>
            </w:r>
            <w:r w:rsidR="00892EE5" w:rsidRPr="001A0FF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าพันธ์ 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:rsidR="00DD5DC8" w:rsidRDefault="00DD5DC8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p w:rsidR="004E4CA3" w:rsidRPr="001A0FF0" w:rsidRDefault="00DD5DC8" w:rsidP="00DD5DC8">
      <w:pPr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DD5DC8">
        <w:rPr>
          <w:rStyle w:val="PageNumber"/>
          <w:rFonts w:ascii="Angsana New" w:hAnsi="Angsana New" w:cs="Angsana New" w:hint="cs"/>
          <w:b/>
          <w:bCs/>
          <w:lang w:val="en-US"/>
        </w:rPr>
        <w:lastRenderedPageBreak/>
        <w:t>19</w:t>
      </w:r>
      <w:r w:rsidR="004E4CA3" w:rsidRPr="001A0FF0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1A0FF0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1A0FF0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1A0FF0" w:rsidRDefault="00DD5DC8" w:rsidP="00F2248D">
      <w:pPr>
        <w:pStyle w:val="BodyTextIndent"/>
        <w:ind w:left="1166" w:hanging="619"/>
        <w:jc w:val="thaiDistribute"/>
        <w:rPr>
          <w:rStyle w:val="PageNumber"/>
          <w:rFonts w:ascii="Angsana New" w:hAnsi="Angsana New" w:cs="Angsana New"/>
          <w:cs/>
        </w:rPr>
      </w:pPr>
      <w:r w:rsidRPr="00DD5DC8">
        <w:rPr>
          <w:rStyle w:val="PageNumber"/>
          <w:rFonts w:ascii="Angsana New" w:hAnsi="Angsana New" w:cs="Angsana New" w:hint="cs"/>
          <w:lang w:val="en-US"/>
        </w:rPr>
        <w:t>19</w:t>
      </w:r>
      <w:r w:rsidR="004E4CA3" w:rsidRPr="001A0FF0">
        <w:rPr>
          <w:rStyle w:val="PageNumber"/>
          <w:rFonts w:ascii="Angsana New" w:hAnsi="Angsana New" w:cs="Angsana New"/>
          <w:cs/>
        </w:rPr>
        <w:t>.</w:t>
      </w:r>
      <w:r w:rsidRPr="00DD5DC8">
        <w:rPr>
          <w:rStyle w:val="PageNumber"/>
          <w:rFonts w:ascii="Angsana New" w:hAnsi="Angsana New" w:cs="Angsana New"/>
          <w:lang w:val="en-US"/>
        </w:rPr>
        <w:t>1</w:t>
      </w:r>
      <w:r w:rsidR="005D493B" w:rsidRPr="001A0FF0">
        <w:rPr>
          <w:rStyle w:val="PageNumber"/>
          <w:rFonts w:ascii="Angsana New" w:hAnsi="Angsana New" w:cs="Angsana New"/>
          <w:cs/>
        </w:rPr>
        <w:tab/>
      </w:r>
      <w:r w:rsidR="004E4CA3" w:rsidRPr="001A0FF0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DD5DC8">
        <w:rPr>
          <w:rStyle w:val="PageNumber"/>
          <w:rFonts w:ascii="Angsana New" w:hAnsi="Angsana New" w:cs="Angsana New"/>
          <w:lang w:val="en-US"/>
        </w:rPr>
        <w:t>90</w:t>
      </w:r>
      <w:r w:rsidR="004E4CA3" w:rsidRPr="001A0FF0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:rsidR="00792500" w:rsidRPr="001A0FF0" w:rsidRDefault="00DD5DC8" w:rsidP="00F2248D">
      <w:pPr>
        <w:pStyle w:val="BodyTextIndent"/>
        <w:spacing w:before="240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DD5DC8">
        <w:rPr>
          <w:rStyle w:val="PageNumber"/>
          <w:rFonts w:ascii="Angsana New" w:hAnsi="Angsana New" w:cs="Angsana New"/>
          <w:lang w:val="en-US"/>
        </w:rPr>
        <w:t>19</w:t>
      </w:r>
      <w:r w:rsidR="004E4CA3" w:rsidRPr="001A0FF0">
        <w:rPr>
          <w:rStyle w:val="PageNumber"/>
          <w:rFonts w:ascii="Angsana New" w:hAnsi="Angsana New" w:cs="Angsana New"/>
          <w:cs/>
        </w:rPr>
        <w:t>.</w:t>
      </w:r>
      <w:r w:rsidRPr="00DD5DC8">
        <w:rPr>
          <w:rStyle w:val="PageNumber"/>
          <w:rFonts w:ascii="Angsana New" w:hAnsi="Angsana New" w:cs="Angsana New"/>
          <w:lang w:val="en-US"/>
        </w:rPr>
        <w:t>2</w:t>
      </w:r>
      <w:r w:rsidR="005D493B" w:rsidRPr="001A0FF0">
        <w:rPr>
          <w:rStyle w:val="PageNumber"/>
          <w:rFonts w:ascii="Angsana New" w:hAnsi="Angsana New" w:cs="Angsana New"/>
          <w:cs/>
        </w:rPr>
        <w:tab/>
      </w:r>
      <w:r w:rsidR="0060353C" w:rsidRPr="001A0FF0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</w:t>
      </w:r>
      <w:r w:rsidR="0060353C" w:rsidRPr="001A0FF0">
        <w:rPr>
          <w:rStyle w:val="PageNumber"/>
          <w:rFonts w:ascii="Angsana New" w:hAnsi="Angsana New" w:cs="Angsana New"/>
          <w:snapToGrid w:val="0"/>
          <w:spacing w:val="7"/>
          <w:cs/>
        </w:rPr>
        <w:t>เลี้ยงชีพที่จ่ายให้แก่ผู้บริหารของ</w:t>
      </w:r>
      <w:r w:rsidR="00474255" w:rsidRPr="001A0FF0">
        <w:rPr>
          <w:rFonts w:ascii="Angsana New" w:hAnsi="Angsana New" w:cs="Angsana New"/>
          <w:spacing w:val="7"/>
          <w:cs/>
          <w:lang w:val="en-US"/>
        </w:rPr>
        <w:t>บริษัท</w:t>
      </w:r>
      <w:r w:rsidR="0060353C" w:rsidRPr="001A0FF0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ตามมาตรฐานการบัญชีฉบับที่ </w:t>
      </w:r>
      <w:r w:rsidRPr="00DD5DC8">
        <w:rPr>
          <w:rStyle w:val="PageNumber"/>
          <w:rFonts w:ascii="Angsana New" w:hAnsi="Angsana New" w:cs="Angsana New"/>
          <w:snapToGrid w:val="0"/>
          <w:spacing w:val="7"/>
          <w:lang w:val="en-US"/>
        </w:rPr>
        <w:t>24</w:t>
      </w:r>
      <w:r w:rsidR="0060353C" w:rsidRPr="001A0FF0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(ปรับปรุง </w:t>
      </w:r>
      <w:r w:rsidRPr="00DD5DC8">
        <w:rPr>
          <w:rStyle w:val="PageNumber"/>
          <w:rFonts w:ascii="Angsana New" w:hAnsi="Angsana New" w:cs="Angsana New"/>
          <w:snapToGrid w:val="0"/>
          <w:spacing w:val="7"/>
          <w:lang w:val="en-US"/>
        </w:rPr>
        <w:t>2561</w:t>
      </w:r>
      <w:r w:rsidR="0060353C" w:rsidRPr="001A0FF0">
        <w:rPr>
          <w:rStyle w:val="PageNumber"/>
          <w:rFonts w:ascii="Angsana New" w:hAnsi="Angsana New" w:cs="Angsana New"/>
          <w:snapToGrid w:val="0"/>
          <w:spacing w:val="7"/>
          <w:cs/>
        </w:rPr>
        <w:t>)</w:t>
      </w:r>
      <w:r w:rsidR="0060353C" w:rsidRPr="001A0FF0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1A0FF0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CB0EC6" w:rsidRPr="001A0FF0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1A0FF0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1A0FF0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7C6F19" w:rsidRPr="001A0FF0" w:rsidRDefault="007C6F19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sz w:val="2"/>
          <w:szCs w:val="2"/>
          <w:cs/>
        </w:rPr>
      </w:pPr>
    </w:p>
    <w:p w:rsidR="00482280" w:rsidRPr="001A0FF0" w:rsidRDefault="00482280" w:rsidP="0055350A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2"/>
          <w:cs/>
        </w:rPr>
      </w:pPr>
      <w:r w:rsidRPr="001A0FF0">
        <w:rPr>
          <w:rStyle w:val="PageNumber"/>
          <w:rFonts w:ascii="Angsana New" w:hAnsi="Angsana New" w:cs="Angsana New"/>
          <w:snapToGrid w:val="0"/>
          <w:spacing w:val="-2"/>
          <w:cs/>
        </w:rPr>
        <w:t>ค่าตอบแทนกรรมการและผู้บริหาร</w:t>
      </w:r>
      <w:r w:rsidR="00F05018" w:rsidRPr="001A0FF0">
        <w:rPr>
          <w:rStyle w:val="PageNumber"/>
          <w:rFonts w:ascii="Angsana New" w:hAnsi="Angsana New" w:cs="Angsana New"/>
          <w:snapToGrid w:val="0"/>
          <w:spacing w:val="-2"/>
          <w:cs/>
        </w:rPr>
        <w:t>สำหรับ</w:t>
      </w:r>
      <w:r w:rsidR="00DD6910" w:rsidRPr="001A0FF0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งวดสามเดือน</w:t>
      </w:r>
      <w:r w:rsidR="004D799A" w:rsidRPr="001A0FF0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DD5DC8" w:rsidRPr="00DD5DC8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31</w:t>
      </w:r>
      <w:r w:rsidR="003774B6" w:rsidRPr="001A0FF0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0B25F3" w:rsidRPr="001A0FF0">
        <w:rPr>
          <w:rStyle w:val="PageNumber"/>
          <w:rFonts w:ascii="Angsana New" w:hAnsi="Angsana New" w:cs="Angsana New" w:hint="cs"/>
          <w:snapToGrid w:val="0"/>
          <w:spacing w:val="-2"/>
          <w:cs/>
          <w:lang w:val="en-US"/>
        </w:rPr>
        <w:t>มีนาคม</w:t>
      </w:r>
      <w:r w:rsidR="004D799A" w:rsidRPr="001A0FF0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 </w:t>
      </w:r>
      <w:r w:rsidRPr="001A0FF0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:rsidR="005D493B" w:rsidRPr="001A0FF0" w:rsidRDefault="005D493B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1A0FF0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1A0FF0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1A0FF0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1169"/>
        <w:gridCol w:w="90"/>
        <w:gridCol w:w="1165"/>
      </w:tblGrid>
      <w:tr w:rsidR="00D06AA9" w:rsidRPr="001A0FF0" w:rsidTr="00D06AA9">
        <w:tc>
          <w:tcPr>
            <w:tcW w:w="6394" w:type="dxa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06AA9" w:rsidRPr="001A0FF0" w:rsidTr="00D06AA9">
        <w:tc>
          <w:tcPr>
            <w:tcW w:w="6394" w:type="dxa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AA9" w:rsidRPr="001A0FF0" w:rsidTr="00D06AA9">
        <w:tc>
          <w:tcPr>
            <w:tcW w:w="6394" w:type="dxa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:rsidR="00D06AA9" w:rsidRPr="001A0FF0" w:rsidRDefault="00DD5DC8" w:rsidP="00471516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D06AA9" w:rsidRPr="001A0FF0" w:rsidRDefault="00D06AA9" w:rsidP="00471516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1A0FF0" w:rsidRDefault="00DD5DC8" w:rsidP="00471516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DC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25F3" w:rsidRPr="001A0FF0" w:rsidTr="00D06AA9">
        <w:tc>
          <w:tcPr>
            <w:tcW w:w="6394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69" w:type="dxa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B25F3" w:rsidRPr="001A0FF0" w:rsidTr="00D06AA9">
        <w:trPr>
          <w:trHeight w:val="221"/>
        </w:trPr>
        <w:tc>
          <w:tcPr>
            <w:tcW w:w="6394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9" w:type="dxa"/>
          </w:tcPr>
          <w:p w:rsidR="000B25F3" w:rsidRPr="001A0FF0" w:rsidRDefault="000B25F3" w:rsidP="00471516">
            <w:pPr>
              <w:spacing w:line="34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B25F3" w:rsidRPr="001A0FF0" w:rsidRDefault="000B25F3" w:rsidP="00471516">
            <w:pPr>
              <w:spacing w:line="34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B25F3" w:rsidRPr="001A0FF0" w:rsidTr="00D06AA9">
        <w:tc>
          <w:tcPr>
            <w:tcW w:w="6394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9" w:type="dxa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965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284</w:t>
            </w:r>
          </w:p>
        </w:tc>
      </w:tr>
      <w:tr w:rsidR="000B25F3" w:rsidRPr="001A0FF0" w:rsidTr="00D06AA9">
        <w:tc>
          <w:tcPr>
            <w:tcW w:w="6394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155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</w:tr>
      <w:tr w:rsidR="000B25F3" w:rsidRPr="001A0FF0" w:rsidTr="00D06AA9">
        <w:tc>
          <w:tcPr>
            <w:tcW w:w="6394" w:type="dxa"/>
          </w:tcPr>
          <w:p w:rsidR="000B25F3" w:rsidRPr="001A0FF0" w:rsidRDefault="000B25F3" w:rsidP="00471516">
            <w:pPr>
              <w:tabs>
                <w:tab w:val="left" w:pos="702"/>
              </w:tabs>
              <w:spacing w:line="34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  <w:r w:rsidR="002D4C20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90" w:type="dxa"/>
          </w:tcPr>
          <w:p w:rsidR="000B25F3" w:rsidRPr="001A0FF0" w:rsidRDefault="000B25F3" w:rsidP="00471516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0B25F3" w:rsidRPr="001A0FF0" w:rsidRDefault="00DD5DC8" w:rsidP="00471516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  <w:r w:rsidR="000B25F3" w:rsidRPr="001A0FF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066</w:t>
            </w:r>
          </w:p>
        </w:tc>
      </w:tr>
    </w:tbl>
    <w:p w:rsidR="009D5EF9" w:rsidRPr="001A0FF0" w:rsidRDefault="00DD5DC8" w:rsidP="0022453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D5DC8">
        <w:rPr>
          <w:rFonts w:ascii="Angsana New" w:hAnsi="Angsana New" w:cs="Angsana New" w:hint="cs"/>
          <w:b/>
          <w:bCs/>
          <w:lang w:val="en-US"/>
        </w:rPr>
        <w:t>20</w:t>
      </w:r>
      <w:r w:rsidR="009D5EF9" w:rsidRPr="001A0FF0">
        <w:rPr>
          <w:rFonts w:ascii="Angsana New" w:hAnsi="Angsana New" w:cs="Angsana New"/>
          <w:b/>
          <w:bCs/>
          <w:cs/>
        </w:rPr>
        <w:t xml:space="preserve">. </w:t>
      </w:r>
      <w:r w:rsidR="009D5EF9" w:rsidRPr="001A0FF0">
        <w:rPr>
          <w:rFonts w:ascii="Angsana New" w:hAnsi="Angsana New" w:cs="Angsana New"/>
          <w:b/>
          <w:bCs/>
          <w:lang w:val="en-US"/>
        </w:rPr>
        <w:tab/>
      </w:r>
      <w:r w:rsidR="009D5EF9" w:rsidRPr="001A0FF0">
        <w:rPr>
          <w:rFonts w:ascii="Angsana New" w:hAnsi="Angsana New" w:cs="Angsana New"/>
          <w:b/>
          <w:bCs/>
          <w:cs/>
        </w:rPr>
        <w:t>รายการบัญชีกับ</w:t>
      </w:r>
      <w:r w:rsidR="009D5EF9" w:rsidRPr="001A0FF0">
        <w:rPr>
          <w:rFonts w:ascii="Angsana New" w:hAnsi="Angsana New" w:cs="Angsana New" w:hint="cs"/>
          <w:b/>
          <w:bCs/>
          <w:cs/>
        </w:rPr>
        <w:t>บุคคลหรือ</w:t>
      </w:r>
      <w:r w:rsidR="009D5EF9" w:rsidRPr="001A0FF0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9D5EF9" w:rsidRPr="001A0FF0" w:rsidRDefault="009D5EF9" w:rsidP="00471516">
      <w:pPr>
        <w:pStyle w:val="a2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A0FF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835A20" w:rsidRPr="001A0FF0" w:rsidRDefault="0028207E" w:rsidP="00471516">
      <w:pPr>
        <w:pStyle w:val="a2"/>
        <w:spacing w:before="200" w:after="16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1A0FF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1A0FF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A0FF0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1A0FF0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1A0FF0">
        <w:rPr>
          <w:rFonts w:ascii="Angsana New" w:hAnsi="Angsana New" w:cs="Angsana New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31B38" w:rsidRPr="001A0FF0" w:rsidRDefault="00DD5DC8" w:rsidP="00471516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lastRenderedPageBreak/>
        <w:t>20</w:t>
      </w:r>
      <w:r w:rsidR="004E4CA3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9B5BCC" w:rsidRPr="001A0FF0">
        <w:rPr>
          <w:rFonts w:ascii="Angsana New" w:hAnsi="Angsana New" w:cs="Angsana New"/>
          <w:lang w:val="en-US"/>
        </w:rPr>
        <w:tab/>
      </w:r>
      <w:r w:rsidR="00471516" w:rsidRPr="001A0FF0">
        <w:rPr>
          <w:rFonts w:ascii="Angsana New" w:hAnsi="Angsana New" w:cs="Angsana New"/>
          <w:cs/>
          <w:lang w:val="en-US"/>
        </w:rPr>
        <w:t>เงินลงทุนในบริษัทย่อย</w:t>
      </w:r>
    </w:p>
    <w:p w:rsidR="000B25F3" w:rsidRPr="001A0FF0" w:rsidRDefault="00C31B38" w:rsidP="00D06AA9">
      <w:pPr>
        <w:ind w:left="392" w:right="-412" w:firstLine="328"/>
        <w:jc w:val="righ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tab/>
      </w:r>
      <w:r w:rsidRPr="001A0FF0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1A0FF0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1A0FF0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</w:t>
      </w:r>
      <w:r w:rsidR="0057147B" w:rsidRPr="001A0FF0">
        <w:rPr>
          <w:rFonts w:ascii="Angsana New" w:hAnsi="Angsana New" w:cs="Angsana New"/>
          <w:b/>
          <w:bCs/>
          <w:sz w:val="16"/>
          <w:szCs w:val="16"/>
          <w:lang w:val="en-US"/>
        </w:rPr>
        <w:t>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21"/>
        <w:gridCol w:w="869"/>
        <w:gridCol w:w="92"/>
        <w:gridCol w:w="449"/>
        <w:gridCol w:w="747"/>
        <w:gridCol w:w="633"/>
        <w:gridCol w:w="636"/>
        <w:gridCol w:w="545"/>
        <w:gridCol w:w="37"/>
        <w:gridCol w:w="548"/>
        <w:gridCol w:w="21"/>
        <w:gridCol w:w="678"/>
        <w:gridCol w:w="36"/>
        <w:gridCol w:w="698"/>
        <w:gridCol w:w="34"/>
        <w:gridCol w:w="541"/>
        <w:gridCol w:w="97"/>
        <w:gridCol w:w="689"/>
      </w:tblGrid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173" w:type="pct"/>
            <w:gridSpan w:val="14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399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8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0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04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4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0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340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20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19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40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20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19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B25F3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0" w:type="pct"/>
            <w:vAlign w:val="center"/>
          </w:tcPr>
          <w:p w:rsidR="000B25F3" w:rsidRPr="001A0FF0" w:rsidRDefault="000B25F3" w:rsidP="000B25F3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0B25F3" w:rsidRPr="001A0FF0" w:rsidRDefault="000B25F3" w:rsidP="000B25F3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0B25F3" w:rsidRPr="001A0FF0" w:rsidRDefault="000B25F3" w:rsidP="00CD7F84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 w:rsidR="00CD7F84" w:rsidRPr="001A0FF0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งวดสามเดือน</w:t>
            </w:r>
          </w:p>
        </w:tc>
      </w:tr>
      <w:tr w:rsidR="00CD7F84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CD7F84" w:rsidRPr="001A0FF0" w:rsidRDefault="00CD7F84" w:rsidP="00CD7F84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99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</w:t>
            </w:r>
            <w:r w:rsidR="00CD7F84"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มีนาคม</w:t>
            </w:r>
          </w:p>
        </w:tc>
        <w:tc>
          <w:tcPr>
            <w:tcW w:w="340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1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</w:t>
            </w:r>
            <w:r w:rsidR="00CD7F84"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มีนาคม</w:t>
            </w:r>
          </w:p>
        </w:tc>
        <w:tc>
          <w:tcPr>
            <w:tcW w:w="20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</w:t>
            </w:r>
            <w:r w:rsidR="00CD7F84"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มีนาคม</w:t>
            </w:r>
          </w:p>
        </w:tc>
        <w:tc>
          <w:tcPr>
            <w:tcW w:w="19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CD7F84"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CD7F84" w:rsidRPr="001A0FF0" w:rsidRDefault="00CD7F84" w:rsidP="00CD7F84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16"/>
                <w:szCs w:val="16"/>
                <w:u w:val="none"/>
                <w:cs/>
              </w:rPr>
              <w:t>สิ้นสุดวันที่</w:t>
            </w:r>
            <w:r w:rsidRPr="001A0FF0">
              <w:rPr>
                <w:rFonts w:ascii="Angsana New" w:hAnsi="Angsana New" w:cs="Angsana New" w:hint="cs"/>
                <w:b w:val="0"/>
                <w:bCs w:val="0"/>
                <w:spacing w:val="-6"/>
                <w:sz w:val="16"/>
                <w:szCs w:val="16"/>
                <w:u w:val="none"/>
                <w:cs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มีนาคม</w:t>
            </w:r>
          </w:p>
        </w:tc>
      </w:tr>
      <w:tr w:rsidR="00CD7F84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CD7F84" w:rsidRPr="001A0FF0" w:rsidRDefault="00CD7F84" w:rsidP="00CD7F84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99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62</w:t>
            </w:r>
          </w:p>
        </w:tc>
        <w:tc>
          <w:tcPr>
            <w:tcW w:w="340" w:type="pct"/>
            <w:vAlign w:val="center"/>
          </w:tcPr>
          <w:p w:rsidR="00CD7F84" w:rsidRPr="001A0FF0" w:rsidRDefault="00DD5DC8" w:rsidP="00CD7F84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61</w:t>
            </w:r>
          </w:p>
        </w:tc>
        <w:tc>
          <w:tcPr>
            <w:tcW w:w="291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62</w:t>
            </w:r>
          </w:p>
        </w:tc>
        <w:tc>
          <w:tcPr>
            <w:tcW w:w="20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62</w:t>
            </w:r>
          </w:p>
        </w:tc>
        <w:tc>
          <w:tcPr>
            <w:tcW w:w="19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18" w:type="pct"/>
            <w:vAlign w:val="center"/>
          </w:tcPr>
          <w:p w:rsidR="00CD7F84" w:rsidRPr="001A0FF0" w:rsidRDefault="00CD7F84" w:rsidP="00CD7F84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2" w:type="pct"/>
            <w:vAlign w:val="center"/>
          </w:tcPr>
          <w:p w:rsidR="00CD7F84" w:rsidRPr="001A0FF0" w:rsidRDefault="00CD7F84" w:rsidP="00CD7F84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CD7F84" w:rsidRPr="001A0FF0" w:rsidRDefault="00DD5DC8" w:rsidP="00CD7F84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</w:tr>
      <w:tr w:rsidR="00CD7F84" w:rsidRPr="001A0FF0" w:rsidTr="00471516">
        <w:trPr>
          <w:cantSplit/>
          <w:trHeight w:val="20"/>
        </w:trPr>
        <w:tc>
          <w:tcPr>
            <w:tcW w:w="1063" w:type="pct"/>
            <w:vAlign w:val="center"/>
          </w:tcPr>
          <w:p w:rsidR="00CD7F84" w:rsidRPr="001A0FF0" w:rsidRDefault="00CD7F84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CD7F84" w:rsidRPr="001A0FF0" w:rsidRDefault="00CD7F84" w:rsidP="00CD7F84">
            <w:pPr>
              <w:pStyle w:val="Heading5"/>
              <w:spacing w:line="24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</w:tcPr>
          <w:p w:rsidR="00CD7F84" w:rsidRPr="001A0FF0" w:rsidRDefault="00CD7F84" w:rsidP="00CD7F84">
            <w:pPr>
              <w:pStyle w:val="Heading5"/>
              <w:spacing w:line="24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CD7F84" w:rsidRPr="001A0FF0" w:rsidRDefault="00CD7F84" w:rsidP="00CD7F84">
            <w:pPr>
              <w:pStyle w:val="Heading5"/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CD7F84" w:rsidRPr="001A0FF0" w:rsidRDefault="00CD7F84" w:rsidP="00CD7F84">
            <w:pPr>
              <w:tabs>
                <w:tab w:val="left" w:pos="28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CD7F84" w:rsidRPr="001A0FF0" w:rsidRDefault="00CD7F84" w:rsidP="00CD7F84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2D1EB6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2D1EB6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 xml:space="preserve"> 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2D1EB6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2D1EB6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1A0FF0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เอ็นจิเนียริ่ง จำกัด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และ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ขายส่งวัสดุอุปกรณ์และ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2D1EB6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2D1EB6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pacing w:val="-4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b w:val="0"/>
                <w:bCs w:val="0"/>
                <w:spacing w:val="-4"/>
                <w:sz w:val="16"/>
                <w:szCs w:val="16"/>
                <w:u w:val="none"/>
                <w:cs/>
              </w:rPr>
              <w:t>เครื่องตกแต่งที่ใช้ใน</w:t>
            </w:r>
            <w:r w:rsidR="00471516" w:rsidRPr="001A0FF0">
              <w:rPr>
                <w:rFonts w:ascii="Angsana New" w:hAnsi="Angsana New" w:cs="Angsana New" w:hint="cs"/>
                <w:b w:val="0"/>
                <w:bCs w:val="0"/>
                <w:spacing w:val="-4"/>
                <w:sz w:val="16"/>
                <w:szCs w:val="16"/>
                <w:u w:val="none"/>
                <w:cs/>
              </w:rPr>
              <w:t>งานก่อสร้าง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2D1EB6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2D1EB6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271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320</w:t>
            </w:r>
          </w:p>
        </w:tc>
        <w:tc>
          <w:tcPr>
            <w:tcW w:w="340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271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320</w:t>
            </w:r>
          </w:p>
        </w:tc>
        <w:tc>
          <w:tcPr>
            <w:tcW w:w="291" w:type="pct"/>
            <w:shd w:val="clear" w:color="auto" w:fill="auto"/>
          </w:tcPr>
          <w:p w:rsidR="002D1EB6" w:rsidRPr="001A0FF0" w:rsidRDefault="00DD5DC8" w:rsidP="00700EB0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DD5DC8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2D1EB6"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DD5DC8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2D1EB6" w:rsidRPr="001A0F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2D1EB6" w:rsidRPr="001A0F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320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2D1EB6" w:rsidRPr="001A0F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2D1EB6" w:rsidRPr="001A0F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320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651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651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538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right="-108" w:firstLine="6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cs/>
                <w:lang w:val="en-US"/>
              </w:rPr>
              <w:t>หัก</w:t>
            </w:r>
            <w:r w:rsidRPr="001A0FF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ค่าเผื่อ</w:t>
            </w:r>
            <w:r w:rsidR="00F2248D"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จาก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การด้อยค่า</w:t>
            </w:r>
            <w:r w:rsidR="00F2248D"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ของ</w:t>
            </w:r>
            <w:r w:rsidRPr="001A0FF0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4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2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8" w:type="pct"/>
            <w:shd w:val="clear" w:color="auto" w:fill="auto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458" w:right="2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:rsidR="002D1EB6" w:rsidRPr="001A0FF0" w:rsidRDefault="002D1EB6" w:rsidP="00700EB0">
            <w:pPr>
              <w:spacing w:line="240" w:lineRule="exact"/>
              <w:ind w:left="-629" w:right="2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949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2D1EB6" w:rsidRPr="001A0FF0" w:rsidRDefault="002D1EB6" w:rsidP="00CD7F84">
            <w:pPr>
              <w:spacing w:line="240" w:lineRule="exact"/>
              <w:ind w:left="-629" w:right="2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949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D1EB6" w:rsidRPr="001A0FF0" w:rsidTr="00471516">
        <w:trPr>
          <w:cantSplit/>
          <w:trHeight w:val="20"/>
        </w:trPr>
        <w:tc>
          <w:tcPr>
            <w:tcW w:w="1063" w:type="pct"/>
          </w:tcPr>
          <w:p w:rsidR="002D1EB6" w:rsidRPr="001A0FF0" w:rsidRDefault="002D1EB6" w:rsidP="00CD7F84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3" w:type="pct"/>
            <w:gridSpan w:val="3"/>
          </w:tcPr>
          <w:p w:rsidR="002D1EB6" w:rsidRPr="001A0FF0" w:rsidRDefault="002D1EB6" w:rsidP="00CD7F84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99" w:type="pct"/>
          </w:tcPr>
          <w:p w:rsidR="002D1EB6" w:rsidRPr="001A0FF0" w:rsidRDefault="002D1EB6" w:rsidP="00CD7F84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0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</w:tcPr>
          <w:p w:rsidR="002D1EB6" w:rsidRPr="001A0FF0" w:rsidRDefault="002D1EB6" w:rsidP="00CD7F84">
            <w:pPr>
              <w:spacing w:line="24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2D1EB6" w:rsidRPr="001A0FF0" w:rsidRDefault="002D1EB6" w:rsidP="00CD7F84">
            <w:pPr>
              <w:spacing w:line="24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1EB6" w:rsidRPr="001A0FF0" w:rsidRDefault="00DD5DC8" w:rsidP="00700EB0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494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701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445</w:t>
            </w:r>
          </w:p>
        </w:tc>
        <w:tc>
          <w:tcPr>
            <w:tcW w:w="19" w:type="pct"/>
          </w:tcPr>
          <w:p w:rsidR="002D1EB6" w:rsidRPr="001A0FF0" w:rsidRDefault="002D1EB6" w:rsidP="00CD7F84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:rsidR="002D1EB6" w:rsidRPr="001A0FF0" w:rsidRDefault="00DD5DC8" w:rsidP="00CD7F84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494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701</w:t>
            </w:r>
            <w:r w:rsidR="002D1EB6"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16"/>
                <w:szCs w:val="16"/>
                <w:lang w:val="en-US"/>
              </w:rPr>
              <w:t>445</w:t>
            </w:r>
          </w:p>
        </w:tc>
        <w:tc>
          <w:tcPr>
            <w:tcW w:w="18" w:type="pct"/>
          </w:tcPr>
          <w:p w:rsidR="002D1EB6" w:rsidRPr="001A0FF0" w:rsidRDefault="002D1EB6" w:rsidP="00CD7F84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2D1EB6" w:rsidRPr="001A0FF0" w:rsidRDefault="002D1EB6" w:rsidP="00CD7F84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:rsidR="002D1EB6" w:rsidRPr="001A0FF0" w:rsidRDefault="002D1EB6" w:rsidP="00CD7F84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CD7F84" w:rsidRPr="001A0FF0" w:rsidRDefault="00CD7F84" w:rsidP="00831BD4">
      <w:pPr>
        <w:pStyle w:val="BodyTextIndent"/>
        <w:tabs>
          <w:tab w:val="left" w:pos="709"/>
        </w:tabs>
        <w:spacing w:before="240"/>
        <w:ind w:left="1080" w:firstLine="0"/>
        <w:jc w:val="thaiDistribute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lang w:val="en-US"/>
        </w:rPr>
        <w:t>9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 xml:space="preserve">สิงหาคม </w:t>
      </w:r>
      <w:r w:rsidR="00DD5DC8" w:rsidRPr="00DD5DC8">
        <w:rPr>
          <w:rFonts w:ascii="Angsana New" w:hAnsi="Angsana New" w:cs="Angsana New"/>
          <w:lang w:val="en-US"/>
        </w:rPr>
        <w:t>2561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/>
          <w:spacing w:val="-10"/>
          <w:cs/>
          <w:lang w:val="en-US"/>
        </w:rPr>
        <w:t>ที่ประชุมคณะกรรมการบริษัทได้มีมติ</w:t>
      </w:r>
      <w:r w:rsidRPr="001A0FF0">
        <w:rPr>
          <w:rFonts w:ascii="Angsana New" w:hAnsi="Angsana New" w:cs="Angsana New" w:hint="cs"/>
          <w:spacing w:val="-10"/>
          <w:cs/>
          <w:lang w:val="en-US"/>
        </w:rPr>
        <w:t>อนุมัติ</w:t>
      </w:r>
      <w:r w:rsidRPr="001A0FF0">
        <w:rPr>
          <w:rFonts w:ascii="Angsana New" w:hAnsi="Angsana New" w:cs="Angsana New"/>
          <w:spacing w:val="-10"/>
          <w:cs/>
          <w:lang w:val="en-US"/>
        </w:rPr>
        <w:t xml:space="preserve">ให้เลิกบริษัทย่อย </w:t>
      </w:r>
      <w:r w:rsidR="00DD5DC8" w:rsidRPr="00DD5DC8">
        <w:rPr>
          <w:rFonts w:ascii="Angsana New" w:hAnsi="Angsana New" w:cs="Angsana New"/>
          <w:spacing w:val="-10"/>
          <w:lang w:val="en-US"/>
        </w:rPr>
        <w:t>2</w:t>
      </w:r>
      <w:r w:rsidRPr="001A0FF0">
        <w:rPr>
          <w:rFonts w:ascii="Angsana New" w:hAnsi="Angsana New" w:cs="Angsana New"/>
          <w:spacing w:val="-10"/>
          <w:lang w:val="en-US"/>
        </w:rPr>
        <w:t xml:space="preserve"> </w:t>
      </w:r>
      <w:r w:rsidRPr="001A0FF0">
        <w:rPr>
          <w:rFonts w:ascii="Angsana New" w:hAnsi="Angsana New" w:cs="Angsana New"/>
          <w:spacing w:val="-10"/>
          <w:cs/>
          <w:lang w:val="en-US"/>
        </w:rPr>
        <w:t xml:space="preserve">บริษัท </w:t>
      </w:r>
      <w:r w:rsidRPr="00831BD4">
        <w:rPr>
          <w:rFonts w:ascii="Angsana New" w:hAnsi="Angsana New" w:cs="Angsana New"/>
          <w:spacing w:val="2"/>
          <w:cs/>
          <w:lang w:val="en-US"/>
        </w:rPr>
        <w:t xml:space="preserve">ได้แก่ บริษัท ซีจีดี ดาต้า จำกัด </w:t>
      </w:r>
      <w:r w:rsidRPr="00831BD4">
        <w:rPr>
          <w:rFonts w:ascii="Angsana New" w:hAnsi="Angsana New" w:cs="Angsana New" w:hint="cs"/>
          <w:spacing w:val="2"/>
          <w:cs/>
          <w:lang w:val="en-US"/>
        </w:rPr>
        <w:t>และ</w:t>
      </w:r>
      <w:r w:rsidRPr="00831BD4">
        <w:rPr>
          <w:rFonts w:ascii="Angsana New" w:hAnsi="Angsana New" w:cs="Angsana New"/>
          <w:spacing w:val="2"/>
          <w:cs/>
          <w:lang w:val="en-US"/>
        </w:rPr>
        <w:t xml:space="preserve">บริษัท เอชวายยูเค จำกัด </w:t>
      </w:r>
      <w:r w:rsidRPr="00831BD4">
        <w:rPr>
          <w:rFonts w:ascii="Angsana New" w:hAnsi="Angsana New" w:cs="Angsana New" w:hint="cs"/>
          <w:spacing w:val="2"/>
          <w:cs/>
          <w:lang w:val="en-US"/>
        </w:rPr>
        <w:t xml:space="preserve">ทั้งนี้เนื่องจากบริษัทย่อยทั้ง </w:t>
      </w:r>
      <w:r w:rsidR="00DD5DC8" w:rsidRPr="00DD5DC8">
        <w:rPr>
          <w:rFonts w:ascii="Angsana New" w:hAnsi="Angsana New" w:cs="Angsana New"/>
          <w:spacing w:val="2"/>
          <w:lang w:val="en-US"/>
        </w:rPr>
        <w:t>2</w:t>
      </w:r>
      <w:r w:rsidRPr="00831BD4">
        <w:rPr>
          <w:rFonts w:ascii="Angsana New" w:hAnsi="Angsana New" w:cs="Angsana New"/>
          <w:spacing w:val="2"/>
          <w:lang w:val="en-US"/>
        </w:rPr>
        <w:t xml:space="preserve"> </w:t>
      </w:r>
      <w:r w:rsidRPr="00831BD4">
        <w:rPr>
          <w:rFonts w:ascii="Angsana New" w:hAnsi="Angsana New" w:cs="Angsana New" w:hint="cs"/>
          <w:spacing w:val="2"/>
          <w:cs/>
          <w:lang w:val="en-US"/>
        </w:rPr>
        <w:t>บริษัท</w:t>
      </w:r>
      <w:r w:rsidRPr="00831BD4">
        <w:rPr>
          <w:rFonts w:ascii="Angsana New" w:hAnsi="Angsana New" w:cs="Angsana New" w:hint="cs"/>
          <w:spacing w:val="4"/>
          <w:cs/>
          <w:lang w:val="en-US"/>
        </w:rPr>
        <w:t>ได้ยกเลิกการประกอบกิจการแล้ว</w:t>
      </w:r>
      <w:r w:rsidRPr="00831BD4">
        <w:rPr>
          <w:rFonts w:ascii="Angsana New" w:hAnsi="Angsana New" w:cs="Angsana New"/>
          <w:spacing w:val="4"/>
          <w:lang w:val="en-US"/>
        </w:rPr>
        <w:t xml:space="preserve"> </w:t>
      </w:r>
      <w:r w:rsidRPr="00831BD4">
        <w:rPr>
          <w:rFonts w:ascii="Angsana New" w:hAnsi="Angsana New" w:cs="Angsana New" w:hint="cs"/>
          <w:spacing w:val="4"/>
          <w:cs/>
          <w:lang w:val="en-US"/>
        </w:rPr>
        <w:t>ปัจจุบันบริษัทย่อยดังกล่าวอยู่ระหว่างการเลิกกิจการ</w:t>
      </w:r>
      <w:r w:rsidRPr="00831BD4">
        <w:rPr>
          <w:rFonts w:ascii="Angsana New" w:hAnsi="Angsana New" w:cs="Angsana New"/>
          <w:spacing w:val="4"/>
          <w:lang w:val="en-US"/>
        </w:rPr>
        <w:t xml:space="preserve"> </w:t>
      </w:r>
      <w:r w:rsidR="00F2248D" w:rsidRPr="00831BD4">
        <w:rPr>
          <w:rFonts w:ascii="Angsana New" w:hAnsi="Angsana New" w:cs="Angsana New" w:hint="cs"/>
          <w:spacing w:val="4"/>
          <w:cs/>
          <w:lang w:val="en-US"/>
        </w:rPr>
        <w:t>ณ วันที่</w:t>
      </w:r>
      <w:r w:rsidR="00F2248D" w:rsidRPr="001A0FF0">
        <w:rPr>
          <w:rFonts w:ascii="Angsana New" w:hAnsi="Angsana New" w:cs="Angsana New" w:hint="cs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lang w:val="en-US"/>
        </w:rPr>
        <w:t>31</w:t>
      </w:r>
      <w:r w:rsidR="00F2248D" w:rsidRPr="001A0FF0">
        <w:rPr>
          <w:rFonts w:ascii="Angsana New" w:hAnsi="Angsana New" w:cs="Angsana New"/>
          <w:lang w:val="en-US"/>
        </w:rPr>
        <w:t xml:space="preserve"> </w:t>
      </w:r>
      <w:r w:rsidR="00F2248D" w:rsidRPr="001A0FF0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DD5DC8" w:rsidRPr="00DD5DC8">
        <w:rPr>
          <w:rFonts w:ascii="Angsana New" w:hAnsi="Angsana New" w:cs="Angsana New"/>
          <w:lang w:val="en-US"/>
        </w:rPr>
        <w:t>2562</w:t>
      </w:r>
      <w:r w:rsidR="00F2248D" w:rsidRPr="001A0FF0">
        <w:rPr>
          <w:rFonts w:ascii="Angsana New" w:hAnsi="Angsana New" w:cs="Angsana New"/>
          <w:lang w:val="en-US"/>
        </w:rPr>
        <w:t xml:space="preserve"> </w:t>
      </w:r>
      <w:r w:rsidR="00F2248D" w:rsidRPr="001A0FF0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DD5DC8" w:rsidRPr="00DD5DC8">
        <w:rPr>
          <w:rFonts w:ascii="Angsana New" w:hAnsi="Angsana New" w:cs="Angsana New"/>
          <w:lang w:val="en-US"/>
        </w:rPr>
        <w:t>31</w:t>
      </w:r>
      <w:r w:rsidR="00F2248D" w:rsidRPr="001A0FF0">
        <w:rPr>
          <w:rFonts w:ascii="Angsana New" w:hAnsi="Angsana New" w:cs="Angsana New"/>
          <w:lang w:val="en-US"/>
        </w:rPr>
        <w:t xml:space="preserve"> </w:t>
      </w:r>
      <w:r w:rsidR="00F2248D" w:rsidRPr="001A0FF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DD5DC8" w:rsidRPr="00DD5DC8">
        <w:rPr>
          <w:rFonts w:ascii="Angsana New" w:hAnsi="Angsana New" w:cs="Angsana New"/>
          <w:lang w:val="en-US"/>
        </w:rPr>
        <w:t>2561</w:t>
      </w:r>
      <w:r w:rsidR="00F2248D" w:rsidRPr="001A0FF0">
        <w:rPr>
          <w:rFonts w:ascii="Angsana New" w:hAnsi="Angsana New" w:cs="Angsana New"/>
          <w:lang w:val="en-US"/>
        </w:rPr>
        <w:t xml:space="preserve"> </w:t>
      </w:r>
      <w:r w:rsidR="00F2248D" w:rsidRPr="001A0FF0">
        <w:rPr>
          <w:rFonts w:ascii="Angsana New" w:hAnsi="Angsana New" w:cs="Angsana New" w:hint="cs"/>
          <w:cs/>
          <w:lang w:val="en-US"/>
        </w:rPr>
        <w:t xml:space="preserve">บริษัทมีค่าเผื่อการด้อยค่าของเงินลงทุนในบริษัทย่อยจำนวน </w:t>
      </w:r>
      <w:r w:rsidR="00DD5DC8" w:rsidRPr="00DD5DC8">
        <w:rPr>
          <w:rFonts w:ascii="Angsana New" w:hAnsi="Angsana New" w:cs="Angsana New"/>
          <w:lang w:val="en-US"/>
        </w:rPr>
        <w:t>5</w:t>
      </w:r>
      <w:r w:rsidR="00F2248D" w:rsidRPr="001A0FF0">
        <w:rPr>
          <w:rFonts w:ascii="Angsana New" w:hAnsi="Angsana New" w:cs="Angsana New"/>
          <w:lang w:val="en-US"/>
        </w:rPr>
        <w:t>.</w:t>
      </w:r>
      <w:r w:rsidR="00DD5DC8" w:rsidRPr="00DD5DC8">
        <w:rPr>
          <w:rFonts w:ascii="Angsana New" w:hAnsi="Angsana New" w:cs="Angsana New"/>
          <w:lang w:val="en-US"/>
        </w:rPr>
        <w:t>95</w:t>
      </w:r>
      <w:r w:rsidR="00F2248D" w:rsidRPr="001A0FF0">
        <w:rPr>
          <w:rFonts w:ascii="Angsana New" w:hAnsi="Angsana New" w:cs="Angsana New"/>
          <w:lang w:val="en-US"/>
        </w:rPr>
        <w:t xml:space="preserve"> </w:t>
      </w:r>
      <w:r w:rsidR="00F2248D" w:rsidRPr="001A0FF0">
        <w:rPr>
          <w:rFonts w:ascii="Angsana New" w:hAnsi="Angsana New" w:cs="Angsana New" w:hint="cs"/>
          <w:cs/>
          <w:lang w:val="en-US"/>
        </w:rPr>
        <w:t>ล้านบาท</w:t>
      </w:r>
    </w:p>
    <w:p w:rsidR="00F93F0B" w:rsidRPr="001A0FF0" w:rsidRDefault="00DD5DC8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DD5DC8">
        <w:rPr>
          <w:rFonts w:ascii="Angsana New" w:hAnsi="Angsana New" w:cs="Angsana New" w:hint="cs"/>
          <w:lang w:val="en-US"/>
        </w:rPr>
        <w:t>20</w:t>
      </w:r>
      <w:r w:rsidR="00F93F0B" w:rsidRPr="001A0FF0">
        <w:rPr>
          <w:rFonts w:ascii="Angsana New" w:hAnsi="Angsana New" w:cs="Angsana New"/>
          <w:cs/>
        </w:rPr>
        <w:t>.</w:t>
      </w:r>
      <w:r w:rsidRPr="00DD5DC8">
        <w:rPr>
          <w:rFonts w:ascii="Angsana New" w:hAnsi="Angsana New" w:cs="Angsana New"/>
          <w:lang w:val="en-US"/>
        </w:rPr>
        <w:t>2</w:t>
      </w:r>
      <w:r w:rsidR="00F93F0B" w:rsidRPr="001A0FF0">
        <w:rPr>
          <w:rFonts w:ascii="Angsana New" w:hAnsi="Angsana New" w:cs="Angsana New"/>
          <w:cs/>
        </w:rPr>
        <w:tab/>
      </w:r>
      <w:r w:rsidR="00F93F0B" w:rsidRPr="001A0FF0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F93F0B" w:rsidRPr="001A0FF0">
        <w:rPr>
          <w:rFonts w:ascii="Angsana New" w:hAnsi="Angsana New" w:cs="Angsana New"/>
          <w:snapToGrid w:val="0"/>
          <w:cs/>
          <w:lang w:val="en-US"/>
        </w:rPr>
        <w:t>ก่</w:t>
      </w:r>
      <w:r w:rsidR="006B568C" w:rsidRPr="001A0FF0">
        <w:rPr>
          <w:rFonts w:ascii="Angsana New" w:hAnsi="Angsana New" w:cs="Angsana New"/>
          <w:snapToGrid w:val="0"/>
          <w:cs/>
        </w:rPr>
        <w:t>บริษัท</w:t>
      </w:r>
      <w:r w:rsidR="00F93F0B" w:rsidRPr="001A0FF0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D201F8" w:rsidRPr="001A0FF0" w:rsidRDefault="00D201F8" w:rsidP="00D201F8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D201F8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D201F8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D201F8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D201F8" w:rsidRPr="001A0FF0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4C4617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1A0FF0" w:rsidRDefault="004C4617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D201F8" w:rsidRPr="001A0FF0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4C461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169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012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1A0FF0" w:rsidRDefault="004C4617" w:rsidP="004C4617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055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D201F8" w:rsidRPr="001A0FF0" w:rsidTr="00E94719">
        <w:trPr>
          <w:cantSplit/>
        </w:trPr>
        <w:tc>
          <w:tcPr>
            <w:tcW w:w="1620" w:type="dxa"/>
          </w:tcPr>
          <w:p w:rsidR="00D201F8" w:rsidRPr="001A0FF0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D201F8" w:rsidRPr="001A0FF0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820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D201F8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01F8" w:rsidRPr="001A0FF0" w:rsidRDefault="00DD5DC8" w:rsidP="004C461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169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012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01F8" w:rsidRPr="001A0FF0" w:rsidRDefault="004C4617" w:rsidP="004C4617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01F8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055</w:t>
            </w:r>
          </w:p>
        </w:tc>
        <w:tc>
          <w:tcPr>
            <w:tcW w:w="90" w:type="dxa"/>
          </w:tcPr>
          <w:p w:rsidR="00D201F8" w:rsidRPr="001A0FF0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1A0FF0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9D1612" w:rsidRDefault="009D1612" w:rsidP="0051370B">
      <w:pPr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16"/>
          <w:szCs w:val="16"/>
          <w:cs/>
        </w:rPr>
      </w:pP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16"/>
          <w:szCs w:val="16"/>
          <w:cs/>
        </w:rPr>
      </w:pPr>
      <w:r>
        <w:rPr>
          <w:rFonts w:ascii="Angsana New" w:hAnsi="Angsana New" w:cs="Angsana New"/>
          <w:b/>
          <w:bCs/>
          <w:snapToGrid w:val="0"/>
          <w:sz w:val="16"/>
          <w:szCs w:val="16"/>
          <w:cs/>
        </w:rPr>
        <w:br w:type="page"/>
      </w:r>
    </w:p>
    <w:p w:rsidR="0051370B" w:rsidRPr="001A0FF0" w:rsidRDefault="0051370B" w:rsidP="0051370B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51370B" w:rsidRPr="001A0FF0" w:rsidTr="00E94719">
        <w:trPr>
          <w:cantSplit/>
        </w:trPr>
        <w:tc>
          <w:tcPr>
            <w:tcW w:w="1620" w:type="dxa"/>
          </w:tcPr>
          <w:p w:rsidR="0051370B" w:rsidRPr="001A0FF0" w:rsidRDefault="0051370B" w:rsidP="00B9323A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1A0FF0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51370B" w:rsidRPr="001A0FF0" w:rsidRDefault="0051370B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1A0FF0" w:rsidTr="00E94719">
        <w:trPr>
          <w:cantSplit/>
        </w:trPr>
        <w:tc>
          <w:tcPr>
            <w:tcW w:w="1620" w:type="dxa"/>
          </w:tcPr>
          <w:p w:rsidR="00605333" w:rsidRPr="001A0FF0" w:rsidRDefault="00605333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05333" w:rsidRPr="001A0FF0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A0FF0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1A0FF0" w:rsidRDefault="00605333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A0FF0" w:rsidRDefault="00605333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05333" w:rsidRPr="001A0FF0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A0FF0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1A0FF0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A0FF0" w:rsidRDefault="00605333" w:rsidP="00B9323A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605333" w:rsidRPr="001A0FF0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1A0FF0" w:rsidRDefault="00605333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1A0FF0" w:rsidTr="00E94719">
        <w:trPr>
          <w:cantSplit/>
        </w:trPr>
        <w:tc>
          <w:tcPr>
            <w:tcW w:w="1620" w:type="dxa"/>
          </w:tcPr>
          <w:p w:rsidR="0051370B" w:rsidRPr="001A0FF0" w:rsidRDefault="0051370B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1A0FF0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1370B" w:rsidRPr="001A0FF0" w:rsidRDefault="0051370B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632F61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655AD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9655AD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F97633" w:rsidRPr="001A0FF0" w:rsidTr="00E94719">
        <w:trPr>
          <w:cantSplit/>
        </w:trPr>
        <w:tc>
          <w:tcPr>
            <w:tcW w:w="1620" w:type="dxa"/>
          </w:tcPr>
          <w:p w:rsidR="0051370B" w:rsidRPr="001A0FF0" w:rsidRDefault="0051370B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51370B" w:rsidRPr="001A0FF0" w:rsidRDefault="0051370B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A0FF0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A0FF0" w:rsidRDefault="0051370B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1370B" w:rsidRPr="001A0FF0" w:rsidRDefault="0051370B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12D29" w:rsidRPr="001A0FF0" w:rsidTr="00E94719">
        <w:trPr>
          <w:cantSplit/>
        </w:trPr>
        <w:tc>
          <w:tcPr>
            <w:tcW w:w="1620" w:type="dxa"/>
          </w:tcPr>
          <w:p w:rsidR="00E12D29" w:rsidRPr="001A0FF0" w:rsidRDefault="00E12D29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E12D29" w:rsidRPr="001A0FF0" w:rsidRDefault="00E12D29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12D29" w:rsidRPr="001A0FF0" w:rsidRDefault="00E12D29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1A0FF0" w:rsidRDefault="00E12D2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1A0FF0" w:rsidRDefault="00DF75C5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1A0FF0" w:rsidRDefault="00E12D2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F75C5" w:rsidRPr="001A0FF0" w:rsidRDefault="00DF75C5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1A0FF0" w:rsidRDefault="00E12D2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1A0FF0" w:rsidRDefault="00DF75C5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1A0FF0" w:rsidRDefault="00E12D2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964D90" w:rsidRPr="001A0FF0" w:rsidRDefault="00964D90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330923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1A0FF0" w:rsidRDefault="00330923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330923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330923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330923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1A0FF0" w:rsidRDefault="009655AD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924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235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844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982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330923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1A0FF0" w:rsidRDefault="009655AD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944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208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521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1A0FF0" w:rsidTr="00E94719">
        <w:trPr>
          <w:cantSplit/>
        </w:trPr>
        <w:tc>
          <w:tcPr>
            <w:tcW w:w="1620" w:type="dxa"/>
          </w:tcPr>
          <w:p w:rsidR="00632F61" w:rsidRPr="001A0FF0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632F61" w:rsidRPr="001A0FF0" w:rsidRDefault="00632F61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7B4CF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1A0FF0" w:rsidRDefault="00330923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1A0FF0" w:rsidRDefault="009655AD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868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053</w:t>
            </w:r>
            <w:r w:rsidR="009655AD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503</w:t>
            </w:r>
          </w:p>
        </w:tc>
        <w:tc>
          <w:tcPr>
            <w:tcW w:w="90" w:type="dxa"/>
          </w:tcPr>
          <w:p w:rsidR="00632F61" w:rsidRPr="001A0FF0" w:rsidRDefault="00632F61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1A0FF0" w:rsidRDefault="00632F61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4C4617" w:rsidRPr="001A0FF0" w:rsidRDefault="009A4F2B" w:rsidP="00311659">
      <w:pPr>
        <w:numPr>
          <w:ilvl w:val="0"/>
          <w:numId w:val="19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 w:cs="Angsana New"/>
          <w:snapToGrid w:val="0"/>
          <w:cs/>
        </w:rPr>
      </w:pP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1A0F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โฮลดิ้งส์ จำกัด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DD5DC8" w:rsidRPr="00DD5DC8">
        <w:rPr>
          <w:rFonts w:ascii="Angsana New" w:hAnsi="Angsana New" w:cs="Angsana New"/>
          <w:snapToGrid w:val="0"/>
          <w:lang w:val="en-US"/>
        </w:rPr>
        <w:t>800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DD5DC8" w:rsidRPr="00DD5DC8">
        <w:rPr>
          <w:rFonts w:ascii="Angsana New" w:hAnsi="Angsana New" w:cs="Angsana New"/>
          <w:snapToGrid w:val="0"/>
          <w:lang w:val="en-US"/>
        </w:rPr>
        <w:t>18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1A0FF0">
        <w:rPr>
          <w:rFonts w:ascii="Angsana New" w:hAnsi="Angsana New" w:cs="Angsana New"/>
          <w:snapToGrid w:val="0"/>
          <w:spacing w:val="6"/>
          <w:cs/>
          <w:lang w:val="en-US"/>
        </w:rPr>
        <w:t>วันที่</w:t>
      </w:r>
      <w:r w:rsidRPr="001A0FF0">
        <w:rPr>
          <w:rFonts w:ascii="Angsana New" w:hAnsi="Angsana New" w:cs="Angsana New"/>
          <w:snapToGrid w:val="0"/>
          <w:spacing w:val="-6"/>
          <w:cs/>
          <w:lang w:val="en-US"/>
        </w:rPr>
        <w:t>ลงนามในสัญญากู้ยืมเงิน โดยบริษัทสามารถเรียกชำระเงินคืนได้โดยการแจ้งเป็นลายลักษณ์</w:t>
      </w:r>
      <w:r w:rsidRPr="001A0FF0">
        <w:rPr>
          <w:rFonts w:ascii="Angsana New" w:hAnsi="Angsana New" w:cs="Angsana New"/>
          <w:snapToGrid w:val="0"/>
          <w:cs/>
          <w:lang w:val="en-US"/>
        </w:rPr>
        <w:t>อักษร</w:t>
      </w:r>
      <w:r w:rsidRPr="001A0FF0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ก่อนล่วงหน้า </w:t>
      </w:r>
      <w:r w:rsidR="00DD5DC8" w:rsidRPr="00DD5DC8">
        <w:rPr>
          <w:rFonts w:ascii="Angsana New" w:hAnsi="Angsana New" w:cs="Angsana New"/>
          <w:snapToGrid w:val="0"/>
          <w:spacing w:val="-11"/>
          <w:lang w:val="en-US"/>
        </w:rPr>
        <w:t>15</w:t>
      </w:r>
      <w:r w:rsidRPr="001A0FF0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DD5DC8" w:rsidRPr="00DD5DC8">
        <w:rPr>
          <w:rFonts w:ascii="Angsana New" w:hAnsi="Angsana New" w:cs="Angsana New"/>
          <w:snapToGrid w:val="0"/>
          <w:spacing w:val="-11"/>
          <w:lang w:val="en-US"/>
        </w:rPr>
        <w:t>9</w:t>
      </w:r>
      <w:r w:rsidRPr="001A0FF0">
        <w:rPr>
          <w:rFonts w:ascii="Angsana New" w:hAnsi="Angsana New" w:cs="Angsana New"/>
          <w:snapToGrid w:val="0"/>
          <w:spacing w:val="-11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11"/>
          <w:lang w:val="en-US"/>
        </w:rPr>
        <w:t>25</w:t>
      </w:r>
      <w:r w:rsidRPr="001A0FF0">
        <w:rPr>
          <w:rFonts w:ascii="Angsana New" w:hAnsi="Angsana New" w:cs="Angsana New"/>
          <w:snapToGrid w:val="0"/>
          <w:spacing w:val="-11"/>
          <w:cs/>
          <w:lang w:val="en-US"/>
        </w:rPr>
        <w:t xml:space="preserve"> ต่อปี</w:t>
      </w:r>
      <w:r w:rsidR="0055350A" w:rsidRPr="001A0FF0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DD5DC8" w:rsidRPr="00DD5DC8">
        <w:rPr>
          <w:rFonts w:ascii="Angsana New" w:hAnsi="Angsana New" w:cs="Angsana New"/>
          <w:snapToGrid w:val="0"/>
          <w:lang w:val="en-US"/>
        </w:rPr>
        <w:t>18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>และ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DD5DC8" w:rsidRPr="00DD5DC8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1A0F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Pr="001A0FF0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6"/>
          <w:cs/>
        </w:rPr>
        <w:t>โดยระหว่างปี</w:t>
      </w:r>
      <w:r w:rsidRPr="001A0FF0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31</w:t>
      </w:r>
      <w:r w:rsidRPr="001A0FF0">
        <w:rPr>
          <w:rFonts w:ascii="Angsana New" w:hAnsi="Angsana New" w:cs="Angsana New"/>
          <w:snapToGrid w:val="0"/>
          <w:cs/>
        </w:rPr>
        <w:t xml:space="preserve"> ธันวาคม</w:t>
      </w:r>
      <w:r w:rsidRPr="001A0FF0">
        <w:rPr>
          <w:rFonts w:ascii="Angsana New" w:hAnsi="Angsana New" w:cs="Angsana New" w:hint="cs"/>
          <w:snapToGrid w:val="0"/>
          <w:cs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2560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</w:rPr>
        <w:t>บริษัทได้รับชำระเงินกู้ยืมดังกล่าวบางส่วนจำนวน</w:t>
      </w:r>
      <w:r w:rsidRPr="001A0FF0">
        <w:rPr>
          <w:rFonts w:ascii="Angsana New" w:hAnsi="Angsana New" w:cs="Angsana New" w:hint="cs"/>
          <w:snapToGrid w:val="0"/>
          <w:cs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200</w:t>
      </w:r>
      <w:r w:rsidRPr="001A0FF0">
        <w:rPr>
          <w:rFonts w:ascii="Angsana New" w:hAnsi="Angsana New" w:cs="Angsana New"/>
          <w:snapToGrid w:val="0"/>
          <w:cs/>
        </w:rPr>
        <w:t xml:space="preserve"> ล้านบาท</w:t>
      </w:r>
    </w:p>
    <w:p w:rsidR="009A4F2B" w:rsidRPr="001A0FF0" w:rsidRDefault="009A4F2B" w:rsidP="00AC54C8">
      <w:pPr>
        <w:pStyle w:val="ListParagraph"/>
        <w:numPr>
          <w:ilvl w:val="0"/>
          <w:numId w:val="19"/>
        </w:numPr>
        <w:spacing w:before="240" w:after="0" w:line="240" w:lineRule="auto"/>
        <w:jc w:val="thaiDistribute"/>
        <w:rPr>
          <w:rFonts w:ascii="Angsana New" w:hAnsi="Angsana New" w:cs="Angsana New"/>
          <w:snapToGrid w:val="0"/>
          <w:sz w:val="32"/>
          <w:szCs w:val="32"/>
          <w:cs/>
        </w:rPr>
      </w:pPr>
      <w:r w:rsidRPr="001A0FF0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spacing w:val="-4"/>
          <w:sz w:val="32"/>
          <w:szCs w:val="32"/>
        </w:rPr>
        <w:t>23</w:t>
      </w:r>
      <w:r w:rsidRPr="001A0FF0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กันยายน </w:t>
      </w:r>
      <w:r w:rsidR="00DD5DC8" w:rsidRPr="00DD5DC8">
        <w:rPr>
          <w:rFonts w:ascii="Angsana New" w:hAnsi="Angsana New" w:cs="Angsana New"/>
          <w:snapToGrid w:val="0"/>
          <w:spacing w:val="-4"/>
          <w:sz w:val="32"/>
          <w:szCs w:val="32"/>
        </w:rPr>
        <w:t>2559</w:t>
      </w:r>
      <w:r w:rsidRPr="001A0FF0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บริษัทได้ทำสัญญาให้กู้ยืมเงินกับบริษัท ลีดดิ้ง สคูล พาร์ทเนอร์ชิพ 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จำกัด (“บริษัทย่อย”) ในวงเงิน </w:t>
      </w:r>
      <w:r w:rsidR="00DD5DC8" w:rsidRPr="00DD5DC8">
        <w:rPr>
          <w:rFonts w:ascii="Angsana New" w:hAnsi="Angsana New" w:cs="Angsana New"/>
          <w:snapToGrid w:val="0"/>
          <w:spacing w:val="-8"/>
          <w:sz w:val="32"/>
          <w:szCs w:val="32"/>
        </w:rPr>
        <w:t>10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sz w:val="32"/>
          <w:szCs w:val="32"/>
        </w:rPr>
        <w:t>55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ล้านปอนด์สเตอร์ลิง โดยมีระยะเวลาในการเบิกเงินกู้ยืม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ภายในวันที่ </w:t>
      </w:r>
      <w:r w:rsidR="00DD5DC8" w:rsidRPr="00DD5DC8">
        <w:rPr>
          <w:rFonts w:ascii="Angsana New" w:hAnsi="Angsana New" w:cs="Angsana New"/>
          <w:snapToGrid w:val="0"/>
          <w:spacing w:val="4"/>
          <w:sz w:val="32"/>
          <w:szCs w:val="32"/>
        </w:rPr>
        <w:t>30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กันยายน </w:t>
      </w:r>
      <w:r w:rsidR="00DD5DC8" w:rsidRPr="00DD5DC8">
        <w:rPr>
          <w:rFonts w:ascii="Angsana New" w:hAnsi="Angsana New" w:cs="Angsana New"/>
          <w:snapToGrid w:val="0"/>
          <w:spacing w:val="4"/>
          <w:sz w:val="32"/>
          <w:szCs w:val="32"/>
        </w:rPr>
        <w:t>2559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เงินกู้ยืมดังกล่าวไม่มีหลักทรัพย์ค้ำประกัน </w:t>
      </w:r>
      <w:r w:rsidRPr="001A0FF0">
        <w:rPr>
          <w:rFonts w:ascii="Angsana New" w:hAnsi="Angsana New" w:cs="Angsana New"/>
          <w:spacing w:val="4"/>
          <w:sz w:val="32"/>
          <w:szCs w:val="32"/>
          <w:cs/>
        </w:rPr>
        <w:t xml:space="preserve">และคิดดอกเบี้ยในอัตราร้อยละ </w:t>
      </w:r>
      <w:r w:rsidR="00DD5DC8" w:rsidRPr="00DD5DC8">
        <w:rPr>
          <w:rFonts w:ascii="Angsana New" w:hAnsi="Angsana New" w:cs="Angsana New"/>
          <w:spacing w:val="4"/>
          <w:sz w:val="32"/>
          <w:szCs w:val="32"/>
        </w:rPr>
        <w:t>7</w:t>
      </w:r>
      <w:r w:rsidRPr="001A0FF0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DD5DC8" w:rsidRPr="00DD5DC8">
        <w:rPr>
          <w:rFonts w:ascii="Angsana New" w:hAnsi="Angsana New" w:cs="Angsana New"/>
          <w:spacing w:val="4"/>
          <w:sz w:val="32"/>
          <w:szCs w:val="32"/>
        </w:rPr>
        <w:t>00</w:t>
      </w:r>
      <w:r w:rsidRPr="001A0FF0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กำหนดชำระคืน</w:t>
      </w:r>
      <w:r w:rsidRPr="001A0FF0">
        <w:rPr>
          <w:rFonts w:ascii="Angsana New" w:hAnsi="Angsana New" w:cs="Angsana New"/>
          <w:sz w:val="32"/>
          <w:szCs w:val="32"/>
          <w:cs/>
        </w:rPr>
        <w:t xml:space="preserve">เมื่อทวงถาม และในวันเดียวกันบริษัทย่อยดังกล่าวได้เบิกเงินกู้จำนวน </w:t>
      </w:r>
      <w:r w:rsidR="00DD5DC8" w:rsidRPr="00DD5DC8">
        <w:rPr>
          <w:rFonts w:ascii="Angsana New" w:hAnsi="Angsana New" w:cs="Angsana New"/>
          <w:sz w:val="32"/>
          <w:szCs w:val="32"/>
        </w:rPr>
        <w:t>10</w:t>
      </w:r>
      <w:r w:rsidRPr="001A0FF0">
        <w:rPr>
          <w:rFonts w:ascii="Angsana New" w:hAnsi="Angsana New" w:cs="Angsana New"/>
          <w:sz w:val="32"/>
          <w:szCs w:val="32"/>
          <w:cs/>
        </w:rPr>
        <w:t>.</w:t>
      </w:r>
      <w:r w:rsidR="00DD5DC8" w:rsidRPr="00DD5DC8">
        <w:rPr>
          <w:rFonts w:ascii="Angsana New" w:hAnsi="Angsana New" w:cs="Angsana New"/>
          <w:sz w:val="32"/>
          <w:szCs w:val="32"/>
        </w:rPr>
        <w:t>55</w:t>
      </w:r>
      <w:r w:rsidRPr="001A0F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ล้านปอนด์สเตอร์ลิง หรือเทียบเท่ากับ </w:t>
      </w:r>
      <w:r w:rsidR="00DD5DC8" w:rsidRPr="00DD5DC8">
        <w:rPr>
          <w:rFonts w:ascii="Angsana New" w:hAnsi="Angsana New" w:cs="Angsana New"/>
          <w:snapToGrid w:val="0"/>
          <w:spacing w:val="4"/>
          <w:sz w:val="32"/>
          <w:szCs w:val="32"/>
        </w:rPr>
        <w:t>472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.</w:t>
      </w:r>
      <w:r w:rsidR="00DD5DC8" w:rsidRPr="00DD5DC8">
        <w:rPr>
          <w:rFonts w:ascii="Angsana New" w:hAnsi="Angsana New" w:cs="Angsana New"/>
          <w:snapToGrid w:val="0"/>
          <w:spacing w:val="4"/>
          <w:sz w:val="32"/>
          <w:szCs w:val="32"/>
        </w:rPr>
        <w:t>82</w:t>
      </w:r>
      <w:r w:rsidRPr="001A0FF0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1A0FF0">
        <w:rPr>
          <w:rFonts w:ascii="Angsana New" w:hAnsi="Angsana New" w:cs="Angsana New"/>
          <w:snapToGrid w:val="0"/>
          <w:sz w:val="32"/>
          <w:szCs w:val="32"/>
          <w:cs/>
        </w:rPr>
        <w:t>โดยในวัน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ดังกล่าวบริษัทได้ทำสัญญาให้บริษัทย่อยดังกล่าวแปลงหนี้เงินกู้ยืมเป็นทุนจำนวน </w:t>
      </w:r>
      <w:r w:rsidR="00DD5DC8" w:rsidRPr="00DD5DC8">
        <w:rPr>
          <w:rFonts w:ascii="Angsana New" w:hAnsi="Angsana New" w:cs="Angsana New"/>
          <w:snapToGrid w:val="0"/>
          <w:spacing w:val="-8"/>
          <w:sz w:val="32"/>
          <w:szCs w:val="32"/>
        </w:rPr>
        <w:t>217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sz w:val="32"/>
          <w:szCs w:val="32"/>
        </w:rPr>
        <w:t>66</w:t>
      </w:r>
      <w:r w:rsidRPr="001A0FF0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ล้านบาท</w:t>
      </w:r>
      <w:r w:rsidRPr="001A0FF0">
        <w:rPr>
          <w:rFonts w:ascii="Angsana New" w:hAnsi="Angsana New" w:cs="Angsana New"/>
          <w:snapToGrid w:val="0"/>
          <w:sz w:val="32"/>
          <w:szCs w:val="32"/>
          <w:cs/>
        </w:rPr>
        <w:t xml:space="preserve"> ทำให้บริษัทมีเงินลงทุนในบริษัทย่อยดังกล่าวเพิ่มขึ้นด้วยจำนวนเดียวกัน </w:t>
      </w:r>
    </w:p>
    <w:p w:rsidR="009A4F2B" w:rsidRPr="001A0FF0" w:rsidRDefault="009A4F2B" w:rsidP="00AC54C8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1A0FF0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22</w:t>
      </w:r>
      <w:r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1A0FF0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เอชวายยูเค จำกัด</w:t>
      </w:r>
      <w:r w:rsidRPr="001A0FF0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DD5DC8" w:rsidRPr="00DD5DC8">
        <w:rPr>
          <w:rFonts w:ascii="Angsana New" w:hAnsi="Angsana New" w:cs="Angsana New"/>
          <w:snapToGrid w:val="0"/>
          <w:lang w:val="en-US"/>
        </w:rPr>
        <w:t>19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50</w:t>
      </w:r>
      <w:r w:rsidRPr="001A0FF0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1A0FF0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1A0FF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</w:t>
      </w:r>
      <w:r w:rsidRPr="001A0FF0">
        <w:rPr>
          <w:rFonts w:ascii="Angsana New" w:hAnsi="Angsana New" w:cs="Angsana New"/>
          <w:snapToGrid w:val="0"/>
          <w:spacing w:val="4"/>
          <w:cs/>
          <w:lang w:val="en-US"/>
        </w:rPr>
        <w:t xml:space="preserve">ยน </w:t>
      </w:r>
      <w:r w:rsidR="00DD5DC8" w:rsidRPr="00DD5DC8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1A0FF0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1A0FF0">
        <w:rPr>
          <w:rFonts w:ascii="Angsana New" w:hAnsi="Angsana New" w:cs="Angsana New"/>
          <w:spacing w:val="4"/>
          <w:cs/>
        </w:rPr>
        <w:t>และคิดดอกเบี้ย</w:t>
      </w:r>
      <w:r w:rsidRPr="001A0FF0">
        <w:rPr>
          <w:rFonts w:ascii="Angsana New" w:hAnsi="Angsana New" w:cs="Angsana New"/>
          <w:cs/>
        </w:rPr>
        <w:t xml:space="preserve">ในอัตราร้อยละ </w:t>
      </w:r>
      <w:r w:rsidR="00DD5DC8" w:rsidRPr="00DD5DC8">
        <w:rPr>
          <w:rFonts w:ascii="Angsana New" w:hAnsi="Angsana New" w:cs="Angsana New"/>
          <w:lang w:val="en-US"/>
        </w:rPr>
        <w:t>7</w:t>
      </w:r>
      <w:r w:rsidRPr="001A0FF0">
        <w:rPr>
          <w:rFonts w:ascii="Angsana New" w:hAnsi="Angsana New" w:cs="Angsana New"/>
          <w:cs/>
        </w:rPr>
        <w:t>.</w:t>
      </w:r>
      <w:r w:rsidR="00DD5DC8" w:rsidRPr="00DD5DC8">
        <w:rPr>
          <w:rFonts w:ascii="Angsana New" w:hAnsi="Angsana New" w:cs="Angsana New"/>
          <w:lang w:val="en-US"/>
        </w:rPr>
        <w:t>00</w:t>
      </w:r>
      <w:r w:rsidRPr="001A0FF0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Pr="001A0FF0">
        <w:rPr>
          <w:rFonts w:ascii="Angsana New" w:hAnsi="Angsana New" w:cs="Angsana New" w:hint="cs"/>
          <w:cs/>
          <w:lang w:val="en-US"/>
        </w:rPr>
        <w:t xml:space="preserve">โดยในระหว่างปี </w:t>
      </w:r>
      <w:r w:rsidR="00DD5DC8" w:rsidRPr="00DD5DC8">
        <w:rPr>
          <w:rFonts w:ascii="Angsana New" w:hAnsi="Angsana New" w:cs="Angsana New"/>
          <w:lang w:val="en-US"/>
        </w:rPr>
        <w:t>2561</w:t>
      </w:r>
      <w:r w:rsidRPr="001A0FF0">
        <w:rPr>
          <w:rFonts w:ascii="Angsana New" w:hAnsi="Angsana New" w:cs="Angsana New"/>
          <w:lang w:val="en-US"/>
        </w:rPr>
        <w:t xml:space="preserve"> </w:t>
      </w:r>
      <w:r w:rsidRPr="001A0FF0">
        <w:rPr>
          <w:rFonts w:ascii="Angsana New" w:hAnsi="Angsana New" w:cs="Angsana New" w:hint="cs"/>
          <w:cs/>
          <w:lang w:val="en-US"/>
        </w:rPr>
        <w:t>บริษัทได้</w:t>
      </w:r>
      <w:r w:rsidRPr="001A0FF0">
        <w:rPr>
          <w:rFonts w:ascii="Angsana New" w:hAnsi="Angsana New" w:cs="Angsana New"/>
          <w:snapToGrid w:val="0"/>
          <w:cs/>
        </w:rPr>
        <w:t>แปลงหนี้เงิน</w:t>
      </w:r>
      <w:r w:rsidRPr="001A0FF0">
        <w:rPr>
          <w:rFonts w:ascii="Angsana New" w:hAnsi="Angsana New" w:cs="Angsana New" w:hint="cs"/>
          <w:snapToGrid w:val="0"/>
          <w:cs/>
        </w:rPr>
        <w:t>ให้</w:t>
      </w:r>
      <w:r w:rsidRPr="001A0FF0">
        <w:rPr>
          <w:rFonts w:ascii="Angsana New" w:hAnsi="Angsana New" w:cs="Angsana New"/>
          <w:snapToGrid w:val="0"/>
          <w:cs/>
        </w:rPr>
        <w:t>กู้ยืม</w:t>
      </w:r>
      <w:r w:rsidRPr="001A0FF0">
        <w:rPr>
          <w:rFonts w:ascii="Angsana New" w:hAnsi="Angsana New" w:cs="Angsana New" w:hint="cs"/>
          <w:snapToGrid w:val="0"/>
          <w:cs/>
        </w:rPr>
        <w:t xml:space="preserve">คงเหลือทั้งหมดจำนวน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3</w:t>
      </w:r>
      <w:r w:rsidRPr="001A0FF0">
        <w:rPr>
          <w:rFonts w:ascii="Angsana New" w:hAnsi="Angsana New" w:cs="Angsana New"/>
          <w:snapToGrid w:val="0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lang w:val="en-US"/>
        </w:rPr>
        <w:t>13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ล้านบาท </w:t>
      </w:r>
      <w:r w:rsidRPr="001A0FF0">
        <w:rPr>
          <w:rFonts w:ascii="Angsana New" w:hAnsi="Angsana New" w:cs="Angsana New"/>
          <w:snapToGrid w:val="0"/>
          <w:cs/>
        </w:rPr>
        <w:t>เป็น</w:t>
      </w:r>
      <w:r w:rsidRPr="001A0FF0">
        <w:rPr>
          <w:rFonts w:ascii="Angsana New" w:hAnsi="Angsana New" w:cs="Angsana New" w:hint="cs"/>
          <w:snapToGrid w:val="0"/>
          <w:cs/>
        </w:rPr>
        <w:t>เงินลง</w:t>
      </w:r>
      <w:r w:rsidRPr="001A0FF0">
        <w:rPr>
          <w:rFonts w:ascii="Angsana New" w:hAnsi="Angsana New" w:cs="Angsana New"/>
          <w:snapToGrid w:val="0"/>
          <w:cs/>
        </w:rPr>
        <w:t>ทุน</w:t>
      </w:r>
      <w:r w:rsidRPr="001A0FF0">
        <w:rPr>
          <w:rFonts w:ascii="Angsana New" w:hAnsi="Angsana New" w:cs="Angsana New" w:hint="cs"/>
          <w:snapToGrid w:val="0"/>
          <w:cs/>
        </w:rPr>
        <w:t>ในบริษัทย่อย</w:t>
      </w:r>
    </w:p>
    <w:p w:rsidR="009D1612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7924B2" w:rsidRPr="001A0FF0" w:rsidRDefault="00DD5DC8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lang w:val="en-US"/>
        </w:rPr>
        <w:lastRenderedPageBreak/>
        <w:t>20</w:t>
      </w:r>
      <w:r w:rsidR="007924B2" w:rsidRPr="001A0FF0">
        <w:rPr>
          <w:rFonts w:ascii="Angsana New" w:hAnsi="Angsana New" w:cs="Angsana New"/>
          <w:cs/>
        </w:rPr>
        <w:t>.</w:t>
      </w:r>
      <w:r w:rsidRPr="00DD5DC8">
        <w:rPr>
          <w:rFonts w:ascii="Angsana New" w:hAnsi="Angsana New" w:cs="Angsana New"/>
          <w:lang w:val="en-US"/>
        </w:rPr>
        <w:t>3</w:t>
      </w:r>
      <w:r w:rsidR="007924B2" w:rsidRPr="001A0FF0">
        <w:rPr>
          <w:rFonts w:ascii="Angsana New" w:hAnsi="Angsana New" w:cs="Angsana New"/>
          <w:cs/>
        </w:rPr>
        <w:tab/>
        <w:t>เงินกู้ยืมระยะสั้</w:t>
      </w:r>
      <w:r w:rsidR="006B568C" w:rsidRPr="001A0FF0">
        <w:rPr>
          <w:rFonts w:ascii="Angsana New" w:hAnsi="Angsana New" w:cs="Angsana New"/>
          <w:cs/>
        </w:rPr>
        <w:t>นจากบริษัท</w:t>
      </w:r>
      <w:r w:rsidR="007924B2" w:rsidRPr="001A0FF0">
        <w:rPr>
          <w:rFonts w:ascii="Angsana New" w:hAnsi="Angsana New" w:cs="Angsana New"/>
          <w:cs/>
        </w:rPr>
        <w:t>ที่เกี่ยวข้องกัน</w:t>
      </w:r>
    </w:p>
    <w:p w:rsidR="007D2B5F" w:rsidRPr="001A0FF0" w:rsidRDefault="007D2B5F" w:rsidP="007D2B5F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7D2B5F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:rsidR="007D2B5F" w:rsidRPr="001A0FF0" w:rsidRDefault="007D2B5F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D2B5F" w:rsidRPr="001A0FF0" w:rsidRDefault="007D2B5F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D2B5F" w:rsidRPr="001A0FF0" w:rsidRDefault="007D2B5F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E94719" w:rsidRPr="001A0FF0" w:rsidTr="00E94719">
        <w:trPr>
          <w:cantSplit/>
        </w:trPr>
        <w:tc>
          <w:tcPr>
            <w:tcW w:w="1620" w:type="dxa"/>
          </w:tcPr>
          <w:p w:rsidR="00E94719" w:rsidRPr="001A0FF0" w:rsidRDefault="00E94719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E94719" w:rsidRPr="001A0FF0" w:rsidRDefault="00E94719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E94719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E94719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E94719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94719" w:rsidRPr="001A0FF0" w:rsidRDefault="00DD5DC8" w:rsidP="004C461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268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94719" w:rsidRPr="001A0FF0" w:rsidRDefault="004C4617" w:rsidP="004C4617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94719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157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E94719" w:rsidRPr="001A0FF0" w:rsidRDefault="00E94719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E94719" w:rsidRPr="001A0FF0" w:rsidTr="00E94719">
        <w:trPr>
          <w:cantSplit/>
        </w:trPr>
        <w:tc>
          <w:tcPr>
            <w:tcW w:w="1620" w:type="dxa"/>
          </w:tcPr>
          <w:p w:rsidR="00E94719" w:rsidRPr="001A0FF0" w:rsidRDefault="00E94719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E94719" w:rsidRPr="001A0FF0" w:rsidRDefault="00E94719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4719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E94719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E94719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4719" w:rsidRPr="001A0FF0" w:rsidRDefault="00DD5DC8" w:rsidP="004C461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268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4719" w:rsidRPr="001A0FF0" w:rsidRDefault="004C4617" w:rsidP="004C4617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4719" w:rsidRPr="001A0FF0" w:rsidRDefault="00DD5DC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444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157</w:t>
            </w:r>
            <w:r w:rsidR="004C4617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410</w:t>
            </w:r>
          </w:p>
        </w:tc>
        <w:tc>
          <w:tcPr>
            <w:tcW w:w="90" w:type="dxa"/>
          </w:tcPr>
          <w:p w:rsidR="00E94719" w:rsidRPr="001A0FF0" w:rsidRDefault="00E94719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94719" w:rsidRPr="001A0FF0" w:rsidRDefault="00E94719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552F1C" w:rsidRDefault="00552F1C" w:rsidP="007D2B5F">
      <w:pPr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</w:p>
    <w:p w:rsidR="007D2B5F" w:rsidRPr="001A0FF0" w:rsidRDefault="007D2B5F" w:rsidP="007D2B5F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A0FF0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A0FF0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7D2B5F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D2B5F" w:rsidRPr="001A0FF0" w:rsidTr="00E94719">
        <w:trPr>
          <w:cantSplit/>
        </w:trPr>
        <w:tc>
          <w:tcPr>
            <w:tcW w:w="1620" w:type="dxa"/>
          </w:tcPr>
          <w:p w:rsidR="007D2B5F" w:rsidRPr="001A0FF0" w:rsidRDefault="007D2B5F" w:rsidP="003A3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D2B5F" w:rsidRPr="001A0FF0" w:rsidRDefault="007D2B5F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7D2B5F" w:rsidRPr="001A0FF0" w:rsidTr="00E94719">
        <w:trPr>
          <w:cantSplit/>
          <w:trHeight w:val="64"/>
        </w:trPr>
        <w:tc>
          <w:tcPr>
            <w:tcW w:w="1620" w:type="dxa"/>
          </w:tcPr>
          <w:p w:rsidR="007D2B5F" w:rsidRPr="001A0FF0" w:rsidRDefault="007D2B5F" w:rsidP="003A3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7D2B5F" w:rsidRPr="001A0FF0" w:rsidRDefault="007D2B5F" w:rsidP="003A3DB9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7D2B5F" w:rsidRPr="001A0FF0" w:rsidRDefault="00DD5DC8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7D2B5F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7D2B5F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7D2B5F" w:rsidP="003A3DB9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D2B5F" w:rsidRPr="001A0FF0" w:rsidRDefault="00305005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802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1A0FF0" w:rsidRDefault="00DD5DC8" w:rsidP="003A3DB9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468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247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:rsidR="007D2B5F" w:rsidRPr="001A0FF0" w:rsidRDefault="007D2B5F" w:rsidP="003A3DB9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D2B5F" w:rsidRPr="001A0FF0" w:rsidRDefault="007D2B5F" w:rsidP="003A3DB9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305005" w:rsidRPr="001A0FF0" w:rsidTr="00E94719">
        <w:trPr>
          <w:cantSplit/>
        </w:trPr>
        <w:tc>
          <w:tcPr>
            <w:tcW w:w="1620" w:type="dxa"/>
          </w:tcPr>
          <w:p w:rsidR="00305005" w:rsidRPr="001A0FF0" w:rsidRDefault="00305005" w:rsidP="003050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305005" w:rsidRPr="001A0FF0" w:rsidRDefault="00305005" w:rsidP="00305005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5005" w:rsidRPr="001A0FF0" w:rsidRDefault="00DD5DC8" w:rsidP="0030500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305005" w:rsidRPr="001A0FF0" w:rsidRDefault="00305005" w:rsidP="00305005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5005" w:rsidRPr="001A0FF0" w:rsidRDefault="00305005" w:rsidP="00305005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05005" w:rsidRPr="001A0FF0" w:rsidRDefault="00305005" w:rsidP="00305005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5005" w:rsidRPr="001A0FF0" w:rsidRDefault="00305005" w:rsidP="0030500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627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802</w:t>
            </w:r>
            <w:r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305005" w:rsidRPr="001A0FF0" w:rsidRDefault="00305005" w:rsidP="00305005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5005" w:rsidRPr="001A0FF0" w:rsidRDefault="00DD5DC8" w:rsidP="0030500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468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247</w:t>
            </w:r>
            <w:r w:rsidR="00305005" w:rsidRPr="001A0FF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:rsidR="00305005" w:rsidRPr="001A0FF0" w:rsidRDefault="00305005" w:rsidP="00305005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05005" w:rsidRPr="001A0FF0" w:rsidRDefault="00305005" w:rsidP="00305005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482280" w:rsidRPr="001A0FF0" w:rsidRDefault="00482280" w:rsidP="008507A5">
      <w:pPr>
        <w:spacing w:before="200" w:line="400" w:lineRule="exact"/>
        <w:ind w:left="1080" w:right="-29"/>
        <w:jc w:val="thaiDistribute"/>
        <w:rPr>
          <w:rFonts w:ascii="Angsana New" w:hAnsi="Angsana New" w:cs="Angsana New"/>
          <w:cs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24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DD5DC8" w:rsidRPr="00DD5DC8">
        <w:rPr>
          <w:rFonts w:ascii="Angsana New" w:hAnsi="Angsana New" w:cs="Angsana New"/>
          <w:snapToGrid w:val="0"/>
          <w:lang w:val="en-US"/>
        </w:rPr>
        <w:t>2559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DD5DC8" w:rsidRPr="00DD5DC8">
        <w:rPr>
          <w:rFonts w:ascii="Angsana New" w:hAnsi="Angsana New" w:cs="Angsana New"/>
          <w:snapToGrid w:val="0"/>
          <w:lang w:val="en-US"/>
        </w:rPr>
        <w:t>15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1A0FF0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1A0FF0">
        <w:rPr>
          <w:rFonts w:ascii="Angsana New" w:hAnsi="Angsana New" w:cs="Angsana New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DD5DC8" w:rsidRPr="00DD5DC8">
        <w:rPr>
          <w:rFonts w:ascii="Angsana New" w:hAnsi="Angsana New" w:cs="Angsana New"/>
          <w:spacing w:val="-8"/>
          <w:lang w:val="en-US"/>
        </w:rPr>
        <w:t>30</w:t>
      </w:r>
      <w:r w:rsidRPr="001A0FF0">
        <w:rPr>
          <w:rFonts w:ascii="Angsana New" w:hAnsi="Angsana New" w:cs="Angsana New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DD5DC8" w:rsidRPr="00DD5DC8">
        <w:rPr>
          <w:rFonts w:ascii="Angsana New" w:hAnsi="Angsana New" w:cs="Angsana New"/>
          <w:spacing w:val="-8"/>
          <w:lang w:val="en-US"/>
        </w:rPr>
        <w:t>2559</w:t>
      </w:r>
      <w:r w:rsidRPr="001A0FF0">
        <w:rPr>
          <w:rFonts w:ascii="Angsana New" w:hAnsi="Angsana New" w:cs="Angsana New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1A0FF0">
        <w:rPr>
          <w:rFonts w:ascii="Angsana New" w:hAnsi="Angsana New" w:cs="Angsana New"/>
          <w:spacing w:val="-2"/>
          <w:cs/>
          <w:lang w:val="en-US"/>
        </w:rPr>
        <w:t xml:space="preserve">ดังกล่าว จำนวน </w:t>
      </w:r>
      <w:r w:rsidR="00DD5DC8" w:rsidRPr="00DD5DC8">
        <w:rPr>
          <w:rFonts w:ascii="Angsana New" w:hAnsi="Angsana New" w:cs="Angsana New"/>
          <w:spacing w:val="-2"/>
          <w:lang w:val="en-US"/>
        </w:rPr>
        <w:t>4</w:t>
      </w:r>
      <w:r w:rsidRPr="001A0FF0">
        <w:rPr>
          <w:rFonts w:ascii="Angsana New" w:hAnsi="Angsana New" w:cs="Angsana New"/>
          <w:spacing w:val="-2"/>
          <w:lang w:val="en-US"/>
        </w:rPr>
        <w:t>.</w:t>
      </w:r>
      <w:r w:rsidR="00DD5DC8" w:rsidRPr="00DD5DC8">
        <w:rPr>
          <w:rFonts w:ascii="Angsana New" w:hAnsi="Angsana New" w:cs="Angsana New"/>
          <w:spacing w:val="-2"/>
          <w:lang w:val="en-US"/>
        </w:rPr>
        <w:t>81</w:t>
      </w:r>
      <w:r w:rsidRPr="001A0FF0">
        <w:rPr>
          <w:rFonts w:ascii="Angsana New" w:hAnsi="Angsana New" w:cs="Angsana New"/>
          <w:spacing w:val="-2"/>
          <w:lang w:val="en-US"/>
        </w:rPr>
        <w:t xml:space="preserve"> </w:t>
      </w:r>
      <w:r w:rsidRPr="001A0FF0">
        <w:rPr>
          <w:rFonts w:ascii="Angsana New" w:hAnsi="Angsana New" w:cs="Angsana New"/>
          <w:spacing w:val="-2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1A0FF0">
        <w:rPr>
          <w:rFonts w:ascii="Angsana New" w:hAnsi="Angsana New" w:cs="Angsana New"/>
          <w:snapToGrid w:val="0"/>
          <w:spacing w:val="-2"/>
          <w:cs/>
          <w:lang w:val="en-US"/>
        </w:rPr>
        <w:t>ซีจีดี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2F2543" w:rsidRPr="001A0FF0" w:rsidRDefault="002F2543" w:rsidP="008507A5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DD5DC8" w:rsidRPr="00DD5DC8">
        <w:rPr>
          <w:rFonts w:ascii="Angsana New" w:hAnsi="Angsana New" w:cs="Angsana New"/>
          <w:snapToGrid w:val="0"/>
          <w:lang w:val="en-US"/>
        </w:rPr>
        <w:t>22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DD5DC8" w:rsidRPr="00DD5DC8">
        <w:rPr>
          <w:rFonts w:ascii="Angsana New" w:hAnsi="Angsana New" w:cs="Angsana New"/>
          <w:snapToGrid w:val="0"/>
          <w:lang w:val="en-US"/>
        </w:rPr>
        <w:t>2560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บริษัทได้ทำสัญญาเงินกู้ยืมกับบริษัท </w:t>
      </w:r>
      <w:r w:rsidRPr="001A0FF0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เพิ่มเติมจำนวน 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0</w:t>
      </w:r>
      <w:r w:rsidRPr="001A0FF0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DD5DC8" w:rsidRPr="00DD5DC8">
        <w:rPr>
          <w:rFonts w:ascii="Angsana New" w:hAnsi="Angsana New" w:cs="Angsana New"/>
          <w:snapToGrid w:val="0"/>
          <w:spacing w:val="-8"/>
          <w:lang w:val="en-US"/>
        </w:rPr>
        <w:t>38</w:t>
      </w:r>
      <w:r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spacing w:val="-8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1A0FF0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A0FF0">
        <w:rPr>
          <w:rFonts w:ascii="Angsana New" w:hAnsi="Angsana New" w:cs="Angsana New"/>
          <w:spacing w:val="-8"/>
          <w:cs/>
          <w:lang w:val="en-US"/>
        </w:rPr>
        <w:t>และไม่คิดดอกเบี้ย</w:t>
      </w:r>
      <w:r w:rsidRPr="001A0FF0">
        <w:rPr>
          <w:rFonts w:ascii="Angsana New" w:hAnsi="Angsana New" w:cs="Angsana New"/>
          <w:cs/>
          <w:lang w:val="en-US"/>
        </w:rPr>
        <w:t>ระหว่างกัน กำหนดชำระคืนเมื่อทวงถาม</w:t>
      </w:r>
      <w:r w:rsidRPr="001A0FF0">
        <w:rPr>
          <w:rFonts w:ascii="Angsana New" w:hAnsi="Angsana New" w:cs="Angsana New"/>
          <w:lang w:val="en-US"/>
        </w:rPr>
        <w:t xml:space="preserve"> </w:t>
      </w:r>
    </w:p>
    <w:p w:rsidR="009D5EF9" w:rsidRPr="001A0FF0" w:rsidRDefault="00DD5DC8" w:rsidP="008507A5">
      <w:pPr>
        <w:spacing w:before="20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DD5DC8">
        <w:rPr>
          <w:rFonts w:ascii="Angsana New" w:hAnsi="Angsana New" w:cs="Angsana New"/>
          <w:lang w:val="en-US"/>
        </w:rPr>
        <w:t>20</w:t>
      </w:r>
      <w:r w:rsidR="009D5EF9" w:rsidRPr="001A0FF0">
        <w:rPr>
          <w:rFonts w:ascii="Angsana New" w:hAnsi="Angsana New" w:cs="Angsana New"/>
          <w:cs/>
        </w:rPr>
        <w:t>.</w:t>
      </w:r>
      <w:r w:rsidRPr="00DD5DC8">
        <w:rPr>
          <w:rFonts w:ascii="Angsana New" w:hAnsi="Angsana New" w:cs="Angsana New"/>
          <w:lang w:val="en-US"/>
        </w:rPr>
        <w:t>4</w:t>
      </w:r>
      <w:r w:rsidR="009D5EF9" w:rsidRPr="001A0FF0">
        <w:rPr>
          <w:rFonts w:ascii="Angsana New" w:hAnsi="Angsana New" w:cs="Angsana New"/>
          <w:lang w:val="en-US"/>
        </w:rPr>
        <w:tab/>
      </w:r>
      <w:r w:rsidR="009D5EF9" w:rsidRPr="001A0FF0">
        <w:rPr>
          <w:rFonts w:ascii="Angsana New" w:hAnsi="Angsana New" w:cs="Angsana New"/>
          <w:cs/>
          <w:lang w:val="en-US"/>
        </w:rPr>
        <w:t>ยอดคงเหลืออื่น</w:t>
      </w:r>
      <w:r w:rsidR="009E2C96" w:rsidRPr="001A0FF0">
        <w:rPr>
          <w:rFonts w:ascii="Angsana New" w:hAnsi="Angsana New" w:cs="Angsana New"/>
          <w:lang w:val="en-US"/>
        </w:rPr>
        <w:t xml:space="preserve"> </w:t>
      </w:r>
      <w:r w:rsidR="009D5EF9" w:rsidRPr="001A0FF0">
        <w:rPr>
          <w:rFonts w:ascii="Angsana New" w:hAnsi="Angsana New" w:cs="Angsana New"/>
          <w:cs/>
          <w:lang w:val="en-US"/>
        </w:rPr>
        <w:t>ๆ</w:t>
      </w:r>
      <w:r w:rsidR="009D5EF9" w:rsidRPr="001A0FF0">
        <w:rPr>
          <w:rFonts w:ascii="Angsana New" w:hAnsi="Angsana New" w:cs="Angsana New"/>
          <w:lang w:val="en-US"/>
        </w:rPr>
        <w:t xml:space="preserve"> </w:t>
      </w:r>
      <w:r w:rsidR="009D5EF9" w:rsidRPr="001A0FF0">
        <w:rPr>
          <w:rFonts w:ascii="Angsana New" w:hAnsi="Angsana New" w:cs="Angsana New"/>
          <w:cs/>
          <w:lang w:val="en-US"/>
        </w:rPr>
        <w:t>และ</w:t>
      </w:r>
      <w:r w:rsidR="009D5EF9" w:rsidRPr="001A0FF0">
        <w:rPr>
          <w:rFonts w:ascii="Angsana New" w:hAnsi="Angsana New" w:cs="Angsana New"/>
          <w:cs/>
        </w:rPr>
        <w:t>รายการค้ากับ</w:t>
      </w:r>
      <w:r w:rsidR="009D5EF9" w:rsidRPr="001A0FF0">
        <w:rPr>
          <w:rFonts w:ascii="Angsana New" w:hAnsi="Angsana New" w:cs="Angsana New" w:hint="cs"/>
          <w:cs/>
        </w:rPr>
        <w:t>บุคคลหรือ</w:t>
      </w:r>
      <w:r w:rsidR="009D5EF9" w:rsidRPr="001A0FF0">
        <w:rPr>
          <w:rFonts w:ascii="Angsana New" w:hAnsi="Angsana New" w:cs="Angsana New"/>
          <w:cs/>
        </w:rPr>
        <w:t>กิจการที่เกี่ยวข้องกัน</w:t>
      </w:r>
    </w:p>
    <w:p w:rsidR="00E94719" w:rsidRPr="001A0FF0" w:rsidRDefault="00E94719" w:rsidP="00E94719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/>
          <w:cs/>
        </w:rPr>
        <w:t>สินทรัพย์ หนี้สิน รายได้และค่าใช้จ่ายส่วนหนึ่งของกลุ่มบริษัท</w:t>
      </w:r>
      <w:r w:rsidRPr="001A0FF0">
        <w:rPr>
          <w:rFonts w:ascii="Angsana New" w:hAnsi="Angsana New" w:cs="Angsana New"/>
          <w:cs/>
          <w:lang w:val="en-US"/>
        </w:rPr>
        <w:t>และบริษัท</w:t>
      </w:r>
      <w:r w:rsidRPr="001A0FF0">
        <w:rPr>
          <w:rFonts w:ascii="Angsana New" w:hAnsi="Angsana New" w:cs="Angsana New"/>
          <w:cs/>
        </w:rPr>
        <w:t>เกิดจากรายการกับ</w:t>
      </w:r>
      <w:r w:rsidRPr="001A0FF0">
        <w:rPr>
          <w:rFonts w:ascii="Angsana New" w:hAnsi="Angsana New" w:cs="Angsana New" w:hint="cs"/>
          <w:cs/>
        </w:rPr>
        <w:t>บุคคล</w:t>
      </w:r>
      <w:r w:rsidRPr="001A0FF0">
        <w:rPr>
          <w:rFonts w:ascii="Angsana New" w:hAnsi="Angsana New" w:cs="Angsana New" w:hint="cs"/>
          <w:spacing w:val="-10"/>
          <w:cs/>
        </w:rPr>
        <w:t>หรือ</w:t>
      </w:r>
      <w:r w:rsidRPr="001A0FF0">
        <w:rPr>
          <w:rFonts w:ascii="Angsana New" w:hAnsi="Angsana New" w:cs="Angsana New"/>
          <w:spacing w:val="-10"/>
          <w:cs/>
        </w:rPr>
        <w:t xml:space="preserve">กิจการที่เกี่ยวข้องกัน </w:t>
      </w:r>
      <w:r w:rsidRPr="001A0FF0">
        <w:rPr>
          <w:rFonts w:ascii="Angsana New" w:hAnsi="Angsana New" w:cs="Angsana New" w:hint="cs"/>
          <w:spacing w:val="-10"/>
          <w:cs/>
        </w:rPr>
        <w:t>บุคคลหรือกิจการ</w:t>
      </w:r>
      <w:r w:rsidRPr="001A0FF0">
        <w:rPr>
          <w:rFonts w:ascii="Angsana New" w:hAnsi="Angsana New" w:cs="Angsana New"/>
          <w:spacing w:val="-10"/>
          <w:cs/>
        </w:rPr>
        <w:t>เหล่านี้เกี่ยวข้องกันโดยการ</w:t>
      </w:r>
      <w:r w:rsidRPr="001A0FF0">
        <w:rPr>
          <w:rFonts w:ascii="Angsana New" w:hAnsi="Angsana New" w:cs="Angsana New"/>
          <w:spacing w:val="-10"/>
          <w:cs/>
          <w:lang w:val="en-US"/>
        </w:rPr>
        <w:t>มี</w:t>
      </w:r>
      <w:r w:rsidRPr="001A0FF0">
        <w:rPr>
          <w:rFonts w:ascii="Angsana New" w:hAnsi="Angsana New" w:cs="Angsana New"/>
          <w:spacing w:val="-10"/>
          <w:cs/>
        </w:rPr>
        <w:t>กรรมการร่วมกันและการถือหุ้น</w:t>
      </w:r>
      <w:r w:rsidRPr="001A0FF0">
        <w:rPr>
          <w:rFonts w:ascii="Angsana New" w:hAnsi="Angsana New" w:cs="Angsana New"/>
          <w:spacing w:val="-8"/>
          <w:cs/>
        </w:rPr>
        <w:t>ทั้งทางตรง</w:t>
      </w:r>
      <w:r w:rsidRPr="001A0FF0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389"/>
      </w:tblGrid>
      <w:tr w:rsidR="007D0029" w:rsidRPr="001A0FF0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A0FF0" w:rsidRDefault="00F05018" w:rsidP="008507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A0FF0" w:rsidRDefault="00F05018" w:rsidP="008507A5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0029" w:rsidRPr="001A0FF0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A0FF0" w:rsidRDefault="00F05018" w:rsidP="008507A5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A0FF0" w:rsidRDefault="00F05018" w:rsidP="008507A5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DD5DC8" w:rsidRDefault="00DD5DC8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p w:rsidR="004E4CA3" w:rsidRPr="001A0FF0" w:rsidRDefault="004E4CA3" w:rsidP="00DD5DC8">
      <w:pPr>
        <w:tabs>
          <w:tab w:val="left" w:pos="993"/>
        </w:tabs>
        <w:ind w:left="1080"/>
        <w:jc w:val="thaiDistribute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/>
          <w:cs/>
        </w:rPr>
        <w:lastRenderedPageBreak/>
        <w:t>รายการกับ</w:t>
      </w:r>
      <w:r w:rsidR="00254726" w:rsidRPr="001A0FF0">
        <w:rPr>
          <w:rFonts w:ascii="Angsana New" w:hAnsi="Angsana New" w:cs="Angsana New" w:hint="cs"/>
          <w:cs/>
        </w:rPr>
        <w:t>บุคคลหรือ</w:t>
      </w:r>
      <w:r w:rsidRPr="001A0FF0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4E4CA3" w:rsidRPr="001A0FF0" w:rsidTr="00820EA5">
        <w:trPr>
          <w:tblHeader/>
        </w:trPr>
        <w:tc>
          <w:tcPr>
            <w:tcW w:w="27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:rsidR="004E4CA3" w:rsidRPr="001A0FF0" w:rsidRDefault="004E4CA3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1A0FF0" w:rsidRDefault="004E4CA3" w:rsidP="008D296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1A0FF0" w:rsidTr="00820EA5">
        <w:trPr>
          <w:tblHeader/>
        </w:trPr>
        <w:tc>
          <w:tcPr>
            <w:tcW w:w="27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4E4CA3" w:rsidRPr="001A0FF0" w:rsidRDefault="004E4CA3" w:rsidP="008D296E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4E4CA3" w:rsidRPr="001A0FF0" w:rsidRDefault="004E4CA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1A0FF0" w:rsidRDefault="004E4CA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1A0FF0" w:rsidTr="00820EA5">
        <w:trPr>
          <w:tblHeader/>
        </w:trPr>
        <w:tc>
          <w:tcPr>
            <w:tcW w:w="2790" w:type="dxa"/>
          </w:tcPr>
          <w:p w:rsidR="00D370C5" w:rsidRPr="001A0FF0" w:rsidRDefault="00D370C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1A0FF0" w:rsidRDefault="00D370C5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5B4BD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5B4BD3" w:rsidRPr="001A0FF0" w:rsidTr="00820EA5">
        <w:trPr>
          <w:tblHeader/>
        </w:trPr>
        <w:tc>
          <w:tcPr>
            <w:tcW w:w="2790" w:type="dxa"/>
          </w:tcPr>
          <w:p w:rsidR="005B4BD3" w:rsidRPr="001A0FF0" w:rsidRDefault="005B4BD3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5B4BD3" w:rsidRPr="001A0FF0" w:rsidRDefault="005B4BD3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1A0FF0" w:rsidRDefault="005B4BD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1A0FF0" w:rsidRDefault="005B4BD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1A0FF0" w:rsidRDefault="005B4BD3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5B4BD3" w:rsidRPr="001A0FF0" w:rsidRDefault="005B4BD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1A0FF0" w:rsidRDefault="005B4BD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1A0FF0" w:rsidRDefault="005B4BD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1A0FF0" w:rsidRDefault="005B4BD3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370C5" w:rsidRPr="001A0FF0" w:rsidTr="00820EA5">
        <w:trPr>
          <w:tblHeader/>
        </w:trPr>
        <w:tc>
          <w:tcPr>
            <w:tcW w:w="2790" w:type="dxa"/>
          </w:tcPr>
          <w:p w:rsidR="00D370C5" w:rsidRPr="001A0FF0" w:rsidRDefault="00D370C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1A0FF0" w:rsidRDefault="00D370C5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370C5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0C5" w:rsidRPr="001A0FF0" w:rsidTr="00820EA5">
        <w:trPr>
          <w:tblHeader/>
        </w:trPr>
        <w:tc>
          <w:tcPr>
            <w:tcW w:w="2790" w:type="dxa"/>
          </w:tcPr>
          <w:p w:rsidR="00D370C5" w:rsidRPr="001A0FF0" w:rsidRDefault="00D370C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1A0FF0" w:rsidRDefault="00D370C5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94719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E94719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94719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E94719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1A0FF0" w:rsidTr="00820EA5">
        <w:trPr>
          <w:tblHeader/>
        </w:trPr>
        <w:tc>
          <w:tcPr>
            <w:tcW w:w="2790" w:type="dxa"/>
          </w:tcPr>
          <w:p w:rsidR="00D370C5" w:rsidRPr="001A0FF0" w:rsidRDefault="00D370C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1A0FF0" w:rsidRDefault="00D370C5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4E4CA3" w:rsidRPr="001A0FF0" w:rsidTr="00820EA5">
        <w:tc>
          <w:tcPr>
            <w:tcW w:w="27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0A1CF3"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20" w:type="dxa"/>
          </w:tcPr>
          <w:p w:rsidR="004E4CA3" w:rsidRPr="001A0FF0" w:rsidRDefault="004E4CA3" w:rsidP="008D296E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4CA3" w:rsidRPr="001A0FF0" w:rsidTr="00820EA5">
        <w:tc>
          <w:tcPr>
            <w:tcW w:w="2790" w:type="dxa"/>
          </w:tcPr>
          <w:p w:rsidR="004E4CA3" w:rsidRPr="001A0FF0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E4CA3" w:rsidRPr="001A0FF0" w:rsidRDefault="004E4CA3" w:rsidP="008D296E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1A0FF0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1A0FF0" w:rsidRDefault="004E4CA3" w:rsidP="008D296E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0214F" w:rsidRPr="001A0FF0" w:rsidTr="00820EA5">
        <w:tc>
          <w:tcPr>
            <w:tcW w:w="2790" w:type="dxa"/>
          </w:tcPr>
          <w:p w:rsidR="0040214F" w:rsidRPr="001A0FF0" w:rsidRDefault="0040214F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</w:t>
            </w:r>
            <w:r w:rsidR="009477D6" w:rsidRPr="001A0FF0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40214F" w:rsidRPr="001A0FF0" w:rsidRDefault="0040214F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40214F" w:rsidRPr="001A0FF0" w:rsidRDefault="0040214F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1A0FF0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1A0FF0" w:rsidRDefault="0040214F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0214F" w:rsidRPr="001A0FF0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1A0FF0" w:rsidRDefault="0040214F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1A0FF0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1A0FF0" w:rsidRDefault="0040214F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A3CD8" w:rsidRPr="001A0FF0" w:rsidTr="00820EA5">
        <w:tc>
          <w:tcPr>
            <w:tcW w:w="2790" w:type="dxa"/>
          </w:tcPr>
          <w:p w:rsidR="005A3CD8" w:rsidRPr="001A0FF0" w:rsidRDefault="005A3CD8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5A3CD8" w:rsidRPr="001A0FF0" w:rsidRDefault="005A3CD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1A0FF0" w:rsidRDefault="005A3CD8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1A0FF0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1A0FF0" w:rsidRDefault="005A3CD8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A3CD8" w:rsidRPr="001A0FF0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1A0FF0" w:rsidRDefault="005A3CD8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1A0FF0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1A0FF0" w:rsidRDefault="005A3CD8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94719" w:rsidRPr="001A0FF0" w:rsidTr="00820EA5">
        <w:trPr>
          <w:trHeight w:val="64"/>
        </w:trPr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(ดูหมายเหตุข้อ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65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899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599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703</w:t>
            </w: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A66564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ดอกเบี้ยค้างรับ (ดูหมายเหตุข้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252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030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238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เจ้าหนี้อื่น (ดูหมายเหตุข้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AC54C8" w:rsidP="00AC54C8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</w:tr>
      <w:tr w:rsidR="00E94719" w:rsidRPr="001A0FF0" w:rsidTr="00110190">
        <w:trPr>
          <w:trHeight w:hRule="exact" w:val="64"/>
        </w:trPr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กรุ๊ป เอ็นจิเนียริ่ง จำกัด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(ดูหมายเหตุข้อ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770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560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205E1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450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="00205E1E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734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ซีจียูเค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265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198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94719" w:rsidRPr="001A0FF0" w:rsidTr="003877AB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ชิ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3877AB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94719" w:rsidRPr="001A0FF0" w:rsidTr="003877AB">
        <w:tc>
          <w:tcPr>
            <w:tcW w:w="2790" w:type="dxa"/>
          </w:tcPr>
          <w:p w:rsidR="00E94719" w:rsidRPr="001A0FF0" w:rsidRDefault="00A66564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ดอกเบี้ยค้างรับ (ดูหมายเหตุข้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AC54C8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</w:p>
        </w:tc>
      </w:tr>
      <w:tr w:rsidR="00E94719" w:rsidRPr="001A0FF0" w:rsidTr="003B4F6B">
        <w:trPr>
          <w:trHeight w:hRule="exact" w:val="144"/>
        </w:trPr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2A6849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533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533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้จ่ายล่วงหน้า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2A6849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E9471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94719" w:rsidRPr="001A0FF0" w:rsidTr="00820EA5">
        <w:tc>
          <w:tcPr>
            <w:tcW w:w="2790" w:type="dxa"/>
          </w:tcPr>
          <w:p w:rsidR="00E94719" w:rsidRPr="001A0FF0" w:rsidRDefault="00E9471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E94719" w:rsidRPr="001A0FF0" w:rsidRDefault="00E94719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94719" w:rsidRPr="001A0FF0" w:rsidRDefault="00E94719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94719" w:rsidRPr="001A0FF0" w:rsidRDefault="00E94719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820EA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700EB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347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347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</w:tr>
      <w:tr w:rsidR="002855F5" w:rsidRPr="001A0FF0" w:rsidTr="00820EA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firstLine="18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DD5DC8"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700EB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2855F5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855F5" w:rsidRPr="001A0FF0" w:rsidTr="00820EA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เอ็มเอฟ โฮลดิ้ง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ส์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820EA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25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855F5" w:rsidRPr="001A0FF0" w:rsidTr="00820EA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2A6849">
            <w:pPr>
              <w:spacing w:line="280" w:lineRule="exact"/>
              <w:ind w:left="-25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558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558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</w:tr>
      <w:tr w:rsidR="00110190" w:rsidRPr="001A0FF0" w:rsidTr="00311659">
        <w:trPr>
          <w:trHeight w:hRule="exact" w:val="14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855F5" w:rsidRPr="001A0FF0" w:rsidTr="00D010E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D010E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ผู้ถือหุ้นรายใหญ่</w:t>
            </w: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D010E5">
        <w:tc>
          <w:tcPr>
            <w:tcW w:w="2790" w:type="dxa"/>
            <w:shd w:val="clear" w:color="auto" w:fill="auto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  <w:shd w:val="clear" w:color="auto" w:fill="auto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855F5" w:rsidRPr="001A0FF0" w:rsidRDefault="00DD5DC8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855F5" w:rsidRPr="001A0FF0" w:rsidTr="00D010E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นายเบน  เตชะอุบล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D010E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722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268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722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268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2855F5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110190" w:rsidRPr="001A0FF0" w:rsidTr="00311659">
        <w:trPr>
          <w:trHeight w:hRule="exact" w:val="64"/>
        </w:trPr>
        <w:tc>
          <w:tcPr>
            <w:tcW w:w="27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110190" w:rsidRPr="001A0FF0" w:rsidRDefault="00110190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855F5" w:rsidRPr="001A0FF0" w:rsidTr="00D010E5"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นางอรวรรณ  เตชะอุบล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855F5" w:rsidRPr="001A0FF0" w:rsidTr="00D010E5">
        <w:trPr>
          <w:trHeight w:val="198"/>
        </w:trPr>
        <w:tc>
          <w:tcPr>
            <w:tcW w:w="27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2855F5" w:rsidRPr="001A0FF0" w:rsidRDefault="002855F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2A6849">
            <w:pPr>
              <w:spacing w:line="280" w:lineRule="exact"/>
              <w:ind w:left="-80" w:right="4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EA3F33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  <w:r w:rsidR="00EA3F33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DD5DC8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0" w:type="dxa"/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2855F5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855F5" w:rsidRPr="001A0FF0" w:rsidRDefault="002855F5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55F5" w:rsidRPr="001A0FF0" w:rsidRDefault="002855F5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552F1C" w:rsidRDefault="00552F1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  <w:lang w:val="en-US"/>
        </w:rPr>
        <w:br w:type="page"/>
      </w:r>
    </w:p>
    <w:p w:rsidR="004C4617" w:rsidRPr="00D04E78" w:rsidRDefault="004C461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4"/>
          <w:szCs w:val="4"/>
          <w:lang w:val="en-US"/>
        </w:rPr>
      </w:pPr>
    </w:p>
    <w:p w:rsidR="00D52C4B" w:rsidRPr="001A0FF0" w:rsidRDefault="00D52C4B">
      <w:pPr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607"/>
        <w:gridCol w:w="13"/>
        <w:gridCol w:w="900"/>
        <w:gridCol w:w="24"/>
        <w:gridCol w:w="57"/>
        <w:gridCol w:w="9"/>
        <w:gridCol w:w="15"/>
        <w:gridCol w:w="885"/>
        <w:gridCol w:w="32"/>
        <w:gridCol w:w="11"/>
        <w:gridCol w:w="47"/>
        <w:gridCol w:w="34"/>
        <w:gridCol w:w="866"/>
        <w:gridCol w:w="25"/>
        <w:gridCol w:w="65"/>
        <w:gridCol w:w="45"/>
        <w:gridCol w:w="855"/>
        <w:gridCol w:w="11"/>
      </w:tblGrid>
      <w:tr w:rsidR="008C177A" w:rsidRPr="001A0FF0" w:rsidTr="00EA6AFA">
        <w:trPr>
          <w:trHeight w:val="144"/>
          <w:tblHeader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1A0FF0" w:rsidRDefault="00623F88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6" w:type="dxa"/>
            <w:gridSpan w:val="9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623F88" w:rsidRPr="001A0FF0" w:rsidRDefault="00623F88" w:rsidP="008D296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8C177A" w:rsidRPr="001A0FF0" w:rsidTr="00EA6AFA">
        <w:trPr>
          <w:trHeight w:val="144"/>
          <w:tblHeader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1A0FF0" w:rsidRDefault="00623F88" w:rsidP="008D296E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946" w:type="dxa"/>
            <w:gridSpan w:val="9"/>
          </w:tcPr>
          <w:p w:rsidR="00623F88" w:rsidRPr="001A0FF0" w:rsidRDefault="00623F8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1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623F88" w:rsidRPr="001A0FF0" w:rsidRDefault="00623F8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177A" w:rsidRPr="001A0FF0" w:rsidTr="00EA6AFA">
        <w:trPr>
          <w:trHeight w:val="144"/>
          <w:tblHeader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1A0FF0" w:rsidRDefault="00623F88" w:rsidP="008D296E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4" w:type="dxa"/>
            <w:gridSpan w:val="17"/>
          </w:tcPr>
          <w:p w:rsidR="00623F88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94719" w:rsidRPr="001A0FF0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E94719" w:rsidRPr="001A0FF0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</w:tc>
      </w:tr>
      <w:tr w:rsidR="008C177A" w:rsidRPr="001A0FF0" w:rsidTr="00EA6AFA">
        <w:trPr>
          <w:trHeight w:val="144"/>
          <w:tblHeader/>
        </w:trPr>
        <w:tc>
          <w:tcPr>
            <w:tcW w:w="2788" w:type="dxa"/>
          </w:tcPr>
          <w:p w:rsidR="00D370C5" w:rsidRPr="001A0FF0" w:rsidRDefault="00D370C5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D370C5" w:rsidRPr="001A0FF0" w:rsidRDefault="00D370C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D370C5" w:rsidRPr="001A0FF0" w:rsidRDefault="00DD5DC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" w:type="dxa"/>
            <w:gridSpan w:val="3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2" w:type="dxa"/>
            <w:gridSpan w:val="3"/>
          </w:tcPr>
          <w:p w:rsidR="00D370C5" w:rsidRPr="001A0FF0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D370C5" w:rsidRPr="001A0FF0" w:rsidRDefault="00DD5DC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D370C5" w:rsidRPr="001A0FF0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D370C5" w:rsidRPr="001A0FF0" w:rsidRDefault="00DD5DC8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07" w:type="dxa"/>
          </w:tcPr>
          <w:p w:rsidR="00623F88" w:rsidRPr="001A0FF0" w:rsidRDefault="00623F88" w:rsidP="008D296E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23F88" w:rsidRPr="001A0FF0" w:rsidRDefault="00623F88" w:rsidP="008D296E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1A0FF0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1A0FF0" w:rsidRDefault="00623F88" w:rsidP="008D296E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1A0FF0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1A0FF0" w:rsidRDefault="00623F88" w:rsidP="008D296E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1A0FF0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1A0FF0" w:rsidRDefault="00623F88" w:rsidP="008D296E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623F88" w:rsidRPr="001A0FF0" w:rsidRDefault="00623F88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07" w:type="dxa"/>
          </w:tcPr>
          <w:p w:rsidR="00FD11EF" w:rsidRPr="001A0FF0" w:rsidRDefault="00623F8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623F88" w:rsidRPr="001A0FF0" w:rsidRDefault="00623F8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1A0FF0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A30E4" w:rsidRPr="001A0FF0" w:rsidRDefault="006A30E4" w:rsidP="008D296E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A30E4" w:rsidRPr="001A0FF0" w:rsidRDefault="006A30E4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A30E4" w:rsidRPr="001A0FF0" w:rsidRDefault="008B7F1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3"/>
          </w:tcPr>
          <w:p w:rsidR="006A30E4" w:rsidRPr="001A0FF0" w:rsidRDefault="006A30E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A30E4" w:rsidRPr="001A0FF0" w:rsidRDefault="00925B55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A30E4" w:rsidRPr="001A0FF0" w:rsidRDefault="006A30E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A30E4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110" w:type="dxa"/>
            <w:gridSpan w:val="2"/>
          </w:tcPr>
          <w:p w:rsidR="006A30E4" w:rsidRPr="001A0FF0" w:rsidRDefault="006A30E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A30E4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A30E4" w:rsidRPr="001A0FF0" w:rsidRDefault="006A30E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6A30E4" w:rsidRPr="001A0FF0" w:rsidRDefault="006A30E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A30E4" w:rsidRPr="001A0FF0" w:rsidRDefault="00E80554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A30E4" w:rsidRPr="001A0FF0" w:rsidRDefault="00925B55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A30E4" w:rsidRPr="001A0FF0" w:rsidRDefault="00DD5DC8" w:rsidP="002855F5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A30E4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C177A" w:rsidRPr="001A0FF0" w:rsidTr="00EA6AFA">
        <w:trPr>
          <w:trHeight w:val="144"/>
        </w:trPr>
        <w:tc>
          <w:tcPr>
            <w:tcW w:w="2788" w:type="dxa"/>
          </w:tcPr>
          <w:p w:rsidR="006A30E4" w:rsidRPr="001A0FF0" w:rsidRDefault="006A30E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6A30E4" w:rsidRPr="001A0FF0" w:rsidRDefault="006A30E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A30E4" w:rsidRPr="001A0FF0" w:rsidRDefault="00E80554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A30E4" w:rsidRPr="001A0FF0" w:rsidRDefault="00925B55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A30E4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750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A30E4" w:rsidRPr="001A0FF0" w:rsidRDefault="006A30E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A30E4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750</w:t>
            </w:r>
            <w:r w:rsidR="00925B5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F3F3D" w:rsidRPr="001A0FF0" w:rsidTr="00EA6AFA">
        <w:trPr>
          <w:trHeight w:hRule="exact" w:val="144"/>
        </w:trPr>
        <w:tc>
          <w:tcPr>
            <w:tcW w:w="2788" w:type="dxa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9F3F3D" w:rsidRPr="001A0FF0" w:rsidRDefault="009F3F3D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D52C4B" w:rsidRPr="001A0FF0" w:rsidTr="00EA6AFA">
        <w:trPr>
          <w:trHeight w:val="144"/>
        </w:trPr>
        <w:tc>
          <w:tcPr>
            <w:tcW w:w="2788" w:type="dxa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กรุ๊ป เอ็นจิเนียริ่ง จำกัด</w:t>
            </w:r>
          </w:p>
        </w:tc>
        <w:tc>
          <w:tcPr>
            <w:tcW w:w="1607" w:type="dxa"/>
          </w:tcPr>
          <w:p w:rsidR="00D52C4B" w:rsidRPr="001A0FF0" w:rsidRDefault="00D52C4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D52C4B" w:rsidRPr="001A0FF0" w:rsidRDefault="00044DA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="00D52C4B"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37" w:type="dxa"/>
            <w:gridSpan w:val="3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D52C4B" w:rsidRPr="001A0FF0" w:rsidRDefault="00D52C4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28DC" w:rsidRPr="001A0FF0" w:rsidTr="00EA6AFA">
        <w:trPr>
          <w:trHeight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A28DC" w:rsidRPr="001A0FF0" w:rsidTr="00EA6AFA">
        <w:trPr>
          <w:trHeight w:hRule="exact"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28DC" w:rsidRPr="001A0FF0" w:rsidTr="00EA6AFA">
        <w:trPr>
          <w:trHeight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28DC" w:rsidRPr="001A0FF0" w:rsidTr="00EA6AFA">
        <w:trPr>
          <w:trHeight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  <w:r w:rsidR="002855F5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611</w:t>
            </w:r>
          </w:p>
        </w:tc>
      </w:tr>
      <w:tr w:rsidR="002A28DC" w:rsidRPr="001A0FF0" w:rsidTr="00EA6AFA">
        <w:trPr>
          <w:trHeight w:hRule="exact"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A28DC" w:rsidRPr="001A0FF0" w:rsidTr="00EA6AFA">
        <w:trPr>
          <w:trHeight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28DC" w:rsidRPr="001A0FF0" w:rsidTr="00EA6AFA">
        <w:trPr>
          <w:trHeight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855F5" w:rsidP="002855F5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528</w:t>
            </w:r>
          </w:p>
        </w:tc>
      </w:tr>
      <w:tr w:rsidR="002A28DC" w:rsidRPr="001A0FF0" w:rsidTr="00EA6AFA">
        <w:trPr>
          <w:trHeight w:hRule="exact" w:val="144"/>
        </w:trPr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091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762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091</w:t>
            </w:r>
            <w:r w:rsidR="002A684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762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A6AFA" w:rsidRPr="001A0FF0" w:rsidTr="00EA6AFA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="00F2248D" w:rsidRPr="001A0FF0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2A28DC" w:rsidRPr="001A0FF0" w:rsidRDefault="00F2248D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>มี</w:t>
            </w:r>
            <w:r w:rsidR="002A28DC"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>ผู้ถือหุ้นรายใหญ่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cs/>
              </w:rPr>
              <w:t>ร่วมกัน</w:t>
            </w: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2855F5" w:rsidP="002855F5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855F5" w:rsidP="002855F5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</w:tr>
      <w:tr w:rsidR="00EA6AFA" w:rsidRPr="001A0FF0" w:rsidTr="00EA6AFA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EA6AFA" w:rsidRPr="001A0FF0" w:rsidRDefault="00EA6AFA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เอ็มเอฟ โฮสดิ้งส์ </w:t>
            </w: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jc w:val="center"/>
              <w:rPr>
                <w:rFonts w:cs="Symbol"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28DC" w:rsidRPr="001A0FF0" w:rsidTr="00EA6AFA">
        <w:tc>
          <w:tcPr>
            <w:tcW w:w="2788" w:type="dxa"/>
          </w:tcPr>
          <w:p w:rsidR="002A28DC" w:rsidRPr="001A0FF0" w:rsidRDefault="002A28DC" w:rsidP="008D296E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0F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  <w:r w:rsidRPr="001A0FF0">
              <w:rPr>
                <w:rFonts w:ascii="Angsana New" w:hAnsi="Angsana New" w:cs="Angsana New" w:hint="cs"/>
                <w:sz w:val="22"/>
                <w:szCs w:val="22"/>
                <w:cs/>
              </w:rPr>
              <w:t>จ่าย</w:t>
            </w:r>
          </w:p>
        </w:tc>
        <w:tc>
          <w:tcPr>
            <w:tcW w:w="1607" w:type="dxa"/>
          </w:tcPr>
          <w:p w:rsidR="002A28DC" w:rsidRPr="001A0FF0" w:rsidRDefault="002A28DC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C2570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C2570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458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381</w:t>
            </w:r>
          </w:p>
        </w:tc>
        <w:tc>
          <w:tcPr>
            <w:tcW w:w="81" w:type="dxa"/>
            <w:gridSpan w:val="2"/>
          </w:tcPr>
          <w:p w:rsidR="002A28DC" w:rsidRPr="001A0FF0" w:rsidRDefault="002A28DC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2A28DC" w:rsidRPr="001A0FF0" w:rsidRDefault="00DD5DC8" w:rsidP="00C25709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C2570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C25709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458</w:t>
            </w:r>
          </w:p>
        </w:tc>
        <w:tc>
          <w:tcPr>
            <w:tcW w:w="110" w:type="dxa"/>
            <w:gridSpan w:val="2"/>
          </w:tcPr>
          <w:p w:rsidR="002A28DC" w:rsidRPr="001A0FF0" w:rsidRDefault="002A28DC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2A28DC" w:rsidRPr="001A0FF0" w:rsidRDefault="00DD5DC8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2A28DC" w:rsidRPr="001A0F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2"/>
                <w:szCs w:val="22"/>
                <w:lang w:val="en-US"/>
              </w:rPr>
              <w:t>381</w:t>
            </w:r>
          </w:p>
        </w:tc>
      </w:tr>
    </w:tbl>
    <w:p w:rsidR="00D04E78" w:rsidRDefault="00D04E78" w:rsidP="00552F1C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</w:p>
    <w:p w:rsidR="00D04E78" w:rsidRDefault="00D04E7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4E4CA3" w:rsidRPr="001A0FF0" w:rsidRDefault="00DD5DC8" w:rsidP="00552F1C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 w:hint="cs"/>
          <w:b/>
          <w:bCs/>
          <w:lang w:val="en-US"/>
        </w:rPr>
        <w:lastRenderedPageBreak/>
        <w:t>2</w:t>
      </w:r>
      <w:r w:rsidRPr="00DD5DC8">
        <w:rPr>
          <w:rFonts w:ascii="Angsana New" w:hAnsi="Angsana New" w:cs="Angsana New"/>
          <w:b/>
          <w:bCs/>
          <w:lang w:val="en-US"/>
        </w:rPr>
        <w:t>1</w:t>
      </w:r>
      <w:r w:rsidR="00BF79BA" w:rsidRPr="001A0FF0">
        <w:rPr>
          <w:rFonts w:ascii="Angsana New" w:hAnsi="Angsana New" w:cs="Angsana New"/>
          <w:b/>
          <w:bCs/>
          <w:lang w:val="en-US"/>
        </w:rPr>
        <w:t>.</w:t>
      </w:r>
      <w:r w:rsidR="00B41DD1" w:rsidRPr="001A0FF0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1A0FF0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010220" w:rsidRPr="001A0FF0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1A0FF0">
        <w:rPr>
          <w:rFonts w:ascii="Angsana New" w:hAnsi="Angsana New" w:cs="Angsana New"/>
          <w:snapToGrid w:val="0"/>
          <w:cs/>
          <w:lang w:val="en-US"/>
        </w:rPr>
        <w:t>กลุ่มบริษัท</w:t>
      </w:r>
      <w:r w:rsidR="00BF79BA" w:rsidRPr="001A0FF0">
        <w:rPr>
          <w:rFonts w:ascii="Angsana New" w:hAnsi="Angsana New" w:cs="Angsana New"/>
          <w:snapToGrid w:val="0"/>
          <w:cs/>
          <w:lang w:val="en-US"/>
        </w:rPr>
        <w:t>ดำเนินกิจการหลักในหลายส่วนงาน คือธุรกิจลงทุน</w:t>
      </w:r>
      <w:r w:rsidR="009C33D1" w:rsidRPr="001A0FF0">
        <w:rPr>
          <w:rFonts w:ascii="Angsana New" w:hAnsi="Angsana New" w:cs="Angsana New" w:hint="cs"/>
          <w:snapToGrid w:val="0"/>
          <w:cs/>
          <w:lang w:val="en-US"/>
        </w:rPr>
        <w:t>ถือหุ้น</w:t>
      </w:r>
      <w:r w:rsidR="00BF79BA" w:rsidRPr="001A0FF0">
        <w:rPr>
          <w:rFonts w:ascii="Angsana New" w:hAnsi="Angsana New" w:cs="Angsana New"/>
          <w:snapToGrid w:val="0"/>
          <w:cs/>
          <w:lang w:val="en-US"/>
        </w:rPr>
        <w:t xml:space="preserve">ในบริษัทอื่น </w:t>
      </w:r>
      <w:r w:rsidR="00BF79BA" w:rsidRPr="001A0FF0">
        <w:rPr>
          <w:rFonts w:ascii="Angsana New" w:hAnsi="Angsana New" w:cs="Angsana New"/>
          <w:snapToGrid w:val="0"/>
          <w:lang w:val="en-US"/>
        </w:rPr>
        <w:t xml:space="preserve">(Holding company) </w:t>
      </w:r>
      <w:r w:rsidR="00BF79BA" w:rsidRPr="001A0FF0">
        <w:rPr>
          <w:rFonts w:ascii="Angsana New" w:hAnsi="Angsana New" w:cs="Angsana New"/>
          <w:snapToGrid w:val="0"/>
          <w:cs/>
          <w:lang w:val="en-US"/>
        </w:rPr>
        <w:t xml:space="preserve">และธุรกิจอสังหาริมทรัพย์ </w:t>
      </w:r>
    </w:p>
    <w:p w:rsidR="00010220" w:rsidRPr="001A0FF0" w:rsidRDefault="00010220" w:rsidP="00EA6AFA">
      <w:pPr>
        <w:spacing w:before="12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A0FF0">
        <w:rPr>
          <w:rFonts w:ascii="Angsana New" w:hAnsi="Angsana New" w:cs="Angsana New" w:hint="cs"/>
          <w:snapToGrid w:val="0"/>
          <w:cs/>
          <w:lang w:val="en-US"/>
        </w:rPr>
        <w:t xml:space="preserve">ทั้งนี้ 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DD5DC8" w:rsidRPr="00DD5DC8">
        <w:rPr>
          <w:rFonts w:ascii="Angsana New" w:hAnsi="Angsana New" w:cs="Angsana New"/>
          <w:snapToGrid w:val="0"/>
          <w:lang w:val="en-US"/>
        </w:rPr>
        <w:t>10</w:t>
      </w:r>
      <w:r w:rsidRPr="001A0FF0">
        <w:rPr>
          <w:rFonts w:ascii="Angsana New" w:hAnsi="Angsana New" w:cs="Angsana New"/>
          <w:snapToGrid w:val="0"/>
          <w:lang w:val="en-US"/>
        </w:rPr>
        <w:t xml:space="preserve"> </w:t>
      </w:r>
      <w:r w:rsidRPr="001A0FF0">
        <w:rPr>
          <w:rFonts w:ascii="Angsana New" w:hAnsi="Angsana New" w:cs="Angsana New" w:hint="cs"/>
          <w:snapToGrid w:val="0"/>
          <w:cs/>
          <w:lang w:val="en-US"/>
        </w:rPr>
        <w:t>ของรายได้รวม</w:t>
      </w:r>
    </w:p>
    <w:p w:rsidR="00FB7D42" w:rsidRPr="001A0FF0" w:rsidRDefault="00BF79BA" w:rsidP="00EA6AFA">
      <w:pPr>
        <w:spacing w:before="12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A0FF0">
        <w:rPr>
          <w:rFonts w:ascii="Angsana New" w:hAnsi="Angsana New" w:cs="Angsana New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2F4E9C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>งวดสามเดือน</w:t>
      </w:r>
      <w:r w:rsidRPr="001A0FF0">
        <w:rPr>
          <w:rFonts w:ascii="Angsana New" w:hAnsi="Angsana New" w:cs="Angsana New"/>
          <w:snapToGrid w:val="0"/>
          <w:spacing w:val="-6"/>
          <w:cs/>
          <w:lang w:val="en-US"/>
        </w:rPr>
        <w:t xml:space="preserve">สิ้นสุดวันที่ </w:t>
      </w:r>
      <w:r w:rsidR="00DD5DC8" w:rsidRPr="00DD5DC8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3774B6" w:rsidRPr="001A0FF0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E7E57" w:rsidRPr="001A0FF0">
        <w:rPr>
          <w:rFonts w:ascii="Angsana New" w:hAnsi="Angsana New" w:cs="Angsana New" w:hint="cs"/>
          <w:snapToGrid w:val="0"/>
          <w:spacing w:val="-6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D5DC8" w:rsidRPr="00DD5DC8">
        <w:rPr>
          <w:rFonts w:ascii="Angsana New" w:hAnsi="Angsana New" w:cs="Angsana New"/>
          <w:snapToGrid w:val="0"/>
          <w:lang w:val="en-US"/>
        </w:rPr>
        <w:t>2562</w:t>
      </w:r>
      <w:r w:rsidR="00254726" w:rsidRPr="001A0F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DD5DC8" w:rsidRPr="00DD5DC8">
        <w:rPr>
          <w:rFonts w:ascii="Angsana New" w:hAnsi="Angsana New" w:cs="Angsana New"/>
          <w:snapToGrid w:val="0"/>
          <w:lang w:val="en-US"/>
        </w:rPr>
        <w:t>2561</w:t>
      </w:r>
      <w:r w:rsidRPr="001A0FF0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BF79BA" w:rsidRPr="001A0FF0" w:rsidRDefault="00BF79BA" w:rsidP="0070459D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51"/>
        <w:gridCol w:w="1134"/>
        <w:gridCol w:w="84"/>
        <w:gridCol w:w="1138"/>
        <w:gridCol w:w="104"/>
        <w:gridCol w:w="1170"/>
        <w:gridCol w:w="91"/>
        <w:gridCol w:w="1193"/>
      </w:tblGrid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1A0F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DD5DC8"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DD5DC8" w:rsidRPr="00DD5DC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62</w:t>
            </w:r>
          </w:p>
        </w:tc>
      </w:tr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1A0FF0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A0FF0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A0FF0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A0FF0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52F1C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DC04A6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52F1C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835A70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52F1C" w:rsidRPr="001A0FF0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52F1C" w:rsidRPr="001A0FF0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835A70" w:rsidRDefault="00DC04A6" w:rsidP="00835A70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35A7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="00F731C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35A7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  <w:r w:rsidR="00DC04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085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519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779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817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779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817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787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787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A70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35A70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690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072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770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337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950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604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F56914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F56914" w:rsidP="00F56914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DC04A6" w:rsidRPr="001A0FF0" w:rsidRDefault="00DC04A6" w:rsidP="00F56914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177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C04A6" w:rsidRPr="001A0FF0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04A6" w:rsidRPr="001A0FF0" w:rsidRDefault="00DC04A6" w:rsidP="00F56914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04A6" w:rsidRPr="001A0FF0" w:rsidRDefault="00DD5DC8" w:rsidP="00DC04A6">
            <w:pPr>
              <w:spacing w:line="30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DC04A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91" w:type="dxa"/>
            <w:shd w:val="clear" w:color="auto" w:fill="auto"/>
          </w:tcPr>
          <w:p w:rsidR="00DC04A6" w:rsidRPr="001A0FF0" w:rsidRDefault="00DC04A6" w:rsidP="00DC04A6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04A6" w:rsidRPr="001A0FF0" w:rsidRDefault="00DC04A6" w:rsidP="00F56914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="00F569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35A70" w:rsidRDefault="00835A7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z w:val="24"/>
          <w:szCs w:val="24"/>
          <w:lang w:val="en-US"/>
        </w:rPr>
      </w:pPr>
    </w:p>
    <w:p w:rsidR="00835A70" w:rsidRDefault="00835A7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z w:val="24"/>
          <w:szCs w:val="24"/>
          <w:lang w:val="en-US"/>
        </w:rPr>
      </w:pPr>
      <w:r>
        <w:rPr>
          <w:rFonts w:ascii="Angsana New" w:hAnsi="Angsana New" w:cs="Angsana New"/>
          <w:snapToGrid w:val="0"/>
          <w:sz w:val="24"/>
          <w:szCs w:val="24"/>
          <w:lang w:val="en-US"/>
        </w:rPr>
        <w:br w:type="page"/>
      </w:r>
    </w:p>
    <w:p w:rsidR="006E7E57" w:rsidRPr="00F46654" w:rsidRDefault="006E7E5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90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60"/>
        <w:gridCol w:w="1143"/>
        <w:gridCol w:w="84"/>
        <w:gridCol w:w="20"/>
        <w:gridCol w:w="1118"/>
        <w:gridCol w:w="24"/>
        <w:gridCol w:w="80"/>
        <w:gridCol w:w="24"/>
        <w:gridCol w:w="1146"/>
        <w:gridCol w:w="24"/>
        <w:gridCol w:w="67"/>
        <w:gridCol w:w="24"/>
        <w:gridCol w:w="1169"/>
        <w:gridCol w:w="24"/>
      </w:tblGrid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1A0F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DD5DC8"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DD5DC8"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DD5DC8" w:rsidRPr="00DD5DC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1A0FF0" w:rsidTr="00F731C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35A70" w:rsidRDefault="00F46654" w:rsidP="009D1612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35A7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="00F731C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35A7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</w:tr>
      <w:tr w:rsidR="00F46654" w:rsidRPr="001A0FF0" w:rsidTr="00F731C4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362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6654" w:rsidRPr="001A0FF0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1A0FF0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6654" w:rsidRPr="001A0FF0" w:rsidRDefault="00DD5DC8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  <w:r w:rsidR="00F466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F731C4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  <w:bookmarkStart w:id="0" w:name="_GoBack"/>
            <w:bookmarkEnd w:id="0"/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A70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35A70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619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929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584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</w:tr>
      <w:tr w:rsidR="006E7E57" w:rsidRPr="001A0FF0" w:rsidTr="00F731C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กำไรสุทธิสำหรับ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1A0FF0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</w:p>
        </w:tc>
      </w:tr>
    </w:tbl>
    <w:p w:rsidR="006E7E57" w:rsidRPr="001A0FF0" w:rsidRDefault="006E7E57" w:rsidP="00BF79BA">
      <w:pPr>
        <w:ind w:left="567"/>
        <w:jc w:val="thaiDistribute"/>
        <w:rPr>
          <w:rFonts w:ascii="Angsana New" w:hAnsi="Angsana New" w:cs="Angsana New"/>
          <w:snapToGrid w:val="0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BF79BA" w:rsidRPr="001A0FF0" w:rsidTr="000F602D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79BA" w:rsidRPr="001A0FF0" w:rsidRDefault="00BF79BA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9BA" w:rsidRPr="001A0FF0" w:rsidRDefault="00BF79BA" w:rsidP="006E7E57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BF79BA" w:rsidRPr="001A0FF0" w:rsidRDefault="00BF79BA" w:rsidP="006E7E57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BF79BA" w:rsidRPr="001A0FF0" w:rsidRDefault="00BF79BA" w:rsidP="006E7E57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1A0FF0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A64F1" w:rsidRPr="001A0FF0" w:rsidTr="007C764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4F1" w:rsidRPr="001A0FF0" w:rsidRDefault="008A64F1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8A64F1" w:rsidRPr="001A0FF0" w:rsidRDefault="008A64F1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02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602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1A0FF0" w:rsidRDefault="00D1766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A0FF0" w:rsidRDefault="00D1766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tabs>
                <w:tab w:val="left" w:pos="2798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A0FF0" w:rsidRDefault="000F602D" w:rsidP="006E7E5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3774B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6E7E57"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="003774B6"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  <w:r w:rsidR="00C367B8"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1A0FF0" w:rsidRDefault="00DD5DC8" w:rsidP="00835A70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F16109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A0FF0" w:rsidRDefault="00D03A29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511B3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779</w:t>
            </w:r>
            <w:r w:rsidR="00C511B3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004</w:t>
            </w:r>
            <w:r w:rsidR="00C511B3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3A29" w:rsidRPr="001A0FF0" w:rsidRDefault="00D03A29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1A0FF0" w:rsidRDefault="00C511B3" w:rsidP="006E7E57">
            <w:pPr>
              <w:spacing w:line="32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03A29" w:rsidRPr="001A0FF0" w:rsidRDefault="00D03A29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1A0FF0" w:rsidRDefault="00DD5DC8" w:rsidP="00835A70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F16109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455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</w:tr>
      <w:tr w:rsidR="006E7E57" w:rsidRPr="001A0FF0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D5DC8"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6E7E57"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137</w:t>
            </w:r>
            <w:r w:rsidR="006E7E57"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  <w:r w:rsidR="006E7E57"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734</w:t>
            </w:r>
          </w:p>
        </w:tc>
      </w:tr>
      <w:tr w:rsidR="006E7E57" w:rsidRPr="001A0FF0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7E57" w:rsidRPr="001A0FF0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tabs>
                <w:tab w:val="left" w:pos="2798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E7E57" w:rsidRPr="001A0FF0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  <w:r w:rsidR="00C511B3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  <w:r w:rsidR="00C511B3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E7E57" w:rsidRPr="001A0FF0" w:rsidRDefault="00C511B3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E7E57" w:rsidRPr="001A0FF0" w:rsidRDefault="00DD5DC8" w:rsidP="00835A70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040D76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="00835A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937</w:t>
            </w:r>
          </w:p>
        </w:tc>
      </w:tr>
      <w:tr w:rsidR="006E7E57" w:rsidRPr="001A0FF0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D5DC8"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D5DC8" w:rsidRPr="00DD5DC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177</w:t>
            </w:r>
            <w:r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1A0FF0" w:rsidRDefault="006E7E57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1A0FF0" w:rsidRDefault="00DD5DC8" w:rsidP="006E7E5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6E7E57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</w:tr>
    </w:tbl>
    <w:p w:rsidR="004E4CA3" w:rsidRPr="001A0FF0" w:rsidRDefault="00DD5DC8" w:rsidP="003F781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lastRenderedPageBreak/>
        <w:t>22</w:t>
      </w:r>
      <w:r w:rsidR="004E4CA3" w:rsidRPr="001A0FF0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1A0FF0">
        <w:rPr>
          <w:rFonts w:ascii="Angsana New" w:hAnsi="Angsana New" w:cs="Angsana New"/>
          <w:b/>
          <w:bCs/>
          <w:lang w:val="en-US"/>
        </w:rPr>
        <w:tab/>
      </w:r>
      <w:r w:rsidR="004E4CA3" w:rsidRPr="001A0FF0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:rsidR="003E5FF3" w:rsidRPr="001A0FF0" w:rsidRDefault="00DD5DC8" w:rsidP="003A6C70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22</w:t>
      </w:r>
      <w:r w:rsidR="004E4CA3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1</w:t>
      </w:r>
      <w:r w:rsidR="004E4CA3" w:rsidRPr="001A0FF0">
        <w:rPr>
          <w:rFonts w:ascii="Angsana New" w:hAnsi="Angsana New" w:cs="Angsana New"/>
          <w:cs/>
          <w:lang w:val="en-US"/>
        </w:rPr>
        <w:tab/>
      </w:r>
      <w:r w:rsidR="00C367B8" w:rsidRPr="001A0FF0">
        <w:rPr>
          <w:rFonts w:ascii="Angsana New" w:hAnsi="Angsana New" w:cs="Angsana New"/>
          <w:cs/>
          <w:lang w:val="en-US"/>
        </w:rPr>
        <w:t xml:space="preserve">ณ วันที่ </w:t>
      </w:r>
      <w:r w:rsidRPr="00DD5DC8">
        <w:rPr>
          <w:rFonts w:ascii="Angsana New" w:hAnsi="Angsana New" w:cs="Angsana New"/>
          <w:lang w:val="en-US"/>
        </w:rPr>
        <w:t>31</w:t>
      </w:r>
      <w:r w:rsidR="006E7E57" w:rsidRPr="001A0FF0">
        <w:rPr>
          <w:rFonts w:ascii="Angsana New" w:hAnsi="Angsana New" w:cs="Angsana New"/>
          <w:lang w:val="en-US"/>
        </w:rPr>
        <w:t xml:space="preserve"> </w:t>
      </w:r>
      <w:r w:rsidR="006E7E57" w:rsidRPr="001A0FF0">
        <w:rPr>
          <w:rFonts w:ascii="Angsana New" w:hAnsi="Angsana New" w:cs="Angsana New" w:hint="cs"/>
          <w:cs/>
          <w:lang w:val="en-US"/>
        </w:rPr>
        <w:t>มีนาคม</w:t>
      </w:r>
      <w:r w:rsidR="003774B6" w:rsidRPr="001A0FF0">
        <w:rPr>
          <w:rFonts w:ascii="Angsana New" w:hAnsi="Angsana New" w:cs="Angsana New"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C367B8" w:rsidRPr="001A0FF0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1A0FF0">
        <w:rPr>
          <w:rFonts w:ascii="Angsana New" w:hAnsi="Angsana New" w:cs="Angsana New"/>
          <w:cs/>
          <w:lang w:val="en-US"/>
        </w:rPr>
        <w:t xml:space="preserve">วันที่ </w:t>
      </w:r>
      <w:r w:rsidRPr="00DD5DC8">
        <w:rPr>
          <w:rFonts w:ascii="Angsana New" w:hAnsi="Angsana New" w:cs="Angsana New"/>
          <w:lang w:val="en-US"/>
        </w:rPr>
        <w:t>31</w:t>
      </w:r>
      <w:r w:rsidR="00623F88" w:rsidRPr="001A0FF0">
        <w:rPr>
          <w:rFonts w:ascii="Angsana New" w:hAnsi="Angsana New" w:cs="Angsana New"/>
          <w:cs/>
          <w:lang w:val="en-US"/>
        </w:rPr>
        <w:t xml:space="preserve"> ธันวาคม </w:t>
      </w:r>
      <w:r w:rsidRPr="00DD5DC8">
        <w:rPr>
          <w:rFonts w:ascii="Angsana New" w:hAnsi="Angsana New" w:cs="Angsana New"/>
          <w:lang w:val="en-US"/>
        </w:rPr>
        <w:t>2561</w:t>
      </w:r>
      <w:r w:rsidR="00623F88" w:rsidRPr="001A0FF0">
        <w:rPr>
          <w:rFonts w:ascii="Angsana New" w:hAnsi="Angsana New" w:cs="Angsana New"/>
          <w:lang w:val="en-US"/>
        </w:rPr>
        <w:t xml:space="preserve"> </w:t>
      </w:r>
      <w:r w:rsidR="00623F88" w:rsidRPr="001A0FF0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 w:rsidRPr="001A0FF0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2C78E7" w:rsidRPr="001A0FF0" w:rsidRDefault="00DD5DC8" w:rsidP="003A6C70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="Angsana New" w:hAnsi="Angsana New" w:cs="Angsana New"/>
          <w:lang w:val="en-US"/>
        </w:rPr>
        <w:t>22</w:t>
      </w:r>
      <w:r w:rsidR="005E4BB5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2</w:t>
      </w:r>
      <w:r w:rsidR="005E4BB5" w:rsidRPr="001A0FF0">
        <w:rPr>
          <w:rFonts w:ascii="Angsana New" w:hAnsi="Angsana New" w:cs="Angsana New"/>
          <w:lang w:val="en-US"/>
        </w:rPr>
        <w:tab/>
      </w:r>
      <w:r w:rsidR="00623F88" w:rsidRPr="001A0FF0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โฮลดิ้งส์ จำกัด ซึ่งเป็นบริษัทย่อยของบริษัท ได้ทำสัญญาว่าจ้างบริษัท บีซีอีจี ไทย</w:t>
      </w:r>
      <w:r w:rsidR="00623F88" w:rsidRPr="001A0FF0">
        <w:rPr>
          <w:rFonts w:ascii="Angsana New" w:hAnsi="Angsana New" w:cs="Angsana New"/>
          <w:cs/>
          <w:lang w:val="en-US"/>
        </w:rPr>
        <w:t xml:space="preserve"> </w:t>
      </w:r>
      <w:r w:rsidR="00623F88" w:rsidRPr="001A0FF0">
        <w:rPr>
          <w:rFonts w:ascii="Angsana New" w:hAnsi="Angsana New" w:cs="Angsana New"/>
          <w:spacing w:val="-4"/>
          <w:cs/>
          <w:lang w:val="en-US"/>
        </w:rPr>
        <w:t>อินเตอร์เนชั่นแนล จำกัด เป็นผู้รับเหมา</w:t>
      </w:r>
      <w:r w:rsidR="00392EA9" w:rsidRPr="001A0FF0">
        <w:rPr>
          <w:rFonts w:ascii="Angsana New" w:hAnsi="Angsana New" w:cs="Angsana New"/>
          <w:spacing w:val="-4"/>
          <w:cs/>
          <w:lang w:val="en-US"/>
        </w:rPr>
        <w:t>ก่อสร้างโครงการ</w:t>
      </w:r>
      <w:r w:rsidR="00623F88" w:rsidRPr="001A0FF0">
        <w:rPr>
          <w:rFonts w:ascii="Angsana New" w:hAnsi="Angsana New" w:cs="Angsana New"/>
          <w:spacing w:val="-4"/>
          <w:cs/>
          <w:lang w:val="en-US"/>
        </w:rPr>
        <w:t>เจ้าพระยา เอสเตท (ดูหมายเหตุข้อ</w:t>
      </w:r>
      <w:r w:rsidR="000C3CFE" w:rsidRPr="001A0FF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D5DC8">
        <w:rPr>
          <w:rFonts w:ascii="Angsana New" w:hAnsi="Angsana New" w:cs="Angsana New"/>
          <w:spacing w:val="-4"/>
          <w:lang w:val="en-US"/>
        </w:rPr>
        <w:t>16</w:t>
      </w:r>
      <w:r w:rsidR="000C3CFE" w:rsidRPr="001A0FF0">
        <w:rPr>
          <w:rFonts w:ascii="Angsana New" w:hAnsi="Angsana New" w:cs="Angsana New"/>
          <w:spacing w:val="-4"/>
          <w:lang w:val="en-US"/>
        </w:rPr>
        <w:t>.</w:t>
      </w:r>
      <w:r w:rsidRPr="00DD5DC8">
        <w:rPr>
          <w:rFonts w:ascii="Angsana New" w:hAnsi="Angsana New" w:cs="Angsana New"/>
          <w:spacing w:val="-4"/>
          <w:lang w:val="en-US"/>
        </w:rPr>
        <w:t>1</w:t>
      </w:r>
      <w:r w:rsidR="000C3CFE" w:rsidRPr="001A0FF0">
        <w:rPr>
          <w:rFonts w:ascii="Angsana New" w:hAnsi="Angsana New" w:cs="Angsana New"/>
          <w:spacing w:val="-4"/>
          <w:lang w:val="en-US"/>
        </w:rPr>
        <w:t>)</w:t>
      </w:r>
      <w:r w:rsidR="00623F88" w:rsidRPr="001A0FF0">
        <w:rPr>
          <w:rFonts w:ascii="Angsana New" w:hAnsi="Angsana New" w:cs="Angsana New"/>
          <w:cs/>
          <w:lang w:val="en-US"/>
        </w:rPr>
        <w:t xml:space="preserve"> โดย</w:t>
      </w:r>
      <w:r w:rsidR="003F7813" w:rsidRPr="001A0FF0">
        <w:rPr>
          <w:rFonts w:ascii="Angsana New" w:hAnsi="Angsana New" w:cs="Angsana New" w:hint="cs"/>
          <w:cs/>
          <w:lang w:val="en-US"/>
        </w:rPr>
        <w:t xml:space="preserve"> </w:t>
      </w:r>
      <w:r w:rsidR="003F7813" w:rsidRPr="001A0FF0">
        <w:rPr>
          <w:rFonts w:ascii="Angsana New" w:hAnsi="Angsana New" w:cs="Angsana New"/>
          <w:cs/>
          <w:lang w:val="en-US"/>
        </w:rPr>
        <w:t xml:space="preserve">ณ วันที่ </w:t>
      </w:r>
      <w:r w:rsidRPr="00DD5DC8">
        <w:rPr>
          <w:rFonts w:ascii="Angsana New" w:hAnsi="Angsana New" w:cs="Angsana New"/>
          <w:lang w:val="en-US"/>
        </w:rPr>
        <w:t>31</w:t>
      </w:r>
      <w:r w:rsidR="006E7E57" w:rsidRPr="001A0FF0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3774B6" w:rsidRPr="001A0FF0">
        <w:rPr>
          <w:rFonts w:ascii="Angsana New" w:hAnsi="Angsana New" w:cs="Angsana New"/>
          <w:cs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2562</w:t>
      </w:r>
      <w:r w:rsidR="003F7813" w:rsidRPr="001A0FF0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DD5DC8">
        <w:rPr>
          <w:rFonts w:ascii="Angsana New" w:hAnsi="Angsana New" w:cs="Angsana New"/>
          <w:lang w:val="en-US"/>
        </w:rPr>
        <w:t>31</w:t>
      </w:r>
      <w:r w:rsidR="003F7813" w:rsidRPr="001A0FF0">
        <w:rPr>
          <w:rFonts w:ascii="Angsana New" w:hAnsi="Angsana New" w:cs="Angsana New"/>
          <w:cs/>
          <w:lang w:val="en-US"/>
        </w:rPr>
        <w:t xml:space="preserve"> ธันวาคม </w:t>
      </w:r>
      <w:r w:rsidRPr="00DD5DC8">
        <w:rPr>
          <w:rFonts w:ascii="Angsana New" w:hAnsi="Angsana New" w:cs="Angsana New"/>
          <w:lang w:val="en-US"/>
        </w:rPr>
        <w:t>2561</w:t>
      </w:r>
      <w:r w:rsidR="003F7813" w:rsidRPr="001A0FF0">
        <w:rPr>
          <w:rFonts w:ascii="Angsana New" w:hAnsi="Angsana New" w:cs="Angsana New"/>
          <w:cs/>
          <w:lang w:val="en-US"/>
        </w:rPr>
        <w:t xml:space="preserve"> </w:t>
      </w:r>
      <w:r w:rsidR="00623F88" w:rsidRPr="001A0FF0">
        <w:rPr>
          <w:rFonts w:ascii="Angsana New" w:hAnsi="Angsana New" w:cs="Angsana New"/>
          <w:cs/>
          <w:lang w:val="en-US"/>
        </w:rPr>
        <w:t>มีมูลค่าสัญญาคงเหลือ</w:t>
      </w:r>
      <w:r w:rsidR="001B5D70" w:rsidRPr="001A0FF0">
        <w:rPr>
          <w:rFonts w:ascii="Angsana New" w:hAnsi="Angsana New" w:cs="Angsana New"/>
          <w:cs/>
          <w:lang w:val="en-US"/>
        </w:rPr>
        <w:t>จำนวน</w:t>
      </w:r>
      <w:r w:rsidR="00C367B8" w:rsidRPr="001A0FF0">
        <w:rPr>
          <w:rFonts w:ascii="Angsana New" w:hAnsi="Angsana New" w:cs="Angsana New"/>
          <w:lang w:val="en-US"/>
        </w:rPr>
        <w:t xml:space="preserve"> </w:t>
      </w:r>
      <w:r w:rsidRPr="00DD5DC8">
        <w:rPr>
          <w:rFonts w:ascii="Angsana New" w:hAnsi="Angsana New" w:cs="Angsana New"/>
          <w:lang w:val="en-US"/>
        </w:rPr>
        <w:t>1</w:t>
      </w:r>
      <w:r w:rsidR="00FB025E" w:rsidRPr="001A0FF0">
        <w:rPr>
          <w:rFonts w:ascii="Angsana New" w:hAnsi="Angsana New" w:cs="Angsana New"/>
          <w:lang w:val="en-US"/>
        </w:rPr>
        <w:t>,</w:t>
      </w:r>
      <w:r w:rsidRPr="00DD5DC8">
        <w:rPr>
          <w:rFonts w:ascii="Angsana New" w:hAnsi="Angsana New" w:cs="Angsana New"/>
          <w:lang w:val="en-US"/>
        </w:rPr>
        <w:t>344</w:t>
      </w:r>
      <w:r w:rsidR="00FB025E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39</w:t>
      </w:r>
      <w:r w:rsidR="00FB025E" w:rsidRPr="001A0FF0">
        <w:rPr>
          <w:rFonts w:ascii="Angsana New" w:hAnsi="Angsana New" w:cs="Angsana New"/>
          <w:lang w:val="en-US"/>
        </w:rPr>
        <w:t xml:space="preserve"> </w:t>
      </w:r>
      <w:r w:rsidR="00623F88" w:rsidRPr="001A0FF0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DD5DC8">
        <w:rPr>
          <w:rFonts w:ascii="Angsana New" w:hAnsi="Angsana New" w:cs="Angsana New"/>
          <w:lang w:val="en-US"/>
        </w:rPr>
        <w:t>2</w:t>
      </w:r>
      <w:r w:rsidR="006E7E57" w:rsidRPr="001A0FF0">
        <w:rPr>
          <w:rFonts w:ascii="Angsana New" w:hAnsi="Angsana New" w:cs="Angsana New"/>
          <w:lang w:val="en-US"/>
        </w:rPr>
        <w:t>,</w:t>
      </w:r>
      <w:r w:rsidRPr="00DD5DC8">
        <w:rPr>
          <w:rFonts w:ascii="Angsana New" w:hAnsi="Angsana New" w:cs="Angsana New"/>
          <w:lang w:val="en-US"/>
        </w:rPr>
        <w:t>821</w:t>
      </w:r>
      <w:r w:rsidR="006E7E57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52</w:t>
      </w:r>
      <w:r w:rsidR="006E7E57" w:rsidRPr="001A0FF0">
        <w:rPr>
          <w:rFonts w:ascii="Angsana New" w:hAnsi="Angsana New" w:cs="Angsana New"/>
          <w:lang w:val="en-US"/>
        </w:rPr>
        <w:t xml:space="preserve"> </w:t>
      </w:r>
      <w:r w:rsidR="00623F88" w:rsidRPr="001A0FF0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FB7D42" w:rsidRPr="001A0FF0" w:rsidRDefault="00DD5DC8" w:rsidP="00B4742E">
      <w:pPr>
        <w:spacing w:after="12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DD5DC8">
        <w:rPr>
          <w:rFonts w:ascii="Angsana New" w:hAnsi="Angsana New" w:cs="Angsana New"/>
          <w:lang w:val="en-US"/>
        </w:rPr>
        <w:t>22</w:t>
      </w:r>
      <w:r w:rsidR="004E4CA3" w:rsidRPr="001A0FF0">
        <w:rPr>
          <w:rFonts w:ascii="Angsana New" w:hAnsi="Angsana New" w:cs="Angsana New"/>
          <w:cs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3</w:t>
      </w:r>
      <w:r w:rsidR="004E4CA3" w:rsidRPr="001A0FF0">
        <w:rPr>
          <w:rFonts w:ascii="Angsana New" w:hAnsi="Angsana New" w:cs="Angsana New"/>
          <w:cs/>
          <w:lang w:val="en-US"/>
        </w:rPr>
        <w:tab/>
      </w:r>
      <w:r w:rsidR="002C78E7" w:rsidRPr="001A0FF0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</w:t>
      </w:r>
      <w:r w:rsidR="002C78E7" w:rsidRPr="001A0FF0">
        <w:rPr>
          <w:rFonts w:ascii="Angsana New" w:hAnsi="Angsana New" w:cs="Angsana New"/>
          <w:spacing w:val="-6"/>
          <w:cs/>
          <w:lang w:val="en-US"/>
        </w:rPr>
        <w:t>สัญญ</w:t>
      </w:r>
      <w:r w:rsidR="00A52CE0" w:rsidRPr="001A0FF0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1A0FF0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1A0FF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1A0FF0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1A0FF0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</w:t>
      </w:r>
      <w:r w:rsidR="002C78E7" w:rsidRPr="001A0FF0">
        <w:rPr>
          <w:rFonts w:ascii="Angsana New" w:hAnsi="Angsana New" w:cs="Angsana New"/>
          <w:cs/>
          <w:lang w:val="en-US"/>
        </w:rPr>
        <w:t>ค่าเช่า ดังนี้</w:t>
      </w:r>
    </w:p>
    <w:p w:rsidR="00B41DD1" w:rsidRPr="001A0FF0" w:rsidRDefault="00B41DD1" w:rsidP="00831BD4">
      <w:pPr>
        <w:ind w:left="1267" w:right="9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1A0FF0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56" w:type="dxa"/>
        <w:tblInd w:w="1088" w:type="dxa"/>
        <w:tblLook w:val="0000" w:firstRow="0" w:lastRow="0" w:firstColumn="0" w:lastColumn="0" w:noHBand="0" w:noVBand="0"/>
      </w:tblPr>
      <w:tblGrid>
        <w:gridCol w:w="5509"/>
        <w:gridCol w:w="1218"/>
        <w:gridCol w:w="238"/>
        <w:gridCol w:w="1291"/>
      </w:tblGrid>
      <w:tr w:rsidR="007D0029" w:rsidRPr="001A0FF0" w:rsidTr="005B4BD3">
        <w:trPr>
          <w:cantSplit/>
          <w:trHeight w:val="363"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029" w:rsidRPr="001A0FF0" w:rsidTr="005B4BD3">
        <w:trPr>
          <w:cantSplit/>
          <w:trHeight w:val="363"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D0029" w:rsidRPr="001A0FF0" w:rsidTr="005B4BD3">
        <w:trPr>
          <w:cantSplit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1A0FF0" w:rsidTr="005B4BD3">
        <w:trPr>
          <w:cantSplit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1A0FF0" w:rsidTr="005B4BD3">
        <w:trPr>
          <w:cantSplit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A0FF0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D0029" w:rsidRPr="001A0FF0" w:rsidTr="005B4BD3">
        <w:trPr>
          <w:cantSplit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774B6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E7E57" w:rsidRPr="001A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B4BD3" w:rsidRPr="001A0F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B4BD3"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D0029" w:rsidRPr="001A0FF0" w:rsidTr="005B4BD3">
        <w:trPr>
          <w:cantSplit/>
        </w:trPr>
        <w:tc>
          <w:tcPr>
            <w:tcW w:w="5509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</w:tcPr>
          <w:p w:rsidR="005B4BD3" w:rsidRPr="001A0FF0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E7E57" w:rsidRPr="001A0FF0" w:rsidTr="006E7E57">
        <w:trPr>
          <w:cantSplit/>
        </w:trPr>
        <w:tc>
          <w:tcPr>
            <w:tcW w:w="5509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8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752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</w:p>
        </w:tc>
      </w:tr>
      <w:tr w:rsidR="006E7E57" w:rsidRPr="001A0FF0" w:rsidTr="006E7E57">
        <w:trPr>
          <w:cantSplit/>
        </w:trPr>
        <w:tc>
          <w:tcPr>
            <w:tcW w:w="5509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38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991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</w:tr>
      <w:tr w:rsidR="006E7E57" w:rsidRPr="001A0FF0" w:rsidTr="006E7E57">
        <w:trPr>
          <w:cantSplit/>
        </w:trPr>
        <w:tc>
          <w:tcPr>
            <w:tcW w:w="5509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8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47666D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238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022</w:t>
            </w:r>
            <w:r w:rsidR="006E7E57" w:rsidRPr="001A0FF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</w:tr>
    </w:tbl>
    <w:p w:rsidR="006E7E57" w:rsidRPr="001A0FF0" w:rsidRDefault="006E7E57" w:rsidP="006E7E57">
      <w:pPr>
        <w:spacing w:before="240"/>
        <w:ind w:left="1260" w:hanging="14"/>
        <w:jc w:val="thaiDistribute"/>
        <w:rPr>
          <w:rFonts w:ascii="Angsana New" w:hAnsi="Angsana New" w:cs="Angsana New"/>
          <w:color w:val="000000"/>
          <w:cs/>
        </w:rPr>
      </w:pPr>
      <w:r w:rsidRPr="001A0FF0">
        <w:rPr>
          <w:rFonts w:ascii="Angsana New" w:hAnsi="Angsana New" w:cs="Angsana New"/>
          <w:color w:val="000000"/>
          <w:cs/>
        </w:rPr>
        <w:t>ค่าเช่าและค่าบริการตามสัญญาที่บันทึกเป็นค่าใช้จ่ายในงบกำไรขาดทุนและกำไรขาดทุนเบ็ดเสร็จอื่นสำหรับงวดสามเดือนสิ้นสุดวันที</w:t>
      </w:r>
      <w:r w:rsidRPr="001A0FF0">
        <w:rPr>
          <w:rFonts w:ascii="Angsana New" w:hAnsi="Angsana New" w:cs="Angsana New" w:hint="cs"/>
          <w:color w:val="000000"/>
          <w:cs/>
        </w:rPr>
        <w:t xml:space="preserve">่ </w:t>
      </w:r>
      <w:r w:rsidR="00DD5DC8" w:rsidRPr="00DD5DC8">
        <w:rPr>
          <w:rFonts w:ascii="Angsana New" w:hAnsi="Angsana New" w:cs="Angsana New"/>
          <w:color w:val="000000"/>
          <w:lang w:val="en-US"/>
        </w:rPr>
        <w:t>31</w:t>
      </w:r>
      <w:r w:rsidRPr="001A0FF0">
        <w:rPr>
          <w:rFonts w:ascii="Angsana New" w:hAnsi="Angsana New" w:cs="Angsana New"/>
          <w:color w:val="000000"/>
          <w:lang w:val="en-US"/>
        </w:rPr>
        <w:t xml:space="preserve"> </w:t>
      </w:r>
      <w:r w:rsidRPr="001A0FF0">
        <w:rPr>
          <w:rFonts w:ascii="Angsana New" w:hAnsi="Angsana New" w:cs="Angsana New"/>
          <w:color w:val="000000"/>
          <w:cs/>
        </w:rPr>
        <w:t>มีนาคม</w:t>
      </w:r>
      <w:r w:rsidRPr="001A0FF0">
        <w:rPr>
          <w:rFonts w:ascii="Angsana New" w:hAnsi="Angsana New" w:cs="Angsana New" w:hint="cs"/>
          <w:color w:val="000000"/>
          <w:cs/>
        </w:rPr>
        <w:t xml:space="preserve"> </w:t>
      </w:r>
      <w:r w:rsidRPr="001A0FF0">
        <w:rPr>
          <w:rFonts w:ascii="Angsana New" w:hAnsi="Angsana New" w:cs="Angsana New"/>
          <w:color w:val="000000"/>
          <w:cs/>
        </w:rPr>
        <w:t>มีดังนี้</w:t>
      </w:r>
    </w:p>
    <w:p w:rsidR="006E7E57" w:rsidRPr="001A0FF0" w:rsidRDefault="006E7E57" w:rsidP="00831BD4">
      <w:pPr>
        <w:ind w:left="1267" w:right="9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A0FF0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1A0FF0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1A0FF0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8" w:type="dxa"/>
        <w:tblInd w:w="1088" w:type="dxa"/>
        <w:tblLook w:val="0000" w:firstRow="0" w:lastRow="0" w:firstColumn="0" w:lastColumn="0" w:noHBand="0" w:noVBand="0"/>
      </w:tblPr>
      <w:tblGrid>
        <w:gridCol w:w="4420"/>
        <w:gridCol w:w="270"/>
        <w:gridCol w:w="270"/>
        <w:gridCol w:w="270"/>
        <w:gridCol w:w="270"/>
        <w:gridCol w:w="1260"/>
        <w:gridCol w:w="270"/>
        <w:gridCol w:w="1188"/>
      </w:tblGrid>
      <w:tr w:rsidR="006E7E57" w:rsidRPr="001A0FF0" w:rsidTr="00831BD4">
        <w:trPr>
          <w:cantSplit/>
          <w:trHeight w:val="363"/>
        </w:trPr>
        <w:tc>
          <w:tcPr>
            <w:tcW w:w="442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3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E7E57" w:rsidRPr="001A0FF0" w:rsidTr="00831BD4">
        <w:trPr>
          <w:cantSplit/>
          <w:trHeight w:val="363"/>
        </w:trPr>
        <w:tc>
          <w:tcPr>
            <w:tcW w:w="442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3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E7E57" w:rsidRPr="001A0FF0" w:rsidTr="00831BD4">
        <w:trPr>
          <w:cantSplit/>
        </w:trPr>
        <w:tc>
          <w:tcPr>
            <w:tcW w:w="442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E7E57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DD5DC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6E7E57" w:rsidRPr="001A0FF0" w:rsidRDefault="00DD5DC8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D5D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E7E57" w:rsidRPr="001A0FF0" w:rsidTr="00831BD4">
        <w:trPr>
          <w:cantSplit/>
        </w:trPr>
        <w:tc>
          <w:tcPr>
            <w:tcW w:w="4420" w:type="dxa"/>
          </w:tcPr>
          <w:p w:rsidR="006E7E57" w:rsidRPr="001A0FF0" w:rsidRDefault="006E7E57" w:rsidP="00831BD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สำหรับ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งวดสามเดือน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>สุดวันที</w:t>
            </w:r>
            <w:r w:rsidRPr="001A0F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่ </w:t>
            </w:r>
            <w:r w:rsidR="00DD5DC8" w:rsidRPr="00DD5DC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A0F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760B8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4760B8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270" w:type="dxa"/>
          </w:tcPr>
          <w:p w:rsidR="006E7E57" w:rsidRPr="001A0FF0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6E7E57" w:rsidRPr="001A0FF0" w:rsidRDefault="00DD5DC8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760B8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4760B8" w:rsidRPr="001A0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D5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</w:tr>
    </w:tbl>
    <w:p w:rsidR="006E7E57" w:rsidRPr="001A0FF0" w:rsidRDefault="006E7E5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1A0FF0">
        <w:rPr>
          <w:rFonts w:ascii="Angsana New" w:hAnsi="Angsana New" w:cs="Angsana New"/>
          <w:b/>
          <w:bCs/>
          <w:lang w:val="en-US"/>
        </w:rPr>
        <w:br w:type="page"/>
      </w:r>
    </w:p>
    <w:p w:rsidR="004E4CA3" w:rsidRPr="001A0FF0" w:rsidRDefault="00DD5DC8" w:rsidP="00D77485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D5DC8">
        <w:rPr>
          <w:rFonts w:ascii="Angsana New" w:hAnsi="Angsana New" w:cs="Angsana New"/>
          <w:b/>
          <w:bCs/>
          <w:lang w:val="en-US"/>
        </w:rPr>
        <w:lastRenderedPageBreak/>
        <w:t>23</w:t>
      </w:r>
      <w:r w:rsidR="0081643C" w:rsidRPr="001A0FF0">
        <w:rPr>
          <w:rFonts w:ascii="Angsana New" w:hAnsi="Angsana New" w:cs="Angsana New"/>
          <w:b/>
          <w:bCs/>
          <w:lang w:val="en-US"/>
        </w:rPr>
        <w:t>.</w:t>
      </w:r>
      <w:r w:rsidR="0081643C" w:rsidRPr="001A0FF0">
        <w:rPr>
          <w:rFonts w:ascii="Angsana New" w:hAnsi="Angsana New" w:cs="Angsana New"/>
          <w:b/>
          <w:bCs/>
          <w:lang w:val="en-US"/>
        </w:rPr>
        <w:tab/>
      </w:r>
      <w:r w:rsidR="004E4CA3" w:rsidRPr="001A0FF0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1A0FF0">
        <w:rPr>
          <w:rFonts w:ascii="Angsana New" w:hAnsi="Angsana New" w:cs="Angsana New"/>
          <w:b/>
          <w:bCs/>
          <w:cs/>
        </w:rPr>
        <w:t>เกี่ยวกับ</w:t>
      </w:r>
      <w:r w:rsidR="004E4CA3" w:rsidRPr="001A0FF0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1B6DE6" w:rsidRPr="001A0FF0" w:rsidRDefault="001B6DE6" w:rsidP="000E68C8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1A0FF0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B9323A" w:rsidRPr="00831BD4" w:rsidRDefault="00B9323A" w:rsidP="003A6C70">
      <w:pPr>
        <w:pStyle w:val="Header"/>
        <w:tabs>
          <w:tab w:val="clear" w:pos="4153"/>
          <w:tab w:val="clear" w:pos="8306"/>
        </w:tabs>
        <w:spacing w:after="240"/>
        <w:ind w:left="547"/>
        <w:jc w:val="thaiDistribute"/>
        <w:rPr>
          <w:rFonts w:ascii="Angsana New" w:hAnsi="Angsana New" w:cs="Angsana New"/>
          <w:szCs w:val="32"/>
          <w:cs/>
        </w:rPr>
      </w:pPr>
      <w:r w:rsidRPr="001A0FF0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831BD4">
        <w:rPr>
          <w:rFonts w:ascii="Angsana New" w:hAnsi="Angsana New" w:cs="Angsana New"/>
          <w:spacing w:val="-2"/>
          <w:szCs w:val="3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831BD4" w:rsidRPr="00831BD4">
        <w:rPr>
          <w:rFonts w:ascii="Angsana New" w:hAnsi="Angsana New" w:cs="Angsana New" w:hint="cs"/>
          <w:spacing w:val="-2"/>
          <w:szCs w:val="32"/>
          <w:cs/>
        </w:rPr>
        <w:t xml:space="preserve"> เงินลงทุนในตราสารหนี้ที่จะถือ</w:t>
      </w:r>
      <w:r w:rsidR="00831BD4" w:rsidRPr="00831BD4">
        <w:rPr>
          <w:rFonts w:ascii="Angsana New" w:hAnsi="Angsana New" w:cs="Angsana New" w:hint="cs"/>
          <w:szCs w:val="32"/>
          <w:cs/>
        </w:rPr>
        <w:t>จนครบกำหนด</w:t>
      </w:r>
      <w:r w:rsidR="00831BD4">
        <w:rPr>
          <w:rFonts w:ascii="Angsana New" w:hAnsi="Angsana New" w:cs="Angsana New" w:hint="cs"/>
          <w:szCs w:val="32"/>
          <w:cs/>
        </w:rPr>
        <w:t xml:space="preserve"> </w:t>
      </w:r>
      <w:r w:rsidRPr="00831BD4">
        <w:rPr>
          <w:rFonts w:ascii="Angsana New" w:hAnsi="Angsana New" w:cs="Angsana New"/>
          <w:szCs w:val="32"/>
          <w:cs/>
        </w:rPr>
        <w:t>ลูกหนี้การค้าและลูกหนี้หมุนเวียนอื่น เงินให้กู้ยืมระยะสั้นแก่บริษัทที่เกี่ยวข้องกัน สินทรัพย์หมุนเวียนอื่น เงินฝากธนาคารที่ใช้เป็นหลักประกัน เจ้าหนี้การค้าและเจ้าหนี้หมุนเวียนอื่น เจ้าหนี้จากการซื้อเงินลงทุนในบริษัทย่อยจากบริษัทที่เกี่ยวข้องกัน</w:t>
      </w:r>
      <w:r w:rsidR="00831BD4">
        <w:rPr>
          <w:rFonts w:ascii="Angsana New" w:hAnsi="Angsana New" w:cs="Angsana New" w:hint="cs"/>
          <w:szCs w:val="32"/>
          <w:cs/>
        </w:rPr>
        <w:t xml:space="preserve"> เงินมัดจำและเงินรับล่วงหน้าจากลูกค้าที่เกิดจากสัญญา</w:t>
      </w:r>
      <w:r w:rsidRPr="00831BD4">
        <w:rPr>
          <w:rFonts w:ascii="Angsana New" w:hAnsi="Angsana New" w:cs="Angsana New"/>
          <w:szCs w:val="32"/>
          <w:cs/>
        </w:rPr>
        <w:t xml:space="preserve"> เงินกู้ยืมระยะสั้น ตั๋วแลกเงิน ส่วนของหุ้นกู้ระยะยาวที่ถึงกำหนดชำระภายในหนึ่งปี และ</w:t>
      </w:r>
      <w:r w:rsidRPr="00831BD4">
        <w:rPr>
          <w:rFonts w:ascii="Angsana New" w:hAnsi="Angsana New" w:cs="Angsana New"/>
          <w:spacing w:val="-4"/>
          <w:szCs w:val="32"/>
          <w:cs/>
        </w:rPr>
        <w:t>หนี้สินหมุนเวียนอื่น แสดงมูลค่าไม่แตกต่างจากมูลค่ายุติธรรมอย่างมีสาระสำคัญ สำหรับหนี้สินทางการเงินระยะยาว ได้แก่ เจ้าหนี้ค่าก่อสร้าง เงินกู้ยืมระยะ</w:t>
      </w:r>
      <w:r w:rsidR="00831BD4" w:rsidRPr="00831BD4">
        <w:rPr>
          <w:rFonts w:ascii="Angsana New" w:hAnsi="Angsana New" w:cs="Angsana New"/>
          <w:spacing w:val="-4"/>
          <w:szCs w:val="32"/>
          <w:cs/>
        </w:rPr>
        <w:t xml:space="preserve">ยาว และหุ้นกู้ระยะยาว </w:t>
      </w:r>
      <w:r w:rsidRPr="00831BD4">
        <w:rPr>
          <w:rFonts w:ascii="Angsana New" w:hAnsi="Angsana New" w:cs="Angsana New"/>
          <w:spacing w:val="-4"/>
          <w:szCs w:val="32"/>
          <w:cs/>
        </w:rPr>
        <w:t>ผู้บริหารของกลุ่มบริษัทและบริษัท</w:t>
      </w:r>
      <w:r w:rsidRPr="00831BD4">
        <w:rPr>
          <w:rFonts w:ascii="Angsana New" w:hAnsi="Angsana New" w:cs="Angsana New"/>
          <w:szCs w:val="32"/>
          <w:cs/>
        </w:rPr>
        <w:t>เชื่อว่ามูลค่ายุติธรรมโดยประมาณถือตามจำนวนที่แสดงในงบแสดงฐานะการเงิน</w:t>
      </w:r>
    </w:p>
    <w:p w:rsidR="00FB7D42" w:rsidRPr="001A0FF0" w:rsidRDefault="00B9323A" w:rsidP="00B9323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s/>
          <w:lang w:eastAsia="x-none"/>
        </w:rPr>
      </w:pPr>
      <w:r w:rsidRPr="001A0FF0">
        <w:rPr>
          <w:rFonts w:ascii="Angsana New" w:hAnsi="Angsana New" w:cs="Angsana New"/>
          <w:cs/>
          <w:lang w:eastAsia="x-none"/>
        </w:rPr>
        <w:t>อย่างไรก็ตาม รายการสินทรัพย์บางรายการของกลุ่มบริษัทและบริษัทมีการวัดมูลค่าในงบแสดงฐานะ</w:t>
      </w:r>
      <w:r w:rsidRPr="001A0FF0">
        <w:rPr>
          <w:rFonts w:ascii="Angsana New" w:hAnsi="Angsana New" w:cs="Angsana New"/>
          <w:spacing w:val="4"/>
          <w:cs/>
          <w:lang w:eastAsia="x-none"/>
        </w:rPr>
        <w:t>การเงินด้วยมูลค่ายุติธรรม ณ วันสิ้นรอบระยะเวลารายงานโดยตารางต่อไปนี้แสดงถึงข้อมูลเกี่ยวกับ</w:t>
      </w:r>
      <w:r w:rsidRPr="001A0FF0">
        <w:rPr>
          <w:rFonts w:ascii="Angsana New" w:hAnsi="Angsana New" w:cs="Angsana New"/>
          <w:cs/>
          <w:lang w:eastAsia="x-none"/>
        </w:rPr>
        <w:t>การประเมินมูลค่ายุติธรรมของสินทรัพย์ดังกล่าว</w:t>
      </w:r>
    </w:p>
    <w:tbl>
      <w:tblPr>
        <w:tblW w:w="4630" w:type="pct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1291"/>
        <w:gridCol w:w="1199"/>
        <w:gridCol w:w="828"/>
        <w:gridCol w:w="2582"/>
        <w:gridCol w:w="942"/>
      </w:tblGrid>
      <w:tr w:rsidR="00B9323A" w:rsidRPr="001A0FF0" w:rsidTr="00B9323A">
        <w:tc>
          <w:tcPr>
            <w:tcW w:w="5000" w:type="pct"/>
            <w:gridSpan w:val="6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323A" w:rsidRPr="001A0FF0" w:rsidTr="00B9323A">
        <w:trPr>
          <w:trHeight w:val="1439"/>
        </w:trPr>
        <w:tc>
          <w:tcPr>
            <w:tcW w:w="1142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28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1A0FF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9323A" w:rsidRPr="001A0F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676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67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6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31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A0FF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B9323A" w:rsidRPr="001A0FF0" w:rsidTr="00B9323A">
        <w:tc>
          <w:tcPr>
            <w:tcW w:w="1142" w:type="pct"/>
            <w:shd w:val="clear" w:color="auto" w:fill="auto"/>
          </w:tcPr>
          <w:p w:rsidR="00B9323A" w:rsidRPr="001A0FF0" w:rsidRDefault="00B9323A" w:rsidP="003A6C7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1A0FF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28" w:type="pct"/>
            <w:shd w:val="clear" w:color="auto" w:fill="auto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="00762502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762502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</w:p>
        </w:tc>
        <w:tc>
          <w:tcPr>
            <w:tcW w:w="676" w:type="pct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67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56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Pr="001A0FF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หน่วยลงทุน ณ สิ้นวันทำการ</w:t>
            </w:r>
            <w:r w:rsidRPr="001A0FF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531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1A0FF0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1A0FF0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762502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="00762502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B9323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B9323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1A0FF0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หน่วยทรัสต์ที่จดทะเบียนในตลาดหลักทรัพย์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</w:t>
            </w:r>
            <w:r w:rsidR="00762502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="00762502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A0FF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1A0FF0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800</w:t>
            </w:r>
            <w:r w:rsidR="00762502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479</w:t>
            </w:r>
            <w:r w:rsidR="00762502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694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789</w:t>
            </w:r>
            <w:r w:rsidR="00B9323A" w:rsidRPr="001A0FF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158</w:t>
            </w:r>
            <w:r w:rsidR="00B9323A" w:rsidRPr="001A0FF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751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</w:t>
            </w:r>
            <w:r w:rsidRPr="001A0FF0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โดยใช้วิธีรายได้ ซึ่ง</w:t>
            </w:r>
            <w:r w:rsidRPr="001A0FF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ประเมินโดยผู้ประเมินราคา</w:t>
            </w:r>
            <w:r w:rsidRPr="001A0FF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อิสระ ข้อมูลที่ใช้ในการวัดมูลค่ายุติธรรม คือ ประมาณการ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1A0FF0" w:rsidRDefault="00B9323A" w:rsidP="003A6C7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1A0FF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762502" w:rsidRPr="00DD5DC8" w:rsidRDefault="00762502">
      <w:pPr>
        <w:rPr>
          <w:rFonts w:cs="Symbol"/>
          <w:sz w:val="2"/>
          <w:szCs w:val="2"/>
          <w:lang w:val="en-US"/>
        </w:rPr>
      </w:pPr>
    </w:p>
    <w:tbl>
      <w:tblPr>
        <w:tblW w:w="4630" w:type="pct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1291"/>
        <w:gridCol w:w="1199"/>
        <w:gridCol w:w="828"/>
        <w:gridCol w:w="2582"/>
        <w:gridCol w:w="942"/>
      </w:tblGrid>
      <w:tr w:rsidR="00B9323A" w:rsidRPr="001A0FF0" w:rsidTr="0067044C">
        <w:tc>
          <w:tcPr>
            <w:tcW w:w="5000" w:type="pct"/>
            <w:gridSpan w:val="6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B9323A" w:rsidRPr="001A0FF0" w:rsidTr="0067044C">
        <w:trPr>
          <w:trHeight w:val="1439"/>
        </w:trPr>
        <w:tc>
          <w:tcPr>
            <w:tcW w:w="1142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28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1A0FF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9323A" w:rsidRPr="001A0F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676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1A0FF0" w:rsidRDefault="00DD5DC8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5DC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67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6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31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A0FF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1A0F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B9323A" w:rsidRPr="001A0FF0" w:rsidTr="0067044C">
        <w:tc>
          <w:tcPr>
            <w:tcW w:w="1142" w:type="pct"/>
            <w:shd w:val="clear" w:color="auto" w:fill="auto"/>
          </w:tcPr>
          <w:p w:rsidR="00B9323A" w:rsidRPr="001A0FF0" w:rsidRDefault="00B9323A" w:rsidP="003A6C70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300" w:lineRule="exact"/>
              <w:ind w:left="158" w:right="-60" w:hanging="158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1A0FF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28" w:type="pct"/>
            <w:shd w:val="clear" w:color="auto" w:fill="auto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</w:p>
        </w:tc>
        <w:tc>
          <w:tcPr>
            <w:tcW w:w="676" w:type="pct"/>
          </w:tcPr>
          <w:p w:rsidR="00B9323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B9323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67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56" w:type="pct"/>
            <w:shd w:val="clear" w:color="auto" w:fill="auto"/>
          </w:tcPr>
          <w:p w:rsidR="00B9323A" w:rsidRPr="001A0FF0" w:rsidRDefault="00B9323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Pr="001A0FF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หน่วยลงทุน ณ สิ้นวันทำการ</w:t>
            </w:r>
            <w:r w:rsidRPr="001A0FF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531" w:type="pct"/>
          </w:tcPr>
          <w:p w:rsidR="00B9323A" w:rsidRPr="001A0FF0" w:rsidRDefault="00B9323A" w:rsidP="003A6C7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A11EDA" w:rsidRPr="001A0FF0" w:rsidTr="0067044C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1A0FF0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A11EDA" w:rsidRPr="001A0F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1A0FF0" w:rsidRDefault="00A11EDA" w:rsidP="003A6C70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A11EDA" w:rsidRPr="001A0FF0" w:rsidTr="0067044C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1A0FF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หน่วยทรัสต์ที่จดทะเบียนในตลาดหลักทรัพย์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</w:t>
            </w:r>
            <w:r w:rsidR="00A11ED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="00A11ED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1A0FF0" w:rsidRDefault="00DD5DC8" w:rsidP="003A6C70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A11ED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A11EDA" w:rsidRPr="001A0FF0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DD5DC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DD5DC8" w:rsidRPr="00DD5DC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1A0FF0" w:rsidRDefault="00A11EDA" w:rsidP="003A6C70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A0FF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1A0FF0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1A0FF0" w:rsidRDefault="00A11EDA" w:rsidP="003A6C70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A0FF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8B6423" w:rsidRPr="001A0FF0" w:rsidRDefault="00DD5DC8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t>24</w:t>
      </w:r>
      <w:r w:rsidR="008B6423" w:rsidRPr="001A0FF0">
        <w:rPr>
          <w:rFonts w:ascii="Angsana New" w:hAnsi="Angsana New" w:cs="Angsana New"/>
          <w:b/>
          <w:bCs/>
          <w:cs/>
          <w:lang w:val="en-US"/>
        </w:rPr>
        <w:t>.</w:t>
      </w:r>
      <w:r w:rsidR="008B6423" w:rsidRPr="001A0FF0">
        <w:rPr>
          <w:rFonts w:ascii="Angsana New" w:hAnsi="Angsana New" w:cs="Angsana New"/>
          <w:b/>
          <w:bCs/>
          <w:lang w:val="en-US"/>
        </w:rPr>
        <w:tab/>
      </w:r>
      <w:r w:rsidR="008B6423" w:rsidRPr="001A0FF0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104D90" w:rsidRPr="00765D56" w:rsidRDefault="00DD5DC8" w:rsidP="009300AD">
      <w:pPr>
        <w:spacing w:after="240"/>
        <w:ind w:left="1267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DD5DC8">
        <w:rPr>
          <w:rFonts w:ascii="Angsana New" w:hAnsi="Angsana New" w:cs="Angsana New"/>
          <w:snapToGrid w:val="0"/>
          <w:spacing w:val="6"/>
          <w:lang w:val="en-US"/>
        </w:rPr>
        <w:t>24</w:t>
      </w:r>
      <w:r w:rsidR="00BD0AB9" w:rsidRPr="001A0FF0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DD5DC8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BD0AB9" w:rsidRPr="001A0FF0">
        <w:rPr>
          <w:rFonts w:ascii="Angsana New" w:hAnsi="Angsana New" w:cs="Angsana New"/>
          <w:snapToGrid w:val="0"/>
          <w:spacing w:val="6"/>
          <w:lang w:val="en-US"/>
        </w:rPr>
        <w:tab/>
      </w:r>
      <w:r w:rsidR="005B1E92" w:rsidRPr="001A0FF0">
        <w:rPr>
          <w:rFonts w:ascii="Angsana New" w:hAnsi="Angsana New" w:cs="Angsana New"/>
          <w:snapToGrid w:val="0"/>
          <w:spacing w:val="6"/>
          <w:cs/>
          <w:lang w:val="en-US"/>
        </w:rPr>
        <w:t xml:space="preserve">พระราชบัญญัติคุ้มครองแรงงาน (ฉบับที่ </w:t>
      </w:r>
      <w:r w:rsidRPr="00DD5DC8">
        <w:rPr>
          <w:rFonts w:ascii="Angsana New" w:hAnsi="Angsana New" w:cs="Angsana New"/>
          <w:snapToGrid w:val="0"/>
          <w:spacing w:val="6"/>
          <w:lang w:val="en-US"/>
        </w:rPr>
        <w:t>7</w:t>
      </w:r>
      <w:r w:rsidR="005B1E92" w:rsidRPr="001A0FF0">
        <w:rPr>
          <w:rFonts w:ascii="Angsana New" w:hAnsi="Angsana New" w:cs="Angsana New"/>
          <w:snapToGrid w:val="0"/>
          <w:spacing w:val="6"/>
          <w:cs/>
          <w:lang w:val="en-US"/>
        </w:rPr>
        <w:t>) พ.ศ.</w:t>
      </w:r>
      <w:r w:rsidR="005B1E92" w:rsidRPr="001A0FF0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spacing w:val="6"/>
          <w:lang w:val="en-US"/>
        </w:rPr>
        <w:t>2562</w:t>
      </w:r>
      <w:r w:rsidR="005B1E92" w:rsidRPr="001A0FF0">
        <w:rPr>
          <w:rFonts w:ascii="Angsana New" w:hAnsi="Angsana New" w:cs="Angsana New"/>
          <w:snapToGrid w:val="0"/>
          <w:spacing w:val="6"/>
          <w:cs/>
          <w:lang w:val="en-US"/>
        </w:rPr>
        <w:t xml:space="preserve"> ได้ประกาศในราชกิจจานุเบกษาแล้ว</w:t>
      </w:r>
      <w:r w:rsidR="005B1E92" w:rsidRPr="00765D56">
        <w:rPr>
          <w:rFonts w:ascii="Angsana New" w:hAnsi="Angsana New" w:cs="Angsana New"/>
          <w:snapToGrid w:val="0"/>
          <w:spacing w:val="-6"/>
          <w:cs/>
          <w:lang w:val="en-US"/>
        </w:rPr>
        <w:t>เมื่อวันที่</w:t>
      </w:r>
      <w:r w:rsidR="005B1E92" w:rsidRPr="00765D56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5B1E92" w:rsidRPr="00765D56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B1E92" w:rsidRPr="00765D56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เมษายน </w:t>
      </w:r>
      <w:r w:rsidRPr="00DD5DC8">
        <w:rPr>
          <w:rFonts w:ascii="Angsana New" w:hAnsi="Angsana New" w:cs="Angsana New"/>
          <w:snapToGrid w:val="0"/>
          <w:spacing w:val="-6"/>
          <w:lang w:val="en-US"/>
        </w:rPr>
        <w:t>2562</w:t>
      </w:r>
      <w:r w:rsidR="005B1E92" w:rsidRPr="00765D56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831BD4" w:rsidRPr="00765D56">
        <w:rPr>
          <w:rFonts w:ascii="Angsana New" w:hAnsi="Angsana New" w:cs="Angsana New" w:hint="cs"/>
          <w:snapToGrid w:val="0"/>
          <w:spacing w:val="-6"/>
          <w:cs/>
          <w:lang w:val="en-US"/>
        </w:rPr>
        <w:t>กลุ่ม</w:t>
      </w:r>
      <w:r w:rsidR="005B1E92" w:rsidRPr="00765D56">
        <w:rPr>
          <w:rFonts w:ascii="Angsana New" w:hAnsi="Angsana New" w:cs="Angsana New"/>
          <w:snapToGrid w:val="0"/>
          <w:spacing w:val="-6"/>
          <w:cs/>
          <w:lang w:val="en-US"/>
        </w:rPr>
        <w:t>บริษัทและบริษัทจะรับรู้ต้นทุนบริการในอดีตเพิ่มขึ้นในงบการเงินรวม</w:t>
      </w:r>
      <w:r w:rsidR="005B1E92" w:rsidRPr="00765D56">
        <w:rPr>
          <w:rFonts w:ascii="Angsana New" w:hAnsi="Angsana New" w:cs="Angsana New"/>
          <w:snapToGrid w:val="0"/>
          <w:cs/>
          <w:lang w:val="en-US"/>
        </w:rPr>
        <w:t xml:space="preserve">และงบการเงินเฉพาะกิจการเมื่อกฎหมายดังกล่าวมีผลบังคับใช้ เป็นจำนวน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6F13E6" w:rsidRPr="00765D56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89</w:t>
      </w:r>
      <w:r w:rsidR="005B1E92" w:rsidRPr="00765D56">
        <w:rPr>
          <w:rFonts w:ascii="Angsana New" w:hAnsi="Angsana New" w:cs="Angsana New"/>
          <w:snapToGrid w:val="0"/>
          <w:cs/>
          <w:lang w:val="en-US"/>
        </w:rPr>
        <w:t xml:space="preserve"> ล้านบาท และ </w:t>
      </w:r>
      <w:r w:rsidRPr="00DD5DC8">
        <w:rPr>
          <w:rFonts w:ascii="Angsana New" w:hAnsi="Angsana New" w:cs="Angsana New"/>
          <w:snapToGrid w:val="0"/>
          <w:lang w:val="en-US"/>
        </w:rPr>
        <w:t>1</w:t>
      </w:r>
      <w:r w:rsidR="006F13E6" w:rsidRPr="00765D56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85</w:t>
      </w:r>
      <w:r w:rsidR="005B1E92" w:rsidRPr="00765D56">
        <w:rPr>
          <w:rFonts w:ascii="Angsana New" w:hAnsi="Angsana New" w:cs="Angsana New"/>
          <w:snapToGrid w:val="0"/>
          <w:cs/>
          <w:lang w:val="en-US"/>
        </w:rPr>
        <w:t xml:space="preserve"> ล้านบาท ตามลำดับ</w:t>
      </w:r>
    </w:p>
    <w:p w:rsidR="00BD0AB9" w:rsidRPr="001A0FF0" w:rsidRDefault="00DD5DC8" w:rsidP="00BD0AB9">
      <w:pPr>
        <w:ind w:left="1267" w:hanging="72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D5DC8">
        <w:rPr>
          <w:rFonts w:ascii="Angsana New" w:hAnsi="Angsana New" w:cs="Angsana New"/>
          <w:snapToGrid w:val="0"/>
          <w:lang w:val="en-US"/>
        </w:rPr>
        <w:t>24</w:t>
      </w:r>
      <w:r w:rsidR="00BD0AB9" w:rsidRPr="001A0FF0">
        <w:rPr>
          <w:rFonts w:ascii="Angsana New" w:hAnsi="Angsana New" w:cs="Angsana New"/>
          <w:snapToGrid w:val="0"/>
          <w:lang w:val="en-US"/>
        </w:rPr>
        <w:t>.</w:t>
      </w:r>
      <w:r w:rsidRPr="00DD5DC8">
        <w:rPr>
          <w:rFonts w:ascii="Angsana New" w:hAnsi="Angsana New" w:cs="Angsana New"/>
          <w:snapToGrid w:val="0"/>
          <w:lang w:val="en-US"/>
        </w:rPr>
        <w:t>2</w:t>
      </w:r>
      <w:r w:rsidR="00BD0AB9" w:rsidRPr="001A0FF0">
        <w:rPr>
          <w:rFonts w:ascii="Angsana New" w:hAnsi="Angsana New" w:cs="Angsana New"/>
          <w:snapToGrid w:val="0"/>
          <w:lang w:val="en-US"/>
        </w:rPr>
        <w:tab/>
      </w:r>
      <w:r w:rsidR="00BD0AB9" w:rsidRPr="001A0FF0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DD5DC8">
        <w:rPr>
          <w:rStyle w:val="PageNumber"/>
          <w:rFonts w:ascii="Angsana New" w:hAnsi="Angsana New" w:cs="Angsana New"/>
          <w:lang w:val="en-US"/>
        </w:rPr>
        <w:t>26</w:t>
      </w:r>
      <w:r w:rsidR="00BD0AB9" w:rsidRPr="001A0FF0">
        <w:rPr>
          <w:rStyle w:val="PageNumber"/>
          <w:rFonts w:ascii="Angsana New" w:hAnsi="Angsana New" w:cs="Angsana New"/>
          <w:lang w:val="en-US"/>
        </w:rPr>
        <w:t xml:space="preserve"> </w:t>
      </w:r>
      <w:r w:rsidR="00BD0AB9" w:rsidRPr="001A0FF0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Pr="00DD5DC8">
        <w:rPr>
          <w:rStyle w:val="PageNumber"/>
          <w:rFonts w:ascii="Angsana New" w:hAnsi="Angsana New" w:cs="Angsana New"/>
          <w:lang w:val="en-US"/>
        </w:rPr>
        <w:t>2562</w:t>
      </w:r>
      <w:r w:rsidR="00BD0AB9" w:rsidRPr="001A0FF0">
        <w:rPr>
          <w:rStyle w:val="PageNumber"/>
          <w:rFonts w:ascii="Angsana New" w:hAnsi="Angsana New" w:cs="Angsana New"/>
          <w:lang w:val="en-US"/>
        </w:rPr>
        <w:t xml:space="preserve"> </w:t>
      </w:r>
      <w:r w:rsidR="00BD0AB9" w:rsidRPr="001A0FF0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BD0AB9" w:rsidRPr="001A0FF0" w:rsidRDefault="00DD5DC8" w:rsidP="00BD0AB9">
      <w:pPr>
        <w:ind w:left="2070" w:hanging="81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DD5DC8">
        <w:rPr>
          <w:rStyle w:val="PageNumber"/>
          <w:rFonts w:ascii="Angsana New" w:hAnsi="Angsana New" w:cs="Angsana New"/>
          <w:lang w:val="en-US"/>
        </w:rPr>
        <w:t>24</w:t>
      </w:r>
      <w:r w:rsidR="00BD0AB9" w:rsidRPr="001A0FF0">
        <w:rPr>
          <w:rStyle w:val="PageNumber"/>
          <w:rFonts w:ascii="Angsana New" w:hAnsi="Angsana New" w:cs="Angsana New"/>
          <w:lang w:val="en-US"/>
        </w:rPr>
        <w:t>.</w:t>
      </w:r>
      <w:r w:rsidRPr="00DD5DC8">
        <w:rPr>
          <w:rStyle w:val="PageNumber"/>
          <w:rFonts w:ascii="Angsana New" w:hAnsi="Angsana New" w:cs="Angsana New"/>
          <w:lang w:val="en-US"/>
        </w:rPr>
        <w:t>2</w:t>
      </w:r>
      <w:r w:rsidR="00BD0AB9" w:rsidRPr="001A0FF0">
        <w:rPr>
          <w:rStyle w:val="PageNumber"/>
          <w:rFonts w:ascii="Angsana New" w:hAnsi="Angsana New" w:cs="Angsana New"/>
          <w:lang w:val="en-US"/>
        </w:rPr>
        <w:t>.</w:t>
      </w:r>
      <w:r w:rsidRPr="00DD5DC8">
        <w:rPr>
          <w:rStyle w:val="PageNumber"/>
          <w:rFonts w:ascii="Angsana New" w:hAnsi="Angsana New" w:cs="Angsana New"/>
          <w:lang w:val="en-US"/>
        </w:rPr>
        <w:t>1</w:t>
      </w:r>
      <w:r w:rsidR="00BD0AB9" w:rsidRPr="001A0FF0">
        <w:rPr>
          <w:rStyle w:val="PageNumber"/>
          <w:rFonts w:ascii="Angsana New" w:hAnsi="Angsana New" w:cs="Angsana New"/>
          <w:lang w:val="en-US"/>
        </w:rPr>
        <w:tab/>
      </w:r>
      <w:r w:rsidR="00BD0AB9" w:rsidRPr="001A0FF0">
        <w:rPr>
          <w:rFonts w:ascii="Angsana New" w:hAnsi="Angsana New" w:cs="Angsana New"/>
          <w:snapToGrid w:val="0"/>
          <w:cs/>
          <w:lang w:val="en-US"/>
        </w:rPr>
        <w:t xml:space="preserve">อนุมัติการลดทุนจดทะเบียนของบริษัทจากจำนวน </w:t>
      </w:r>
      <w:r w:rsidRPr="00DD5DC8">
        <w:rPr>
          <w:rFonts w:ascii="Angsana New" w:hAnsi="Angsana New" w:cs="Angsana New"/>
          <w:snapToGrid w:val="0"/>
          <w:lang w:val="en-US"/>
        </w:rPr>
        <w:t>10</w:t>
      </w:r>
      <w:r w:rsidR="00BD0AB9" w:rsidRPr="001A0FF0">
        <w:rPr>
          <w:rFonts w:ascii="Angsana New" w:hAnsi="Angsana New" w:cs="Angsana New"/>
          <w:snapToGrid w:val="0"/>
          <w:lang w:val="en-US"/>
        </w:rPr>
        <w:t>,</w:t>
      </w:r>
      <w:r w:rsidRPr="00DD5DC8">
        <w:rPr>
          <w:rFonts w:ascii="Angsana New" w:hAnsi="Angsana New" w:cs="Angsana New"/>
          <w:snapToGrid w:val="0"/>
          <w:lang w:val="en-US"/>
        </w:rPr>
        <w:t>785</w:t>
      </w:r>
      <w:r w:rsidR="00BD0AB9" w:rsidRPr="001A0FF0">
        <w:rPr>
          <w:rFonts w:ascii="Angsana New" w:hAnsi="Angsana New" w:cs="Angsana New"/>
          <w:snapToGrid w:val="0"/>
          <w:lang w:val="en-US"/>
        </w:rPr>
        <w:t>,</w:t>
      </w:r>
      <w:r w:rsidRPr="00DD5DC8">
        <w:rPr>
          <w:rFonts w:ascii="Angsana New" w:hAnsi="Angsana New" w:cs="Angsana New"/>
          <w:snapToGrid w:val="0"/>
          <w:lang w:val="en-US"/>
        </w:rPr>
        <w:t>353</w:t>
      </w:r>
      <w:r w:rsidR="00BD0AB9" w:rsidRPr="001A0FF0">
        <w:rPr>
          <w:rFonts w:ascii="Angsana New" w:hAnsi="Angsana New" w:cs="Angsana New"/>
          <w:snapToGrid w:val="0"/>
          <w:lang w:val="en-US"/>
        </w:rPr>
        <w:t>,</w:t>
      </w:r>
      <w:r w:rsidRPr="00DD5DC8">
        <w:rPr>
          <w:rFonts w:ascii="Angsana New" w:hAnsi="Angsana New" w:cs="Angsana New"/>
          <w:snapToGrid w:val="0"/>
          <w:lang w:val="en-US"/>
        </w:rPr>
        <w:t>544</w:t>
      </w:r>
      <w:r w:rsidR="00BD0AB9" w:rsidRPr="001A0FF0">
        <w:rPr>
          <w:rFonts w:ascii="Angsana New" w:hAnsi="Angsana New" w:cs="Angsana New"/>
          <w:snapToGrid w:val="0"/>
          <w:cs/>
          <w:lang w:val="en-US"/>
        </w:rPr>
        <w:t xml:space="preserve"> บาท เป็น </w:t>
      </w:r>
      <w:r w:rsidRPr="00DD5DC8">
        <w:rPr>
          <w:rFonts w:ascii="Angsana New" w:hAnsi="Angsana New" w:cs="Angsana New"/>
          <w:snapToGrid w:val="0"/>
          <w:lang w:val="en-US"/>
        </w:rPr>
        <w:t>9</w:t>
      </w:r>
      <w:r w:rsidR="00BD0AB9" w:rsidRPr="001A0FF0">
        <w:rPr>
          <w:rFonts w:ascii="Angsana New" w:hAnsi="Angsana New" w:cs="Angsana New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958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993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608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 บาท โดยการยกเลิกหุ้นสามัญที่ยังไม่ได้จำหน่ายจำนวน </w:t>
      </w:r>
      <w:r w:rsidRPr="00DD5DC8">
        <w:rPr>
          <w:rFonts w:asciiTheme="majorBidi" w:hAnsiTheme="majorBidi" w:cstheme="majorBidi"/>
          <w:snapToGrid w:val="0"/>
          <w:lang w:val="en-US"/>
        </w:rPr>
        <w:t>826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359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936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หุ้น มูลค่าที่ตราไว้หุ้นละ </w:t>
      </w:r>
      <w:r w:rsidRPr="00DD5DC8">
        <w:rPr>
          <w:rFonts w:asciiTheme="majorBidi" w:hAnsiTheme="majorBidi" w:cstheme="majorBidi"/>
          <w:snapToGrid w:val="0"/>
          <w:lang w:val="en-US"/>
        </w:rPr>
        <w:t>1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.</w:t>
      </w:r>
      <w:r w:rsidRPr="00DD5DC8">
        <w:rPr>
          <w:rFonts w:asciiTheme="majorBidi" w:hAnsiTheme="majorBidi" w:cstheme="majorBidi"/>
          <w:snapToGrid w:val="0"/>
          <w:lang w:val="en-US"/>
        </w:rPr>
        <w:t>00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 บาท และอนุมัติแก้ไขเพิ่มเติมหนังสือบริคณห์สนธิ ข้อ </w:t>
      </w:r>
      <w:r w:rsidRPr="00DD5DC8">
        <w:rPr>
          <w:rFonts w:asciiTheme="majorBidi" w:hAnsiTheme="majorBidi" w:cstheme="majorBidi"/>
          <w:snapToGrid w:val="0"/>
          <w:lang w:val="en-US"/>
        </w:rPr>
        <w:t>4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 เพื่อให้สอดคล้องกับการลดทุนจดทะเบียนของบริษัท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</w:p>
    <w:p w:rsidR="00DD5DC8" w:rsidRDefault="00DD5DC8" w:rsidP="009300AD">
      <w:pPr>
        <w:spacing w:before="240"/>
        <w:ind w:left="2070" w:hanging="810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DD5DC8">
        <w:rPr>
          <w:rFonts w:asciiTheme="majorBidi" w:hAnsiTheme="majorBidi" w:cstheme="majorBidi"/>
          <w:snapToGrid w:val="0"/>
          <w:lang w:val="en-US"/>
        </w:rPr>
        <w:t>24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.</w:t>
      </w:r>
      <w:r w:rsidRPr="00DD5DC8">
        <w:rPr>
          <w:rFonts w:asciiTheme="majorBidi" w:hAnsiTheme="majorBidi" w:cstheme="majorBidi"/>
          <w:snapToGrid w:val="0"/>
          <w:lang w:val="en-US"/>
        </w:rPr>
        <w:t>2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.</w:t>
      </w:r>
      <w:r w:rsidRPr="00DD5DC8">
        <w:rPr>
          <w:rFonts w:asciiTheme="majorBidi" w:hAnsiTheme="majorBidi" w:cstheme="majorBidi"/>
          <w:snapToGrid w:val="0"/>
          <w:lang w:val="en-US"/>
        </w:rPr>
        <w:t>2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ab/>
      </w:r>
      <w:r w:rsidR="00BD0AB9" w:rsidRPr="001A0FF0">
        <w:rPr>
          <w:rStyle w:val="PageNumber"/>
          <w:rFonts w:asciiTheme="majorBidi" w:hAnsiTheme="majorBidi" w:cstheme="majorBidi"/>
          <w:cs/>
        </w:rPr>
        <w:t>อนุมัติ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>การเพิ่มทุนจดทะเบียนทั้งสิ้นจำนวน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Pr="00DD5DC8">
        <w:rPr>
          <w:rFonts w:asciiTheme="majorBidi" w:hAnsiTheme="majorBidi" w:cstheme="majorBidi"/>
          <w:snapToGrid w:val="0"/>
          <w:lang w:val="en-US"/>
        </w:rPr>
        <w:t>826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000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0000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บาท จากจำนวน </w:t>
      </w:r>
      <w:r w:rsidRPr="00DD5DC8">
        <w:rPr>
          <w:rFonts w:asciiTheme="majorBidi" w:hAnsiTheme="majorBidi" w:cstheme="majorBidi"/>
          <w:snapToGrid w:val="0"/>
          <w:lang w:val="en-US"/>
        </w:rPr>
        <w:t>9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958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993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608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บาท เป็นจำนวน </w:t>
      </w:r>
      <w:r w:rsidRPr="00DD5DC8">
        <w:rPr>
          <w:rFonts w:asciiTheme="majorBidi" w:hAnsiTheme="majorBidi" w:cstheme="majorBidi"/>
          <w:snapToGrid w:val="0"/>
          <w:lang w:val="en-US"/>
        </w:rPr>
        <w:t>10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784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993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608</w:t>
      </w:r>
      <w:r w:rsidR="00BD0AB9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บาท </w:t>
      </w:r>
      <w:r w:rsidR="00BD6E68" w:rsidRPr="001A0FF0">
        <w:rPr>
          <w:rFonts w:asciiTheme="majorBidi" w:hAnsiTheme="majorBidi" w:cstheme="majorBidi"/>
          <w:snapToGrid w:val="0"/>
          <w:cs/>
          <w:lang w:val="en-US"/>
        </w:rPr>
        <w:t>โดยการ</w:t>
      </w:r>
      <w:r w:rsidR="00BD6E68">
        <w:rPr>
          <w:rFonts w:asciiTheme="majorBidi" w:hAnsiTheme="majorBidi" w:cstheme="majorBidi" w:hint="cs"/>
          <w:snapToGrid w:val="0"/>
          <w:cs/>
          <w:lang w:val="en-US"/>
        </w:rPr>
        <w:t>ออก</w:t>
      </w:r>
      <w:r w:rsidR="00BD6E68">
        <w:rPr>
          <w:rFonts w:asciiTheme="majorBidi" w:hAnsiTheme="majorBidi" w:cstheme="majorBidi"/>
          <w:snapToGrid w:val="0"/>
          <w:cs/>
          <w:lang w:val="en-US"/>
        </w:rPr>
        <w:t>หุ้นสามัญ</w:t>
      </w:r>
      <w:r w:rsidR="00BD6E68" w:rsidRPr="001A0FF0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Pr="00DD5DC8">
        <w:rPr>
          <w:rFonts w:asciiTheme="majorBidi" w:hAnsiTheme="majorBidi" w:cstheme="majorBidi"/>
          <w:snapToGrid w:val="0"/>
          <w:lang w:val="en-US"/>
        </w:rPr>
        <w:t>826</w:t>
      </w:r>
      <w:r w:rsidR="00BD6E68" w:rsidRPr="001A0FF0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000</w:t>
      </w:r>
      <w:r w:rsidR="00BD6E68">
        <w:rPr>
          <w:rFonts w:asciiTheme="majorBidi" w:hAnsiTheme="majorBidi" w:cstheme="majorBidi"/>
          <w:snapToGrid w:val="0"/>
          <w:lang w:val="en-US"/>
        </w:rPr>
        <w:t>,</w:t>
      </w:r>
      <w:r w:rsidRPr="00DD5DC8">
        <w:rPr>
          <w:rFonts w:asciiTheme="majorBidi" w:hAnsiTheme="majorBidi" w:cstheme="majorBidi"/>
          <w:snapToGrid w:val="0"/>
          <w:lang w:val="en-US"/>
        </w:rPr>
        <w:t>000</w:t>
      </w:r>
      <w:r w:rsidR="00BD6E68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BD6E68" w:rsidRPr="001A0FF0">
        <w:rPr>
          <w:rFonts w:asciiTheme="majorBidi" w:hAnsiTheme="majorBidi" w:cstheme="majorBidi"/>
          <w:snapToGrid w:val="0"/>
          <w:cs/>
          <w:lang w:val="en-US"/>
        </w:rPr>
        <w:t xml:space="preserve">หุ้น มูลค่าที่ตราไว้หุ้นละ </w:t>
      </w:r>
      <w:r w:rsidRPr="00DD5DC8">
        <w:rPr>
          <w:rFonts w:asciiTheme="majorBidi" w:hAnsiTheme="majorBidi" w:cstheme="majorBidi"/>
          <w:snapToGrid w:val="0"/>
          <w:lang w:val="en-US"/>
        </w:rPr>
        <w:t>1</w:t>
      </w:r>
      <w:r w:rsidR="00BD6E68" w:rsidRPr="001A0FF0">
        <w:rPr>
          <w:rFonts w:asciiTheme="majorBidi" w:hAnsiTheme="majorBidi" w:cstheme="majorBidi"/>
          <w:snapToGrid w:val="0"/>
          <w:lang w:val="en-US"/>
        </w:rPr>
        <w:t>.</w:t>
      </w:r>
      <w:r w:rsidRPr="00DD5DC8">
        <w:rPr>
          <w:rFonts w:asciiTheme="majorBidi" w:hAnsiTheme="majorBidi" w:cstheme="majorBidi"/>
          <w:snapToGrid w:val="0"/>
          <w:lang w:val="en-US"/>
        </w:rPr>
        <w:t>00</w:t>
      </w:r>
      <w:r w:rsidR="00BD6E68" w:rsidRPr="001A0FF0">
        <w:rPr>
          <w:rFonts w:asciiTheme="majorBidi" w:hAnsiTheme="majorBidi" w:cstheme="majorBidi"/>
          <w:snapToGrid w:val="0"/>
          <w:cs/>
          <w:lang w:val="en-US"/>
        </w:rPr>
        <w:t xml:space="preserve"> บาท 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และอนุมัติแก้ไขเพิ่มเติมหนังสือบริคณห์สนธิ ข้อ </w:t>
      </w:r>
      <w:r w:rsidRPr="00DD5DC8">
        <w:rPr>
          <w:rFonts w:asciiTheme="majorBidi" w:hAnsiTheme="majorBidi" w:cstheme="majorBidi"/>
          <w:snapToGrid w:val="0"/>
          <w:lang w:val="en-US"/>
        </w:rPr>
        <w:t>4</w:t>
      </w:r>
      <w:r w:rsidR="00BD0AB9" w:rsidRPr="001A0FF0">
        <w:rPr>
          <w:rFonts w:asciiTheme="majorBidi" w:hAnsiTheme="majorBidi" w:cstheme="majorBidi"/>
          <w:snapToGrid w:val="0"/>
          <w:cs/>
          <w:lang w:val="en-US"/>
        </w:rPr>
        <w:t xml:space="preserve"> เพื่อให้สอดคล้องกับการเพิ่มทุนจดทะเบียนของบริษัท</w:t>
      </w:r>
    </w:p>
    <w:p w:rsidR="00DD5DC8" w:rsidRDefault="00DD5D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:rsidR="00BD0AB9" w:rsidRPr="001A0FF0" w:rsidRDefault="00DD5DC8" w:rsidP="009300AD">
      <w:pPr>
        <w:spacing w:before="240"/>
        <w:ind w:left="2070" w:hanging="810"/>
        <w:jc w:val="thaiDistribute"/>
        <w:rPr>
          <w:rFonts w:ascii="Angsana New" w:hAnsi="Angsana New" w:cs="Angsana New"/>
          <w:lang w:val="en-US"/>
        </w:rPr>
      </w:pPr>
      <w:r w:rsidRPr="00DD5DC8">
        <w:rPr>
          <w:rFonts w:asciiTheme="majorBidi" w:hAnsiTheme="majorBidi" w:cstheme="majorBidi"/>
          <w:lang w:val="en-US"/>
        </w:rPr>
        <w:lastRenderedPageBreak/>
        <w:t>24</w:t>
      </w:r>
      <w:r w:rsidR="00BD0AB9" w:rsidRPr="001A0FF0">
        <w:rPr>
          <w:rFonts w:asciiTheme="majorBidi" w:hAnsiTheme="majorBidi" w:cstheme="majorBidi"/>
          <w:lang w:val="en-US"/>
        </w:rPr>
        <w:t>.</w:t>
      </w:r>
      <w:r w:rsidRPr="00DD5DC8">
        <w:rPr>
          <w:rFonts w:asciiTheme="majorBidi" w:hAnsiTheme="majorBidi" w:cstheme="majorBidi"/>
          <w:lang w:val="en-US"/>
        </w:rPr>
        <w:t>3</w:t>
      </w:r>
      <w:r w:rsidR="00BD0AB9" w:rsidRPr="001A0FF0">
        <w:rPr>
          <w:rFonts w:asciiTheme="majorBidi" w:hAnsiTheme="majorBidi" w:cstheme="majorBidi"/>
          <w:lang w:val="en-US"/>
        </w:rPr>
        <w:t>.</w:t>
      </w:r>
      <w:r w:rsidRPr="00DD5DC8">
        <w:rPr>
          <w:rFonts w:asciiTheme="majorBidi" w:hAnsiTheme="majorBidi" w:cstheme="majorBidi"/>
          <w:lang w:val="en-US"/>
        </w:rPr>
        <w:t>3</w:t>
      </w:r>
      <w:r w:rsidR="00BD0AB9" w:rsidRPr="001A0FF0">
        <w:rPr>
          <w:rFonts w:asciiTheme="majorBidi" w:hAnsiTheme="majorBidi" w:cstheme="majorBidi"/>
          <w:cs/>
          <w:lang w:val="en-US"/>
        </w:rPr>
        <w:tab/>
      </w:r>
      <w:r w:rsidR="00BD0AB9" w:rsidRPr="001A0FF0">
        <w:rPr>
          <w:rFonts w:asciiTheme="majorBidi" w:eastAsia="SimSun" w:hAnsiTheme="majorBidi" w:cstheme="majorBidi"/>
          <w:cs/>
          <w:lang w:eastAsia="zh-CN"/>
        </w:rPr>
        <w:t>อนุมัติก</w:t>
      </w:r>
      <w:r w:rsidR="00BD0AB9" w:rsidRPr="001A0FF0">
        <w:rPr>
          <w:rFonts w:asciiTheme="majorBidi" w:hAnsiTheme="majorBidi" w:cstheme="majorBidi"/>
          <w:cs/>
          <w:lang w:val="en-US"/>
        </w:rPr>
        <w:t>ารจัดสรรหุ้น</w:t>
      </w:r>
      <w:r w:rsidR="00BD0AB9" w:rsidRPr="001A0FF0">
        <w:rPr>
          <w:rFonts w:ascii="Angsana New" w:hAnsi="Angsana New" w:cs="Angsana New" w:hint="cs"/>
          <w:cs/>
          <w:lang w:val="en-US"/>
        </w:rPr>
        <w:t xml:space="preserve">สามัญเพิ่มทุนจำนวน </w:t>
      </w:r>
      <w:r w:rsidRPr="00DD5DC8">
        <w:rPr>
          <w:rFonts w:ascii="Angsana New" w:hAnsi="Angsana New" w:cs="Angsana New"/>
          <w:lang w:val="en-US"/>
        </w:rPr>
        <w:t>826</w:t>
      </w:r>
      <w:r w:rsidR="00BD0AB9" w:rsidRPr="001A0FF0">
        <w:rPr>
          <w:rFonts w:ascii="Angsana New" w:hAnsi="Angsana New" w:cs="Angsana New"/>
          <w:lang w:val="en-US"/>
        </w:rPr>
        <w:t>,</w:t>
      </w:r>
      <w:r w:rsidRPr="00DD5DC8">
        <w:rPr>
          <w:rFonts w:ascii="Angsana New" w:hAnsi="Angsana New" w:cs="Angsana New"/>
          <w:lang w:val="en-US"/>
        </w:rPr>
        <w:t>000</w:t>
      </w:r>
      <w:r w:rsidR="00BD0AB9" w:rsidRPr="001A0FF0">
        <w:rPr>
          <w:rFonts w:ascii="Angsana New" w:hAnsi="Angsana New" w:cs="Angsana New"/>
          <w:lang w:val="en-US"/>
        </w:rPr>
        <w:t>,</w:t>
      </w:r>
      <w:r w:rsidRPr="00DD5DC8">
        <w:rPr>
          <w:rFonts w:ascii="Angsana New" w:hAnsi="Angsana New" w:cs="Angsana New"/>
          <w:lang w:val="en-US"/>
        </w:rPr>
        <w:t>000</w:t>
      </w:r>
      <w:r w:rsidR="00BD0AB9" w:rsidRPr="001A0FF0">
        <w:rPr>
          <w:rFonts w:ascii="Angsana New" w:hAnsi="Angsana New" w:cs="Angsana New" w:hint="cs"/>
          <w:cs/>
          <w:lang w:val="en-US"/>
        </w:rPr>
        <w:t xml:space="preserve"> หุ้น มูลค่าที่ตราไว้หุ้นละ </w:t>
      </w:r>
      <w:r w:rsidRPr="00DD5DC8">
        <w:rPr>
          <w:rFonts w:ascii="Angsana New" w:hAnsi="Angsana New" w:cs="Angsana New"/>
          <w:lang w:val="en-US"/>
        </w:rPr>
        <w:t>1</w:t>
      </w:r>
      <w:r w:rsidR="00BD0AB9" w:rsidRPr="001A0FF0">
        <w:rPr>
          <w:rFonts w:ascii="Angsana New" w:hAnsi="Angsana New" w:cs="Angsana New"/>
          <w:lang w:val="en-US"/>
        </w:rPr>
        <w:t>.</w:t>
      </w:r>
      <w:r w:rsidRPr="00DD5DC8">
        <w:rPr>
          <w:rFonts w:ascii="Angsana New" w:hAnsi="Angsana New" w:cs="Angsana New"/>
          <w:lang w:val="en-US"/>
        </w:rPr>
        <w:t>00</w:t>
      </w:r>
      <w:r w:rsidR="00BD0AB9" w:rsidRPr="001A0FF0">
        <w:rPr>
          <w:rFonts w:ascii="Angsana New" w:hAnsi="Angsana New" w:cs="Angsana New"/>
          <w:lang w:val="en-US"/>
        </w:rPr>
        <w:t xml:space="preserve"> </w:t>
      </w:r>
      <w:r w:rsidR="00BD0AB9" w:rsidRPr="001A0FF0">
        <w:rPr>
          <w:rFonts w:ascii="Angsana New" w:hAnsi="Angsana New" w:cs="Angsana New" w:hint="cs"/>
          <w:cs/>
          <w:lang w:val="en-US"/>
        </w:rPr>
        <w:t xml:space="preserve">บาท เพื่อเสนอขายให้แก่บุคคลในวงจำกัด ตามประกาศคณะกรรมการกำกับตลาดทุนที่ ทจ. </w:t>
      </w:r>
      <w:r w:rsidRPr="00DD5DC8">
        <w:rPr>
          <w:rFonts w:ascii="Angsana New" w:hAnsi="Angsana New" w:cs="Angsana New"/>
          <w:lang w:val="en-US"/>
        </w:rPr>
        <w:t>72</w:t>
      </w:r>
      <w:r w:rsidR="00BD0AB9" w:rsidRPr="001A0FF0">
        <w:rPr>
          <w:rFonts w:ascii="Angsana New" w:hAnsi="Angsana New" w:cs="Angsana New"/>
          <w:lang w:val="en-US"/>
        </w:rPr>
        <w:t>/</w:t>
      </w:r>
      <w:r w:rsidRPr="00DD5DC8">
        <w:rPr>
          <w:rFonts w:ascii="Angsana New" w:hAnsi="Angsana New" w:cs="Angsana New"/>
          <w:lang w:val="en-US"/>
        </w:rPr>
        <w:t>2558</w:t>
      </w:r>
    </w:p>
    <w:p w:rsidR="00AF054F" w:rsidRPr="001A0FF0" w:rsidRDefault="00DD5DC8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DD5DC8">
        <w:rPr>
          <w:rFonts w:ascii="Angsana New" w:hAnsi="Angsana New" w:cs="Angsana New"/>
          <w:b/>
          <w:bCs/>
          <w:lang w:val="en-US"/>
        </w:rPr>
        <w:t>25</w:t>
      </w:r>
      <w:r w:rsidR="00AF054F" w:rsidRPr="001A0FF0">
        <w:rPr>
          <w:rFonts w:ascii="Angsana New" w:hAnsi="Angsana New" w:cs="Angsana New"/>
          <w:b/>
          <w:bCs/>
          <w:cs/>
          <w:lang w:val="en-US"/>
        </w:rPr>
        <w:t>.</w:t>
      </w:r>
      <w:r w:rsidR="00AF054F" w:rsidRPr="001A0FF0">
        <w:rPr>
          <w:rFonts w:ascii="Angsana New" w:hAnsi="Angsana New" w:cs="Angsana New"/>
          <w:b/>
          <w:bCs/>
          <w:lang w:val="en-US"/>
        </w:rPr>
        <w:tab/>
      </w:r>
      <w:r w:rsidR="00AF054F" w:rsidRPr="001A0FF0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AF054F" w:rsidRPr="001A0FF0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AF054F" w:rsidRPr="001A0FF0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4E4CA3" w:rsidRPr="007D0029" w:rsidRDefault="00AF054F" w:rsidP="00FB7D42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lang w:val="en-US"/>
        </w:rPr>
      </w:pPr>
      <w:r w:rsidRPr="001A0FF0">
        <w:rPr>
          <w:rFonts w:ascii="Angsana New" w:hAnsi="Angsana New" w:cs="Angsana New"/>
          <w:spacing w:val="6"/>
          <w:cs/>
        </w:rPr>
        <w:t>งบการเงิน</w:t>
      </w:r>
      <w:r w:rsidRPr="001A0FF0">
        <w:rPr>
          <w:rFonts w:ascii="Angsana New" w:hAnsi="Angsana New" w:cs="Angsana New" w:hint="cs"/>
          <w:spacing w:val="6"/>
          <w:cs/>
        </w:rPr>
        <w:t>ระหว่างกาล</w:t>
      </w:r>
      <w:r w:rsidRPr="001A0FF0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Pr="001A0FF0">
        <w:rPr>
          <w:rFonts w:ascii="Angsana New" w:hAnsi="Angsana New" w:cs="Angsana New"/>
          <w:cs/>
        </w:rPr>
        <w:t xml:space="preserve"> เมื่อวันที่ </w:t>
      </w:r>
      <w:r w:rsidR="00DD5DC8" w:rsidRPr="00DD5DC8">
        <w:rPr>
          <w:rFonts w:ascii="Angsana New" w:hAnsi="Angsana New" w:cs="Angsana New"/>
          <w:lang w:val="en-US"/>
        </w:rPr>
        <w:t>9</w:t>
      </w:r>
      <w:r w:rsidR="00B9323A" w:rsidRPr="001A0FF0">
        <w:rPr>
          <w:rFonts w:ascii="Angsana New" w:hAnsi="Angsana New" w:cs="Angsana New"/>
          <w:lang w:val="en-US"/>
        </w:rPr>
        <w:t xml:space="preserve"> </w:t>
      </w:r>
      <w:r w:rsidR="00B9323A" w:rsidRPr="001A0FF0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DD5DC8" w:rsidRPr="00DD5DC8">
        <w:rPr>
          <w:rFonts w:ascii="Angsana New" w:hAnsi="Angsana New" w:cs="Angsana New"/>
          <w:lang w:val="en-US"/>
        </w:rPr>
        <w:t>2562</w:t>
      </w:r>
    </w:p>
    <w:sectPr w:rsidR="004E4CA3" w:rsidRPr="007D0029" w:rsidSect="003C408C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109" w:bottom="288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946" w:rsidRDefault="009F0946">
      <w:pPr>
        <w:rPr>
          <w:rFonts w:cs="Symbol"/>
          <w:cs/>
        </w:rPr>
      </w:pPr>
      <w:r>
        <w:separator/>
      </w:r>
    </w:p>
  </w:endnote>
  <w:endnote w:type="continuationSeparator" w:id="0">
    <w:p w:rsidR="009F0946" w:rsidRDefault="009F0946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Default="004561AE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4561AE" w:rsidRDefault="004561AE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221254" w:rsidRDefault="004561AE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F731C4">
      <w:rPr>
        <w:rFonts w:ascii="BrowalliaUPC" w:hAnsi="BrowalliaUPC"/>
        <w:noProof/>
        <w:sz w:val="28"/>
        <w:szCs w:val="28"/>
      </w:rPr>
      <w:t>CGD</w:t>
    </w:r>
    <w:r w:rsidR="00F731C4">
      <w:rPr>
        <w:rFonts w:ascii="BrowalliaUPC" w:hAnsi="BrowalliaUPC"/>
        <w:noProof/>
        <w:sz w:val="28"/>
        <w:szCs w:val="28"/>
        <w:cs/>
      </w:rPr>
      <w:t>62</w:t>
    </w:r>
    <w:r w:rsidR="00F731C4">
      <w:rPr>
        <w:rFonts w:ascii="BrowalliaUPC" w:hAnsi="BrowalliaUPC"/>
        <w:noProof/>
        <w:sz w:val="28"/>
        <w:szCs w:val="28"/>
      </w:rPr>
      <w:t>Q</w:t>
    </w:r>
    <w:r w:rsidR="00F731C4">
      <w:rPr>
        <w:rFonts w:ascii="BrowalliaUPC" w:hAnsi="BrowalliaUPC"/>
        <w:noProof/>
        <w:sz w:val="28"/>
        <w:szCs w:val="28"/>
        <w:cs/>
      </w:rPr>
      <w:t>1.</w:t>
    </w:r>
    <w:r w:rsidR="00F731C4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F731C4">
      <w:rPr>
        <w:rFonts w:ascii="BrowalliaUPC" w:hAnsi="BrowalliaUPC"/>
        <w:noProof/>
        <w:sz w:val="28"/>
        <w:szCs w:val="28"/>
        <w:lang w:val="en-US"/>
      </w:rPr>
      <w:t>09/05/2019 18:08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4561AE" w:rsidRDefault="004561AE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813A6F" w:rsidRDefault="004561AE" w:rsidP="00813A6F">
    <w:pPr>
      <w:pStyle w:val="Footer"/>
      <w:jc w:val="right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Default="004561AE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4561AE" w:rsidRDefault="004561AE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3B4F6B" w:rsidRDefault="004561AE" w:rsidP="003B4F6B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221254" w:rsidRDefault="004561AE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F731C4">
      <w:rPr>
        <w:rFonts w:ascii="BrowalliaUPC" w:hAnsi="BrowalliaUPC"/>
        <w:noProof/>
        <w:szCs w:val="32"/>
      </w:rPr>
      <w:t>CGD</w:t>
    </w:r>
    <w:r w:rsidR="00F731C4">
      <w:rPr>
        <w:rFonts w:ascii="BrowalliaUPC" w:hAnsi="BrowalliaUPC"/>
        <w:noProof/>
        <w:szCs w:val="32"/>
        <w:cs/>
      </w:rPr>
      <w:t>62</w:t>
    </w:r>
    <w:r w:rsidR="00F731C4">
      <w:rPr>
        <w:rFonts w:ascii="BrowalliaUPC" w:hAnsi="BrowalliaUPC"/>
        <w:noProof/>
        <w:szCs w:val="32"/>
      </w:rPr>
      <w:t>Q</w:t>
    </w:r>
    <w:r w:rsidR="00F731C4">
      <w:rPr>
        <w:rFonts w:ascii="BrowalliaUPC" w:hAnsi="BrowalliaUPC"/>
        <w:noProof/>
        <w:szCs w:val="32"/>
        <w:cs/>
      </w:rPr>
      <w:t>1.</w:t>
    </w:r>
    <w:r w:rsidR="00F731C4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F731C4">
      <w:rPr>
        <w:rFonts w:ascii="BrowalliaUPC" w:hAnsi="BrowalliaUPC"/>
        <w:noProof/>
        <w:szCs w:val="32"/>
        <w:lang w:val="en-US"/>
      </w:rPr>
      <w:t>09/05/2019 18:08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946" w:rsidRDefault="009F0946">
      <w:pPr>
        <w:rPr>
          <w:rFonts w:cs="Symbol"/>
          <w:cs/>
        </w:rPr>
      </w:pPr>
      <w:r>
        <w:separator/>
      </w:r>
    </w:p>
  </w:footnote>
  <w:footnote w:type="continuationSeparator" w:id="0">
    <w:p w:rsidR="009F0946" w:rsidRDefault="009F0946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071C47" w:rsidRDefault="004561AE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4561AE" w:rsidRPr="00071C47" w:rsidRDefault="004561AE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4561AE" w:rsidRPr="0052459F" w:rsidRDefault="004561AE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Default="004561AE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:rsidR="004561AE" w:rsidRPr="006A6D85" w:rsidRDefault="004561AE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3B4F6B" w:rsidRDefault="004561AE" w:rsidP="00256089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4561AE" w:rsidRPr="00B86152" w:rsidRDefault="004561AE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B86152">
      <w:rPr>
        <w:rFonts w:ascii="Times New Roman" w:hAnsi="Times New Roman" w:cs="Times New Roman"/>
        <w:sz w:val="21"/>
        <w:szCs w:val="21"/>
        <w:cs/>
      </w:rPr>
      <w:t xml:space="preserve">- </w:t>
    </w:r>
    <w:r w:rsidRPr="00B86152">
      <w:rPr>
        <w:rFonts w:ascii="Times New Roman" w:hAnsi="Times New Roman" w:cs="Times New Roman"/>
        <w:sz w:val="21"/>
        <w:szCs w:val="21"/>
      </w:rPr>
      <w:fldChar w:fldCharType="begin"/>
    </w:r>
    <w:r w:rsidRPr="00B86152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B86152">
      <w:rPr>
        <w:rFonts w:ascii="Times New Roman" w:hAnsi="Times New Roman" w:cs="Times New Roman"/>
        <w:sz w:val="21"/>
        <w:szCs w:val="21"/>
      </w:rPr>
      <w:fldChar w:fldCharType="separate"/>
    </w:r>
    <w:r w:rsidR="00F731C4" w:rsidRPr="00F731C4">
      <w:rPr>
        <w:rFonts w:ascii="Times New Roman" w:hAnsi="Times New Roman" w:cs="Times New Roman"/>
        <w:noProof/>
        <w:sz w:val="21"/>
        <w:szCs w:val="21"/>
        <w:cs/>
      </w:rPr>
      <w:t>30</w:t>
    </w:r>
    <w:r w:rsidRPr="00B86152">
      <w:rPr>
        <w:rFonts w:ascii="Times New Roman" w:hAnsi="Times New Roman" w:cs="Times New Roman"/>
        <w:noProof/>
        <w:sz w:val="21"/>
        <w:szCs w:val="21"/>
      </w:rPr>
      <w:fldChar w:fldCharType="end"/>
    </w:r>
    <w:r w:rsidRPr="00B86152">
      <w:rPr>
        <w:rFonts w:ascii="Times New Roman" w:hAnsi="Times New Roman" w:cs="Times New Roman"/>
        <w:noProof/>
        <w:sz w:val="21"/>
        <w:szCs w:val="21"/>
        <w:lang w:val="en-US"/>
      </w:rPr>
      <w:t xml:space="preserve"> </w:t>
    </w:r>
    <w:r w:rsidRPr="00B86152">
      <w:rPr>
        <w:rFonts w:ascii="Times New Roman" w:hAnsi="Times New Roman" w:cs="Times New Roman"/>
        <w:sz w:val="21"/>
        <w:szCs w:val="21"/>
        <w:cs/>
      </w:rPr>
      <w:t>-</w:t>
    </w:r>
  </w:p>
  <w:p w:rsidR="004561AE" w:rsidRPr="00B974E7" w:rsidRDefault="004561AE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1AE" w:rsidRPr="00071C47" w:rsidRDefault="004561AE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CDD2B33"/>
    <w:multiLevelType w:val="hybridMultilevel"/>
    <w:tmpl w:val="D3BC8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96214"/>
    <w:multiLevelType w:val="multilevel"/>
    <w:tmpl w:val="A84C01F2"/>
    <w:lvl w:ilvl="0">
      <w:start w:val="3"/>
      <w:numFmt w:val="decimal"/>
      <w:lvlText w:val="%1"/>
      <w:lvlJc w:val="left"/>
      <w:pPr>
        <w:ind w:left="360" w:hanging="360"/>
      </w:pPr>
      <w:rPr>
        <w:rFonts w:cs="Browallia New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Browallia New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Browalli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Browalli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Browallia New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Browallia New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Browalli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Browallia New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Browallia New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486207"/>
    <w:multiLevelType w:val="hybridMultilevel"/>
    <w:tmpl w:val="8488F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84535"/>
    <w:multiLevelType w:val="hybridMultilevel"/>
    <w:tmpl w:val="6A50FD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9" w15:restartNumberingAfterBreak="0">
    <w:nsid w:val="43E866F2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47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3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180116"/>
    <w:multiLevelType w:val="hybridMultilevel"/>
    <w:tmpl w:val="DFF67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A965FB"/>
    <w:multiLevelType w:val="hybridMultilevel"/>
    <w:tmpl w:val="4720E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8"/>
  </w:num>
  <w:num w:numId="15">
    <w:abstractNumId w:val="2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</w:num>
  <w:num w:numId="19">
    <w:abstractNumId w:val="17"/>
  </w:num>
  <w:num w:numId="20">
    <w:abstractNumId w:val="23"/>
  </w:num>
  <w:num w:numId="21">
    <w:abstractNumId w:val="10"/>
  </w:num>
  <w:num w:numId="22">
    <w:abstractNumId w:val="11"/>
  </w:num>
  <w:num w:numId="23">
    <w:abstractNumId w:val="24"/>
  </w:num>
  <w:num w:numId="24">
    <w:abstractNumId w:val="27"/>
  </w:num>
  <w:num w:numId="25">
    <w:abstractNumId w:val="14"/>
  </w:num>
  <w:num w:numId="26">
    <w:abstractNumId w:val="15"/>
  </w:num>
  <w:num w:numId="27">
    <w:abstractNumId w:val="19"/>
  </w:num>
  <w:num w:numId="28">
    <w:abstractNumId w:val="20"/>
  </w:num>
  <w:num w:numId="2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F6"/>
    <w:rsid w:val="0000094F"/>
    <w:rsid w:val="00000A54"/>
    <w:rsid w:val="00000E2D"/>
    <w:rsid w:val="00001044"/>
    <w:rsid w:val="00001610"/>
    <w:rsid w:val="00001E5A"/>
    <w:rsid w:val="000020DC"/>
    <w:rsid w:val="000020ED"/>
    <w:rsid w:val="000023C9"/>
    <w:rsid w:val="00002404"/>
    <w:rsid w:val="0000279C"/>
    <w:rsid w:val="000027EC"/>
    <w:rsid w:val="00002AE7"/>
    <w:rsid w:val="00002E6C"/>
    <w:rsid w:val="00003056"/>
    <w:rsid w:val="00003578"/>
    <w:rsid w:val="000035A7"/>
    <w:rsid w:val="000038F0"/>
    <w:rsid w:val="00004251"/>
    <w:rsid w:val="00004621"/>
    <w:rsid w:val="000047F4"/>
    <w:rsid w:val="000049B8"/>
    <w:rsid w:val="000055E2"/>
    <w:rsid w:val="00005C57"/>
    <w:rsid w:val="000075FA"/>
    <w:rsid w:val="0000769A"/>
    <w:rsid w:val="00007AD9"/>
    <w:rsid w:val="00007C71"/>
    <w:rsid w:val="00007CD3"/>
    <w:rsid w:val="00010220"/>
    <w:rsid w:val="000103CF"/>
    <w:rsid w:val="000106F6"/>
    <w:rsid w:val="00010CC9"/>
    <w:rsid w:val="0001100A"/>
    <w:rsid w:val="000117E2"/>
    <w:rsid w:val="00012699"/>
    <w:rsid w:val="00012FC4"/>
    <w:rsid w:val="00013469"/>
    <w:rsid w:val="00013664"/>
    <w:rsid w:val="00013712"/>
    <w:rsid w:val="0001388D"/>
    <w:rsid w:val="00013912"/>
    <w:rsid w:val="00014C09"/>
    <w:rsid w:val="000154B4"/>
    <w:rsid w:val="00016311"/>
    <w:rsid w:val="0001687B"/>
    <w:rsid w:val="000168DD"/>
    <w:rsid w:val="00016BB8"/>
    <w:rsid w:val="00016C28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45FB"/>
    <w:rsid w:val="000254D0"/>
    <w:rsid w:val="000255A4"/>
    <w:rsid w:val="00025A5C"/>
    <w:rsid w:val="00025A73"/>
    <w:rsid w:val="00025D7E"/>
    <w:rsid w:val="00026AA8"/>
    <w:rsid w:val="00026AAB"/>
    <w:rsid w:val="00026DB5"/>
    <w:rsid w:val="00026F61"/>
    <w:rsid w:val="00027617"/>
    <w:rsid w:val="00027794"/>
    <w:rsid w:val="000279A9"/>
    <w:rsid w:val="00027D26"/>
    <w:rsid w:val="000308AC"/>
    <w:rsid w:val="00030DD1"/>
    <w:rsid w:val="00030FA3"/>
    <w:rsid w:val="00031B31"/>
    <w:rsid w:val="0003238E"/>
    <w:rsid w:val="00032573"/>
    <w:rsid w:val="000329BA"/>
    <w:rsid w:val="00032A07"/>
    <w:rsid w:val="00032EE7"/>
    <w:rsid w:val="00033260"/>
    <w:rsid w:val="00033825"/>
    <w:rsid w:val="00033A52"/>
    <w:rsid w:val="0003483D"/>
    <w:rsid w:val="000353B3"/>
    <w:rsid w:val="00035DB4"/>
    <w:rsid w:val="0003701D"/>
    <w:rsid w:val="00037310"/>
    <w:rsid w:val="000374A4"/>
    <w:rsid w:val="00037DF4"/>
    <w:rsid w:val="00040272"/>
    <w:rsid w:val="000409D9"/>
    <w:rsid w:val="00040D10"/>
    <w:rsid w:val="00040D76"/>
    <w:rsid w:val="00041843"/>
    <w:rsid w:val="00041A6B"/>
    <w:rsid w:val="0004228D"/>
    <w:rsid w:val="0004297D"/>
    <w:rsid w:val="0004306E"/>
    <w:rsid w:val="000433E0"/>
    <w:rsid w:val="00043552"/>
    <w:rsid w:val="0004373C"/>
    <w:rsid w:val="00043978"/>
    <w:rsid w:val="00043B32"/>
    <w:rsid w:val="00044672"/>
    <w:rsid w:val="00044B89"/>
    <w:rsid w:val="00044DAB"/>
    <w:rsid w:val="00045730"/>
    <w:rsid w:val="00045845"/>
    <w:rsid w:val="000458B7"/>
    <w:rsid w:val="00045A8B"/>
    <w:rsid w:val="00045B81"/>
    <w:rsid w:val="000460D0"/>
    <w:rsid w:val="0004628F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3F98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4B04"/>
    <w:rsid w:val="000652AF"/>
    <w:rsid w:val="00065894"/>
    <w:rsid w:val="00066278"/>
    <w:rsid w:val="0006630F"/>
    <w:rsid w:val="00066E55"/>
    <w:rsid w:val="00067070"/>
    <w:rsid w:val="000673BC"/>
    <w:rsid w:val="0006741C"/>
    <w:rsid w:val="00067561"/>
    <w:rsid w:val="00067B63"/>
    <w:rsid w:val="00070B5F"/>
    <w:rsid w:val="00070D88"/>
    <w:rsid w:val="0007168C"/>
    <w:rsid w:val="0007170E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79B"/>
    <w:rsid w:val="00074BBB"/>
    <w:rsid w:val="00074C8A"/>
    <w:rsid w:val="000751DD"/>
    <w:rsid w:val="0007539E"/>
    <w:rsid w:val="00075568"/>
    <w:rsid w:val="000755A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2B2C"/>
    <w:rsid w:val="0008342F"/>
    <w:rsid w:val="00083506"/>
    <w:rsid w:val="0008390D"/>
    <w:rsid w:val="00083C72"/>
    <w:rsid w:val="00083D22"/>
    <w:rsid w:val="0008417D"/>
    <w:rsid w:val="00084F10"/>
    <w:rsid w:val="00084F8F"/>
    <w:rsid w:val="0008555F"/>
    <w:rsid w:val="000858AD"/>
    <w:rsid w:val="00086024"/>
    <w:rsid w:val="00086A26"/>
    <w:rsid w:val="00086DAF"/>
    <w:rsid w:val="000870CE"/>
    <w:rsid w:val="0008753B"/>
    <w:rsid w:val="00087AB2"/>
    <w:rsid w:val="00087C05"/>
    <w:rsid w:val="0009031B"/>
    <w:rsid w:val="0009034D"/>
    <w:rsid w:val="00090D01"/>
    <w:rsid w:val="00090E09"/>
    <w:rsid w:val="000923A0"/>
    <w:rsid w:val="00092B8A"/>
    <w:rsid w:val="00092E39"/>
    <w:rsid w:val="00093100"/>
    <w:rsid w:val="00093395"/>
    <w:rsid w:val="0009350C"/>
    <w:rsid w:val="00093DD5"/>
    <w:rsid w:val="00094C52"/>
    <w:rsid w:val="00095A39"/>
    <w:rsid w:val="000962E4"/>
    <w:rsid w:val="000969EC"/>
    <w:rsid w:val="00096BAB"/>
    <w:rsid w:val="0009711E"/>
    <w:rsid w:val="000A039B"/>
    <w:rsid w:val="000A0465"/>
    <w:rsid w:val="000A0670"/>
    <w:rsid w:val="000A0C34"/>
    <w:rsid w:val="000A0DA6"/>
    <w:rsid w:val="000A18A3"/>
    <w:rsid w:val="000A1CF3"/>
    <w:rsid w:val="000A1D61"/>
    <w:rsid w:val="000A35C1"/>
    <w:rsid w:val="000A495E"/>
    <w:rsid w:val="000A506D"/>
    <w:rsid w:val="000A562B"/>
    <w:rsid w:val="000A5A8D"/>
    <w:rsid w:val="000A714F"/>
    <w:rsid w:val="000B0341"/>
    <w:rsid w:val="000B0A68"/>
    <w:rsid w:val="000B0C23"/>
    <w:rsid w:val="000B1207"/>
    <w:rsid w:val="000B1628"/>
    <w:rsid w:val="000B1BE5"/>
    <w:rsid w:val="000B1D05"/>
    <w:rsid w:val="000B25F3"/>
    <w:rsid w:val="000B2B55"/>
    <w:rsid w:val="000B3569"/>
    <w:rsid w:val="000B3C6D"/>
    <w:rsid w:val="000B43FE"/>
    <w:rsid w:val="000B4E82"/>
    <w:rsid w:val="000B54C2"/>
    <w:rsid w:val="000B584A"/>
    <w:rsid w:val="000B677D"/>
    <w:rsid w:val="000B6DB9"/>
    <w:rsid w:val="000B725C"/>
    <w:rsid w:val="000B7BDD"/>
    <w:rsid w:val="000B7CC0"/>
    <w:rsid w:val="000B7D07"/>
    <w:rsid w:val="000B7DB3"/>
    <w:rsid w:val="000B7FA7"/>
    <w:rsid w:val="000C0AFD"/>
    <w:rsid w:val="000C0C02"/>
    <w:rsid w:val="000C12C2"/>
    <w:rsid w:val="000C13F3"/>
    <w:rsid w:val="000C1984"/>
    <w:rsid w:val="000C19A2"/>
    <w:rsid w:val="000C19DB"/>
    <w:rsid w:val="000C1DE6"/>
    <w:rsid w:val="000C377F"/>
    <w:rsid w:val="000C385B"/>
    <w:rsid w:val="000C3AAA"/>
    <w:rsid w:val="000C3CFE"/>
    <w:rsid w:val="000C3F32"/>
    <w:rsid w:val="000C54CC"/>
    <w:rsid w:val="000C59B7"/>
    <w:rsid w:val="000C5A41"/>
    <w:rsid w:val="000C5BED"/>
    <w:rsid w:val="000C6108"/>
    <w:rsid w:val="000C67C0"/>
    <w:rsid w:val="000C6D62"/>
    <w:rsid w:val="000C6E0C"/>
    <w:rsid w:val="000C71A9"/>
    <w:rsid w:val="000C74EC"/>
    <w:rsid w:val="000C76D0"/>
    <w:rsid w:val="000C7E06"/>
    <w:rsid w:val="000D047A"/>
    <w:rsid w:val="000D15ED"/>
    <w:rsid w:val="000D180D"/>
    <w:rsid w:val="000D1FFF"/>
    <w:rsid w:val="000D256D"/>
    <w:rsid w:val="000D2ADA"/>
    <w:rsid w:val="000D35F5"/>
    <w:rsid w:val="000D3A0C"/>
    <w:rsid w:val="000D3B18"/>
    <w:rsid w:val="000D3E10"/>
    <w:rsid w:val="000D4800"/>
    <w:rsid w:val="000D4A85"/>
    <w:rsid w:val="000D4E42"/>
    <w:rsid w:val="000D5A19"/>
    <w:rsid w:val="000D5D38"/>
    <w:rsid w:val="000D61FC"/>
    <w:rsid w:val="000D6300"/>
    <w:rsid w:val="000D64A5"/>
    <w:rsid w:val="000D6522"/>
    <w:rsid w:val="000D7074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8C8"/>
    <w:rsid w:val="000E6D4B"/>
    <w:rsid w:val="000E70D2"/>
    <w:rsid w:val="000E7205"/>
    <w:rsid w:val="000E76A9"/>
    <w:rsid w:val="000E7E74"/>
    <w:rsid w:val="000F00D8"/>
    <w:rsid w:val="000F0A49"/>
    <w:rsid w:val="000F0E16"/>
    <w:rsid w:val="000F1C12"/>
    <w:rsid w:val="000F25A9"/>
    <w:rsid w:val="000F2C58"/>
    <w:rsid w:val="000F2CDA"/>
    <w:rsid w:val="000F3AF6"/>
    <w:rsid w:val="000F602D"/>
    <w:rsid w:val="000F6C5C"/>
    <w:rsid w:val="000F6CAF"/>
    <w:rsid w:val="000F750C"/>
    <w:rsid w:val="000F7AE7"/>
    <w:rsid w:val="000F7C0E"/>
    <w:rsid w:val="00100726"/>
    <w:rsid w:val="00100832"/>
    <w:rsid w:val="00100B3A"/>
    <w:rsid w:val="001014B0"/>
    <w:rsid w:val="00101801"/>
    <w:rsid w:val="00101EAF"/>
    <w:rsid w:val="00102064"/>
    <w:rsid w:val="00103A75"/>
    <w:rsid w:val="00103BEF"/>
    <w:rsid w:val="00103C18"/>
    <w:rsid w:val="00103CE0"/>
    <w:rsid w:val="00103EAD"/>
    <w:rsid w:val="00104D90"/>
    <w:rsid w:val="00105227"/>
    <w:rsid w:val="0010587E"/>
    <w:rsid w:val="00105E63"/>
    <w:rsid w:val="001069D2"/>
    <w:rsid w:val="00106A33"/>
    <w:rsid w:val="001071B1"/>
    <w:rsid w:val="0010769C"/>
    <w:rsid w:val="00110190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40A"/>
    <w:rsid w:val="00113CDC"/>
    <w:rsid w:val="00114EA2"/>
    <w:rsid w:val="00115245"/>
    <w:rsid w:val="00115283"/>
    <w:rsid w:val="00115467"/>
    <w:rsid w:val="00117168"/>
    <w:rsid w:val="00120499"/>
    <w:rsid w:val="00120DF0"/>
    <w:rsid w:val="001217B6"/>
    <w:rsid w:val="00121B18"/>
    <w:rsid w:val="001222B1"/>
    <w:rsid w:val="00122763"/>
    <w:rsid w:val="00122E81"/>
    <w:rsid w:val="001231EB"/>
    <w:rsid w:val="00123406"/>
    <w:rsid w:val="00123821"/>
    <w:rsid w:val="001238E8"/>
    <w:rsid w:val="00123CC0"/>
    <w:rsid w:val="00123F94"/>
    <w:rsid w:val="00124281"/>
    <w:rsid w:val="001243C8"/>
    <w:rsid w:val="00124539"/>
    <w:rsid w:val="00125DB8"/>
    <w:rsid w:val="00126372"/>
    <w:rsid w:val="00126508"/>
    <w:rsid w:val="00126A98"/>
    <w:rsid w:val="0012783C"/>
    <w:rsid w:val="00127A1E"/>
    <w:rsid w:val="00127ACA"/>
    <w:rsid w:val="00127E07"/>
    <w:rsid w:val="00127E5E"/>
    <w:rsid w:val="00127FB1"/>
    <w:rsid w:val="00130A6F"/>
    <w:rsid w:val="00130BFD"/>
    <w:rsid w:val="001311B6"/>
    <w:rsid w:val="00131EAB"/>
    <w:rsid w:val="00132118"/>
    <w:rsid w:val="00132C2C"/>
    <w:rsid w:val="00133BAC"/>
    <w:rsid w:val="00133D62"/>
    <w:rsid w:val="001343BD"/>
    <w:rsid w:val="00134B32"/>
    <w:rsid w:val="0013599D"/>
    <w:rsid w:val="001368B1"/>
    <w:rsid w:val="00136AE7"/>
    <w:rsid w:val="001375CC"/>
    <w:rsid w:val="001379E3"/>
    <w:rsid w:val="00140144"/>
    <w:rsid w:val="001411F5"/>
    <w:rsid w:val="001413FC"/>
    <w:rsid w:val="00141E0F"/>
    <w:rsid w:val="001422B5"/>
    <w:rsid w:val="00142463"/>
    <w:rsid w:val="00142CA8"/>
    <w:rsid w:val="00142EE4"/>
    <w:rsid w:val="00143536"/>
    <w:rsid w:val="001444C0"/>
    <w:rsid w:val="001444E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A8E"/>
    <w:rsid w:val="00145EB1"/>
    <w:rsid w:val="0014676A"/>
    <w:rsid w:val="001469D7"/>
    <w:rsid w:val="00146D01"/>
    <w:rsid w:val="00146D33"/>
    <w:rsid w:val="001471ED"/>
    <w:rsid w:val="00147838"/>
    <w:rsid w:val="00147D8C"/>
    <w:rsid w:val="00147E83"/>
    <w:rsid w:val="00147F7F"/>
    <w:rsid w:val="00147F9B"/>
    <w:rsid w:val="00150AB1"/>
    <w:rsid w:val="00152106"/>
    <w:rsid w:val="001522A1"/>
    <w:rsid w:val="00152670"/>
    <w:rsid w:val="00152E59"/>
    <w:rsid w:val="00152FBD"/>
    <w:rsid w:val="00153988"/>
    <w:rsid w:val="0015466A"/>
    <w:rsid w:val="00154D61"/>
    <w:rsid w:val="00154F88"/>
    <w:rsid w:val="00155ADB"/>
    <w:rsid w:val="0015653A"/>
    <w:rsid w:val="00157321"/>
    <w:rsid w:val="0015736C"/>
    <w:rsid w:val="00160685"/>
    <w:rsid w:val="0016093E"/>
    <w:rsid w:val="00160A9B"/>
    <w:rsid w:val="00160C3C"/>
    <w:rsid w:val="00160D14"/>
    <w:rsid w:val="001613E5"/>
    <w:rsid w:val="0016174C"/>
    <w:rsid w:val="00161751"/>
    <w:rsid w:val="00161C51"/>
    <w:rsid w:val="00162515"/>
    <w:rsid w:val="00162DF2"/>
    <w:rsid w:val="00163225"/>
    <w:rsid w:val="00163A76"/>
    <w:rsid w:val="00163A7D"/>
    <w:rsid w:val="00163B44"/>
    <w:rsid w:val="001645A8"/>
    <w:rsid w:val="00164D51"/>
    <w:rsid w:val="00164DF1"/>
    <w:rsid w:val="00164E89"/>
    <w:rsid w:val="00165846"/>
    <w:rsid w:val="001658A3"/>
    <w:rsid w:val="00165B80"/>
    <w:rsid w:val="001661A5"/>
    <w:rsid w:val="0016751C"/>
    <w:rsid w:val="0016769F"/>
    <w:rsid w:val="00167D2C"/>
    <w:rsid w:val="001709DB"/>
    <w:rsid w:val="00171561"/>
    <w:rsid w:val="00173C37"/>
    <w:rsid w:val="0017463B"/>
    <w:rsid w:val="0017496A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66F4"/>
    <w:rsid w:val="00176ADB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F00"/>
    <w:rsid w:val="00183086"/>
    <w:rsid w:val="0018320C"/>
    <w:rsid w:val="00183B9A"/>
    <w:rsid w:val="00183DAB"/>
    <w:rsid w:val="00183E2D"/>
    <w:rsid w:val="00184635"/>
    <w:rsid w:val="0018491A"/>
    <w:rsid w:val="00184A63"/>
    <w:rsid w:val="00184D2E"/>
    <w:rsid w:val="00184F2C"/>
    <w:rsid w:val="00184FEE"/>
    <w:rsid w:val="00185335"/>
    <w:rsid w:val="0018598F"/>
    <w:rsid w:val="00187012"/>
    <w:rsid w:val="00187A27"/>
    <w:rsid w:val="00190869"/>
    <w:rsid w:val="0019249A"/>
    <w:rsid w:val="00192E73"/>
    <w:rsid w:val="00193F8E"/>
    <w:rsid w:val="00194301"/>
    <w:rsid w:val="00194332"/>
    <w:rsid w:val="001943DE"/>
    <w:rsid w:val="0019450E"/>
    <w:rsid w:val="001959CB"/>
    <w:rsid w:val="00195FF7"/>
    <w:rsid w:val="00196204"/>
    <w:rsid w:val="001966EF"/>
    <w:rsid w:val="001967B6"/>
    <w:rsid w:val="00196D3B"/>
    <w:rsid w:val="001972BF"/>
    <w:rsid w:val="00197387"/>
    <w:rsid w:val="00197AF2"/>
    <w:rsid w:val="00197C71"/>
    <w:rsid w:val="00197F28"/>
    <w:rsid w:val="001A05E3"/>
    <w:rsid w:val="001A067A"/>
    <w:rsid w:val="001A0EC5"/>
    <w:rsid w:val="001A0FF0"/>
    <w:rsid w:val="001A114B"/>
    <w:rsid w:val="001A1415"/>
    <w:rsid w:val="001A1B91"/>
    <w:rsid w:val="001A1DDB"/>
    <w:rsid w:val="001A2949"/>
    <w:rsid w:val="001A29FD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6C"/>
    <w:rsid w:val="001A5B94"/>
    <w:rsid w:val="001A6432"/>
    <w:rsid w:val="001A754F"/>
    <w:rsid w:val="001A773B"/>
    <w:rsid w:val="001A7C09"/>
    <w:rsid w:val="001B0049"/>
    <w:rsid w:val="001B01A9"/>
    <w:rsid w:val="001B0D11"/>
    <w:rsid w:val="001B1C79"/>
    <w:rsid w:val="001B212A"/>
    <w:rsid w:val="001B28C7"/>
    <w:rsid w:val="001B2C71"/>
    <w:rsid w:val="001B3478"/>
    <w:rsid w:val="001B3724"/>
    <w:rsid w:val="001B40B5"/>
    <w:rsid w:val="001B5067"/>
    <w:rsid w:val="001B51BF"/>
    <w:rsid w:val="001B53E2"/>
    <w:rsid w:val="001B5678"/>
    <w:rsid w:val="001B5D70"/>
    <w:rsid w:val="001B6C82"/>
    <w:rsid w:val="001B6DE6"/>
    <w:rsid w:val="001B6FCA"/>
    <w:rsid w:val="001B7090"/>
    <w:rsid w:val="001B7646"/>
    <w:rsid w:val="001B7840"/>
    <w:rsid w:val="001B7951"/>
    <w:rsid w:val="001B7985"/>
    <w:rsid w:val="001B79D6"/>
    <w:rsid w:val="001C012E"/>
    <w:rsid w:val="001C1983"/>
    <w:rsid w:val="001C1F27"/>
    <w:rsid w:val="001C2E99"/>
    <w:rsid w:val="001C3925"/>
    <w:rsid w:val="001C3C47"/>
    <w:rsid w:val="001C3F15"/>
    <w:rsid w:val="001C4202"/>
    <w:rsid w:val="001C4255"/>
    <w:rsid w:val="001C44AB"/>
    <w:rsid w:val="001C5E9B"/>
    <w:rsid w:val="001C6696"/>
    <w:rsid w:val="001C674D"/>
    <w:rsid w:val="001C6A41"/>
    <w:rsid w:val="001C6A88"/>
    <w:rsid w:val="001C6B78"/>
    <w:rsid w:val="001C7154"/>
    <w:rsid w:val="001C753D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38B"/>
    <w:rsid w:val="001D656D"/>
    <w:rsid w:val="001D6CF0"/>
    <w:rsid w:val="001D739D"/>
    <w:rsid w:val="001D7BD7"/>
    <w:rsid w:val="001E1001"/>
    <w:rsid w:val="001E177D"/>
    <w:rsid w:val="001E20B1"/>
    <w:rsid w:val="001E211B"/>
    <w:rsid w:val="001E26BD"/>
    <w:rsid w:val="001E2E88"/>
    <w:rsid w:val="001E3B52"/>
    <w:rsid w:val="001E4083"/>
    <w:rsid w:val="001E44E2"/>
    <w:rsid w:val="001E4E28"/>
    <w:rsid w:val="001E504E"/>
    <w:rsid w:val="001E53E6"/>
    <w:rsid w:val="001E5455"/>
    <w:rsid w:val="001E5735"/>
    <w:rsid w:val="001E5E91"/>
    <w:rsid w:val="001E5FB8"/>
    <w:rsid w:val="001E726D"/>
    <w:rsid w:val="001E7944"/>
    <w:rsid w:val="001E7A3F"/>
    <w:rsid w:val="001F06D8"/>
    <w:rsid w:val="001F077A"/>
    <w:rsid w:val="001F0844"/>
    <w:rsid w:val="001F171B"/>
    <w:rsid w:val="001F17AB"/>
    <w:rsid w:val="001F2016"/>
    <w:rsid w:val="001F2136"/>
    <w:rsid w:val="001F2C2E"/>
    <w:rsid w:val="001F319F"/>
    <w:rsid w:val="001F3202"/>
    <w:rsid w:val="001F35FF"/>
    <w:rsid w:val="001F3696"/>
    <w:rsid w:val="001F36E2"/>
    <w:rsid w:val="001F3B33"/>
    <w:rsid w:val="001F41E0"/>
    <w:rsid w:val="001F472A"/>
    <w:rsid w:val="001F4792"/>
    <w:rsid w:val="001F4871"/>
    <w:rsid w:val="001F4C58"/>
    <w:rsid w:val="001F4E76"/>
    <w:rsid w:val="001F5252"/>
    <w:rsid w:val="001F53C6"/>
    <w:rsid w:val="001F5535"/>
    <w:rsid w:val="001F617E"/>
    <w:rsid w:val="001F6FDA"/>
    <w:rsid w:val="001F7260"/>
    <w:rsid w:val="001F742E"/>
    <w:rsid w:val="001F78CA"/>
    <w:rsid w:val="001F7925"/>
    <w:rsid w:val="0020015A"/>
    <w:rsid w:val="00200368"/>
    <w:rsid w:val="002003D4"/>
    <w:rsid w:val="0020091C"/>
    <w:rsid w:val="00200B54"/>
    <w:rsid w:val="0020191F"/>
    <w:rsid w:val="00202C30"/>
    <w:rsid w:val="00203307"/>
    <w:rsid w:val="002035F3"/>
    <w:rsid w:val="00203991"/>
    <w:rsid w:val="00203FF3"/>
    <w:rsid w:val="0020477A"/>
    <w:rsid w:val="00204D6C"/>
    <w:rsid w:val="0020518E"/>
    <w:rsid w:val="00205E1E"/>
    <w:rsid w:val="00207196"/>
    <w:rsid w:val="00207315"/>
    <w:rsid w:val="00207527"/>
    <w:rsid w:val="002101E0"/>
    <w:rsid w:val="00210569"/>
    <w:rsid w:val="00210CAA"/>
    <w:rsid w:val="0021141C"/>
    <w:rsid w:val="00212BBB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54E2"/>
    <w:rsid w:val="002162E9"/>
    <w:rsid w:val="00216674"/>
    <w:rsid w:val="0021678D"/>
    <w:rsid w:val="00217A28"/>
    <w:rsid w:val="00217E76"/>
    <w:rsid w:val="002202AD"/>
    <w:rsid w:val="00220C87"/>
    <w:rsid w:val="00221254"/>
    <w:rsid w:val="002213EE"/>
    <w:rsid w:val="00222843"/>
    <w:rsid w:val="00222D18"/>
    <w:rsid w:val="00222E6A"/>
    <w:rsid w:val="00223265"/>
    <w:rsid w:val="002238BD"/>
    <w:rsid w:val="0022391E"/>
    <w:rsid w:val="00223BF8"/>
    <w:rsid w:val="00224067"/>
    <w:rsid w:val="0022417A"/>
    <w:rsid w:val="0022453E"/>
    <w:rsid w:val="0022513E"/>
    <w:rsid w:val="002251ED"/>
    <w:rsid w:val="00225BED"/>
    <w:rsid w:val="00227BDF"/>
    <w:rsid w:val="00227E4E"/>
    <w:rsid w:val="002300D5"/>
    <w:rsid w:val="0023045F"/>
    <w:rsid w:val="00230AEF"/>
    <w:rsid w:val="00230BC6"/>
    <w:rsid w:val="00230F45"/>
    <w:rsid w:val="002325F4"/>
    <w:rsid w:val="0023264D"/>
    <w:rsid w:val="00232B62"/>
    <w:rsid w:val="002332FC"/>
    <w:rsid w:val="0023335C"/>
    <w:rsid w:val="0023363B"/>
    <w:rsid w:val="00233C8A"/>
    <w:rsid w:val="00234421"/>
    <w:rsid w:val="00234633"/>
    <w:rsid w:val="00234A18"/>
    <w:rsid w:val="00234CC3"/>
    <w:rsid w:val="00234EB2"/>
    <w:rsid w:val="00234F08"/>
    <w:rsid w:val="002350FC"/>
    <w:rsid w:val="0023533D"/>
    <w:rsid w:val="0023540E"/>
    <w:rsid w:val="002354B8"/>
    <w:rsid w:val="00235844"/>
    <w:rsid w:val="00236A0F"/>
    <w:rsid w:val="00237272"/>
    <w:rsid w:val="002373D0"/>
    <w:rsid w:val="00237B76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925"/>
    <w:rsid w:val="00242D25"/>
    <w:rsid w:val="00242E65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54DA"/>
    <w:rsid w:val="002459B4"/>
    <w:rsid w:val="002462CF"/>
    <w:rsid w:val="002466F8"/>
    <w:rsid w:val="0024696E"/>
    <w:rsid w:val="0024700B"/>
    <w:rsid w:val="0024713D"/>
    <w:rsid w:val="002479FF"/>
    <w:rsid w:val="00247EE2"/>
    <w:rsid w:val="00250258"/>
    <w:rsid w:val="00250DBF"/>
    <w:rsid w:val="00250E2E"/>
    <w:rsid w:val="00251548"/>
    <w:rsid w:val="00252D84"/>
    <w:rsid w:val="0025317B"/>
    <w:rsid w:val="00253AAB"/>
    <w:rsid w:val="00253F6C"/>
    <w:rsid w:val="00254726"/>
    <w:rsid w:val="00254B8A"/>
    <w:rsid w:val="002550CB"/>
    <w:rsid w:val="002556D8"/>
    <w:rsid w:val="00255C18"/>
    <w:rsid w:val="00256089"/>
    <w:rsid w:val="00256945"/>
    <w:rsid w:val="00256A87"/>
    <w:rsid w:val="00256CAE"/>
    <w:rsid w:val="0025741D"/>
    <w:rsid w:val="002579AF"/>
    <w:rsid w:val="00257A45"/>
    <w:rsid w:val="0026013A"/>
    <w:rsid w:val="002606B0"/>
    <w:rsid w:val="0026168B"/>
    <w:rsid w:val="002628C7"/>
    <w:rsid w:val="00263615"/>
    <w:rsid w:val="0026385E"/>
    <w:rsid w:val="002643FD"/>
    <w:rsid w:val="002648E9"/>
    <w:rsid w:val="00264C4D"/>
    <w:rsid w:val="00264F70"/>
    <w:rsid w:val="002652C6"/>
    <w:rsid w:val="00266467"/>
    <w:rsid w:val="002665FA"/>
    <w:rsid w:val="0026683D"/>
    <w:rsid w:val="00266EF8"/>
    <w:rsid w:val="00266F07"/>
    <w:rsid w:val="00267B5D"/>
    <w:rsid w:val="00267DA9"/>
    <w:rsid w:val="00271114"/>
    <w:rsid w:val="002713FD"/>
    <w:rsid w:val="00271559"/>
    <w:rsid w:val="002715FE"/>
    <w:rsid w:val="00271D11"/>
    <w:rsid w:val="00272319"/>
    <w:rsid w:val="00272AC4"/>
    <w:rsid w:val="00272E36"/>
    <w:rsid w:val="002733FE"/>
    <w:rsid w:val="002749EE"/>
    <w:rsid w:val="00276291"/>
    <w:rsid w:val="00276EF8"/>
    <w:rsid w:val="00277501"/>
    <w:rsid w:val="00277D8E"/>
    <w:rsid w:val="00280101"/>
    <w:rsid w:val="002806B0"/>
    <w:rsid w:val="00281438"/>
    <w:rsid w:val="002814BA"/>
    <w:rsid w:val="002817F4"/>
    <w:rsid w:val="00281B5D"/>
    <w:rsid w:val="0028207E"/>
    <w:rsid w:val="00282B7A"/>
    <w:rsid w:val="002840E3"/>
    <w:rsid w:val="00284101"/>
    <w:rsid w:val="00284140"/>
    <w:rsid w:val="00284AFB"/>
    <w:rsid w:val="00284B3D"/>
    <w:rsid w:val="00284E43"/>
    <w:rsid w:val="0028523D"/>
    <w:rsid w:val="002852A1"/>
    <w:rsid w:val="002855F5"/>
    <w:rsid w:val="00286066"/>
    <w:rsid w:val="002860C5"/>
    <w:rsid w:val="0028619D"/>
    <w:rsid w:val="002861A1"/>
    <w:rsid w:val="00286670"/>
    <w:rsid w:val="002867DB"/>
    <w:rsid w:val="002870A4"/>
    <w:rsid w:val="00287A47"/>
    <w:rsid w:val="002903A7"/>
    <w:rsid w:val="002908F8"/>
    <w:rsid w:val="00290CDD"/>
    <w:rsid w:val="00290DE9"/>
    <w:rsid w:val="0029103A"/>
    <w:rsid w:val="00291220"/>
    <w:rsid w:val="002912AB"/>
    <w:rsid w:val="002912CF"/>
    <w:rsid w:val="00291C19"/>
    <w:rsid w:val="002923F6"/>
    <w:rsid w:val="00292498"/>
    <w:rsid w:val="0029263E"/>
    <w:rsid w:val="00292911"/>
    <w:rsid w:val="0029382E"/>
    <w:rsid w:val="00293954"/>
    <w:rsid w:val="00293E1F"/>
    <w:rsid w:val="00293E73"/>
    <w:rsid w:val="00293EFF"/>
    <w:rsid w:val="002940B0"/>
    <w:rsid w:val="00294E3D"/>
    <w:rsid w:val="00296B64"/>
    <w:rsid w:val="00296F7F"/>
    <w:rsid w:val="00297053"/>
    <w:rsid w:val="00297085"/>
    <w:rsid w:val="0029760B"/>
    <w:rsid w:val="0029763A"/>
    <w:rsid w:val="00297F96"/>
    <w:rsid w:val="002A02C4"/>
    <w:rsid w:val="002A055C"/>
    <w:rsid w:val="002A0813"/>
    <w:rsid w:val="002A1269"/>
    <w:rsid w:val="002A19BA"/>
    <w:rsid w:val="002A1D1D"/>
    <w:rsid w:val="002A1E53"/>
    <w:rsid w:val="002A1FF1"/>
    <w:rsid w:val="002A28DC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6849"/>
    <w:rsid w:val="002A79EF"/>
    <w:rsid w:val="002A7C22"/>
    <w:rsid w:val="002B0127"/>
    <w:rsid w:val="002B04D3"/>
    <w:rsid w:val="002B1BF7"/>
    <w:rsid w:val="002B200D"/>
    <w:rsid w:val="002B2117"/>
    <w:rsid w:val="002B2B24"/>
    <w:rsid w:val="002B2B8B"/>
    <w:rsid w:val="002B2CC9"/>
    <w:rsid w:val="002B32EB"/>
    <w:rsid w:val="002B384F"/>
    <w:rsid w:val="002B38FE"/>
    <w:rsid w:val="002B3B20"/>
    <w:rsid w:val="002B3D7D"/>
    <w:rsid w:val="002B400D"/>
    <w:rsid w:val="002B4031"/>
    <w:rsid w:val="002B42A4"/>
    <w:rsid w:val="002B4588"/>
    <w:rsid w:val="002B4844"/>
    <w:rsid w:val="002B6426"/>
    <w:rsid w:val="002B6901"/>
    <w:rsid w:val="002B69DB"/>
    <w:rsid w:val="002B6A25"/>
    <w:rsid w:val="002B6E34"/>
    <w:rsid w:val="002B6E72"/>
    <w:rsid w:val="002B725E"/>
    <w:rsid w:val="002B7CAA"/>
    <w:rsid w:val="002C0188"/>
    <w:rsid w:val="002C0312"/>
    <w:rsid w:val="002C06E2"/>
    <w:rsid w:val="002C08BA"/>
    <w:rsid w:val="002C14A1"/>
    <w:rsid w:val="002C1B2F"/>
    <w:rsid w:val="002C20AE"/>
    <w:rsid w:val="002C2A8B"/>
    <w:rsid w:val="002C2C15"/>
    <w:rsid w:val="002C3056"/>
    <w:rsid w:val="002C33CF"/>
    <w:rsid w:val="002C3B67"/>
    <w:rsid w:val="002C46EE"/>
    <w:rsid w:val="002C578B"/>
    <w:rsid w:val="002C601A"/>
    <w:rsid w:val="002C6118"/>
    <w:rsid w:val="002C66D5"/>
    <w:rsid w:val="002C69D2"/>
    <w:rsid w:val="002C6E0C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B6"/>
    <w:rsid w:val="002D1EDB"/>
    <w:rsid w:val="002D23C9"/>
    <w:rsid w:val="002D2A7C"/>
    <w:rsid w:val="002D4B6E"/>
    <w:rsid w:val="002D4C20"/>
    <w:rsid w:val="002D4E2E"/>
    <w:rsid w:val="002D4F45"/>
    <w:rsid w:val="002D6089"/>
    <w:rsid w:val="002D6DB6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0C0"/>
    <w:rsid w:val="002E212F"/>
    <w:rsid w:val="002E265D"/>
    <w:rsid w:val="002E2D31"/>
    <w:rsid w:val="002E330E"/>
    <w:rsid w:val="002E366C"/>
    <w:rsid w:val="002E3876"/>
    <w:rsid w:val="002E3AF4"/>
    <w:rsid w:val="002E4283"/>
    <w:rsid w:val="002E4AF4"/>
    <w:rsid w:val="002E4CFD"/>
    <w:rsid w:val="002E4EF4"/>
    <w:rsid w:val="002E4F53"/>
    <w:rsid w:val="002E52C0"/>
    <w:rsid w:val="002E5394"/>
    <w:rsid w:val="002E5AFC"/>
    <w:rsid w:val="002E5E3E"/>
    <w:rsid w:val="002E61B9"/>
    <w:rsid w:val="002E651D"/>
    <w:rsid w:val="002E66C3"/>
    <w:rsid w:val="002E6B5B"/>
    <w:rsid w:val="002E6C72"/>
    <w:rsid w:val="002E6D8E"/>
    <w:rsid w:val="002E6F1F"/>
    <w:rsid w:val="002E79F9"/>
    <w:rsid w:val="002E7D76"/>
    <w:rsid w:val="002F1401"/>
    <w:rsid w:val="002F15AF"/>
    <w:rsid w:val="002F1832"/>
    <w:rsid w:val="002F187D"/>
    <w:rsid w:val="002F2543"/>
    <w:rsid w:val="002F25BA"/>
    <w:rsid w:val="002F25D3"/>
    <w:rsid w:val="002F2827"/>
    <w:rsid w:val="002F2BF8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0A8E"/>
    <w:rsid w:val="00300ACB"/>
    <w:rsid w:val="003011CE"/>
    <w:rsid w:val="003014BF"/>
    <w:rsid w:val="003015DD"/>
    <w:rsid w:val="00301B84"/>
    <w:rsid w:val="00302496"/>
    <w:rsid w:val="00302764"/>
    <w:rsid w:val="0030319B"/>
    <w:rsid w:val="00303405"/>
    <w:rsid w:val="00303492"/>
    <w:rsid w:val="003038C6"/>
    <w:rsid w:val="0030431C"/>
    <w:rsid w:val="00304393"/>
    <w:rsid w:val="003044D8"/>
    <w:rsid w:val="00304B22"/>
    <w:rsid w:val="00305005"/>
    <w:rsid w:val="00305594"/>
    <w:rsid w:val="0030578B"/>
    <w:rsid w:val="00305F39"/>
    <w:rsid w:val="0030652D"/>
    <w:rsid w:val="00307CD1"/>
    <w:rsid w:val="0031006D"/>
    <w:rsid w:val="00310689"/>
    <w:rsid w:val="0031077A"/>
    <w:rsid w:val="00310DDC"/>
    <w:rsid w:val="0031114C"/>
    <w:rsid w:val="003112BD"/>
    <w:rsid w:val="00311391"/>
    <w:rsid w:val="00311659"/>
    <w:rsid w:val="0031188C"/>
    <w:rsid w:val="0031197F"/>
    <w:rsid w:val="003119E9"/>
    <w:rsid w:val="00311A86"/>
    <w:rsid w:val="00312DF1"/>
    <w:rsid w:val="00314092"/>
    <w:rsid w:val="00314E4C"/>
    <w:rsid w:val="00315119"/>
    <w:rsid w:val="00315367"/>
    <w:rsid w:val="00315474"/>
    <w:rsid w:val="00317038"/>
    <w:rsid w:val="0032056E"/>
    <w:rsid w:val="003206A7"/>
    <w:rsid w:val="00320DBC"/>
    <w:rsid w:val="00320E79"/>
    <w:rsid w:val="0032116B"/>
    <w:rsid w:val="003211F4"/>
    <w:rsid w:val="003218BC"/>
    <w:rsid w:val="00321C23"/>
    <w:rsid w:val="00322838"/>
    <w:rsid w:val="003228F6"/>
    <w:rsid w:val="003228F9"/>
    <w:rsid w:val="00322C11"/>
    <w:rsid w:val="003234FF"/>
    <w:rsid w:val="003243CB"/>
    <w:rsid w:val="0032491D"/>
    <w:rsid w:val="00324F52"/>
    <w:rsid w:val="00325637"/>
    <w:rsid w:val="00325C71"/>
    <w:rsid w:val="003266C5"/>
    <w:rsid w:val="0032673A"/>
    <w:rsid w:val="003267FE"/>
    <w:rsid w:val="00326E88"/>
    <w:rsid w:val="00327390"/>
    <w:rsid w:val="003278A3"/>
    <w:rsid w:val="003300D5"/>
    <w:rsid w:val="00330694"/>
    <w:rsid w:val="00330923"/>
    <w:rsid w:val="00330B0D"/>
    <w:rsid w:val="00330E4E"/>
    <w:rsid w:val="00331EDB"/>
    <w:rsid w:val="00332462"/>
    <w:rsid w:val="0033247A"/>
    <w:rsid w:val="00333C64"/>
    <w:rsid w:val="00334553"/>
    <w:rsid w:val="00334756"/>
    <w:rsid w:val="00334E4C"/>
    <w:rsid w:val="00334F99"/>
    <w:rsid w:val="00335483"/>
    <w:rsid w:val="00335496"/>
    <w:rsid w:val="00336176"/>
    <w:rsid w:val="00336630"/>
    <w:rsid w:val="00336980"/>
    <w:rsid w:val="00336A78"/>
    <w:rsid w:val="00336E19"/>
    <w:rsid w:val="00337A9F"/>
    <w:rsid w:val="00340262"/>
    <w:rsid w:val="003410DB"/>
    <w:rsid w:val="00341673"/>
    <w:rsid w:val="003421CF"/>
    <w:rsid w:val="00342DEB"/>
    <w:rsid w:val="00342FC9"/>
    <w:rsid w:val="0034305B"/>
    <w:rsid w:val="003438F7"/>
    <w:rsid w:val="003442A3"/>
    <w:rsid w:val="00345004"/>
    <w:rsid w:val="00345484"/>
    <w:rsid w:val="00345814"/>
    <w:rsid w:val="0034656F"/>
    <w:rsid w:val="0034705C"/>
    <w:rsid w:val="003476E3"/>
    <w:rsid w:val="00350050"/>
    <w:rsid w:val="00350516"/>
    <w:rsid w:val="003507BB"/>
    <w:rsid w:val="003507C3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144"/>
    <w:rsid w:val="0035675D"/>
    <w:rsid w:val="003567CF"/>
    <w:rsid w:val="00356B7E"/>
    <w:rsid w:val="00357EC1"/>
    <w:rsid w:val="003600D4"/>
    <w:rsid w:val="00361204"/>
    <w:rsid w:val="00361396"/>
    <w:rsid w:val="00361A07"/>
    <w:rsid w:val="00361B66"/>
    <w:rsid w:val="00362456"/>
    <w:rsid w:val="0036253C"/>
    <w:rsid w:val="00362671"/>
    <w:rsid w:val="00362B71"/>
    <w:rsid w:val="00362D91"/>
    <w:rsid w:val="003636F7"/>
    <w:rsid w:val="0036398A"/>
    <w:rsid w:val="00363B66"/>
    <w:rsid w:val="0036405D"/>
    <w:rsid w:val="003644A0"/>
    <w:rsid w:val="003648A8"/>
    <w:rsid w:val="003649A3"/>
    <w:rsid w:val="00364C1A"/>
    <w:rsid w:val="00364DE0"/>
    <w:rsid w:val="00364E50"/>
    <w:rsid w:val="003652A1"/>
    <w:rsid w:val="00365564"/>
    <w:rsid w:val="00365D62"/>
    <w:rsid w:val="003669A1"/>
    <w:rsid w:val="00367253"/>
    <w:rsid w:val="00367FB7"/>
    <w:rsid w:val="00370C90"/>
    <w:rsid w:val="00370FFD"/>
    <w:rsid w:val="003717DF"/>
    <w:rsid w:val="00371BDA"/>
    <w:rsid w:val="003724A0"/>
    <w:rsid w:val="00372964"/>
    <w:rsid w:val="00372BDF"/>
    <w:rsid w:val="00373CDE"/>
    <w:rsid w:val="00373DAB"/>
    <w:rsid w:val="00374EC4"/>
    <w:rsid w:val="00374EFF"/>
    <w:rsid w:val="00375805"/>
    <w:rsid w:val="0037596B"/>
    <w:rsid w:val="00376603"/>
    <w:rsid w:val="00376E06"/>
    <w:rsid w:val="003774B6"/>
    <w:rsid w:val="003777E3"/>
    <w:rsid w:val="00377946"/>
    <w:rsid w:val="00377F43"/>
    <w:rsid w:val="0038028F"/>
    <w:rsid w:val="00380FD0"/>
    <w:rsid w:val="00381708"/>
    <w:rsid w:val="003819A3"/>
    <w:rsid w:val="00381C14"/>
    <w:rsid w:val="00382307"/>
    <w:rsid w:val="00382582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7AB"/>
    <w:rsid w:val="00387972"/>
    <w:rsid w:val="00387974"/>
    <w:rsid w:val="00387BF4"/>
    <w:rsid w:val="00390363"/>
    <w:rsid w:val="00390778"/>
    <w:rsid w:val="00390CEA"/>
    <w:rsid w:val="003921E8"/>
    <w:rsid w:val="00392284"/>
    <w:rsid w:val="00392723"/>
    <w:rsid w:val="0039280D"/>
    <w:rsid w:val="00392EA9"/>
    <w:rsid w:val="00393827"/>
    <w:rsid w:val="00393F57"/>
    <w:rsid w:val="003947C1"/>
    <w:rsid w:val="00394827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0B"/>
    <w:rsid w:val="003A1AAD"/>
    <w:rsid w:val="003A1CE5"/>
    <w:rsid w:val="003A212C"/>
    <w:rsid w:val="003A220A"/>
    <w:rsid w:val="003A2C8A"/>
    <w:rsid w:val="003A2F84"/>
    <w:rsid w:val="003A3843"/>
    <w:rsid w:val="003A38F0"/>
    <w:rsid w:val="003A3DB9"/>
    <w:rsid w:val="003A4FD8"/>
    <w:rsid w:val="003A5208"/>
    <w:rsid w:val="003A548C"/>
    <w:rsid w:val="003A5906"/>
    <w:rsid w:val="003A59F7"/>
    <w:rsid w:val="003A5BF5"/>
    <w:rsid w:val="003A657B"/>
    <w:rsid w:val="003A65C7"/>
    <w:rsid w:val="003A67F4"/>
    <w:rsid w:val="003A6C70"/>
    <w:rsid w:val="003A6C8A"/>
    <w:rsid w:val="003A732C"/>
    <w:rsid w:val="003A786C"/>
    <w:rsid w:val="003A7FA1"/>
    <w:rsid w:val="003B0D76"/>
    <w:rsid w:val="003B0EF0"/>
    <w:rsid w:val="003B24C4"/>
    <w:rsid w:val="003B28B9"/>
    <w:rsid w:val="003B42DE"/>
    <w:rsid w:val="003B451C"/>
    <w:rsid w:val="003B4554"/>
    <w:rsid w:val="003B481C"/>
    <w:rsid w:val="003B4EAD"/>
    <w:rsid w:val="003B4F6B"/>
    <w:rsid w:val="003B53C7"/>
    <w:rsid w:val="003B5EEB"/>
    <w:rsid w:val="003B631F"/>
    <w:rsid w:val="003B65FC"/>
    <w:rsid w:val="003B6776"/>
    <w:rsid w:val="003B69D8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9C0"/>
    <w:rsid w:val="003C3A78"/>
    <w:rsid w:val="003C3AB1"/>
    <w:rsid w:val="003C3B8F"/>
    <w:rsid w:val="003C3D51"/>
    <w:rsid w:val="003C408C"/>
    <w:rsid w:val="003C46AB"/>
    <w:rsid w:val="003C58C7"/>
    <w:rsid w:val="003C5951"/>
    <w:rsid w:val="003C5CB8"/>
    <w:rsid w:val="003C5FD0"/>
    <w:rsid w:val="003C642E"/>
    <w:rsid w:val="003C65BB"/>
    <w:rsid w:val="003C7AE3"/>
    <w:rsid w:val="003D053E"/>
    <w:rsid w:val="003D0D86"/>
    <w:rsid w:val="003D0DC0"/>
    <w:rsid w:val="003D0EDF"/>
    <w:rsid w:val="003D1173"/>
    <w:rsid w:val="003D1556"/>
    <w:rsid w:val="003D2121"/>
    <w:rsid w:val="003D21E9"/>
    <w:rsid w:val="003D22C6"/>
    <w:rsid w:val="003D23E4"/>
    <w:rsid w:val="003D2957"/>
    <w:rsid w:val="003D2BC8"/>
    <w:rsid w:val="003D374F"/>
    <w:rsid w:val="003D3F45"/>
    <w:rsid w:val="003D3F79"/>
    <w:rsid w:val="003D4683"/>
    <w:rsid w:val="003D5946"/>
    <w:rsid w:val="003D5CB6"/>
    <w:rsid w:val="003D724F"/>
    <w:rsid w:val="003D7A8E"/>
    <w:rsid w:val="003D7DCD"/>
    <w:rsid w:val="003D7EB4"/>
    <w:rsid w:val="003D7F60"/>
    <w:rsid w:val="003E0D0C"/>
    <w:rsid w:val="003E157F"/>
    <w:rsid w:val="003E16E1"/>
    <w:rsid w:val="003E1741"/>
    <w:rsid w:val="003E1BCC"/>
    <w:rsid w:val="003E1F20"/>
    <w:rsid w:val="003E2022"/>
    <w:rsid w:val="003E30E9"/>
    <w:rsid w:val="003E33A3"/>
    <w:rsid w:val="003E34AE"/>
    <w:rsid w:val="003E3F95"/>
    <w:rsid w:val="003E4415"/>
    <w:rsid w:val="003E522F"/>
    <w:rsid w:val="003E5398"/>
    <w:rsid w:val="003E542B"/>
    <w:rsid w:val="003E593E"/>
    <w:rsid w:val="003E59EF"/>
    <w:rsid w:val="003E5FF3"/>
    <w:rsid w:val="003E65B1"/>
    <w:rsid w:val="003E68B7"/>
    <w:rsid w:val="003E6DFB"/>
    <w:rsid w:val="003E7416"/>
    <w:rsid w:val="003E747E"/>
    <w:rsid w:val="003E75EB"/>
    <w:rsid w:val="003E75F7"/>
    <w:rsid w:val="003E7889"/>
    <w:rsid w:val="003F16A5"/>
    <w:rsid w:val="003F1D85"/>
    <w:rsid w:val="003F2751"/>
    <w:rsid w:val="003F2766"/>
    <w:rsid w:val="003F2B79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5111"/>
    <w:rsid w:val="003F56C7"/>
    <w:rsid w:val="003F6CFC"/>
    <w:rsid w:val="003F7788"/>
    <w:rsid w:val="003F7813"/>
    <w:rsid w:val="003F7FB8"/>
    <w:rsid w:val="00400086"/>
    <w:rsid w:val="0040022B"/>
    <w:rsid w:val="00400C5B"/>
    <w:rsid w:val="0040106A"/>
    <w:rsid w:val="00401198"/>
    <w:rsid w:val="0040197F"/>
    <w:rsid w:val="0040214F"/>
    <w:rsid w:val="00402191"/>
    <w:rsid w:val="0040262B"/>
    <w:rsid w:val="0040320B"/>
    <w:rsid w:val="004032A2"/>
    <w:rsid w:val="004032D3"/>
    <w:rsid w:val="00403D09"/>
    <w:rsid w:val="0040463A"/>
    <w:rsid w:val="00404A3F"/>
    <w:rsid w:val="0040532D"/>
    <w:rsid w:val="004064BD"/>
    <w:rsid w:val="00406EBF"/>
    <w:rsid w:val="004071A2"/>
    <w:rsid w:val="00407BFF"/>
    <w:rsid w:val="00407FF0"/>
    <w:rsid w:val="00410064"/>
    <w:rsid w:val="004104C2"/>
    <w:rsid w:val="00410A90"/>
    <w:rsid w:val="00410B01"/>
    <w:rsid w:val="00411294"/>
    <w:rsid w:val="00411579"/>
    <w:rsid w:val="004115D3"/>
    <w:rsid w:val="00411EAD"/>
    <w:rsid w:val="0041201A"/>
    <w:rsid w:val="00412231"/>
    <w:rsid w:val="004122F3"/>
    <w:rsid w:val="00412451"/>
    <w:rsid w:val="00412A45"/>
    <w:rsid w:val="00412C7D"/>
    <w:rsid w:val="00414A8C"/>
    <w:rsid w:val="00414C52"/>
    <w:rsid w:val="00415508"/>
    <w:rsid w:val="00415ABD"/>
    <w:rsid w:val="0041686E"/>
    <w:rsid w:val="00416B4E"/>
    <w:rsid w:val="00416C51"/>
    <w:rsid w:val="004175E4"/>
    <w:rsid w:val="004202D5"/>
    <w:rsid w:val="004219C3"/>
    <w:rsid w:val="00421C1B"/>
    <w:rsid w:val="004231EF"/>
    <w:rsid w:val="004234B9"/>
    <w:rsid w:val="00423E90"/>
    <w:rsid w:val="00424400"/>
    <w:rsid w:val="00424E00"/>
    <w:rsid w:val="004257B1"/>
    <w:rsid w:val="004259A0"/>
    <w:rsid w:val="004259D4"/>
    <w:rsid w:val="00425BF6"/>
    <w:rsid w:val="00426168"/>
    <w:rsid w:val="0042682A"/>
    <w:rsid w:val="0042748D"/>
    <w:rsid w:val="00427A24"/>
    <w:rsid w:val="00427CCB"/>
    <w:rsid w:val="00427F58"/>
    <w:rsid w:val="004303C0"/>
    <w:rsid w:val="00430526"/>
    <w:rsid w:val="00431989"/>
    <w:rsid w:val="00432473"/>
    <w:rsid w:val="00433279"/>
    <w:rsid w:val="00433CA1"/>
    <w:rsid w:val="00433DC8"/>
    <w:rsid w:val="00433F88"/>
    <w:rsid w:val="00434801"/>
    <w:rsid w:val="00434A17"/>
    <w:rsid w:val="0043514B"/>
    <w:rsid w:val="00435467"/>
    <w:rsid w:val="00436470"/>
    <w:rsid w:val="00436A6B"/>
    <w:rsid w:val="00437B66"/>
    <w:rsid w:val="00437CF6"/>
    <w:rsid w:val="004400B6"/>
    <w:rsid w:val="00440C95"/>
    <w:rsid w:val="00440E0B"/>
    <w:rsid w:val="00441043"/>
    <w:rsid w:val="00441382"/>
    <w:rsid w:val="00442AE5"/>
    <w:rsid w:val="00443433"/>
    <w:rsid w:val="004437DE"/>
    <w:rsid w:val="0044382D"/>
    <w:rsid w:val="00443DF3"/>
    <w:rsid w:val="00444404"/>
    <w:rsid w:val="00444AC3"/>
    <w:rsid w:val="00444CE5"/>
    <w:rsid w:val="00445D5C"/>
    <w:rsid w:val="0044647D"/>
    <w:rsid w:val="004467D1"/>
    <w:rsid w:val="004467F0"/>
    <w:rsid w:val="00446A57"/>
    <w:rsid w:val="00446EB9"/>
    <w:rsid w:val="004479A9"/>
    <w:rsid w:val="00447E05"/>
    <w:rsid w:val="00450078"/>
    <w:rsid w:val="00450970"/>
    <w:rsid w:val="004509B1"/>
    <w:rsid w:val="004514FC"/>
    <w:rsid w:val="00451B5C"/>
    <w:rsid w:val="00451D74"/>
    <w:rsid w:val="0045269A"/>
    <w:rsid w:val="00452F3A"/>
    <w:rsid w:val="00453830"/>
    <w:rsid w:val="00454836"/>
    <w:rsid w:val="0045483B"/>
    <w:rsid w:val="00454A17"/>
    <w:rsid w:val="004553B5"/>
    <w:rsid w:val="004555B2"/>
    <w:rsid w:val="004556D2"/>
    <w:rsid w:val="00455974"/>
    <w:rsid w:val="00455E4C"/>
    <w:rsid w:val="004561AE"/>
    <w:rsid w:val="00456A27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2400"/>
    <w:rsid w:val="00462F8C"/>
    <w:rsid w:val="00463098"/>
    <w:rsid w:val="00463A60"/>
    <w:rsid w:val="00463FDB"/>
    <w:rsid w:val="004647B2"/>
    <w:rsid w:val="00464C4B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16"/>
    <w:rsid w:val="004715AB"/>
    <w:rsid w:val="004715F6"/>
    <w:rsid w:val="00471D34"/>
    <w:rsid w:val="00472397"/>
    <w:rsid w:val="004726E2"/>
    <w:rsid w:val="00473568"/>
    <w:rsid w:val="00473670"/>
    <w:rsid w:val="00473EA8"/>
    <w:rsid w:val="004740B3"/>
    <w:rsid w:val="0047416F"/>
    <w:rsid w:val="00474255"/>
    <w:rsid w:val="0047452C"/>
    <w:rsid w:val="00474860"/>
    <w:rsid w:val="004752DF"/>
    <w:rsid w:val="0047566E"/>
    <w:rsid w:val="00475905"/>
    <w:rsid w:val="004760B8"/>
    <w:rsid w:val="004763C0"/>
    <w:rsid w:val="0047666D"/>
    <w:rsid w:val="004766A3"/>
    <w:rsid w:val="00476EA4"/>
    <w:rsid w:val="00477770"/>
    <w:rsid w:val="004809DC"/>
    <w:rsid w:val="00480B28"/>
    <w:rsid w:val="00480B2B"/>
    <w:rsid w:val="0048184F"/>
    <w:rsid w:val="00481896"/>
    <w:rsid w:val="00481AE5"/>
    <w:rsid w:val="00481CF0"/>
    <w:rsid w:val="00482280"/>
    <w:rsid w:val="0048290E"/>
    <w:rsid w:val="004829A7"/>
    <w:rsid w:val="00482E0E"/>
    <w:rsid w:val="0048300D"/>
    <w:rsid w:val="004844A2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0B50"/>
    <w:rsid w:val="0049161C"/>
    <w:rsid w:val="00491629"/>
    <w:rsid w:val="00491B07"/>
    <w:rsid w:val="00492A86"/>
    <w:rsid w:val="0049498C"/>
    <w:rsid w:val="00495440"/>
    <w:rsid w:val="00495587"/>
    <w:rsid w:val="004956DF"/>
    <w:rsid w:val="00496A1C"/>
    <w:rsid w:val="004972CC"/>
    <w:rsid w:val="00497D09"/>
    <w:rsid w:val="00497D9C"/>
    <w:rsid w:val="004A02D5"/>
    <w:rsid w:val="004A078C"/>
    <w:rsid w:val="004A155C"/>
    <w:rsid w:val="004A18C8"/>
    <w:rsid w:val="004A27FE"/>
    <w:rsid w:val="004A2C6C"/>
    <w:rsid w:val="004A3196"/>
    <w:rsid w:val="004A41E1"/>
    <w:rsid w:val="004A431D"/>
    <w:rsid w:val="004A4434"/>
    <w:rsid w:val="004A53F7"/>
    <w:rsid w:val="004A63CB"/>
    <w:rsid w:val="004A63FD"/>
    <w:rsid w:val="004A6621"/>
    <w:rsid w:val="004A6F69"/>
    <w:rsid w:val="004A75BD"/>
    <w:rsid w:val="004A7B52"/>
    <w:rsid w:val="004B0386"/>
    <w:rsid w:val="004B1E0A"/>
    <w:rsid w:val="004B2798"/>
    <w:rsid w:val="004B2F5F"/>
    <w:rsid w:val="004B4808"/>
    <w:rsid w:val="004B4A6C"/>
    <w:rsid w:val="004B4E9A"/>
    <w:rsid w:val="004B52DD"/>
    <w:rsid w:val="004B5544"/>
    <w:rsid w:val="004B5D44"/>
    <w:rsid w:val="004B6AAD"/>
    <w:rsid w:val="004B7CC0"/>
    <w:rsid w:val="004B7E0B"/>
    <w:rsid w:val="004C0732"/>
    <w:rsid w:val="004C07EF"/>
    <w:rsid w:val="004C0D36"/>
    <w:rsid w:val="004C109C"/>
    <w:rsid w:val="004C1334"/>
    <w:rsid w:val="004C164B"/>
    <w:rsid w:val="004C1E89"/>
    <w:rsid w:val="004C1FAC"/>
    <w:rsid w:val="004C2BAB"/>
    <w:rsid w:val="004C33D8"/>
    <w:rsid w:val="004C3802"/>
    <w:rsid w:val="004C3960"/>
    <w:rsid w:val="004C4327"/>
    <w:rsid w:val="004C4346"/>
    <w:rsid w:val="004C4559"/>
    <w:rsid w:val="004C4613"/>
    <w:rsid w:val="004C4617"/>
    <w:rsid w:val="004C4DF3"/>
    <w:rsid w:val="004C57FD"/>
    <w:rsid w:val="004C5ED8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209"/>
    <w:rsid w:val="004D3331"/>
    <w:rsid w:val="004D38A7"/>
    <w:rsid w:val="004D3A80"/>
    <w:rsid w:val="004D4CE4"/>
    <w:rsid w:val="004D517C"/>
    <w:rsid w:val="004D5B03"/>
    <w:rsid w:val="004D5C73"/>
    <w:rsid w:val="004D5F11"/>
    <w:rsid w:val="004D6BC2"/>
    <w:rsid w:val="004D718F"/>
    <w:rsid w:val="004D7472"/>
    <w:rsid w:val="004D799A"/>
    <w:rsid w:val="004E0066"/>
    <w:rsid w:val="004E08AB"/>
    <w:rsid w:val="004E0C2D"/>
    <w:rsid w:val="004E0FD5"/>
    <w:rsid w:val="004E20A1"/>
    <w:rsid w:val="004E2C97"/>
    <w:rsid w:val="004E2DF5"/>
    <w:rsid w:val="004E343E"/>
    <w:rsid w:val="004E4559"/>
    <w:rsid w:val="004E468D"/>
    <w:rsid w:val="004E4CA3"/>
    <w:rsid w:val="004E5064"/>
    <w:rsid w:val="004E52F8"/>
    <w:rsid w:val="004E69B9"/>
    <w:rsid w:val="004E6F04"/>
    <w:rsid w:val="004E73AF"/>
    <w:rsid w:val="004E73C0"/>
    <w:rsid w:val="004E7AA3"/>
    <w:rsid w:val="004E7E8D"/>
    <w:rsid w:val="004F06ED"/>
    <w:rsid w:val="004F0D71"/>
    <w:rsid w:val="004F0F41"/>
    <w:rsid w:val="004F114C"/>
    <w:rsid w:val="004F1694"/>
    <w:rsid w:val="004F188D"/>
    <w:rsid w:val="004F1F76"/>
    <w:rsid w:val="004F20F0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21C"/>
    <w:rsid w:val="00501544"/>
    <w:rsid w:val="00502143"/>
    <w:rsid w:val="00502578"/>
    <w:rsid w:val="00502DDC"/>
    <w:rsid w:val="00502EB7"/>
    <w:rsid w:val="00503686"/>
    <w:rsid w:val="00503B9E"/>
    <w:rsid w:val="00504211"/>
    <w:rsid w:val="00504A9B"/>
    <w:rsid w:val="0050562C"/>
    <w:rsid w:val="005057F8"/>
    <w:rsid w:val="00505E90"/>
    <w:rsid w:val="00506095"/>
    <w:rsid w:val="00506369"/>
    <w:rsid w:val="00506A17"/>
    <w:rsid w:val="0050720B"/>
    <w:rsid w:val="005077C5"/>
    <w:rsid w:val="00507EAE"/>
    <w:rsid w:val="00507F04"/>
    <w:rsid w:val="00507F9D"/>
    <w:rsid w:val="00507FD6"/>
    <w:rsid w:val="005103A5"/>
    <w:rsid w:val="005106D0"/>
    <w:rsid w:val="00510B2F"/>
    <w:rsid w:val="00510CC0"/>
    <w:rsid w:val="005114FE"/>
    <w:rsid w:val="00511733"/>
    <w:rsid w:val="0051176C"/>
    <w:rsid w:val="00511C8A"/>
    <w:rsid w:val="00511CA2"/>
    <w:rsid w:val="00512261"/>
    <w:rsid w:val="00512794"/>
    <w:rsid w:val="0051281C"/>
    <w:rsid w:val="0051292C"/>
    <w:rsid w:val="0051370B"/>
    <w:rsid w:val="0051395D"/>
    <w:rsid w:val="00513BF9"/>
    <w:rsid w:val="00514077"/>
    <w:rsid w:val="005141A2"/>
    <w:rsid w:val="00514822"/>
    <w:rsid w:val="00514A8C"/>
    <w:rsid w:val="00514BCD"/>
    <w:rsid w:val="005158F8"/>
    <w:rsid w:val="00515B85"/>
    <w:rsid w:val="00516D9A"/>
    <w:rsid w:val="005174F9"/>
    <w:rsid w:val="00517684"/>
    <w:rsid w:val="00517764"/>
    <w:rsid w:val="00517B12"/>
    <w:rsid w:val="00517DAA"/>
    <w:rsid w:val="00520224"/>
    <w:rsid w:val="00520A99"/>
    <w:rsid w:val="00520AAC"/>
    <w:rsid w:val="00520F23"/>
    <w:rsid w:val="00521785"/>
    <w:rsid w:val="0052227E"/>
    <w:rsid w:val="00522651"/>
    <w:rsid w:val="005227FB"/>
    <w:rsid w:val="00522EF4"/>
    <w:rsid w:val="0052307A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54C"/>
    <w:rsid w:val="00527835"/>
    <w:rsid w:val="00527967"/>
    <w:rsid w:val="005279F5"/>
    <w:rsid w:val="00530153"/>
    <w:rsid w:val="005307C0"/>
    <w:rsid w:val="005314C4"/>
    <w:rsid w:val="00531572"/>
    <w:rsid w:val="00531644"/>
    <w:rsid w:val="00531C4A"/>
    <w:rsid w:val="00531D04"/>
    <w:rsid w:val="00531DAF"/>
    <w:rsid w:val="00532558"/>
    <w:rsid w:val="00532639"/>
    <w:rsid w:val="00533C0C"/>
    <w:rsid w:val="00533EF2"/>
    <w:rsid w:val="00534128"/>
    <w:rsid w:val="00534D5B"/>
    <w:rsid w:val="00534E0C"/>
    <w:rsid w:val="0053544C"/>
    <w:rsid w:val="0053613F"/>
    <w:rsid w:val="00536288"/>
    <w:rsid w:val="00536F47"/>
    <w:rsid w:val="0053701A"/>
    <w:rsid w:val="00541492"/>
    <w:rsid w:val="00541C7F"/>
    <w:rsid w:val="00542335"/>
    <w:rsid w:val="00542A00"/>
    <w:rsid w:val="00543297"/>
    <w:rsid w:val="00543B36"/>
    <w:rsid w:val="00543DEA"/>
    <w:rsid w:val="00544811"/>
    <w:rsid w:val="00544836"/>
    <w:rsid w:val="00544E14"/>
    <w:rsid w:val="00544E9A"/>
    <w:rsid w:val="005455DB"/>
    <w:rsid w:val="0054561E"/>
    <w:rsid w:val="0054595A"/>
    <w:rsid w:val="00545B08"/>
    <w:rsid w:val="00545D47"/>
    <w:rsid w:val="0054660F"/>
    <w:rsid w:val="0054790D"/>
    <w:rsid w:val="00547DAE"/>
    <w:rsid w:val="0055040A"/>
    <w:rsid w:val="00550721"/>
    <w:rsid w:val="0055179D"/>
    <w:rsid w:val="0055183B"/>
    <w:rsid w:val="0055196E"/>
    <w:rsid w:val="00551AF4"/>
    <w:rsid w:val="00551B1D"/>
    <w:rsid w:val="00551C8E"/>
    <w:rsid w:val="00551C94"/>
    <w:rsid w:val="00552032"/>
    <w:rsid w:val="0055282C"/>
    <w:rsid w:val="00552CC4"/>
    <w:rsid w:val="00552EB7"/>
    <w:rsid w:val="00552F1C"/>
    <w:rsid w:val="00552F24"/>
    <w:rsid w:val="0055350A"/>
    <w:rsid w:val="005542B2"/>
    <w:rsid w:val="005551D5"/>
    <w:rsid w:val="005555F1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CD8"/>
    <w:rsid w:val="00560597"/>
    <w:rsid w:val="005607DE"/>
    <w:rsid w:val="00561548"/>
    <w:rsid w:val="00561651"/>
    <w:rsid w:val="0056175E"/>
    <w:rsid w:val="00561D17"/>
    <w:rsid w:val="00561E11"/>
    <w:rsid w:val="00563212"/>
    <w:rsid w:val="005635EB"/>
    <w:rsid w:val="00563946"/>
    <w:rsid w:val="00563C0B"/>
    <w:rsid w:val="00563C48"/>
    <w:rsid w:val="005643B5"/>
    <w:rsid w:val="00564E43"/>
    <w:rsid w:val="00565829"/>
    <w:rsid w:val="00565C05"/>
    <w:rsid w:val="00565C24"/>
    <w:rsid w:val="00566328"/>
    <w:rsid w:val="00566763"/>
    <w:rsid w:val="00566F92"/>
    <w:rsid w:val="0056724E"/>
    <w:rsid w:val="00567332"/>
    <w:rsid w:val="005679D8"/>
    <w:rsid w:val="00567B9F"/>
    <w:rsid w:val="00567D2E"/>
    <w:rsid w:val="0057063D"/>
    <w:rsid w:val="005708C3"/>
    <w:rsid w:val="0057134F"/>
    <w:rsid w:val="0057147B"/>
    <w:rsid w:val="00571937"/>
    <w:rsid w:val="00571B06"/>
    <w:rsid w:val="00572051"/>
    <w:rsid w:val="00573789"/>
    <w:rsid w:val="005737D8"/>
    <w:rsid w:val="00574331"/>
    <w:rsid w:val="005745CA"/>
    <w:rsid w:val="005751FA"/>
    <w:rsid w:val="00575733"/>
    <w:rsid w:val="00575D07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D56"/>
    <w:rsid w:val="00582E51"/>
    <w:rsid w:val="00582F65"/>
    <w:rsid w:val="00583148"/>
    <w:rsid w:val="005836E4"/>
    <w:rsid w:val="005842EA"/>
    <w:rsid w:val="005850D9"/>
    <w:rsid w:val="005858D9"/>
    <w:rsid w:val="0058601D"/>
    <w:rsid w:val="00586829"/>
    <w:rsid w:val="00586908"/>
    <w:rsid w:val="00586C8D"/>
    <w:rsid w:val="00587CCB"/>
    <w:rsid w:val="00587E13"/>
    <w:rsid w:val="0059098C"/>
    <w:rsid w:val="00590D68"/>
    <w:rsid w:val="005911D8"/>
    <w:rsid w:val="0059134A"/>
    <w:rsid w:val="00591813"/>
    <w:rsid w:val="00591A77"/>
    <w:rsid w:val="00591BEC"/>
    <w:rsid w:val="00591F3F"/>
    <w:rsid w:val="005920FE"/>
    <w:rsid w:val="005923CE"/>
    <w:rsid w:val="005926DA"/>
    <w:rsid w:val="00593613"/>
    <w:rsid w:val="005946B5"/>
    <w:rsid w:val="00594E50"/>
    <w:rsid w:val="00594EE2"/>
    <w:rsid w:val="0059683D"/>
    <w:rsid w:val="00596D80"/>
    <w:rsid w:val="005974A4"/>
    <w:rsid w:val="005A1797"/>
    <w:rsid w:val="005A193E"/>
    <w:rsid w:val="005A1960"/>
    <w:rsid w:val="005A1CF1"/>
    <w:rsid w:val="005A2455"/>
    <w:rsid w:val="005A2974"/>
    <w:rsid w:val="005A2BDC"/>
    <w:rsid w:val="005A2D02"/>
    <w:rsid w:val="005A2DC3"/>
    <w:rsid w:val="005A31E6"/>
    <w:rsid w:val="005A32A8"/>
    <w:rsid w:val="005A34DC"/>
    <w:rsid w:val="005A3CD8"/>
    <w:rsid w:val="005A43B5"/>
    <w:rsid w:val="005A453D"/>
    <w:rsid w:val="005A51A8"/>
    <w:rsid w:val="005A53B3"/>
    <w:rsid w:val="005A5C70"/>
    <w:rsid w:val="005A5DF2"/>
    <w:rsid w:val="005A65FD"/>
    <w:rsid w:val="005A6922"/>
    <w:rsid w:val="005A6C22"/>
    <w:rsid w:val="005A6F81"/>
    <w:rsid w:val="005A6FF1"/>
    <w:rsid w:val="005A700E"/>
    <w:rsid w:val="005A746D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428"/>
    <w:rsid w:val="005B2534"/>
    <w:rsid w:val="005B28A5"/>
    <w:rsid w:val="005B2A47"/>
    <w:rsid w:val="005B2D9A"/>
    <w:rsid w:val="005B3466"/>
    <w:rsid w:val="005B394E"/>
    <w:rsid w:val="005B3D31"/>
    <w:rsid w:val="005B3FA1"/>
    <w:rsid w:val="005B473A"/>
    <w:rsid w:val="005B4BD3"/>
    <w:rsid w:val="005B4EAE"/>
    <w:rsid w:val="005B5283"/>
    <w:rsid w:val="005B5317"/>
    <w:rsid w:val="005B56E4"/>
    <w:rsid w:val="005B5727"/>
    <w:rsid w:val="005B5A6F"/>
    <w:rsid w:val="005B60DB"/>
    <w:rsid w:val="005B6E7F"/>
    <w:rsid w:val="005B6EA7"/>
    <w:rsid w:val="005B7027"/>
    <w:rsid w:val="005B706C"/>
    <w:rsid w:val="005B738A"/>
    <w:rsid w:val="005B769D"/>
    <w:rsid w:val="005B7F83"/>
    <w:rsid w:val="005C0630"/>
    <w:rsid w:val="005C0FE3"/>
    <w:rsid w:val="005C101C"/>
    <w:rsid w:val="005C171C"/>
    <w:rsid w:val="005C17E8"/>
    <w:rsid w:val="005C18A8"/>
    <w:rsid w:val="005C231D"/>
    <w:rsid w:val="005C27F9"/>
    <w:rsid w:val="005C2C72"/>
    <w:rsid w:val="005C390A"/>
    <w:rsid w:val="005C39FE"/>
    <w:rsid w:val="005C3A10"/>
    <w:rsid w:val="005C3ED1"/>
    <w:rsid w:val="005C4415"/>
    <w:rsid w:val="005C4B8F"/>
    <w:rsid w:val="005C5A66"/>
    <w:rsid w:val="005C6B19"/>
    <w:rsid w:val="005C7161"/>
    <w:rsid w:val="005C77E6"/>
    <w:rsid w:val="005D0A21"/>
    <w:rsid w:val="005D0A7E"/>
    <w:rsid w:val="005D1379"/>
    <w:rsid w:val="005D13E1"/>
    <w:rsid w:val="005D1462"/>
    <w:rsid w:val="005D17D8"/>
    <w:rsid w:val="005D1DB4"/>
    <w:rsid w:val="005D29D9"/>
    <w:rsid w:val="005D31F6"/>
    <w:rsid w:val="005D3512"/>
    <w:rsid w:val="005D3586"/>
    <w:rsid w:val="005D386F"/>
    <w:rsid w:val="005D3954"/>
    <w:rsid w:val="005D3E9A"/>
    <w:rsid w:val="005D48B0"/>
    <w:rsid w:val="005D493B"/>
    <w:rsid w:val="005D4DBF"/>
    <w:rsid w:val="005D51CD"/>
    <w:rsid w:val="005D59F5"/>
    <w:rsid w:val="005D6A26"/>
    <w:rsid w:val="005D6D06"/>
    <w:rsid w:val="005D6F4D"/>
    <w:rsid w:val="005D712D"/>
    <w:rsid w:val="005D719D"/>
    <w:rsid w:val="005D786E"/>
    <w:rsid w:val="005D7F34"/>
    <w:rsid w:val="005E092F"/>
    <w:rsid w:val="005E0D27"/>
    <w:rsid w:val="005E11D3"/>
    <w:rsid w:val="005E1757"/>
    <w:rsid w:val="005E3381"/>
    <w:rsid w:val="005E34B1"/>
    <w:rsid w:val="005E3DBE"/>
    <w:rsid w:val="005E406B"/>
    <w:rsid w:val="005E4272"/>
    <w:rsid w:val="005E44FA"/>
    <w:rsid w:val="005E4995"/>
    <w:rsid w:val="005E4BB5"/>
    <w:rsid w:val="005E52D1"/>
    <w:rsid w:val="005E5960"/>
    <w:rsid w:val="005E5F21"/>
    <w:rsid w:val="005E6546"/>
    <w:rsid w:val="005E674C"/>
    <w:rsid w:val="005E731D"/>
    <w:rsid w:val="005E7BD0"/>
    <w:rsid w:val="005F0708"/>
    <w:rsid w:val="005F080E"/>
    <w:rsid w:val="005F0997"/>
    <w:rsid w:val="005F0C0D"/>
    <w:rsid w:val="005F0F70"/>
    <w:rsid w:val="005F102F"/>
    <w:rsid w:val="005F13EA"/>
    <w:rsid w:val="005F177F"/>
    <w:rsid w:val="005F28DE"/>
    <w:rsid w:val="005F29F6"/>
    <w:rsid w:val="005F2E3A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BC9"/>
    <w:rsid w:val="005F7EF9"/>
    <w:rsid w:val="00600018"/>
    <w:rsid w:val="00601144"/>
    <w:rsid w:val="006014B7"/>
    <w:rsid w:val="006016A6"/>
    <w:rsid w:val="00601947"/>
    <w:rsid w:val="00601E95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4E7E"/>
    <w:rsid w:val="00604FC9"/>
    <w:rsid w:val="00605333"/>
    <w:rsid w:val="00605995"/>
    <w:rsid w:val="00605CCD"/>
    <w:rsid w:val="00606016"/>
    <w:rsid w:val="00606208"/>
    <w:rsid w:val="0060628B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4A49"/>
    <w:rsid w:val="00615235"/>
    <w:rsid w:val="0061524F"/>
    <w:rsid w:val="006167B3"/>
    <w:rsid w:val="006167E6"/>
    <w:rsid w:val="0061682B"/>
    <w:rsid w:val="00616BF4"/>
    <w:rsid w:val="00616E77"/>
    <w:rsid w:val="00617133"/>
    <w:rsid w:val="006172DF"/>
    <w:rsid w:val="0062038C"/>
    <w:rsid w:val="0062053C"/>
    <w:rsid w:val="00621030"/>
    <w:rsid w:val="0062115E"/>
    <w:rsid w:val="00622A20"/>
    <w:rsid w:val="00622B68"/>
    <w:rsid w:val="00622F0F"/>
    <w:rsid w:val="00622FD3"/>
    <w:rsid w:val="006231CD"/>
    <w:rsid w:val="006239C9"/>
    <w:rsid w:val="00623AFD"/>
    <w:rsid w:val="00623DE4"/>
    <w:rsid w:val="00623F88"/>
    <w:rsid w:val="006241B5"/>
    <w:rsid w:val="006242F2"/>
    <w:rsid w:val="00624378"/>
    <w:rsid w:val="00624585"/>
    <w:rsid w:val="00624BD1"/>
    <w:rsid w:val="006255E1"/>
    <w:rsid w:val="0062716C"/>
    <w:rsid w:val="006271C3"/>
    <w:rsid w:val="00627487"/>
    <w:rsid w:val="00627602"/>
    <w:rsid w:val="00627E8D"/>
    <w:rsid w:val="00630224"/>
    <w:rsid w:val="00630496"/>
    <w:rsid w:val="006308D4"/>
    <w:rsid w:val="00630CED"/>
    <w:rsid w:val="00630EEF"/>
    <w:rsid w:val="006312CC"/>
    <w:rsid w:val="006314D3"/>
    <w:rsid w:val="0063167A"/>
    <w:rsid w:val="006316A3"/>
    <w:rsid w:val="00631AAB"/>
    <w:rsid w:val="00631B71"/>
    <w:rsid w:val="00632444"/>
    <w:rsid w:val="00632A3F"/>
    <w:rsid w:val="00632B7B"/>
    <w:rsid w:val="00632C40"/>
    <w:rsid w:val="00632E54"/>
    <w:rsid w:val="00632F61"/>
    <w:rsid w:val="00634071"/>
    <w:rsid w:val="00634373"/>
    <w:rsid w:val="0063458A"/>
    <w:rsid w:val="0063493B"/>
    <w:rsid w:val="0063497F"/>
    <w:rsid w:val="00634B77"/>
    <w:rsid w:val="00634C1C"/>
    <w:rsid w:val="00635A7F"/>
    <w:rsid w:val="00635D9D"/>
    <w:rsid w:val="00635DC3"/>
    <w:rsid w:val="006363FB"/>
    <w:rsid w:val="00636964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91C"/>
    <w:rsid w:val="00641B85"/>
    <w:rsid w:val="00641D79"/>
    <w:rsid w:val="00642099"/>
    <w:rsid w:val="006423F7"/>
    <w:rsid w:val="00642A51"/>
    <w:rsid w:val="00642CFE"/>
    <w:rsid w:val="0064323C"/>
    <w:rsid w:val="006435CD"/>
    <w:rsid w:val="00643FDB"/>
    <w:rsid w:val="006443C0"/>
    <w:rsid w:val="00644C6F"/>
    <w:rsid w:val="00644CE9"/>
    <w:rsid w:val="00644DBA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BA7"/>
    <w:rsid w:val="00652EB6"/>
    <w:rsid w:val="00653106"/>
    <w:rsid w:val="0065355F"/>
    <w:rsid w:val="00654D71"/>
    <w:rsid w:val="00654F9D"/>
    <w:rsid w:val="00655953"/>
    <w:rsid w:val="006569A8"/>
    <w:rsid w:val="00656DFD"/>
    <w:rsid w:val="00657048"/>
    <w:rsid w:val="006570FA"/>
    <w:rsid w:val="00657107"/>
    <w:rsid w:val="00657AF8"/>
    <w:rsid w:val="00660833"/>
    <w:rsid w:val="0066137E"/>
    <w:rsid w:val="00662420"/>
    <w:rsid w:val="00662C07"/>
    <w:rsid w:val="00662F6C"/>
    <w:rsid w:val="00663860"/>
    <w:rsid w:val="00663982"/>
    <w:rsid w:val="00663F3C"/>
    <w:rsid w:val="00664150"/>
    <w:rsid w:val="006656D3"/>
    <w:rsid w:val="00665AB4"/>
    <w:rsid w:val="00665AEE"/>
    <w:rsid w:val="00666BC5"/>
    <w:rsid w:val="0066716A"/>
    <w:rsid w:val="0066742D"/>
    <w:rsid w:val="00667778"/>
    <w:rsid w:val="00667824"/>
    <w:rsid w:val="00667945"/>
    <w:rsid w:val="00667E04"/>
    <w:rsid w:val="0067044C"/>
    <w:rsid w:val="00670760"/>
    <w:rsid w:val="00670C9E"/>
    <w:rsid w:val="00670CB7"/>
    <w:rsid w:val="00670FEE"/>
    <w:rsid w:val="0067145E"/>
    <w:rsid w:val="0067160F"/>
    <w:rsid w:val="0067181B"/>
    <w:rsid w:val="00671CC1"/>
    <w:rsid w:val="006720E1"/>
    <w:rsid w:val="00672117"/>
    <w:rsid w:val="006722D0"/>
    <w:rsid w:val="00672FBC"/>
    <w:rsid w:val="006738D3"/>
    <w:rsid w:val="00673B0E"/>
    <w:rsid w:val="00673B7C"/>
    <w:rsid w:val="00673DFB"/>
    <w:rsid w:val="00673E69"/>
    <w:rsid w:val="0067499E"/>
    <w:rsid w:val="006757B4"/>
    <w:rsid w:val="00675A2A"/>
    <w:rsid w:val="0067605A"/>
    <w:rsid w:val="006769A8"/>
    <w:rsid w:val="00676DDC"/>
    <w:rsid w:val="00677B55"/>
    <w:rsid w:val="00677C86"/>
    <w:rsid w:val="00677E63"/>
    <w:rsid w:val="006808CB"/>
    <w:rsid w:val="00680A33"/>
    <w:rsid w:val="00680C51"/>
    <w:rsid w:val="00680CD0"/>
    <w:rsid w:val="006810CE"/>
    <w:rsid w:val="0068133B"/>
    <w:rsid w:val="00681F51"/>
    <w:rsid w:val="0068225E"/>
    <w:rsid w:val="00682263"/>
    <w:rsid w:val="00682330"/>
    <w:rsid w:val="00682749"/>
    <w:rsid w:val="00683C5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C7E"/>
    <w:rsid w:val="00687F6B"/>
    <w:rsid w:val="00690391"/>
    <w:rsid w:val="006903AB"/>
    <w:rsid w:val="00690E87"/>
    <w:rsid w:val="00691173"/>
    <w:rsid w:val="00691C94"/>
    <w:rsid w:val="00691F5F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64C7"/>
    <w:rsid w:val="00696AC2"/>
    <w:rsid w:val="00696D4A"/>
    <w:rsid w:val="00696FCA"/>
    <w:rsid w:val="00697EAD"/>
    <w:rsid w:val="006A0481"/>
    <w:rsid w:val="006A10DF"/>
    <w:rsid w:val="006A1795"/>
    <w:rsid w:val="006A193C"/>
    <w:rsid w:val="006A24DA"/>
    <w:rsid w:val="006A30E4"/>
    <w:rsid w:val="006A318D"/>
    <w:rsid w:val="006A374E"/>
    <w:rsid w:val="006A3B9A"/>
    <w:rsid w:val="006A4C33"/>
    <w:rsid w:val="006A4EB8"/>
    <w:rsid w:val="006A6B73"/>
    <w:rsid w:val="006A6D85"/>
    <w:rsid w:val="006A6E32"/>
    <w:rsid w:val="006A71A6"/>
    <w:rsid w:val="006A752C"/>
    <w:rsid w:val="006A759D"/>
    <w:rsid w:val="006A7F2E"/>
    <w:rsid w:val="006B020C"/>
    <w:rsid w:val="006B0328"/>
    <w:rsid w:val="006B0ED9"/>
    <w:rsid w:val="006B139D"/>
    <w:rsid w:val="006B217F"/>
    <w:rsid w:val="006B24F4"/>
    <w:rsid w:val="006B2C23"/>
    <w:rsid w:val="006B2E41"/>
    <w:rsid w:val="006B2F6B"/>
    <w:rsid w:val="006B3319"/>
    <w:rsid w:val="006B3ABF"/>
    <w:rsid w:val="006B47CB"/>
    <w:rsid w:val="006B4848"/>
    <w:rsid w:val="006B568C"/>
    <w:rsid w:val="006B6A42"/>
    <w:rsid w:val="006B6CC8"/>
    <w:rsid w:val="006B6DCE"/>
    <w:rsid w:val="006C037A"/>
    <w:rsid w:val="006C0583"/>
    <w:rsid w:val="006C08EF"/>
    <w:rsid w:val="006C13CC"/>
    <w:rsid w:val="006C15C7"/>
    <w:rsid w:val="006C276B"/>
    <w:rsid w:val="006C2C69"/>
    <w:rsid w:val="006C3325"/>
    <w:rsid w:val="006C362E"/>
    <w:rsid w:val="006C3B36"/>
    <w:rsid w:val="006C3FB1"/>
    <w:rsid w:val="006C4048"/>
    <w:rsid w:val="006C4221"/>
    <w:rsid w:val="006C4623"/>
    <w:rsid w:val="006C48E6"/>
    <w:rsid w:val="006C4DB3"/>
    <w:rsid w:val="006C50A8"/>
    <w:rsid w:val="006C52E2"/>
    <w:rsid w:val="006C57EA"/>
    <w:rsid w:val="006C5E9F"/>
    <w:rsid w:val="006C6030"/>
    <w:rsid w:val="006C62C6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78"/>
    <w:rsid w:val="006D2092"/>
    <w:rsid w:val="006D2290"/>
    <w:rsid w:val="006D249E"/>
    <w:rsid w:val="006D2684"/>
    <w:rsid w:val="006D2D4C"/>
    <w:rsid w:val="006D4FFD"/>
    <w:rsid w:val="006D5105"/>
    <w:rsid w:val="006D5961"/>
    <w:rsid w:val="006D5AD1"/>
    <w:rsid w:val="006D6E96"/>
    <w:rsid w:val="006D7C04"/>
    <w:rsid w:val="006D7E16"/>
    <w:rsid w:val="006E026E"/>
    <w:rsid w:val="006E0644"/>
    <w:rsid w:val="006E06A1"/>
    <w:rsid w:val="006E0794"/>
    <w:rsid w:val="006E07AE"/>
    <w:rsid w:val="006E0F4E"/>
    <w:rsid w:val="006E142F"/>
    <w:rsid w:val="006E143C"/>
    <w:rsid w:val="006E1C15"/>
    <w:rsid w:val="006E262B"/>
    <w:rsid w:val="006E2871"/>
    <w:rsid w:val="006E2A7D"/>
    <w:rsid w:val="006E2FC8"/>
    <w:rsid w:val="006E3783"/>
    <w:rsid w:val="006E396B"/>
    <w:rsid w:val="006E3B7E"/>
    <w:rsid w:val="006E3E0B"/>
    <w:rsid w:val="006E4877"/>
    <w:rsid w:val="006E4895"/>
    <w:rsid w:val="006E4BE7"/>
    <w:rsid w:val="006E5149"/>
    <w:rsid w:val="006E541A"/>
    <w:rsid w:val="006E602F"/>
    <w:rsid w:val="006E7E57"/>
    <w:rsid w:val="006F0763"/>
    <w:rsid w:val="006F13E6"/>
    <w:rsid w:val="006F14E0"/>
    <w:rsid w:val="006F1F15"/>
    <w:rsid w:val="006F2040"/>
    <w:rsid w:val="006F23B5"/>
    <w:rsid w:val="006F2B44"/>
    <w:rsid w:val="006F2BFE"/>
    <w:rsid w:val="006F356E"/>
    <w:rsid w:val="006F358F"/>
    <w:rsid w:val="006F35E5"/>
    <w:rsid w:val="006F390B"/>
    <w:rsid w:val="006F3C32"/>
    <w:rsid w:val="006F43A3"/>
    <w:rsid w:val="006F4960"/>
    <w:rsid w:val="006F5699"/>
    <w:rsid w:val="006F5AFE"/>
    <w:rsid w:val="006F5FF1"/>
    <w:rsid w:val="006F62ED"/>
    <w:rsid w:val="006F6542"/>
    <w:rsid w:val="006F6592"/>
    <w:rsid w:val="006F6AF9"/>
    <w:rsid w:val="006F72E9"/>
    <w:rsid w:val="006F7A31"/>
    <w:rsid w:val="00700439"/>
    <w:rsid w:val="00700651"/>
    <w:rsid w:val="00700EB0"/>
    <w:rsid w:val="00701336"/>
    <w:rsid w:val="007041E0"/>
    <w:rsid w:val="0070459D"/>
    <w:rsid w:val="007046A0"/>
    <w:rsid w:val="007049AF"/>
    <w:rsid w:val="00704C03"/>
    <w:rsid w:val="0070536D"/>
    <w:rsid w:val="00705EFD"/>
    <w:rsid w:val="00706437"/>
    <w:rsid w:val="007064E0"/>
    <w:rsid w:val="00706D13"/>
    <w:rsid w:val="00707B10"/>
    <w:rsid w:val="007104DC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5FB2"/>
    <w:rsid w:val="00716188"/>
    <w:rsid w:val="007169E3"/>
    <w:rsid w:val="00716EB6"/>
    <w:rsid w:val="00717F51"/>
    <w:rsid w:val="00720F40"/>
    <w:rsid w:val="0072129D"/>
    <w:rsid w:val="00721658"/>
    <w:rsid w:val="00721AC1"/>
    <w:rsid w:val="00723241"/>
    <w:rsid w:val="0072379D"/>
    <w:rsid w:val="00723D2C"/>
    <w:rsid w:val="00723EBC"/>
    <w:rsid w:val="00724548"/>
    <w:rsid w:val="00724A3D"/>
    <w:rsid w:val="00724B64"/>
    <w:rsid w:val="00724C29"/>
    <w:rsid w:val="007252DD"/>
    <w:rsid w:val="007252E6"/>
    <w:rsid w:val="007260FD"/>
    <w:rsid w:val="00726419"/>
    <w:rsid w:val="0072650A"/>
    <w:rsid w:val="0072715C"/>
    <w:rsid w:val="0072738B"/>
    <w:rsid w:val="00727EED"/>
    <w:rsid w:val="00730A44"/>
    <w:rsid w:val="00730DF3"/>
    <w:rsid w:val="007321BB"/>
    <w:rsid w:val="00732F99"/>
    <w:rsid w:val="00733900"/>
    <w:rsid w:val="00733EFB"/>
    <w:rsid w:val="00734142"/>
    <w:rsid w:val="00734202"/>
    <w:rsid w:val="0073454E"/>
    <w:rsid w:val="00734C4C"/>
    <w:rsid w:val="00734FE3"/>
    <w:rsid w:val="00735149"/>
    <w:rsid w:val="0073544A"/>
    <w:rsid w:val="00735501"/>
    <w:rsid w:val="00735AAC"/>
    <w:rsid w:val="00735AC3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0B66"/>
    <w:rsid w:val="0074114C"/>
    <w:rsid w:val="00741296"/>
    <w:rsid w:val="0074144D"/>
    <w:rsid w:val="007415B9"/>
    <w:rsid w:val="00741DCD"/>
    <w:rsid w:val="00741E5F"/>
    <w:rsid w:val="00741FA2"/>
    <w:rsid w:val="007424E2"/>
    <w:rsid w:val="0074427F"/>
    <w:rsid w:val="0074471D"/>
    <w:rsid w:val="00744C01"/>
    <w:rsid w:val="00744CE8"/>
    <w:rsid w:val="00745323"/>
    <w:rsid w:val="007454B8"/>
    <w:rsid w:val="00745693"/>
    <w:rsid w:val="00745955"/>
    <w:rsid w:val="0074676E"/>
    <w:rsid w:val="00746AE9"/>
    <w:rsid w:val="00746CAA"/>
    <w:rsid w:val="00747B05"/>
    <w:rsid w:val="00747BE2"/>
    <w:rsid w:val="0075009F"/>
    <w:rsid w:val="007505D5"/>
    <w:rsid w:val="0075169E"/>
    <w:rsid w:val="00751F22"/>
    <w:rsid w:val="00752104"/>
    <w:rsid w:val="00753219"/>
    <w:rsid w:val="0075384E"/>
    <w:rsid w:val="00753FE7"/>
    <w:rsid w:val="00754249"/>
    <w:rsid w:val="007552DD"/>
    <w:rsid w:val="007557D8"/>
    <w:rsid w:val="007558A0"/>
    <w:rsid w:val="00755987"/>
    <w:rsid w:val="00755A09"/>
    <w:rsid w:val="007572CA"/>
    <w:rsid w:val="00757BF2"/>
    <w:rsid w:val="00760C27"/>
    <w:rsid w:val="00760FDB"/>
    <w:rsid w:val="00761AB1"/>
    <w:rsid w:val="0076200B"/>
    <w:rsid w:val="00762080"/>
    <w:rsid w:val="00762502"/>
    <w:rsid w:val="007629C5"/>
    <w:rsid w:val="00762C5E"/>
    <w:rsid w:val="00762D7C"/>
    <w:rsid w:val="007636E3"/>
    <w:rsid w:val="00763846"/>
    <w:rsid w:val="00764997"/>
    <w:rsid w:val="00764DCC"/>
    <w:rsid w:val="00764E0C"/>
    <w:rsid w:val="00764EB4"/>
    <w:rsid w:val="007657A6"/>
    <w:rsid w:val="0076586B"/>
    <w:rsid w:val="00765D56"/>
    <w:rsid w:val="0076656A"/>
    <w:rsid w:val="007669C6"/>
    <w:rsid w:val="0076707A"/>
    <w:rsid w:val="00767911"/>
    <w:rsid w:val="00770832"/>
    <w:rsid w:val="0077131B"/>
    <w:rsid w:val="007717D3"/>
    <w:rsid w:val="00772F92"/>
    <w:rsid w:val="00773609"/>
    <w:rsid w:val="007737A0"/>
    <w:rsid w:val="0077411F"/>
    <w:rsid w:val="0077458E"/>
    <w:rsid w:val="00774698"/>
    <w:rsid w:val="00774A2A"/>
    <w:rsid w:val="00774B72"/>
    <w:rsid w:val="00774D58"/>
    <w:rsid w:val="00774EC8"/>
    <w:rsid w:val="00775B8A"/>
    <w:rsid w:val="00775BAD"/>
    <w:rsid w:val="00775FE5"/>
    <w:rsid w:val="00776607"/>
    <w:rsid w:val="00776704"/>
    <w:rsid w:val="00776CAD"/>
    <w:rsid w:val="0077731B"/>
    <w:rsid w:val="00777BAB"/>
    <w:rsid w:val="00777C15"/>
    <w:rsid w:val="00780054"/>
    <w:rsid w:val="0078276D"/>
    <w:rsid w:val="00783172"/>
    <w:rsid w:val="007834D1"/>
    <w:rsid w:val="00784D97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500"/>
    <w:rsid w:val="00792F64"/>
    <w:rsid w:val="00793045"/>
    <w:rsid w:val="00793576"/>
    <w:rsid w:val="00793F44"/>
    <w:rsid w:val="00794067"/>
    <w:rsid w:val="007957A9"/>
    <w:rsid w:val="00795CB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252"/>
    <w:rsid w:val="007A2ACC"/>
    <w:rsid w:val="007A2C3E"/>
    <w:rsid w:val="007A2FE0"/>
    <w:rsid w:val="007A3028"/>
    <w:rsid w:val="007A382B"/>
    <w:rsid w:val="007A3B3F"/>
    <w:rsid w:val="007A41BD"/>
    <w:rsid w:val="007A4286"/>
    <w:rsid w:val="007A45D7"/>
    <w:rsid w:val="007A4AF2"/>
    <w:rsid w:val="007A5781"/>
    <w:rsid w:val="007A5B45"/>
    <w:rsid w:val="007A6B5C"/>
    <w:rsid w:val="007A6C5F"/>
    <w:rsid w:val="007A7146"/>
    <w:rsid w:val="007A7636"/>
    <w:rsid w:val="007A7FDF"/>
    <w:rsid w:val="007B0663"/>
    <w:rsid w:val="007B0A2F"/>
    <w:rsid w:val="007B1449"/>
    <w:rsid w:val="007B1DA5"/>
    <w:rsid w:val="007B1E08"/>
    <w:rsid w:val="007B2185"/>
    <w:rsid w:val="007B220D"/>
    <w:rsid w:val="007B23D2"/>
    <w:rsid w:val="007B28E0"/>
    <w:rsid w:val="007B2A72"/>
    <w:rsid w:val="007B37E8"/>
    <w:rsid w:val="007B3E55"/>
    <w:rsid w:val="007B409F"/>
    <w:rsid w:val="007B4284"/>
    <w:rsid w:val="007B4CF5"/>
    <w:rsid w:val="007B5585"/>
    <w:rsid w:val="007B5A4E"/>
    <w:rsid w:val="007B5D44"/>
    <w:rsid w:val="007B5E5A"/>
    <w:rsid w:val="007B60E8"/>
    <w:rsid w:val="007B634F"/>
    <w:rsid w:val="007B641E"/>
    <w:rsid w:val="007B6C95"/>
    <w:rsid w:val="007B7CE2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144B"/>
    <w:rsid w:val="007C22D2"/>
    <w:rsid w:val="007C24BA"/>
    <w:rsid w:val="007C32A0"/>
    <w:rsid w:val="007C3EC4"/>
    <w:rsid w:val="007C4024"/>
    <w:rsid w:val="007C40FD"/>
    <w:rsid w:val="007C4475"/>
    <w:rsid w:val="007C4534"/>
    <w:rsid w:val="007C4B3A"/>
    <w:rsid w:val="007C4F0B"/>
    <w:rsid w:val="007C4FDE"/>
    <w:rsid w:val="007C5D47"/>
    <w:rsid w:val="007C5DC6"/>
    <w:rsid w:val="007C62C5"/>
    <w:rsid w:val="007C630D"/>
    <w:rsid w:val="007C66DE"/>
    <w:rsid w:val="007C6B1D"/>
    <w:rsid w:val="007C6F19"/>
    <w:rsid w:val="007C75E9"/>
    <w:rsid w:val="007C7648"/>
    <w:rsid w:val="007C7B5C"/>
    <w:rsid w:val="007C7D8D"/>
    <w:rsid w:val="007C7ECF"/>
    <w:rsid w:val="007D0029"/>
    <w:rsid w:val="007D050B"/>
    <w:rsid w:val="007D0958"/>
    <w:rsid w:val="007D0C7C"/>
    <w:rsid w:val="007D18DA"/>
    <w:rsid w:val="007D1C80"/>
    <w:rsid w:val="007D2B5F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1C2"/>
    <w:rsid w:val="007D536C"/>
    <w:rsid w:val="007D5AFA"/>
    <w:rsid w:val="007D5B35"/>
    <w:rsid w:val="007D60CC"/>
    <w:rsid w:val="007D6EF4"/>
    <w:rsid w:val="007D6F48"/>
    <w:rsid w:val="007E24BE"/>
    <w:rsid w:val="007E28B6"/>
    <w:rsid w:val="007E30D1"/>
    <w:rsid w:val="007E4439"/>
    <w:rsid w:val="007E4BBC"/>
    <w:rsid w:val="007E4FC7"/>
    <w:rsid w:val="007E51A1"/>
    <w:rsid w:val="007E6729"/>
    <w:rsid w:val="007E697A"/>
    <w:rsid w:val="007E72FB"/>
    <w:rsid w:val="007E7F35"/>
    <w:rsid w:val="007E7FCA"/>
    <w:rsid w:val="007F035B"/>
    <w:rsid w:val="007F0ABC"/>
    <w:rsid w:val="007F16AC"/>
    <w:rsid w:val="007F18ED"/>
    <w:rsid w:val="007F1A72"/>
    <w:rsid w:val="007F2890"/>
    <w:rsid w:val="007F2FD0"/>
    <w:rsid w:val="007F3295"/>
    <w:rsid w:val="007F3408"/>
    <w:rsid w:val="007F35E1"/>
    <w:rsid w:val="007F3B7D"/>
    <w:rsid w:val="007F3DCC"/>
    <w:rsid w:val="007F3FCC"/>
    <w:rsid w:val="007F424F"/>
    <w:rsid w:val="007F45F2"/>
    <w:rsid w:val="007F4755"/>
    <w:rsid w:val="007F4B32"/>
    <w:rsid w:val="007F4CF1"/>
    <w:rsid w:val="007F4FBC"/>
    <w:rsid w:val="007F5200"/>
    <w:rsid w:val="007F54D9"/>
    <w:rsid w:val="007F6575"/>
    <w:rsid w:val="007F6840"/>
    <w:rsid w:val="007F6879"/>
    <w:rsid w:val="007F762B"/>
    <w:rsid w:val="007F7F1E"/>
    <w:rsid w:val="0080027A"/>
    <w:rsid w:val="00800434"/>
    <w:rsid w:val="00801138"/>
    <w:rsid w:val="0080160F"/>
    <w:rsid w:val="008016E4"/>
    <w:rsid w:val="00801BFF"/>
    <w:rsid w:val="008022C0"/>
    <w:rsid w:val="00802685"/>
    <w:rsid w:val="0080277D"/>
    <w:rsid w:val="008033BD"/>
    <w:rsid w:val="008033FE"/>
    <w:rsid w:val="008034C5"/>
    <w:rsid w:val="008035ED"/>
    <w:rsid w:val="0080375C"/>
    <w:rsid w:val="00803CE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65FA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1FFD"/>
    <w:rsid w:val="00812510"/>
    <w:rsid w:val="0081264C"/>
    <w:rsid w:val="00813A6F"/>
    <w:rsid w:val="00813DBA"/>
    <w:rsid w:val="00814031"/>
    <w:rsid w:val="0081440A"/>
    <w:rsid w:val="00815FED"/>
    <w:rsid w:val="00816008"/>
    <w:rsid w:val="0081643C"/>
    <w:rsid w:val="00816638"/>
    <w:rsid w:val="00816A81"/>
    <w:rsid w:val="00816FFC"/>
    <w:rsid w:val="00817477"/>
    <w:rsid w:val="00817A4B"/>
    <w:rsid w:val="00817A56"/>
    <w:rsid w:val="0082008F"/>
    <w:rsid w:val="00820EA5"/>
    <w:rsid w:val="008211EF"/>
    <w:rsid w:val="0082147F"/>
    <w:rsid w:val="00821815"/>
    <w:rsid w:val="00821914"/>
    <w:rsid w:val="00821AD9"/>
    <w:rsid w:val="00821B5C"/>
    <w:rsid w:val="00822AAA"/>
    <w:rsid w:val="00822C3A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80A"/>
    <w:rsid w:val="008301CB"/>
    <w:rsid w:val="00830AAD"/>
    <w:rsid w:val="00831BD4"/>
    <w:rsid w:val="0083328A"/>
    <w:rsid w:val="008333AB"/>
    <w:rsid w:val="00833488"/>
    <w:rsid w:val="008335EF"/>
    <w:rsid w:val="00833744"/>
    <w:rsid w:val="00833CDE"/>
    <w:rsid w:val="00835023"/>
    <w:rsid w:val="0083533B"/>
    <w:rsid w:val="008353D5"/>
    <w:rsid w:val="008358FE"/>
    <w:rsid w:val="00835A20"/>
    <w:rsid w:val="00835A70"/>
    <w:rsid w:val="0083634F"/>
    <w:rsid w:val="00836438"/>
    <w:rsid w:val="00836621"/>
    <w:rsid w:val="00836A94"/>
    <w:rsid w:val="00836DA5"/>
    <w:rsid w:val="008372B5"/>
    <w:rsid w:val="00837DBB"/>
    <w:rsid w:val="008401E3"/>
    <w:rsid w:val="00840DA4"/>
    <w:rsid w:val="0084100A"/>
    <w:rsid w:val="00841996"/>
    <w:rsid w:val="008423E7"/>
    <w:rsid w:val="008427A3"/>
    <w:rsid w:val="0084430D"/>
    <w:rsid w:val="008444DB"/>
    <w:rsid w:val="00845269"/>
    <w:rsid w:val="008453DD"/>
    <w:rsid w:val="00845736"/>
    <w:rsid w:val="00845767"/>
    <w:rsid w:val="00845C6E"/>
    <w:rsid w:val="00845E6B"/>
    <w:rsid w:val="00846084"/>
    <w:rsid w:val="00846583"/>
    <w:rsid w:val="008474B0"/>
    <w:rsid w:val="00847FEA"/>
    <w:rsid w:val="00850546"/>
    <w:rsid w:val="008507A5"/>
    <w:rsid w:val="00850A2D"/>
    <w:rsid w:val="00850DC9"/>
    <w:rsid w:val="00850EBD"/>
    <w:rsid w:val="008519CB"/>
    <w:rsid w:val="00851DA0"/>
    <w:rsid w:val="00851F06"/>
    <w:rsid w:val="00852495"/>
    <w:rsid w:val="00852580"/>
    <w:rsid w:val="00852BBF"/>
    <w:rsid w:val="008532B5"/>
    <w:rsid w:val="0085416C"/>
    <w:rsid w:val="0085465B"/>
    <w:rsid w:val="00854D40"/>
    <w:rsid w:val="0085617E"/>
    <w:rsid w:val="0085639B"/>
    <w:rsid w:val="008568D8"/>
    <w:rsid w:val="00857BB1"/>
    <w:rsid w:val="008600BF"/>
    <w:rsid w:val="00860557"/>
    <w:rsid w:val="00860561"/>
    <w:rsid w:val="008609F7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BF9"/>
    <w:rsid w:val="00862C0F"/>
    <w:rsid w:val="00863B50"/>
    <w:rsid w:val="00864D06"/>
    <w:rsid w:val="00864D85"/>
    <w:rsid w:val="00864E04"/>
    <w:rsid w:val="00865219"/>
    <w:rsid w:val="00865D9E"/>
    <w:rsid w:val="008669D6"/>
    <w:rsid w:val="00867844"/>
    <w:rsid w:val="008679A9"/>
    <w:rsid w:val="00867D57"/>
    <w:rsid w:val="00871036"/>
    <w:rsid w:val="00871279"/>
    <w:rsid w:val="0087169E"/>
    <w:rsid w:val="008716FC"/>
    <w:rsid w:val="00871A92"/>
    <w:rsid w:val="00871EED"/>
    <w:rsid w:val="0087214C"/>
    <w:rsid w:val="00872ADB"/>
    <w:rsid w:val="008736BF"/>
    <w:rsid w:val="008738F5"/>
    <w:rsid w:val="0087390E"/>
    <w:rsid w:val="00873A93"/>
    <w:rsid w:val="00874112"/>
    <w:rsid w:val="008743E1"/>
    <w:rsid w:val="00874453"/>
    <w:rsid w:val="0087544E"/>
    <w:rsid w:val="008759D1"/>
    <w:rsid w:val="008769C2"/>
    <w:rsid w:val="00876F6E"/>
    <w:rsid w:val="0087726F"/>
    <w:rsid w:val="00877302"/>
    <w:rsid w:val="00877633"/>
    <w:rsid w:val="00877703"/>
    <w:rsid w:val="0088068B"/>
    <w:rsid w:val="0088076D"/>
    <w:rsid w:val="00881097"/>
    <w:rsid w:val="00881889"/>
    <w:rsid w:val="00881C7B"/>
    <w:rsid w:val="00881EDC"/>
    <w:rsid w:val="00882130"/>
    <w:rsid w:val="0088215A"/>
    <w:rsid w:val="0088282B"/>
    <w:rsid w:val="00882EDE"/>
    <w:rsid w:val="008845C2"/>
    <w:rsid w:val="00885317"/>
    <w:rsid w:val="008854D4"/>
    <w:rsid w:val="00885E31"/>
    <w:rsid w:val="00886BD4"/>
    <w:rsid w:val="00886F88"/>
    <w:rsid w:val="008870C9"/>
    <w:rsid w:val="0088724D"/>
    <w:rsid w:val="00887599"/>
    <w:rsid w:val="00887B28"/>
    <w:rsid w:val="00887C77"/>
    <w:rsid w:val="00887D3A"/>
    <w:rsid w:val="00891316"/>
    <w:rsid w:val="00891839"/>
    <w:rsid w:val="00891BD3"/>
    <w:rsid w:val="00892EE5"/>
    <w:rsid w:val="0089399B"/>
    <w:rsid w:val="00893BA7"/>
    <w:rsid w:val="00893ED6"/>
    <w:rsid w:val="0089443C"/>
    <w:rsid w:val="0089486D"/>
    <w:rsid w:val="0089544A"/>
    <w:rsid w:val="00895BF3"/>
    <w:rsid w:val="00895DDF"/>
    <w:rsid w:val="0089601B"/>
    <w:rsid w:val="00896708"/>
    <w:rsid w:val="00896830"/>
    <w:rsid w:val="00896E02"/>
    <w:rsid w:val="008971E8"/>
    <w:rsid w:val="00897475"/>
    <w:rsid w:val="008977A0"/>
    <w:rsid w:val="00897A07"/>
    <w:rsid w:val="00897FE7"/>
    <w:rsid w:val="008A00BB"/>
    <w:rsid w:val="008A01C3"/>
    <w:rsid w:val="008A1259"/>
    <w:rsid w:val="008A1371"/>
    <w:rsid w:val="008A1BB1"/>
    <w:rsid w:val="008A2204"/>
    <w:rsid w:val="008A29CD"/>
    <w:rsid w:val="008A2DD9"/>
    <w:rsid w:val="008A38B7"/>
    <w:rsid w:val="008A3919"/>
    <w:rsid w:val="008A399F"/>
    <w:rsid w:val="008A3D88"/>
    <w:rsid w:val="008A3DD9"/>
    <w:rsid w:val="008A4100"/>
    <w:rsid w:val="008A47D0"/>
    <w:rsid w:val="008A4842"/>
    <w:rsid w:val="008A4929"/>
    <w:rsid w:val="008A4D5F"/>
    <w:rsid w:val="008A522B"/>
    <w:rsid w:val="008A5E5C"/>
    <w:rsid w:val="008A64F1"/>
    <w:rsid w:val="008A6FBB"/>
    <w:rsid w:val="008B00E6"/>
    <w:rsid w:val="008B1200"/>
    <w:rsid w:val="008B1B2D"/>
    <w:rsid w:val="008B1CD8"/>
    <w:rsid w:val="008B22D8"/>
    <w:rsid w:val="008B271B"/>
    <w:rsid w:val="008B2770"/>
    <w:rsid w:val="008B295E"/>
    <w:rsid w:val="008B2D6D"/>
    <w:rsid w:val="008B31AB"/>
    <w:rsid w:val="008B355D"/>
    <w:rsid w:val="008B3D61"/>
    <w:rsid w:val="008B40DE"/>
    <w:rsid w:val="008B42CF"/>
    <w:rsid w:val="008B490A"/>
    <w:rsid w:val="008B54D7"/>
    <w:rsid w:val="008B5BA9"/>
    <w:rsid w:val="008B5F93"/>
    <w:rsid w:val="008B63E0"/>
    <w:rsid w:val="008B6423"/>
    <w:rsid w:val="008B7937"/>
    <w:rsid w:val="008B7AAF"/>
    <w:rsid w:val="008B7AC6"/>
    <w:rsid w:val="008B7D17"/>
    <w:rsid w:val="008B7F1C"/>
    <w:rsid w:val="008C0357"/>
    <w:rsid w:val="008C0938"/>
    <w:rsid w:val="008C0C04"/>
    <w:rsid w:val="008C0DEA"/>
    <w:rsid w:val="008C16B8"/>
    <w:rsid w:val="008C177A"/>
    <w:rsid w:val="008C1DD0"/>
    <w:rsid w:val="008C2A8B"/>
    <w:rsid w:val="008C37D1"/>
    <w:rsid w:val="008C4378"/>
    <w:rsid w:val="008C4903"/>
    <w:rsid w:val="008C522A"/>
    <w:rsid w:val="008C525A"/>
    <w:rsid w:val="008C550F"/>
    <w:rsid w:val="008C5F59"/>
    <w:rsid w:val="008C6DA9"/>
    <w:rsid w:val="008C764A"/>
    <w:rsid w:val="008D0E48"/>
    <w:rsid w:val="008D1763"/>
    <w:rsid w:val="008D19E8"/>
    <w:rsid w:val="008D1CD2"/>
    <w:rsid w:val="008D2140"/>
    <w:rsid w:val="008D27BA"/>
    <w:rsid w:val="008D296E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7EA"/>
    <w:rsid w:val="008D68BD"/>
    <w:rsid w:val="008D69C4"/>
    <w:rsid w:val="008D6B7D"/>
    <w:rsid w:val="008D6EC9"/>
    <w:rsid w:val="008D7201"/>
    <w:rsid w:val="008D7348"/>
    <w:rsid w:val="008D7509"/>
    <w:rsid w:val="008D7D28"/>
    <w:rsid w:val="008E02D3"/>
    <w:rsid w:val="008E15D6"/>
    <w:rsid w:val="008E17FB"/>
    <w:rsid w:val="008E2015"/>
    <w:rsid w:val="008E22BB"/>
    <w:rsid w:val="008E252A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143"/>
    <w:rsid w:val="008E63FF"/>
    <w:rsid w:val="008E6B2A"/>
    <w:rsid w:val="008E6BFA"/>
    <w:rsid w:val="008E757D"/>
    <w:rsid w:val="008E7982"/>
    <w:rsid w:val="008E7EAA"/>
    <w:rsid w:val="008F008F"/>
    <w:rsid w:val="008F0250"/>
    <w:rsid w:val="008F056F"/>
    <w:rsid w:val="008F0A6C"/>
    <w:rsid w:val="008F1376"/>
    <w:rsid w:val="008F1508"/>
    <w:rsid w:val="008F1C67"/>
    <w:rsid w:val="008F21F5"/>
    <w:rsid w:val="008F2595"/>
    <w:rsid w:val="008F2B84"/>
    <w:rsid w:val="008F2B98"/>
    <w:rsid w:val="008F482B"/>
    <w:rsid w:val="008F48CE"/>
    <w:rsid w:val="008F56D4"/>
    <w:rsid w:val="008F6248"/>
    <w:rsid w:val="008F6639"/>
    <w:rsid w:val="008F6A33"/>
    <w:rsid w:val="008F6DDD"/>
    <w:rsid w:val="008F6F28"/>
    <w:rsid w:val="008F6F5D"/>
    <w:rsid w:val="008F7114"/>
    <w:rsid w:val="008F7390"/>
    <w:rsid w:val="008F7818"/>
    <w:rsid w:val="008F7EE8"/>
    <w:rsid w:val="00900FD3"/>
    <w:rsid w:val="0090109C"/>
    <w:rsid w:val="00901AA6"/>
    <w:rsid w:val="0090293C"/>
    <w:rsid w:val="00903729"/>
    <w:rsid w:val="0090382A"/>
    <w:rsid w:val="00904108"/>
    <w:rsid w:val="0090433C"/>
    <w:rsid w:val="00904B22"/>
    <w:rsid w:val="0090556C"/>
    <w:rsid w:val="00905628"/>
    <w:rsid w:val="00906648"/>
    <w:rsid w:val="009070BD"/>
    <w:rsid w:val="009072AF"/>
    <w:rsid w:val="00907887"/>
    <w:rsid w:val="0091009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5D4B"/>
    <w:rsid w:val="00916737"/>
    <w:rsid w:val="00916A11"/>
    <w:rsid w:val="0091727B"/>
    <w:rsid w:val="009173AB"/>
    <w:rsid w:val="0091750D"/>
    <w:rsid w:val="00917A60"/>
    <w:rsid w:val="00917D15"/>
    <w:rsid w:val="00917EBF"/>
    <w:rsid w:val="00920140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B20"/>
    <w:rsid w:val="00922CA7"/>
    <w:rsid w:val="00923298"/>
    <w:rsid w:val="00923414"/>
    <w:rsid w:val="0092391D"/>
    <w:rsid w:val="00923B4D"/>
    <w:rsid w:val="00923F41"/>
    <w:rsid w:val="009244F9"/>
    <w:rsid w:val="00924D89"/>
    <w:rsid w:val="009258ED"/>
    <w:rsid w:val="00925B55"/>
    <w:rsid w:val="00925D23"/>
    <w:rsid w:val="00925FDF"/>
    <w:rsid w:val="009263A7"/>
    <w:rsid w:val="00926BB7"/>
    <w:rsid w:val="00926E01"/>
    <w:rsid w:val="009272F2"/>
    <w:rsid w:val="00927B11"/>
    <w:rsid w:val="009300AD"/>
    <w:rsid w:val="00930237"/>
    <w:rsid w:val="009308B6"/>
    <w:rsid w:val="009308F3"/>
    <w:rsid w:val="00930F9D"/>
    <w:rsid w:val="00931271"/>
    <w:rsid w:val="00931655"/>
    <w:rsid w:val="00931BD6"/>
    <w:rsid w:val="00931E60"/>
    <w:rsid w:val="009325D6"/>
    <w:rsid w:val="00932E29"/>
    <w:rsid w:val="00933047"/>
    <w:rsid w:val="009330A6"/>
    <w:rsid w:val="0093401F"/>
    <w:rsid w:val="0093497B"/>
    <w:rsid w:val="00934E11"/>
    <w:rsid w:val="0093577B"/>
    <w:rsid w:val="00935BC8"/>
    <w:rsid w:val="00935E15"/>
    <w:rsid w:val="00936FAE"/>
    <w:rsid w:val="00937296"/>
    <w:rsid w:val="009404C1"/>
    <w:rsid w:val="0094063D"/>
    <w:rsid w:val="00941017"/>
    <w:rsid w:val="00941242"/>
    <w:rsid w:val="00941479"/>
    <w:rsid w:val="009417C3"/>
    <w:rsid w:val="00941FAA"/>
    <w:rsid w:val="009424EC"/>
    <w:rsid w:val="00942B34"/>
    <w:rsid w:val="009434E2"/>
    <w:rsid w:val="00943586"/>
    <w:rsid w:val="0094386A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4DD"/>
    <w:rsid w:val="00951728"/>
    <w:rsid w:val="00952296"/>
    <w:rsid w:val="00952ACB"/>
    <w:rsid w:val="0095367E"/>
    <w:rsid w:val="009536AD"/>
    <w:rsid w:val="00953A2A"/>
    <w:rsid w:val="00953FB2"/>
    <w:rsid w:val="009541FC"/>
    <w:rsid w:val="009550C0"/>
    <w:rsid w:val="009555BA"/>
    <w:rsid w:val="0095588C"/>
    <w:rsid w:val="009559FB"/>
    <w:rsid w:val="00955C8D"/>
    <w:rsid w:val="00955CCE"/>
    <w:rsid w:val="0095624B"/>
    <w:rsid w:val="0095642D"/>
    <w:rsid w:val="009570FF"/>
    <w:rsid w:val="00957BA4"/>
    <w:rsid w:val="009605CB"/>
    <w:rsid w:val="00960BED"/>
    <w:rsid w:val="0096119A"/>
    <w:rsid w:val="00962E5C"/>
    <w:rsid w:val="009632CE"/>
    <w:rsid w:val="009635AB"/>
    <w:rsid w:val="009637A8"/>
    <w:rsid w:val="0096388E"/>
    <w:rsid w:val="00964D90"/>
    <w:rsid w:val="009655AD"/>
    <w:rsid w:val="00965AF1"/>
    <w:rsid w:val="00965F9F"/>
    <w:rsid w:val="00967B35"/>
    <w:rsid w:val="00967B73"/>
    <w:rsid w:val="00967D9F"/>
    <w:rsid w:val="00967F7A"/>
    <w:rsid w:val="009708EF"/>
    <w:rsid w:val="00970AD2"/>
    <w:rsid w:val="00971138"/>
    <w:rsid w:val="009715D6"/>
    <w:rsid w:val="00971A8D"/>
    <w:rsid w:val="009720B8"/>
    <w:rsid w:val="0097255B"/>
    <w:rsid w:val="00972A1C"/>
    <w:rsid w:val="00973181"/>
    <w:rsid w:val="00973662"/>
    <w:rsid w:val="00973CAF"/>
    <w:rsid w:val="00974B96"/>
    <w:rsid w:val="00974C3D"/>
    <w:rsid w:val="0097598B"/>
    <w:rsid w:val="00975E9C"/>
    <w:rsid w:val="009765D5"/>
    <w:rsid w:val="009769BF"/>
    <w:rsid w:val="00976E7F"/>
    <w:rsid w:val="009800CD"/>
    <w:rsid w:val="009825FD"/>
    <w:rsid w:val="009829A3"/>
    <w:rsid w:val="00983490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6F40"/>
    <w:rsid w:val="00987227"/>
    <w:rsid w:val="0098770B"/>
    <w:rsid w:val="009906FA"/>
    <w:rsid w:val="0099098F"/>
    <w:rsid w:val="00990ADB"/>
    <w:rsid w:val="00990DAD"/>
    <w:rsid w:val="0099125E"/>
    <w:rsid w:val="00991566"/>
    <w:rsid w:val="00991977"/>
    <w:rsid w:val="0099301A"/>
    <w:rsid w:val="00993397"/>
    <w:rsid w:val="00993577"/>
    <w:rsid w:val="00994165"/>
    <w:rsid w:val="00994C06"/>
    <w:rsid w:val="0099515A"/>
    <w:rsid w:val="00995247"/>
    <w:rsid w:val="00995691"/>
    <w:rsid w:val="00995A84"/>
    <w:rsid w:val="00996835"/>
    <w:rsid w:val="00996940"/>
    <w:rsid w:val="00997299"/>
    <w:rsid w:val="009977FB"/>
    <w:rsid w:val="00997B9C"/>
    <w:rsid w:val="009A01CD"/>
    <w:rsid w:val="009A046D"/>
    <w:rsid w:val="009A0731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4F2B"/>
    <w:rsid w:val="009A52D2"/>
    <w:rsid w:val="009A553B"/>
    <w:rsid w:val="009A5FF2"/>
    <w:rsid w:val="009A6006"/>
    <w:rsid w:val="009A603E"/>
    <w:rsid w:val="009A6EF1"/>
    <w:rsid w:val="009A7156"/>
    <w:rsid w:val="009A7BB3"/>
    <w:rsid w:val="009A7D41"/>
    <w:rsid w:val="009B0695"/>
    <w:rsid w:val="009B07EB"/>
    <w:rsid w:val="009B0BD6"/>
    <w:rsid w:val="009B1401"/>
    <w:rsid w:val="009B1552"/>
    <w:rsid w:val="009B1B21"/>
    <w:rsid w:val="009B2082"/>
    <w:rsid w:val="009B21FC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3A5"/>
    <w:rsid w:val="009C0765"/>
    <w:rsid w:val="009C0CA5"/>
    <w:rsid w:val="009C1013"/>
    <w:rsid w:val="009C12AF"/>
    <w:rsid w:val="009C1C74"/>
    <w:rsid w:val="009C1EEB"/>
    <w:rsid w:val="009C2242"/>
    <w:rsid w:val="009C23D6"/>
    <w:rsid w:val="009C25AF"/>
    <w:rsid w:val="009C2C86"/>
    <w:rsid w:val="009C2D35"/>
    <w:rsid w:val="009C2EA2"/>
    <w:rsid w:val="009C3269"/>
    <w:rsid w:val="009C33D1"/>
    <w:rsid w:val="009C36B9"/>
    <w:rsid w:val="009C37B5"/>
    <w:rsid w:val="009C3A4B"/>
    <w:rsid w:val="009C3AAD"/>
    <w:rsid w:val="009C46B3"/>
    <w:rsid w:val="009C47D0"/>
    <w:rsid w:val="009C4C94"/>
    <w:rsid w:val="009C51CD"/>
    <w:rsid w:val="009C639B"/>
    <w:rsid w:val="009C696E"/>
    <w:rsid w:val="009C6A73"/>
    <w:rsid w:val="009C6D8E"/>
    <w:rsid w:val="009C77C5"/>
    <w:rsid w:val="009C7973"/>
    <w:rsid w:val="009C79BF"/>
    <w:rsid w:val="009C7D79"/>
    <w:rsid w:val="009D0522"/>
    <w:rsid w:val="009D119E"/>
    <w:rsid w:val="009D1612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5EF9"/>
    <w:rsid w:val="009D699C"/>
    <w:rsid w:val="009E0EB9"/>
    <w:rsid w:val="009E117A"/>
    <w:rsid w:val="009E1340"/>
    <w:rsid w:val="009E18DA"/>
    <w:rsid w:val="009E1B51"/>
    <w:rsid w:val="009E1FEB"/>
    <w:rsid w:val="009E270A"/>
    <w:rsid w:val="009E28FB"/>
    <w:rsid w:val="009E2C96"/>
    <w:rsid w:val="009E2FE3"/>
    <w:rsid w:val="009E317F"/>
    <w:rsid w:val="009E3AAF"/>
    <w:rsid w:val="009E3B0C"/>
    <w:rsid w:val="009E4A04"/>
    <w:rsid w:val="009E5F58"/>
    <w:rsid w:val="009E60B3"/>
    <w:rsid w:val="009E61DF"/>
    <w:rsid w:val="009E656A"/>
    <w:rsid w:val="009E6E5E"/>
    <w:rsid w:val="009E7193"/>
    <w:rsid w:val="009E794C"/>
    <w:rsid w:val="009E7AC0"/>
    <w:rsid w:val="009E7C5E"/>
    <w:rsid w:val="009E7E7B"/>
    <w:rsid w:val="009F0946"/>
    <w:rsid w:val="009F0AA1"/>
    <w:rsid w:val="009F226D"/>
    <w:rsid w:val="009F364A"/>
    <w:rsid w:val="009F37F3"/>
    <w:rsid w:val="009F3B20"/>
    <w:rsid w:val="009F3F3D"/>
    <w:rsid w:val="009F4066"/>
    <w:rsid w:val="009F4343"/>
    <w:rsid w:val="009F4381"/>
    <w:rsid w:val="009F451B"/>
    <w:rsid w:val="009F4CBF"/>
    <w:rsid w:val="009F4F25"/>
    <w:rsid w:val="009F56C2"/>
    <w:rsid w:val="009F5EBE"/>
    <w:rsid w:val="009F5F0E"/>
    <w:rsid w:val="009F6AF2"/>
    <w:rsid w:val="009F73E5"/>
    <w:rsid w:val="009F74F3"/>
    <w:rsid w:val="009F7522"/>
    <w:rsid w:val="009F76EB"/>
    <w:rsid w:val="009F7795"/>
    <w:rsid w:val="00A002F9"/>
    <w:rsid w:val="00A00CE9"/>
    <w:rsid w:val="00A0195F"/>
    <w:rsid w:val="00A01FCA"/>
    <w:rsid w:val="00A02403"/>
    <w:rsid w:val="00A02568"/>
    <w:rsid w:val="00A034BD"/>
    <w:rsid w:val="00A03916"/>
    <w:rsid w:val="00A03A5A"/>
    <w:rsid w:val="00A03B71"/>
    <w:rsid w:val="00A044A4"/>
    <w:rsid w:val="00A04B1A"/>
    <w:rsid w:val="00A04E45"/>
    <w:rsid w:val="00A04F23"/>
    <w:rsid w:val="00A055BF"/>
    <w:rsid w:val="00A05723"/>
    <w:rsid w:val="00A05988"/>
    <w:rsid w:val="00A06234"/>
    <w:rsid w:val="00A065B4"/>
    <w:rsid w:val="00A06909"/>
    <w:rsid w:val="00A06EDB"/>
    <w:rsid w:val="00A073C0"/>
    <w:rsid w:val="00A07C11"/>
    <w:rsid w:val="00A103A3"/>
    <w:rsid w:val="00A11A6F"/>
    <w:rsid w:val="00A11BF3"/>
    <w:rsid w:val="00A11EDA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B9"/>
    <w:rsid w:val="00A20B62"/>
    <w:rsid w:val="00A20D5D"/>
    <w:rsid w:val="00A21706"/>
    <w:rsid w:val="00A222FD"/>
    <w:rsid w:val="00A22A38"/>
    <w:rsid w:val="00A22E3A"/>
    <w:rsid w:val="00A234D5"/>
    <w:rsid w:val="00A236DC"/>
    <w:rsid w:val="00A237D4"/>
    <w:rsid w:val="00A23899"/>
    <w:rsid w:val="00A23FFC"/>
    <w:rsid w:val="00A243EA"/>
    <w:rsid w:val="00A24AE7"/>
    <w:rsid w:val="00A24C00"/>
    <w:rsid w:val="00A262A0"/>
    <w:rsid w:val="00A269A7"/>
    <w:rsid w:val="00A27CE5"/>
    <w:rsid w:val="00A27D9B"/>
    <w:rsid w:val="00A27E6B"/>
    <w:rsid w:val="00A300B7"/>
    <w:rsid w:val="00A30601"/>
    <w:rsid w:val="00A306D5"/>
    <w:rsid w:val="00A31F88"/>
    <w:rsid w:val="00A31FCD"/>
    <w:rsid w:val="00A32413"/>
    <w:rsid w:val="00A33017"/>
    <w:rsid w:val="00A33D15"/>
    <w:rsid w:val="00A34930"/>
    <w:rsid w:val="00A34D62"/>
    <w:rsid w:val="00A35215"/>
    <w:rsid w:val="00A3538A"/>
    <w:rsid w:val="00A3542F"/>
    <w:rsid w:val="00A36121"/>
    <w:rsid w:val="00A3706D"/>
    <w:rsid w:val="00A37156"/>
    <w:rsid w:val="00A372C9"/>
    <w:rsid w:val="00A37598"/>
    <w:rsid w:val="00A3781B"/>
    <w:rsid w:val="00A3786B"/>
    <w:rsid w:val="00A37EE2"/>
    <w:rsid w:val="00A4025F"/>
    <w:rsid w:val="00A40447"/>
    <w:rsid w:val="00A40EB7"/>
    <w:rsid w:val="00A4117D"/>
    <w:rsid w:val="00A4127C"/>
    <w:rsid w:val="00A416BF"/>
    <w:rsid w:val="00A41C25"/>
    <w:rsid w:val="00A42376"/>
    <w:rsid w:val="00A42A4E"/>
    <w:rsid w:val="00A42F71"/>
    <w:rsid w:val="00A43118"/>
    <w:rsid w:val="00A4361F"/>
    <w:rsid w:val="00A43702"/>
    <w:rsid w:val="00A4404D"/>
    <w:rsid w:val="00A44C05"/>
    <w:rsid w:val="00A44E49"/>
    <w:rsid w:val="00A45762"/>
    <w:rsid w:val="00A457A5"/>
    <w:rsid w:val="00A45AE3"/>
    <w:rsid w:val="00A462CD"/>
    <w:rsid w:val="00A462D6"/>
    <w:rsid w:val="00A4664E"/>
    <w:rsid w:val="00A4697D"/>
    <w:rsid w:val="00A46BC9"/>
    <w:rsid w:val="00A46D0C"/>
    <w:rsid w:val="00A46ECB"/>
    <w:rsid w:val="00A46F4A"/>
    <w:rsid w:val="00A47AAB"/>
    <w:rsid w:val="00A501F1"/>
    <w:rsid w:val="00A504E3"/>
    <w:rsid w:val="00A50F24"/>
    <w:rsid w:val="00A51675"/>
    <w:rsid w:val="00A51A2C"/>
    <w:rsid w:val="00A52C78"/>
    <w:rsid w:val="00A52CE0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4F00"/>
    <w:rsid w:val="00A65383"/>
    <w:rsid w:val="00A65985"/>
    <w:rsid w:val="00A65CCA"/>
    <w:rsid w:val="00A66564"/>
    <w:rsid w:val="00A66980"/>
    <w:rsid w:val="00A66D98"/>
    <w:rsid w:val="00A67589"/>
    <w:rsid w:val="00A67FF6"/>
    <w:rsid w:val="00A70595"/>
    <w:rsid w:val="00A7063C"/>
    <w:rsid w:val="00A70A30"/>
    <w:rsid w:val="00A70E3D"/>
    <w:rsid w:val="00A7134B"/>
    <w:rsid w:val="00A724D3"/>
    <w:rsid w:val="00A72876"/>
    <w:rsid w:val="00A72A5A"/>
    <w:rsid w:val="00A730FC"/>
    <w:rsid w:val="00A7367A"/>
    <w:rsid w:val="00A73BF7"/>
    <w:rsid w:val="00A7485A"/>
    <w:rsid w:val="00A74FCD"/>
    <w:rsid w:val="00A75105"/>
    <w:rsid w:val="00A7535F"/>
    <w:rsid w:val="00A75557"/>
    <w:rsid w:val="00A75950"/>
    <w:rsid w:val="00A75EF0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F0"/>
    <w:rsid w:val="00A83217"/>
    <w:rsid w:val="00A83ED1"/>
    <w:rsid w:val="00A843C1"/>
    <w:rsid w:val="00A8551F"/>
    <w:rsid w:val="00A8575D"/>
    <w:rsid w:val="00A8593B"/>
    <w:rsid w:val="00A85DE6"/>
    <w:rsid w:val="00A85DFC"/>
    <w:rsid w:val="00A86BC6"/>
    <w:rsid w:val="00A873DD"/>
    <w:rsid w:val="00A87430"/>
    <w:rsid w:val="00A87A0B"/>
    <w:rsid w:val="00A87ABE"/>
    <w:rsid w:val="00A87DA2"/>
    <w:rsid w:val="00A9075E"/>
    <w:rsid w:val="00A916A7"/>
    <w:rsid w:val="00A916F2"/>
    <w:rsid w:val="00A91C56"/>
    <w:rsid w:val="00A91C61"/>
    <w:rsid w:val="00A924E1"/>
    <w:rsid w:val="00A92BB9"/>
    <w:rsid w:val="00A92BD1"/>
    <w:rsid w:val="00A9397D"/>
    <w:rsid w:val="00A94038"/>
    <w:rsid w:val="00A9423A"/>
    <w:rsid w:val="00A9472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7A7"/>
    <w:rsid w:val="00AA1F6E"/>
    <w:rsid w:val="00AA2061"/>
    <w:rsid w:val="00AA2F95"/>
    <w:rsid w:val="00AA3348"/>
    <w:rsid w:val="00AA3462"/>
    <w:rsid w:val="00AA3673"/>
    <w:rsid w:val="00AA4412"/>
    <w:rsid w:val="00AA47B9"/>
    <w:rsid w:val="00AA629E"/>
    <w:rsid w:val="00AA64BE"/>
    <w:rsid w:val="00AA6A97"/>
    <w:rsid w:val="00AA6C48"/>
    <w:rsid w:val="00AA70D8"/>
    <w:rsid w:val="00AA7AA6"/>
    <w:rsid w:val="00AB0243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573"/>
    <w:rsid w:val="00AB4908"/>
    <w:rsid w:val="00AB49B3"/>
    <w:rsid w:val="00AB4C03"/>
    <w:rsid w:val="00AB4D54"/>
    <w:rsid w:val="00AB59AD"/>
    <w:rsid w:val="00AB5A93"/>
    <w:rsid w:val="00AB5B02"/>
    <w:rsid w:val="00AB6908"/>
    <w:rsid w:val="00AB6FB2"/>
    <w:rsid w:val="00AC07A7"/>
    <w:rsid w:val="00AC1028"/>
    <w:rsid w:val="00AC13CF"/>
    <w:rsid w:val="00AC1B01"/>
    <w:rsid w:val="00AC1B2C"/>
    <w:rsid w:val="00AC2717"/>
    <w:rsid w:val="00AC2FC6"/>
    <w:rsid w:val="00AC4D3A"/>
    <w:rsid w:val="00AC5095"/>
    <w:rsid w:val="00AC519D"/>
    <w:rsid w:val="00AC54C8"/>
    <w:rsid w:val="00AC56A1"/>
    <w:rsid w:val="00AC61B9"/>
    <w:rsid w:val="00AC79DF"/>
    <w:rsid w:val="00AC7B9C"/>
    <w:rsid w:val="00AC7C6E"/>
    <w:rsid w:val="00AC7CD2"/>
    <w:rsid w:val="00AD0A8B"/>
    <w:rsid w:val="00AD1136"/>
    <w:rsid w:val="00AD1822"/>
    <w:rsid w:val="00AD2207"/>
    <w:rsid w:val="00AD2413"/>
    <w:rsid w:val="00AD26F8"/>
    <w:rsid w:val="00AD2788"/>
    <w:rsid w:val="00AD3039"/>
    <w:rsid w:val="00AD3231"/>
    <w:rsid w:val="00AD38A8"/>
    <w:rsid w:val="00AD3AA3"/>
    <w:rsid w:val="00AD3FAE"/>
    <w:rsid w:val="00AD4362"/>
    <w:rsid w:val="00AD43D7"/>
    <w:rsid w:val="00AD4A50"/>
    <w:rsid w:val="00AD54EA"/>
    <w:rsid w:val="00AD5A75"/>
    <w:rsid w:val="00AD6416"/>
    <w:rsid w:val="00AD6A2C"/>
    <w:rsid w:val="00AE06EA"/>
    <w:rsid w:val="00AE07FF"/>
    <w:rsid w:val="00AE14BA"/>
    <w:rsid w:val="00AE18AD"/>
    <w:rsid w:val="00AE1A8B"/>
    <w:rsid w:val="00AE1D4A"/>
    <w:rsid w:val="00AE1FBA"/>
    <w:rsid w:val="00AE244A"/>
    <w:rsid w:val="00AE2BB6"/>
    <w:rsid w:val="00AE2C56"/>
    <w:rsid w:val="00AE38B5"/>
    <w:rsid w:val="00AE3BE2"/>
    <w:rsid w:val="00AE4194"/>
    <w:rsid w:val="00AE432A"/>
    <w:rsid w:val="00AE4B62"/>
    <w:rsid w:val="00AE4B6F"/>
    <w:rsid w:val="00AE51A0"/>
    <w:rsid w:val="00AE5609"/>
    <w:rsid w:val="00AE5803"/>
    <w:rsid w:val="00AE58E6"/>
    <w:rsid w:val="00AE5D95"/>
    <w:rsid w:val="00AE6337"/>
    <w:rsid w:val="00AE64B6"/>
    <w:rsid w:val="00AE68FD"/>
    <w:rsid w:val="00AE7611"/>
    <w:rsid w:val="00AE76F8"/>
    <w:rsid w:val="00AE7DE5"/>
    <w:rsid w:val="00AE7E74"/>
    <w:rsid w:val="00AF054F"/>
    <w:rsid w:val="00AF090D"/>
    <w:rsid w:val="00AF09A4"/>
    <w:rsid w:val="00AF0AFF"/>
    <w:rsid w:val="00AF16AC"/>
    <w:rsid w:val="00AF1DA8"/>
    <w:rsid w:val="00AF2300"/>
    <w:rsid w:val="00AF23B2"/>
    <w:rsid w:val="00AF292F"/>
    <w:rsid w:val="00AF327A"/>
    <w:rsid w:val="00AF3542"/>
    <w:rsid w:val="00AF39A2"/>
    <w:rsid w:val="00AF3AED"/>
    <w:rsid w:val="00AF5947"/>
    <w:rsid w:val="00AF5AE6"/>
    <w:rsid w:val="00AF630E"/>
    <w:rsid w:val="00AF6391"/>
    <w:rsid w:val="00AF69B9"/>
    <w:rsid w:val="00AF7051"/>
    <w:rsid w:val="00AF708A"/>
    <w:rsid w:val="00B009D2"/>
    <w:rsid w:val="00B00EE1"/>
    <w:rsid w:val="00B01457"/>
    <w:rsid w:val="00B014C5"/>
    <w:rsid w:val="00B01C88"/>
    <w:rsid w:val="00B02B55"/>
    <w:rsid w:val="00B02C2A"/>
    <w:rsid w:val="00B02DF1"/>
    <w:rsid w:val="00B03F7E"/>
    <w:rsid w:val="00B0413B"/>
    <w:rsid w:val="00B0456E"/>
    <w:rsid w:val="00B04A6A"/>
    <w:rsid w:val="00B04C49"/>
    <w:rsid w:val="00B04D7D"/>
    <w:rsid w:val="00B04E0D"/>
    <w:rsid w:val="00B055F3"/>
    <w:rsid w:val="00B056A6"/>
    <w:rsid w:val="00B05AF1"/>
    <w:rsid w:val="00B05B95"/>
    <w:rsid w:val="00B05E90"/>
    <w:rsid w:val="00B05FBF"/>
    <w:rsid w:val="00B0658F"/>
    <w:rsid w:val="00B06926"/>
    <w:rsid w:val="00B06D72"/>
    <w:rsid w:val="00B06D74"/>
    <w:rsid w:val="00B06EAF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3E25"/>
    <w:rsid w:val="00B14906"/>
    <w:rsid w:val="00B14E57"/>
    <w:rsid w:val="00B1563B"/>
    <w:rsid w:val="00B158D3"/>
    <w:rsid w:val="00B15D63"/>
    <w:rsid w:val="00B16A8E"/>
    <w:rsid w:val="00B1790C"/>
    <w:rsid w:val="00B2039F"/>
    <w:rsid w:val="00B21598"/>
    <w:rsid w:val="00B21685"/>
    <w:rsid w:val="00B21A25"/>
    <w:rsid w:val="00B220B3"/>
    <w:rsid w:val="00B2283D"/>
    <w:rsid w:val="00B22931"/>
    <w:rsid w:val="00B231CE"/>
    <w:rsid w:val="00B2336C"/>
    <w:rsid w:val="00B23848"/>
    <w:rsid w:val="00B23A1B"/>
    <w:rsid w:val="00B23AC0"/>
    <w:rsid w:val="00B23D14"/>
    <w:rsid w:val="00B23FCC"/>
    <w:rsid w:val="00B25A0F"/>
    <w:rsid w:val="00B2603D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5C4"/>
    <w:rsid w:val="00B348BF"/>
    <w:rsid w:val="00B34DB8"/>
    <w:rsid w:val="00B351CC"/>
    <w:rsid w:val="00B35C04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B04"/>
    <w:rsid w:val="00B4131A"/>
    <w:rsid w:val="00B41DD1"/>
    <w:rsid w:val="00B42150"/>
    <w:rsid w:val="00B42417"/>
    <w:rsid w:val="00B428D4"/>
    <w:rsid w:val="00B42B47"/>
    <w:rsid w:val="00B42F3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D07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3BF9"/>
    <w:rsid w:val="00B548C8"/>
    <w:rsid w:val="00B558CC"/>
    <w:rsid w:val="00B563CA"/>
    <w:rsid w:val="00B56854"/>
    <w:rsid w:val="00B56AF8"/>
    <w:rsid w:val="00B56CE6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D48"/>
    <w:rsid w:val="00B63F84"/>
    <w:rsid w:val="00B6437E"/>
    <w:rsid w:val="00B645A0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61CD"/>
    <w:rsid w:val="00B7644D"/>
    <w:rsid w:val="00B77622"/>
    <w:rsid w:val="00B80019"/>
    <w:rsid w:val="00B806B2"/>
    <w:rsid w:val="00B81211"/>
    <w:rsid w:val="00B81385"/>
    <w:rsid w:val="00B814E8"/>
    <w:rsid w:val="00B81A8E"/>
    <w:rsid w:val="00B81FD8"/>
    <w:rsid w:val="00B822FA"/>
    <w:rsid w:val="00B827F1"/>
    <w:rsid w:val="00B83793"/>
    <w:rsid w:val="00B83A78"/>
    <w:rsid w:val="00B83F1A"/>
    <w:rsid w:val="00B848CE"/>
    <w:rsid w:val="00B84973"/>
    <w:rsid w:val="00B84C67"/>
    <w:rsid w:val="00B8505C"/>
    <w:rsid w:val="00B851B8"/>
    <w:rsid w:val="00B8581B"/>
    <w:rsid w:val="00B86152"/>
    <w:rsid w:val="00B861CA"/>
    <w:rsid w:val="00B86CF5"/>
    <w:rsid w:val="00B86D5E"/>
    <w:rsid w:val="00B8773F"/>
    <w:rsid w:val="00B900CF"/>
    <w:rsid w:val="00B90B54"/>
    <w:rsid w:val="00B90FBB"/>
    <w:rsid w:val="00B91586"/>
    <w:rsid w:val="00B9163B"/>
    <w:rsid w:val="00B91CE4"/>
    <w:rsid w:val="00B9264F"/>
    <w:rsid w:val="00B927DF"/>
    <w:rsid w:val="00B9281A"/>
    <w:rsid w:val="00B92A37"/>
    <w:rsid w:val="00B92AFA"/>
    <w:rsid w:val="00B93132"/>
    <w:rsid w:val="00B9323A"/>
    <w:rsid w:val="00B933CD"/>
    <w:rsid w:val="00B935A9"/>
    <w:rsid w:val="00B948E8"/>
    <w:rsid w:val="00B957E5"/>
    <w:rsid w:val="00B958A5"/>
    <w:rsid w:val="00B9655D"/>
    <w:rsid w:val="00B96FC5"/>
    <w:rsid w:val="00B97380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13D4"/>
    <w:rsid w:val="00BA20EA"/>
    <w:rsid w:val="00BA23C8"/>
    <w:rsid w:val="00BA24E3"/>
    <w:rsid w:val="00BA2612"/>
    <w:rsid w:val="00BA27AA"/>
    <w:rsid w:val="00BA2BCF"/>
    <w:rsid w:val="00BA2BD3"/>
    <w:rsid w:val="00BA46B4"/>
    <w:rsid w:val="00BA4830"/>
    <w:rsid w:val="00BA4BFD"/>
    <w:rsid w:val="00BA4FC6"/>
    <w:rsid w:val="00BA52F7"/>
    <w:rsid w:val="00BA66B7"/>
    <w:rsid w:val="00BA66CF"/>
    <w:rsid w:val="00BA6A59"/>
    <w:rsid w:val="00BA6BE8"/>
    <w:rsid w:val="00BA6C01"/>
    <w:rsid w:val="00BA7A4E"/>
    <w:rsid w:val="00BB080D"/>
    <w:rsid w:val="00BB088D"/>
    <w:rsid w:val="00BB08BE"/>
    <w:rsid w:val="00BB09F5"/>
    <w:rsid w:val="00BB0F8F"/>
    <w:rsid w:val="00BB132F"/>
    <w:rsid w:val="00BB1C8F"/>
    <w:rsid w:val="00BB213F"/>
    <w:rsid w:val="00BB319A"/>
    <w:rsid w:val="00BB39E8"/>
    <w:rsid w:val="00BB3F3C"/>
    <w:rsid w:val="00BB4161"/>
    <w:rsid w:val="00BB4AFB"/>
    <w:rsid w:val="00BB4E9B"/>
    <w:rsid w:val="00BB50A7"/>
    <w:rsid w:val="00BB5B43"/>
    <w:rsid w:val="00BB611B"/>
    <w:rsid w:val="00BB6316"/>
    <w:rsid w:val="00BB66CA"/>
    <w:rsid w:val="00BB7147"/>
    <w:rsid w:val="00BB75E5"/>
    <w:rsid w:val="00BB7C90"/>
    <w:rsid w:val="00BC021E"/>
    <w:rsid w:val="00BC06F5"/>
    <w:rsid w:val="00BC14ED"/>
    <w:rsid w:val="00BC19EF"/>
    <w:rsid w:val="00BC1C65"/>
    <w:rsid w:val="00BC1C7B"/>
    <w:rsid w:val="00BC1D0F"/>
    <w:rsid w:val="00BC260B"/>
    <w:rsid w:val="00BC2CB8"/>
    <w:rsid w:val="00BC350D"/>
    <w:rsid w:val="00BC3C65"/>
    <w:rsid w:val="00BC3D29"/>
    <w:rsid w:val="00BC3D35"/>
    <w:rsid w:val="00BC505D"/>
    <w:rsid w:val="00BC5379"/>
    <w:rsid w:val="00BC546D"/>
    <w:rsid w:val="00BC5F71"/>
    <w:rsid w:val="00BC63B9"/>
    <w:rsid w:val="00BC6886"/>
    <w:rsid w:val="00BC7AD4"/>
    <w:rsid w:val="00BD0AB9"/>
    <w:rsid w:val="00BD0C42"/>
    <w:rsid w:val="00BD2230"/>
    <w:rsid w:val="00BD26EF"/>
    <w:rsid w:val="00BD2791"/>
    <w:rsid w:val="00BD2976"/>
    <w:rsid w:val="00BD2CA8"/>
    <w:rsid w:val="00BD2EAB"/>
    <w:rsid w:val="00BD3BE8"/>
    <w:rsid w:val="00BD4951"/>
    <w:rsid w:val="00BD4A03"/>
    <w:rsid w:val="00BD5185"/>
    <w:rsid w:val="00BD5197"/>
    <w:rsid w:val="00BD5489"/>
    <w:rsid w:val="00BD557D"/>
    <w:rsid w:val="00BD55AD"/>
    <w:rsid w:val="00BD5D92"/>
    <w:rsid w:val="00BD6D16"/>
    <w:rsid w:val="00BD6E68"/>
    <w:rsid w:val="00BD7042"/>
    <w:rsid w:val="00BD7045"/>
    <w:rsid w:val="00BD75C3"/>
    <w:rsid w:val="00BD79B7"/>
    <w:rsid w:val="00BD7A85"/>
    <w:rsid w:val="00BE05EC"/>
    <w:rsid w:val="00BE0618"/>
    <w:rsid w:val="00BE062A"/>
    <w:rsid w:val="00BE084A"/>
    <w:rsid w:val="00BE0903"/>
    <w:rsid w:val="00BE09F0"/>
    <w:rsid w:val="00BE0BE8"/>
    <w:rsid w:val="00BE1886"/>
    <w:rsid w:val="00BE20C1"/>
    <w:rsid w:val="00BE3583"/>
    <w:rsid w:val="00BE36E4"/>
    <w:rsid w:val="00BE3893"/>
    <w:rsid w:val="00BE3C22"/>
    <w:rsid w:val="00BE4073"/>
    <w:rsid w:val="00BE435B"/>
    <w:rsid w:val="00BE46A6"/>
    <w:rsid w:val="00BE4CEC"/>
    <w:rsid w:val="00BE53C6"/>
    <w:rsid w:val="00BE5456"/>
    <w:rsid w:val="00BE54C1"/>
    <w:rsid w:val="00BE598C"/>
    <w:rsid w:val="00BE5F02"/>
    <w:rsid w:val="00BE5F76"/>
    <w:rsid w:val="00BE5F94"/>
    <w:rsid w:val="00BE6647"/>
    <w:rsid w:val="00BE67D5"/>
    <w:rsid w:val="00BE688F"/>
    <w:rsid w:val="00BE6D43"/>
    <w:rsid w:val="00BE7224"/>
    <w:rsid w:val="00BE771B"/>
    <w:rsid w:val="00BE7725"/>
    <w:rsid w:val="00BE7ABA"/>
    <w:rsid w:val="00BF0975"/>
    <w:rsid w:val="00BF0A53"/>
    <w:rsid w:val="00BF0AFB"/>
    <w:rsid w:val="00BF15B9"/>
    <w:rsid w:val="00BF17F6"/>
    <w:rsid w:val="00BF1911"/>
    <w:rsid w:val="00BF1D82"/>
    <w:rsid w:val="00BF21B7"/>
    <w:rsid w:val="00BF227A"/>
    <w:rsid w:val="00BF2CC5"/>
    <w:rsid w:val="00BF3007"/>
    <w:rsid w:val="00BF3676"/>
    <w:rsid w:val="00BF3FAB"/>
    <w:rsid w:val="00BF4603"/>
    <w:rsid w:val="00BF4933"/>
    <w:rsid w:val="00BF679A"/>
    <w:rsid w:val="00BF693D"/>
    <w:rsid w:val="00BF6DFC"/>
    <w:rsid w:val="00BF75AC"/>
    <w:rsid w:val="00BF79BA"/>
    <w:rsid w:val="00BF7C7F"/>
    <w:rsid w:val="00C00F4F"/>
    <w:rsid w:val="00C01441"/>
    <w:rsid w:val="00C01AB4"/>
    <w:rsid w:val="00C0214D"/>
    <w:rsid w:val="00C02917"/>
    <w:rsid w:val="00C02B55"/>
    <w:rsid w:val="00C02B88"/>
    <w:rsid w:val="00C02CF6"/>
    <w:rsid w:val="00C03474"/>
    <w:rsid w:val="00C0358F"/>
    <w:rsid w:val="00C036AC"/>
    <w:rsid w:val="00C039CE"/>
    <w:rsid w:val="00C03AE7"/>
    <w:rsid w:val="00C04743"/>
    <w:rsid w:val="00C049C8"/>
    <w:rsid w:val="00C04C40"/>
    <w:rsid w:val="00C05F37"/>
    <w:rsid w:val="00C066F1"/>
    <w:rsid w:val="00C06853"/>
    <w:rsid w:val="00C06C5B"/>
    <w:rsid w:val="00C07581"/>
    <w:rsid w:val="00C0768E"/>
    <w:rsid w:val="00C079B6"/>
    <w:rsid w:val="00C07C62"/>
    <w:rsid w:val="00C10054"/>
    <w:rsid w:val="00C1014E"/>
    <w:rsid w:val="00C101D9"/>
    <w:rsid w:val="00C119AE"/>
    <w:rsid w:val="00C12029"/>
    <w:rsid w:val="00C12102"/>
    <w:rsid w:val="00C1217B"/>
    <w:rsid w:val="00C1225D"/>
    <w:rsid w:val="00C12990"/>
    <w:rsid w:val="00C12B37"/>
    <w:rsid w:val="00C12CBC"/>
    <w:rsid w:val="00C130D5"/>
    <w:rsid w:val="00C14659"/>
    <w:rsid w:val="00C14EFE"/>
    <w:rsid w:val="00C1546E"/>
    <w:rsid w:val="00C169B5"/>
    <w:rsid w:val="00C169E8"/>
    <w:rsid w:val="00C16E32"/>
    <w:rsid w:val="00C17043"/>
    <w:rsid w:val="00C1728A"/>
    <w:rsid w:val="00C17754"/>
    <w:rsid w:val="00C20436"/>
    <w:rsid w:val="00C2070A"/>
    <w:rsid w:val="00C217AE"/>
    <w:rsid w:val="00C2184D"/>
    <w:rsid w:val="00C21972"/>
    <w:rsid w:val="00C219C9"/>
    <w:rsid w:val="00C21DDA"/>
    <w:rsid w:val="00C22D6E"/>
    <w:rsid w:val="00C22F31"/>
    <w:rsid w:val="00C23008"/>
    <w:rsid w:val="00C23361"/>
    <w:rsid w:val="00C23E09"/>
    <w:rsid w:val="00C24B49"/>
    <w:rsid w:val="00C24D61"/>
    <w:rsid w:val="00C25709"/>
    <w:rsid w:val="00C2620C"/>
    <w:rsid w:val="00C262B8"/>
    <w:rsid w:val="00C26386"/>
    <w:rsid w:val="00C2638E"/>
    <w:rsid w:val="00C2734A"/>
    <w:rsid w:val="00C2797E"/>
    <w:rsid w:val="00C27FE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78D"/>
    <w:rsid w:val="00C33BFE"/>
    <w:rsid w:val="00C33EA7"/>
    <w:rsid w:val="00C342EE"/>
    <w:rsid w:val="00C346A2"/>
    <w:rsid w:val="00C352D4"/>
    <w:rsid w:val="00C35314"/>
    <w:rsid w:val="00C3553B"/>
    <w:rsid w:val="00C35B24"/>
    <w:rsid w:val="00C35CD9"/>
    <w:rsid w:val="00C35DC0"/>
    <w:rsid w:val="00C36265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AC3"/>
    <w:rsid w:val="00C43DBA"/>
    <w:rsid w:val="00C43EAF"/>
    <w:rsid w:val="00C43F39"/>
    <w:rsid w:val="00C4454A"/>
    <w:rsid w:val="00C44D11"/>
    <w:rsid w:val="00C4578A"/>
    <w:rsid w:val="00C46AA0"/>
    <w:rsid w:val="00C46E87"/>
    <w:rsid w:val="00C47546"/>
    <w:rsid w:val="00C47581"/>
    <w:rsid w:val="00C479B4"/>
    <w:rsid w:val="00C47A81"/>
    <w:rsid w:val="00C47E55"/>
    <w:rsid w:val="00C47ECE"/>
    <w:rsid w:val="00C50170"/>
    <w:rsid w:val="00C502FE"/>
    <w:rsid w:val="00C511B3"/>
    <w:rsid w:val="00C51311"/>
    <w:rsid w:val="00C525AA"/>
    <w:rsid w:val="00C5269C"/>
    <w:rsid w:val="00C526F0"/>
    <w:rsid w:val="00C536C2"/>
    <w:rsid w:val="00C5427C"/>
    <w:rsid w:val="00C54A88"/>
    <w:rsid w:val="00C54DED"/>
    <w:rsid w:val="00C553E2"/>
    <w:rsid w:val="00C5596D"/>
    <w:rsid w:val="00C55EA5"/>
    <w:rsid w:val="00C5644D"/>
    <w:rsid w:val="00C568C9"/>
    <w:rsid w:val="00C56A04"/>
    <w:rsid w:val="00C56DC2"/>
    <w:rsid w:val="00C56E5F"/>
    <w:rsid w:val="00C56F61"/>
    <w:rsid w:val="00C5717E"/>
    <w:rsid w:val="00C57E5D"/>
    <w:rsid w:val="00C606D0"/>
    <w:rsid w:val="00C60B0B"/>
    <w:rsid w:val="00C611B9"/>
    <w:rsid w:val="00C61DB5"/>
    <w:rsid w:val="00C63028"/>
    <w:rsid w:val="00C6339F"/>
    <w:rsid w:val="00C63F9E"/>
    <w:rsid w:val="00C64024"/>
    <w:rsid w:val="00C659E6"/>
    <w:rsid w:val="00C65BAE"/>
    <w:rsid w:val="00C65D07"/>
    <w:rsid w:val="00C670F2"/>
    <w:rsid w:val="00C67335"/>
    <w:rsid w:val="00C67567"/>
    <w:rsid w:val="00C67BF5"/>
    <w:rsid w:val="00C7037F"/>
    <w:rsid w:val="00C7143E"/>
    <w:rsid w:val="00C716A8"/>
    <w:rsid w:val="00C717D8"/>
    <w:rsid w:val="00C71A1C"/>
    <w:rsid w:val="00C71B0E"/>
    <w:rsid w:val="00C7201B"/>
    <w:rsid w:val="00C729C4"/>
    <w:rsid w:val="00C72BB7"/>
    <w:rsid w:val="00C73078"/>
    <w:rsid w:val="00C731BB"/>
    <w:rsid w:val="00C73D77"/>
    <w:rsid w:val="00C74D33"/>
    <w:rsid w:val="00C75224"/>
    <w:rsid w:val="00C756F8"/>
    <w:rsid w:val="00C75813"/>
    <w:rsid w:val="00C758B2"/>
    <w:rsid w:val="00C7628E"/>
    <w:rsid w:val="00C762AB"/>
    <w:rsid w:val="00C764EE"/>
    <w:rsid w:val="00C76845"/>
    <w:rsid w:val="00C76C92"/>
    <w:rsid w:val="00C76D3F"/>
    <w:rsid w:val="00C77D22"/>
    <w:rsid w:val="00C80233"/>
    <w:rsid w:val="00C807E4"/>
    <w:rsid w:val="00C81490"/>
    <w:rsid w:val="00C814E7"/>
    <w:rsid w:val="00C81BDC"/>
    <w:rsid w:val="00C81DA3"/>
    <w:rsid w:val="00C82147"/>
    <w:rsid w:val="00C82D19"/>
    <w:rsid w:val="00C82DD7"/>
    <w:rsid w:val="00C832B4"/>
    <w:rsid w:val="00C839A1"/>
    <w:rsid w:val="00C83A8F"/>
    <w:rsid w:val="00C83C10"/>
    <w:rsid w:val="00C84164"/>
    <w:rsid w:val="00C841F6"/>
    <w:rsid w:val="00C84583"/>
    <w:rsid w:val="00C8605F"/>
    <w:rsid w:val="00C86206"/>
    <w:rsid w:val="00C86409"/>
    <w:rsid w:val="00C86557"/>
    <w:rsid w:val="00C86B6C"/>
    <w:rsid w:val="00C86BBF"/>
    <w:rsid w:val="00C86CE6"/>
    <w:rsid w:val="00C86FB1"/>
    <w:rsid w:val="00C8752C"/>
    <w:rsid w:val="00C902C7"/>
    <w:rsid w:val="00C90CE2"/>
    <w:rsid w:val="00C90D79"/>
    <w:rsid w:val="00C90D97"/>
    <w:rsid w:val="00C9159F"/>
    <w:rsid w:val="00C92194"/>
    <w:rsid w:val="00C92349"/>
    <w:rsid w:val="00C923A6"/>
    <w:rsid w:val="00C923E3"/>
    <w:rsid w:val="00C9295B"/>
    <w:rsid w:val="00C92C34"/>
    <w:rsid w:val="00C92E64"/>
    <w:rsid w:val="00C930C7"/>
    <w:rsid w:val="00C93971"/>
    <w:rsid w:val="00C948AA"/>
    <w:rsid w:val="00C94F06"/>
    <w:rsid w:val="00C95438"/>
    <w:rsid w:val="00C95B07"/>
    <w:rsid w:val="00C95B38"/>
    <w:rsid w:val="00C95CD3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574"/>
    <w:rsid w:val="00CA08EB"/>
    <w:rsid w:val="00CA0C0F"/>
    <w:rsid w:val="00CA18EF"/>
    <w:rsid w:val="00CA2ABD"/>
    <w:rsid w:val="00CA2E2F"/>
    <w:rsid w:val="00CA2F7E"/>
    <w:rsid w:val="00CA305B"/>
    <w:rsid w:val="00CA37E0"/>
    <w:rsid w:val="00CA49EE"/>
    <w:rsid w:val="00CA5144"/>
    <w:rsid w:val="00CA5481"/>
    <w:rsid w:val="00CA5523"/>
    <w:rsid w:val="00CA56FA"/>
    <w:rsid w:val="00CA5923"/>
    <w:rsid w:val="00CA5944"/>
    <w:rsid w:val="00CA5F6C"/>
    <w:rsid w:val="00CA67B8"/>
    <w:rsid w:val="00CA7A03"/>
    <w:rsid w:val="00CA7E0C"/>
    <w:rsid w:val="00CB056C"/>
    <w:rsid w:val="00CB08F1"/>
    <w:rsid w:val="00CB0904"/>
    <w:rsid w:val="00CB0AAF"/>
    <w:rsid w:val="00CB0C76"/>
    <w:rsid w:val="00CB0EC6"/>
    <w:rsid w:val="00CB0FA5"/>
    <w:rsid w:val="00CB0FB8"/>
    <w:rsid w:val="00CB1851"/>
    <w:rsid w:val="00CB1A8F"/>
    <w:rsid w:val="00CB2A51"/>
    <w:rsid w:val="00CB35BD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542"/>
    <w:rsid w:val="00CC179F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8C"/>
    <w:rsid w:val="00CC75B4"/>
    <w:rsid w:val="00CC7617"/>
    <w:rsid w:val="00CC7A51"/>
    <w:rsid w:val="00CC7F3C"/>
    <w:rsid w:val="00CD0138"/>
    <w:rsid w:val="00CD063E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2751"/>
    <w:rsid w:val="00CD37CA"/>
    <w:rsid w:val="00CD39C4"/>
    <w:rsid w:val="00CD3BFD"/>
    <w:rsid w:val="00CD4017"/>
    <w:rsid w:val="00CD4117"/>
    <w:rsid w:val="00CD4365"/>
    <w:rsid w:val="00CD494B"/>
    <w:rsid w:val="00CD49AC"/>
    <w:rsid w:val="00CD5362"/>
    <w:rsid w:val="00CD5F65"/>
    <w:rsid w:val="00CD6257"/>
    <w:rsid w:val="00CD6484"/>
    <w:rsid w:val="00CD7D7A"/>
    <w:rsid w:val="00CD7F84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536D"/>
    <w:rsid w:val="00CE5B16"/>
    <w:rsid w:val="00CE627A"/>
    <w:rsid w:val="00CE6B23"/>
    <w:rsid w:val="00CE6D03"/>
    <w:rsid w:val="00CE77D5"/>
    <w:rsid w:val="00CE79B7"/>
    <w:rsid w:val="00CF0C19"/>
    <w:rsid w:val="00CF0E53"/>
    <w:rsid w:val="00CF15B3"/>
    <w:rsid w:val="00CF1BEC"/>
    <w:rsid w:val="00CF1E2C"/>
    <w:rsid w:val="00CF1EBF"/>
    <w:rsid w:val="00CF2609"/>
    <w:rsid w:val="00CF319C"/>
    <w:rsid w:val="00CF3246"/>
    <w:rsid w:val="00CF346F"/>
    <w:rsid w:val="00CF363C"/>
    <w:rsid w:val="00CF386F"/>
    <w:rsid w:val="00CF3E44"/>
    <w:rsid w:val="00CF4F8A"/>
    <w:rsid w:val="00CF4FC9"/>
    <w:rsid w:val="00CF6459"/>
    <w:rsid w:val="00CF6A40"/>
    <w:rsid w:val="00CF77CF"/>
    <w:rsid w:val="00CF7B1B"/>
    <w:rsid w:val="00CF7DF6"/>
    <w:rsid w:val="00CF7FF2"/>
    <w:rsid w:val="00D0037D"/>
    <w:rsid w:val="00D00472"/>
    <w:rsid w:val="00D008E7"/>
    <w:rsid w:val="00D00AD5"/>
    <w:rsid w:val="00D010E5"/>
    <w:rsid w:val="00D016ED"/>
    <w:rsid w:val="00D01BD2"/>
    <w:rsid w:val="00D01CDD"/>
    <w:rsid w:val="00D01D67"/>
    <w:rsid w:val="00D025A8"/>
    <w:rsid w:val="00D028EF"/>
    <w:rsid w:val="00D02C55"/>
    <w:rsid w:val="00D03A29"/>
    <w:rsid w:val="00D041F6"/>
    <w:rsid w:val="00D04A85"/>
    <w:rsid w:val="00D04E78"/>
    <w:rsid w:val="00D056E5"/>
    <w:rsid w:val="00D05D3D"/>
    <w:rsid w:val="00D065D2"/>
    <w:rsid w:val="00D06AA9"/>
    <w:rsid w:val="00D072DA"/>
    <w:rsid w:val="00D10214"/>
    <w:rsid w:val="00D102FD"/>
    <w:rsid w:val="00D112EC"/>
    <w:rsid w:val="00D11682"/>
    <w:rsid w:val="00D11D5E"/>
    <w:rsid w:val="00D11FF1"/>
    <w:rsid w:val="00D125D9"/>
    <w:rsid w:val="00D12A9B"/>
    <w:rsid w:val="00D12C2B"/>
    <w:rsid w:val="00D130C5"/>
    <w:rsid w:val="00D13B67"/>
    <w:rsid w:val="00D1439D"/>
    <w:rsid w:val="00D14DD4"/>
    <w:rsid w:val="00D14EA6"/>
    <w:rsid w:val="00D15053"/>
    <w:rsid w:val="00D15FC2"/>
    <w:rsid w:val="00D1616D"/>
    <w:rsid w:val="00D161BE"/>
    <w:rsid w:val="00D163D7"/>
    <w:rsid w:val="00D16458"/>
    <w:rsid w:val="00D1695C"/>
    <w:rsid w:val="00D1766D"/>
    <w:rsid w:val="00D176D0"/>
    <w:rsid w:val="00D201F8"/>
    <w:rsid w:val="00D205B5"/>
    <w:rsid w:val="00D21298"/>
    <w:rsid w:val="00D212F1"/>
    <w:rsid w:val="00D21A28"/>
    <w:rsid w:val="00D21A94"/>
    <w:rsid w:val="00D22876"/>
    <w:rsid w:val="00D22912"/>
    <w:rsid w:val="00D236E9"/>
    <w:rsid w:val="00D23BFB"/>
    <w:rsid w:val="00D23D57"/>
    <w:rsid w:val="00D242D8"/>
    <w:rsid w:val="00D24451"/>
    <w:rsid w:val="00D244BA"/>
    <w:rsid w:val="00D247BB"/>
    <w:rsid w:val="00D24B46"/>
    <w:rsid w:val="00D252D5"/>
    <w:rsid w:val="00D26691"/>
    <w:rsid w:val="00D26C6C"/>
    <w:rsid w:val="00D27165"/>
    <w:rsid w:val="00D2721F"/>
    <w:rsid w:val="00D277C3"/>
    <w:rsid w:val="00D3053A"/>
    <w:rsid w:val="00D34CAC"/>
    <w:rsid w:val="00D354AB"/>
    <w:rsid w:val="00D356FF"/>
    <w:rsid w:val="00D370C5"/>
    <w:rsid w:val="00D37AE2"/>
    <w:rsid w:val="00D40F83"/>
    <w:rsid w:val="00D41520"/>
    <w:rsid w:val="00D42A09"/>
    <w:rsid w:val="00D42F01"/>
    <w:rsid w:val="00D4341A"/>
    <w:rsid w:val="00D4373D"/>
    <w:rsid w:val="00D447C0"/>
    <w:rsid w:val="00D4490A"/>
    <w:rsid w:val="00D451D4"/>
    <w:rsid w:val="00D45217"/>
    <w:rsid w:val="00D46295"/>
    <w:rsid w:val="00D46D29"/>
    <w:rsid w:val="00D50F3C"/>
    <w:rsid w:val="00D50FAF"/>
    <w:rsid w:val="00D51283"/>
    <w:rsid w:val="00D51704"/>
    <w:rsid w:val="00D51CD4"/>
    <w:rsid w:val="00D528BE"/>
    <w:rsid w:val="00D52B49"/>
    <w:rsid w:val="00D52C4B"/>
    <w:rsid w:val="00D52D19"/>
    <w:rsid w:val="00D538B3"/>
    <w:rsid w:val="00D53AD9"/>
    <w:rsid w:val="00D54D2C"/>
    <w:rsid w:val="00D554E0"/>
    <w:rsid w:val="00D56B0F"/>
    <w:rsid w:val="00D56CD3"/>
    <w:rsid w:val="00D56D01"/>
    <w:rsid w:val="00D5799A"/>
    <w:rsid w:val="00D60041"/>
    <w:rsid w:val="00D60094"/>
    <w:rsid w:val="00D602EF"/>
    <w:rsid w:val="00D60589"/>
    <w:rsid w:val="00D60762"/>
    <w:rsid w:val="00D612AC"/>
    <w:rsid w:val="00D61470"/>
    <w:rsid w:val="00D63695"/>
    <w:rsid w:val="00D638A4"/>
    <w:rsid w:val="00D63A78"/>
    <w:rsid w:val="00D6409A"/>
    <w:rsid w:val="00D64387"/>
    <w:rsid w:val="00D64AAA"/>
    <w:rsid w:val="00D64EEA"/>
    <w:rsid w:val="00D66806"/>
    <w:rsid w:val="00D6693E"/>
    <w:rsid w:val="00D66A27"/>
    <w:rsid w:val="00D66CAC"/>
    <w:rsid w:val="00D66D14"/>
    <w:rsid w:val="00D678C8"/>
    <w:rsid w:val="00D67DC6"/>
    <w:rsid w:val="00D7051E"/>
    <w:rsid w:val="00D709A1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5A3"/>
    <w:rsid w:val="00D74E0C"/>
    <w:rsid w:val="00D74EEA"/>
    <w:rsid w:val="00D750AF"/>
    <w:rsid w:val="00D75581"/>
    <w:rsid w:val="00D7593E"/>
    <w:rsid w:val="00D75A70"/>
    <w:rsid w:val="00D75ADD"/>
    <w:rsid w:val="00D7626C"/>
    <w:rsid w:val="00D76286"/>
    <w:rsid w:val="00D763D5"/>
    <w:rsid w:val="00D769CA"/>
    <w:rsid w:val="00D76BBD"/>
    <w:rsid w:val="00D76CCD"/>
    <w:rsid w:val="00D77357"/>
    <w:rsid w:val="00D7737D"/>
    <w:rsid w:val="00D7747C"/>
    <w:rsid w:val="00D7747F"/>
    <w:rsid w:val="00D77485"/>
    <w:rsid w:val="00D77B87"/>
    <w:rsid w:val="00D80966"/>
    <w:rsid w:val="00D810C0"/>
    <w:rsid w:val="00D815C4"/>
    <w:rsid w:val="00D81BEA"/>
    <w:rsid w:val="00D81BFA"/>
    <w:rsid w:val="00D81E0F"/>
    <w:rsid w:val="00D82246"/>
    <w:rsid w:val="00D82FA6"/>
    <w:rsid w:val="00D8319A"/>
    <w:rsid w:val="00D837DE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294"/>
    <w:rsid w:val="00D86753"/>
    <w:rsid w:val="00D86CE2"/>
    <w:rsid w:val="00D870F0"/>
    <w:rsid w:val="00D87532"/>
    <w:rsid w:val="00D90421"/>
    <w:rsid w:val="00D905D6"/>
    <w:rsid w:val="00D90703"/>
    <w:rsid w:val="00D90F50"/>
    <w:rsid w:val="00D9110D"/>
    <w:rsid w:val="00D91837"/>
    <w:rsid w:val="00D91ED3"/>
    <w:rsid w:val="00D91F7E"/>
    <w:rsid w:val="00D9253F"/>
    <w:rsid w:val="00D92929"/>
    <w:rsid w:val="00D93150"/>
    <w:rsid w:val="00D93157"/>
    <w:rsid w:val="00D93257"/>
    <w:rsid w:val="00D93385"/>
    <w:rsid w:val="00D933DB"/>
    <w:rsid w:val="00D93465"/>
    <w:rsid w:val="00D93B56"/>
    <w:rsid w:val="00D952DA"/>
    <w:rsid w:val="00D95439"/>
    <w:rsid w:val="00D95BAE"/>
    <w:rsid w:val="00D9681B"/>
    <w:rsid w:val="00D969C9"/>
    <w:rsid w:val="00D973B9"/>
    <w:rsid w:val="00DA0B06"/>
    <w:rsid w:val="00DA185C"/>
    <w:rsid w:val="00DA248E"/>
    <w:rsid w:val="00DA29EF"/>
    <w:rsid w:val="00DA32E5"/>
    <w:rsid w:val="00DA3C90"/>
    <w:rsid w:val="00DA3EAD"/>
    <w:rsid w:val="00DA3ED6"/>
    <w:rsid w:val="00DA4544"/>
    <w:rsid w:val="00DA57A2"/>
    <w:rsid w:val="00DA6ABA"/>
    <w:rsid w:val="00DA6B3B"/>
    <w:rsid w:val="00DA6E4B"/>
    <w:rsid w:val="00DA70B8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2FF2"/>
    <w:rsid w:val="00DB36AB"/>
    <w:rsid w:val="00DB385D"/>
    <w:rsid w:val="00DB3B87"/>
    <w:rsid w:val="00DB419D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54"/>
    <w:rsid w:val="00DB7386"/>
    <w:rsid w:val="00DC009C"/>
    <w:rsid w:val="00DC04A6"/>
    <w:rsid w:val="00DC0D1B"/>
    <w:rsid w:val="00DC2238"/>
    <w:rsid w:val="00DC2672"/>
    <w:rsid w:val="00DC28B1"/>
    <w:rsid w:val="00DC2A10"/>
    <w:rsid w:val="00DC3189"/>
    <w:rsid w:val="00DC473F"/>
    <w:rsid w:val="00DC4A9E"/>
    <w:rsid w:val="00DC4E4E"/>
    <w:rsid w:val="00DC631B"/>
    <w:rsid w:val="00DC7240"/>
    <w:rsid w:val="00DC737A"/>
    <w:rsid w:val="00DC7A56"/>
    <w:rsid w:val="00DD0519"/>
    <w:rsid w:val="00DD0553"/>
    <w:rsid w:val="00DD08F3"/>
    <w:rsid w:val="00DD13BB"/>
    <w:rsid w:val="00DD1A09"/>
    <w:rsid w:val="00DD1B06"/>
    <w:rsid w:val="00DD1DB6"/>
    <w:rsid w:val="00DD1DD5"/>
    <w:rsid w:val="00DD20FB"/>
    <w:rsid w:val="00DD2168"/>
    <w:rsid w:val="00DD21FD"/>
    <w:rsid w:val="00DD2298"/>
    <w:rsid w:val="00DD2FC5"/>
    <w:rsid w:val="00DD3A0C"/>
    <w:rsid w:val="00DD3B33"/>
    <w:rsid w:val="00DD406C"/>
    <w:rsid w:val="00DD4C83"/>
    <w:rsid w:val="00DD4E40"/>
    <w:rsid w:val="00DD5319"/>
    <w:rsid w:val="00DD53C3"/>
    <w:rsid w:val="00DD56C9"/>
    <w:rsid w:val="00DD5726"/>
    <w:rsid w:val="00DD577C"/>
    <w:rsid w:val="00DD5C16"/>
    <w:rsid w:val="00DD5D13"/>
    <w:rsid w:val="00DD5DC8"/>
    <w:rsid w:val="00DD63E6"/>
    <w:rsid w:val="00DD6910"/>
    <w:rsid w:val="00DD6B59"/>
    <w:rsid w:val="00DD765D"/>
    <w:rsid w:val="00DD7853"/>
    <w:rsid w:val="00DD7B4B"/>
    <w:rsid w:val="00DE0417"/>
    <w:rsid w:val="00DE057B"/>
    <w:rsid w:val="00DE205D"/>
    <w:rsid w:val="00DE248C"/>
    <w:rsid w:val="00DE2704"/>
    <w:rsid w:val="00DE28F5"/>
    <w:rsid w:val="00DE29D6"/>
    <w:rsid w:val="00DE2D0A"/>
    <w:rsid w:val="00DE2DFA"/>
    <w:rsid w:val="00DE35E4"/>
    <w:rsid w:val="00DE3923"/>
    <w:rsid w:val="00DE3AFE"/>
    <w:rsid w:val="00DE3D16"/>
    <w:rsid w:val="00DE478A"/>
    <w:rsid w:val="00DE4E58"/>
    <w:rsid w:val="00DE4FB7"/>
    <w:rsid w:val="00DE5057"/>
    <w:rsid w:val="00DE5995"/>
    <w:rsid w:val="00DE5DB3"/>
    <w:rsid w:val="00DE5FAA"/>
    <w:rsid w:val="00DE6687"/>
    <w:rsid w:val="00DE7D71"/>
    <w:rsid w:val="00DE7FD5"/>
    <w:rsid w:val="00DF0472"/>
    <w:rsid w:val="00DF05BD"/>
    <w:rsid w:val="00DF0686"/>
    <w:rsid w:val="00DF0A10"/>
    <w:rsid w:val="00DF0BA2"/>
    <w:rsid w:val="00DF0C9B"/>
    <w:rsid w:val="00DF0EF9"/>
    <w:rsid w:val="00DF2760"/>
    <w:rsid w:val="00DF3581"/>
    <w:rsid w:val="00DF3A3D"/>
    <w:rsid w:val="00DF402C"/>
    <w:rsid w:val="00DF41CC"/>
    <w:rsid w:val="00DF443E"/>
    <w:rsid w:val="00DF5356"/>
    <w:rsid w:val="00DF64C4"/>
    <w:rsid w:val="00DF677F"/>
    <w:rsid w:val="00DF6C7A"/>
    <w:rsid w:val="00DF6CD2"/>
    <w:rsid w:val="00DF71D6"/>
    <w:rsid w:val="00DF73E9"/>
    <w:rsid w:val="00DF75C5"/>
    <w:rsid w:val="00DF7705"/>
    <w:rsid w:val="00E0060E"/>
    <w:rsid w:val="00E009E3"/>
    <w:rsid w:val="00E00AEE"/>
    <w:rsid w:val="00E01C06"/>
    <w:rsid w:val="00E02114"/>
    <w:rsid w:val="00E0332A"/>
    <w:rsid w:val="00E03D50"/>
    <w:rsid w:val="00E03E24"/>
    <w:rsid w:val="00E03FFA"/>
    <w:rsid w:val="00E04514"/>
    <w:rsid w:val="00E0492C"/>
    <w:rsid w:val="00E04B3B"/>
    <w:rsid w:val="00E04E3D"/>
    <w:rsid w:val="00E04EC8"/>
    <w:rsid w:val="00E05F00"/>
    <w:rsid w:val="00E05F4D"/>
    <w:rsid w:val="00E067B9"/>
    <w:rsid w:val="00E06EDA"/>
    <w:rsid w:val="00E0707E"/>
    <w:rsid w:val="00E07B3E"/>
    <w:rsid w:val="00E108B5"/>
    <w:rsid w:val="00E11FF8"/>
    <w:rsid w:val="00E128D3"/>
    <w:rsid w:val="00E12D29"/>
    <w:rsid w:val="00E12E8B"/>
    <w:rsid w:val="00E130E7"/>
    <w:rsid w:val="00E13CC7"/>
    <w:rsid w:val="00E140EE"/>
    <w:rsid w:val="00E14A4C"/>
    <w:rsid w:val="00E14B65"/>
    <w:rsid w:val="00E14E54"/>
    <w:rsid w:val="00E14F6C"/>
    <w:rsid w:val="00E15CA7"/>
    <w:rsid w:val="00E1774A"/>
    <w:rsid w:val="00E17A29"/>
    <w:rsid w:val="00E17EF6"/>
    <w:rsid w:val="00E20053"/>
    <w:rsid w:val="00E2008A"/>
    <w:rsid w:val="00E20C36"/>
    <w:rsid w:val="00E21376"/>
    <w:rsid w:val="00E24016"/>
    <w:rsid w:val="00E24709"/>
    <w:rsid w:val="00E252F3"/>
    <w:rsid w:val="00E253F6"/>
    <w:rsid w:val="00E25D74"/>
    <w:rsid w:val="00E25DFA"/>
    <w:rsid w:val="00E25E9C"/>
    <w:rsid w:val="00E26125"/>
    <w:rsid w:val="00E267D9"/>
    <w:rsid w:val="00E26AD8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2AB0"/>
    <w:rsid w:val="00E32EA7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0AC"/>
    <w:rsid w:val="00E354A4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14FA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69C"/>
    <w:rsid w:val="00E44ADD"/>
    <w:rsid w:val="00E44D34"/>
    <w:rsid w:val="00E45514"/>
    <w:rsid w:val="00E456C9"/>
    <w:rsid w:val="00E469BC"/>
    <w:rsid w:val="00E46B47"/>
    <w:rsid w:val="00E4794E"/>
    <w:rsid w:val="00E47DE4"/>
    <w:rsid w:val="00E50C13"/>
    <w:rsid w:val="00E50C4A"/>
    <w:rsid w:val="00E513D5"/>
    <w:rsid w:val="00E51641"/>
    <w:rsid w:val="00E51CC1"/>
    <w:rsid w:val="00E526C4"/>
    <w:rsid w:val="00E52953"/>
    <w:rsid w:val="00E52A7E"/>
    <w:rsid w:val="00E53BE3"/>
    <w:rsid w:val="00E541B4"/>
    <w:rsid w:val="00E54204"/>
    <w:rsid w:val="00E54220"/>
    <w:rsid w:val="00E54961"/>
    <w:rsid w:val="00E54BFB"/>
    <w:rsid w:val="00E55173"/>
    <w:rsid w:val="00E5531B"/>
    <w:rsid w:val="00E559CF"/>
    <w:rsid w:val="00E5616D"/>
    <w:rsid w:val="00E568DF"/>
    <w:rsid w:val="00E5690F"/>
    <w:rsid w:val="00E56CB0"/>
    <w:rsid w:val="00E57348"/>
    <w:rsid w:val="00E57B4A"/>
    <w:rsid w:val="00E60731"/>
    <w:rsid w:val="00E60A66"/>
    <w:rsid w:val="00E61759"/>
    <w:rsid w:val="00E6198C"/>
    <w:rsid w:val="00E61A00"/>
    <w:rsid w:val="00E6217E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6C29"/>
    <w:rsid w:val="00E6715C"/>
    <w:rsid w:val="00E67610"/>
    <w:rsid w:val="00E6763E"/>
    <w:rsid w:val="00E6767E"/>
    <w:rsid w:val="00E676DF"/>
    <w:rsid w:val="00E67990"/>
    <w:rsid w:val="00E70166"/>
    <w:rsid w:val="00E7044A"/>
    <w:rsid w:val="00E71067"/>
    <w:rsid w:val="00E7174B"/>
    <w:rsid w:val="00E71CBD"/>
    <w:rsid w:val="00E72064"/>
    <w:rsid w:val="00E720B2"/>
    <w:rsid w:val="00E725D2"/>
    <w:rsid w:val="00E72A46"/>
    <w:rsid w:val="00E7495E"/>
    <w:rsid w:val="00E751F1"/>
    <w:rsid w:val="00E753B4"/>
    <w:rsid w:val="00E754BE"/>
    <w:rsid w:val="00E758B5"/>
    <w:rsid w:val="00E7607C"/>
    <w:rsid w:val="00E76508"/>
    <w:rsid w:val="00E76646"/>
    <w:rsid w:val="00E76990"/>
    <w:rsid w:val="00E76A33"/>
    <w:rsid w:val="00E76C10"/>
    <w:rsid w:val="00E77B17"/>
    <w:rsid w:val="00E80554"/>
    <w:rsid w:val="00E807B8"/>
    <w:rsid w:val="00E80AF6"/>
    <w:rsid w:val="00E80AF8"/>
    <w:rsid w:val="00E80C04"/>
    <w:rsid w:val="00E80C99"/>
    <w:rsid w:val="00E813E9"/>
    <w:rsid w:val="00E81742"/>
    <w:rsid w:val="00E81743"/>
    <w:rsid w:val="00E819BE"/>
    <w:rsid w:val="00E82AED"/>
    <w:rsid w:val="00E83FE5"/>
    <w:rsid w:val="00E848CB"/>
    <w:rsid w:val="00E84AE2"/>
    <w:rsid w:val="00E854E7"/>
    <w:rsid w:val="00E85B08"/>
    <w:rsid w:val="00E864BD"/>
    <w:rsid w:val="00E868BF"/>
    <w:rsid w:val="00E871FD"/>
    <w:rsid w:val="00E87238"/>
    <w:rsid w:val="00E904C0"/>
    <w:rsid w:val="00E906C6"/>
    <w:rsid w:val="00E9090D"/>
    <w:rsid w:val="00E90AC1"/>
    <w:rsid w:val="00E912E3"/>
    <w:rsid w:val="00E91AC0"/>
    <w:rsid w:val="00E91B2F"/>
    <w:rsid w:val="00E91F90"/>
    <w:rsid w:val="00E9245A"/>
    <w:rsid w:val="00E92767"/>
    <w:rsid w:val="00E92E71"/>
    <w:rsid w:val="00E92EE6"/>
    <w:rsid w:val="00E938F1"/>
    <w:rsid w:val="00E93B8A"/>
    <w:rsid w:val="00E94719"/>
    <w:rsid w:val="00E94A95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802"/>
    <w:rsid w:val="00E97FDE"/>
    <w:rsid w:val="00EA02B5"/>
    <w:rsid w:val="00EA05EA"/>
    <w:rsid w:val="00EA0ADE"/>
    <w:rsid w:val="00EA1390"/>
    <w:rsid w:val="00EA14E8"/>
    <w:rsid w:val="00EA179D"/>
    <w:rsid w:val="00EA187B"/>
    <w:rsid w:val="00EA2233"/>
    <w:rsid w:val="00EA22CB"/>
    <w:rsid w:val="00EA2689"/>
    <w:rsid w:val="00EA28C4"/>
    <w:rsid w:val="00EA3697"/>
    <w:rsid w:val="00EA3F33"/>
    <w:rsid w:val="00EA489E"/>
    <w:rsid w:val="00EA4E97"/>
    <w:rsid w:val="00EA5261"/>
    <w:rsid w:val="00EA53A8"/>
    <w:rsid w:val="00EA55D3"/>
    <w:rsid w:val="00EA55F4"/>
    <w:rsid w:val="00EA64C3"/>
    <w:rsid w:val="00EA6AFA"/>
    <w:rsid w:val="00EA6B4A"/>
    <w:rsid w:val="00EA6B92"/>
    <w:rsid w:val="00EA721D"/>
    <w:rsid w:val="00EA7D4F"/>
    <w:rsid w:val="00EA7EC1"/>
    <w:rsid w:val="00EB08A6"/>
    <w:rsid w:val="00EB08A7"/>
    <w:rsid w:val="00EB090E"/>
    <w:rsid w:val="00EB1F61"/>
    <w:rsid w:val="00EB1FC1"/>
    <w:rsid w:val="00EB26D0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C00C7"/>
    <w:rsid w:val="00EC02AF"/>
    <w:rsid w:val="00EC08C5"/>
    <w:rsid w:val="00EC160B"/>
    <w:rsid w:val="00EC27CB"/>
    <w:rsid w:val="00EC3DBA"/>
    <w:rsid w:val="00EC42C1"/>
    <w:rsid w:val="00EC45C6"/>
    <w:rsid w:val="00EC4AAE"/>
    <w:rsid w:val="00EC5C13"/>
    <w:rsid w:val="00EC6545"/>
    <w:rsid w:val="00EC7301"/>
    <w:rsid w:val="00EC7990"/>
    <w:rsid w:val="00EC7E70"/>
    <w:rsid w:val="00EC7EEB"/>
    <w:rsid w:val="00EC7F31"/>
    <w:rsid w:val="00ED0444"/>
    <w:rsid w:val="00ED078F"/>
    <w:rsid w:val="00ED098A"/>
    <w:rsid w:val="00ED0A77"/>
    <w:rsid w:val="00ED0B51"/>
    <w:rsid w:val="00ED1682"/>
    <w:rsid w:val="00ED19D3"/>
    <w:rsid w:val="00ED2335"/>
    <w:rsid w:val="00ED24D8"/>
    <w:rsid w:val="00ED2C21"/>
    <w:rsid w:val="00ED2F84"/>
    <w:rsid w:val="00ED4369"/>
    <w:rsid w:val="00ED46D2"/>
    <w:rsid w:val="00ED48FE"/>
    <w:rsid w:val="00ED5806"/>
    <w:rsid w:val="00ED641C"/>
    <w:rsid w:val="00ED6648"/>
    <w:rsid w:val="00ED721C"/>
    <w:rsid w:val="00ED72DC"/>
    <w:rsid w:val="00ED746A"/>
    <w:rsid w:val="00ED7904"/>
    <w:rsid w:val="00ED7C07"/>
    <w:rsid w:val="00ED7CFF"/>
    <w:rsid w:val="00EE0045"/>
    <w:rsid w:val="00EE0272"/>
    <w:rsid w:val="00EE07EA"/>
    <w:rsid w:val="00EE0B10"/>
    <w:rsid w:val="00EE0B23"/>
    <w:rsid w:val="00EE0FC4"/>
    <w:rsid w:val="00EE10E4"/>
    <w:rsid w:val="00EE2101"/>
    <w:rsid w:val="00EE3065"/>
    <w:rsid w:val="00EE3374"/>
    <w:rsid w:val="00EE3C9E"/>
    <w:rsid w:val="00EE3CEB"/>
    <w:rsid w:val="00EE4810"/>
    <w:rsid w:val="00EE6568"/>
    <w:rsid w:val="00EE6C63"/>
    <w:rsid w:val="00EE6E41"/>
    <w:rsid w:val="00EE7251"/>
    <w:rsid w:val="00EE741C"/>
    <w:rsid w:val="00EE7F5B"/>
    <w:rsid w:val="00EF003D"/>
    <w:rsid w:val="00EF0589"/>
    <w:rsid w:val="00EF0A70"/>
    <w:rsid w:val="00EF2105"/>
    <w:rsid w:val="00EF213F"/>
    <w:rsid w:val="00EF3276"/>
    <w:rsid w:val="00EF34E6"/>
    <w:rsid w:val="00EF3E1D"/>
    <w:rsid w:val="00EF3E8D"/>
    <w:rsid w:val="00EF3FAB"/>
    <w:rsid w:val="00EF454F"/>
    <w:rsid w:val="00EF45D8"/>
    <w:rsid w:val="00EF5291"/>
    <w:rsid w:val="00EF54E1"/>
    <w:rsid w:val="00EF5EE5"/>
    <w:rsid w:val="00EF643C"/>
    <w:rsid w:val="00EF6676"/>
    <w:rsid w:val="00EF69E5"/>
    <w:rsid w:val="00EF6E15"/>
    <w:rsid w:val="00EF7005"/>
    <w:rsid w:val="00EF7108"/>
    <w:rsid w:val="00EF7443"/>
    <w:rsid w:val="00EF746F"/>
    <w:rsid w:val="00EF7520"/>
    <w:rsid w:val="00F001E4"/>
    <w:rsid w:val="00F0051B"/>
    <w:rsid w:val="00F00BC3"/>
    <w:rsid w:val="00F01FF6"/>
    <w:rsid w:val="00F021D5"/>
    <w:rsid w:val="00F02496"/>
    <w:rsid w:val="00F03822"/>
    <w:rsid w:val="00F04E6B"/>
    <w:rsid w:val="00F05018"/>
    <w:rsid w:val="00F054CF"/>
    <w:rsid w:val="00F05B07"/>
    <w:rsid w:val="00F06C9D"/>
    <w:rsid w:val="00F07232"/>
    <w:rsid w:val="00F07379"/>
    <w:rsid w:val="00F07590"/>
    <w:rsid w:val="00F07722"/>
    <w:rsid w:val="00F10AE1"/>
    <w:rsid w:val="00F116DD"/>
    <w:rsid w:val="00F1236F"/>
    <w:rsid w:val="00F1239F"/>
    <w:rsid w:val="00F12A4C"/>
    <w:rsid w:val="00F13204"/>
    <w:rsid w:val="00F1358C"/>
    <w:rsid w:val="00F13817"/>
    <w:rsid w:val="00F13992"/>
    <w:rsid w:val="00F14194"/>
    <w:rsid w:val="00F1479F"/>
    <w:rsid w:val="00F14B4B"/>
    <w:rsid w:val="00F14B9D"/>
    <w:rsid w:val="00F15F47"/>
    <w:rsid w:val="00F16109"/>
    <w:rsid w:val="00F162AF"/>
    <w:rsid w:val="00F16330"/>
    <w:rsid w:val="00F1691F"/>
    <w:rsid w:val="00F16A97"/>
    <w:rsid w:val="00F16B67"/>
    <w:rsid w:val="00F16EFF"/>
    <w:rsid w:val="00F17163"/>
    <w:rsid w:val="00F17696"/>
    <w:rsid w:val="00F176E2"/>
    <w:rsid w:val="00F1786D"/>
    <w:rsid w:val="00F17A93"/>
    <w:rsid w:val="00F17DDB"/>
    <w:rsid w:val="00F17DE8"/>
    <w:rsid w:val="00F21003"/>
    <w:rsid w:val="00F210BA"/>
    <w:rsid w:val="00F2125F"/>
    <w:rsid w:val="00F21A3E"/>
    <w:rsid w:val="00F21A52"/>
    <w:rsid w:val="00F21A76"/>
    <w:rsid w:val="00F21E2D"/>
    <w:rsid w:val="00F2248D"/>
    <w:rsid w:val="00F22EA5"/>
    <w:rsid w:val="00F2311A"/>
    <w:rsid w:val="00F23582"/>
    <w:rsid w:val="00F239D4"/>
    <w:rsid w:val="00F24146"/>
    <w:rsid w:val="00F2423A"/>
    <w:rsid w:val="00F2456E"/>
    <w:rsid w:val="00F24E68"/>
    <w:rsid w:val="00F25309"/>
    <w:rsid w:val="00F2555D"/>
    <w:rsid w:val="00F264DE"/>
    <w:rsid w:val="00F268AA"/>
    <w:rsid w:val="00F277B2"/>
    <w:rsid w:val="00F30262"/>
    <w:rsid w:val="00F30573"/>
    <w:rsid w:val="00F30993"/>
    <w:rsid w:val="00F31B57"/>
    <w:rsid w:val="00F3243F"/>
    <w:rsid w:val="00F3291B"/>
    <w:rsid w:val="00F3315A"/>
    <w:rsid w:val="00F332A4"/>
    <w:rsid w:val="00F333CD"/>
    <w:rsid w:val="00F33783"/>
    <w:rsid w:val="00F34168"/>
    <w:rsid w:val="00F343A7"/>
    <w:rsid w:val="00F34484"/>
    <w:rsid w:val="00F34C6E"/>
    <w:rsid w:val="00F34EE8"/>
    <w:rsid w:val="00F34FFE"/>
    <w:rsid w:val="00F352E5"/>
    <w:rsid w:val="00F35615"/>
    <w:rsid w:val="00F35B74"/>
    <w:rsid w:val="00F35E69"/>
    <w:rsid w:val="00F3651F"/>
    <w:rsid w:val="00F37252"/>
    <w:rsid w:val="00F37348"/>
    <w:rsid w:val="00F373F2"/>
    <w:rsid w:val="00F37504"/>
    <w:rsid w:val="00F37873"/>
    <w:rsid w:val="00F400D9"/>
    <w:rsid w:val="00F40457"/>
    <w:rsid w:val="00F41A78"/>
    <w:rsid w:val="00F42266"/>
    <w:rsid w:val="00F42FAB"/>
    <w:rsid w:val="00F4301B"/>
    <w:rsid w:val="00F4399B"/>
    <w:rsid w:val="00F43B06"/>
    <w:rsid w:val="00F43F9B"/>
    <w:rsid w:val="00F4416C"/>
    <w:rsid w:val="00F44CC6"/>
    <w:rsid w:val="00F4519A"/>
    <w:rsid w:val="00F45248"/>
    <w:rsid w:val="00F46633"/>
    <w:rsid w:val="00F46654"/>
    <w:rsid w:val="00F46F21"/>
    <w:rsid w:val="00F502E1"/>
    <w:rsid w:val="00F511CA"/>
    <w:rsid w:val="00F52451"/>
    <w:rsid w:val="00F52891"/>
    <w:rsid w:val="00F52EF8"/>
    <w:rsid w:val="00F538F4"/>
    <w:rsid w:val="00F53E1E"/>
    <w:rsid w:val="00F54992"/>
    <w:rsid w:val="00F55C96"/>
    <w:rsid w:val="00F5663E"/>
    <w:rsid w:val="00F56914"/>
    <w:rsid w:val="00F5693F"/>
    <w:rsid w:val="00F60D8B"/>
    <w:rsid w:val="00F6103C"/>
    <w:rsid w:val="00F61090"/>
    <w:rsid w:val="00F61259"/>
    <w:rsid w:val="00F61483"/>
    <w:rsid w:val="00F618F8"/>
    <w:rsid w:val="00F6202D"/>
    <w:rsid w:val="00F62AC8"/>
    <w:rsid w:val="00F632FD"/>
    <w:rsid w:val="00F63A09"/>
    <w:rsid w:val="00F63D53"/>
    <w:rsid w:val="00F63FF3"/>
    <w:rsid w:val="00F63FF7"/>
    <w:rsid w:val="00F64464"/>
    <w:rsid w:val="00F6599C"/>
    <w:rsid w:val="00F65BFC"/>
    <w:rsid w:val="00F65EE5"/>
    <w:rsid w:val="00F66477"/>
    <w:rsid w:val="00F666DE"/>
    <w:rsid w:val="00F66B60"/>
    <w:rsid w:val="00F67BDD"/>
    <w:rsid w:val="00F70083"/>
    <w:rsid w:val="00F70BA3"/>
    <w:rsid w:val="00F70D7D"/>
    <w:rsid w:val="00F7170D"/>
    <w:rsid w:val="00F71B5B"/>
    <w:rsid w:val="00F720B1"/>
    <w:rsid w:val="00F72DCF"/>
    <w:rsid w:val="00F72FEF"/>
    <w:rsid w:val="00F731C4"/>
    <w:rsid w:val="00F7373A"/>
    <w:rsid w:val="00F74111"/>
    <w:rsid w:val="00F75304"/>
    <w:rsid w:val="00F7541C"/>
    <w:rsid w:val="00F7543A"/>
    <w:rsid w:val="00F758A5"/>
    <w:rsid w:val="00F76B71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68D9"/>
    <w:rsid w:val="00F87286"/>
    <w:rsid w:val="00F87325"/>
    <w:rsid w:val="00F90989"/>
    <w:rsid w:val="00F90ABD"/>
    <w:rsid w:val="00F91221"/>
    <w:rsid w:val="00F9210E"/>
    <w:rsid w:val="00F92881"/>
    <w:rsid w:val="00F92D5E"/>
    <w:rsid w:val="00F93B3F"/>
    <w:rsid w:val="00F93F0B"/>
    <w:rsid w:val="00F940FB"/>
    <w:rsid w:val="00F95672"/>
    <w:rsid w:val="00F95799"/>
    <w:rsid w:val="00F9591E"/>
    <w:rsid w:val="00F959A5"/>
    <w:rsid w:val="00F9617E"/>
    <w:rsid w:val="00F96588"/>
    <w:rsid w:val="00F968DB"/>
    <w:rsid w:val="00F96CDE"/>
    <w:rsid w:val="00F96EF4"/>
    <w:rsid w:val="00F9724A"/>
    <w:rsid w:val="00F974A1"/>
    <w:rsid w:val="00F97633"/>
    <w:rsid w:val="00F977B9"/>
    <w:rsid w:val="00F977DB"/>
    <w:rsid w:val="00F97D9A"/>
    <w:rsid w:val="00F97E76"/>
    <w:rsid w:val="00FA0344"/>
    <w:rsid w:val="00FA07C0"/>
    <w:rsid w:val="00FA1F17"/>
    <w:rsid w:val="00FA236B"/>
    <w:rsid w:val="00FA25B1"/>
    <w:rsid w:val="00FA2C48"/>
    <w:rsid w:val="00FA34C8"/>
    <w:rsid w:val="00FA34C9"/>
    <w:rsid w:val="00FA34FF"/>
    <w:rsid w:val="00FA35EA"/>
    <w:rsid w:val="00FA3D0D"/>
    <w:rsid w:val="00FA466F"/>
    <w:rsid w:val="00FA4977"/>
    <w:rsid w:val="00FA5434"/>
    <w:rsid w:val="00FA5D5C"/>
    <w:rsid w:val="00FA6508"/>
    <w:rsid w:val="00FA66CA"/>
    <w:rsid w:val="00FA6ABB"/>
    <w:rsid w:val="00FA73B2"/>
    <w:rsid w:val="00FA74D5"/>
    <w:rsid w:val="00FA7BDD"/>
    <w:rsid w:val="00FA7CB8"/>
    <w:rsid w:val="00FB021A"/>
    <w:rsid w:val="00FB025E"/>
    <w:rsid w:val="00FB0428"/>
    <w:rsid w:val="00FB06B5"/>
    <w:rsid w:val="00FB0C12"/>
    <w:rsid w:val="00FB0D58"/>
    <w:rsid w:val="00FB15A1"/>
    <w:rsid w:val="00FB1A36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57B5"/>
    <w:rsid w:val="00FB5E59"/>
    <w:rsid w:val="00FB6AF6"/>
    <w:rsid w:val="00FB6D3D"/>
    <w:rsid w:val="00FB71F9"/>
    <w:rsid w:val="00FB7D42"/>
    <w:rsid w:val="00FC0288"/>
    <w:rsid w:val="00FC0973"/>
    <w:rsid w:val="00FC0DE5"/>
    <w:rsid w:val="00FC1787"/>
    <w:rsid w:val="00FC25E8"/>
    <w:rsid w:val="00FC2EE3"/>
    <w:rsid w:val="00FC2EE8"/>
    <w:rsid w:val="00FC3B9B"/>
    <w:rsid w:val="00FC40C9"/>
    <w:rsid w:val="00FC41D5"/>
    <w:rsid w:val="00FC48B4"/>
    <w:rsid w:val="00FC495B"/>
    <w:rsid w:val="00FC4B67"/>
    <w:rsid w:val="00FC5258"/>
    <w:rsid w:val="00FC54FB"/>
    <w:rsid w:val="00FC57FD"/>
    <w:rsid w:val="00FC58DC"/>
    <w:rsid w:val="00FC5915"/>
    <w:rsid w:val="00FC5BAE"/>
    <w:rsid w:val="00FC5EAA"/>
    <w:rsid w:val="00FC5F91"/>
    <w:rsid w:val="00FC6D65"/>
    <w:rsid w:val="00FC71ED"/>
    <w:rsid w:val="00FC7915"/>
    <w:rsid w:val="00FC7BA7"/>
    <w:rsid w:val="00FC7BDE"/>
    <w:rsid w:val="00FD0284"/>
    <w:rsid w:val="00FD0B42"/>
    <w:rsid w:val="00FD0F69"/>
    <w:rsid w:val="00FD0FF8"/>
    <w:rsid w:val="00FD10D5"/>
    <w:rsid w:val="00FD11EF"/>
    <w:rsid w:val="00FD1B3B"/>
    <w:rsid w:val="00FD1D81"/>
    <w:rsid w:val="00FD239E"/>
    <w:rsid w:val="00FD24B4"/>
    <w:rsid w:val="00FD251C"/>
    <w:rsid w:val="00FD2B56"/>
    <w:rsid w:val="00FD3903"/>
    <w:rsid w:val="00FD4843"/>
    <w:rsid w:val="00FD6B6B"/>
    <w:rsid w:val="00FD6DFA"/>
    <w:rsid w:val="00FD7117"/>
    <w:rsid w:val="00FD77A2"/>
    <w:rsid w:val="00FD7863"/>
    <w:rsid w:val="00FE055F"/>
    <w:rsid w:val="00FE0F90"/>
    <w:rsid w:val="00FE1130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BBB"/>
    <w:rsid w:val="00FE5E28"/>
    <w:rsid w:val="00FE6309"/>
    <w:rsid w:val="00FE6641"/>
    <w:rsid w:val="00FE78DE"/>
    <w:rsid w:val="00FF0181"/>
    <w:rsid w:val="00FF05FE"/>
    <w:rsid w:val="00FF0C2A"/>
    <w:rsid w:val="00FF1D1B"/>
    <w:rsid w:val="00FF2292"/>
    <w:rsid w:val="00FF3152"/>
    <w:rsid w:val="00FF33A9"/>
    <w:rsid w:val="00FF3615"/>
    <w:rsid w:val="00FF37B8"/>
    <w:rsid w:val="00FF4365"/>
    <w:rsid w:val="00FF44A3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241484E"/>
  <w15:docId w15:val="{0845033D-331E-4027-AEF9-E9EBBEE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566B7-E554-4339-A7D3-3C70DDE6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1219</TotalTime>
  <Pages>35</Pages>
  <Words>9147</Words>
  <Characters>52143</Characters>
  <Application>Microsoft Office Word</Application>
  <DocSecurity>0</DocSecurity>
  <Lines>434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61168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asathon@deloitte.com</cp:lastModifiedBy>
  <cp:revision>101</cp:revision>
  <cp:lastPrinted>2019-05-09T11:08:00Z</cp:lastPrinted>
  <dcterms:created xsi:type="dcterms:W3CDTF">2019-04-26T18:24:00Z</dcterms:created>
  <dcterms:modified xsi:type="dcterms:W3CDTF">2019-05-09T11:10:00Z</dcterms:modified>
</cp:coreProperties>
</file>