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2052A14C" w:rsidR="00DB308D" w:rsidRDefault="00F416AF" w:rsidP="00F416AF">
      <w:pPr>
        <w:pStyle w:val="Reference"/>
        <w:tabs>
          <w:tab w:val="clear" w:pos="8562"/>
          <w:tab w:val="left" w:pos="900"/>
        </w:tabs>
        <w:rPr>
          <w:rFonts w:cstheme="minorBidi"/>
          <w:lang w:val="en-US" w:bidi="th-TH"/>
        </w:rPr>
      </w:pPr>
      <w:r>
        <w:rPr>
          <w:rFonts w:cstheme="minorBidi"/>
          <w:lang w:val="en-US" w:bidi="th-TH"/>
        </w:rPr>
        <w:tab/>
      </w:r>
    </w:p>
    <w:p w14:paraId="1D02AB8A" w14:textId="0A7B9930" w:rsidR="00F416AF" w:rsidRDefault="00F416AF" w:rsidP="00F416AF">
      <w:pPr>
        <w:pStyle w:val="Reference"/>
        <w:tabs>
          <w:tab w:val="clear" w:pos="8562"/>
          <w:tab w:val="left" w:pos="900"/>
        </w:tabs>
        <w:rPr>
          <w:rFonts w:cstheme="minorBidi"/>
          <w:lang w:val="en-US" w:bidi="th-TH"/>
        </w:rPr>
      </w:pPr>
    </w:p>
    <w:p w14:paraId="42B087ED" w14:textId="095B5F80" w:rsidR="00F416AF" w:rsidRDefault="00F416AF" w:rsidP="00F416AF">
      <w:pPr>
        <w:pStyle w:val="Reference"/>
        <w:tabs>
          <w:tab w:val="clear" w:pos="8562"/>
          <w:tab w:val="left" w:pos="900"/>
        </w:tabs>
        <w:rPr>
          <w:rFonts w:cstheme="minorBidi"/>
          <w:lang w:val="en-US" w:bidi="th-TH"/>
        </w:rPr>
      </w:pPr>
    </w:p>
    <w:p w14:paraId="116B6128" w14:textId="5F7B0316" w:rsidR="00F416AF" w:rsidRDefault="00F416AF" w:rsidP="00F416AF">
      <w:pPr>
        <w:pStyle w:val="Reference"/>
        <w:tabs>
          <w:tab w:val="clear" w:pos="8562"/>
          <w:tab w:val="left" w:pos="900"/>
        </w:tabs>
        <w:rPr>
          <w:rFonts w:cstheme="minorBidi"/>
          <w:lang w:val="en-US" w:bidi="th-TH"/>
        </w:rPr>
      </w:pPr>
    </w:p>
    <w:p w14:paraId="0D324EBE" w14:textId="5E038A24" w:rsidR="00F416AF" w:rsidRDefault="00F416AF" w:rsidP="00F416AF">
      <w:pPr>
        <w:pStyle w:val="Reference"/>
        <w:tabs>
          <w:tab w:val="clear" w:pos="8562"/>
          <w:tab w:val="left" w:pos="900"/>
        </w:tabs>
        <w:rPr>
          <w:rFonts w:cstheme="minorBidi"/>
          <w:lang w:val="en-US" w:bidi="th-TH"/>
        </w:rPr>
      </w:pPr>
    </w:p>
    <w:p w14:paraId="48D76CFB" w14:textId="0B7CB43A" w:rsidR="00F416AF" w:rsidRDefault="00F416AF" w:rsidP="00F416AF">
      <w:pPr>
        <w:pStyle w:val="Reference"/>
        <w:tabs>
          <w:tab w:val="clear" w:pos="8562"/>
          <w:tab w:val="left" w:pos="900"/>
        </w:tabs>
        <w:rPr>
          <w:rFonts w:cstheme="minorBidi"/>
          <w:lang w:val="en-US" w:bidi="th-TH"/>
        </w:rPr>
      </w:pPr>
    </w:p>
    <w:p w14:paraId="4A1ABCC8" w14:textId="7EC928D5" w:rsidR="00F416AF" w:rsidRDefault="00F416AF" w:rsidP="00F416AF">
      <w:pPr>
        <w:pStyle w:val="Reference"/>
        <w:tabs>
          <w:tab w:val="clear" w:pos="8562"/>
          <w:tab w:val="left" w:pos="900"/>
        </w:tabs>
        <w:rPr>
          <w:rFonts w:cstheme="minorBidi"/>
          <w:lang w:val="en-US" w:bidi="th-TH"/>
        </w:rPr>
      </w:pPr>
    </w:p>
    <w:p w14:paraId="06306DF7" w14:textId="0AF75681" w:rsidR="00F416AF" w:rsidRDefault="00F416AF" w:rsidP="00F416AF">
      <w:pPr>
        <w:pStyle w:val="Reference"/>
        <w:tabs>
          <w:tab w:val="clear" w:pos="8562"/>
          <w:tab w:val="left" w:pos="900"/>
        </w:tabs>
        <w:rPr>
          <w:rFonts w:cstheme="minorBidi"/>
          <w:lang w:val="en-US" w:bidi="th-TH"/>
        </w:rPr>
      </w:pPr>
    </w:p>
    <w:p w14:paraId="4DBE4810" w14:textId="17DF664E" w:rsidR="00F416AF" w:rsidRDefault="00F416AF" w:rsidP="00F416AF">
      <w:pPr>
        <w:pStyle w:val="Reference"/>
        <w:tabs>
          <w:tab w:val="clear" w:pos="8562"/>
          <w:tab w:val="left" w:pos="900"/>
        </w:tabs>
        <w:rPr>
          <w:rFonts w:cstheme="minorBidi"/>
          <w:lang w:val="en-US" w:bidi="th-TH"/>
        </w:rPr>
      </w:pPr>
    </w:p>
    <w:p w14:paraId="706485AA" w14:textId="5B68C7F6" w:rsidR="00F416AF" w:rsidRDefault="00F416AF" w:rsidP="00F416AF">
      <w:pPr>
        <w:pStyle w:val="Reference"/>
        <w:tabs>
          <w:tab w:val="clear" w:pos="8562"/>
          <w:tab w:val="left" w:pos="900"/>
        </w:tabs>
        <w:rPr>
          <w:rFonts w:cstheme="minorBidi"/>
          <w:lang w:val="en-US" w:bidi="th-TH"/>
        </w:rPr>
      </w:pPr>
    </w:p>
    <w:p w14:paraId="5DCC1649" w14:textId="77777777" w:rsidR="00F416AF" w:rsidRPr="008541C2" w:rsidRDefault="00F416AF" w:rsidP="00F416AF">
      <w:pPr>
        <w:pStyle w:val="Reference"/>
        <w:tabs>
          <w:tab w:val="clear" w:pos="8562"/>
          <w:tab w:val="left" w:pos="900"/>
        </w:tabs>
        <w:rPr>
          <w:rFonts w:cstheme="minorBidi"/>
          <w:cs/>
          <w:lang w:val="en-US" w:bidi="th-TH"/>
        </w:rPr>
      </w:pPr>
    </w:p>
    <w:p w14:paraId="300B4D61" w14:textId="55E12A7E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D00A99" w:rsidRPr="00D00A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D00A99" w:rsidRPr="00D00A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D00A99" w:rsidRPr="00D00A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คิวทีซี</w:t>
      </w:r>
      <w:r w:rsidR="00D00A99" w:rsidRPr="00D00A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D00A99" w:rsidRPr="00D00A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เอนเนอร์ยี่</w:t>
      </w:r>
      <w:r w:rsidR="00D00A99" w:rsidRPr="00D00A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D00A99" w:rsidRPr="00D00A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D00A99" w:rsidRPr="00D00A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D00A99" w:rsidRPr="00D00A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D00A99" w:rsidRPr="00D00A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65AB4012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</w:t>
      </w:r>
      <w:r w:rsidR="00D00A99"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D00A99"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00A99"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คิวทีซี</w:t>
      </w:r>
      <w:r w:rsidR="00D00A99"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00A99"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เอนเนอร์ยี่</w:t>
      </w:r>
      <w:r w:rsidR="00D00A99"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00A99"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D00A99"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D00A99"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D00A99" w:rsidRPr="00D00A99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D00A9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A3206"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16775F" w:rsidRPr="00D00A9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0A99">
        <w:rPr>
          <w:rFonts w:ascii="Browallia New" w:hAnsi="Browallia New" w:cs="Browallia New"/>
          <w:sz w:val="28"/>
          <w:szCs w:val="28"/>
          <w:lang w:bidi="th-TH"/>
        </w:rPr>
        <w:t>3</w:t>
      </w:r>
      <w:r w:rsidR="00EF190C" w:rsidRPr="00D00A99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4FA8" w:rsidRPr="00D00A99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344FA8"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</w:t>
      </w:r>
      <w:r w:rsidR="0016775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การเปลี่ยนแปลง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AB1178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AB1178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1178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1426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EF190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08055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="00AD3BA9"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ย่อ</w:t>
      </w:r>
      <w:r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13654"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</w:t>
      </w:r>
      <w:r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38F88BE1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</w:t>
      </w:r>
    </w:p>
    <w:p w14:paraId="63A94251" w14:textId="67C81580" w:rsidR="0034149A" w:rsidRDefault="0034149A" w:rsidP="00CD4D4E">
      <w:pPr>
        <w:jc w:val="thaiDistribute"/>
        <w:rPr>
          <w:noProof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006B254E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2982C142" w14:textId="797FDA43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38E54430" w14:textId="4E75A50D" w:rsidR="00F416AF" w:rsidRDefault="00F416AF" w:rsidP="00CD4D4E">
      <w:pPr>
        <w:jc w:val="thaiDistribute"/>
        <w:rPr>
          <w:rFonts w:ascii="Browallia New" w:hAnsi="Browallia New" w:cs="Browallia New"/>
        </w:rPr>
      </w:pPr>
    </w:p>
    <w:p w14:paraId="1249C5BB" w14:textId="333360E4" w:rsidR="00F416AF" w:rsidRDefault="00F416AF" w:rsidP="00CD4D4E">
      <w:pPr>
        <w:jc w:val="thaiDistribute"/>
        <w:rPr>
          <w:rFonts w:ascii="Browallia New" w:hAnsi="Browallia New" w:cs="Browallia New"/>
        </w:rPr>
      </w:pPr>
    </w:p>
    <w:p w14:paraId="5518C905" w14:textId="32E49584" w:rsidR="00F416AF" w:rsidRDefault="00F416AF" w:rsidP="00CD4D4E">
      <w:pPr>
        <w:jc w:val="thaiDistribute"/>
        <w:rPr>
          <w:rFonts w:ascii="Browallia New" w:hAnsi="Browallia New" w:cs="Browallia New"/>
        </w:rPr>
      </w:pPr>
    </w:p>
    <w:p w14:paraId="0648B47C" w14:textId="77777777" w:rsidR="00F416AF" w:rsidRDefault="00F416AF" w:rsidP="00CD4D4E">
      <w:pPr>
        <w:jc w:val="thaiDistribute"/>
        <w:rPr>
          <w:rFonts w:ascii="Browallia New" w:hAnsi="Browallia New" w:cs="Browallia New"/>
        </w:rPr>
      </w:pPr>
    </w:p>
    <w:p w14:paraId="01454808" w14:textId="77777777" w:rsidR="001950D2" w:rsidRDefault="001950D2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A3A1B24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012C65B" w14:textId="77777777" w:rsidR="00142624" w:rsidRPr="002B0BF8" w:rsidRDefault="00142624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E923F5F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bookmarkStart w:id="1" w:name="_GoBack"/>
      <w:bookmarkEnd w:id="1"/>
    </w:p>
    <w:p w14:paraId="32BC0496" w14:textId="77777777" w:rsidR="00D00A99" w:rsidRDefault="00D00A9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00A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</w:t>
      </w:r>
      <w:r w:rsidRPr="00D00A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D00A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0E0FD2DC" w14:textId="04D9CDE2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4C15DCD5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00A99" w:rsidRPr="00D00A99">
        <w:rPr>
          <w:rFonts w:ascii="Browallia New" w:hAnsi="Browallia New" w:cs="Browallia New"/>
          <w:sz w:val="28"/>
          <w:szCs w:val="28"/>
          <w:lang w:val="en-US" w:bidi="th-TH"/>
        </w:rPr>
        <w:t>8593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1FFAE2DC" w14:textId="35C71325" w:rsidR="00D15EA5" w:rsidRDefault="00D00A99" w:rsidP="00D15EA5">
      <w:pPr>
        <w:pStyle w:val="BodyText"/>
      </w:pPr>
      <w:r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พฤษภาคม</w:t>
      </w:r>
      <w:r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2562</w:t>
      </w: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6C966" w14:textId="77777777" w:rsidR="00730DA0" w:rsidRDefault="00730DA0">
      <w:r>
        <w:separator/>
      </w:r>
    </w:p>
  </w:endnote>
  <w:endnote w:type="continuationSeparator" w:id="0">
    <w:p w14:paraId="0A90FE25" w14:textId="77777777" w:rsidR="00730DA0" w:rsidRDefault="00730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43C52D" w14:textId="77777777" w:rsidR="00730DA0" w:rsidRDefault="00730DA0">
      <w:bookmarkStart w:id="0" w:name="_Hlk482348182"/>
      <w:bookmarkEnd w:id="0"/>
      <w:r>
        <w:separator/>
      </w:r>
    </w:p>
  </w:footnote>
  <w:footnote w:type="continuationSeparator" w:id="0">
    <w:p w14:paraId="4F2BB159" w14:textId="77777777" w:rsidR="00730DA0" w:rsidRDefault="00730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44355C04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5313B406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55CAD"/>
    <w:rsid w:val="00067A2B"/>
    <w:rsid w:val="000723F7"/>
    <w:rsid w:val="00074485"/>
    <w:rsid w:val="00080552"/>
    <w:rsid w:val="000828F1"/>
    <w:rsid w:val="00082F59"/>
    <w:rsid w:val="00084DB3"/>
    <w:rsid w:val="000875D8"/>
    <w:rsid w:val="00094333"/>
    <w:rsid w:val="00097FAB"/>
    <w:rsid w:val="000B65E3"/>
    <w:rsid w:val="000B7090"/>
    <w:rsid w:val="000C2481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82F9F"/>
    <w:rsid w:val="0019210D"/>
    <w:rsid w:val="001950D2"/>
    <w:rsid w:val="001A3BFB"/>
    <w:rsid w:val="001A3C20"/>
    <w:rsid w:val="001B198C"/>
    <w:rsid w:val="001B4277"/>
    <w:rsid w:val="001B7388"/>
    <w:rsid w:val="001D2302"/>
    <w:rsid w:val="001D7BB3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304A5"/>
    <w:rsid w:val="00335E5B"/>
    <w:rsid w:val="0034149A"/>
    <w:rsid w:val="00342105"/>
    <w:rsid w:val="00344FA8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0FD8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4756D"/>
    <w:rsid w:val="00551365"/>
    <w:rsid w:val="005627FF"/>
    <w:rsid w:val="00577D61"/>
    <w:rsid w:val="005822AC"/>
    <w:rsid w:val="00591F0D"/>
    <w:rsid w:val="00594DA2"/>
    <w:rsid w:val="005A29D0"/>
    <w:rsid w:val="005B1823"/>
    <w:rsid w:val="005B405A"/>
    <w:rsid w:val="005C2CCB"/>
    <w:rsid w:val="005C6479"/>
    <w:rsid w:val="005C69FD"/>
    <w:rsid w:val="005D7025"/>
    <w:rsid w:val="005E2D67"/>
    <w:rsid w:val="005E557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265F7"/>
    <w:rsid w:val="00730DA0"/>
    <w:rsid w:val="00731894"/>
    <w:rsid w:val="00734885"/>
    <w:rsid w:val="00746796"/>
    <w:rsid w:val="00746D91"/>
    <w:rsid w:val="0075598A"/>
    <w:rsid w:val="00761813"/>
    <w:rsid w:val="007673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719C2"/>
    <w:rsid w:val="00884701"/>
    <w:rsid w:val="00884FF7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B1178"/>
    <w:rsid w:val="00AB1F31"/>
    <w:rsid w:val="00AB690D"/>
    <w:rsid w:val="00AC107E"/>
    <w:rsid w:val="00AC31D4"/>
    <w:rsid w:val="00AC6098"/>
    <w:rsid w:val="00AD3B26"/>
    <w:rsid w:val="00AD3BA9"/>
    <w:rsid w:val="00AE2BF6"/>
    <w:rsid w:val="00AE3370"/>
    <w:rsid w:val="00AE64CA"/>
    <w:rsid w:val="00AF7092"/>
    <w:rsid w:val="00B1324D"/>
    <w:rsid w:val="00B1491C"/>
    <w:rsid w:val="00B157E2"/>
    <w:rsid w:val="00B24A45"/>
    <w:rsid w:val="00B25B92"/>
    <w:rsid w:val="00B26948"/>
    <w:rsid w:val="00B2694B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E5F37"/>
    <w:rsid w:val="00BF1C24"/>
    <w:rsid w:val="00BF5E73"/>
    <w:rsid w:val="00C06939"/>
    <w:rsid w:val="00C173BF"/>
    <w:rsid w:val="00C21E3B"/>
    <w:rsid w:val="00C3462C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E24E5"/>
    <w:rsid w:val="00CE41DB"/>
    <w:rsid w:val="00CE4D96"/>
    <w:rsid w:val="00CF1EA0"/>
    <w:rsid w:val="00D00A99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958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4627C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F01358"/>
    <w:rsid w:val="00F144E0"/>
    <w:rsid w:val="00F246A1"/>
    <w:rsid w:val="00F37917"/>
    <w:rsid w:val="00F416AF"/>
    <w:rsid w:val="00F43D66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F2D624989BCC4B91C3509B5ACDFEAC" ma:contentTypeVersion="4" ma:contentTypeDescription="Create a new document." ma:contentTypeScope="" ma:versionID="faa92edd8f4235111729ec2e0e6cb578">
  <xsd:schema xmlns:xsd="http://www.w3.org/2001/XMLSchema" xmlns:xs="http://www.w3.org/2001/XMLSchema" xmlns:p="http://schemas.microsoft.com/office/2006/metadata/properties" xmlns:ns2="a995cbd9-5764-43f5-bd3f-0cf1ec58972e" xmlns:ns3="1c180b90-967f-4688-bfe9-3e2f9d25db2e" targetNamespace="http://schemas.microsoft.com/office/2006/metadata/properties" ma:root="true" ma:fieldsID="4bd93d13e77ddeb2fde3224947ab2788" ns2:_="" ns3:_="">
    <xsd:import namespace="a995cbd9-5764-43f5-bd3f-0cf1ec58972e"/>
    <xsd:import namespace="1c180b90-967f-4688-bfe9-3e2f9d25d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95cbd9-5764-43f5-bd3f-0cf1ec589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180b90-967f-4688-bfe9-3e2f9d25d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A948E0-FFE1-44BC-9860-B9D24F797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95cbd9-5764-43f5-bd3f-0cf1ec58972e"/>
    <ds:schemaRef ds:uri="1c180b90-967f-4688-bfe9-3e2f9d25d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2A8B1F-2AA6-4823-9E99-8236AE204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3</cp:revision>
  <cp:lastPrinted>2017-11-14T11:56:00Z</cp:lastPrinted>
  <dcterms:created xsi:type="dcterms:W3CDTF">2019-05-07T11:34:00Z</dcterms:created>
  <dcterms:modified xsi:type="dcterms:W3CDTF">2019-05-10T04:24:00Z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0x01010091F2D624989BCC4B91C3509B5ACDFEAC</vt:lpwstr>
  </property>
</Properties>
</file>