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1CFF1" w14:textId="77777777"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bookmarkStart w:id="0" w:name="_GoBack"/>
      <w:bookmarkEnd w:id="0"/>
    </w:p>
    <w:p w14:paraId="1CC30F45" w14:textId="77777777" w:rsidR="000D42C8" w:rsidRDefault="000D42C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022D7ED2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666ECF9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559DC627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0C7B1C4" w14:textId="77777777"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27FB7FC0" w14:textId="77777777"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7660B087" w14:textId="77777777" w:rsidR="002D25A4" w:rsidRDefault="00887460" w:rsidP="00887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4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76612BB1" w14:textId="77777777"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08D620DC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560C4E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19B75FA2" w14:textId="77777777" w:rsidR="005455AA" w:rsidRPr="00560C4E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14:paraId="2ADC76CF" w14:textId="77777777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66C6BC70" w14:textId="77777777" w:rsidR="002B7D0A" w:rsidRPr="00560C4E" w:rsidRDefault="00833A36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60C4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2208E" w:rsidRPr="00560C4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560C4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F2208E" w:rsidRPr="00560C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560C4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2B7D0A" w:rsidRPr="00560C4E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F276D0" w:rsidRPr="00560C4E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1C76B8" w:rsidRPr="00560C4E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7137FB56" w14:textId="77777777" w:rsidR="002B7D0A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BB20C9B" w14:textId="77777777" w:rsidR="00531252" w:rsidRPr="00560C4E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60C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60C4E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489A3B40" w14:textId="77777777" w:rsidR="006F59B5" w:rsidRPr="00560C4E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560C4E" w:rsidSect="00A20917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FDFCEC7" w14:textId="77777777" w:rsidR="00320AF8" w:rsidRPr="00560C4E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14:paraId="280CA1E7" w14:textId="77777777" w:rsidR="009839E6" w:rsidRPr="00560C4E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ABED31" w14:textId="77777777" w:rsidR="001B36E9" w:rsidRPr="00560C4E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73535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12C3D" w14:textId="77777777" w:rsidR="00171829" w:rsidRPr="00560C4E" w:rsidRDefault="0017182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8AEEE9" w14:textId="77777777" w:rsidR="003B7427" w:rsidRPr="00560C4E" w:rsidRDefault="003B7427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FC36D0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CF9F0E" w14:textId="77777777" w:rsidR="00F276D0" w:rsidRPr="00560C4E" w:rsidRDefault="00F276D0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15BF97" w14:textId="77777777" w:rsidR="00531252" w:rsidRPr="00560C4E" w:rsidRDefault="00531252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C4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560C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560C4E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6163E616" w14:textId="77777777" w:rsidR="00531252" w:rsidRPr="00560C4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507EB8DA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560C4E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560C4E">
        <w:rPr>
          <w:rFonts w:ascii="Angsana New" w:hAnsi="Angsana New"/>
          <w:b/>
          <w:bCs/>
          <w:sz w:val="30"/>
          <w:szCs w:val="30"/>
        </w:rPr>
        <w:t>(</w:t>
      </w:r>
      <w:r w:rsidRPr="00560C4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560C4E">
        <w:rPr>
          <w:rFonts w:ascii="Angsana New" w:hAnsi="Angsana New"/>
          <w:b/>
          <w:bCs/>
          <w:sz w:val="30"/>
          <w:szCs w:val="30"/>
        </w:rPr>
        <w:t>)</w:t>
      </w:r>
    </w:p>
    <w:p w14:paraId="28865B63" w14:textId="77777777" w:rsidR="00B86AB5" w:rsidRPr="00560C4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14:paraId="456CB6C9" w14:textId="77777777" w:rsidR="004A6D64" w:rsidRPr="00560C4E" w:rsidRDefault="00E10FD5" w:rsidP="002E21A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560C4E">
        <w:rPr>
          <w:rFonts w:asciiTheme="majorBidi" w:hAnsiTheme="majorBidi" w:cstheme="majorBidi"/>
          <w:spacing w:val="-2"/>
          <w:cs/>
        </w:rPr>
        <w:t>ข้าพเจ้า</w:t>
      </w:r>
      <w:r w:rsidRPr="00560C4E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560C4E">
        <w:rPr>
          <w:rFonts w:asciiTheme="majorBidi" w:hAnsiTheme="majorBidi" w:cstheme="majorBidi"/>
          <w:spacing w:val="-2"/>
          <w:cs/>
        </w:rPr>
        <w:t>ร</w:t>
      </w:r>
      <w:r w:rsidRPr="00560C4E">
        <w:rPr>
          <w:rFonts w:asciiTheme="majorBidi" w:hAnsiTheme="majorBidi" w:cstheme="majorBidi"/>
          <w:spacing w:val="-10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ณ</w:t>
      </w:r>
      <w:r w:rsidRPr="00560C4E">
        <w:rPr>
          <w:rFonts w:asciiTheme="majorBidi" w:hAnsiTheme="majorBidi" w:cstheme="majorBidi"/>
          <w:spacing w:val="-8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วันที่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31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มีนาคม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25</w:t>
      </w:r>
      <w:r w:rsidRPr="00560C4E">
        <w:rPr>
          <w:rFonts w:asciiTheme="majorBidi" w:hAnsiTheme="majorBidi" w:cstheme="majorBidi"/>
          <w:spacing w:val="-2"/>
          <w:lang w:val="en-US"/>
        </w:rPr>
        <w:t>6</w:t>
      </w:r>
      <w:r w:rsidR="001C76B8" w:rsidRPr="00560C4E">
        <w:rPr>
          <w:rFonts w:asciiTheme="majorBidi" w:hAnsiTheme="majorBidi" w:cstheme="majorBidi"/>
          <w:spacing w:val="-2"/>
          <w:lang w:val="en-US"/>
        </w:rPr>
        <w:t>2</w:t>
      </w:r>
      <w:r w:rsidRPr="00560C4E">
        <w:rPr>
          <w:rFonts w:asciiTheme="majorBidi" w:hAnsiTheme="majorBidi" w:cstheme="majorBidi"/>
          <w:spacing w:val="-2"/>
          <w:lang w:val="en-US"/>
        </w:rPr>
        <w:t xml:space="preserve">                   </w:t>
      </w:r>
      <w:r w:rsidRPr="00560C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592547"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31 มีนาคม 25</w:t>
      </w:r>
      <w:r w:rsidR="00B3493D" w:rsidRPr="00560C4E">
        <w:rPr>
          <w:rFonts w:asciiTheme="majorBidi" w:hAnsiTheme="majorBidi" w:cstheme="majorBidi"/>
          <w:spacing w:val="-2"/>
          <w:lang w:val="en-US"/>
        </w:rPr>
        <w:t>6</w:t>
      </w:r>
      <w:r w:rsidR="001C76B8" w:rsidRPr="00560C4E">
        <w:rPr>
          <w:rFonts w:asciiTheme="majorBidi" w:hAnsiTheme="majorBidi" w:cstheme="majorBidi"/>
          <w:spacing w:val="-2"/>
          <w:lang w:val="en-US"/>
        </w:rPr>
        <w:t>2</w:t>
      </w:r>
      <w:r w:rsidRPr="00560C4E">
        <w:rPr>
          <w:rFonts w:asciiTheme="majorBidi" w:hAnsiTheme="majorBidi" w:cstheme="majorBidi"/>
          <w:spacing w:val="-2"/>
          <w:cs/>
        </w:rPr>
        <w:t xml:space="preserve"> </w:t>
      </w:r>
      <w:r w:rsidR="00645643" w:rsidRPr="00560C4E">
        <w:rPr>
          <w:rFonts w:asciiTheme="majorBidi" w:hAnsiTheme="majorBidi" w:cs="Angsana New" w:hint="cs"/>
          <w:spacing w:val="-2"/>
          <w:cs/>
        </w:rPr>
        <w:t>และ</w:t>
      </w:r>
      <w:r w:rsidR="008B21C5" w:rsidRPr="00560C4E">
        <w:rPr>
          <w:rFonts w:asciiTheme="majorBidi" w:hAnsiTheme="majorBidi" w:cs="Angsana New" w:hint="cs"/>
          <w:spacing w:val="-2"/>
          <w:cs/>
        </w:rPr>
        <w:t>หมายเหตุประกอบ</w:t>
      </w:r>
      <w:r w:rsidR="00645643" w:rsidRPr="00560C4E">
        <w:rPr>
          <w:rFonts w:asciiTheme="majorBidi" w:hAnsiTheme="majorBidi" w:cs="Angsana New" w:hint="cs"/>
          <w:spacing w:val="-2"/>
          <w:cs/>
        </w:rPr>
        <w:t>งบการเงินแบบย่อ</w:t>
      </w:r>
      <w:r w:rsidR="00645643" w:rsidRPr="00560C4E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="00645643" w:rsidRPr="00560C4E">
        <w:rPr>
          <w:rFonts w:asciiTheme="majorBidi" w:hAnsiTheme="majorBidi" w:cs="Angsana New"/>
          <w:spacing w:val="-2"/>
          <w:lang w:val="en-US"/>
        </w:rPr>
        <w:t>(</w:t>
      </w:r>
      <w:r w:rsidR="00645643" w:rsidRPr="00560C4E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="00645643" w:rsidRPr="00560C4E">
        <w:rPr>
          <w:rFonts w:asciiTheme="majorBidi" w:hAnsiTheme="majorBidi" w:cs="Angsana New"/>
          <w:spacing w:val="-2"/>
          <w:lang w:val="en-US"/>
        </w:rPr>
        <w:t>)</w:t>
      </w:r>
      <w:r w:rsidRPr="00560C4E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และบริษัทย่อย</w:t>
      </w:r>
      <w:r w:rsidR="008B21C5"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="008B21C5" w:rsidRPr="00560C4E">
        <w:rPr>
          <w:rFonts w:asciiTheme="majorBidi" w:hAnsiTheme="majorBidi" w:cstheme="majorBidi" w:hint="cs"/>
          <w:spacing w:val="-2"/>
          <w:cs/>
        </w:rPr>
        <w:t xml:space="preserve"> </w:t>
      </w:r>
      <w:r w:rsidRPr="00560C4E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="00645643" w:rsidRPr="00560C4E">
        <w:rPr>
          <w:rFonts w:asciiTheme="majorBidi" w:hAnsiTheme="majorBidi" w:cs="Angsana New" w:hint="cs"/>
          <w:spacing w:val="-2"/>
          <w:cs/>
        </w:rPr>
        <w:t>ข้อมูลทางการเงิน</w:t>
      </w:r>
      <w:r w:rsidR="008B21C5" w:rsidRPr="00560C4E">
        <w:rPr>
          <w:rFonts w:asciiTheme="majorBidi" w:hAnsiTheme="majorBidi" w:cs="Angsana New" w:hint="cs"/>
          <w:spacing w:val="-2"/>
          <w:cs/>
        </w:rPr>
        <w:t>ระหว่างกาลเหล่านี้</w:t>
      </w:r>
      <w:r w:rsidR="00645643" w:rsidRPr="00560C4E">
        <w:rPr>
          <w:rFonts w:asciiTheme="majorBidi" w:hAnsiTheme="majorBidi" w:cs="Angsana New" w:hint="cs"/>
          <w:spacing w:val="-2"/>
          <w:cs/>
        </w:rPr>
        <w:t xml:space="preserve">ตามมาตรฐานการบัญชี ฉบับที่ </w:t>
      </w:r>
      <w:r w:rsidR="00645643" w:rsidRPr="00560C4E">
        <w:rPr>
          <w:rFonts w:asciiTheme="majorBidi" w:hAnsiTheme="majorBidi" w:cs="Angsana New"/>
          <w:spacing w:val="-2"/>
          <w:lang w:val="en-US"/>
        </w:rPr>
        <w:t xml:space="preserve">34 </w:t>
      </w:r>
      <w:r w:rsidR="00645643" w:rsidRPr="00560C4E">
        <w:rPr>
          <w:rFonts w:asciiTheme="majorBidi" w:hAnsiTheme="majorBidi" w:cs="Angsana New" w:hint="cs"/>
          <w:spacing w:val="-2"/>
          <w:cs/>
          <w:lang w:val="en-US"/>
        </w:rPr>
        <w:t>เรื่องการรายงานทางการเงินระหว่างกาล</w:t>
      </w:r>
      <w:r w:rsidR="008B21C5" w:rsidRPr="00560C4E">
        <w:rPr>
          <w:rFonts w:asciiTheme="majorBidi" w:hAnsiTheme="majorBidi" w:cs="Angsana New"/>
          <w:spacing w:val="-2"/>
          <w:cs/>
        </w:rPr>
        <w:t xml:space="preserve"> </w:t>
      </w:r>
      <w:r w:rsidR="008B21C5" w:rsidRPr="00560C4E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</w:t>
      </w:r>
      <w:r w:rsidR="00645643" w:rsidRPr="00560C4E">
        <w:rPr>
          <w:rFonts w:asciiTheme="majorBidi" w:hAnsiTheme="majorBidi" w:cs="Angsana New" w:hint="cs"/>
          <w:spacing w:val="-2"/>
          <w:cs/>
        </w:rPr>
        <w:t>ข้อมูล</w:t>
      </w:r>
      <w:r w:rsidR="00EC3F01" w:rsidRPr="00560C4E">
        <w:rPr>
          <w:rFonts w:asciiTheme="majorBidi" w:hAnsiTheme="majorBidi" w:cs="Angsana New" w:hint="cs"/>
          <w:spacing w:val="-2"/>
          <w:cs/>
        </w:rPr>
        <w:t>ทางการเงิน</w:t>
      </w:r>
      <w:r w:rsidR="008B21C5" w:rsidRPr="00560C4E">
        <w:rPr>
          <w:rFonts w:asciiTheme="majorBidi" w:hAnsiTheme="majorBidi" w:cs="Angsana New" w:hint="cs"/>
          <w:spacing w:val="-2"/>
          <w:cs/>
        </w:rPr>
        <w:t>ระหว่างกาลดังกล่าวจากผลการสอบทานของข้าพเจ้า</w:t>
      </w:r>
    </w:p>
    <w:p w14:paraId="76AD2458" w14:textId="77777777" w:rsidR="001B36E9" w:rsidRPr="00560C4E" w:rsidRDefault="001B36E9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583050" w14:textId="77777777" w:rsidR="004A6D64" w:rsidRPr="00560C4E" w:rsidRDefault="004A6D64" w:rsidP="004A6D64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426014" w14:textId="77777777" w:rsidR="004A6D64" w:rsidRPr="00560C4E" w:rsidRDefault="004A6D64" w:rsidP="0034439E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A6CB236" w14:textId="77777777" w:rsidR="001B36E9" w:rsidRPr="00560C4E" w:rsidRDefault="0034439E" w:rsidP="00DF4276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รหัส</w:t>
      </w:r>
      <w:r w:rsidRPr="00560C4E">
        <w:rPr>
          <w:rFonts w:asciiTheme="majorBidi" w:hAnsiTheme="majorBidi" w:cstheme="majorBidi"/>
          <w:sz w:val="30"/>
          <w:szCs w:val="30"/>
        </w:rPr>
        <w:t xml:space="preserve"> 2410 “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0C4E">
        <w:rPr>
          <w:rFonts w:asciiTheme="majorBidi" w:hAnsiTheme="majorBidi" w:cstheme="majorBidi"/>
          <w:sz w:val="30"/>
          <w:szCs w:val="30"/>
        </w:rPr>
        <w:t>”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D04FC6" w:rsidRPr="00560C4E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560C4E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</w:t>
      </w:r>
      <w:r w:rsidR="00D04FC6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</w:t>
      </w:r>
      <w:r w:rsidRPr="00560C4E">
        <w:rPr>
          <w:rFonts w:asciiTheme="majorBidi" w:hAnsiTheme="majorBidi" w:cstheme="majorBidi"/>
          <w:sz w:val="30"/>
          <w:szCs w:val="30"/>
        </w:rPr>
        <w:t xml:space="preserve">   </w:t>
      </w:r>
      <w:r w:rsidR="008F65B5" w:rsidRPr="00560C4E">
        <w:rPr>
          <w:rFonts w:asciiTheme="majorBidi" w:hAnsiTheme="majorBidi" w:cstheme="majorBidi"/>
          <w:sz w:val="30"/>
          <w:szCs w:val="30"/>
        </w:rPr>
        <w:t xml:space="preserve">  </w:t>
      </w:r>
      <w:r w:rsidRPr="00560C4E">
        <w:rPr>
          <w:rFonts w:asciiTheme="majorBidi" w:hAnsiTheme="majorBidi" w:cstheme="majorBidi"/>
          <w:sz w:val="30"/>
          <w:szCs w:val="30"/>
          <w:cs/>
        </w:rPr>
        <w:t>ที่มีนัยสำคัญทั้งหมดซึ่งอาจพบได้จากการตรวจสอบ</w:t>
      </w:r>
      <w:r w:rsidR="00230E6F" w:rsidRPr="00560C4E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04FC6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8B21C5" w:rsidRPr="00560C4E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</w:t>
      </w:r>
      <w:r w:rsidR="00AE4880" w:rsidRPr="00560C4E">
        <w:rPr>
          <w:rFonts w:asciiTheme="majorBidi" w:hAnsiTheme="majorBidi" w:hint="cs"/>
          <w:sz w:val="30"/>
          <w:szCs w:val="30"/>
          <w:cs/>
        </w:rPr>
        <w:t>ข้อมูลทาง</w:t>
      </w:r>
      <w:r w:rsidR="008B21C5" w:rsidRPr="00560C4E">
        <w:rPr>
          <w:rFonts w:asciiTheme="majorBidi" w:hAnsiTheme="majorBidi" w:hint="cs"/>
          <w:sz w:val="30"/>
          <w:szCs w:val="30"/>
          <w:cs/>
        </w:rPr>
        <w:t>การเงิน</w:t>
      </w:r>
      <w:r w:rsidR="008141AA" w:rsidRPr="00560C4E">
        <w:rPr>
          <w:rFonts w:asciiTheme="majorBidi" w:hAnsiTheme="majorBidi"/>
          <w:sz w:val="30"/>
          <w:szCs w:val="30"/>
          <w:cs/>
        </w:rPr>
        <w:br/>
      </w:r>
      <w:r w:rsidR="008B21C5" w:rsidRPr="00560C4E">
        <w:rPr>
          <w:rFonts w:asciiTheme="majorBidi" w:hAnsiTheme="majorBidi" w:hint="cs"/>
          <w:sz w:val="30"/>
          <w:szCs w:val="30"/>
          <w:cs/>
        </w:rPr>
        <w:t>ระหว่างกาลที่สอบทาน</w:t>
      </w:r>
    </w:p>
    <w:p w14:paraId="16FD9E62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565D2E" w14:textId="77777777" w:rsidR="00C949FE" w:rsidRDefault="00C949FE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C949FE" w:rsidSect="00C949FE">
          <w:headerReference w:type="even" r:id="rId13"/>
          <w:headerReference w:type="default" r:id="rId14"/>
          <w:headerReference w:type="first" r:id="rId15"/>
          <w:footerReference w:type="first" r:id="rId16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14:paraId="1AB1C422" w14:textId="75A8807E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A3E4CC" w14:textId="77777777" w:rsidR="00DF4276" w:rsidRPr="00560C4E" w:rsidRDefault="00DF4276" w:rsidP="00DF4276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28D1B9C" w14:textId="77777777" w:rsidR="0045388B" w:rsidRPr="00560C4E" w:rsidRDefault="0045388B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A68FDAC" w14:textId="77777777" w:rsidR="0034439E" w:rsidRPr="00560C4E" w:rsidRDefault="004A6D64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60C4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38D88CB2" w14:textId="77777777" w:rsidR="0034439E" w:rsidRPr="00560C4E" w:rsidRDefault="0034439E" w:rsidP="0034439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9A6101" w14:textId="77777777" w:rsidR="0034439E" w:rsidRPr="00560C4E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</w:t>
      </w:r>
      <w:r w:rsidR="00523608" w:rsidRPr="00560C4E">
        <w:rPr>
          <w:rFonts w:asciiTheme="majorBidi" w:hAnsiTheme="majorBidi" w:cstheme="majorBidi"/>
          <w:sz w:val="30"/>
          <w:szCs w:val="30"/>
          <w:cs/>
        </w:rPr>
        <w:t>มาตรฐานการบัญชี</w:t>
      </w:r>
      <w:r w:rsidR="005E21D9" w:rsidRPr="00560C4E">
        <w:rPr>
          <w:rFonts w:asciiTheme="majorBidi" w:hAnsiTheme="majorBidi" w:cstheme="majorBidi"/>
          <w:sz w:val="30"/>
          <w:szCs w:val="30"/>
        </w:rPr>
        <w:t xml:space="preserve">         </w:t>
      </w:r>
      <w:r w:rsidRPr="00560C4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60C4E">
        <w:rPr>
          <w:rFonts w:asciiTheme="majorBidi" w:hAnsiTheme="majorBidi" w:cstheme="majorBidi"/>
          <w:sz w:val="30"/>
          <w:szCs w:val="30"/>
        </w:rPr>
        <w:t>34</w:t>
      </w:r>
      <w:r w:rsidR="003B7427" w:rsidRPr="00560C4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00560C4E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Pr="00560C4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B88431F" w14:textId="77777777" w:rsidR="0039184C" w:rsidRPr="00560C4E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4583DB59" w14:textId="77777777" w:rsidR="008230DC" w:rsidRPr="00560C4E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E82AC10" w14:textId="77777777" w:rsidR="005A4491" w:rsidRPr="00560C4E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260FCDA3" w14:textId="77777777" w:rsidR="00E37282" w:rsidRPr="00560C4E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750A860" w14:textId="77777777" w:rsidR="0039184C" w:rsidRPr="00560C4E" w:rsidRDefault="0039184C" w:rsidP="0089233C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>(</w:t>
      </w:r>
      <w:r w:rsidR="00B45751" w:rsidRPr="00560C4E">
        <w:rPr>
          <w:rFonts w:asciiTheme="majorBidi" w:hAnsiTheme="majorBidi" w:cstheme="majorBidi"/>
          <w:cs/>
        </w:rPr>
        <w:t>อรวรรณ ศิริรัตนวงศ์</w:t>
      </w:r>
      <w:r w:rsidRPr="00560C4E">
        <w:rPr>
          <w:rFonts w:asciiTheme="majorBidi" w:hAnsiTheme="majorBidi" w:cstheme="majorBidi"/>
          <w:lang w:val="en-US"/>
        </w:rPr>
        <w:t>)</w:t>
      </w:r>
    </w:p>
    <w:p w14:paraId="7C58539F" w14:textId="77777777" w:rsidR="0039184C" w:rsidRPr="00560C4E" w:rsidRDefault="0039184C" w:rsidP="0039184C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560C4E">
        <w:rPr>
          <w:rFonts w:asciiTheme="majorBidi" w:hAnsiTheme="majorBidi" w:cstheme="majorBidi"/>
          <w:cs/>
        </w:rPr>
        <w:t>ผู้สอบบัญชีรับอนุญาต</w:t>
      </w:r>
    </w:p>
    <w:p w14:paraId="638CF86A" w14:textId="77777777" w:rsidR="0039184C" w:rsidRPr="00560C4E" w:rsidRDefault="0039184C" w:rsidP="0089233C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560C4E">
        <w:rPr>
          <w:rFonts w:asciiTheme="majorBidi" w:hAnsiTheme="majorBidi" w:cstheme="majorBidi"/>
          <w:cs/>
        </w:rPr>
        <w:t xml:space="preserve">เลขทะเบียน </w:t>
      </w:r>
      <w:r w:rsidRPr="00560C4E">
        <w:rPr>
          <w:rFonts w:asciiTheme="majorBidi" w:hAnsiTheme="majorBidi" w:cstheme="majorBidi"/>
          <w:lang w:val="en-US"/>
        </w:rPr>
        <w:t>3</w:t>
      </w:r>
      <w:r w:rsidR="00B45751" w:rsidRPr="00560C4E">
        <w:rPr>
          <w:rFonts w:asciiTheme="majorBidi" w:hAnsiTheme="majorBidi" w:cstheme="majorBidi"/>
          <w:lang w:val="en-US"/>
        </w:rPr>
        <w:t>757</w:t>
      </w:r>
    </w:p>
    <w:p w14:paraId="3222EBE0" w14:textId="77777777" w:rsidR="0039184C" w:rsidRPr="00560C4E" w:rsidRDefault="0039184C" w:rsidP="0039184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FC366" w14:textId="77777777" w:rsidR="0039184C" w:rsidRPr="00560C4E" w:rsidRDefault="0039184C" w:rsidP="0039184C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7B7DD6B" w14:textId="77777777" w:rsidR="0039184C" w:rsidRPr="00560C4E" w:rsidRDefault="0039184C" w:rsidP="0039184C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560C4E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43B64902" w14:textId="77777777" w:rsidR="005455AA" w:rsidRPr="00560C4E" w:rsidRDefault="00DF4276" w:rsidP="0023660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60C4E">
        <w:rPr>
          <w:rFonts w:asciiTheme="majorBidi" w:hAnsiTheme="majorBidi" w:cstheme="majorBidi"/>
          <w:sz w:val="30"/>
          <w:szCs w:val="30"/>
        </w:rPr>
        <w:t xml:space="preserve">9 </w:t>
      </w:r>
      <w:r w:rsidRPr="00560C4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1C76B8" w:rsidRPr="00560C4E">
        <w:rPr>
          <w:rFonts w:asciiTheme="majorBidi" w:hAnsiTheme="majorBidi" w:cstheme="majorBidi"/>
          <w:sz w:val="30"/>
          <w:szCs w:val="30"/>
        </w:rPr>
        <w:t>2562</w:t>
      </w:r>
    </w:p>
    <w:p w14:paraId="16DC47C4" w14:textId="77777777" w:rsidR="00D85F47" w:rsidRPr="00092A60" w:rsidRDefault="00D85F47" w:rsidP="00C949FE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sz w:val="30"/>
          <w:szCs w:val="30"/>
        </w:rPr>
      </w:pPr>
    </w:p>
    <w:sectPr w:rsidR="00D85F47" w:rsidRPr="00092A60" w:rsidSect="00C949FE">
      <w:headerReference w:type="default" r:id="rId17"/>
      <w:footerReference w:type="default" r:id="rId18"/>
      <w:pgSz w:w="11907" w:h="16840" w:code="9"/>
      <w:pgMar w:top="691" w:right="1152" w:bottom="576" w:left="1152" w:header="720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6A9B4" w14:textId="77777777" w:rsidR="007C351F" w:rsidRDefault="007C351F" w:rsidP="004956B4">
      <w:r>
        <w:separator/>
      </w:r>
    </w:p>
  </w:endnote>
  <w:endnote w:type="continuationSeparator" w:id="0">
    <w:p w14:paraId="24B414B5" w14:textId="77777777" w:rsidR="007C351F" w:rsidRDefault="007C351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96BDA" w14:textId="77777777" w:rsidR="007C351F" w:rsidRDefault="007C351F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13DB47A4" w14:textId="77777777" w:rsidR="007C351F" w:rsidRDefault="007C351F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8F860" w14:textId="77777777" w:rsidR="007C351F" w:rsidRPr="006F59B5" w:rsidRDefault="007C351F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D0D7AEE" w14:textId="77777777" w:rsidR="007C351F" w:rsidRPr="007661AC" w:rsidRDefault="007C351F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0B79B1" w14:textId="77777777" w:rsidR="007C351F" w:rsidRPr="007661AC" w:rsidRDefault="007C351F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65C1C" w14:textId="77777777" w:rsidR="007C351F" w:rsidRPr="007661AC" w:rsidRDefault="007C351F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32287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6D79EB9" w14:textId="52077694" w:rsidR="00C949FE" w:rsidRPr="00C949FE" w:rsidRDefault="00C949F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949F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949F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949F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44F8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949F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7935388" w14:textId="77777777" w:rsidR="00C949FE" w:rsidRPr="007661AC" w:rsidRDefault="00C949FE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555942" w14:textId="77777777" w:rsidR="007C351F" w:rsidRDefault="007C351F" w:rsidP="004956B4">
      <w:r>
        <w:separator/>
      </w:r>
    </w:p>
  </w:footnote>
  <w:footnote w:type="continuationSeparator" w:id="0">
    <w:p w14:paraId="3E383B82" w14:textId="77777777" w:rsidR="007C351F" w:rsidRDefault="007C351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9FFAA" w14:textId="77777777" w:rsidR="007C351F" w:rsidRDefault="007C351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C20C7A" w14:textId="77777777" w:rsidR="007C351F" w:rsidRDefault="007C351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7657792" w14:textId="77777777" w:rsidR="007C351F" w:rsidRPr="006F59B5" w:rsidRDefault="007C351F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8C4B2" w14:textId="77777777" w:rsidR="007C351F" w:rsidRDefault="007C351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689CA8" w14:textId="77777777" w:rsidR="007C351F" w:rsidRDefault="007C351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3B601" w14:textId="77777777" w:rsidR="007C351F" w:rsidRPr="00F276D0" w:rsidRDefault="007C351F" w:rsidP="00F276D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8DC32" w14:textId="24D13297" w:rsidR="007C351F" w:rsidRDefault="007C351F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88E9317" w14:textId="77777777" w:rsidR="00C949FE" w:rsidRPr="00D74AD8" w:rsidRDefault="00C949FE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4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6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7A0006B"/>
    <w:multiLevelType w:val="multilevel"/>
    <w:tmpl w:val="215C0C4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7"/>
  </w:num>
  <w:num w:numId="14">
    <w:abstractNumId w:val="18"/>
  </w:num>
  <w:num w:numId="15">
    <w:abstractNumId w:val="22"/>
  </w:num>
  <w:num w:numId="16">
    <w:abstractNumId w:val="29"/>
  </w:num>
  <w:num w:numId="17">
    <w:abstractNumId w:val="30"/>
  </w:num>
  <w:num w:numId="18">
    <w:abstractNumId w:val="25"/>
  </w:num>
  <w:num w:numId="19">
    <w:abstractNumId w:val="14"/>
  </w:num>
  <w:num w:numId="20">
    <w:abstractNumId w:val="16"/>
  </w:num>
  <w:num w:numId="21">
    <w:abstractNumId w:val="23"/>
  </w:num>
  <w:num w:numId="22">
    <w:abstractNumId w:val="15"/>
  </w:num>
  <w:num w:numId="23">
    <w:abstractNumId w:val="12"/>
  </w:num>
  <w:num w:numId="24">
    <w:abstractNumId w:val="13"/>
  </w:num>
  <w:num w:numId="25">
    <w:abstractNumId w:val="10"/>
  </w:num>
  <w:num w:numId="26">
    <w:abstractNumId w:val="21"/>
  </w:num>
  <w:num w:numId="27">
    <w:abstractNumId w:val="26"/>
  </w:num>
  <w:num w:numId="28">
    <w:abstractNumId w:val="28"/>
  </w:num>
  <w:num w:numId="29">
    <w:abstractNumId w:val="19"/>
  </w:num>
  <w:num w:numId="30">
    <w:abstractNumId w:val="5"/>
  </w:num>
  <w:num w:numId="31">
    <w:abstractNumId w:val="5"/>
  </w:num>
  <w:num w:numId="32">
    <w:abstractNumId w:val="24"/>
  </w:num>
  <w:num w:numId="33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78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122B"/>
    <w:rsid w:val="000218DF"/>
    <w:rsid w:val="00021B08"/>
    <w:rsid w:val="00021B27"/>
    <w:rsid w:val="00023E11"/>
    <w:rsid w:val="000243E1"/>
    <w:rsid w:val="00024E7C"/>
    <w:rsid w:val="00024FC9"/>
    <w:rsid w:val="000263EB"/>
    <w:rsid w:val="000264EA"/>
    <w:rsid w:val="000267B8"/>
    <w:rsid w:val="000271F2"/>
    <w:rsid w:val="000278F4"/>
    <w:rsid w:val="00027AF3"/>
    <w:rsid w:val="000301E0"/>
    <w:rsid w:val="000301ED"/>
    <w:rsid w:val="000304CF"/>
    <w:rsid w:val="00030CC4"/>
    <w:rsid w:val="00031093"/>
    <w:rsid w:val="00031890"/>
    <w:rsid w:val="0003192C"/>
    <w:rsid w:val="00031A85"/>
    <w:rsid w:val="00031F19"/>
    <w:rsid w:val="00032181"/>
    <w:rsid w:val="000325A4"/>
    <w:rsid w:val="000327A5"/>
    <w:rsid w:val="00032D4D"/>
    <w:rsid w:val="00033524"/>
    <w:rsid w:val="00033888"/>
    <w:rsid w:val="000339B8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1093"/>
    <w:rsid w:val="00042008"/>
    <w:rsid w:val="00042173"/>
    <w:rsid w:val="00043F38"/>
    <w:rsid w:val="000443D1"/>
    <w:rsid w:val="00044B2E"/>
    <w:rsid w:val="00044F10"/>
    <w:rsid w:val="000451CF"/>
    <w:rsid w:val="0004524F"/>
    <w:rsid w:val="000455F1"/>
    <w:rsid w:val="00046995"/>
    <w:rsid w:val="00046BD1"/>
    <w:rsid w:val="00046C99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E02"/>
    <w:rsid w:val="000532AE"/>
    <w:rsid w:val="00055960"/>
    <w:rsid w:val="00055BE6"/>
    <w:rsid w:val="00055D63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D22"/>
    <w:rsid w:val="00067EF7"/>
    <w:rsid w:val="000700CF"/>
    <w:rsid w:val="00071022"/>
    <w:rsid w:val="00071735"/>
    <w:rsid w:val="0007183A"/>
    <w:rsid w:val="00071D73"/>
    <w:rsid w:val="00072076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D3"/>
    <w:rsid w:val="00075EEF"/>
    <w:rsid w:val="00076DEE"/>
    <w:rsid w:val="00077105"/>
    <w:rsid w:val="0007719F"/>
    <w:rsid w:val="000800A1"/>
    <w:rsid w:val="000802CE"/>
    <w:rsid w:val="000804CC"/>
    <w:rsid w:val="00081C07"/>
    <w:rsid w:val="00081EEE"/>
    <w:rsid w:val="00081EFD"/>
    <w:rsid w:val="000820E2"/>
    <w:rsid w:val="00082E3A"/>
    <w:rsid w:val="00082F02"/>
    <w:rsid w:val="00082F24"/>
    <w:rsid w:val="0008356D"/>
    <w:rsid w:val="000836CF"/>
    <w:rsid w:val="00083766"/>
    <w:rsid w:val="00083D1E"/>
    <w:rsid w:val="00083DCC"/>
    <w:rsid w:val="000858C9"/>
    <w:rsid w:val="000860E3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ECA"/>
    <w:rsid w:val="000A207B"/>
    <w:rsid w:val="000A2D5B"/>
    <w:rsid w:val="000A2DD6"/>
    <w:rsid w:val="000A4E5A"/>
    <w:rsid w:val="000A4F2B"/>
    <w:rsid w:val="000A56A2"/>
    <w:rsid w:val="000A60E6"/>
    <w:rsid w:val="000A6624"/>
    <w:rsid w:val="000A6C35"/>
    <w:rsid w:val="000A753F"/>
    <w:rsid w:val="000A755E"/>
    <w:rsid w:val="000A7F25"/>
    <w:rsid w:val="000B0354"/>
    <w:rsid w:val="000B0501"/>
    <w:rsid w:val="000B0AD3"/>
    <w:rsid w:val="000B0E74"/>
    <w:rsid w:val="000B1454"/>
    <w:rsid w:val="000B1B44"/>
    <w:rsid w:val="000B1D23"/>
    <w:rsid w:val="000B2267"/>
    <w:rsid w:val="000B37D0"/>
    <w:rsid w:val="000B3CC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5A9"/>
    <w:rsid w:val="000C0946"/>
    <w:rsid w:val="000C18CE"/>
    <w:rsid w:val="000C2E69"/>
    <w:rsid w:val="000C39D7"/>
    <w:rsid w:val="000C42A4"/>
    <w:rsid w:val="000C4D8E"/>
    <w:rsid w:val="000C5099"/>
    <w:rsid w:val="000C52FB"/>
    <w:rsid w:val="000C5373"/>
    <w:rsid w:val="000C6026"/>
    <w:rsid w:val="000C656A"/>
    <w:rsid w:val="000C69E9"/>
    <w:rsid w:val="000C6D34"/>
    <w:rsid w:val="000C6EEE"/>
    <w:rsid w:val="000C723A"/>
    <w:rsid w:val="000C7996"/>
    <w:rsid w:val="000C7B57"/>
    <w:rsid w:val="000D0DAD"/>
    <w:rsid w:val="000D1AB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26B"/>
    <w:rsid w:val="000D630D"/>
    <w:rsid w:val="000D72B9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83D"/>
    <w:rsid w:val="000E3B96"/>
    <w:rsid w:val="000E3DD4"/>
    <w:rsid w:val="000E3E94"/>
    <w:rsid w:val="000E4674"/>
    <w:rsid w:val="000E4782"/>
    <w:rsid w:val="000E54CF"/>
    <w:rsid w:val="000E558A"/>
    <w:rsid w:val="000E6192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768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67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7C4"/>
    <w:rsid w:val="001077F5"/>
    <w:rsid w:val="00107988"/>
    <w:rsid w:val="00107BFA"/>
    <w:rsid w:val="001100EE"/>
    <w:rsid w:val="001102B7"/>
    <w:rsid w:val="0011134B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B63"/>
    <w:rsid w:val="00114E94"/>
    <w:rsid w:val="00115EBD"/>
    <w:rsid w:val="00115F14"/>
    <w:rsid w:val="001167BC"/>
    <w:rsid w:val="00117163"/>
    <w:rsid w:val="00117D16"/>
    <w:rsid w:val="00117D5E"/>
    <w:rsid w:val="001201D0"/>
    <w:rsid w:val="00120302"/>
    <w:rsid w:val="00120F9C"/>
    <w:rsid w:val="0012132F"/>
    <w:rsid w:val="001223A8"/>
    <w:rsid w:val="001225BE"/>
    <w:rsid w:val="00122744"/>
    <w:rsid w:val="00122BF8"/>
    <w:rsid w:val="00122F45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6240"/>
    <w:rsid w:val="00126412"/>
    <w:rsid w:val="00126C10"/>
    <w:rsid w:val="0012709A"/>
    <w:rsid w:val="00127299"/>
    <w:rsid w:val="001273AC"/>
    <w:rsid w:val="0013011E"/>
    <w:rsid w:val="00130A0F"/>
    <w:rsid w:val="00130FA8"/>
    <w:rsid w:val="00132190"/>
    <w:rsid w:val="00132E1B"/>
    <w:rsid w:val="00132E24"/>
    <w:rsid w:val="001333E8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711F"/>
    <w:rsid w:val="0016752C"/>
    <w:rsid w:val="00167D31"/>
    <w:rsid w:val="0017053B"/>
    <w:rsid w:val="00171086"/>
    <w:rsid w:val="0017121D"/>
    <w:rsid w:val="00171829"/>
    <w:rsid w:val="00171D05"/>
    <w:rsid w:val="001726B6"/>
    <w:rsid w:val="001726FD"/>
    <w:rsid w:val="00172A69"/>
    <w:rsid w:val="00172B9D"/>
    <w:rsid w:val="001738E5"/>
    <w:rsid w:val="0017414F"/>
    <w:rsid w:val="00174340"/>
    <w:rsid w:val="00174B9B"/>
    <w:rsid w:val="00175066"/>
    <w:rsid w:val="0017555B"/>
    <w:rsid w:val="001758AC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3FE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5BA8"/>
    <w:rsid w:val="001965F4"/>
    <w:rsid w:val="00196A5F"/>
    <w:rsid w:val="00196FB5"/>
    <w:rsid w:val="0019780E"/>
    <w:rsid w:val="00197EC9"/>
    <w:rsid w:val="001A0443"/>
    <w:rsid w:val="001A0BCC"/>
    <w:rsid w:val="001A0BDA"/>
    <w:rsid w:val="001A0EEB"/>
    <w:rsid w:val="001A15F8"/>
    <w:rsid w:val="001A197B"/>
    <w:rsid w:val="001A1C0F"/>
    <w:rsid w:val="001A22D8"/>
    <w:rsid w:val="001A2E5D"/>
    <w:rsid w:val="001A3005"/>
    <w:rsid w:val="001A33DE"/>
    <w:rsid w:val="001A3FBE"/>
    <w:rsid w:val="001A41A1"/>
    <w:rsid w:val="001A47DD"/>
    <w:rsid w:val="001A5738"/>
    <w:rsid w:val="001A5C36"/>
    <w:rsid w:val="001A6298"/>
    <w:rsid w:val="001A6345"/>
    <w:rsid w:val="001A6647"/>
    <w:rsid w:val="001A72D8"/>
    <w:rsid w:val="001A7D9E"/>
    <w:rsid w:val="001A7E80"/>
    <w:rsid w:val="001B01A0"/>
    <w:rsid w:val="001B0C74"/>
    <w:rsid w:val="001B0F3C"/>
    <w:rsid w:val="001B18E3"/>
    <w:rsid w:val="001B1C98"/>
    <w:rsid w:val="001B20F7"/>
    <w:rsid w:val="001B2428"/>
    <w:rsid w:val="001B253E"/>
    <w:rsid w:val="001B28D5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2233"/>
    <w:rsid w:val="001C3FC5"/>
    <w:rsid w:val="001C41B1"/>
    <w:rsid w:val="001C4208"/>
    <w:rsid w:val="001C439E"/>
    <w:rsid w:val="001C43F3"/>
    <w:rsid w:val="001C4480"/>
    <w:rsid w:val="001C5F69"/>
    <w:rsid w:val="001C644B"/>
    <w:rsid w:val="001C66BB"/>
    <w:rsid w:val="001C76B8"/>
    <w:rsid w:val="001C78D2"/>
    <w:rsid w:val="001D0777"/>
    <w:rsid w:val="001D0996"/>
    <w:rsid w:val="001D0CCA"/>
    <w:rsid w:val="001D0E2E"/>
    <w:rsid w:val="001D1BBC"/>
    <w:rsid w:val="001D1F50"/>
    <w:rsid w:val="001D21CF"/>
    <w:rsid w:val="001D2250"/>
    <w:rsid w:val="001D243D"/>
    <w:rsid w:val="001D283E"/>
    <w:rsid w:val="001D2C6D"/>
    <w:rsid w:val="001D30E6"/>
    <w:rsid w:val="001D375A"/>
    <w:rsid w:val="001D3A47"/>
    <w:rsid w:val="001D3C3D"/>
    <w:rsid w:val="001D4C33"/>
    <w:rsid w:val="001D511D"/>
    <w:rsid w:val="001D5714"/>
    <w:rsid w:val="001D59CA"/>
    <w:rsid w:val="001D5EC4"/>
    <w:rsid w:val="001D660A"/>
    <w:rsid w:val="001D6703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B83"/>
    <w:rsid w:val="0021784C"/>
    <w:rsid w:val="00217B1D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C"/>
    <w:rsid w:val="00227E54"/>
    <w:rsid w:val="00230166"/>
    <w:rsid w:val="002304F7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606"/>
    <w:rsid w:val="00236D3C"/>
    <w:rsid w:val="00236DAD"/>
    <w:rsid w:val="002377FE"/>
    <w:rsid w:val="00237C2A"/>
    <w:rsid w:val="00240217"/>
    <w:rsid w:val="002411C2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C30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269E"/>
    <w:rsid w:val="0025337C"/>
    <w:rsid w:val="00254EC3"/>
    <w:rsid w:val="0025518D"/>
    <w:rsid w:val="00255D22"/>
    <w:rsid w:val="00255FEF"/>
    <w:rsid w:val="00256029"/>
    <w:rsid w:val="002560E9"/>
    <w:rsid w:val="0025617C"/>
    <w:rsid w:val="0025639F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E"/>
    <w:rsid w:val="00263FE0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2CDB"/>
    <w:rsid w:val="002730B8"/>
    <w:rsid w:val="00273137"/>
    <w:rsid w:val="00273FE0"/>
    <w:rsid w:val="002740B2"/>
    <w:rsid w:val="002743D9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7827"/>
    <w:rsid w:val="0028098B"/>
    <w:rsid w:val="00281D41"/>
    <w:rsid w:val="002823F0"/>
    <w:rsid w:val="00283571"/>
    <w:rsid w:val="002837DD"/>
    <w:rsid w:val="0028389D"/>
    <w:rsid w:val="00284678"/>
    <w:rsid w:val="002846F0"/>
    <w:rsid w:val="00285652"/>
    <w:rsid w:val="002860A7"/>
    <w:rsid w:val="0028624F"/>
    <w:rsid w:val="002863F0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EB8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1FB"/>
    <w:rsid w:val="002A3B73"/>
    <w:rsid w:val="002A40C9"/>
    <w:rsid w:val="002A47A0"/>
    <w:rsid w:val="002A4B43"/>
    <w:rsid w:val="002A50D9"/>
    <w:rsid w:val="002A522E"/>
    <w:rsid w:val="002A697C"/>
    <w:rsid w:val="002A6B97"/>
    <w:rsid w:val="002A6C44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469A"/>
    <w:rsid w:val="002B474D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13BE"/>
    <w:rsid w:val="002C1569"/>
    <w:rsid w:val="002C1750"/>
    <w:rsid w:val="002C1FD7"/>
    <w:rsid w:val="002C2B87"/>
    <w:rsid w:val="002C394D"/>
    <w:rsid w:val="002C40ED"/>
    <w:rsid w:val="002C46E5"/>
    <w:rsid w:val="002C4FE0"/>
    <w:rsid w:val="002C5093"/>
    <w:rsid w:val="002C5702"/>
    <w:rsid w:val="002C5D2A"/>
    <w:rsid w:val="002C5FC8"/>
    <w:rsid w:val="002C7401"/>
    <w:rsid w:val="002C7B94"/>
    <w:rsid w:val="002D0128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D2"/>
    <w:rsid w:val="002E164A"/>
    <w:rsid w:val="002E17A8"/>
    <w:rsid w:val="002E1925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10DA"/>
    <w:rsid w:val="002F130D"/>
    <w:rsid w:val="002F13BD"/>
    <w:rsid w:val="002F1CD1"/>
    <w:rsid w:val="002F2177"/>
    <w:rsid w:val="002F269D"/>
    <w:rsid w:val="002F327A"/>
    <w:rsid w:val="002F3A72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D83"/>
    <w:rsid w:val="00312415"/>
    <w:rsid w:val="00312FE0"/>
    <w:rsid w:val="00313ACA"/>
    <w:rsid w:val="00313B7B"/>
    <w:rsid w:val="00313C6D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EF6"/>
    <w:rsid w:val="00317FF4"/>
    <w:rsid w:val="003207EB"/>
    <w:rsid w:val="00320AF8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DA0"/>
    <w:rsid w:val="00332735"/>
    <w:rsid w:val="00332921"/>
    <w:rsid w:val="00332B32"/>
    <w:rsid w:val="00333109"/>
    <w:rsid w:val="003340BD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735"/>
    <w:rsid w:val="0034647F"/>
    <w:rsid w:val="00346806"/>
    <w:rsid w:val="00347025"/>
    <w:rsid w:val="00347556"/>
    <w:rsid w:val="00347A31"/>
    <w:rsid w:val="00347AAE"/>
    <w:rsid w:val="00347DE0"/>
    <w:rsid w:val="00347FB9"/>
    <w:rsid w:val="003501B9"/>
    <w:rsid w:val="00350FC3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46D8"/>
    <w:rsid w:val="003546E6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60F9F"/>
    <w:rsid w:val="00361189"/>
    <w:rsid w:val="003615AC"/>
    <w:rsid w:val="00361958"/>
    <w:rsid w:val="00361D4E"/>
    <w:rsid w:val="00361E82"/>
    <w:rsid w:val="00362102"/>
    <w:rsid w:val="00362722"/>
    <w:rsid w:val="0036280C"/>
    <w:rsid w:val="00362CA0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838"/>
    <w:rsid w:val="0038385D"/>
    <w:rsid w:val="00384378"/>
    <w:rsid w:val="00384C7A"/>
    <w:rsid w:val="00384D8B"/>
    <w:rsid w:val="00387E9E"/>
    <w:rsid w:val="003904D8"/>
    <w:rsid w:val="0039058D"/>
    <w:rsid w:val="0039184C"/>
    <w:rsid w:val="00391D76"/>
    <w:rsid w:val="00391FA3"/>
    <w:rsid w:val="003928EB"/>
    <w:rsid w:val="00392923"/>
    <w:rsid w:val="0039323E"/>
    <w:rsid w:val="00393379"/>
    <w:rsid w:val="00393DBC"/>
    <w:rsid w:val="003946D0"/>
    <w:rsid w:val="00394FD5"/>
    <w:rsid w:val="003951B6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B"/>
    <w:rsid w:val="003A6A8B"/>
    <w:rsid w:val="003A6DCC"/>
    <w:rsid w:val="003A7034"/>
    <w:rsid w:val="003A72F6"/>
    <w:rsid w:val="003A78E6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427"/>
    <w:rsid w:val="003B7662"/>
    <w:rsid w:val="003B7B1A"/>
    <w:rsid w:val="003C0AE3"/>
    <w:rsid w:val="003C0EF4"/>
    <w:rsid w:val="003C211C"/>
    <w:rsid w:val="003C2149"/>
    <w:rsid w:val="003C2455"/>
    <w:rsid w:val="003C2D59"/>
    <w:rsid w:val="003C3DCC"/>
    <w:rsid w:val="003C4CD3"/>
    <w:rsid w:val="003C50B0"/>
    <w:rsid w:val="003C5391"/>
    <w:rsid w:val="003C5C96"/>
    <w:rsid w:val="003C5D88"/>
    <w:rsid w:val="003C61FE"/>
    <w:rsid w:val="003C62FF"/>
    <w:rsid w:val="003C68DF"/>
    <w:rsid w:val="003C7D3A"/>
    <w:rsid w:val="003C7EFE"/>
    <w:rsid w:val="003D05D1"/>
    <w:rsid w:val="003D1428"/>
    <w:rsid w:val="003D1C10"/>
    <w:rsid w:val="003D30B5"/>
    <w:rsid w:val="003D34A5"/>
    <w:rsid w:val="003D3701"/>
    <w:rsid w:val="003D3DA4"/>
    <w:rsid w:val="003D4035"/>
    <w:rsid w:val="003D4318"/>
    <w:rsid w:val="003D4889"/>
    <w:rsid w:val="003D5040"/>
    <w:rsid w:val="003D58CD"/>
    <w:rsid w:val="003D5C4F"/>
    <w:rsid w:val="003D6108"/>
    <w:rsid w:val="003D6D13"/>
    <w:rsid w:val="003D740C"/>
    <w:rsid w:val="003D7CBF"/>
    <w:rsid w:val="003D7D4A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6CB"/>
    <w:rsid w:val="003E6BE0"/>
    <w:rsid w:val="003E6EB4"/>
    <w:rsid w:val="003E764D"/>
    <w:rsid w:val="003E7A35"/>
    <w:rsid w:val="003E7A91"/>
    <w:rsid w:val="003F0088"/>
    <w:rsid w:val="003F02DA"/>
    <w:rsid w:val="003F058F"/>
    <w:rsid w:val="003F06EA"/>
    <w:rsid w:val="003F09DD"/>
    <w:rsid w:val="003F0B68"/>
    <w:rsid w:val="003F0C1B"/>
    <w:rsid w:val="003F0E9B"/>
    <w:rsid w:val="003F10B9"/>
    <w:rsid w:val="003F1387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208"/>
    <w:rsid w:val="003F5777"/>
    <w:rsid w:val="003F5802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19E"/>
    <w:rsid w:val="004064F4"/>
    <w:rsid w:val="00406EC6"/>
    <w:rsid w:val="004071F4"/>
    <w:rsid w:val="00407530"/>
    <w:rsid w:val="0040771E"/>
    <w:rsid w:val="004107E9"/>
    <w:rsid w:val="00410906"/>
    <w:rsid w:val="0041241B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ACB"/>
    <w:rsid w:val="00423F00"/>
    <w:rsid w:val="0042495F"/>
    <w:rsid w:val="00424E40"/>
    <w:rsid w:val="0042582E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F12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50265"/>
    <w:rsid w:val="0045075A"/>
    <w:rsid w:val="00450871"/>
    <w:rsid w:val="00450B98"/>
    <w:rsid w:val="00450BDF"/>
    <w:rsid w:val="00450E24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C0E"/>
    <w:rsid w:val="00466A5B"/>
    <w:rsid w:val="00466C16"/>
    <w:rsid w:val="00467623"/>
    <w:rsid w:val="00467843"/>
    <w:rsid w:val="00467BF8"/>
    <w:rsid w:val="00470275"/>
    <w:rsid w:val="004705D9"/>
    <w:rsid w:val="004709B3"/>
    <w:rsid w:val="00471795"/>
    <w:rsid w:val="00471DA8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877"/>
    <w:rsid w:val="00475D67"/>
    <w:rsid w:val="0047661E"/>
    <w:rsid w:val="004768A4"/>
    <w:rsid w:val="00476A92"/>
    <w:rsid w:val="00480455"/>
    <w:rsid w:val="00480E51"/>
    <w:rsid w:val="004816D3"/>
    <w:rsid w:val="0048204A"/>
    <w:rsid w:val="00482666"/>
    <w:rsid w:val="00482D28"/>
    <w:rsid w:val="0048375B"/>
    <w:rsid w:val="004844A5"/>
    <w:rsid w:val="00484F5F"/>
    <w:rsid w:val="004855F7"/>
    <w:rsid w:val="00485FC7"/>
    <w:rsid w:val="004860A3"/>
    <w:rsid w:val="004864AE"/>
    <w:rsid w:val="00486CCD"/>
    <w:rsid w:val="0048729D"/>
    <w:rsid w:val="00487A08"/>
    <w:rsid w:val="004900FD"/>
    <w:rsid w:val="00490105"/>
    <w:rsid w:val="004904EB"/>
    <w:rsid w:val="004906F0"/>
    <w:rsid w:val="0049131D"/>
    <w:rsid w:val="00491ADD"/>
    <w:rsid w:val="00491DCB"/>
    <w:rsid w:val="00491FE2"/>
    <w:rsid w:val="004929AE"/>
    <w:rsid w:val="00492BF1"/>
    <w:rsid w:val="00492C57"/>
    <w:rsid w:val="00492E7B"/>
    <w:rsid w:val="00493166"/>
    <w:rsid w:val="004932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C76"/>
    <w:rsid w:val="004A07AE"/>
    <w:rsid w:val="004A0A9A"/>
    <w:rsid w:val="004A1D70"/>
    <w:rsid w:val="004A223E"/>
    <w:rsid w:val="004A2607"/>
    <w:rsid w:val="004A2D79"/>
    <w:rsid w:val="004A2D8E"/>
    <w:rsid w:val="004A3504"/>
    <w:rsid w:val="004A39BB"/>
    <w:rsid w:val="004A3A02"/>
    <w:rsid w:val="004A3B8B"/>
    <w:rsid w:val="004A3C50"/>
    <w:rsid w:val="004A436E"/>
    <w:rsid w:val="004A465D"/>
    <w:rsid w:val="004A4701"/>
    <w:rsid w:val="004A5C0C"/>
    <w:rsid w:val="004A5F71"/>
    <w:rsid w:val="004A6651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211D"/>
    <w:rsid w:val="004B26B0"/>
    <w:rsid w:val="004B2DD7"/>
    <w:rsid w:val="004B33DF"/>
    <w:rsid w:val="004B3473"/>
    <w:rsid w:val="004B3552"/>
    <w:rsid w:val="004B385C"/>
    <w:rsid w:val="004B3881"/>
    <w:rsid w:val="004B393E"/>
    <w:rsid w:val="004B439F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BDC"/>
    <w:rsid w:val="004B6EC1"/>
    <w:rsid w:val="004B6FA5"/>
    <w:rsid w:val="004B7369"/>
    <w:rsid w:val="004B7F3A"/>
    <w:rsid w:val="004C0125"/>
    <w:rsid w:val="004C0860"/>
    <w:rsid w:val="004C1497"/>
    <w:rsid w:val="004C3497"/>
    <w:rsid w:val="004C3622"/>
    <w:rsid w:val="004C37CD"/>
    <w:rsid w:val="004C3EE2"/>
    <w:rsid w:val="004C4203"/>
    <w:rsid w:val="004C4675"/>
    <w:rsid w:val="004C562B"/>
    <w:rsid w:val="004C5CDC"/>
    <w:rsid w:val="004C7424"/>
    <w:rsid w:val="004C7D6E"/>
    <w:rsid w:val="004D0335"/>
    <w:rsid w:val="004D0505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77A"/>
    <w:rsid w:val="004D594E"/>
    <w:rsid w:val="004D5E4A"/>
    <w:rsid w:val="004D5F20"/>
    <w:rsid w:val="004D609F"/>
    <w:rsid w:val="004D60FE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AE7"/>
    <w:rsid w:val="004E4AE8"/>
    <w:rsid w:val="004E533B"/>
    <w:rsid w:val="004E5369"/>
    <w:rsid w:val="004E53FD"/>
    <w:rsid w:val="004E5950"/>
    <w:rsid w:val="004E6754"/>
    <w:rsid w:val="004E6FC1"/>
    <w:rsid w:val="004E7004"/>
    <w:rsid w:val="004E74F6"/>
    <w:rsid w:val="004E7F4C"/>
    <w:rsid w:val="004F0195"/>
    <w:rsid w:val="004F0240"/>
    <w:rsid w:val="004F0947"/>
    <w:rsid w:val="004F13A1"/>
    <w:rsid w:val="004F1C30"/>
    <w:rsid w:val="004F24C7"/>
    <w:rsid w:val="004F26F9"/>
    <w:rsid w:val="004F2B33"/>
    <w:rsid w:val="004F39C0"/>
    <w:rsid w:val="004F3A98"/>
    <w:rsid w:val="004F4656"/>
    <w:rsid w:val="004F48B9"/>
    <w:rsid w:val="004F494B"/>
    <w:rsid w:val="004F4C07"/>
    <w:rsid w:val="004F4E32"/>
    <w:rsid w:val="004F4FFF"/>
    <w:rsid w:val="004F5EC9"/>
    <w:rsid w:val="004F60BD"/>
    <w:rsid w:val="004F6357"/>
    <w:rsid w:val="004F6704"/>
    <w:rsid w:val="004F6996"/>
    <w:rsid w:val="004F6EAB"/>
    <w:rsid w:val="004F6EF1"/>
    <w:rsid w:val="0050005D"/>
    <w:rsid w:val="00500181"/>
    <w:rsid w:val="00500336"/>
    <w:rsid w:val="00500454"/>
    <w:rsid w:val="00500597"/>
    <w:rsid w:val="00500E7B"/>
    <w:rsid w:val="005011F2"/>
    <w:rsid w:val="00501B06"/>
    <w:rsid w:val="005026D7"/>
    <w:rsid w:val="00502EEC"/>
    <w:rsid w:val="00503C4D"/>
    <w:rsid w:val="00504B67"/>
    <w:rsid w:val="00504C06"/>
    <w:rsid w:val="00504CF0"/>
    <w:rsid w:val="00504D4A"/>
    <w:rsid w:val="00505C98"/>
    <w:rsid w:val="00505E0D"/>
    <w:rsid w:val="00506A1D"/>
    <w:rsid w:val="00507ADC"/>
    <w:rsid w:val="00507D58"/>
    <w:rsid w:val="00507DD5"/>
    <w:rsid w:val="00510568"/>
    <w:rsid w:val="005109C7"/>
    <w:rsid w:val="005111CF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7A35"/>
    <w:rsid w:val="005203E3"/>
    <w:rsid w:val="00520466"/>
    <w:rsid w:val="00520A0C"/>
    <w:rsid w:val="00520FC4"/>
    <w:rsid w:val="00521075"/>
    <w:rsid w:val="00522C38"/>
    <w:rsid w:val="00522FA9"/>
    <w:rsid w:val="00523608"/>
    <w:rsid w:val="00523CD1"/>
    <w:rsid w:val="00523FA6"/>
    <w:rsid w:val="00524527"/>
    <w:rsid w:val="00524C6F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7B7"/>
    <w:rsid w:val="005329C5"/>
    <w:rsid w:val="00532AF2"/>
    <w:rsid w:val="00532B3D"/>
    <w:rsid w:val="00532C9B"/>
    <w:rsid w:val="0053343C"/>
    <w:rsid w:val="005335E2"/>
    <w:rsid w:val="00533A13"/>
    <w:rsid w:val="00534839"/>
    <w:rsid w:val="00534884"/>
    <w:rsid w:val="00534AE3"/>
    <w:rsid w:val="00535931"/>
    <w:rsid w:val="005360CE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E9"/>
    <w:rsid w:val="00547FBD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B8"/>
    <w:rsid w:val="005568BC"/>
    <w:rsid w:val="00556D2C"/>
    <w:rsid w:val="00556FFC"/>
    <w:rsid w:val="00557177"/>
    <w:rsid w:val="005579C6"/>
    <w:rsid w:val="005579E0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78"/>
    <w:rsid w:val="005671D1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AF8"/>
    <w:rsid w:val="00577C9B"/>
    <w:rsid w:val="0058000D"/>
    <w:rsid w:val="00580505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512"/>
    <w:rsid w:val="005A2867"/>
    <w:rsid w:val="005A2D99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54F7"/>
    <w:rsid w:val="005B5A06"/>
    <w:rsid w:val="005B5B3C"/>
    <w:rsid w:val="005B66AD"/>
    <w:rsid w:val="005B6A7C"/>
    <w:rsid w:val="005B75D2"/>
    <w:rsid w:val="005B75E5"/>
    <w:rsid w:val="005C0577"/>
    <w:rsid w:val="005C0711"/>
    <w:rsid w:val="005C20B5"/>
    <w:rsid w:val="005C20B7"/>
    <w:rsid w:val="005C215A"/>
    <w:rsid w:val="005C2177"/>
    <w:rsid w:val="005C21AE"/>
    <w:rsid w:val="005C2BD0"/>
    <w:rsid w:val="005C30E1"/>
    <w:rsid w:val="005C31B6"/>
    <w:rsid w:val="005C42AC"/>
    <w:rsid w:val="005C471F"/>
    <w:rsid w:val="005C4B7A"/>
    <w:rsid w:val="005C4EAC"/>
    <w:rsid w:val="005C5BF2"/>
    <w:rsid w:val="005C63AB"/>
    <w:rsid w:val="005C6B07"/>
    <w:rsid w:val="005C6E5E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760"/>
    <w:rsid w:val="005D5BCD"/>
    <w:rsid w:val="005D7899"/>
    <w:rsid w:val="005E091C"/>
    <w:rsid w:val="005E0EA3"/>
    <w:rsid w:val="005E105A"/>
    <w:rsid w:val="005E15A6"/>
    <w:rsid w:val="005E16E7"/>
    <w:rsid w:val="005E21D9"/>
    <w:rsid w:val="005E25F0"/>
    <w:rsid w:val="005E274B"/>
    <w:rsid w:val="005E2F87"/>
    <w:rsid w:val="005E384A"/>
    <w:rsid w:val="005E3A30"/>
    <w:rsid w:val="005E3EEE"/>
    <w:rsid w:val="005E40F0"/>
    <w:rsid w:val="005E4ADB"/>
    <w:rsid w:val="005E5268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2203"/>
    <w:rsid w:val="005F27C4"/>
    <w:rsid w:val="005F3A59"/>
    <w:rsid w:val="005F3AFE"/>
    <w:rsid w:val="005F48B8"/>
    <w:rsid w:val="005F494C"/>
    <w:rsid w:val="005F4CCE"/>
    <w:rsid w:val="005F5427"/>
    <w:rsid w:val="005F5BF5"/>
    <w:rsid w:val="005F6554"/>
    <w:rsid w:val="005F70F4"/>
    <w:rsid w:val="005F725B"/>
    <w:rsid w:val="00600225"/>
    <w:rsid w:val="006005C7"/>
    <w:rsid w:val="00600CB5"/>
    <w:rsid w:val="00600E67"/>
    <w:rsid w:val="00601523"/>
    <w:rsid w:val="0060170D"/>
    <w:rsid w:val="0060206F"/>
    <w:rsid w:val="006023E6"/>
    <w:rsid w:val="006025DF"/>
    <w:rsid w:val="0060307E"/>
    <w:rsid w:val="006030D0"/>
    <w:rsid w:val="006033E5"/>
    <w:rsid w:val="00603630"/>
    <w:rsid w:val="00603A08"/>
    <w:rsid w:val="00604197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659"/>
    <w:rsid w:val="006208F5"/>
    <w:rsid w:val="0062099C"/>
    <w:rsid w:val="006218F3"/>
    <w:rsid w:val="00622B82"/>
    <w:rsid w:val="0062308A"/>
    <w:rsid w:val="006234CC"/>
    <w:rsid w:val="00623A26"/>
    <w:rsid w:val="00623A3B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F46"/>
    <w:rsid w:val="00644003"/>
    <w:rsid w:val="006442D0"/>
    <w:rsid w:val="00645643"/>
    <w:rsid w:val="00645787"/>
    <w:rsid w:val="006458C7"/>
    <w:rsid w:val="00646967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FD0"/>
    <w:rsid w:val="00654A0E"/>
    <w:rsid w:val="00654ADF"/>
    <w:rsid w:val="00654FC5"/>
    <w:rsid w:val="0065577D"/>
    <w:rsid w:val="00655F9F"/>
    <w:rsid w:val="00656507"/>
    <w:rsid w:val="00656754"/>
    <w:rsid w:val="00656FD7"/>
    <w:rsid w:val="006574F6"/>
    <w:rsid w:val="006574FD"/>
    <w:rsid w:val="006578C6"/>
    <w:rsid w:val="00657982"/>
    <w:rsid w:val="00660227"/>
    <w:rsid w:val="006605B3"/>
    <w:rsid w:val="00660682"/>
    <w:rsid w:val="00661133"/>
    <w:rsid w:val="00661C9D"/>
    <w:rsid w:val="0066210C"/>
    <w:rsid w:val="0066218D"/>
    <w:rsid w:val="006623C1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C4"/>
    <w:rsid w:val="00673A2B"/>
    <w:rsid w:val="00673F4F"/>
    <w:rsid w:val="00674687"/>
    <w:rsid w:val="00675231"/>
    <w:rsid w:val="006752FD"/>
    <w:rsid w:val="00675BEC"/>
    <w:rsid w:val="00675F44"/>
    <w:rsid w:val="0067627D"/>
    <w:rsid w:val="00676624"/>
    <w:rsid w:val="00676920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BF"/>
    <w:rsid w:val="0068409B"/>
    <w:rsid w:val="00684150"/>
    <w:rsid w:val="006842CD"/>
    <w:rsid w:val="00685444"/>
    <w:rsid w:val="0068573E"/>
    <w:rsid w:val="00691240"/>
    <w:rsid w:val="00691CB5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ADF"/>
    <w:rsid w:val="006A7E91"/>
    <w:rsid w:val="006A7EC4"/>
    <w:rsid w:val="006A7FE5"/>
    <w:rsid w:val="006B0567"/>
    <w:rsid w:val="006B0991"/>
    <w:rsid w:val="006B0E6E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509C"/>
    <w:rsid w:val="006B56B4"/>
    <w:rsid w:val="006B5970"/>
    <w:rsid w:val="006B5A4A"/>
    <w:rsid w:val="006B5D00"/>
    <w:rsid w:val="006B76C8"/>
    <w:rsid w:val="006C0007"/>
    <w:rsid w:val="006C018D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2488"/>
    <w:rsid w:val="006D2F96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7CD"/>
    <w:rsid w:val="006D6DF8"/>
    <w:rsid w:val="006D7262"/>
    <w:rsid w:val="006D782B"/>
    <w:rsid w:val="006E0308"/>
    <w:rsid w:val="006E077A"/>
    <w:rsid w:val="006E0D75"/>
    <w:rsid w:val="006E1309"/>
    <w:rsid w:val="006E17B5"/>
    <w:rsid w:val="006E25E6"/>
    <w:rsid w:val="006E2DF3"/>
    <w:rsid w:val="006E31A3"/>
    <w:rsid w:val="006E41D5"/>
    <w:rsid w:val="006E433D"/>
    <w:rsid w:val="006E4C39"/>
    <w:rsid w:val="006E57BD"/>
    <w:rsid w:val="006E6143"/>
    <w:rsid w:val="006E6A0A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558"/>
    <w:rsid w:val="006F4771"/>
    <w:rsid w:val="006F507D"/>
    <w:rsid w:val="006F552E"/>
    <w:rsid w:val="006F57FC"/>
    <w:rsid w:val="006F59B5"/>
    <w:rsid w:val="006F5DF7"/>
    <w:rsid w:val="006F62FA"/>
    <w:rsid w:val="006F6885"/>
    <w:rsid w:val="006F7608"/>
    <w:rsid w:val="006F7B62"/>
    <w:rsid w:val="007007B2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4D0"/>
    <w:rsid w:val="0070465E"/>
    <w:rsid w:val="007049F1"/>
    <w:rsid w:val="00704E1B"/>
    <w:rsid w:val="007051A6"/>
    <w:rsid w:val="007052A9"/>
    <w:rsid w:val="007057CE"/>
    <w:rsid w:val="00705C11"/>
    <w:rsid w:val="0070601C"/>
    <w:rsid w:val="00706658"/>
    <w:rsid w:val="0070701E"/>
    <w:rsid w:val="007078A4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206C5"/>
    <w:rsid w:val="00720EAF"/>
    <w:rsid w:val="00721965"/>
    <w:rsid w:val="00721C0E"/>
    <w:rsid w:val="00722861"/>
    <w:rsid w:val="00722B71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24"/>
    <w:rsid w:val="00735EE1"/>
    <w:rsid w:val="0073636A"/>
    <w:rsid w:val="0073652D"/>
    <w:rsid w:val="007367F0"/>
    <w:rsid w:val="007368CE"/>
    <w:rsid w:val="007379AF"/>
    <w:rsid w:val="00740AE5"/>
    <w:rsid w:val="00740C76"/>
    <w:rsid w:val="00740D13"/>
    <w:rsid w:val="00740E8A"/>
    <w:rsid w:val="007412B1"/>
    <w:rsid w:val="007419CB"/>
    <w:rsid w:val="00741FAE"/>
    <w:rsid w:val="007421DF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57C"/>
    <w:rsid w:val="00746D4F"/>
    <w:rsid w:val="007475E8"/>
    <w:rsid w:val="0074790F"/>
    <w:rsid w:val="00747957"/>
    <w:rsid w:val="00747FAA"/>
    <w:rsid w:val="00750F5A"/>
    <w:rsid w:val="0075316F"/>
    <w:rsid w:val="007540DD"/>
    <w:rsid w:val="0075474E"/>
    <w:rsid w:val="007549F8"/>
    <w:rsid w:val="00756173"/>
    <w:rsid w:val="00756286"/>
    <w:rsid w:val="00756676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4528"/>
    <w:rsid w:val="007746F5"/>
    <w:rsid w:val="007750BC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EF"/>
    <w:rsid w:val="00783AA0"/>
    <w:rsid w:val="00783D06"/>
    <w:rsid w:val="00783F19"/>
    <w:rsid w:val="007840D7"/>
    <w:rsid w:val="00785484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DDB"/>
    <w:rsid w:val="00796431"/>
    <w:rsid w:val="007964BE"/>
    <w:rsid w:val="007966E8"/>
    <w:rsid w:val="007969A2"/>
    <w:rsid w:val="00796F2D"/>
    <w:rsid w:val="00797926"/>
    <w:rsid w:val="00797AD6"/>
    <w:rsid w:val="007A0FF7"/>
    <w:rsid w:val="007A1160"/>
    <w:rsid w:val="007A1CF8"/>
    <w:rsid w:val="007A1E69"/>
    <w:rsid w:val="007A2345"/>
    <w:rsid w:val="007A284D"/>
    <w:rsid w:val="007A343F"/>
    <w:rsid w:val="007A3509"/>
    <w:rsid w:val="007A358C"/>
    <w:rsid w:val="007A3654"/>
    <w:rsid w:val="007A43EC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70D"/>
    <w:rsid w:val="007B09EE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40C1"/>
    <w:rsid w:val="007B45F5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26D"/>
    <w:rsid w:val="007B777E"/>
    <w:rsid w:val="007B7BDC"/>
    <w:rsid w:val="007B7ECE"/>
    <w:rsid w:val="007C0355"/>
    <w:rsid w:val="007C089C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639E"/>
    <w:rsid w:val="007D6CB1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0F2A"/>
    <w:rsid w:val="007E1B7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FD2"/>
    <w:rsid w:val="007F05B3"/>
    <w:rsid w:val="007F08DB"/>
    <w:rsid w:val="007F2E76"/>
    <w:rsid w:val="007F336E"/>
    <w:rsid w:val="007F3615"/>
    <w:rsid w:val="007F4C5E"/>
    <w:rsid w:val="007F5056"/>
    <w:rsid w:val="007F511C"/>
    <w:rsid w:val="007F53BF"/>
    <w:rsid w:val="007F5728"/>
    <w:rsid w:val="007F5CC1"/>
    <w:rsid w:val="007F63D7"/>
    <w:rsid w:val="007F69FE"/>
    <w:rsid w:val="007F6E06"/>
    <w:rsid w:val="007F7558"/>
    <w:rsid w:val="007F76E2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CFE"/>
    <w:rsid w:val="0080522B"/>
    <w:rsid w:val="008056F9"/>
    <w:rsid w:val="00805774"/>
    <w:rsid w:val="00805E11"/>
    <w:rsid w:val="00805F71"/>
    <w:rsid w:val="00806908"/>
    <w:rsid w:val="00806EE9"/>
    <w:rsid w:val="008071C1"/>
    <w:rsid w:val="008073CC"/>
    <w:rsid w:val="008073E5"/>
    <w:rsid w:val="00807567"/>
    <w:rsid w:val="0081044E"/>
    <w:rsid w:val="00810517"/>
    <w:rsid w:val="00810A38"/>
    <w:rsid w:val="00810AF4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C97"/>
    <w:rsid w:val="00820004"/>
    <w:rsid w:val="00820178"/>
    <w:rsid w:val="008208E3"/>
    <w:rsid w:val="00820E29"/>
    <w:rsid w:val="008212F0"/>
    <w:rsid w:val="00821C60"/>
    <w:rsid w:val="008228A6"/>
    <w:rsid w:val="00822971"/>
    <w:rsid w:val="008229C5"/>
    <w:rsid w:val="00822A99"/>
    <w:rsid w:val="008230DC"/>
    <w:rsid w:val="008235D2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251E"/>
    <w:rsid w:val="0083381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721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512B"/>
    <w:rsid w:val="008559AE"/>
    <w:rsid w:val="00855E6B"/>
    <w:rsid w:val="00856059"/>
    <w:rsid w:val="00856159"/>
    <w:rsid w:val="00857BA5"/>
    <w:rsid w:val="008601D5"/>
    <w:rsid w:val="00860498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44E"/>
    <w:rsid w:val="00872702"/>
    <w:rsid w:val="0087344B"/>
    <w:rsid w:val="00873C57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57D"/>
    <w:rsid w:val="00876924"/>
    <w:rsid w:val="00876ED1"/>
    <w:rsid w:val="0087712F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0F2"/>
    <w:rsid w:val="008835F8"/>
    <w:rsid w:val="008836BD"/>
    <w:rsid w:val="00883703"/>
    <w:rsid w:val="00883720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F3E"/>
    <w:rsid w:val="00893134"/>
    <w:rsid w:val="00893227"/>
    <w:rsid w:val="0089389D"/>
    <w:rsid w:val="00893FF4"/>
    <w:rsid w:val="00894731"/>
    <w:rsid w:val="0089549B"/>
    <w:rsid w:val="00895570"/>
    <w:rsid w:val="00895673"/>
    <w:rsid w:val="00895DBA"/>
    <w:rsid w:val="00895F72"/>
    <w:rsid w:val="008961EA"/>
    <w:rsid w:val="008962AC"/>
    <w:rsid w:val="00896379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4252"/>
    <w:rsid w:val="008A466C"/>
    <w:rsid w:val="008A48A3"/>
    <w:rsid w:val="008A50C8"/>
    <w:rsid w:val="008A5465"/>
    <w:rsid w:val="008A5650"/>
    <w:rsid w:val="008A5A88"/>
    <w:rsid w:val="008A6C10"/>
    <w:rsid w:val="008A7C80"/>
    <w:rsid w:val="008A7EC5"/>
    <w:rsid w:val="008B00C5"/>
    <w:rsid w:val="008B0560"/>
    <w:rsid w:val="008B0D5C"/>
    <w:rsid w:val="008B0DF7"/>
    <w:rsid w:val="008B188F"/>
    <w:rsid w:val="008B1B0A"/>
    <w:rsid w:val="008B21C5"/>
    <w:rsid w:val="008B2549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367"/>
    <w:rsid w:val="008B6E98"/>
    <w:rsid w:val="008B6EA1"/>
    <w:rsid w:val="008B7C98"/>
    <w:rsid w:val="008C0417"/>
    <w:rsid w:val="008C0478"/>
    <w:rsid w:val="008C1040"/>
    <w:rsid w:val="008C2D9E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692"/>
    <w:rsid w:val="008D41FE"/>
    <w:rsid w:val="008D4442"/>
    <w:rsid w:val="008D459A"/>
    <w:rsid w:val="008D47B6"/>
    <w:rsid w:val="008D4A83"/>
    <w:rsid w:val="008D5FC0"/>
    <w:rsid w:val="008D603B"/>
    <w:rsid w:val="008D6C8D"/>
    <w:rsid w:val="008D7E68"/>
    <w:rsid w:val="008E0671"/>
    <w:rsid w:val="008E0EDB"/>
    <w:rsid w:val="008E1660"/>
    <w:rsid w:val="008E1A1F"/>
    <w:rsid w:val="008E2951"/>
    <w:rsid w:val="008E3422"/>
    <w:rsid w:val="008E3932"/>
    <w:rsid w:val="008E393B"/>
    <w:rsid w:val="008E3F6B"/>
    <w:rsid w:val="008E48BB"/>
    <w:rsid w:val="008E4BF3"/>
    <w:rsid w:val="008E4D85"/>
    <w:rsid w:val="008E5151"/>
    <w:rsid w:val="008E5D10"/>
    <w:rsid w:val="008E5F42"/>
    <w:rsid w:val="008E7120"/>
    <w:rsid w:val="008E7164"/>
    <w:rsid w:val="008E75D7"/>
    <w:rsid w:val="008E7659"/>
    <w:rsid w:val="008E7666"/>
    <w:rsid w:val="008E7BF7"/>
    <w:rsid w:val="008E7FBD"/>
    <w:rsid w:val="008F033C"/>
    <w:rsid w:val="008F0C82"/>
    <w:rsid w:val="008F118F"/>
    <w:rsid w:val="008F1198"/>
    <w:rsid w:val="008F3335"/>
    <w:rsid w:val="008F3E83"/>
    <w:rsid w:val="008F4417"/>
    <w:rsid w:val="008F4E7E"/>
    <w:rsid w:val="008F5352"/>
    <w:rsid w:val="008F536E"/>
    <w:rsid w:val="008F5E4A"/>
    <w:rsid w:val="008F616A"/>
    <w:rsid w:val="008F65B5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10496"/>
    <w:rsid w:val="00911950"/>
    <w:rsid w:val="00911CBA"/>
    <w:rsid w:val="00912C9C"/>
    <w:rsid w:val="009138BE"/>
    <w:rsid w:val="009153BC"/>
    <w:rsid w:val="00915770"/>
    <w:rsid w:val="00916A82"/>
    <w:rsid w:val="00916AD9"/>
    <w:rsid w:val="00916D7E"/>
    <w:rsid w:val="00916DAE"/>
    <w:rsid w:val="009170DD"/>
    <w:rsid w:val="00917160"/>
    <w:rsid w:val="0091741D"/>
    <w:rsid w:val="00920411"/>
    <w:rsid w:val="00921252"/>
    <w:rsid w:val="00921903"/>
    <w:rsid w:val="00921D28"/>
    <w:rsid w:val="00922044"/>
    <w:rsid w:val="00922F2C"/>
    <w:rsid w:val="00923452"/>
    <w:rsid w:val="00923466"/>
    <w:rsid w:val="009236F3"/>
    <w:rsid w:val="009247EC"/>
    <w:rsid w:val="0092491C"/>
    <w:rsid w:val="009249A5"/>
    <w:rsid w:val="0092546F"/>
    <w:rsid w:val="00925707"/>
    <w:rsid w:val="00925E9A"/>
    <w:rsid w:val="00926980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EFD"/>
    <w:rsid w:val="00932FEE"/>
    <w:rsid w:val="00933730"/>
    <w:rsid w:val="00933962"/>
    <w:rsid w:val="00933D1D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156"/>
    <w:rsid w:val="009413B0"/>
    <w:rsid w:val="00941948"/>
    <w:rsid w:val="00941A67"/>
    <w:rsid w:val="00942B3B"/>
    <w:rsid w:val="00942BB5"/>
    <w:rsid w:val="00942D74"/>
    <w:rsid w:val="00942DC2"/>
    <w:rsid w:val="0094306B"/>
    <w:rsid w:val="0094406D"/>
    <w:rsid w:val="009446A4"/>
    <w:rsid w:val="00944BC9"/>
    <w:rsid w:val="00945118"/>
    <w:rsid w:val="00945725"/>
    <w:rsid w:val="00945E34"/>
    <w:rsid w:val="009462E7"/>
    <w:rsid w:val="00946307"/>
    <w:rsid w:val="009473C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761"/>
    <w:rsid w:val="00965B2E"/>
    <w:rsid w:val="0096664F"/>
    <w:rsid w:val="00966787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D55"/>
    <w:rsid w:val="0097316C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958"/>
    <w:rsid w:val="00980BF8"/>
    <w:rsid w:val="00982193"/>
    <w:rsid w:val="0098260C"/>
    <w:rsid w:val="009827E5"/>
    <w:rsid w:val="009838C7"/>
    <w:rsid w:val="009839E6"/>
    <w:rsid w:val="00983F16"/>
    <w:rsid w:val="0098419E"/>
    <w:rsid w:val="00985B11"/>
    <w:rsid w:val="00985E7A"/>
    <w:rsid w:val="00986667"/>
    <w:rsid w:val="009868FF"/>
    <w:rsid w:val="00987E2A"/>
    <w:rsid w:val="009907A5"/>
    <w:rsid w:val="00990E8B"/>
    <w:rsid w:val="00991139"/>
    <w:rsid w:val="0099191E"/>
    <w:rsid w:val="009924DB"/>
    <w:rsid w:val="0099397A"/>
    <w:rsid w:val="00993CB1"/>
    <w:rsid w:val="009952EF"/>
    <w:rsid w:val="009963F4"/>
    <w:rsid w:val="0099655D"/>
    <w:rsid w:val="0099688D"/>
    <w:rsid w:val="009969B2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CC1"/>
    <w:rsid w:val="009A5D24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B92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309C"/>
    <w:rsid w:val="009D3E46"/>
    <w:rsid w:val="009D3EF2"/>
    <w:rsid w:val="009D3F20"/>
    <w:rsid w:val="009D3FDB"/>
    <w:rsid w:val="009D4CAD"/>
    <w:rsid w:val="009D539A"/>
    <w:rsid w:val="009D5D58"/>
    <w:rsid w:val="009D6039"/>
    <w:rsid w:val="009D6B6D"/>
    <w:rsid w:val="009D795E"/>
    <w:rsid w:val="009D7983"/>
    <w:rsid w:val="009E039B"/>
    <w:rsid w:val="009E1374"/>
    <w:rsid w:val="009E15DC"/>
    <w:rsid w:val="009E187E"/>
    <w:rsid w:val="009E208A"/>
    <w:rsid w:val="009E4919"/>
    <w:rsid w:val="009E4C26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90E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CE8"/>
    <w:rsid w:val="00A003F2"/>
    <w:rsid w:val="00A00FC7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30CFB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CE"/>
    <w:rsid w:val="00A362DA"/>
    <w:rsid w:val="00A36636"/>
    <w:rsid w:val="00A36E31"/>
    <w:rsid w:val="00A36FC8"/>
    <w:rsid w:val="00A40457"/>
    <w:rsid w:val="00A406E2"/>
    <w:rsid w:val="00A4071E"/>
    <w:rsid w:val="00A40A42"/>
    <w:rsid w:val="00A40B35"/>
    <w:rsid w:val="00A40E38"/>
    <w:rsid w:val="00A411FA"/>
    <w:rsid w:val="00A416EF"/>
    <w:rsid w:val="00A420DC"/>
    <w:rsid w:val="00A42B4F"/>
    <w:rsid w:val="00A42E83"/>
    <w:rsid w:val="00A43880"/>
    <w:rsid w:val="00A4397F"/>
    <w:rsid w:val="00A43B2D"/>
    <w:rsid w:val="00A4400F"/>
    <w:rsid w:val="00A44F8D"/>
    <w:rsid w:val="00A44FC7"/>
    <w:rsid w:val="00A45518"/>
    <w:rsid w:val="00A45900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DEE"/>
    <w:rsid w:val="00A5606C"/>
    <w:rsid w:val="00A56284"/>
    <w:rsid w:val="00A56914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FFF"/>
    <w:rsid w:val="00A630D8"/>
    <w:rsid w:val="00A63223"/>
    <w:rsid w:val="00A6326F"/>
    <w:rsid w:val="00A6520A"/>
    <w:rsid w:val="00A65259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29"/>
    <w:rsid w:val="00A90145"/>
    <w:rsid w:val="00A90B99"/>
    <w:rsid w:val="00A90DBD"/>
    <w:rsid w:val="00A91552"/>
    <w:rsid w:val="00A91664"/>
    <w:rsid w:val="00A916C6"/>
    <w:rsid w:val="00A919B5"/>
    <w:rsid w:val="00A9201F"/>
    <w:rsid w:val="00A930C6"/>
    <w:rsid w:val="00A933A5"/>
    <w:rsid w:val="00A94A61"/>
    <w:rsid w:val="00A94EA4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BC0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AF3"/>
    <w:rsid w:val="00AA704C"/>
    <w:rsid w:val="00AA7118"/>
    <w:rsid w:val="00AB05FF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60FD"/>
    <w:rsid w:val="00AE6707"/>
    <w:rsid w:val="00AE70CD"/>
    <w:rsid w:val="00AE7F54"/>
    <w:rsid w:val="00AE7F65"/>
    <w:rsid w:val="00AF022B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CFD"/>
    <w:rsid w:val="00AF6661"/>
    <w:rsid w:val="00AF6768"/>
    <w:rsid w:val="00AF6C5B"/>
    <w:rsid w:val="00AF6DBB"/>
    <w:rsid w:val="00AF795C"/>
    <w:rsid w:val="00AF79B7"/>
    <w:rsid w:val="00AF7DCD"/>
    <w:rsid w:val="00AF7EA4"/>
    <w:rsid w:val="00B001C6"/>
    <w:rsid w:val="00B008BF"/>
    <w:rsid w:val="00B02895"/>
    <w:rsid w:val="00B02A44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10405"/>
    <w:rsid w:val="00B1044F"/>
    <w:rsid w:val="00B10465"/>
    <w:rsid w:val="00B10B5F"/>
    <w:rsid w:val="00B1121C"/>
    <w:rsid w:val="00B1176A"/>
    <w:rsid w:val="00B11885"/>
    <w:rsid w:val="00B11B44"/>
    <w:rsid w:val="00B11E79"/>
    <w:rsid w:val="00B12916"/>
    <w:rsid w:val="00B12C60"/>
    <w:rsid w:val="00B12EC2"/>
    <w:rsid w:val="00B131CD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BCD"/>
    <w:rsid w:val="00B205B2"/>
    <w:rsid w:val="00B20EBC"/>
    <w:rsid w:val="00B21E37"/>
    <w:rsid w:val="00B21F7D"/>
    <w:rsid w:val="00B22FF0"/>
    <w:rsid w:val="00B2363F"/>
    <w:rsid w:val="00B23677"/>
    <w:rsid w:val="00B23B15"/>
    <w:rsid w:val="00B24395"/>
    <w:rsid w:val="00B2567F"/>
    <w:rsid w:val="00B261DD"/>
    <w:rsid w:val="00B26AC2"/>
    <w:rsid w:val="00B26E9E"/>
    <w:rsid w:val="00B2713A"/>
    <w:rsid w:val="00B275BA"/>
    <w:rsid w:val="00B27636"/>
    <w:rsid w:val="00B30B92"/>
    <w:rsid w:val="00B3158B"/>
    <w:rsid w:val="00B31F50"/>
    <w:rsid w:val="00B320A1"/>
    <w:rsid w:val="00B3223E"/>
    <w:rsid w:val="00B32594"/>
    <w:rsid w:val="00B32617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ECF"/>
    <w:rsid w:val="00B41C27"/>
    <w:rsid w:val="00B41C3D"/>
    <w:rsid w:val="00B41F58"/>
    <w:rsid w:val="00B42208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72B"/>
    <w:rsid w:val="00B50319"/>
    <w:rsid w:val="00B515B5"/>
    <w:rsid w:val="00B5161D"/>
    <w:rsid w:val="00B51B51"/>
    <w:rsid w:val="00B5348E"/>
    <w:rsid w:val="00B542DA"/>
    <w:rsid w:val="00B54749"/>
    <w:rsid w:val="00B54AF4"/>
    <w:rsid w:val="00B54EFD"/>
    <w:rsid w:val="00B559DD"/>
    <w:rsid w:val="00B55D33"/>
    <w:rsid w:val="00B56299"/>
    <w:rsid w:val="00B56AC5"/>
    <w:rsid w:val="00B57F45"/>
    <w:rsid w:val="00B605C7"/>
    <w:rsid w:val="00B60715"/>
    <w:rsid w:val="00B60934"/>
    <w:rsid w:val="00B60BA5"/>
    <w:rsid w:val="00B6146C"/>
    <w:rsid w:val="00B62467"/>
    <w:rsid w:val="00B632C0"/>
    <w:rsid w:val="00B63860"/>
    <w:rsid w:val="00B63A3C"/>
    <w:rsid w:val="00B63B7B"/>
    <w:rsid w:val="00B64103"/>
    <w:rsid w:val="00B6425C"/>
    <w:rsid w:val="00B652B3"/>
    <w:rsid w:val="00B65426"/>
    <w:rsid w:val="00B65804"/>
    <w:rsid w:val="00B65B9E"/>
    <w:rsid w:val="00B6635D"/>
    <w:rsid w:val="00B66558"/>
    <w:rsid w:val="00B701B2"/>
    <w:rsid w:val="00B7083F"/>
    <w:rsid w:val="00B71003"/>
    <w:rsid w:val="00B710B7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348"/>
    <w:rsid w:val="00B76B0E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E27"/>
    <w:rsid w:val="00B82FF6"/>
    <w:rsid w:val="00B83842"/>
    <w:rsid w:val="00B8410B"/>
    <w:rsid w:val="00B84390"/>
    <w:rsid w:val="00B84569"/>
    <w:rsid w:val="00B84BD5"/>
    <w:rsid w:val="00B84E31"/>
    <w:rsid w:val="00B84FF1"/>
    <w:rsid w:val="00B8547C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9A5"/>
    <w:rsid w:val="00B90C59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A045B"/>
    <w:rsid w:val="00BA08F6"/>
    <w:rsid w:val="00BA0900"/>
    <w:rsid w:val="00BA11A2"/>
    <w:rsid w:val="00BA1466"/>
    <w:rsid w:val="00BA1E23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7B"/>
    <w:rsid w:val="00BB077B"/>
    <w:rsid w:val="00BB07C3"/>
    <w:rsid w:val="00BB0941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D9B"/>
    <w:rsid w:val="00BC16C3"/>
    <w:rsid w:val="00BC1912"/>
    <w:rsid w:val="00BC1CF8"/>
    <w:rsid w:val="00BC1DC1"/>
    <w:rsid w:val="00BC310D"/>
    <w:rsid w:val="00BC44CB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20C1"/>
    <w:rsid w:val="00BD2226"/>
    <w:rsid w:val="00BD32FA"/>
    <w:rsid w:val="00BD3815"/>
    <w:rsid w:val="00BD4A05"/>
    <w:rsid w:val="00BD4D54"/>
    <w:rsid w:val="00BD503E"/>
    <w:rsid w:val="00BD5224"/>
    <w:rsid w:val="00BD546D"/>
    <w:rsid w:val="00BD5985"/>
    <w:rsid w:val="00BD5EDC"/>
    <w:rsid w:val="00BD6AB9"/>
    <w:rsid w:val="00BD6E66"/>
    <w:rsid w:val="00BD71C7"/>
    <w:rsid w:val="00BD7A5C"/>
    <w:rsid w:val="00BD7ECD"/>
    <w:rsid w:val="00BE000B"/>
    <w:rsid w:val="00BE0063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988"/>
    <w:rsid w:val="00BE561A"/>
    <w:rsid w:val="00BE5B2F"/>
    <w:rsid w:val="00BE5D88"/>
    <w:rsid w:val="00BE5EB8"/>
    <w:rsid w:val="00BE61B6"/>
    <w:rsid w:val="00BE6828"/>
    <w:rsid w:val="00BE6A39"/>
    <w:rsid w:val="00BE6BDA"/>
    <w:rsid w:val="00BE6DC7"/>
    <w:rsid w:val="00BE712D"/>
    <w:rsid w:val="00BE7E63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9C"/>
    <w:rsid w:val="00BF72BE"/>
    <w:rsid w:val="00BF7746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E6"/>
    <w:rsid w:val="00C04187"/>
    <w:rsid w:val="00C043A9"/>
    <w:rsid w:val="00C044BA"/>
    <w:rsid w:val="00C049E3"/>
    <w:rsid w:val="00C04C94"/>
    <w:rsid w:val="00C0589C"/>
    <w:rsid w:val="00C05D58"/>
    <w:rsid w:val="00C05F8B"/>
    <w:rsid w:val="00C06865"/>
    <w:rsid w:val="00C071B1"/>
    <w:rsid w:val="00C07828"/>
    <w:rsid w:val="00C07AB5"/>
    <w:rsid w:val="00C07FEE"/>
    <w:rsid w:val="00C1040F"/>
    <w:rsid w:val="00C104B7"/>
    <w:rsid w:val="00C10938"/>
    <w:rsid w:val="00C11300"/>
    <w:rsid w:val="00C12E8D"/>
    <w:rsid w:val="00C13488"/>
    <w:rsid w:val="00C1380F"/>
    <w:rsid w:val="00C13D7B"/>
    <w:rsid w:val="00C13F3E"/>
    <w:rsid w:val="00C14140"/>
    <w:rsid w:val="00C14B86"/>
    <w:rsid w:val="00C14D41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5292"/>
    <w:rsid w:val="00C25601"/>
    <w:rsid w:val="00C258B4"/>
    <w:rsid w:val="00C26144"/>
    <w:rsid w:val="00C26466"/>
    <w:rsid w:val="00C26542"/>
    <w:rsid w:val="00C2693F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9E9"/>
    <w:rsid w:val="00C34B39"/>
    <w:rsid w:val="00C35842"/>
    <w:rsid w:val="00C36537"/>
    <w:rsid w:val="00C36FAE"/>
    <w:rsid w:val="00C40312"/>
    <w:rsid w:val="00C4071C"/>
    <w:rsid w:val="00C40B4F"/>
    <w:rsid w:val="00C40D95"/>
    <w:rsid w:val="00C41147"/>
    <w:rsid w:val="00C41369"/>
    <w:rsid w:val="00C42785"/>
    <w:rsid w:val="00C42B4F"/>
    <w:rsid w:val="00C435D0"/>
    <w:rsid w:val="00C436E9"/>
    <w:rsid w:val="00C43CB8"/>
    <w:rsid w:val="00C444E4"/>
    <w:rsid w:val="00C44600"/>
    <w:rsid w:val="00C44ACD"/>
    <w:rsid w:val="00C457CD"/>
    <w:rsid w:val="00C470C8"/>
    <w:rsid w:val="00C47298"/>
    <w:rsid w:val="00C472F2"/>
    <w:rsid w:val="00C478B1"/>
    <w:rsid w:val="00C47A7C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419C"/>
    <w:rsid w:val="00C5435D"/>
    <w:rsid w:val="00C55863"/>
    <w:rsid w:val="00C55D51"/>
    <w:rsid w:val="00C57366"/>
    <w:rsid w:val="00C57AE7"/>
    <w:rsid w:val="00C57E1E"/>
    <w:rsid w:val="00C57ED3"/>
    <w:rsid w:val="00C57F9E"/>
    <w:rsid w:val="00C60C51"/>
    <w:rsid w:val="00C61099"/>
    <w:rsid w:val="00C613A8"/>
    <w:rsid w:val="00C61500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61"/>
    <w:rsid w:val="00C671BE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61BE"/>
    <w:rsid w:val="00C7642F"/>
    <w:rsid w:val="00C76C8D"/>
    <w:rsid w:val="00C76CE2"/>
    <w:rsid w:val="00C76CEF"/>
    <w:rsid w:val="00C77F58"/>
    <w:rsid w:val="00C8058F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679"/>
    <w:rsid w:val="00C83B1C"/>
    <w:rsid w:val="00C83CE8"/>
    <w:rsid w:val="00C83DDC"/>
    <w:rsid w:val="00C83FDD"/>
    <w:rsid w:val="00C84A81"/>
    <w:rsid w:val="00C85B18"/>
    <w:rsid w:val="00C85B44"/>
    <w:rsid w:val="00C85CFA"/>
    <w:rsid w:val="00C8606C"/>
    <w:rsid w:val="00C86549"/>
    <w:rsid w:val="00C86899"/>
    <w:rsid w:val="00C86B89"/>
    <w:rsid w:val="00C87447"/>
    <w:rsid w:val="00C9027C"/>
    <w:rsid w:val="00C9140A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9FE"/>
    <w:rsid w:val="00C94F6C"/>
    <w:rsid w:val="00C95BBB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3578"/>
    <w:rsid w:val="00CA384E"/>
    <w:rsid w:val="00CA3B62"/>
    <w:rsid w:val="00CA42F6"/>
    <w:rsid w:val="00CA4ACA"/>
    <w:rsid w:val="00CA4ED3"/>
    <w:rsid w:val="00CA5070"/>
    <w:rsid w:val="00CA5125"/>
    <w:rsid w:val="00CA53CD"/>
    <w:rsid w:val="00CA6338"/>
    <w:rsid w:val="00CA6BF5"/>
    <w:rsid w:val="00CA6C1E"/>
    <w:rsid w:val="00CA6F3B"/>
    <w:rsid w:val="00CA719C"/>
    <w:rsid w:val="00CA7550"/>
    <w:rsid w:val="00CA766A"/>
    <w:rsid w:val="00CA7F5B"/>
    <w:rsid w:val="00CB0B4C"/>
    <w:rsid w:val="00CB1283"/>
    <w:rsid w:val="00CB1F55"/>
    <w:rsid w:val="00CB358F"/>
    <w:rsid w:val="00CB395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3E6"/>
    <w:rsid w:val="00CC0431"/>
    <w:rsid w:val="00CC11AE"/>
    <w:rsid w:val="00CC1F9C"/>
    <w:rsid w:val="00CC28EF"/>
    <w:rsid w:val="00CC29F3"/>
    <w:rsid w:val="00CC2D37"/>
    <w:rsid w:val="00CC30FD"/>
    <w:rsid w:val="00CC436F"/>
    <w:rsid w:val="00CC4581"/>
    <w:rsid w:val="00CC47BF"/>
    <w:rsid w:val="00CC4CF3"/>
    <w:rsid w:val="00CC5404"/>
    <w:rsid w:val="00CC5535"/>
    <w:rsid w:val="00CC6065"/>
    <w:rsid w:val="00CC60EA"/>
    <w:rsid w:val="00CC62C8"/>
    <w:rsid w:val="00CC6F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02"/>
    <w:rsid w:val="00CD49DB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F0D33"/>
    <w:rsid w:val="00CF0EEB"/>
    <w:rsid w:val="00CF0FCE"/>
    <w:rsid w:val="00CF106B"/>
    <w:rsid w:val="00CF15CA"/>
    <w:rsid w:val="00CF2521"/>
    <w:rsid w:val="00CF2863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AD2"/>
    <w:rsid w:val="00CF6C55"/>
    <w:rsid w:val="00CF7226"/>
    <w:rsid w:val="00CF75B9"/>
    <w:rsid w:val="00D00292"/>
    <w:rsid w:val="00D00398"/>
    <w:rsid w:val="00D00B76"/>
    <w:rsid w:val="00D012A7"/>
    <w:rsid w:val="00D01442"/>
    <w:rsid w:val="00D027B6"/>
    <w:rsid w:val="00D02C00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D68"/>
    <w:rsid w:val="00D107E5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A66"/>
    <w:rsid w:val="00D24FF8"/>
    <w:rsid w:val="00D25966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C9"/>
    <w:rsid w:val="00D36964"/>
    <w:rsid w:val="00D36D3F"/>
    <w:rsid w:val="00D37086"/>
    <w:rsid w:val="00D370EE"/>
    <w:rsid w:val="00D371A4"/>
    <w:rsid w:val="00D373DE"/>
    <w:rsid w:val="00D400F3"/>
    <w:rsid w:val="00D4053E"/>
    <w:rsid w:val="00D41197"/>
    <w:rsid w:val="00D414E1"/>
    <w:rsid w:val="00D41C03"/>
    <w:rsid w:val="00D41D04"/>
    <w:rsid w:val="00D422AD"/>
    <w:rsid w:val="00D43207"/>
    <w:rsid w:val="00D43787"/>
    <w:rsid w:val="00D43C65"/>
    <w:rsid w:val="00D44225"/>
    <w:rsid w:val="00D44E3C"/>
    <w:rsid w:val="00D4543B"/>
    <w:rsid w:val="00D46722"/>
    <w:rsid w:val="00D46735"/>
    <w:rsid w:val="00D4680B"/>
    <w:rsid w:val="00D4768D"/>
    <w:rsid w:val="00D50026"/>
    <w:rsid w:val="00D5003D"/>
    <w:rsid w:val="00D50CDB"/>
    <w:rsid w:val="00D51B44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0C1"/>
    <w:rsid w:val="00D755DC"/>
    <w:rsid w:val="00D75CE5"/>
    <w:rsid w:val="00D7609F"/>
    <w:rsid w:val="00D76567"/>
    <w:rsid w:val="00D76906"/>
    <w:rsid w:val="00D77C35"/>
    <w:rsid w:val="00D77D0C"/>
    <w:rsid w:val="00D80281"/>
    <w:rsid w:val="00D80BED"/>
    <w:rsid w:val="00D813EC"/>
    <w:rsid w:val="00D81AB5"/>
    <w:rsid w:val="00D81E23"/>
    <w:rsid w:val="00D82071"/>
    <w:rsid w:val="00D82793"/>
    <w:rsid w:val="00D827BD"/>
    <w:rsid w:val="00D828C1"/>
    <w:rsid w:val="00D8310B"/>
    <w:rsid w:val="00D83691"/>
    <w:rsid w:val="00D83D4F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E4"/>
    <w:rsid w:val="00D92848"/>
    <w:rsid w:val="00D928B4"/>
    <w:rsid w:val="00D92C61"/>
    <w:rsid w:val="00D9415D"/>
    <w:rsid w:val="00D944B0"/>
    <w:rsid w:val="00D94745"/>
    <w:rsid w:val="00D94AC7"/>
    <w:rsid w:val="00D95522"/>
    <w:rsid w:val="00D95A81"/>
    <w:rsid w:val="00D96B06"/>
    <w:rsid w:val="00D97156"/>
    <w:rsid w:val="00D974F6"/>
    <w:rsid w:val="00D9775D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7041"/>
    <w:rsid w:val="00DA718A"/>
    <w:rsid w:val="00DA785F"/>
    <w:rsid w:val="00DA7A3B"/>
    <w:rsid w:val="00DA7D07"/>
    <w:rsid w:val="00DA7D5C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50B8"/>
    <w:rsid w:val="00DB53A8"/>
    <w:rsid w:val="00DB5608"/>
    <w:rsid w:val="00DB58AE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C5E"/>
    <w:rsid w:val="00DC11FF"/>
    <w:rsid w:val="00DC1246"/>
    <w:rsid w:val="00DC16E0"/>
    <w:rsid w:val="00DC1DF8"/>
    <w:rsid w:val="00DC257D"/>
    <w:rsid w:val="00DC25B1"/>
    <w:rsid w:val="00DC31D4"/>
    <w:rsid w:val="00DC3578"/>
    <w:rsid w:val="00DC3C81"/>
    <w:rsid w:val="00DC42C2"/>
    <w:rsid w:val="00DC4A02"/>
    <w:rsid w:val="00DC5680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304C"/>
    <w:rsid w:val="00DD3207"/>
    <w:rsid w:val="00DD33C3"/>
    <w:rsid w:val="00DD363F"/>
    <w:rsid w:val="00DD3697"/>
    <w:rsid w:val="00DD3A1D"/>
    <w:rsid w:val="00DD3DF5"/>
    <w:rsid w:val="00DD4A68"/>
    <w:rsid w:val="00DD4B8F"/>
    <w:rsid w:val="00DD53D8"/>
    <w:rsid w:val="00DD688B"/>
    <w:rsid w:val="00DE0B25"/>
    <w:rsid w:val="00DE1702"/>
    <w:rsid w:val="00DE1C41"/>
    <w:rsid w:val="00DE1D0E"/>
    <w:rsid w:val="00DE1FDE"/>
    <w:rsid w:val="00DE24B7"/>
    <w:rsid w:val="00DE2B17"/>
    <w:rsid w:val="00DE2C34"/>
    <w:rsid w:val="00DE2C8C"/>
    <w:rsid w:val="00DE390C"/>
    <w:rsid w:val="00DE3B32"/>
    <w:rsid w:val="00DE3CB2"/>
    <w:rsid w:val="00DE3E40"/>
    <w:rsid w:val="00DE435E"/>
    <w:rsid w:val="00DE47E0"/>
    <w:rsid w:val="00DE552C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533"/>
    <w:rsid w:val="00DF3D48"/>
    <w:rsid w:val="00DF40F8"/>
    <w:rsid w:val="00DF4276"/>
    <w:rsid w:val="00DF4AC8"/>
    <w:rsid w:val="00DF4C29"/>
    <w:rsid w:val="00DF5C3F"/>
    <w:rsid w:val="00DF5F4C"/>
    <w:rsid w:val="00DF659B"/>
    <w:rsid w:val="00DF6712"/>
    <w:rsid w:val="00DF7069"/>
    <w:rsid w:val="00DF7546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6314"/>
    <w:rsid w:val="00E066A2"/>
    <w:rsid w:val="00E06C66"/>
    <w:rsid w:val="00E075A8"/>
    <w:rsid w:val="00E078A6"/>
    <w:rsid w:val="00E07A6E"/>
    <w:rsid w:val="00E07D86"/>
    <w:rsid w:val="00E102D0"/>
    <w:rsid w:val="00E10643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64"/>
    <w:rsid w:val="00E2048E"/>
    <w:rsid w:val="00E204BE"/>
    <w:rsid w:val="00E20C4F"/>
    <w:rsid w:val="00E21320"/>
    <w:rsid w:val="00E217DC"/>
    <w:rsid w:val="00E21CEC"/>
    <w:rsid w:val="00E2337A"/>
    <w:rsid w:val="00E233A7"/>
    <w:rsid w:val="00E24285"/>
    <w:rsid w:val="00E243FA"/>
    <w:rsid w:val="00E24931"/>
    <w:rsid w:val="00E24BED"/>
    <w:rsid w:val="00E2578F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457"/>
    <w:rsid w:val="00E31E1C"/>
    <w:rsid w:val="00E3228D"/>
    <w:rsid w:val="00E32FD4"/>
    <w:rsid w:val="00E330DC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6728"/>
    <w:rsid w:val="00E36ABD"/>
    <w:rsid w:val="00E37095"/>
    <w:rsid w:val="00E37282"/>
    <w:rsid w:val="00E40E76"/>
    <w:rsid w:val="00E41898"/>
    <w:rsid w:val="00E42791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FE5"/>
    <w:rsid w:val="00E4745B"/>
    <w:rsid w:val="00E4756C"/>
    <w:rsid w:val="00E47673"/>
    <w:rsid w:val="00E47770"/>
    <w:rsid w:val="00E47940"/>
    <w:rsid w:val="00E47D8B"/>
    <w:rsid w:val="00E47D91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D2E"/>
    <w:rsid w:val="00E54FF3"/>
    <w:rsid w:val="00E55CE9"/>
    <w:rsid w:val="00E56A9F"/>
    <w:rsid w:val="00E574FD"/>
    <w:rsid w:val="00E578F2"/>
    <w:rsid w:val="00E57A34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7F6"/>
    <w:rsid w:val="00E67AA3"/>
    <w:rsid w:val="00E67F44"/>
    <w:rsid w:val="00E711CD"/>
    <w:rsid w:val="00E71395"/>
    <w:rsid w:val="00E71439"/>
    <w:rsid w:val="00E71B72"/>
    <w:rsid w:val="00E7206E"/>
    <w:rsid w:val="00E72D72"/>
    <w:rsid w:val="00E73779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32BD"/>
    <w:rsid w:val="00E833B1"/>
    <w:rsid w:val="00E83564"/>
    <w:rsid w:val="00E84971"/>
    <w:rsid w:val="00E8575B"/>
    <w:rsid w:val="00E85DE1"/>
    <w:rsid w:val="00E87028"/>
    <w:rsid w:val="00E8724B"/>
    <w:rsid w:val="00E87395"/>
    <w:rsid w:val="00E87BD5"/>
    <w:rsid w:val="00E902B4"/>
    <w:rsid w:val="00E91159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A1B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DAA"/>
    <w:rsid w:val="00EA232D"/>
    <w:rsid w:val="00EA28F3"/>
    <w:rsid w:val="00EA2B48"/>
    <w:rsid w:val="00EA2CAB"/>
    <w:rsid w:val="00EA3B9F"/>
    <w:rsid w:val="00EA4380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B6C"/>
    <w:rsid w:val="00EB117D"/>
    <w:rsid w:val="00EB2138"/>
    <w:rsid w:val="00EB36F1"/>
    <w:rsid w:val="00EB37FB"/>
    <w:rsid w:val="00EB3D52"/>
    <w:rsid w:val="00EB43BB"/>
    <w:rsid w:val="00EB4695"/>
    <w:rsid w:val="00EB4DF7"/>
    <w:rsid w:val="00EB55CB"/>
    <w:rsid w:val="00EB5B99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F01"/>
    <w:rsid w:val="00EC6172"/>
    <w:rsid w:val="00EC618A"/>
    <w:rsid w:val="00EC6291"/>
    <w:rsid w:val="00EC65D3"/>
    <w:rsid w:val="00EC6C07"/>
    <w:rsid w:val="00EC6CA1"/>
    <w:rsid w:val="00EC7DB1"/>
    <w:rsid w:val="00EC7E63"/>
    <w:rsid w:val="00ED06CC"/>
    <w:rsid w:val="00ED0847"/>
    <w:rsid w:val="00ED085E"/>
    <w:rsid w:val="00ED161E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9A9"/>
    <w:rsid w:val="00ED602F"/>
    <w:rsid w:val="00ED6425"/>
    <w:rsid w:val="00ED6859"/>
    <w:rsid w:val="00ED704B"/>
    <w:rsid w:val="00EE0753"/>
    <w:rsid w:val="00EE08F0"/>
    <w:rsid w:val="00EE17B6"/>
    <w:rsid w:val="00EE1814"/>
    <w:rsid w:val="00EE1DAF"/>
    <w:rsid w:val="00EE2207"/>
    <w:rsid w:val="00EE247F"/>
    <w:rsid w:val="00EE2C3A"/>
    <w:rsid w:val="00EE32B4"/>
    <w:rsid w:val="00EE4064"/>
    <w:rsid w:val="00EE40D0"/>
    <w:rsid w:val="00EE43BE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286D"/>
    <w:rsid w:val="00EF2916"/>
    <w:rsid w:val="00EF2B34"/>
    <w:rsid w:val="00EF379E"/>
    <w:rsid w:val="00EF3CAA"/>
    <w:rsid w:val="00EF4307"/>
    <w:rsid w:val="00EF4904"/>
    <w:rsid w:val="00EF4C2B"/>
    <w:rsid w:val="00EF5ECE"/>
    <w:rsid w:val="00EF6516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C94"/>
    <w:rsid w:val="00F15D88"/>
    <w:rsid w:val="00F15E4B"/>
    <w:rsid w:val="00F162B1"/>
    <w:rsid w:val="00F1631A"/>
    <w:rsid w:val="00F16710"/>
    <w:rsid w:val="00F17098"/>
    <w:rsid w:val="00F174C7"/>
    <w:rsid w:val="00F1751F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A87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BAD"/>
    <w:rsid w:val="00F35242"/>
    <w:rsid w:val="00F363FA"/>
    <w:rsid w:val="00F3765F"/>
    <w:rsid w:val="00F407B5"/>
    <w:rsid w:val="00F4085F"/>
    <w:rsid w:val="00F418B7"/>
    <w:rsid w:val="00F42404"/>
    <w:rsid w:val="00F42851"/>
    <w:rsid w:val="00F428AF"/>
    <w:rsid w:val="00F431A5"/>
    <w:rsid w:val="00F431B3"/>
    <w:rsid w:val="00F43242"/>
    <w:rsid w:val="00F4445A"/>
    <w:rsid w:val="00F44AA6"/>
    <w:rsid w:val="00F44D2E"/>
    <w:rsid w:val="00F44F41"/>
    <w:rsid w:val="00F44FBF"/>
    <w:rsid w:val="00F44FC1"/>
    <w:rsid w:val="00F45005"/>
    <w:rsid w:val="00F45474"/>
    <w:rsid w:val="00F461F2"/>
    <w:rsid w:val="00F467B0"/>
    <w:rsid w:val="00F468F2"/>
    <w:rsid w:val="00F470FF"/>
    <w:rsid w:val="00F471D3"/>
    <w:rsid w:val="00F47507"/>
    <w:rsid w:val="00F47F70"/>
    <w:rsid w:val="00F5052D"/>
    <w:rsid w:val="00F50A8A"/>
    <w:rsid w:val="00F51255"/>
    <w:rsid w:val="00F5186D"/>
    <w:rsid w:val="00F51FD6"/>
    <w:rsid w:val="00F53052"/>
    <w:rsid w:val="00F533DD"/>
    <w:rsid w:val="00F54A6F"/>
    <w:rsid w:val="00F553CA"/>
    <w:rsid w:val="00F55E82"/>
    <w:rsid w:val="00F55E99"/>
    <w:rsid w:val="00F55EAE"/>
    <w:rsid w:val="00F55F57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983"/>
    <w:rsid w:val="00F61CDC"/>
    <w:rsid w:val="00F621D1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700B4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CD0"/>
    <w:rsid w:val="00F8351E"/>
    <w:rsid w:val="00F83773"/>
    <w:rsid w:val="00F83AA8"/>
    <w:rsid w:val="00F847F5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1004"/>
    <w:rsid w:val="00F92641"/>
    <w:rsid w:val="00F92AB8"/>
    <w:rsid w:val="00F93528"/>
    <w:rsid w:val="00F9366D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6136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6474"/>
    <w:rsid w:val="00FA653D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569"/>
    <w:rsid w:val="00FC4519"/>
    <w:rsid w:val="00FC4932"/>
    <w:rsid w:val="00FC4CC4"/>
    <w:rsid w:val="00FC561D"/>
    <w:rsid w:val="00FC5DB4"/>
    <w:rsid w:val="00FC6676"/>
    <w:rsid w:val="00FC6709"/>
    <w:rsid w:val="00FC70D4"/>
    <w:rsid w:val="00FC7640"/>
    <w:rsid w:val="00FC7831"/>
    <w:rsid w:val="00FC78CF"/>
    <w:rsid w:val="00FC7A47"/>
    <w:rsid w:val="00FD0226"/>
    <w:rsid w:val="00FD02E0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587"/>
    <w:rsid w:val="00FD4D12"/>
    <w:rsid w:val="00FD520B"/>
    <w:rsid w:val="00FD5FED"/>
    <w:rsid w:val="00FD6119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E93"/>
    <w:rsid w:val="00FF11C5"/>
    <w:rsid w:val="00FF16BB"/>
    <w:rsid w:val="00FF1AB2"/>
    <w:rsid w:val="00FF1CFB"/>
    <w:rsid w:val="00FF1E83"/>
    <w:rsid w:val="00FF1EA9"/>
    <w:rsid w:val="00FF249B"/>
    <w:rsid w:val="00FF28BF"/>
    <w:rsid w:val="00FF3831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9CCC10-C92B-4D69-BCA6-5B5FF9626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399</Words>
  <Characters>1603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(TP) Nongnooch Prawitrawong</cp:lastModifiedBy>
  <cp:revision>2</cp:revision>
  <cp:lastPrinted>2019-05-07T07:41:00Z</cp:lastPrinted>
  <dcterms:created xsi:type="dcterms:W3CDTF">2019-05-10T06:14:00Z</dcterms:created>
  <dcterms:modified xsi:type="dcterms:W3CDTF">2019-05-10T06:14:00Z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