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560C4E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560C4E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560C4E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560C4E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DA91896" w14:textId="77777777" w:rsidR="009839E6" w:rsidRPr="00560C4E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14:paraId="4B20FC72" w14:textId="77777777" w:rsidR="005A1A67" w:rsidRPr="00560C4E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B8185F8" w14:textId="77777777" w:rsidR="009310E8" w:rsidRPr="00560C4E" w:rsidRDefault="008559AE" w:rsidP="00795DD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 w:rsidRPr="00560C4E">
        <w:rPr>
          <w:rFonts w:ascii="Angsana New" w:hAnsi="Angsana New" w:hint="cs"/>
          <w:sz w:val="30"/>
          <w:szCs w:val="30"/>
          <w:cs/>
        </w:rPr>
        <w:t>นระหว่างกาล</w:t>
      </w:r>
    </w:p>
    <w:p w14:paraId="42FD4BCB" w14:textId="77777777" w:rsidR="005A1A67" w:rsidRPr="00560C4E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A517647" w14:textId="77777777" w:rsidR="002304F7" w:rsidRPr="00560C4E" w:rsidRDefault="00DE390C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เงินลงทุนชั่วคราว</w:t>
      </w:r>
    </w:p>
    <w:p w14:paraId="723338DD" w14:textId="77777777" w:rsidR="005A1A67" w:rsidRPr="00560C4E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32196388" w14:textId="77777777" w:rsidR="005A1A67" w:rsidRPr="00560C4E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 w:rsidRPr="00560C4E">
        <w:rPr>
          <w:rFonts w:ascii="Angsana New" w:hAnsi="Angsana New" w:hint="cs"/>
          <w:sz w:val="30"/>
          <w:szCs w:val="30"/>
          <w:cs/>
        </w:rPr>
        <w:t>ร่วม</w:t>
      </w:r>
    </w:p>
    <w:p w14:paraId="130C2BF4" w14:textId="77777777" w:rsidR="008E5F42" w:rsidRPr="00560C4E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เงินลงทุนใน</w:t>
      </w:r>
      <w:r w:rsidR="0083109C" w:rsidRPr="00560C4E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54FEF76C" w14:textId="77777777" w:rsidR="00090486" w:rsidRPr="00560C4E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5466C486" w14:textId="77777777" w:rsidR="00090486" w:rsidRPr="00560C4E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สินทรัพย์ไม่หมุนเวียนอื่น</w:t>
      </w:r>
    </w:p>
    <w:p w14:paraId="058E1DCD" w14:textId="77777777" w:rsidR="00090486" w:rsidRPr="00560C4E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381A0223" w14:textId="77777777" w:rsidR="00182848" w:rsidRPr="00560C4E" w:rsidRDefault="00182848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8D0C930" w14:textId="77777777" w:rsidR="00090486" w:rsidRPr="00560C4E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14:paraId="5CC3136C" w14:textId="77777777" w:rsidR="00BD546D" w:rsidRPr="00560C4E" w:rsidRDefault="00BD546D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รายได้</w:t>
      </w:r>
    </w:p>
    <w:p w14:paraId="42CD0009" w14:textId="1C751B79" w:rsidR="00806EE9" w:rsidRPr="00560C4E" w:rsidRDefault="009363EF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ค่าใช้จ่าย</w:t>
      </w:r>
      <w:r w:rsidR="00806EE9" w:rsidRPr="00560C4E">
        <w:rPr>
          <w:rFonts w:ascii="Angsana New" w:hAnsi="Angsana New"/>
          <w:sz w:val="30"/>
          <w:szCs w:val="30"/>
          <w:cs/>
          <w:lang w:val="th-TH"/>
        </w:rPr>
        <w:t>ภาษีเงินได้</w:t>
      </w:r>
    </w:p>
    <w:p w14:paraId="4D871F07" w14:textId="77777777" w:rsidR="00090486" w:rsidRPr="00560C4E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กำไร</w:t>
      </w:r>
      <w:r w:rsidR="00DC257D" w:rsidRPr="00560C4E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60C4E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14:paraId="53BE2D81" w14:textId="77777777" w:rsidR="00F45474" w:rsidRPr="00560C4E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41E47F29" w14:textId="77777777" w:rsidR="00090486" w:rsidRPr="00560C4E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560C4E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14:paraId="75EF24CD" w14:textId="77777777" w:rsidR="005A1A67" w:rsidRPr="00560C4E" w:rsidRDefault="00FD3533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7263D5AA" w14:textId="77777777" w:rsidR="00151CAD" w:rsidRPr="00560C4E" w:rsidRDefault="00FD3533" w:rsidP="00151CA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เหตุการณ์ภายหลัง</w:t>
      </w:r>
      <w:r w:rsidR="00670529" w:rsidRPr="00560C4E">
        <w:rPr>
          <w:rFonts w:ascii="Angsana New" w:hAnsi="Angsana New" w:hint="cs"/>
          <w:sz w:val="30"/>
          <w:szCs w:val="30"/>
          <w:cs/>
        </w:rPr>
        <w:t>รอบระยะเวลา</w:t>
      </w:r>
      <w:r w:rsidRPr="00560C4E">
        <w:rPr>
          <w:rFonts w:ascii="Angsana New" w:hAnsi="Angsana New" w:hint="cs"/>
          <w:sz w:val="30"/>
          <w:szCs w:val="30"/>
          <w:cs/>
        </w:rPr>
        <w:t>รายงาน</w:t>
      </w:r>
    </w:p>
    <w:p w14:paraId="7B08CB12" w14:textId="77777777" w:rsidR="003A546D" w:rsidRPr="00560C4E" w:rsidRDefault="00845DD1" w:rsidP="00151CA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1B637C89" w14:textId="77777777" w:rsidR="00CF0EEB" w:rsidRPr="00560C4E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br w:type="page"/>
      </w:r>
      <w:r w:rsidR="00CF0EEB" w:rsidRPr="00560C4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560C4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F0EEB" w:rsidRPr="00560C4E">
        <w:rPr>
          <w:rFonts w:asciiTheme="majorBidi" w:hAnsiTheme="majorBidi" w:cstheme="majorBidi"/>
          <w:sz w:val="30"/>
          <w:szCs w:val="30"/>
          <w:cs/>
        </w:rPr>
        <w:t>นี้</w:t>
      </w:r>
      <w:r w:rsidR="00EE0753" w:rsidRPr="00560C4E">
        <w:rPr>
          <w:rFonts w:asciiTheme="majorBidi" w:hAnsiTheme="majorBidi" w:cstheme="majorBidi"/>
          <w:sz w:val="30"/>
          <w:szCs w:val="30"/>
        </w:rPr>
        <w:t xml:space="preserve"> </w:t>
      </w:r>
    </w:p>
    <w:p w14:paraId="52AD4525" w14:textId="77777777" w:rsidR="00CF0EEB" w:rsidRPr="00560C4E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2912E" w14:textId="77777777" w:rsidR="00CF0EEB" w:rsidRPr="00560C4E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B21F7D" w:rsidRPr="00560C4E">
        <w:rPr>
          <w:rFonts w:asciiTheme="majorBidi" w:hAnsiTheme="majorBidi" w:cstheme="majorBidi"/>
          <w:sz w:val="30"/>
          <w:szCs w:val="30"/>
          <w:cs/>
        </w:rPr>
        <w:t>นี้</w:t>
      </w:r>
      <w:r w:rsidRPr="00560C4E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8E5F42" w:rsidRPr="00560C4E">
        <w:rPr>
          <w:rFonts w:asciiTheme="majorBidi" w:hAnsiTheme="majorBidi" w:cstheme="majorBidi"/>
          <w:sz w:val="30"/>
          <w:szCs w:val="30"/>
          <w:cs/>
        </w:rPr>
        <w:t>คณะ</w:t>
      </w:r>
      <w:r w:rsidRPr="00560C4E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43258D" w:rsidRPr="00560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4F3A" w:rsidRPr="00560C4E">
        <w:rPr>
          <w:rFonts w:asciiTheme="majorBidi" w:hAnsiTheme="majorBidi" w:cstheme="majorBidi"/>
          <w:sz w:val="30"/>
          <w:szCs w:val="30"/>
        </w:rPr>
        <w:t>9</w:t>
      </w:r>
      <w:r w:rsidR="0043258D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43258D" w:rsidRPr="00560C4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106797"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38D7" w:rsidRPr="00560C4E">
        <w:rPr>
          <w:rFonts w:asciiTheme="majorBidi" w:hAnsiTheme="majorBidi" w:cstheme="majorBidi"/>
          <w:sz w:val="30"/>
          <w:szCs w:val="30"/>
        </w:rPr>
        <w:t>256</w:t>
      </w:r>
      <w:r w:rsidR="008961EA" w:rsidRPr="00560C4E">
        <w:rPr>
          <w:rFonts w:asciiTheme="majorBidi" w:hAnsiTheme="majorBidi" w:cstheme="majorBidi"/>
          <w:sz w:val="30"/>
          <w:szCs w:val="30"/>
        </w:rPr>
        <w:t>2</w:t>
      </w:r>
      <w:r w:rsidR="00EE0753" w:rsidRPr="00560C4E">
        <w:rPr>
          <w:rFonts w:asciiTheme="majorBidi" w:hAnsiTheme="majorBidi" w:cstheme="majorBidi"/>
          <w:sz w:val="30"/>
          <w:szCs w:val="30"/>
        </w:rPr>
        <w:t xml:space="preserve"> </w:t>
      </w:r>
    </w:p>
    <w:p w14:paraId="00C86B67" w14:textId="77777777" w:rsidR="001C41B1" w:rsidRPr="00560C4E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D1228" w14:textId="77777777" w:rsidR="00CF0EEB" w:rsidRPr="00560C4E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 w:rsidRPr="00560C4E">
        <w:rPr>
          <w:rFonts w:asciiTheme="majorBidi" w:hAnsiTheme="majorBidi" w:cstheme="majorBidi"/>
          <w:b/>
          <w:bCs/>
          <w:sz w:val="30"/>
          <w:szCs w:val="30"/>
          <w:rtl/>
          <w:lang w:val="th-TH"/>
        </w:rPr>
        <w:t xml:space="preserve"> </w:t>
      </w:r>
    </w:p>
    <w:p w14:paraId="0D3E43CE" w14:textId="77777777" w:rsidR="00CF0EEB" w:rsidRPr="00560C4E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8BBE874" w14:textId="77777777" w:rsidR="00CF0EEB" w:rsidRPr="00560C4E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 xml:space="preserve">บริษัท สุรพลฟู้ดส์ จำกัด (มหาชน)  </w:t>
      </w:r>
      <w:r w:rsidRPr="00560C4E">
        <w:rPr>
          <w:rFonts w:asciiTheme="majorBidi" w:hAnsiTheme="majorBidi" w:cstheme="majorBidi"/>
          <w:sz w:val="30"/>
          <w:szCs w:val="30"/>
        </w:rPr>
        <w:t>“</w:t>
      </w:r>
      <w:r w:rsidRPr="00560C4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60C4E">
        <w:rPr>
          <w:rFonts w:asciiTheme="majorBidi" w:hAnsiTheme="majorBidi" w:cstheme="majorBidi"/>
          <w:sz w:val="30"/>
          <w:szCs w:val="30"/>
        </w:rPr>
        <w:t>”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</w:p>
    <w:p w14:paraId="4BD16539" w14:textId="77777777" w:rsidR="00CF0EEB" w:rsidRPr="00560C4E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250AF2" w14:textId="77777777" w:rsidR="00CF0EEB" w:rsidRPr="00560C4E" w:rsidRDefault="00CF0EEB" w:rsidP="00CF0EEB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cs/>
        </w:rPr>
      </w:pPr>
      <w:r w:rsidRPr="00560C4E">
        <w:rPr>
          <w:rFonts w:asciiTheme="majorBidi" w:hAnsiTheme="majorBidi" w:cstheme="majorBidi"/>
          <w:cs/>
        </w:rPr>
        <w:t>บริษัทมีสถานที่ตั้งปัจจุบัน ดังนี้</w:t>
      </w:r>
      <w:r w:rsidR="00EE0753" w:rsidRPr="00560C4E">
        <w:rPr>
          <w:rFonts w:asciiTheme="majorBidi" w:hAnsiTheme="majorBidi" w:cstheme="majorBidi"/>
          <w:cs/>
        </w:rPr>
        <w:t xml:space="preserve"> </w:t>
      </w:r>
    </w:p>
    <w:p w14:paraId="1721AFCC" w14:textId="77777777" w:rsidR="00DF0464" w:rsidRPr="00560C4E" w:rsidRDefault="00DF0464" w:rsidP="00C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335"/>
        <w:gridCol w:w="6845"/>
      </w:tblGrid>
      <w:tr w:rsidR="00E6383A" w:rsidRPr="00560C4E" w14:paraId="01390730" w14:textId="77777777" w:rsidTr="009F2BB1">
        <w:tc>
          <w:tcPr>
            <w:tcW w:w="2335" w:type="dxa"/>
            <w:shd w:val="clear" w:color="auto" w:fill="auto"/>
          </w:tcPr>
          <w:p w14:paraId="0261DC56" w14:textId="77777777" w:rsidR="00E6383A" w:rsidRPr="00560C4E" w:rsidRDefault="00E6383A" w:rsidP="009F2BB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560C4E">
              <w:rPr>
                <w:rFonts w:asciiTheme="majorBidi" w:hAnsiTheme="majorBidi" w:cstheme="majorBidi"/>
                <w:cs/>
              </w:rPr>
              <w:t xml:space="preserve">(ก) </w:t>
            </w:r>
            <w:r w:rsidR="00CA18E6" w:rsidRPr="00560C4E">
              <w:rPr>
                <w:rFonts w:asciiTheme="majorBidi" w:hAnsiTheme="majorBidi" w:cstheme="majorBidi"/>
                <w:cs/>
              </w:rPr>
              <w:t xml:space="preserve">สำนักงานจดทะเบียน   </w:t>
            </w:r>
          </w:p>
        </w:tc>
        <w:tc>
          <w:tcPr>
            <w:tcW w:w="6845" w:type="dxa"/>
            <w:shd w:val="clear" w:color="auto" w:fill="auto"/>
          </w:tcPr>
          <w:p w14:paraId="7F4E7DB2" w14:textId="77777777" w:rsidR="00E6383A" w:rsidRPr="00560C4E" w:rsidRDefault="00F13EAF" w:rsidP="00F1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962AF"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CA18E6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ตั้งอยู่ ณ</w:t>
            </w:r>
            <w:r w:rsidR="00CA18E6"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เลขที่ 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หมู่ 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18E6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ถนนเทพารักษ์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CA18E6"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ตำบล</w:t>
            </w:r>
            <w:r w:rsidR="00CA18E6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เทพารักษ์</w:t>
            </w:r>
            <w:r w:rsidR="00CA18E6"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CA18E6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อำเภอเมือง </w:t>
            </w:r>
            <w:r w:rsidR="00CA18E6"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CA18E6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EE0753" w:rsidRPr="00560C4E" w14:paraId="1B5DB920" w14:textId="77777777" w:rsidTr="009F2BB1">
        <w:tc>
          <w:tcPr>
            <w:tcW w:w="2335" w:type="dxa"/>
            <w:shd w:val="clear" w:color="auto" w:fill="auto"/>
          </w:tcPr>
          <w:p w14:paraId="03D567AD" w14:textId="77777777" w:rsidR="00EE0753" w:rsidRPr="00560C4E" w:rsidRDefault="00EE0753" w:rsidP="00EE075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560C4E">
              <w:rPr>
                <w:rFonts w:asciiTheme="majorBidi" w:hAnsiTheme="majorBidi" w:cstheme="majorBidi"/>
                <w:cs/>
              </w:rPr>
              <w:t xml:space="preserve">(ข) โรงงาน       </w:t>
            </w:r>
          </w:p>
        </w:tc>
        <w:tc>
          <w:tcPr>
            <w:tcW w:w="6845" w:type="dxa"/>
            <w:shd w:val="clear" w:color="auto" w:fill="auto"/>
          </w:tcPr>
          <w:p w14:paraId="2CF703E8" w14:textId="77777777" w:rsidR="00EE0753" w:rsidRPr="00560C4E" w:rsidRDefault="00F13EAF" w:rsidP="00F1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962AF"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ตั้งอยู่ ณ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เลขที่ 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หมู่ 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ถนนเทพารักษ์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ตำบล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เทพารักษ์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อำเภอเมือง 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EE0753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</w:tbl>
    <w:p w14:paraId="7593D301" w14:textId="77777777" w:rsidR="00E6383A" w:rsidRPr="00560C4E" w:rsidRDefault="00E6383A" w:rsidP="00E6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2D5C5" w14:textId="77777777" w:rsidR="00CF0EEB" w:rsidRPr="00560C4E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</w:t>
      </w:r>
      <w:r w:rsidR="001E4CE6" w:rsidRPr="00560C4E">
        <w:rPr>
          <w:rFonts w:asciiTheme="majorBidi" w:hAnsiTheme="majorBidi" w:cstheme="majorBidi"/>
          <w:sz w:val="30"/>
          <w:szCs w:val="30"/>
          <w:cs/>
        </w:rPr>
        <w:t>าดหลักทรัพย์แห่งประเทศไทยเมื่อ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เดือนกันยายน </w:t>
      </w:r>
      <w:r w:rsidRPr="00560C4E">
        <w:rPr>
          <w:rFonts w:asciiTheme="majorBidi" w:hAnsiTheme="majorBidi" w:cstheme="majorBidi"/>
          <w:sz w:val="30"/>
          <w:szCs w:val="30"/>
        </w:rPr>
        <w:t>2532</w:t>
      </w:r>
    </w:p>
    <w:p w14:paraId="449FC74D" w14:textId="77777777" w:rsidR="00CF0EEB" w:rsidRPr="00560C4E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D9B8E" w14:textId="77777777" w:rsidR="00A611A2" w:rsidRPr="00560C4E" w:rsidRDefault="00397462" w:rsidP="00FB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60C4E">
        <w:rPr>
          <w:rFonts w:asciiTheme="majorBidi" w:hAnsiTheme="majorBidi" w:cstheme="majorBidi"/>
          <w:spacing w:val="-4"/>
          <w:sz w:val="30"/>
          <w:szCs w:val="30"/>
          <w:cs/>
        </w:rPr>
        <w:t>ผู้</w:t>
      </w:r>
      <w:r w:rsidR="002C7B94" w:rsidRPr="00560C4E">
        <w:rPr>
          <w:rFonts w:asciiTheme="majorBidi" w:hAnsiTheme="majorBidi" w:cstheme="majorBidi"/>
          <w:spacing w:val="-4"/>
          <w:sz w:val="30"/>
          <w:szCs w:val="30"/>
          <w:cs/>
        </w:rPr>
        <w:t>ถือหุ้นรายใหญ่ในระหว่าง</w:t>
      </w:r>
      <w:r w:rsidR="005C7D14" w:rsidRPr="00560C4E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2C7B94" w:rsidRPr="00560C4E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ได้แก่ </w:t>
      </w:r>
    </w:p>
    <w:p w14:paraId="5F357478" w14:textId="77777777" w:rsidR="00A611A2" w:rsidRPr="00560C4E" w:rsidRDefault="00215EC2" w:rsidP="00215EC2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pacing w:val="-4"/>
          <w:sz w:val="30"/>
          <w:szCs w:val="30"/>
        </w:rPr>
      </w:pPr>
      <w:r w:rsidRPr="00560C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โภไคย โฮลดิ้งส์ จำกัด           ถือหุ้นรวมร้อยละ </w:t>
      </w:r>
      <w:r w:rsidRPr="00560C4E">
        <w:rPr>
          <w:rFonts w:asciiTheme="majorBidi" w:hAnsiTheme="majorBidi" w:cstheme="majorBidi"/>
          <w:spacing w:val="-4"/>
          <w:sz w:val="30"/>
          <w:szCs w:val="30"/>
        </w:rPr>
        <w:t>44</w:t>
      </w:r>
      <w:r w:rsidRPr="00560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ซึ่งบริษัท โภไคย โฮลดิ้งส์ จำกัด เป็นนิติบุคคลที่จัดตั้ง                   และ</w:t>
      </w:r>
      <w:r w:rsidR="002C7B94" w:rsidRPr="00560C4E">
        <w:rPr>
          <w:rFonts w:asciiTheme="majorBidi" w:hAnsiTheme="majorBidi" w:cstheme="majorBidi"/>
          <w:spacing w:val="-4"/>
          <w:sz w:val="30"/>
          <w:szCs w:val="30"/>
          <w:cs/>
        </w:rPr>
        <w:t>กลุ่มว่องวัฒนโรจน์</w:t>
      </w:r>
      <w:r w:rsidRPr="00560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                     ขึ้นในประเทศไทย</w:t>
      </w:r>
      <w:r w:rsidR="002C7B94" w:rsidRPr="00560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611A2" w:rsidRPr="00560C4E">
        <w:rPr>
          <w:rFonts w:asciiTheme="majorBidi" w:hAnsiTheme="majorBidi" w:cstheme="majorBidi"/>
          <w:spacing w:val="-4"/>
          <w:sz w:val="30"/>
          <w:szCs w:val="30"/>
        </w:rPr>
        <w:t xml:space="preserve">       </w:t>
      </w:r>
      <w:r w:rsidR="00B92A88" w:rsidRPr="00560C4E">
        <w:rPr>
          <w:rFonts w:asciiTheme="majorBidi" w:hAnsiTheme="majorBidi" w:cstheme="majorBidi"/>
          <w:spacing w:val="-4"/>
          <w:sz w:val="30"/>
          <w:szCs w:val="30"/>
        </w:rPr>
        <w:t xml:space="preserve">    </w:t>
      </w:r>
      <w:r w:rsidRPr="00560C4E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20C2104A" w14:textId="77777777" w:rsidR="00A611A2" w:rsidRPr="00560C4E" w:rsidRDefault="002C7B94" w:rsidP="00215EC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60C4E">
        <w:rPr>
          <w:rFonts w:asciiTheme="majorBidi" w:hAnsiTheme="majorBidi" w:cstheme="majorBidi"/>
          <w:spacing w:val="-4"/>
          <w:sz w:val="30"/>
          <w:szCs w:val="30"/>
          <w:cs/>
        </w:rPr>
        <w:t>กลุ่มไกรสิทธิศิรินทร</w:t>
      </w:r>
      <w:r w:rsidR="003402E2" w:rsidRPr="00560C4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611A2" w:rsidRPr="00560C4E">
        <w:rPr>
          <w:rFonts w:asciiTheme="majorBidi" w:hAnsiTheme="majorBidi" w:cstheme="majorBidi"/>
          <w:spacing w:val="-4"/>
          <w:sz w:val="30"/>
          <w:szCs w:val="30"/>
        </w:rPr>
        <w:t xml:space="preserve">    </w:t>
      </w:r>
      <w:r w:rsidR="00B92A88" w:rsidRPr="00560C4E">
        <w:rPr>
          <w:rFonts w:asciiTheme="majorBidi" w:hAnsiTheme="majorBidi" w:cstheme="majorBidi"/>
          <w:spacing w:val="-4"/>
          <w:sz w:val="30"/>
          <w:szCs w:val="30"/>
        </w:rPr>
        <w:t xml:space="preserve">    </w:t>
      </w:r>
      <w:r w:rsidR="00215EC2" w:rsidRPr="00560C4E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   </w:t>
      </w:r>
      <w:r w:rsidR="00761C9F" w:rsidRPr="00560C4E">
        <w:rPr>
          <w:rFonts w:asciiTheme="majorBidi" w:hAnsiTheme="majorBidi" w:cstheme="majorBidi"/>
          <w:spacing w:val="-4"/>
          <w:sz w:val="30"/>
          <w:szCs w:val="30"/>
          <w:cs/>
        </w:rPr>
        <w:t>ถือหุ้น</w:t>
      </w:r>
      <w:r w:rsidR="00A611A2" w:rsidRPr="00560C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A611A2" w:rsidRPr="00560C4E">
        <w:rPr>
          <w:rFonts w:asciiTheme="majorBidi" w:hAnsiTheme="majorBidi" w:cstheme="majorBidi"/>
          <w:spacing w:val="-4"/>
          <w:sz w:val="30"/>
          <w:szCs w:val="30"/>
        </w:rPr>
        <w:t>13</w:t>
      </w:r>
    </w:p>
    <w:p w14:paraId="4FF7A18D" w14:textId="77777777" w:rsidR="00A611A2" w:rsidRPr="00560C4E" w:rsidRDefault="00A611A2" w:rsidP="00215EC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60C4E">
        <w:rPr>
          <w:rFonts w:asciiTheme="majorBidi" w:hAnsiTheme="majorBidi" w:cstheme="majorBidi"/>
          <w:spacing w:val="-4"/>
          <w:sz w:val="30"/>
          <w:szCs w:val="30"/>
          <w:cs/>
        </w:rPr>
        <w:t>กลุ่มเจียงวรี</w:t>
      </w:r>
      <w:r w:rsidR="002C7B94" w:rsidRPr="00560C4E">
        <w:rPr>
          <w:rFonts w:asciiTheme="majorBidi" w:hAnsiTheme="majorBidi" w:cstheme="majorBidi"/>
          <w:spacing w:val="-4"/>
          <w:sz w:val="30"/>
          <w:szCs w:val="30"/>
          <w:cs/>
        </w:rPr>
        <w:t>วงศ์</w:t>
      </w:r>
      <w:r w:rsidR="00775E22" w:rsidRPr="00560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pacing w:val="-4"/>
          <w:sz w:val="30"/>
          <w:szCs w:val="30"/>
        </w:rPr>
        <w:t xml:space="preserve">             </w:t>
      </w:r>
      <w:r w:rsidR="00B92A88" w:rsidRPr="00560C4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15EC2" w:rsidRPr="00560C4E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B92A88" w:rsidRPr="00560C4E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="00215EC2" w:rsidRPr="00560C4E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   </w:t>
      </w:r>
      <w:r w:rsidR="00761C9F" w:rsidRPr="00560C4E">
        <w:rPr>
          <w:rFonts w:asciiTheme="majorBidi" w:hAnsiTheme="majorBidi" w:cstheme="majorBidi"/>
          <w:spacing w:val="-4"/>
          <w:sz w:val="30"/>
          <w:szCs w:val="30"/>
          <w:cs/>
        </w:rPr>
        <w:t>ถือหุ้น</w:t>
      </w:r>
      <w:r w:rsidR="007C0355" w:rsidRPr="00560C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Pr="00560C4E">
        <w:rPr>
          <w:rFonts w:asciiTheme="majorBidi" w:hAnsiTheme="majorBidi" w:cstheme="majorBidi"/>
          <w:spacing w:val="-4"/>
          <w:sz w:val="30"/>
          <w:szCs w:val="30"/>
        </w:rPr>
        <w:t>13</w:t>
      </w:r>
      <w:r w:rsidR="007C0355" w:rsidRPr="00560C4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69FD80AD" w14:textId="77777777" w:rsidR="00397462" w:rsidRPr="00560C4E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3E609D" w14:textId="77777777" w:rsidR="00B56AC5" w:rsidRPr="00560C4E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14A10" w:rsidRPr="00560C4E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560C4E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ดำเนินธุรกิจหลักเกี่ยวกับการผลิต</w:t>
      </w:r>
      <w:r w:rsidR="00047325" w:rsidRPr="00560C4E">
        <w:rPr>
          <w:rFonts w:asciiTheme="majorBidi" w:hAnsiTheme="majorBidi" w:cstheme="majorBidi"/>
          <w:sz w:val="30"/>
          <w:szCs w:val="30"/>
          <w:cs/>
        </w:rPr>
        <w:t>และจำหน่าย</w:t>
      </w:r>
      <w:r w:rsidRPr="00560C4E">
        <w:rPr>
          <w:rFonts w:asciiTheme="majorBidi" w:hAnsiTheme="majorBidi" w:cstheme="majorBidi"/>
          <w:sz w:val="30"/>
          <w:szCs w:val="30"/>
          <w:cs/>
        </w:rPr>
        <w:t>อาหารทะเล อาหารสำเร็จรูปและอาหาร</w:t>
      </w:r>
      <w:r w:rsidR="00A14A10" w:rsidRPr="00560C4E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="00AC7171" w:rsidRPr="00560C4E">
        <w:rPr>
          <w:rFonts w:asciiTheme="majorBidi" w:hAnsiTheme="majorBidi" w:cstheme="majorBidi"/>
          <w:sz w:val="30"/>
          <w:szCs w:val="30"/>
        </w:rPr>
        <w:t xml:space="preserve">      </w:t>
      </w:r>
      <w:r w:rsidRPr="00560C4E">
        <w:rPr>
          <w:rFonts w:asciiTheme="majorBidi" w:hAnsiTheme="majorBidi" w:cstheme="majorBidi"/>
          <w:sz w:val="30"/>
          <w:szCs w:val="30"/>
          <w:cs/>
        </w:rPr>
        <w:t>กึ่งสำเร็จรูปแช่</w:t>
      </w:r>
      <w:r w:rsidR="00A14A10" w:rsidRPr="00560C4E">
        <w:rPr>
          <w:rFonts w:asciiTheme="majorBidi" w:hAnsiTheme="majorBidi" w:cstheme="majorBidi"/>
          <w:sz w:val="30"/>
          <w:szCs w:val="30"/>
          <w:cs/>
        </w:rPr>
        <w:t xml:space="preserve">แข็ง </w:t>
      </w:r>
      <w:r w:rsidR="001903CC" w:rsidRPr="00560C4E">
        <w:rPr>
          <w:rFonts w:asciiTheme="majorBidi" w:hAnsiTheme="majorBidi" w:cstheme="majorBidi" w:hint="cs"/>
          <w:sz w:val="30"/>
          <w:szCs w:val="30"/>
          <w:cs/>
        </w:rPr>
        <w:t>และให้บริการรับฝากห้องเย็นและขนส่งห้องเย็น</w:t>
      </w:r>
    </w:p>
    <w:p w14:paraId="1D0D32DD" w14:textId="77777777" w:rsidR="00364C4F" w:rsidRPr="00560C4E" w:rsidRDefault="00364C4F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651B3C" w14:textId="77777777" w:rsidR="00560C0D" w:rsidRPr="00560C4E" w:rsidRDefault="00560C0D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28332" w14:textId="77777777" w:rsidR="00560C0D" w:rsidRPr="00560C4E" w:rsidRDefault="00560C0D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FEA0F" w14:textId="77777777" w:rsidR="00560C0D" w:rsidRPr="00560C4E" w:rsidRDefault="00560C0D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C31392" w14:textId="77777777" w:rsidR="00560C0D" w:rsidRPr="00560C4E" w:rsidRDefault="00560C0D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2A4E1" w14:textId="77777777" w:rsidR="00560C0D" w:rsidRPr="00560C4E" w:rsidRDefault="00560C0D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C013D" w14:textId="77777777" w:rsidR="00560C0D" w:rsidRPr="00560C4E" w:rsidRDefault="00560C0D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984F29" w14:textId="77777777" w:rsidR="00CF0EEB" w:rsidRPr="00560C4E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เก</w:t>
      </w:r>
      <w:r w:rsidR="008559AE" w:rsidRPr="00560C4E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560C4E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5C2DA526" w14:textId="77777777" w:rsidR="00A33382" w:rsidRPr="00560C4E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5E258290" w14:textId="77777777" w:rsidR="002E164A" w:rsidRPr="00560C4E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0EAD65" w14:textId="77777777" w:rsidR="00AC0B92" w:rsidRPr="00560C4E" w:rsidRDefault="00AC0B9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4B3552" w:rsidRPr="00560C4E">
        <w:rPr>
          <w:rFonts w:asciiTheme="majorBidi" w:hAnsiTheme="majorBidi" w:cstheme="majorBidi"/>
          <w:sz w:val="30"/>
          <w:szCs w:val="30"/>
        </w:rPr>
        <w:t>34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="00C64C9C" w:rsidRPr="00560C4E">
        <w:rPr>
          <w:rFonts w:asciiTheme="majorBidi" w:hAnsiTheme="majorBidi" w:cstheme="majorBidi"/>
          <w:sz w:val="30"/>
          <w:szCs w:val="30"/>
        </w:rPr>
        <w:t>256</w:t>
      </w:r>
      <w:r w:rsidR="00DC5C71" w:rsidRPr="00560C4E">
        <w:rPr>
          <w:rFonts w:asciiTheme="majorBidi" w:hAnsiTheme="majorBidi" w:cstheme="majorBidi"/>
          <w:sz w:val="30"/>
          <w:szCs w:val="30"/>
        </w:rPr>
        <w:t>1</w:t>
      </w:r>
      <w:r w:rsidRPr="00560C4E">
        <w:rPr>
          <w:rFonts w:asciiTheme="majorBidi" w:hAnsiTheme="majorBidi" w:cstheme="majorBidi"/>
          <w:sz w:val="30"/>
          <w:szCs w:val="30"/>
        </w:rPr>
        <w:t xml:space="preserve">) </w:t>
      </w:r>
      <w:r w:rsidRPr="00560C4E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EE0753"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0F2971" w:rsidRPr="00560C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</w:t>
      </w: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E0753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</w:p>
    <w:p w14:paraId="2E1EE8CA" w14:textId="77777777" w:rsidR="003749F2" w:rsidRPr="00560C4E" w:rsidRDefault="003749F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D552D7" w14:textId="77777777" w:rsidR="006442D0" w:rsidRPr="00560C4E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E0753" w:rsidRPr="00560C4E">
        <w:rPr>
          <w:rFonts w:asciiTheme="majorBidi" w:hAnsiTheme="majorBidi" w:cstheme="majorBidi"/>
          <w:sz w:val="30"/>
          <w:szCs w:val="30"/>
        </w:rPr>
        <w:t>31</w:t>
      </w:r>
      <w:r w:rsidR="00C64C9C" w:rsidRPr="00560C4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E0753" w:rsidRPr="00560C4E">
        <w:rPr>
          <w:rFonts w:asciiTheme="majorBidi" w:hAnsiTheme="majorBidi" w:cstheme="majorBidi"/>
          <w:sz w:val="30"/>
          <w:szCs w:val="30"/>
        </w:rPr>
        <w:t>256</w:t>
      </w:r>
      <w:r w:rsidR="00DC5C71" w:rsidRPr="00560C4E">
        <w:rPr>
          <w:rFonts w:asciiTheme="majorBidi" w:hAnsiTheme="majorBidi" w:cstheme="majorBidi"/>
          <w:sz w:val="30"/>
          <w:szCs w:val="30"/>
        </w:rPr>
        <w:t>1</w:t>
      </w:r>
      <w:r w:rsidR="00EE0753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</w:rPr>
        <w:t xml:space="preserve">           </w:t>
      </w:r>
      <w:r w:rsidRPr="00560C4E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EE0753"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E0753" w:rsidRPr="00560C4E">
        <w:rPr>
          <w:rFonts w:asciiTheme="majorBidi" w:hAnsiTheme="majorBidi" w:cstheme="majorBidi"/>
          <w:sz w:val="30"/>
          <w:szCs w:val="30"/>
        </w:rPr>
        <w:t>31</w:t>
      </w:r>
      <w:r w:rsidR="00EE0753" w:rsidRPr="00560C4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E0753" w:rsidRPr="00560C4E">
        <w:rPr>
          <w:rFonts w:asciiTheme="majorBidi" w:hAnsiTheme="majorBidi" w:cstheme="majorBidi"/>
          <w:sz w:val="30"/>
          <w:szCs w:val="30"/>
        </w:rPr>
        <w:t>256</w:t>
      </w:r>
      <w:r w:rsidR="00DC5C71" w:rsidRPr="00560C4E">
        <w:rPr>
          <w:rFonts w:asciiTheme="majorBidi" w:hAnsiTheme="majorBidi" w:cstheme="majorBidi"/>
          <w:sz w:val="30"/>
          <w:szCs w:val="30"/>
        </w:rPr>
        <w:t>1</w:t>
      </w:r>
    </w:p>
    <w:p w14:paraId="7CD7EA8D" w14:textId="77777777" w:rsidR="00AC0B92" w:rsidRPr="00560C4E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E2B85" w14:textId="77777777" w:rsidR="003A546D" w:rsidRPr="00560C4E" w:rsidRDefault="00AC0B92" w:rsidP="00E44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</w:t>
      </w:r>
      <w:r w:rsidR="00CD4902" w:rsidRPr="00560C4E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="00CD4902" w:rsidRPr="00560C4E">
        <w:rPr>
          <w:rFonts w:asciiTheme="majorBidi" w:hAnsiTheme="majorBidi" w:cstheme="majorBidi"/>
          <w:sz w:val="30"/>
          <w:szCs w:val="30"/>
        </w:rPr>
        <w:t>31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7632E" w:rsidRPr="00560C4E">
        <w:rPr>
          <w:rFonts w:asciiTheme="majorBidi" w:hAnsiTheme="majorBidi" w:cstheme="majorBidi"/>
          <w:sz w:val="30"/>
          <w:szCs w:val="30"/>
        </w:rPr>
        <w:t>256</w:t>
      </w:r>
      <w:r w:rsidR="003A546D" w:rsidRPr="00560C4E">
        <w:rPr>
          <w:rFonts w:asciiTheme="majorBidi" w:hAnsiTheme="majorBidi" w:cstheme="majorBidi"/>
          <w:sz w:val="30"/>
          <w:szCs w:val="30"/>
        </w:rPr>
        <w:t>1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D4902" w:rsidRPr="00560C4E">
        <w:rPr>
          <w:rFonts w:asciiTheme="majorBidi" w:hAnsiTheme="majorBidi" w:cstheme="majorBidi"/>
          <w:sz w:val="30"/>
          <w:szCs w:val="30"/>
          <w:cs/>
        </w:rPr>
        <w:t>ยกเว้น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560C4E">
        <w:rPr>
          <w:rFonts w:asciiTheme="majorBidi" w:hAnsiTheme="majorBidi" w:cstheme="majorBidi"/>
          <w:sz w:val="30"/>
          <w:szCs w:val="30"/>
        </w:rPr>
        <w:t xml:space="preserve">1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60C4E">
        <w:rPr>
          <w:rFonts w:asciiTheme="majorBidi" w:hAnsiTheme="majorBidi" w:cstheme="majorBidi"/>
          <w:sz w:val="30"/>
          <w:szCs w:val="30"/>
        </w:rPr>
        <w:t>25</w:t>
      </w:r>
      <w:r w:rsidR="00E7632E" w:rsidRPr="00560C4E">
        <w:rPr>
          <w:rFonts w:asciiTheme="majorBidi" w:hAnsiTheme="majorBidi" w:cstheme="majorBidi"/>
          <w:sz w:val="30"/>
          <w:szCs w:val="30"/>
        </w:rPr>
        <w:t>6</w:t>
      </w:r>
      <w:r w:rsidR="003A546D" w:rsidRPr="00560C4E">
        <w:rPr>
          <w:rFonts w:asciiTheme="majorBidi" w:hAnsiTheme="majorBidi" w:cstheme="majorBidi"/>
          <w:sz w:val="30"/>
          <w:szCs w:val="30"/>
        </w:rPr>
        <w:t>2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ทุกฉบับมาถือปฏิบัติ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3A546D" w:rsidRPr="00560C4E">
        <w:rPr>
          <w:rFonts w:asciiTheme="majorBidi" w:hAnsiTheme="majorBidi" w:cstheme="majorBidi"/>
          <w:sz w:val="30"/>
          <w:szCs w:val="30"/>
          <w:cs/>
        </w:rPr>
        <w:t xml:space="preserve">โดยมีการเปลี่ยนแปลงที่สำคัญคือ กลุ่มบริษัทได้นำมาตรฐานการรายงานทางการเงิน ฉบับที่ </w:t>
      </w:r>
      <w:r w:rsidR="003A546D" w:rsidRPr="00560C4E">
        <w:rPr>
          <w:rFonts w:asciiTheme="majorBidi" w:hAnsiTheme="majorBidi" w:cstheme="majorBidi"/>
          <w:sz w:val="30"/>
          <w:szCs w:val="30"/>
        </w:rPr>
        <w:t>15</w:t>
      </w:r>
      <w:r w:rsidR="003A546D" w:rsidRPr="00560C4E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3A546D" w:rsidRPr="00560C4E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="003A546D"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546D" w:rsidRPr="00560C4E">
        <w:rPr>
          <w:rFonts w:asciiTheme="majorBidi" w:hAnsiTheme="majorBidi" w:cstheme="majorBidi"/>
          <w:sz w:val="30"/>
          <w:szCs w:val="30"/>
        </w:rPr>
        <w:t xml:space="preserve">(“TFRS 15”) </w:t>
      </w:r>
      <w:r w:rsidR="003A546D" w:rsidRPr="00560C4E">
        <w:rPr>
          <w:rFonts w:asciiTheme="majorBidi" w:hAnsiTheme="majorBidi" w:cstheme="majorBidi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="003A546D" w:rsidRPr="00560C4E">
        <w:rPr>
          <w:rFonts w:asciiTheme="majorBidi" w:hAnsiTheme="majorBidi" w:cstheme="majorBidi"/>
          <w:sz w:val="30"/>
          <w:szCs w:val="30"/>
        </w:rPr>
        <w:t xml:space="preserve">18 </w:t>
      </w:r>
      <w:r w:rsidR="003A546D" w:rsidRPr="00560C4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3A546D" w:rsidRPr="00560C4E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3A546D"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546D" w:rsidRPr="00560C4E">
        <w:rPr>
          <w:rFonts w:asciiTheme="majorBidi" w:hAnsiTheme="majorBidi" w:cstheme="majorBidi"/>
          <w:sz w:val="30"/>
          <w:szCs w:val="30"/>
        </w:rPr>
        <w:t xml:space="preserve">(“TAS 18”) </w:t>
      </w:r>
      <w:r w:rsidR="003A546D" w:rsidRPr="00560C4E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0BE85061" w14:textId="77777777" w:rsidR="003A546D" w:rsidRPr="00560C4E" w:rsidRDefault="003A546D" w:rsidP="003A546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6A606285" w14:textId="77777777" w:rsidR="003A546D" w:rsidRPr="00560C4E" w:rsidRDefault="003A546D" w:rsidP="003A546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ตาม</w:t>
      </w:r>
      <w:r w:rsidRPr="00560C4E">
        <w:rPr>
          <w:rFonts w:asciiTheme="majorBidi" w:hAnsiTheme="majorBidi" w:cstheme="majorBidi"/>
          <w:sz w:val="30"/>
          <w:szCs w:val="30"/>
        </w:rPr>
        <w:t xml:space="preserve"> TFRS 15</w:t>
      </w:r>
      <w:r w:rsidR="00DD032D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E44AB6" w:rsidRPr="00560C4E">
        <w:rPr>
          <w:rFonts w:asciiTheme="majorBidi" w:hAnsiTheme="majorBidi" w:cstheme="majorBidi"/>
          <w:sz w:val="30"/>
          <w:szCs w:val="30"/>
          <w:cs/>
        </w:rPr>
        <w:br/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560C4E">
        <w:rPr>
          <w:rFonts w:asciiTheme="majorBidi" w:hAnsiTheme="majorBidi" w:cstheme="majorBidi"/>
          <w:sz w:val="30"/>
          <w:szCs w:val="30"/>
        </w:rPr>
        <w:t xml:space="preserve">TAS 18 </w:t>
      </w:r>
      <w:r w:rsidR="00A27573" w:rsidRPr="00560C4E">
        <w:rPr>
          <w:rFonts w:asciiTheme="majorBidi" w:hAnsiTheme="majorBidi" w:cstheme="majorBidi"/>
          <w:sz w:val="30"/>
          <w:szCs w:val="30"/>
        </w:rPr>
        <w:t xml:space="preserve">          </w:t>
      </w:r>
      <w:r w:rsidRPr="00560C4E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0EB06B84" w14:textId="77777777" w:rsidR="00FD323E" w:rsidRPr="00560C4E" w:rsidRDefault="00FD323E" w:rsidP="00DD0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95E07" w14:textId="7EA71BC3" w:rsidR="00092DBB" w:rsidRPr="00560C4E" w:rsidRDefault="003A546D" w:rsidP="00DD0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560C4E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มาตรฐานการรายงานทางการเงินที่ออกใหม่ที่เกี่ยว</w:t>
      </w:r>
      <w:r w:rsidR="00EF4307" w:rsidRPr="00560C4E">
        <w:rPr>
          <w:rFonts w:asciiTheme="majorBidi" w:hAnsiTheme="majorBidi" w:cstheme="majorBidi" w:hint="cs"/>
          <w:sz w:val="30"/>
          <w:szCs w:val="30"/>
          <w:cs/>
        </w:rPr>
        <w:t>ข้อง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กับการดำเนินงานของกลุ่มบริษัทได้เปิดเผยในหมายเหตุข้อ </w:t>
      </w:r>
      <w:r w:rsidRPr="00560C4E">
        <w:rPr>
          <w:rFonts w:asciiTheme="majorBidi" w:hAnsiTheme="majorBidi" w:cstheme="majorBidi"/>
          <w:sz w:val="30"/>
          <w:szCs w:val="30"/>
        </w:rPr>
        <w:t>2</w:t>
      </w:r>
      <w:r w:rsidR="00EF4307" w:rsidRPr="00560C4E">
        <w:rPr>
          <w:rFonts w:asciiTheme="majorBidi" w:hAnsiTheme="majorBidi" w:cstheme="majorBidi"/>
          <w:sz w:val="30"/>
          <w:szCs w:val="30"/>
        </w:rPr>
        <w:t>0</w:t>
      </w:r>
    </w:p>
    <w:p w14:paraId="6538F96C" w14:textId="77777777" w:rsidR="00560C0D" w:rsidRPr="00560C4E" w:rsidRDefault="00560C0D" w:rsidP="003A54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55C59DFE" w14:textId="77777777" w:rsidR="00A33382" w:rsidRPr="00560C4E" w:rsidRDefault="00B907E7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194AF97C" w14:textId="77777777" w:rsidR="00A33382" w:rsidRPr="00560C4E" w:rsidRDefault="00A33382" w:rsidP="00E10C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51C636" w14:textId="77777777" w:rsidR="00471DA8" w:rsidRPr="00560C4E" w:rsidRDefault="00B907E7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60C4E">
        <w:rPr>
          <w:rFonts w:asciiTheme="majorBidi" w:eastAsia="MS Mincho" w:hAnsiTheme="majorBidi" w:cstheme="majorBidi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</w:p>
    <w:p w14:paraId="182E005A" w14:textId="77777777" w:rsidR="00471DA8" w:rsidRPr="00560C4E" w:rsidRDefault="00471DA8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7D0448D" w14:textId="77777777" w:rsidR="00A33382" w:rsidRPr="00560C4E" w:rsidRDefault="00AC0B9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BE2B67B" w14:textId="77777777" w:rsidR="00FD520B" w:rsidRPr="00560C4E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7F5DAE" w14:textId="77777777" w:rsidR="00A33382" w:rsidRPr="00560C4E" w:rsidRDefault="008A09D4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ในการจัดทำงบการเงินระหว่างกาลให้</w:t>
      </w:r>
      <w:r w:rsidR="00A33382" w:rsidRPr="00560C4E">
        <w:rPr>
          <w:rFonts w:asciiTheme="majorBidi" w:hAnsiTheme="majorBidi" w:cstheme="majorBidi"/>
          <w:sz w:val="30"/>
          <w:szCs w:val="30"/>
          <w:cs/>
        </w:rPr>
        <w:t>เป็นไปตามมาตรฐานการรายงานทางการเงิน</w:t>
      </w:r>
      <w:r w:rsidR="00AC0B92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A33382" w:rsidRPr="00560C4E">
        <w:rPr>
          <w:rFonts w:asciiTheme="majorBidi" w:hAnsiTheme="majorBidi" w:cstheme="majorBidi"/>
          <w:sz w:val="30"/>
          <w:szCs w:val="30"/>
          <w:cs/>
        </w:rPr>
        <w:t>ผู้บริหารต้องใช้วิจารณญาณ</w:t>
      </w:r>
      <w:r w:rsidR="00FD520B" w:rsidRPr="00560C4E">
        <w:rPr>
          <w:rFonts w:asciiTheme="majorBidi" w:hAnsiTheme="majorBidi" w:cstheme="majorBidi"/>
          <w:sz w:val="30"/>
          <w:szCs w:val="30"/>
        </w:rPr>
        <w:t xml:space="preserve">    </w:t>
      </w:r>
      <w:r w:rsidR="00BF129B" w:rsidRPr="00560C4E">
        <w:rPr>
          <w:rFonts w:asciiTheme="majorBidi" w:hAnsiTheme="majorBidi" w:cstheme="majorBidi"/>
          <w:sz w:val="30"/>
          <w:szCs w:val="30"/>
          <w:cs/>
        </w:rPr>
        <w:t xml:space="preserve"> การประมาณและข้อสมมติ</w:t>
      </w:r>
      <w:r w:rsidR="00A33382" w:rsidRPr="00560C4E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839C39C" w14:textId="77777777" w:rsidR="00A33382" w:rsidRPr="00560C4E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22AFD" w14:textId="77777777" w:rsidR="00CA6BF5" w:rsidRPr="00560C4E" w:rsidRDefault="00B907E7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="006972CF"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ผู้บริหารได้มีการใช้วิจารณญาณอย่างมีนัยสำคัญในการถือปฏิบัติตามนโยบายการบัญชีของกลุ่มบริษัท</w:t>
      </w:r>
      <w:r w:rsidR="00AA1BC0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</w:t>
      </w:r>
      <w:r w:rsidR="007C758E" w:rsidRPr="00560C4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3061B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</w:rPr>
        <w:t>31</w:t>
      </w:r>
      <w:r w:rsidR="00F3061B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7C758E" w:rsidRPr="00560C4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F3061B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C470C8" w:rsidRPr="00560C4E">
        <w:rPr>
          <w:rFonts w:asciiTheme="majorBidi" w:hAnsiTheme="majorBidi" w:cstheme="majorBidi"/>
          <w:sz w:val="30"/>
          <w:szCs w:val="30"/>
        </w:rPr>
        <w:t>256</w:t>
      </w:r>
      <w:r w:rsidR="00AA1BC0" w:rsidRPr="00560C4E">
        <w:rPr>
          <w:rFonts w:asciiTheme="majorBidi" w:hAnsiTheme="majorBidi" w:cstheme="majorBidi"/>
          <w:sz w:val="30"/>
          <w:szCs w:val="30"/>
        </w:rPr>
        <w:t>1</w:t>
      </w:r>
      <w:r w:rsidR="005A67B9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AA1BC0" w:rsidRPr="00560C4E">
        <w:rPr>
          <w:rFonts w:asciiTheme="majorBidi" w:hAnsiTheme="majorBidi" w:cstheme="majorBidi"/>
          <w:sz w:val="30"/>
          <w:szCs w:val="30"/>
          <w:cs/>
        </w:rPr>
        <w:t xml:space="preserve">ยกเว้นเรื่องการรับรู้รายได้ที่ต้องใช้วิจารณญาณในการพิจารณาจังหวะเวลาในการส่งมอบการควบคุม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หรือรับรู้ตลอดช่วงเวลาหนึ่งตามข้อกำหนดของ </w:t>
      </w:r>
      <w:r w:rsidR="00AA1BC0" w:rsidRPr="00560C4E">
        <w:rPr>
          <w:rFonts w:asciiTheme="majorBidi" w:hAnsiTheme="majorBidi" w:cstheme="majorBidi"/>
          <w:sz w:val="30"/>
          <w:szCs w:val="30"/>
        </w:rPr>
        <w:t xml:space="preserve">TFRS 15 </w:t>
      </w:r>
      <w:r w:rsidR="00AA1BC0" w:rsidRPr="00560C4E">
        <w:rPr>
          <w:rFonts w:asciiTheme="majorBidi" w:hAnsiTheme="majorBidi" w:cstheme="majorBidi"/>
          <w:sz w:val="30"/>
          <w:szCs w:val="30"/>
          <w:cs/>
        </w:rPr>
        <w:t>ที่กลุ่มบริษัทถือปฎิบัติเป็นครั้งแรก</w:t>
      </w:r>
    </w:p>
    <w:p w14:paraId="4307F44B" w14:textId="77777777" w:rsidR="00CA6BF5" w:rsidRPr="00560C4E" w:rsidRDefault="00CA6BF5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33A68F" w14:textId="77777777" w:rsidR="001D375A" w:rsidRPr="00560C4E" w:rsidRDefault="001D375A" w:rsidP="005B1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36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  </w:t>
      </w:r>
    </w:p>
    <w:p w14:paraId="0F89701A" w14:textId="77777777" w:rsidR="00201AF5" w:rsidRPr="00560C4E" w:rsidRDefault="00201AF5" w:rsidP="0020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E591C" w14:textId="77777777" w:rsidR="00201AF5" w:rsidRPr="00560C4E" w:rsidRDefault="00201AF5" w:rsidP="00201AF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560C4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560C4E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560C4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60C4E">
        <w:rPr>
          <w:rFonts w:asciiTheme="majorBidi" w:hAnsiTheme="majorBidi" w:cstheme="majorBidi"/>
          <w:color w:val="0000FF"/>
          <w:sz w:val="30"/>
          <w:szCs w:val="30"/>
          <w:cs/>
          <w:lang w:bidi="th-TH"/>
        </w:rPr>
        <w:t xml:space="preserve"> </w:t>
      </w:r>
    </w:p>
    <w:p w14:paraId="23CD3B79" w14:textId="77777777" w:rsidR="00201AF5" w:rsidRPr="00560C4E" w:rsidRDefault="00201AF5" w:rsidP="00201AF5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136F628F" w14:textId="77777777" w:rsidR="00201AF5" w:rsidRPr="00560C4E" w:rsidRDefault="00201AF5" w:rsidP="0020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816A16" w:rsidRPr="00560C4E">
        <w:rPr>
          <w:rFonts w:asciiTheme="majorBidi" w:hAnsiTheme="majorBidi" w:cstheme="majorBidi"/>
          <w:sz w:val="30"/>
          <w:szCs w:val="30"/>
        </w:rPr>
        <w:br/>
      </w:r>
      <w:r w:rsidRPr="00560C4E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324B402" w14:textId="77777777" w:rsidR="00201AF5" w:rsidRPr="00560C4E" w:rsidRDefault="00201AF5" w:rsidP="0020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A8313" w14:textId="77777777" w:rsidR="00560C0D" w:rsidRPr="00560C4E" w:rsidRDefault="00560C0D" w:rsidP="00201AF5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E233B47" w14:textId="77777777" w:rsidR="00201AF5" w:rsidRPr="00560C4E" w:rsidRDefault="00201AF5" w:rsidP="00201AF5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560C4E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14:paraId="58A608A7" w14:textId="77777777" w:rsidR="00560C0D" w:rsidRPr="00560C4E" w:rsidRDefault="00560C0D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6E43A" w14:textId="77777777" w:rsidR="00201AF5" w:rsidRPr="00560C4E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18E850C" w14:textId="77777777" w:rsidR="00201AF5" w:rsidRPr="00560C4E" w:rsidRDefault="00201AF5" w:rsidP="000860E3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560C4E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560C4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560C4E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560C4E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1393007E" w14:textId="77777777" w:rsidR="00201AF5" w:rsidRPr="00560C4E" w:rsidRDefault="00201AF5" w:rsidP="000860E3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60C4E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560C4E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60C4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986A12B" w14:textId="77777777" w:rsidR="00201AF5" w:rsidRPr="00560C4E" w:rsidRDefault="00201AF5" w:rsidP="000860E3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60C4E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DD3697" w:rsidRPr="00560C4E">
        <w:rPr>
          <w:rFonts w:asciiTheme="majorBidi" w:hAnsiTheme="majorBidi" w:cstheme="majorBidi"/>
          <w:sz w:val="30"/>
          <w:szCs w:val="30"/>
          <w:cs/>
          <w:lang w:bidi="th-TH"/>
        </w:rPr>
        <w:t>สามารถ</w:t>
      </w:r>
      <w:r w:rsidRPr="00560C4E">
        <w:rPr>
          <w:rFonts w:asciiTheme="majorBidi" w:hAnsiTheme="majorBidi" w:cstheme="majorBidi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14:paraId="0CE1955D" w14:textId="77777777" w:rsidR="00560C0D" w:rsidRPr="00560C4E" w:rsidRDefault="00560C0D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BC0BD" w14:textId="77777777" w:rsidR="00201AF5" w:rsidRPr="00560C4E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A8DF617" w14:textId="77777777" w:rsidR="00201AF5" w:rsidRPr="00560C4E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6AB9E" w14:textId="77777777" w:rsidR="00201AF5" w:rsidRPr="00560C4E" w:rsidRDefault="00201AF5" w:rsidP="0066068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D92AF61" w14:textId="77777777" w:rsidR="00201AF5" w:rsidRPr="00560C4E" w:rsidRDefault="00201AF5" w:rsidP="0066068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EF420" w14:textId="77777777" w:rsidR="00201AF5" w:rsidRPr="00560C4E" w:rsidRDefault="00201AF5" w:rsidP="0066068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ข้อมูลเพิ่มเติมเกี่ยวกับข้อสม</w:t>
      </w:r>
      <w:r w:rsidR="003A455F" w:rsidRPr="00560C4E">
        <w:rPr>
          <w:rFonts w:asciiTheme="majorBidi" w:hAnsiTheme="majorBidi" w:cstheme="majorBidi"/>
          <w:sz w:val="30"/>
          <w:szCs w:val="30"/>
          <w:cs/>
        </w:rPr>
        <w:t>มติที่ใช้ในการวัดมูลค่ายุติธรรม</w:t>
      </w:r>
      <w:r w:rsidRPr="00560C4E">
        <w:rPr>
          <w:rFonts w:asciiTheme="majorBidi" w:hAnsiTheme="majorBidi" w:cstheme="majorBidi"/>
          <w:sz w:val="30"/>
          <w:szCs w:val="30"/>
          <w:cs/>
        </w:rPr>
        <w:t>อยู่ในหมายเหตุข้อ</w:t>
      </w:r>
      <w:r w:rsidR="001726B6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EE6601" w:rsidRPr="00560C4E">
        <w:rPr>
          <w:rFonts w:asciiTheme="majorBidi" w:hAnsiTheme="majorBidi" w:cstheme="majorBidi"/>
          <w:sz w:val="30"/>
          <w:szCs w:val="30"/>
        </w:rPr>
        <w:t>1</w:t>
      </w:r>
      <w:r w:rsidR="003A6DCC" w:rsidRPr="00560C4E">
        <w:rPr>
          <w:rFonts w:asciiTheme="majorBidi" w:hAnsiTheme="majorBidi" w:cstheme="majorBidi"/>
          <w:sz w:val="30"/>
          <w:szCs w:val="30"/>
        </w:rPr>
        <w:t>6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เครื่องมือทางการเงิน</w:t>
      </w:r>
    </w:p>
    <w:p w14:paraId="28C8724D" w14:textId="77777777" w:rsidR="00CA6BF5" w:rsidRPr="00560C4E" w:rsidRDefault="00CA6BF5" w:rsidP="005B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CD5C56C" w14:textId="77777777" w:rsidR="00B907E7" w:rsidRPr="00560C4E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00384B9" w14:textId="77777777" w:rsidR="00C8301D" w:rsidRPr="00560C4E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7616F" w14:textId="77777777" w:rsidR="00B73DE2" w:rsidRPr="00560C4E" w:rsidRDefault="00B73DE2" w:rsidP="00B73DE2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560C4E">
        <w:rPr>
          <w:rFonts w:asciiTheme="majorBidi" w:hAnsiTheme="majorBidi" w:cstheme="majorBidi"/>
          <w:sz w:val="30"/>
          <w:szCs w:val="30"/>
        </w:rPr>
        <w:t xml:space="preserve">        </w:t>
      </w:r>
      <w:r w:rsidRPr="00560C4E">
        <w:rPr>
          <w:rFonts w:asciiTheme="majorBidi" w:hAnsiTheme="majorBidi" w:cstheme="majorBidi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936B0E" w:rsidRPr="00560C4E">
        <w:rPr>
          <w:rFonts w:asciiTheme="majorBidi" w:hAnsiTheme="majorBidi" w:cstheme="majorBidi"/>
          <w:sz w:val="30"/>
          <w:szCs w:val="30"/>
          <w:cs/>
        </w:rPr>
        <w:t>นัย</w:t>
      </w:r>
      <w:r w:rsidRPr="00560C4E">
        <w:rPr>
          <w:rFonts w:asciiTheme="majorBidi" w:hAnsiTheme="majorBidi" w:cstheme="majorBidi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="00AF5CFD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9C06F2" w:rsidRPr="00560C4E">
        <w:rPr>
          <w:rFonts w:asciiTheme="majorBidi" w:hAnsiTheme="majorBidi" w:cstheme="majorBidi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3031A9F4" w14:textId="77777777" w:rsidR="00D44E3C" w:rsidRPr="00560C4E" w:rsidRDefault="00D44E3C" w:rsidP="00F174C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C51CC2E" w14:textId="77777777" w:rsidR="00560C0D" w:rsidRPr="00560C4E" w:rsidRDefault="00560C0D" w:rsidP="008961EA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912F90B" w14:textId="77777777" w:rsidR="00560C0D" w:rsidRPr="00560C4E" w:rsidRDefault="00560C0D" w:rsidP="008961EA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91069" w14:textId="77777777" w:rsidR="00560C0D" w:rsidRPr="00560C4E" w:rsidRDefault="00560C0D" w:rsidP="008961EA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32757D2" w14:textId="77777777" w:rsidR="00560C0D" w:rsidRPr="00560C4E" w:rsidRDefault="00560C0D" w:rsidP="008961EA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760FEA9" w14:textId="77777777" w:rsidR="00560C0D" w:rsidRPr="00560C4E" w:rsidRDefault="00560C0D" w:rsidP="008961EA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F167E65" w14:textId="77777777" w:rsidR="00F174C7" w:rsidRPr="00560C4E" w:rsidRDefault="00AC0B92" w:rsidP="008961EA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0C4E">
        <w:rPr>
          <w:rFonts w:asciiTheme="majorBidi" w:hAnsiTheme="majorBidi" w:cstheme="majorBidi"/>
          <w:b/>
          <w:sz w:val="30"/>
          <w:szCs w:val="30"/>
          <w:cs/>
        </w:rPr>
        <w:lastRenderedPageBreak/>
        <w:t>ความสัมพันธ์ที่มีกับบริษัทย่อย</w:t>
      </w:r>
      <w:r w:rsidR="00F174C7" w:rsidRPr="00560C4E">
        <w:rPr>
          <w:rFonts w:asciiTheme="majorBidi" w:hAnsiTheme="majorBidi" w:cstheme="majorBidi"/>
          <w:b/>
          <w:sz w:val="30"/>
          <w:szCs w:val="30"/>
          <w:cs/>
        </w:rPr>
        <w:t>และบริษัทร่วมได้เปิดเผยในหมายเหตุประกอบงบการเงินข้อ</w:t>
      </w:r>
      <w:r w:rsidR="004A2D79" w:rsidRPr="00560C4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C49A8" w:rsidRPr="00560C4E">
        <w:rPr>
          <w:rFonts w:asciiTheme="majorBidi" w:hAnsiTheme="majorBidi" w:cstheme="majorBidi"/>
          <w:bCs/>
          <w:sz w:val="30"/>
          <w:szCs w:val="30"/>
        </w:rPr>
        <w:t>6</w:t>
      </w:r>
      <w:r w:rsidR="00F174C7" w:rsidRPr="00560C4E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A53CD" w:rsidRPr="00560C4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F174C7" w:rsidRPr="00560C4E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C49A8" w:rsidRPr="00560C4E">
        <w:rPr>
          <w:rFonts w:asciiTheme="majorBidi" w:hAnsiTheme="majorBidi" w:cstheme="majorBidi"/>
          <w:bCs/>
          <w:sz w:val="30"/>
          <w:szCs w:val="30"/>
        </w:rPr>
        <w:t>7</w:t>
      </w:r>
      <w:r w:rsidR="00F174C7" w:rsidRPr="00560C4E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174C7" w:rsidRPr="00560C4E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p w14:paraId="7CFBE332" w14:textId="77777777" w:rsidR="0087244E" w:rsidRPr="00560C4E" w:rsidRDefault="0087244E" w:rsidP="00F174C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530"/>
        <w:gridCol w:w="4950"/>
      </w:tblGrid>
      <w:tr w:rsidR="00F174C7" w:rsidRPr="00560C4E" w14:paraId="45BC82FF" w14:textId="77777777" w:rsidTr="00B42208">
        <w:trPr>
          <w:trHeight w:val="20"/>
          <w:tblHeader/>
        </w:trPr>
        <w:tc>
          <w:tcPr>
            <w:tcW w:w="2700" w:type="dxa"/>
            <w:shd w:val="clear" w:color="auto" w:fill="auto"/>
          </w:tcPr>
          <w:p w14:paraId="6647F4B1" w14:textId="77777777" w:rsidR="00FA03A0" w:rsidRPr="00560C4E" w:rsidRDefault="00FA03A0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830A22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4B28A067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0858C9"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</w:p>
          <w:p w14:paraId="709E788A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950" w:type="dxa"/>
            <w:shd w:val="clear" w:color="auto" w:fill="auto"/>
          </w:tcPr>
          <w:p w14:paraId="0A834045" w14:textId="77777777" w:rsidR="00FA03A0" w:rsidRPr="00560C4E" w:rsidRDefault="00FA03A0" w:rsidP="000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454D8A" w14:textId="77777777" w:rsidR="00F174C7" w:rsidRPr="00560C4E" w:rsidRDefault="00F174C7" w:rsidP="000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174C7" w:rsidRPr="00560C4E" w14:paraId="0DB48006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6BFA3EA2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A41D06C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50" w:type="dxa"/>
            <w:shd w:val="clear" w:color="auto" w:fill="auto"/>
          </w:tcPr>
          <w:p w14:paraId="49E5BDF0" w14:textId="77777777" w:rsidR="00F174C7" w:rsidRPr="00560C4E" w:rsidRDefault="00F174C7" w:rsidP="0056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108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="003E0C0F" w:rsidRPr="00560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สั่งการและควบคุมกิจกรรมต่างๆของกิจการไม่ว่าทางตรงหรือทางอ้อม ทั้ง</w:t>
            </w:r>
            <w:r w:rsidR="00AC0B92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นี้รวมถึงกรรมการของกลุ่มบริษัท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</w:t>
            </w:r>
            <w:r w:rsidR="00AC0B92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จะทำหน้าที่ในระดับบริหารหรือไม่</w:t>
            </w:r>
          </w:p>
        </w:tc>
      </w:tr>
      <w:tr w:rsidR="00F174C7" w:rsidRPr="00560C4E" w14:paraId="6C680CEE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60A025DE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Nichirei Foods Inc.</w:t>
            </w:r>
          </w:p>
        </w:tc>
        <w:tc>
          <w:tcPr>
            <w:tcW w:w="1530" w:type="dxa"/>
            <w:shd w:val="clear" w:color="auto" w:fill="auto"/>
          </w:tcPr>
          <w:p w14:paraId="7AD99E9F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950" w:type="dxa"/>
            <w:shd w:val="clear" w:color="auto" w:fill="auto"/>
          </w:tcPr>
          <w:p w14:paraId="09A725F6" w14:textId="77777777" w:rsidR="00F174C7" w:rsidRPr="00560C4E" w:rsidRDefault="00F174C7" w:rsidP="0029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F174C7" w:rsidRPr="00560C4E" w14:paraId="1287EE4F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6EC4F9FF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Nichirei Australia Pty, Ltd.</w:t>
            </w:r>
          </w:p>
        </w:tc>
        <w:tc>
          <w:tcPr>
            <w:tcW w:w="1530" w:type="dxa"/>
            <w:shd w:val="clear" w:color="auto" w:fill="auto"/>
          </w:tcPr>
          <w:p w14:paraId="15B7AF70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950" w:type="dxa"/>
            <w:shd w:val="clear" w:color="auto" w:fill="auto"/>
          </w:tcPr>
          <w:p w14:paraId="42D222A5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F174C7" w:rsidRPr="00560C4E" w14:paraId="7D5ECA8F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03CE026D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Nichirei Foods U.S.A. Inc.</w:t>
            </w:r>
          </w:p>
        </w:tc>
        <w:tc>
          <w:tcPr>
            <w:tcW w:w="1530" w:type="dxa"/>
            <w:shd w:val="clear" w:color="auto" w:fill="auto"/>
          </w:tcPr>
          <w:p w14:paraId="113FCC25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950" w:type="dxa"/>
            <w:shd w:val="clear" w:color="auto" w:fill="auto"/>
          </w:tcPr>
          <w:p w14:paraId="578751ED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F174C7" w:rsidRPr="00560C4E" w14:paraId="4180C1AE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388DCB82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Nichirei Fresh Inc.</w:t>
            </w:r>
          </w:p>
        </w:tc>
        <w:tc>
          <w:tcPr>
            <w:tcW w:w="1530" w:type="dxa"/>
            <w:shd w:val="clear" w:color="auto" w:fill="auto"/>
          </w:tcPr>
          <w:p w14:paraId="32C501EF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950" w:type="dxa"/>
            <w:shd w:val="clear" w:color="auto" w:fill="auto"/>
          </w:tcPr>
          <w:p w14:paraId="4AE80125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C83B1C" w:rsidRPr="00560C4E" w14:paraId="60972887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039316DE" w14:textId="77777777" w:rsidR="00C83B1C" w:rsidRPr="00560C4E" w:rsidRDefault="00C83B1C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Nichirei Suco Inc.</w:t>
            </w:r>
          </w:p>
        </w:tc>
        <w:tc>
          <w:tcPr>
            <w:tcW w:w="1530" w:type="dxa"/>
            <w:shd w:val="clear" w:color="auto" w:fill="auto"/>
          </w:tcPr>
          <w:p w14:paraId="3CE0F048" w14:textId="77777777" w:rsidR="00C83B1C" w:rsidRPr="00560C4E" w:rsidRDefault="00C83B1C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950" w:type="dxa"/>
            <w:shd w:val="clear" w:color="auto" w:fill="auto"/>
          </w:tcPr>
          <w:p w14:paraId="1C6EC563" w14:textId="77777777" w:rsidR="00C83B1C" w:rsidRPr="00560C4E" w:rsidRDefault="00C83B1C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F174C7" w:rsidRPr="00560C4E" w14:paraId="44128553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21FA9A69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Nichirei Europe S.A.</w:t>
            </w:r>
          </w:p>
        </w:tc>
        <w:tc>
          <w:tcPr>
            <w:tcW w:w="1530" w:type="dxa"/>
            <w:shd w:val="clear" w:color="auto" w:fill="auto"/>
          </w:tcPr>
          <w:p w14:paraId="2602800B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950" w:type="dxa"/>
            <w:shd w:val="clear" w:color="auto" w:fill="auto"/>
          </w:tcPr>
          <w:p w14:paraId="48F6EDED" w14:textId="77777777" w:rsidR="00F174C7" w:rsidRPr="00560C4E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FA03A0" w:rsidRPr="00560C4E" w14:paraId="6FE37F7B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15918E08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จีเอฟพีที นิชิเร</w:t>
            </w:r>
          </w:p>
        </w:tc>
        <w:tc>
          <w:tcPr>
            <w:tcW w:w="1530" w:type="dxa"/>
            <w:shd w:val="clear" w:color="auto" w:fill="auto"/>
          </w:tcPr>
          <w:p w14:paraId="0C028A52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50" w:type="dxa"/>
            <w:shd w:val="clear" w:color="auto" w:fill="auto"/>
          </w:tcPr>
          <w:p w14:paraId="58813538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FA03A0" w:rsidRPr="00560C4E" w14:paraId="5DAB3E53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059E7F3C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2C83C37D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55EF7012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03A0" w:rsidRPr="00560C4E" w14:paraId="7F6180A1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0D82E38D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Nichirei Suco Vietnam</w:t>
            </w:r>
          </w:p>
        </w:tc>
        <w:tc>
          <w:tcPr>
            <w:tcW w:w="1530" w:type="dxa"/>
            <w:shd w:val="clear" w:color="auto" w:fill="auto"/>
          </w:tcPr>
          <w:p w14:paraId="71605330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950" w:type="dxa"/>
            <w:shd w:val="clear" w:color="auto" w:fill="auto"/>
          </w:tcPr>
          <w:p w14:paraId="176456C5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FA03A0" w:rsidRPr="00560C4E" w14:paraId="71A46ED7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5A90A21D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1530" w:type="dxa"/>
            <w:shd w:val="clear" w:color="auto" w:fill="auto"/>
          </w:tcPr>
          <w:p w14:paraId="79A815A9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40540083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03A0" w:rsidRPr="00560C4E" w14:paraId="0D05D34C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4C3D125C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เอสซีจี นิชิเร</w:t>
            </w:r>
          </w:p>
        </w:tc>
        <w:tc>
          <w:tcPr>
            <w:tcW w:w="1530" w:type="dxa"/>
            <w:shd w:val="clear" w:color="auto" w:fill="auto"/>
          </w:tcPr>
          <w:p w14:paraId="5DF62EC2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50" w:type="dxa"/>
            <w:shd w:val="clear" w:color="auto" w:fill="auto"/>
          </w:tcPr>
          <w:p w14:paraId="486CB26D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FA03A0" w:rsidRPr="00560C4E" w14:paraId="6311E707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3387B9F7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โลจิสติกส์ จำกัด </w:t>
            </w:r>
          </w:p>
        </w:tc>
        <w:tc>
          <w:tcPr>
            <w:tcW w:w="1530" w:type="dxa"/>
            <w:shd w:val="clear" w:color="auto" w:fill="auto"/>
          </w:tcPr>
          <w:p w14:paraId="78F60AC6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12084A2A" w14:textId="77777777" w:rsidR="00FA03A0" w:rsidRPr="00560C4E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F69FE" w:rsidRPr="00560C4E" w14:paraId="759F172D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40D8D31B" w14:textId="77777777" w:rsidR="007F69FE" w:rsidRPr="00560C4E" w:rsidRDefault="007F69FE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โภไคย โฮลดิ้งส์ จำกัด</w:t>
            </w:r>
          </w:p>
        </w:tc>
        <w:tc>
          <w:tcPr>
            <w:tcW w:w="1530" w:type="dxa"/>
            <w:shd w:val="clear" w:color="auto" w:fill="auto"/>
          </w:tcPr>
          <w:p w14:paraId="59278B4C" w14:textId="77777777" w:rsidR="007F69FE" w:rsidRPr="00560C4E" w:rsidRDefault="007F69FE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50" w:type="dxa"/>
            <w:shd w:val="clear" w:color="auto" w:fill="auto"/>
          </w:tcPr>
          <w:p w14:paraId="5D17D04E" w14:textId="77777777" w:rsidR="007F69FE" w:rsidRPr="00560C4E" w:rsidRDefault="007F69FE" w:rsidP="00893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18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ถือหุ้นโดยครอบครัวว่องวัฒนโรจน์และมีกรรมการร่วมกัน</w:t>
            </w:r>
          </w:p>
        </w:tc>
      </w:tr>
      <w:tr w:rsidR="00B42208" w:rsidRPr="00560C4E" w14:paraId="124ED555" w14:textId="77777777" w:rsidTr="00B42208">
        <w:trPr>
          <w:trHeight w:val="20"/>
        </w:trPr>
        <w:tc>
          <w:tcPr>
            <w:tcW w:w="2700" w:type="dxa"/>
            <w:shd w:val="clear" w:color="auto" w:fill="auto"/>
          </w:tcPr>
          <w:p w14:paraId="73490731" w14:textId="77777777" w:rsidR="00B42208" w:rsidRPr="00560C4E" w:rsidRDefault="00B42208" w:rsidP="00B42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บีเอสซี โซ อิน จำกัด</w:t>
            </w:r>
          </w:p>
        </w:tc>
        <w:tc>
          <w:tcPr>
            <w:tcW w:w="1530" w:type="dxa"/>
            <w:shd w:val="clear" w:color="auto" w:fill="auto"/>
          </w:tcPr>
          <w:p w14:paraId="53A5C7BA" w14:textId="77777777" w:rsidR="00B42208" w:rsidRPr="00560C4E" w:rsidRDefault="00B42208" w:rsidP="00B42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50" w:type="dxa"/>
            <w:shd w:val="clear" w:color="auto" w:fill="auto"/>
          </w:tcPr>
          <w:p w14:paraId="19EC1E30" w14:textId="77777777" w:rsidR="00B42208" w:rsidRPr="00560C4E" w:rsidRDefault="00B42208" w:rsidP="00B42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มีกรรมการร่วมกันกับบริษัทย่อยแห่งหนึ่ง</w:t>
            </w:r>
          </w:p>
        </w:tc>
      </w:tr>
    </w:tbl>
    <w:p w14:paraId="755AD2B3" w14:textId="77777777" w:rsidR="009827E5" w:rsidRPr="00560C4E" w:rsidRDefault="009827E5" w:rsidP="006206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521F67" w14:textId="77777777" w:rsidR="00450B98" w:rsidRPr="00560C4E" w:rsidRDefault="003F7D59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</w:t>
      </w:r>
      <w:r w:rsidR="00B32594" w:rsidRPr="00560C4E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3D58CD" w:rsidRPr="00560C4E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กับบุคคลหรือกิจการที่เกี่ยวข้องกันอ</w:t>
      </w:r>
      <w:r w:rsidRPr="00560C4E">
        <w:rPr>
          <w:rFonts w:asciiTheme="majorBidi" w:hAnsiTheme="majorBidi" w:cstheme="majorBidi"/>
          <w:sz w:val="30"/>
          <w:szCs w:val="30"/>
          <w:cs/>
        </w:rPr>
        <w:t>ธิบายได้ดังต่อไปนี้</w:t>
      </w:r>
    </w:p>
    <w:p w14:paraId="418B8E5B" w14:textId="77777777" w:rsidR="006539D1" w:rsidRPr="00560C4E" w:rsidRDefault="006539D1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400"/>
      </w:tblGrid>
      <w:tr w:rsidR="003F7D59" w:rsidRPr="00560C4E" w14:paraId="5B87ECE9" w14:textId="77777777" w:rsidTr="006C3DED">
        <w:trPr>
          <w:tblHeader/>
        </w:trPr>
        <w:tc>
          <w:tcPr>
            <w:tcW w:w="3870" w:type="dxa"/>
          </w:tcPr>
          <w:p w14:paraId="21E10E08" w14:textId="77777777" w:rsidR="003F7D59" w:rsidRPr="00560C4E" w:rsidRDefault="00B21F7D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51E3FBA2" w14:textId="77777777" w:rsidR="003F7D59" w:rsidRPr="00560C4E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32394E91" w14:textId="77777777" w:rsidR="003F7D59" w:rsidRPr="00560C4E" w:rsidRDefault="003F7D59" w:rsidP="00C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F7D59" w:rsidRPr="00560C4E" w14:paraId="5040CC45" w14:textId="77777777" w:rsidTr="006C3DED">
        <w:tc>
          <w:tcPr>
            <w:tcW w:w="3870" w:type="dxa"/>
          </w:tcPr>
          <w:p w14:paraId="0898977E" w14:textId="77777777" w:rsidR="003F7D59" w:rsidRPr="00560C4E" w:rsidRDefault="007319CE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B21F7D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270" w:type="dxa"/>
          </w:tcPr>
          <w:p w14:paraId="60F85F04" w14:textId="77777777" w:rsidR="003F7D59" w:rsidRPr="00560C4E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3361F6AB" w14:textId="77777777" w:rsidR="003F7D59" w:rsidRPr="00560C4E" w:rsidRDefault="00BE3BD7" w:rsidP="00C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3F7D59" w:rsidRPr="00560C4E" w14:paraId="3BE55AF9" w14:textId="77777777" w:rsidTr="006C3DED">
        <w:tc>
          <w:tcPr>
            <w:tcW w:w="3870" w:type="dxa"/>
          </w:tcPr>
          <w:p w14:paraId="60E95E36" w14:textId="77777777" w:rsidR="003F7D59" w:rsidRPr="00560C4E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7319CE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270" w:type="dxa"/>
          </w:tcPr>
          <w:p w14:paraId="73D03413" w14:textId="77777777" w:rsidR="003F7D59" w:rsidRPr="00560C4E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156AC3C7" w14:textId="77777777" w:rsidR="003F7D59" w:rsidRPr="00560C4E" w:rsidRDefault="003F7D59" w:rsidP="0056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  <w:tab w:val="left" w:pos="4902"/>
                <w:tab w:val="left" w:pos="5022"/>
              </w:tabs>
              <w:ind w:left="162" w:right="34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ราคาตามเงื่อนไขทาง</w:t>
            </w:r>
            <w:r w:rsidR="00CB7534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ธุรกิจปกติเช่นเดียวกับรายการซื้อ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สินค้าจากกิจการ</w:t>
            </w:r>
            <w:r w:rsidR="001A33DE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7319CE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ที่ไม่เกี่ยวข้องกัน</w:t>
            </w:r>
          </w:p>
        </w:tc>
      </w:tr>
      <w:tr w:rsidR="00540C14" w:rsidRPr="00560C4E" w14:paraId="22F41DAD" w14:textId="77777777" w:rsidTr="006C3DED">
        <w:tc>
          <w:tcPr>
            <w:tcW w:w="3870" w:type="dxa"/>
          </w:tcPr>
          <w:p w14:paraId="68DFC657" w14:textId="77777777" w:rsidR="00540C14" w:rsidRPr="00560C4E" w:rsidRDefault="00540C14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  <w:r w:rsidR="002E702C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270" w:type="dxa"/>
          </w:tcPr>
          <w:p w14:paraId="6BC8E72C" w14:textId="77777777" w:rsidR="00540C14" w:rsidRPr="00560C4E" w:rsidRDefault="00540C14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15596E96" w14:textId="77777777" w:rsidR="00540C14" w:rsidRPr="00560C4E" w:rsidRDefault="0026099D" w:rsidP="00EF4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270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กำ</w:t>
            </w:r>
            <w:r w:rsidR="005952C2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หนดอัตราดอ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กเบี้ย</w:t>
            </w:r>
            <w:r w:rsidR="00D90E91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โดยอ้างอิงกับ</w:t>
            </w:r>
            <w:r w:rsidR="005568BC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AD1495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ดอกเบ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ี้ยของธนาคาร</w:t>
            </w:r>
          </w:p>
        </w:tc>
      </w:tr>
      <w:tr w:rsidR="002363E3" w:rsidRPr="00560C4E" w14:paraId="2CCD6D89" w14:textId="77777777" w:rsidTr="006C3DED">
        <w:tc>
          <w:tcPr>
            <w:tcW w:w="3870" w:type="dxa"/>
          </w:tcPr>
          <w:p w14:paraId="0A233DA2" w14:textId="77777777" w:rsidR="002363E3" w:rsidRPr="00560C4E" w:rsidRDefault="002363E3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050023C8" w14:textId="77777777" w:rsidR="002363E3" w:rsidRPr="00560C4E" w:rsidRDefault="002363E3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71695E69" w14:textId="77777777" w:rsidR="002363E3" w:rsidRPr="00560C4E" w:rsidRDefault="002363E3" w:rsidP="00C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ตามที่ประกาศจ่าย</w:t>
            </w:r>
          </w:p>
          <w:p w14:paraId="7257C92B" w14:textId="77777777" w:rsidR="003106D9" w:rsidRPr="00560C4E" w:rsidRDefault="003106D9" w:rsidP="00C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74C7" w:rsidRPr="00560C4E" w14:paraId="38253468" w14:textId="77777777" w:rsidTr="006C3DED">
        <w:tc>
          <w:tcPr>
            <w:tcW w:w="3870" w:type="dxa"/>
          </w:tcPr>
          <w:p w14:paraId="5FEFDE6F" w14:textId="77777777" w:rsidR="00F174C7" w:rsidRPr="00560C4E" w:rsidRDefault="00F174C7" w:rsidP="00F1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รายได้จากการให้ความช่วยเหลือ</w:t>
            </w:r>
          </w:p>
        </w:tc>
        <w:tc>
          <w:tcPr>
            <w:tcW w:w="270" w:type="dxa"/>
          </w:tcPr>
          <w:p w14:paraId="103534F9" w14:textId="77777777" w:rsidR="00F174C7" w:rsidRPr="00560C4E" w:rsidRDefault="00F174C7" w:rsidP="00F174C7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643DF678" w14:textId="77777777" w:rsidR="00F174C7" w:rsidRPr="00560C4E" w:rsidRDefault="007F05B3" w:rsidP="00C941D9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174C7" w:rsidRPr="00560C4E" w14:paraId="51EFE51D" w14:textId="77777777" w:rsidTr="006C3DED">
        <w:tc>
          <w:tcPr>
            <w:tcW w:w="3870" w:type="dxa"/>
          </w:tcPr>
          <w:p w14:paraId="06585952" w14:textId="77777777" w:rsidR="00F174C7" w:rsidRPr="00560C4E" w:rsidRDefault="00F174C7" w:rsidP="00F174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E6601" w:rsidRPr="00560C4E">
              <w:rPr>
                <w:rFonts w:asciiTheme="majorBidi" w:hAnsiTheme="majorBidi" w:hint="cs"/>
                <w:sz w:val="30"/>
                <w:szCs w:val="30"/>
                <w:cs/>
              </w:rPr>
              <w:t>ด้าน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การจัดการ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270" w:type="dxa"/>
          </w:tcPr>
          <w:p w14:paraId="0667429C" w14:textId="77777777" w:rsidR="00F174C7" w:rsidRPr="00560C4E" w:rsidRDefault="00F174C7" w:rsidP="00F174C7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42730767" w14:textId="77777777" w:rsidR="00F174C7" w:rsidRPr="00560C4E" w:rsidRDefault="00F174C7" w:rsidP="00C941D9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FE2" w:rsidRPr="00560C4E" w14:paraId="302A3059" w14:textId="77777777" w:rsidTr="006C3DED">
        <w:tc>
          <w:tcPr>
            <w:tcW w:w="3870" w:type="dxa"/>
          </w:tcPr>
          <w:p w14:paraId="7B357C8C" w14:textId="77777777" w:rsidR="00906FE2" w:rsidRPr="00560C4E" w:rsidRDefault="00906FE2" w:rsidP="00906F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DF80018" w14:textId="77777777" w:rsidR="00906FE2" w:rsidRPr="00560C4E" w:rsidRDefault="00906FE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3E286EA9" w14:textId="77777777" w:rsidR="00906FE2" w:rsidRPr="00560C4E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560C4E" w14:paraId="145B7042" w14:textId="77777777" w:rsidTr="006C3DED">
        <w:tc>
          <w:tcPr>
            <w:tcW w:w="3870" w:type="dxa"/>
          </w:tcPr>
          <w:p w14:paraId="5D8D8FD6" w14:textId="77777777" w:rsidR="00906FE2" w:rsidRPr="00560C4E" w:rsidRDefault="00906FE2" w:rsidP="00906F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270" w:type="dxa"/>
          </w:tcPr>
          <w:p w14:paraId="1AD3E5DA" w14:textId="77777777" w:rsidR="00906FE2" w:rsidRPr="00560C4E" w:rsidRDefault="00906FE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4E259F41" w14:textId="77777777" w:rsidR="00906FE2" w:rsidRPr="00560C4E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876924" w:rsidRPr="00560C4E" w14:paraId="71A2A3C7" w14:textId="77777777" w:rsidTr="006C3DED">
        <w:tc>
          <w:tcPr>
            <w:tcW w:w="3870" w:type="dxa"/>
          </w:tcPr>
          <w:p w14:paraId="12EE602F" w14:textId="77777777" w:rsidR="00876924" w:rsidRPr="00560C4E" w:rsidRDefault="00876924" w:rsidP="00906F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270" w:type="dxa"/>
          </w:tcPr>
          <w:p w14:paraId="5DEC9422" w14:textId="77777777" w:rsidR="00876924" w:rsidRPr="00560C4E" w:rsidRDefault="00876924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57FBCADF" w14:textId="77777777" w:rsidR="00876924" w:rsidRPr="00560C4E" w:rsidRDefault="00876924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560C4E" w14:paraId="6E04286F" w14:textId="77777777" w:rsidTr="006C3DED">
        <w:tc>
          <w:tcPr>
            <w:tcW w:w="3870" w:type="dxa"/>
          </w:tcPr>
          <w:p w14:paraId="0771F02C" w14:textId="77777777" w:rsidR="00906FE2" w:rsidRPr="00560C4E" w:rsidRDefault="00906FE2" w:rsidP="00906FE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14:paraId="39178A99" w14:textId="77777777" w:rsidR="00906FE2" w:rsidRPr="00560C4E" w:rsidRDefault="00906FE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572CD56A" w14:textId="77777777" w:rsidR="00906FE2" w:rsidRPr="00560C4E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560C4E" w14:paraId="7AA869BF" w14:textId="77777777" w:rsidTr="006C3DED">
        <w:tc>
          <w:tcPr>
            <w:tcW w:w="3870" w:type="dxa"/>
          </w:tcPr>
          <w:p w14:paraId="30901DDD" w14:textId="77777777" w:rsidR="00906FE2" w:rsidRPr="00560C4E" w:rsidRDefault="00906FE2" w:rsidP="00906FE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270" w:type="dxa"/>
          </w:tcPr>
          <w:p w14:paraId="23D684B9" w14:textId="77777777" w:rsidR="00906FE2" w:rsidRPr="00560C4E" w:rsidRDefault="00906FE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77AE7416" w14:textId="77777777" w:rsidR="00906FE2" w:rsidRPr="00560C4E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560C4E" w14:paraId="0FC665E2" w14:textId="77777777" w:rsidTr="006C3DED">
        <w:tc>
          <w:tcPr>
            <w:tcW w:w="3870" w:type="dxa"/>
          </w:tcPr>
          <w:p w14:paraId="29EDCB09" w14:textId="77777777" w:rsidR="00906FE2" w:rsidRPr="00560C4E" w:rsidRDefault="00906FE2" w:rsidP="00906FE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ค่าความช่วยเหลือด้านการตลาด</w:t>
            </w:r>
          </w:p>
        </w:tc>
        <w:tc>
          <w:tcPr>
            <w:tcW w:w="270" w:type="dxa"/>
          </w:tcPr>
          <w:p w14:paraId="2292DB7B" w14:textId="77777777" w:rsidR="00906FE2" w:rsidRPr="00560C4E" w:rsidRDefault="00906FE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76FAD4E6" w14:textId="77777777" w:rsidR="00906FE2" w:rsidRPr="00560C4E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560C4E" w14:paraId="5A410E89" w14:textId="77777777" w:rsidTr="006C3DED">
        <w:tc>
          <w:tcPr>
            <w:tcW w:w="3870" w:type="dxa"/>
          </w:tcPr>
          <w:p w14:paraId="493F38FC" w14:textId="77777777" w:rsidR="00906FE2" w:rsidRPr="00560C4E" w:rsidRDefault="00906FE2" w:rsidP="00906FE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270" w:type="dxa"/>
          </w:tcPr>
          <w:p w14:paraId="197A09FE" w14:textId="77777777" w:rsidR="00906FE2" w:rsidRPr="00560C4E" w:rsidRDefault="00906FE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79DE2512" w14:textId="77777777" w:rsidR="00906FE2" w:rsidRPr="00560C4E" w:rsidRDefault="00906FE2" w:rsidP="00906FE2">
            <w:pPr>
              <w:tabs>
                <w:tab w:val="left" w:pos="4752"/>
              </w:tabs>
              <w:spacing w:line="240" w:lineRule="auto"/>
              <w:ind w:left="144" w:right="342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0.5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ของวงเงินค้ำประกันสำหรับเงินกู้ยืมระยะสั้น และร้อยละ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0.5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ของยอดหนี้คงค้างสำหรับเงินกู้ยืมระยะยาว</w:t>
            </w:r>
          </w:p>
        </w:tc>
      </w:tr>
      <w:tr w:rsidR="00906FE2" w:rsidRPr="00560C4E" w14:paraId="57D5D963" w14:textId="77777777" w:rsidTr="006C3DED">
        <w:tc>
          <w:tcPr>
            <w:tcW w:w="3870" w:type="dxa"/>
          </w:tcPr>
          <w:p w14:paraId="0CD7864C" w14:textId="77777777" w:rsidR="00906FE2" w:rsidRPr="00560C4E" w:rsidRDefault="00906FE2" w:rsidP="00906FE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270" w:type="dxa"/>
          </w:tcPr>
          <w:p w14:paraId="4347D3FF" w14:textId="77777777" w:rsidR="00906FE2" w:rsidRPr="00560C4E" w:rsidRDefault="00906FE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359CB4EE" w14:textId="77777777" w:rsidR="00906FE2" w:rsidRPr="00560C4E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560C4E" w14:paraId="27868622" w14:textId="77777777" w:rsidTr="006C3DED">
        <w:tc>
          <w:tcPr>
            <w:tcW w:w="3870" w:type="dxa"/>
          </w:tcPr>
          <w:p w14:paraId="42019D61" w14:textId="77777777" w:rsidR="00906FE2" w:rsidRPr="00560C4E" w:rsidRDefault="00906FE2" w:rsidP="00906FE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270" w:type="dxa"/>
          </w:tcPr>
          <w:p w14:paraId="52FF7A17" w14:textId="77777777" w:rsidR="00906FE2" w:rsidRPr="00560C4E" w:rsidRDefault="00906FE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2DFB94C1" w14:textId="77777777" w:rsidR="00906FE2" w:rsidRPr="00560C4E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906FE2" w:rsidRPr="00560C4E" w14:paraId="4D26F2E6" w14:textId="77777777" w:rsidTr="006C3DED">
        <w:tc>
          <w:tcPr>
            <w:tcW w:w="3870" w:type="dxa"/>
          </w:tcPr>
          <w:p w14:paraId="6ED48DE8" w14:textId="77777777" w:rsidR="00906FE2" w:rsidRPr="00560C4E" w:rsidRDefault="00906FE2" w:rsidP="00906FE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ขายสินทรัพย์ไม่มีตัวตน</w:t>
            </w:r>
          </w:p>
        </w:tc>
        <w:tc>
          <w:tcPr>
            <w:tcW w:w="270" w:type="dxa"/>
          </w:tcPr>
          <w:p w14:paraId="6B54E907" w14:textId="77777777" w:rsidR="00906FE2" w:rsidRPr="00560C4E" w:rsidRDefault="00906FE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337C932D" w14:textId="77777777" w:rsidR="00906FE2" w:rsidRPr="00560C4E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906FE2" w:rsidRPr="00560C4E" w14:paraId="0CCCFC60" w14:textId="77777777" w:rsidTr="006C3DED">
        <w:tc>
          <w:tcPr>
            <w:tcW w:w="3870" w:type="dxa"/>
          </w:tcPr>
          <w:p w14:paraId="6A413B51" w14:textId="77777777" w:rsidR="00906FE2" w:rsidRPr="00560C4E" w:rsidRDefault="00906FE2" w:rsidP="00906FE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70" w:type="dxa"/>
          </w:tcPr>
          <w:p w14:paraId="638D837E" w14:textId="77777777" w:rsidR="00906FE2" w:rsidRPr="00560C4E" w:rsidRDefault="00906FE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46FA5649" w14:textId="77777777" w:rsidR="00906FE2" w:rsidRPr="00560C4E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E066A2" w:rsidRPr="00560C4E" w14:paraId="470E8AC5" w14:textId="77777777" w:rsidTr="006C3DED">
        <w:tc>
          <w:tcPr>
            <w:tcW w:w="3870" w:type="dxa"/>
          </w:tcPr>
          <w:p w14:paraId="2EFA97CA" w14:textId="77777777" w:rsidR="00E066A2" w:rsidRPr="00560C4E" w:rsidRDefault="00E066A2" w:rsidP="00906FE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270" w:type="dxa"/>
          </w:tcPr>
          <w:p w14:paraId="5E9DDA9A" w14:textId="77777777" w:rsidR="00E066A2" w:rsidRPr="00560C4E" w:rsidRDefault="00E066A2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68D824F4" w14:textId="77777777" w:rsidR="00E066A2" w:rsidRPr="00560C4E" w:rsidRDefault="00E066A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EF6DBC" w:rsidRPr="00560C4E" w14:paraId="4BF706A1" w14:textId="77777777" w:rsidTr="006C3DED">
        <w:tc>
          <w:tcPr>
            <w:tcW w:w="3870" w:type="dxa"/>
          </w:tcPr>
          <w:p w14:paraId="13EE7126" w14:textId="77777777" w:rsidR="00EF6DBC" w:rsidRPr="00560C4E" w:rsidRDefault="00EF6DBC" w:rsidP="00906FE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14:paraId="3D778084" w14:textId="77777777" w:rsidR="00EF6DBC" w:rsidRPr="00560C4E" w:rsidRDefault="00EF6DBC" w:rsidP="00906FE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2C8A2D42" w14:textId="77777777" w:rsidR="00EF6DBC" w:rsidRPr="00560C4E" w:rsidRDefault="00EF6DBC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560C4E" w14:paraId="52264E9F" w14:textId="77777777" w:rsidTr="006C3DED">
        <w:tc>
          <w:tcPr>
            <w:tcW w:w="3870" w:type="dxa"/>
          </w:tcPr>
          <w:p w14:paraId="5EC63D88" w14:textId="77777777" w:rsidR="00906FE2" w:rsidRPr="00560C4E" w:rsidRDefault="00906FE2" w:rsidP="0090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76336B96" w14:textId="77777777" w:rsidR="00906FE2" w:rsidRPr="00560C4E" w:rsidRDefault="00906FE2" w:rsidP="0090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14:paraId="2DB349E3" w14:textId="77777777" w:rsidR="00906FE2" w:rsidRPr="00560C4E" w:rsidRDefault="00906FE2" w:rsidP="0090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left="162" w:right="34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ตามหลักเกณฑ์ที่กำหนดโดยคณะกรรมการสรรหาและพิจารณาผลตอบแทน และตามหลักเกณฑ์ที่บริษัทกำหนด</w:t>
            </w:r>
          </w:p>
        </w:tc>
      </w:tr>
    </w:tbl>
    <w:p w14:paraId="22A31CB4" w14:textId="77777777" w:rsidR="0087244E" w:rsidRPr="00560C4E" w:rsidRDefault="0087244E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690F14A" w14:textId="77777777" w:rsidR="004B6EC1" w:rsidRPr="00560C4E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0C4E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</w:t>
      </w:r>
      <w:r w:rsidR="008A3086" w:rsidRPr="00560C4E">
        <w:rPr>
          <w:rFonts w:asciiTheme="majorBidi" w:hAnsiTheme="majorBidi" w:cstheme="majorBidi"/>
          <w:b/>
          <w:sz w:val="30"/>
          <w:szCs w:val="30"/>
          <w:cs/>
        </w:rPr>
        <w:t>กี่ยวข้องกันสำหรับงวดสามเดือน</w:t>
      </w:r>
      <w:r w:rsidRPr="00560C4E">
        <w:rPr>
          <w:rFonts w:asciiTheme="majorBidi" w:hAnsiTheme="majorBidi" w:cstheme="majorBidi"/>
          <w:b/>
          <w:sz w:val="30"/>
          <w:szCs w:val="30"/>
          <w:cs/>
        </w:rPr>
        <w:t>สิ้นสุดวันที่</w:t>
      </w:r>
      <w:r w:rsidRPr="00560C4E">
        <w:rPr>
          <w:rFonts w:asciiTheme="majorBidi" w:hAnsiTheme="majorBidi" w:cstheme="majorBidi"/>
          <w:bCs/>
          <w:sz w:val="30"/>
          <w:szCs w:val="30"/>
        </w:rPr>
        <w:t xml:space="preserve"> 3</w:t>
      </w:r>
      <w:r w:rsidR="00F2208E" w:rsidRPr="00560C4E">
        <w:rPr>
          <w:rFonts w:asciiTheme="majorBidi" w:hAnsiTheme="majorBidi" w:cstheme="majorBidi"/>
          <w:bCs/>
          <w:sz w:val="30"/>
          <w:szCs w:val="30"/>
        </w:rPr>
        <w:t>1</w:t>
      </w:r>
      <w:r w:rsidRPr="00560C4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F2208E" w:rsidRPr="00560C4E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Pr="00560C4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bCs/>
          <w:sz w:val="30"/>
          <w:szCs w:val="30"/>
        </w:rPr>
        <w:t>25</w:t>
      </w:r>
      <w:r w:rsidR="00F2208E" w:rsidRPr="00560C4E">
        <w:rPr>
          <w:rFonts w:asciiTheme="majorBidi" w:hAnsiTheme="majorBidi" w:cstheme="majorBidi"/>
          <w:bCs/>
          <w:sz w:val="30"/>
          <w:szCs w:val="30"/>
        </w:rPr>
        <w:t>6</w:t>
      </w:r>
      <w:r w:rsidR="008961EA" w:rsidRPr="00560C4E">
        <w:rPr>
          <w:rFonts w:asciiTheme="majorBidi" w:hAnsiTheme="majorBidi" w:cstheme="majorBidi"/>
          <w:bCs/>
          <w:sz w:val="30"/>
          <w:szCs w:val="30"/>
        </w:rPr>
        <w:t>2</w:t>
      </w:r>
      <w:r w:rsidR="008A3086" w:rsidRPr="00560C4E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Pr="00560C4E">
        <w:rPr>
          <w:rFonts w:asciiTheme="majorBidi" w:hAnsiTheme="majorBidi" w:cstheme="majorBidi"/>
          <w:bCs/>
          <w:sz w:val="30"/>
          <w:szCs w:val="30"/>
        </w:rPr>
        <w:t>25</w:t>
      </w:r>
      <w:r w:rsidR="005438D7" w:rsidRPr="00560C4E">
        <w:rPr>
          <w:rFonts w:asciiTheme="majorBidi" w:hAnsiTheme="majorBidi" w:cstheme="majorBidi"/>
          <w:bCs/>
          <w:sz w:val="30"/>
          <w:szCs w:val="30"/>
        </w:rPr>
        <w:t>6</w:t>
      </w:r>
      <w:r w:rsidR="008961EA" w:rsidRPr="00560C4E">
        <w:rPr>
          <w:rFonts w:asciiTheme="majorBidi" w:hAnsiTheme="majorBidi" w:cstheme="majorBidi"/>
          <w:bCs/>
          <w:sz w:val="30"/>
          <w:szCs w:val="30"/>
        </w:rPr>
        <w:t>1</w:t>
      </w:r>
      <w:r w:rsidRPr="00560C4E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6185A429" w14:textId="77777777" w:rsidR="004B6EC1" w:rsidRPr="00560C4E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4B6EC1" w:rsidRPr="00560C4E" w14:paraId="2FEF4848" w14:textId="77777777" w:rsidTr="008961EA">
        <w:trPr>
          <w:trHeight w:hRule="exact" w:val="374"/>
          <w:tblHeader/>
        </w:trPr>
        <w:tc>
          <w:tcPr>
            <w:tcW w:w="4338" w:type="dxa"/>
          </w:tcPr>
          <w:p w14:paraId="5EF79188" w14:textId="77777777" w:rsidR="004B6EC1" w:rsidRPr="00560C4E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A970A09" w14:textId="77777777" w:rsidR="004B6EC1" w:rsidRPr="00560C4E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68F03B" w14:textId="77777777" w:rsidR="004B6EC1" w:rsidRPr="00560C4E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27D4F608" w14:textId="77777777" w:rsidR="004B6EC1" w:rsidRPr="00560C4E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D7" w:rsidRPr="00560C4E" w14:paraId="7AE8713F" w14:textId="77777777" w:rsidTr="008961EA">
        <w:trPr>
          <w:trHeight w:hRule="exact" w:val="374"/>
          <w:tblHeader/>
        </w:trPr>
        <w:tc>
          <w:tcPr>
            <w:tcW w:w="4338" w:type="dxa"/>
          </w:tcPr>
          <w:p w14:paraId="09B4AE8D" w14:textId="77777777" w:rsidR="005438D7" w:rsidRPr="00560C4E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73991A21" w14:textId="77777777" w:rsidR="005438D7" w:rsidRPr="00560C4E" w:rsidRDefault="008961EA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538C6C0F" w14:textId="77777777" w:rsidR="005438D7" w:rsidRPr="00560C4E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D1A4FE5" w14:textId="77777777" w:rsidR="005438D7" w:rsidRPr="00560C4E" w:rsidRDefault="008961EA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577D2DF" w14:textId="77777777" w:rsidR="005438D7" w:rsidRPr="00560C4E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E15DD9" w14:textId="77777777" w:rsidR="005438D7" w:rsidRPr="00560C4E" w:rsidRDefault="008961EA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0DA2772" w14:textId="77777777" w:rsidR="005438D7" w:rsidRPr="00560C4E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C28238C" w14:textId="77777777" w:rsidR="005438D7" w:rsidRPr="00560C4E" w:rsidRDefault="008961EA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B6EC1" w:rsidRPr="00560C4E" w14:paraId="662D1663" w14:textId="77777777" w:rsidTr="008961EA">
        <w:trPr>
          <w:trHeight w:hRule="exact" w:val="374"/>
          <w:tblHeader/>
        </w:trPr>
        <w:tc>
          <w:tcPr>
            <w:tcW w:w="4338" w:type="dxa"/>
          </w:tcPr>
          <w:p w14:paraId="424D715A" w14:textId="77777777" w:rsidR="004B6EC1" w:rsidRPr="00560C4E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30026017" w14:textId="77777777" w:rsidR="004B6EC1" w:rsidRPr="00560C4E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EC1" w:rsidRPr="00560C4E" w14:paraId="48B2116F" w14:textId="77777777" w:rsidTr="008961EA">
        <w:trPr>
          <w:trHeight w:hRule="exact" w:val="374"/>
        </w:trPr>
        <w:tc>
          <w:tcPr>
            <w:tcW w:w="4338" w:type="dxa"/>
          </w:tcPr>
          <w:p w14:paraId="6AC0D178" w14:textId="77777777" w:rsidR="004B6EC1" w:rsidRPr="00560C4E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230CBF4" w14:textId="77777777" w:rsidR="004B6EC1" w:rsidRPr="00560C4E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50CFD93" w14:textId="77777777" w:rsidR="004B6EC1" w:rsidRPr="00560C4E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E68B124" w14:textId="77777777" w:rsidR="004B6EC1" w:rsidRPr="00560C4E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0A087" w14:textId="77777777" w:rsidR="004B6EC1" w:rsidRPr="00560C4E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B04A1" w14:textId="77777777" w:rsidR="004B6EC1" w:rsidRPr="00560C4E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D670F" w14:textId="77777777" w:rsidR="004B6EC1" w:rsidRPr="00560C4E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8978ABB" w14:textId="77777777" w:rsidR="004B6EC1" w:rsidRPr="00560C4E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61EA" w:rsidRPr="00560C4E" w14:paraId="18B43207" w14:textId="77777777" w:rsidTr="008961EA">
        <w:trPr>
          <w:trHeight w:hRule="exact" w:val="374"/>
        </w:trPr>
        <w:tc>
          <w:tcPr>
            <w:tcW w:w="4338" w:type="dxa"/>
          </w:tcPr>
          <w:p w14:paraId="72539F92" w14:textId="77777777" w:rsidR="008961EA" w:rsidRPr="00560C4E" w:rsidRDefault="008961EA" w:rsidP="0089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0D1D927D" w14:textId="77777777" w:rsidR="008961EA" w:rsidRPr="00560C4E" w:rsidRDefault="00C07828" w:rsidP="008961E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2896EFF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D73FF36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127489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D0D9545" w14:textId="77777777" w:rsidR="008961EA" w:rsidRPr="00560C4E" w:rsidRDefault="004904EB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03CAC"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70" w:type="dxa"/>
          </w:tcPr>
          <w:p w14:paraId="2D244851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3F71381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98,175</w:t>
            </w:r>
          </w:p>
        </w:tc>
      </w:tr>
      <w:tr w:rsidR="008961EA" w:rsidRPr="00560C4E" w14:paraId="6737B958" w14:textId="77777777" w:rsidTr="008961EA">
        <w:trPr>
          <w:trHeight w:hRule="exact" w:val="374"/>
        </w:trPr>
        <w:tc>
          <w:tcPr>
            <w:tcW w:w="4338" w:type="dxa"/>
          </w:tcPr>
          <w:p w14:paraId="53EFFB2D" w14:textId="77777777" w:rsidR="008961EA" w:rsidRPr="00560C4E" w:rsidRDefault="008961EA" w:rsidP="0089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3883D5E0" w14:textId="77777777" w:rsidR="008961EA" w:rsidRPr="00560C4E" w:rsidRDefault="00C07828" w:rsidP="008961E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4B0B4C3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A137421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5B0747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32135" w14:textId="77777777" w:rsidR="008961EA" w:rsidRPr="00560C4E" w:rsidRDefault="00E94A1B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122,096</w:t>
            </w:r>
          </w:p>
        </w:tc>
        <w:tc>
          <w:tcPr>
            <w:tcW w:w="270" w:type="dxa"/>
          </w:tcPr>
          <w:p w14:paraId="768DD61A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A5B9A35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204,652</w:t>
            </w:r>
          </w:p>
        </w:tc>
      </w:tr>
      <w:tr w:rsidR="008961EA" w:rsidRPr="00560C4E" w14:paraId="75B5F99F" w14:textId="77777777" w:rsidTr="008961EA">
        <w:trPr>
          <w:trHeight w:hRule="exact" w:val="374"/>
        </w:trPr>
        <w:tc>
          <w:tcPr>
            <w:tcW w:w="4338" w:type="dxa"/>
          </w:tcPr>
          <w:p w14:paraId="5FCE59DB" w14:textId="77777777" w:rsidR="008961EA" w:rsidRPr="00560C4E" w:rsidRDefault="00D5003D" w:rsidP="0089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14:paraId="0A5A0E30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BDF02EE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58046D7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2A92E6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277DD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CD5238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2D80EA0" w14:textId="77777777" w:rsidR="008961EA" w:rsidRPr="00560C4E" w:rsidRDefault="008961EA" w:rsidP="008961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4FED" w:rsidRPr="00560C4E" w14:paraId="53075C61" w14:textId="77777777" w:rsidTr="008961EA">
        <w:trPr>
          <w:trHeight w:hRule="exact" w:val="374"/>
        </w:trPr>
        <w:tc>
          <w:tcPr>
            <w:tcW w:w="4338" w:type="dxa"/>
          </w:tcPr>
          <w:p w14:paraId="61363F5F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14:paraId="792A0E07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D691FAC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4F0F08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47A210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211CCD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10,119</w:t>
            </w:r>
          </w:p>
        </w:tc>
        <w:tc>
          <w:tcPr>
            <w:tcW w:w="270" w:type="dxa"/>
          </w:tcPr>
          <w:p w14:paraId="465AA7E8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EE85B68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13,935</w:t>
            </w:r>
          </w:p>
        </w:tc>
      </w:tr>
      <w:tr w:rsidR="009F4FED" w:rsidRPr="00560C4E" w14:paraId="77AA8B0C" w14:textId="77777777" w:rsidTr="008961EA">
        <w:trPr>
          <w:trHeight w:hRule="exact" w:val="374"/>
        </w:trPr>
        <w:tc>
          <w:tcPr>
            <w:tcW w:w="4338" w:type="dxa"/>
          </w:tcPr>
          <w:p w14:paraId="5C6FC689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472052AE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E10C00B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23A42FE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CD81F5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F8F30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2,113</w:t>
            </w:r>
          </w:p>
        </w:tc>
        <w:tc>
          <w:tcPr>
            <w:tcW w:w="270" w:type="dxa"/>
          </w:tcPr>
          <w:p w14:paraId="4124EF97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0854D0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2,162</w:t>
            </w:r>
          </w:p>
        </w:tc>
      </w:tr>
      <w:tr w:rsidR="009F4FED" w:rsidRPr="00560C4E" w14:paraId="568EE63E" w14:textId="77777777" w:rsidTr="008961EA">
        <w:trPr>
          <w:trHeight w:hRule="exact" w:val="374"/>
        </w:trPr>
        <w:tc>
          <w:tcPr>
            <w:tcW w:w="4338" w:type="dxa"/>
          </w:tcPr>
          <w:p w14:paraId="64A5433E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33119357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44E471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0A096EE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F08D4E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9A6B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1,338</w:t>
            </w:r>
          </w:p>
        </w:tc>
        <w:tc>
          <w:tcPr>
            <w:tcW w:w="270" w:type="dxa"/>
          </w:tcPr>
          <w:p w14:paraId="712D182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A04D5E7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1,286</w:t>
            </w:r>
          </w:p>
        </w:tc>
      </w:tr>
      <w:tr w:rsidR="009F4FED" w:rsidRPr="00560C4E" w14:paraId="0CF320FB" w14:textId="77777777" w:rsidTr="008961EA">
        <w:trPr>
          <w:trHeight w:hRule="exact" w:val="374"/>
        </w:trPr>
        <w:tc>
          <w:tcPr>
            <w:tcW w:w="4338" w:type="dxa"/>
          </w:tcPr>
          <w:p w14:paraId="4323C4DF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รายได้ค่าเช่า</w:t>
            </w:r>
          </w:p>
        </w:tc>
        <w:tc>
          <w:tcPr>
            <w:tcW w:w="1062" w:type="dxa"/>
          </w:tcPr>
          <w:p w14:paraId="4E446B8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1DD6BE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1680C18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8C23C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4EEFE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4291697B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F885A0A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</w:tr>
      <w:tr w:rsidR="009F4FED" w:rsidRPr="00560C4E" w14:paraId="5BF6E683" w14:textId="77777777" w:rsidTr="008961EA">
        <w:trPr>
          <w:trHeight w:hRule="exact" w:val="374"/>
        </w:trPr>
        <w:tc>
          <w:tcPr>
            <w:tcW w:w="4338" w:type="dxa"/>
          </w:tcPr>
          <w:p w14:paraId="6644ED83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7D589A7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B2BE728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6E4FCE75" w14:textId="77777777" w:rsidR="009F4FED" w:rsidRPr="00560C4E" w:rsidRDefault="00F51FD6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B0520C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84D6F" w14:textId="77777777" w:rsidR="009F4FED" w:rsidRPr="00560C4E" w:rsidRDefault="004904EB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31CF6235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BF75EA5" w14:textId="77777777" w:rsidR="009F4FED" w:rsidRPr="00560C4E" w:rsidRDefault="00BC6C8D" w:rsidP="00BC6C8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44BC9"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9F4FED" w:rsidRPr="00560C4E" w14:paraId="0D11A328" w14:textId="77777777" w:rsidTr="008961EA">
        <w:trPr>
          <w:trHeight w:hRule="exact" w:val="374"/>
        </w:trPr>
        <w:tc>
          <w:tcPr>
            <w:tcW w:w="4338" w:type="dxa"/>
          </w:tcPr>
          <w:p w14:paraId="29F6121F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602203A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3F22590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4B97B245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9EDA4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9C8FE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70" w:type="dxa"/>
          </w:tcPr>
          <w:p w14:paraId="001065E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022408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</w:tr>
      <w:tr w:rsidR="009F4FED" w:rsidRPr="00560C4E" w14:paraId="39204238" w14:textId="77777777" w:rsidTr="008961EA">
        <w:trPr>
          <w:trHeight w:hRule="exact" w:val="374"/>
        </w:trPr>
        <w:tc>
          <w:tcPr>
            <w:tcW w:w="4338" w:type="dxa"/>
          </w:tcPr>
          <w:p w14:paraId="78ACF430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14:paraId="1E20C81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AA935AE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787D42CD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78B69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0E1D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1,167</w:t>
            </w:r>
          </w:p>
        </w:tc>
        <w:tc>
          <w:tcPr>
            <w:tcW w:w="270" w:type="dxa"/>
          </w:tcPr>
          <w:p w14:paraId="1EE5F1F8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6807548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2,179</w:t>
            </w:r>
          </w:p>
        </w:tc>
      </w:tr>
      <w:tr w:rsidR="009F4FED" w:rsidRPr="00560C4E" w14:paraId="4E3A65AC" w14:textId="77777777" w:rsidTr="008961EA">
        <w:trPr>
          <w:trHeight w:hRule="exact" w:val="374"/>
        </w:trPr>
        <w:tc>
          <w:tcPr>
            <w:tcW w:w="4338" w:type="dxa"/>
          </w:tcPr>
          <w:p w14:paraId="259929F3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7FEB0D50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76AC58C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629861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091DE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CD1E0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3,040</w:t>
            </w:r>
          </w:p>
        </w:tc>
        <w:tc>
          <w:tcPr>
            <w:tcW w:w="270" w:type="dxa"/>
          </w:tcPr>
          <w:p w14:paraId="1206D196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AA31A7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5,142</w:t>
            </w:r>
          </w:p>
        </w:tc>
      </w:tr>
      <w:tr w:rsidR="009F4FED" w:rsidRPr="00560C4E" w14:paraId="4F62EBED" w14:textId="77777777" w:rsidTr="008961EA">
        <w:trPr>
          <w:trHeight w:hRule="exact" w:val="374"/>
        </w:trPr>
        <w:tc>
          <w:tcPr>
            <w:tcW w:w="4338" w:type="dxa"/>
          </w:tcPr>
          <w:p w14:paraId="315B64A8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14:paraId="1A314D76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07565D5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62D07E88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9325C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E6072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70" w:type="dxa"/>
          </w:tcPr>
          <w:p w14:paraId="7B66E52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5711C9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</w:tr>
      <w:tr w:rsidR="009F4FED" w:rsidRPr="00560C4E" w14:paraId="49581146" w14:textId="77777777" w:rsidTr="008961EA">
        <w:trPr>
          <w:trHeight w:hRule="exact" w:val="374"/>
        </w:trPr>
        <w:tc>
          <w:tcPr>
            <w:tcW w:w="4338" w:type="dxa"/>
          </w:tcPr>
          <w:p w14:paraId="2101D4D7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14:paraId="5E4F0B9A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97D0870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6CB95CF8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307D5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457E7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12ACB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780B58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</w:tr>
      <w:tr w:rsidR="009F4FED" w:rsidRPr="00560C4E" w14:paraId="070C9F42" w14:textId="77777777" w:rsidTr="008961EA">
        <w:trPr>
          <w:trHeight w:hRule="exact" w:val="374"/>
        </w:trPr>
        <w:tc>
          <w:tcPr>
            <w:tcW w:w="4338" w:type="dxa"/>
          </w:tcPr>
          <w:p w14:paraId="529B9042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2" w:type="dxa"/>
          </w:tcPr>
          <w:p w14:paraId="34FA080C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713868D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431DD964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29A91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7E5EA" w14:textId="77777777" w:rsidR="009F4FED" w:rsidRPr="00560C4E" w:rsidRDefault="004904EB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394C1BD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7D52581" w14:textId="77777777" w:rsidR="009F4FED" w:rsidRPr="00560C4E" w:rsidRDefault="00BC6C8D" w:rsidP="00BC6C8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9F4FED" w:rsidRPr="00560C4E" w14:paraId="7EB064B6" w14:textId="77777777" w:rsidTr="008961EA">
        <w:trPr>
          <w:trHeight w:hRule="exact" w:val="374"/>
        </w:trPr>
        <w:tc>
          <w:tcPr>
            <w:tcW w:w="4338" w:type="dxa"/>
          </w:tcPr>
          <w:p w14:paraId="0A464ED8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14:paraId="464B59DC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3C318E6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7E9F106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466D35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85FE6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3EE3C5A2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321B1D7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6,258</w:t>
            </w:r>
          </w:p>
        </w:tc>
      </w:tr>
      <w:tr w:rsidR="009F4FED" w:rsidRPr="00560C4E" w14:paraId="70F4F842" w14:textId="77777777" w:rsidTr="00C071B1">
        <w:trPr>
          <w:trHeight w:hRule="exact" w:val="299"/>
        </w:trPr>
        <w:tc>
          <w:tcPr>
            <w:tcW w:w="4338" w:type="dxa"/>
          </w:tcPr>
          <w:p w14:paraId="501491A1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0239C8A" w14:textId="77777777" w:rsidR="009F4FED" w:rsidRPr="00560C4E" w:rsidRDefault="009F4FED" w:rsidP="009F4F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13925D0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86C6191" w14:textId="77777777" w:rsidR="009F4FED" w:rsidRPr="00560C4E" w:rsidRDefault="009F4FED" w:rsidP="009F4FED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8030A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99125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D1EB5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A3D6915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4FED" w:rsidRPr="00560C4E" w14:paraId="272D1F77" w14:textId="77777777" w:rsidTr="008961EA">
        <w:trPr>
          <w:trHeight w:hRule="exact" w:val="374"/>
        </w:trPr>
        <w:tc>
          <w:tcPr>
            <w:tcW w:w="4338" w:type="dxa"/>
          </w:tcPr>
          <w:p w14:paraId="00E4ED92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697ABB9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47BDA5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E730C6C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0718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F861B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899A5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4BB0EA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4FED" w:rsidRPr="00560C4E" w14:paraId="02DC85BA" w14:textId="77777777" w:rsidTr="008961EA">
        <w:trPr>
          <w:trHeight w:hRule="exact" w:val="374"/>
        </w:trPr>
        <w:tc>
          <w:tcPr>
            <w:tcW w:w="4338" w:type="dxa"/>
          </w:tcPr>
          <w:p w14:paraId="091CDE11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ส่วนแบ่งกำไรจากเงินลงทุนในบริษัทร่วม </w:t>
            </w:r>
          </w:p>
        </w:tc>
        <w:tc>
          <w:tcPr>
            <w:tcW w:w="1062" w:type="dxa"/>
          </w:tcPr>
          <w:p w14:paraId="337FF0BE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43" w:type="dxa"/>
          </w:tcPr>
          <w:p w14:paraId="4E43763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D1A5FD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</w:tcPr>
          <w:p w14:paraId="47DA8DD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817FA7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0AE2C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9AA3C6A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F4FED" w:rsidRPr="00560C4E" w14:paraId="272A3AEA" w14:textId="77777777" w:rsidTr="008961EA">
        <w:trPr>
          <w:trHeight w:hRule="exact" w:val="374"/>
        </w:trPr>
        <w:tc>
          <w:tcPr>
            <w:tcW w:w="4338" w:type="dxa"/>
          </w:tcPr>
          <w:p w14:paraId="6102F487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496BD595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43" w:type="dxa"/>
          </w:tcPr>
          <w:p w14:paraId="48ED8D3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C5074BD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159B621C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50F91C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5875AE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9A76DB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F4FED" w:rsidRPr="00560C4E" w14:paraId="69BC3CAE" w14:textId="77777777" w:rsidTr="00C071B1">
        <w:trPr>
          <w:trHeight w:hRule="exact" w:val="335"/>
        </w:trPr>
        <w:tc>
          <w:tcPr>
            <w:tcW w:w="4338" w:type="dxa"/>
          </w:tcPr>
          <w:p w14:paraId="1A22E6AC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7F808C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175D89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103F7D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4705A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FB009AA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6FBB97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C7C5B0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4FED" w:rsidRPr="00560C4E" w14:paraId="20615597" w14:textId="77777777" w:rsidTr="006E077A">
        <w:trPr>
          <w:trHeight w:hRule="exact" w:val="374"/>
        </w:trPr>
        <w:tc>
          <w:tcPr>
            <w:tcW w:w="4338" w:type="dxa"/>
          </w:tcPr>
          <w:p w14:paraId="7570E10F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0676F457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C8852B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4D94D22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70DC5C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2621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397CFE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37D137B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4FED" w:rsidRPr="00560C4E" w14:paraId="7792C069" w14:textId="77777777" w:rsidTr="006E077A">
        <w:trPr>
          <w:trHeight w:hRule="exact" w:val="374"/>
        </w:trPr>
        <w:tc>
          <w:tcPr>
            <w:tcW w:w="4338" w:type="dxa"/>
          </w:tcPr>
          <w:p w14:paraId="511D37BA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68EFCB69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25B6A1D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802B4C0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DCF7E7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F1DB4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C3527E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4065EB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4FED" w:rsidRPr="00560C4E" w14:paraId="746D677A" w14:textId="77777777" w:rsidTr="008961EA">
        <w:trPr>
          <w:trHeight w:hRule="exact" w:val="416"/>
        </w:trPr>
        <w:tc>
          <w:tcPr>
            <w:tcW w:w="4338" w:type="dxa"/>
          </w:tcPr>
          <w:p w14:paraId="53EC6664" w14:textId="77777777" w:rsidR="009F4FED" w:rsidRPr="00560C4E" w:rsidRDefault="009F4FED" w:rsidP="009F4FED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2F20FA0C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7,289</w:t>
            </w:r>
          </w:p>
        </w:tc>
        <w:tc>
          <w:tcPr>
            <w:tcW w:w="243" w:type="dxa"/>
          </w:tcPr>
          <w:p w14:paraId="1F257188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A8139B5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6,716</w:t>
            </w:r>
          </w:p>
        </w:tc>
        <w:tc>
          <w:tcPr>
            <w:tcW w:w="270" w:type="dxa"/>
          </w:tcPr>
          <w:p w14:paraId="4A8FC3A6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18A8E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6,670</w:t>
            </w:r>
          </w:p>
        </w:tc>
        <w:tc>
          <w:tcPr>
            <w:tcW w:w="270" w:type="dxa"/>
          </w:tcPr>
          <w:p w14:paraId="3B3D157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16E6D8C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6,097</w:t>
            </w:r>
          </w:p>
        </w:tc>
      </w:tr>
      <w:tr w:rsidR="009F4FED" w:rsidRPr="00560C4E" w14:paraId="036C8E8C" w14:textId="77777777" w:rsidTr="008961EA">
        <w:trPr>
          <w:trHeight w:hRule="exact" w:val="374"/>
        </w:trPr>
        <w:tc>
          <w:tcPr>
            <w:tcW w:w="4338" w:type="dxa"/>
          </w:tcPr>
          <w:p w14:paraId="2427A86F" w14:textId="77777777" w:rsidR="009F4FED" w:rsidRPr="00560C4E" w:rsidRDefault="009F4FED" w:rsidP="009F4FED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0758092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43" w:type="dxa"/>
          </w:tcPr>
          <w:p w14:paraId="56D21723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4CE7919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</w:tcPr>
          <w:p w14:paraId="100896B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89B947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</w:tcPr>
          <w:p w14:paraId="22959C61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9D08EE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</w:tr>
      <w:tr w:rsidR="009F4FED" w:rsidRPr="00560C4E" w14:paraId="39F853B7" w14:textId="77777777" w:rsidTr="008961EA">
        <w:trPr>
          <w:trHeight w:hRule="exact" w:val="374"/>
        </w:trPr>
        <w:tc>
          <w:tcPr>
            <w:tcW w:w="4338" w:type="dxa"/>
          </w:tcPr>
          <w:p w14:paraId="76A53C8A" w14:textId="77777777" w:rsidR="009F4FED" w:rsidRPr="00560C4E" w:rsidRDefault="009F4FED" w:rsidP="009F4F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C10765D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7,399</w:t>
            </w:r>
          </w:p>
        </w:tc>
        <w:tc>
          <w:tcPr>
            <w:tcW w:w="243" w:type="dxa"/>
          </w:tcPr>
          <w:p w14:paraId="5E99ADEB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8B1EBEF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6,866</w:t>
            </w:r>
          </w:p>
        </w:tc>
        <w:tc>
          <w:tcPr>
            <w:tcW w:w="270" w:type="dxa"/>
          </w:tcPr>
          <w:p w14:paraId="6CB50850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0CD2C1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6,780</w:t>
            </w:r>
          </w:p>
        </w:tc>
        <w:tc>
          <w:tcPr>
            <w:tcW w:w="270" w:type="dxa"/>
          </w:tcPr>
          <w:p w14:paraId="1EFE3352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9039859" w14:textId="77777777" w:rsidR="009F4FED" w:rsidRPr="00560C4E" w:rsidRDefault="009F4FED" w:rsidP="000744C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6,247</w:t>
            </w:r>
          </w:p>
        </w:tc>
      </w:tr>
      <w:tr w:rsidR="009F4FED" w:rsidRPr="00560C4E" w14:paraId="6F31A1FB" w14:textId="77777777" w:rsidTr="0040619E">
        <w:trPr>
          <w:trHeight w:hRule="exact" w:val="347"/>
        </w:trPr>
        <w:tc>
          <w:tcPr>
            <w:tcW w:w="4338" w:type="dxa"/>
          </w:tcPr>
          <w:p w14:paraId="06B074F7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83E745" w14:textId="77777777" w:rsidR="00D5003D" w:rsidRPr="00560C4E" w:rsidRDefault="00D5003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4C1D1A" w14:textId="77777777" w:rsidR="00D5003D" w:rsidRPr="00560C4E" w:rsidRDefault="00D5003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0562E3" w14:textId="77777777" w:rsidR="00D5003D" w:rsidRPr="00560C4E" w:rsidRDefault="00D5003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AF5C6E" w14:textId="77777777" w:rsidR="00D5003D" w:rsidRPr="00560C4E" w:rsidRDefault="00D5003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79CA1F" w14:textId="77777777" w:rsidR="00D5003D" w:rsidRPr="00560C4E" w:rsidRDefault="00D5003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4BB8CA" w14:textId="77777777" w:rsidR="00D5003D" w:rsidRPr="00560C4E" w:rsidRDefault="00D5003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1FCF9B3" w14:textId="77777777" w:rsidR="00D5003D" w:rsidRPr="00560C4E" w:rsidRDefault="00D5003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03F31D" w14:textId="77777777" w:rsidR="00D5003D" w:rsidRPr="00560C4E" w:rsidRDefault="00D5003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926404" w14:textId="77777777" w:rsidR="00D5003D" w:rsidRPr="00560C4E" w:rsidRDefault="00D5003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13EE68" w14:textId="77777777" w:rsidR="009F4FED" w:rsidRPr="00560C4E" w:rsidRDefault="009F4FED" w:rsidP="009F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DADD67C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10A308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1EF5ABCD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CCA6BF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25CDF8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5B821A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6D9B0592" w14:textId="77777777" w:rsidR="009F4FED" w:rsidRPr="00560C4E" w:rsidRDefault="009F4FED" w:rsidP="009F4FE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003D" w:rsidRPr="00560C4E" w14:paraId="36DA5261" w14:textId="77777777" w:rsidTr="008961EA">
        <w:trPr>
          <w:trHeight w:hRule="exact" w:val="374"/>
        </w:trPr>
        <w:tc>
          <w:tcPr>
            <w:tcW w:w="4338" w:type="dxa"/>
          </w:tcPr>
          <w:p w14:paraId="5E200268" w14:textId="77777777" w:rsidR="00D5003D" w:rsidRPr="00560C4E" w:rsidRDefault="00D5003D" w:rsidP="00D5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0D094319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75FDE77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3E64089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46C8A5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C4BF7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4B1D64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B37D4A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003D" w:rsidRPr="00560C4E" w14:paraId="7C0BB87A" w14:textId="77777777" w:rsidTr="008961EA">
        <w:trPr>
          <w:trHeight w:hRule="exact" w:val="374"/>
        </w:trPr>
        <w:tc>
          <w:tcPr>
            <w:tcW w:w="4338" w:type="dxa"/>
          </w:tcPr>
          <w:p w14:paraId="70972C8D" w14:textId="77777777" w:rsidR="00D5003D" w:rsidRPr="00560C4E" w:rsidRDefault="00D5003D" w:rsidP="00D5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14:paraId="72950AD7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1,002,922</w:t>
            </w:r>
          </w:p>
        </w:tc>
        <w:tc>
          <w:tcPr>
            <w:tcW w:w="243" w:type="dxa"/>
          </w:tcPr>
          <w:p w14:paraId="5ACDD06A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24C16B85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879,045</w:t>
            </w:r>
          </w:p>
        </w:tc>
        <w:tc>
          <w:tcPr>
            <w:tcW w:w="270" w:type="dxa"/>
          </w:tcPr>
          <w:p w14:paraId="2B468E35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A4645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20,297</w:t>
            </w:r>
          </w:p>
        </w:tc>
        <w:tc>
          <w:tcPr>
            <w:tcW w:w="270" w:type="dxa"/>
          </w:tcPr>
          <w:p w14:paraId="06F695B1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CD96BDC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27,564</w:t>
            </w:r>
          </w:p>
        </w:tc>
      </w:tr>
      <w:tr w:rsidR="00D5003D" w:rsidRPr="00560C4E" w14:paraId="057FFE31" w14:textId="77777777" w:rsidTr="008961EA">
        <w:trPr>
          <w:trHeight w:hRule="exact" w:val="374"/>
        </w:trPr>
        <w:tc>
          <w:tcPr>
            <w:tcW w:w="4338" w:type="dxa"/>
          </w:tcPr>
          <w:p w14:paraId="68B10D30" w14:textId="77777777" w:rsidR="00D5003D" w:rsidRPr="00560C4E" w:rsidRDefault="00D5003D" w:rsidP="00D5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B53E7CA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21,986</w:t>
            </w:r>
          </w:p>
        </w:tc>
        <w:tc>
          <w:tcPr>
            <w:tcW w:w="243" w:type="dxa"/>
          </w:tcPr>
          <w:p w14:paraId="0CF02C2B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74DB23CB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12,851</w:t>
            </w:r>
          </w:p>
        </w:tc>
        <w:tc>
          <w:tcPr>
            <w:tcW w:w="270" w:type="dxa"/>
          </w:tcPr>
          <w:p w14:paraId="15F9091A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EE2B8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AC7021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0456802D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003D" w:rsidRPr="00560C4E" w14:paraId="2F287B26" w14:textId="77777777" w:rsidTr="008961EA">
        <w:trPr>
          <w:trHeight w:hRule="exact" w:val="374"/>
        </w:trPr>
        <w:tc>
          <w:tcPr>
            <w:tcW w:w="4338" w:type="dxa"/>
          </w:tcPr>
          <w:p w14:paraId="1A4747FD" w14:textId="77777777" w:rsidR="00D5003D" w:rsidRPr="00560C4E" w:rsidRDefault="00D5003D" w:rsidP="00D5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3BA17280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4,959</w:t>
            </w:r>
          </w:p>
        </w:tc>
        <w:tc>
          <w:tcPr>
            <w:tcW w:w="243" w:type="dxa"/>
          </w:tcPr>
          <w:p w14:paraId="3BB27E2E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499F70D8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4,299</w:t>
            </w:r>
          </w:p>
        </w:tc>
        <w:tc>
          <w:tcPr>
            <w:tcW w:w="270" w:type="dxa"/>
          </w:tcPr>
          <w:p w14:paraId="04B8E8E9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BEF56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A99506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AC6FEC4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003D" w:rsidRPr="00560C4E" w14:paraId="6D783020" w14:textId="77777777" w:rsidTr="008961EA">
        <w:trPr>
          <w:trHeight w:hRule="exact" w:val="374"/>
        </w:trPr>
        <w:tc>
          <w:tcPr>
            <w:tcW w:w="4338" w:type="dxa"/>
          </w:tcPr>
          <w:p w14:paraId="3F092165" w14:textId="77777777" w:rsidR="00D5003D" w:rsidRPr="00560C4E" w:rsidRDefault="00D5003D" w:rsidP="00D5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5C52E932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1,086</w:t>
            </w:r>
          </w:p>
        </w:tc>
        <w:tc>
          <w:tcPr>
            <w:tcW w:w="243" w:type="dxa"/>
          </w:tcPr>
          <w:p w14:paraId="73C90445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1B5B47F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1,109</w:t>
            </w:r>
          </w:p>
        </w:tc>
        <w:tc>
          <w:tcPr>
            <w:tcW w:w="270" w:type="dxa"/>
          </w:tcPr>
          <w:p w14:paraId="32DA0F21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33829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0E5F34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670D5B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003D" w:rsidRPr="00560C4E" w14:paraId="7726625E" w14:textId="77777777" w:rsidTr="008961EA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6DB342F" w14:textId="77777777" w:rsidR="00D5003D" w:rsidRPr="00560C4E" w:rsidRDefault="00D5003D" w:rsidP="00D5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126DD2F5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43" w:type="dxa"/>
            <w:shd w:val="clear" w:color="auto" w:fill="auto"/>
          </w:tcPr>
          <w:p w14:paraId="1A42B95A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0CCD7BF4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4218F357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3C372E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1DD319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2385BCB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003D" w:rsidRPr="00560C4E" w14:paraId="4613CC3A" w14:textId="77777777" w:rsidTr="008961EA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1698B872" w14:textId="77777777" w:rsidR="00D5003D" w:rsidRPr="00560C4E" w:rsidRDefault="00D5003D" w:rsidP="00D5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7BE8B079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43" w:type="dxa"/>
            <w:shd w:val="clear" w:color="auto" w:fill="auto"/>
          </w:tcPr>
          <w:p w14:paraId="28C7019A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5953D4B" w14:textId="77777777" w:rsidR="00D5003D" w:rsidRPr="00560C4E" w:rsidRDefault="00D5003D" w:rsidP="00A416E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5D69F8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B73586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8D14D9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9658106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003D" w:rsidRPr="00560C4E" w14:paraId="771F420E" w14:textId="77777777" w:rsidTr="008961EA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08EA005" w14:textId="77777777" w:rsidR="00D5003D" w:rsidRPr="00560C4E" w:rsidRDefault="00D5003D" w:rsidP="00D5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</w:t>
            </w: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7A9D9636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43" w:type="dxa"/>
            <w:shd w:val="clear" w:color="auto" w:fill="auto"/>
          </w:tcPr>
          <w:p w14:paraId="0A9890E1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19FABF1D" w14:textId="77777777" w:rsidR="00D5003D" w:rsidRPr="00560C4E" w:rsidRDefault="00BB077B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C519C"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,412</w:t>
            </w:r>
          </w:p>
        </w:tc>
        <w:tc>
          <w:tcPr>
            <w:tcW w:w="270" w:type="dxa"/>
            <w:shd w:val="clear" w:color="auto" w:fill="auto"/>
          </w:tcPr>
          <w:p w14:paraId="438277ED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3FA85E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B2638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A6606CA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003D" w:rsidRPr="00560C4E" w14:paraId="35DBF57D" w14:textId="77777777" w:rsidTr="008961EA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53608A7" w14:textId="77777777" w:rsidR="00D5003D" w:rsidRPr="00560C4E" w:rsidRDefault="00D5003D" w:rsidP="00D5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2" w:type="dxa"/>
            <w:shd w:val="clear" w:color="auto" w:fill="auto"/>
          </w:tcPr>
          <w:p w14:paraId="04F6A1FF" w14:textId="77777777" w:rsidR="00D5003D" w:rsidRPr="00560C4E" w:rsidRDefault="00D5003D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43" w:type="dxa"/>
            <w:shd w:val="clear" w:color="auto" w:fill="auto"/>
          </w:tcPr>
          <w:p w14:paraId="04B17760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73D5925" w14:textId="77777777" w:rsidR="00D5003D" w:rsidRPr="00560C4E" w:rsidRDefault="006C75C0" w:rsidP="000744C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9780E"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791ADEA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C9E32B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1CB786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4EB94D6C" w14:textId="77777777" w:rsidR="00D5003D" w:rsidRPr="00560C4E" w:rsidRDefault="00D5003D" w:rsidP="00D5003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2657A4D" w14:textId="77777777" w:rsidR="0021784C" w:rsidRPr="00560C4E" w:rsidRDefault="0021784C" w:rsidP="0021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1A11B72A" w14:textId="77777777" w:rsidR="000744C3" w:rsidRPr="00560C4E" w:rsidRDefault="000744C3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4AC7BE8" w14:textId="77777777" w:rsidR="000744C3" w:rsidRPr="00560C4E" w:rsidRDefault="000744C3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581A4F38" w14:textId="77777777" w:rsidR="003E409D" w:rsidRPr="00560C4E" w:rsidRDefault="003E409D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lastRenderedPageBreak/>
        <w:t>บริษัทย่อยแห่งหนึ่ง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560C4E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560C4E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560C4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ได้ประกาศจ่ายเงินปันผลในเดือนมีนาคม 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C36FAE" w:rsidRPr="00560C4E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7D18C5" w:rsidRPr="00560C4E">
        <w:rPr>
          <w:rFonts w:asciiTheme="majorBidi" w:hAnsiTheme="majorBidi" w:cstheme="majorBidi"/>
          <w:sz w:val="30"/>
          <w:szCs w:val="30"/>
          <w:lang w:eastAsia="ja-JP"/>
        </w:rPr>
        <w:t>249.2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A2512" w:rsidRPr="00560C4E">
        <w:rPr>
          <w:rFonts w:asciiTheme="majorBidi" w:hAnsiTheme="majorBidi" w:cstheme="majorBidi"/>
          <w:sz w:val="30"/>
          <w:szCs w:val="30"/>
          <w:lang w:eastAsia="ja-JP"/>
        </w:rPr>
        <w:t>122.1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A2512" w:rsidRPr="00560C4E">
        <w:rPr>
          <w:rFonts w:asciiTheme="majorBidi" w:hAnsiTheme="majorBidi" w:cstheme="majorBidi"/>
          <w:sz w:val="30"/>
          <w:szCs w:val="30"/>
          <w:lang w:eastAsia="ja-JP"/>
        </w:rPr>
        <w:t>127.1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ในเดือนมีนาคม 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A2512" w:rsidRPr="00560C4E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</w:p>
    <w:p w14:paraId="045DEC51" w14:textId="77777777" w:rsidR="000744C3" w:rsidRPr="00560C4E" w:rsidRDefault="000744C3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223F9228" w14:textId="77777777" w:rsidR="00003CCC" w:rsidRPr="00560C4E" w:rsidRDefault="007D18C5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560C4E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560C4E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560C4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ได้ประกาศจ่ายเงินปันผลในเดือนมีนาคม 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2561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417.7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204.7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213.0 </w:t>
      </w:r>
      <w:r w:rsidRPr="00560C4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ในเดือนมีนาคม </w:t>
      </w:r>
      <w:r w:rsidRPr="00560C4E">
        <w:rPr>
          <w:rFonts w:asciiTheme="majorBidi" w:hAnsiTheme="majorBidi" w:cstheme="majorBidi"/>
          <w:sz w:val="30"/>
          <w:szCs w:val="30"/>
          <w:lang w:eastAsia="ja-JP"/>
        </w:rPr>
        <w:t>2561</w:t>
      </w:r>
      <w:r w:rsidR="00826A51" w:rsidRPr="00560C4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</w:p>
    <w:p w14:paraId="7BD6BAE1" w14:textId="77777777" w:rsidR="008B5539" w:rsidRPr="00560C4E" w:rsidRDefault="008B5539" w:rsidP="003A56CE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7CC4C56" w14:textId="77777777" w:rsidR="008B5539" w:rsidRPr="00560C4E" w:rsidRDefault="008B5539" w:rsidP="008B553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60C4E">
        <w:rPr>
          <w:rFonts w:asciiTheme="majorBidi" w:hAnsiTheme="majorBidi" w:cstheme="majorBidi"/>
          <w:sz w:val="30"/>
          <w:szCs w:val="30"/>
        </w:rPr>
        <w:t>31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2267" w:rsidRPr="00560C4E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56CE" w:rsidRPr="00560C4E">
        <w:rPr>
          <w:rFonts w:asciiTheme="majorBidi" w:hAnsiTheme="majorBidi" w:cstheme="majorBidi"/>
          <w:sz w:val="30"/>
          <w:szCs w:val="30"/>
        </w:rPr>
        <w:t>256</w:t>
      </w:r>
      <w:r w:rsidR="008961EA" w:rsidRPr="00560C4E">
        <w:rPr>
          <w:rFonts w:asciiTheme="majorBidi" w:hAnsiTheme="majorBidi" w:cstheme="majorBidi"/>
          <w:sz w:val="30"/>
          <w:szCs w:val="30"/>
        </w:rPr>
        <w:t>2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 </w:t>
      </w:r>
      <w:r w:rsidR="00617369" w:rsidRPr="00560C4E">
        <w:rPr>
          <w:rFonts w:asciiTheme="majorBidi" w:hAnsiTheme="majorBidi" w:cstheme="majorBidi"/>
          <w:sz w:val="30"/>
          <w:szCs w:val="30"/>
        </w:rPr>
        <w:t>6.8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A56CE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3F0C1B" w:rsidRPr="00560C4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F0C1B" w:rsidRPr="00560C4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3F0C1B" w:rsidRPr="00560C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F0C1B" w:rsidRPr="00560C4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961EA" w:rsidRPr="00560C4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F0C1B" w:rsidRPr="00560C4E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617369" w:rsidRPr="00560C4E">
        <w:rPr>
          <w:rFonts w:asciiTheme="majorBidi" w:hAnsiTheme="majorBidi" w:cstheme="majorBidi"/>
          <w:i/>
          <w:iCs/>
          <w:sz w:val="30"/>
          <w:szCs w:val="30"/>
        </w:rPr>
        <w:t>6.8</w:t>
      </w:r>
      <w:r w:rsidR="003F0C1B" w:rsidRPr="00560C4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F0C1B" w:rsidRPr="00560C4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840B6F" w:rsidRPr="00560C4E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73997028" w14:textId="77777777" w:rsidR="007E22AC" w:rsidRPr="00560C4E" w:rsidRDefault="007E22AC" w:rsidP="0030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070A48B" w14:textId="77777777" w:rsidR="003F7D59" w:rsidRPr="00560C4E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2363E3" w:rsidRPr="00560C4E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F2208E" w:rsidRPr="00560C4E">
        <w:rPr>
          <w:rFonts w:asciiTheme="majorBidi" w:hAnsiTheme="majorBidi" w:cstheme="majorBidi"/>
          <w:bCs/>
          <w:sz w:val="30"/>
          <w:szCs w:val="30"/>
        </w:rPr>
        <w:t>31</w:t>
      </w:r>
      <w:r w:rsidR="00F2208E" w:rsidRPr="00560C4E">
        <w:rPr>
          <w:rFonts w:asciiTheme="majorBidi" w:hAnsiTheme="majorBidi" w:cstheme="majorBidi"/>
          <w:b/>
          <w:sz w:val="30"/>
          <w:szCs w:val="30"/>
          <w:cs/>
        </w:rPr>
        <w:t xml:space="preserve"> มีนาคม </w:t>
      </w:r>
      <w:r w:rsidR="00F2208E" w:rsidRPr="00560C4E">
        <w:rPr>
          <w:rFonts w:asciiTheme="majorBidi" w:hAnsiTheme="majorBidi" w:cstheme="majorBidi"/>
          <w:sz w:val="30"/>
          <w:szCs w:val="30"/>
        </w:rPr>
        <w:t>256</w:t>
      </w:r>
      <w:r w:rsidR="008961EA" w:rsidRPr="00560C4E">
        <w:rPr>
          <w:rFonts w:asciiTheme="majorBidi" w:hAnsiTheme="majorBidi" w:cstheme="majorBidi"/>
          <w:sz w:val="30"/>
          <w:szCs w:val="30"/>
        </w:rPr>
        <w:t>2</w:t>
      </w:r>
      <w:r w:rsidR="00F2208E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DA7D5C" w:rsidRPr="00560C4E">
        <w:rPr>
          <w:rFonts w:asciiTheme="majorBidi" w:hAnsiTheme="majorBidi" w:cstheme="majorBidi"/>
          <w:sz w:val="30"/>
          <w:szCs w:val="30"/>
          <w:cs/>
        </w:rPr>
        <w:t>แ</w:t>
      </w:r>
      <w:r w:rsidR="00B21F7D" w:rsidRPr="00560C4E">
        <w:rPr>
          <w:rFonts w:asciiTheme="majorBidi" w:hAnsiTheme="majorBidi" w:cstheme="majorBidi"/>
          <w:sz w:val="30"/>
          <w:szCs w:val="30"/>
          <w:cs/>
        </w:rPr>
        <w:t>ละ</w:t>
      </w:r>
      <w:r w:rsidR="004135A6"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35A6" w:rsidRPr="00560C4E">
        <w:rPr>
          <w:rFonts w:asciiTheme="majorBidi" w:hAnsiTheme="majorBidi" w:cstheme="majorBidi"/>
          <w:sz w:val="30"/>
          <w:szCs w:val="30"/>
        </w:rPr>
        <w:t>31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74528" w:rsidRPr="00560C4E">
        <w:rPr>
          <w:rFonts w:asciiTheme="majorBidi" w:hAnsiTheme="majorBidi" w:cstheme="majorBidi"/>
          <w:sz w:val="30"/>
          <w:szCs w:val="30"/>
        </w:rPr>
        <w:t>25</w:t>
      </w:r>
      <w:r w:rsidR="005438D7" w:rsidRPr="00560C4E">
        <w:rPr>
          <w:rFonts w:asciiTheme="majorBidi" w:hAnsiTheme="majorBidi" w:cstheme="majorBidi"/>
          <w:sz w:val="30"/>
          <w:szCs w:val="30"/>
        </w:rPr>
        <w:t>6</w:t>
      </w:r>
      <w:r w:rsidR="008961EA" w:rsidRPr="00560C4E">
        <w:rPr>
          <w:rFonts w:asciiTheme="majorBidi" w:hAnsiTheme="majorBidi" w:cstheme="majorBidi"/>
          <w:sz w:val="30"/>
          <w:szCs w:val="30"/>
        </w:rPr>
        <w:t>1</w:t>
      </w:r>
      <w:r w:rsidR="00A20917" w:rsidRPr="00560C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C6545A1" w14:textId="77777777" w:rsidR="003F7D59" w:rsidRPr="00560C4E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3F7D59" w:rsidRPr="00560C4E" w14:paraId="21D90682" w14:textId="77777777" w:rsidTr="00926980">
        <w:trPr>
          <w:trHeight w:val="403"/>
          <w:tblHeader/>
        </w:trPr>
        <w:tc>
          <w:tcPr>
            <w:tcW w:w="4320" w:type="dxa"/>
          </w:tcPr>
          <w:p w14:paraId="342D293A" w14:textId="77777777" w:rsidR="003F7D59" w:rsidRPr="00560C4E" w:rsidRDefault="00843BA2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</w:t>
            </w:r>
            <w:r w:rsidR="000A0721"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การค้า</w:t>
            </w:r>
            <w:r w:rsidR="002363E3"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43935396" w14:textId="77777777" w:rsidR="003F7D59" w:rsidRPr="00560C4E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A8035" w14:textId="77777777" w:rsidR="003F7D59" w:rsidRPr="00560C4E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4"/>
          </w:tcPr>
          <w:p w14:paraId="76151524" w14:textId="77777777" w:rsidR="003F7D59" w:rsidRPr="00560C4E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2208E" w:rsidRPr="00560C4E" w14:paraId="29755DA8" w14:textId="77777777" w:rsidTr="00926980">
        <w:trPr>
          <w:trHeight w:val="403"/>
          <w:tblHeader/>
        </w:trPr>
        <w:tc>
          <w:tcPr>
            <w:tcW w:w="4320" w:type="dxa"/>
          </w:tcPr>
          <w:p w14:paraId="1DDB6998" w14:textId="77777777" w:rsidR="00F2208E" w:rsidRPr="00560C4E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6EA0D3" w14:textId="77777777" w:rsidR="00F2208E" w:rsidRPr="00560C4E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001C5F66" w14:textId="77777777" w:rsidR="00F2208E" w:rsidRPr="00560C4E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848DFD" w14:textId="77777777" w:rsidR="00F2208E" w:rsidRPr="00560C4E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481D20" w14:textId="77777777" w:rsidR="00F2208E" w:rsidRPr="00560C4E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91F9F0" w14:textId="77777777" w:rsidR="00F2208E" w:rsidRPr="00560C4E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1F2E5790" w14:textId="77777777" w:rsidR="00F2208E" w:rsidRPr="00560C4E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FE1EE07" w14:textId="77777777" w:rsidR="00F2208E" w:rsidRPr="00560C4E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560C4E" w14:paraId="1095349D" w14:textId="77777777" w:rsidTr="00926980">
        <w:trPr>
          <w:trHeight w:val="403"/>
          <w:tblHeader/>
        </w:trPr>
        <w:tc>
          <w:tcPr>
            <w:tcW w:w="4320" w:type="dxa"/>
          </w:tcPr>
          <w:p w14:paraId="1696CB14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F977F6" w14:textId="77777777" w:rsidR="00D27A81" w:rsidRPr="00560C4E" w:rsidRDefault="008961E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A7BECF6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3E75FB" w14:textId="77777777" w:rsidR="00D27A81" w:rsidRPr="00560C4E" w:rsidRDefault="008961E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A40E52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A37071" w14:textId="77777777" w:rsidR="00D27A81" w:rsidRPr="00560C4E" w:rsidRDefault="008961E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571D7B2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09D09F" w14:textId="77777777" w:rsidR="00D27A81" w:rsidRPr="00560C4E" w:rsidRDefault="008961E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27A81" w:rsidRPr="00560C4E" w14:paraId="33602747" w14:textId="77777777" w:rsidTr="00926980">
        <w:trPr>
          <w:trHeight w:val="403"/>
        </w:trPr>
        <w:tc>
          <w:tcPr>
            <w:tcW w:w="4320" w:type="dxa"/>
          </w:tcPr>
          <w:p w14:paraId="47101E2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15" w:type="dxa"/>
            <w:gridSpan w:val="8"/>
          </w:tcPr>
          <w:p w14:paraId="5060F9E8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7D31" w:rsidRPr="00560C4E" w14:paraId="6A79C27A" w14:textId="77777777" w:rsidTr="00926980">
        <w:trPr>
          <w:trHeight w:val="371"/>
        </w:trPr>
        <w:tc>
          <w:tcPr>
            <w:tcW w:w="4320" w:type="dxa"/>
          </w:tcPr>
          <w:p w14:paraId="0ACF9B26" w14:textId="77777777" w:rsidR="00167D31" w:rsidRPr="00560C4E" w:rsidRDefault="00167D31" w:rsidP="00167D31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97FB7CD" w14:textId="77777777" w:rsidR="004F0240" w:rsidRPr="00560C4E" w:rsidRDefault="004F0240" w:rsidP="000744C3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BB19C1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D7B245" w14:textId="77777777" w:rsidR="00167D31" w:rsidRPr="00560C4E" w:rsidRDefault="00167D31" w:rsidP="000744C3">
            <w:pPr>
              <w:pStyle w:val="acctfourfigures"/>
              <w:tabs>
                <w:tab w:val="clear" w:pos="765"/>
                <w:tab w:val="decimal" w:pos="56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DEBA89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A6FFD3" w14:textId="77777777" w:rsidR="00167D31" w:rsidRPr="00560C4E" w:rsidRDefault="004F0240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68,950</w:t>
            </w:r>
          </w:p>
        </w:tc>
        <w:tc>
          <w:tcPr>
            <w:tcW w:w="243" w:type="dxa"/>
          </w:tcPr>
          <w:p w14:paraId="1CB1046A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14:paraId="4E032A47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67,368</w:t>
            </w:r>
          </w:p>
        </w:tc>
      </w:tr>
      <w:tr w:rsidR="00167D31" w:rsidRPr="00560C4E" w14:paraId="3DB5DABC" w14:textId="77777777" w:rsidTr="00926980">
        <w:trPr>
          <w:trHeight w:val="335"/>
        </w:trPr>
        <w:tc>
          <w:tcPr>
            <w:tcW w:w="4320" w:type="dxa"/>
          </w:tcPr>
          <w:p w14:paraId="5C26B69C" w14:textId="77777777" w:rsidR="00167D31" w:rsidRPr="00560C4E" w:rsidRDefault="00167D31" w:rsidP="00167D3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3854EA" w14:textId="77777777" w:rsidR="00167D31" w:rsidRPr="00560C4E" w:rsidRDefault="004F0240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230,383</w:t>
            </w:r>
          </w:p>
        </w:tc>
        <w:tc>
          <w:tcPr>
            <w:tcW w:w="236" w:type="dxa"/>
          </w:tcPr>
          <w:p w14:paraId="101E7179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AF3E7F9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14:paraId="7A17446C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8E4EF" w14:textId="77777777" w:rsidR="00167D31" w:rsidRPr="00560C4E" w:rsidRDefault="00492C57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F0240" w:rsidRPr="00560C4E">
              <w:rPr>
                <w:rFonts w:asciiTheme="majorBidi" w:hAnsiTheme="majorBidi" w:cstheme="majorBidi"/>
                <w:sz w:val="30"/>
                <w:szCs w:val="30"/>
              </w:rPr>
              <w:t>,169</w:t>
            </w:r>
          </w:p>
        </w:tc>
        <w:tc>
          <w:tcPr>
            <w:tcW w:w="243" w:type="dxa"/>
          </w:tcPr>
          <w:p w14:paraId="0F638EDA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796BF57E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8,614</w:t>
            </w:r>
          </w:p>
        </w:tc>
      </w:tr>
      <w:tr w:rsidR="00167D31" w:rsidRPr="00560C4E" w14:paraId="321D50FD" w14:textId="77777777" w:rsidTr="00D9076C">
        <w:trPr>
          <w:trHeight w:val="403"/>
        </w:trPr>
        <w:tc>
          <w:tcPr>
            <w:tcW w:w="4320" w:type="dxa"/>
          </w:tcPr>
          <w:p w14:paraId="049530CC" w14:textId="77777777" w:rsidR="00167D31" w:rsidRPr="00560C4E" w:rsidRDefault="00167D31" w:rsidP="0016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7DB50F" w14:textId="77777777" w:rsidR="00167D31" w:rsidRPr="00560C4E" w:rsidRDefault="004F0240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230,383</w:t>
            </w:r>
          </w:p>
        </w:tc>
        <w:tc>
          <w:tcPr>
            <w:tcW w:w="236" w:type="dxa"/>
          </w:tcPr>
          <w:p w14:paraId="7397EE11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694F86A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14:paraId="3C0AC643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4C452" w14:textId="77777777" w:rsidR="00167D31" w:rsidRPr="00560C4E" w:rsidRDefault="004F0240" w:rsidP="00167D3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78,11</w:t>
            </w:r>
            <w:r w:rsidR="004B2DD7"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28CC384F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990338" w14:textId="77777777" w:rsidR="00167D31" w:rsidRPr="00560C4E" w:rsidRDefault="00167D31" w:rsidP="00167D3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75,982</w:t>
            </w:r>
          </w:p>
        </w:tc>
      </w:tr>
    </w:tbl>
    <w:p w14:paraId="29B8C4FD" w14:textId="77777777" w:rsidR="00DC0C5E" w:rsidRPr="00560C4E" w:rsidRDefault="00DC0C5E" w:rsidP="006752FD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560C4E">
        <w:rPr>
          <w:rFonts w:asciiTheme="majorBidi" w:hAnsiTheme="majorBidi" w:cstheme="majorBidi"/>
          <w:sz w:val="30"/>
          <w:szCs w:val="30"/>
        </w:rPr>
        <w:tab/>
      </w:r>
    </w:p>
    <w:p w14:paraId="3069F7E6" w14:textId="77777777" w:rsidR="00610C5A" w:rsidRPr="00560C4E" w:rsidRDefault="00DC0C5E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560C4E">
        <w:rPr>
          <w:rFonts w:asciiTheme="majorBidi" w:hAnsiTheme="majorBidi" w:cstheme="majorBidi"/>
          <w:sz w:val="30"/>
          <w:szCs w:val="30"/>
        </w:rPr>
        <w:t xml:space="preserve">30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Pr="00560C4E">
        <w:rPr>
          <w:rFonts w:asciiTheme="majorBidi" w:hAnsiTheme="majorBidi" w:cstheme="majorBidi"/>
          <w:sz w:val="30"/>
          <w:szCs w:val="30"/>
        </w:rPr>
        <w:t xml:space="preserve">75 </w:t>
      </w:r>
      <w:r w:rsidRPr="00560C4E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C581229" w14:textId="77777777" w:rsidR="0040619E" w:rsidRPr="00560C4E" w:rsidRDefault="0040619E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80"/>
      </w:tblGrid>
      <w:tr w:rsidR="00B4632A" w:rsidRPr="00560C4E" w14:paraId="2FAE0A82" w14:textId="77777777" w:rsidTr="004A0A9A">
        <w:tc>
          <w:tcPr>
            <w:tcW w:w="4320" w:type="dxa"/>
          </w:tcPr>
          <w:p w14:paraId="09BDA669" w14:textId="77777777" w:rsidR="00B4632A" w:rsidRPr="00560C4E" w:rsidRDefault="00E02A64" w:rsidP="0017108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</w:t>
            </w:r>
            <w:r w:rsidR="00FD7396"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4BA5B2D5" w14:textId="77777777" w:rsidR="00B4632A" w:rsidRPr="00560C4E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CA610F" w14:textId="77777777" w:rsidR="00B4632A" w:rsidRPr="00560C4E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24FA4176" w14:textId="77777777" w:rsidR="00B4632A" w:rsidRPr="00560C4E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560C4E" w14:paraId="3766457B" w14:textId="77777777" w:rsidTr="004A0A9A">
        <w:tc>
          <w:tcPr>
            <w:tcW w:w="4320" w:type="dxa"/>
          </w:tcPr>
          <w:p w14:paraId="42D5F15F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99A2AE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3502A688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1BB8786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4AEA88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144EDB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6921ED2A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45AA5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560C4E" w14:paraId="42A5F56E" w14:textId="77777777" w:rsidTr="004A0A9A">
        <w:tc>
          <w:tcPr>
            <w:tcW w:w="4320" w:type="dxa"/>
          </w:tcPr>
          <w:p w14:paraId="69845BD8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C45758" w14:textId="77777777" w:rsidR="00D27A81" w:rsidRPr="00560C4E" w:rsidRDefault="00505E0D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85797B2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636181" w14:textId="77777777" w:rsidR="00D27A81" w:rsidRPr="00560C4E" w:rsidRDefault="00505E0D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6A06389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2175828" w14:textId="77777777" w:rsidR="00D27A81" w:rsidRPr="00560C4E" w:rsidRDefault="00505E0D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349DEB1F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51D004" w14:textId="77777777" w:rsidR="00D27A81" w:rsidRPr="00560C4E" w:rsidRDefault="00505E0D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27A81" w:rsidRPr="00560C4E" w14:paraId="2EA8EE8E" w14:textId="77777777" w:rsidTr="004A0A9A">
        <w:tc>
          <w:tcPr>
            <w:tcW w:w="4320" w:type="dxa"/>
          </w:tcPr>
          <w:p w14:paraId="73C55DD7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8"/>
          </w:tcPr>
          <w:p w14:paraId="75ADFBFC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260" w:rsidRPr="00560C4E" w14:paraId="0DAD4A83" w14:textId="77777777" w:rsidTr="004A0A9A">
        <w:trPr>
          <w:trHeight w:val="450"/>
        </w:trPr>
        <w:tc>
          <w:tcPr>
            <w:tcW w:w="4320" w:type="dxa"/>
          </w:tcPr>
          <w:p w14:paraId="21D488BE" w14:textId="77777777" w:rsidR="003F7260" w:rsidRPr="00560C4E" w:rsidRDefault="003F7260" w:rsidP="003F726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18E9B9D" w14:textId="77777777" w:rsidR="003F7260" w:rsidRPr="00560C4E" w:rsidRDefault="00F1751F" w:rsidP="0093680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F4D7E4" w14:textId="77777777" w:rsidR="003F7260" w:rsidRPr="00560C4E" w:rsidRDefault="003F7260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0AF10F" w14:textId="77777777" w:rsidR="003F7260" w:rsidRPr="00560C4E" w:rsidRDefault="003F7260" w:rsidP="000744C3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EC53D" w14:textId="77777777" w:rsidR="003F7260" w:rsidRPr="00560C4E" w:rsidRDefault="003F7260" w:rsidP="003F726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16124" w14:textId="77777777" w:rsidR="003F7260" w:rsidRPr="00560C4E" w:rsidRDefault="004F0240" w:rsidP="00DF7069">
            <w:pPr>
              <w:pStyle w:val="acctfourfigures"/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1,695</w:t>
            </w:r>
          </w:p>
        </w:tc>
        <w:tc>
          <w:tcPr>
            <w:tcW w:w="270" w:type="dxa"/>
            <w:gridSpan w:val="2"/>
          </w:tcPr>
          <w:p w14:paraId="03A893D3" w14:textId="77777777" w:rsidR="003F7260" w:rsidRPr="00560C4E" w:rsidRDefault="003F7260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3BAEC9" w14:textId="77777777" w:rsidR="003F7260" w:rsidRPr="00560C4E" w:rsidRDefault="00505E0D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3,309</w:t>
            </w:r>
          </w:p>
        </w:tc>
      </w:tr>
      <w:tr w:rsidR="00A71428" w:rsidRPr="00560C4E" w14:paraId="0712E1BB" w14:textId="77777777" w:rsidTr="00A1298F">
        <w:trPr>
          <w:trHeight w:val="403"/>
        </w:trPr>
        <w:tc>
          <w:tcPr>
            <w:tcW w:w="4320" w:type="dxa"/>
          </w:tcPr>
          <w:p w14:paraId="4C102FDF" w14:textId="77777777" w:rsidR="00A71428" w:rsidRPr="00560C4E" w:rsidRDefault="00A71428" w:rsidP="00A7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096544" w14:textId="77777777" w:rsidR="00A71428" w:rsidRPr="00560C4E" w:rsidRDefault="00F1751F" w:rsidP="003F7260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7EA0B8" w14:textId="77777777" w:rsidR="00A71428" w:rsidRPr="00560C4E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FE88377" w14:textId="77777777" w:rsidR="00A71428" w:rsidRPr="00560C4E" w:rsidRDefault="00A71428" w:rsidP="003F7260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85727" w14:textId="77777777" w:rsidR="00A71428" w:rsidRPr="00560C4E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0454CD" w14:textId="77777777" w:rsidR="00A71428" w:rsidRPr="00560C4E" w:rsidRDefault="004F0240" w:rsidP="00A71428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1,695</w:t>
            </w:r>
          </w:p>
        </w:tc>
        <w:tc>
          <w:tcPr>
            <w:tcW w:w="243" w:type="dxa"/>
          </w:tcPr>
          <w:p w14:paraId="463609F3" w14:textId="77777777" w:rsidR="00A71428" w:rsidRPr="00560C4E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288213" w14:textId="77777777" w:rsidR="00A71428" w:rsidRPr="00560C4E" w:rsidRDefault="00505E0D" w:rsidP="001354A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3,309</w:t>
            </w:r>
          </w:p>
        </w:tc>
      </w:tr>
    </w:tbl>
    <w:p w14:paraId="7A6A79B4" w14:textId="77777777" w:rsidR="00301FE4" w:rsidRPr="00560C4E" w:rsidRDefault="00301FE4" w:rsidP="002B7D0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CBE620" w14:textId="77777777" w:rsidR="006752FD" w:rsidRPr="00560C4E" w:rsidRDefault="006752FD" w:rsidP="002B7D0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483DA7" w14:textId="77777777" w:rsidR="006752FD" w:rsidRPr="00560C4E" w:rsidRDefault="006752FD" w:rsidP="002B7D0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1"/>
        <w:gridCol w:w="794"/>
        <w:gridCol w:w="796"/>
        <w:gridCol w:w="236"/>
        <w:gridCol w:w="1103"/>
        <w:gridCol w:w="270"/>
        <w:gridCol w:w="1080"/>
        <w:gridCol w:w="270"/>
        <w:gridCol w:w="1170"/>
        <w:gridCol w:w="270"/>
        <w:gridCol w:w="1155"/>
      </w:tblGrid>
      <w:tr w:rsidR="008B41CE" w:rsidRPr="00560C4E" w14:paraId="33FEE1AD" w14:textId="77777777" w:rsidTr="00461FED">
        <w:trPr>
          <w:trHeight w:val="470"/>
        </w:trPr>
        <w:tc>
          <w:tcPr>
            <w:tcW w:w="2021" w:type="dxa"/>
          </w:tcPr>
          <w:p w14:paraId="7C721C50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เงินให้กู้ยืมระยะสั้น 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794" w:type="dxa"/>
          </w:tcPr>
          <w:p w14:paraId="40B51170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6" w:type="dxa"/>
          </w:tcPr>
          <w:p w14:paraId="7D6AD092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D07DE8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3" w:type="dxa"/>
            <w:gridSpan w:val="3"/>
          </w:tcPr>
          <w:p w14:paraId="2A7AF357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D62413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5" w:type="dxa"/>
            <w:gridSpan w:val="3"/>
          </w:tcPr>
          <w:p w14:paraId="3732D414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CE" w:rsidRPr="00560C4E" w14:paraId="67DFFC83" w14:textId="77777777" w:rsidTr="00782E75">
        <w:trPr>
          <w:trHeight w:val="403"/>
        </w:trPr>
        <w:tc>
          <w:tcPr>
            <w:tcW w:w="2021" w:type="dxa"/>
          </w:tcPr>
          <w:p w14:paraId="54247E97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90" w:type="dxa"/>
            <w:gridSpan w:val="2"/>
          </w:tcPr>
          <w:p w14:paraId="17195168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154C17F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3" w:type="dxa"/>
          </w:tcPr>
          <w:p w14:paraId="6B90003F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E666C4C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55962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52B9CE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AEC5F7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AED5C10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EF1A8A8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41CE" w:rsidRPr="00560C4E" w14:paraId="1743D950" w14:textId="77777777" w:rsidTr="00782E75">
        <w:trPr>
          <w:trHeight w:val="403"/>
        </w:trPr>
        <w:tc>
          <w:tcPr>
            <w:tcW w:w="2021" w:type="dxa"/>
          </w:tcPr>
          <w:p w14:paraId="16E7125F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dxa"/>
          </w:tcPr>
          <w:p w14:paraId="39B885C0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796" w:type="dxa"/>
          </w:tcPr>
          <w:p w14:paraId="76EFFC46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FAE0E5A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3697588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FCE85FE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F76C31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EFE64A7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680DC5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2E513C2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933E779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B41CE" w:rsidRPr="00560C4E" w14:paraId="077764B5" w14:textId="77777777" w:rsidTr="00E02364">
        <w:trPr>
          <w:trHeight w:val="388"/>
        </w:trPr>
        <w:tc>
          <w:tcPr>
            <w:tcW w:w="2021" w:type="dxa"/>
          </w:tcPr>
          <w:p w14:paraId="20F48910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90" w:type="dxa"/>
            <w:gridSpan w:val="2"/>
          </w:tcPr>
          <w:p w14:paraId="603AEABA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F4BB916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8" w:type="dxa"/>
            <w:gridSpan w:val="7"/>
          </w:tcPr>
          <w:p w14:paraId="270860D4" w14:textId="77777777" w:rsidR="008B41CE" w:rsidRPr="00560C4E" w:rsidRDefault="008B41C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1CE" w:rsidRPr="00560C4E" w14:paraId="3058395C" w14:textId="77777777" w:rsidTr="00782E75">
        <w:trPr>
          <w:trHeight w:val="448"/>
        </w:trPr>
        <w:tc>
          <w:tcPr>
            <w:tcW w:w="2021" w:type="dxa"/>
          </w:tcPr>
          <w:p w14:paraId="0A5F365E" w14:textId="77777777" w:rsidR="008B41CE" w:rsidRPr="00560C4E" w:rsidRDefault="008B41CE" w:rsidP="008B41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794" w:type="dxa"/>
          </w:tcPr>
          <w:p w14:paraId="01B579FC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dxa"/>
          </w:tcPr>
          <w:p w14:paraId="2A15771D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8760B7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8961A68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FDE07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568A4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C3AF6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ED1F9" w14:textId="77777777" w:rsidR="008B41CE" w:rsidRPr="00560C4E" w:rsidRDefault="008B41CE" w:rsidP="008B41CE">
            <w:pPr>
              <w:pStyle w:val="acctfourfigures"/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BA18CC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0560DB1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1CE" w:rsidRPr="00560C4E" w14:paraId="30AF68EB" w14:textId="77777777" w:rsidTr="00782E75">
        <w:trPr>
          <w:trHeight w:val="448"/>
        </w:trPr>
        <w:tc>
          <w:tcPr>
            <w:tcW w:w="2021" w:type="dxa"/>
          </w:tcPr>
          <w:p w14:paraId="439D5437" w14:textId="77777777" w:rsidR="008B41CE" w:rsidRPr="00560C4E" w:rsidRDefault="008B41CE" w:rsidP="008B41C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4" w:type="dxa"/>
          </w:tcPr>
          <w:p w14:paraId="05B49B00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1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dxa"/>
          </w:tcPr>
          <w:p w14:paraId="7CAAFA61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1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5461F6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E3EE49F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581D3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2623B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F3E77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6C0437" w14:textId="77777777" w:rsidR="008B41CE" w:rsidRPr="00560C4E" w:rsidRDefault="008B41CE" w:rsidP="008B41CE">
            <w:pPr>
              <w:pStyle w:val="acctfourfigures"/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EA998A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110E85F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1CE" w:rsidRPr="00560C4E" w14:paraId="2436CA1B" w14:textId="77777777" w:rsidTr="00782E75">
        <w:trPr>
          <w:trHeight w:val="448"/>
        </w:trPr>
        <w:tc>
          <w:tcPr>
            <w:tcW w:w="2021" w:type="dxa"/>
          </w:tcPr>
          <w:p w14:paraId="5458C222" w14:textId="77777777" w:rsidR="008B41CE" w:rsidRPr="00560C4E" w:rsidRDefault="008B41CE" w:rsidP="008B4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94" w:type="dxa"/>
          </w:tcPr>
          <w:p w14:paraId="6C1C661E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1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dxa"/>
          </w:tcPr>
          <w:p w14:paraId="18868FF3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1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4D2B46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4822002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129EB4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F3F26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673E4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98B88F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128,700</w:t>
            </w:r>
          </w:p>
        </w:tc>
        <w:tc>
          <w:tcPr>
            <w:tcW w:w="270" w:type="dxa"/>
          </w:tcPr>
          <w:p w14:paraId="38ED31C6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E9B3B16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41CE" w:rsidRPr="00560C4E" w14:paraId="4D5FB5EE" w14:textId="77777777" w:rsidTr="00782E75">
        <w:trPr>
          <w:trHeight w:val="448"/>
        </w:trPr>
        <w:tc>
          <w:tcPr>
            <w:tcW w:w="2021" w:type="dxa"/>
          </w:tcPr>
          <w:p w14:paraId="64F4453F" w14:textId="77777777" w:rsidR="008B41CE" w:rsidRPr="00560C4E" w:rsidRDefault="008B41CE" w:rsidP="008B4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4" w:type="dxa"/>
          </w:tcPr>
          <w:p w14:paraId="0A11811E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1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dxa"/>
          </w:tcPr>
          <w:p w14:paraId="5C931FB5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1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44B5B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83BAB6A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2BD4AF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AE284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0AA7D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92A4A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left" w:pos="702"/>
              </w:tabs>
              <w:spacing w:line="40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101,200</w:t>
            </w:r>
          </w:p>
        </w:tc>
        <w:tc>
          <w:tcPr>
            <w:tcW w:w="270" w:type="dxa"/>
          </w:tcPr>
          <w:p w14:paraId="4F185184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2FC1FDF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128,700</w:t>
            </w:r>
          </w:p>
        </w:tc>
      </w:tr>
      <w:tr w:rsidR="008B41CE" w:rsidRPr="00560C4E" w14:paraId="2E66D9DE" w14:textId="77777777" w:rsidTr="00782E75">
        <w:trPr>
          <w:trHeight w:val="448"/>
        </w:trPr>
        <w:tc>
          <w:tcPr>
            <w:tcW w:w="2021" w:type="dxa"/>
          </w:tcPr>
          <w:p w14:paraId="6BD3587B" w14:textId="77777777" w:rsidR="008B41CE" w:rsidRPr="00560C4E" w:rsidRDefault="008B41CE" w:rsidP="008B4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94" w:type="dxa"/>
          </w:tcPr>
          <w:p w14:paraId="25F64B8A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1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dxa"/>
          </w:tcPr>
          <w:p w14:paraId="74BCB37D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1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3EB1C2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E360FF5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0EF17C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306D4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39B255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7B2D03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(109,200)</w:t>
            </w:r>
          </w:p>
        </w:tc>
        <w:tc>
          <w:tcPr>
            <w:tcW w:w="270" w:type="dxa"/>
          </w:tcPr>
          <w:p w14:paraId="4F7AA687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2F536C19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41CE" w:rsidRPr="00560C4E" w14:paraId="75428142" w14:textId="77777777" w:rsidTr="00782E75">
        <w:trPr>
          <w:trHeight w:val="401"/>
        </w:trPr>
        <w:tc>
          <w:tcPr>
            <w:tcW w:w="2021" w:type="dxa"/>
          </w:tcPr>
          <w:p w14:paraId="3AC0EADF" w14:textId="77777777" w:rsidR="008B41CE" w:rsidRPr="00560C4E" w:rsidRDefault="00081EEE" w:rsidP="008B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794" w:type="dxa"/>
          </w:tcPr>
          <w:p w14:paraId="15FF42F5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1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2.12-2.40</w:t>
            </w:r>
          </w:p>
        </w:tc>
        <w:tc>
          <w:tcPr>
            <w:tcW w:w="796" w:type="dxa"/>
          </w:tcPr>
          <w:p w14:paraId="7CB87197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1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2.05-2.30</w:t>
            </w:r>
          </w:p>
        </w:tc>
        <w:tc>
          <w:tcPr>
            <w:tcW w:w="236" w:type="dxa"/>
          </w:tcPr>
          <w:p w14:paraId="4AEA9DB9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25B1A364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D5FD5C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657794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95BB5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2FFACF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120,700</w:t>
            </w:r>
          </w:p>
        </w:tc>
        <w:tc>
          <w:tcPr>
            <w:tcW w:w="270" w:type="dxa"/>
          </w:tcPr>
          <w:p w14:paraId="04B598B1" w14:textId="77777777" w:rsidR="008B41CE" w:rsidRPr="00560C4E" w:rsidRDefault="008B41CE" w:rsidP="008B41C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5AF6856" w14:textId="77777777" w:rsidR="008B41CE" w:rsidRPr="00560C4E" w:rsidRDefault="008B41CE" w:rsidP="008B41CE">
            <w:pPr>
              <w:pStyle w:val="acctfourfigures"/>
              <w:tabs>
                <w:tab w:val="clear" w:pos="765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128,700</w:t>
            </w:r>
          </w:p>
        </w:tc>
      </w:tr>
    </w:tbl>
    <w:p w14:paraId="1365AEE6" w14:textId="77777777" w:rsidR="00550827" w:rsidRPr="00560C4E" w:rsidRDefault="00550827" w:rsidP="0053027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992"/>
        <w:gridCol w:w="284"/>
        <w:gridCol w:w="992"/>
        <w:gridCol w:w="283"/>
        <w:gridCol w:w="993"/>
        <w:gridCol w:w="283"/>
        <w:gridCol w:w="983"/>
      </w:tblGrid>
      <w:tr w:rsidR="0010411F" w:rsidRPr="00560C4E" w14:paraId="0CDAA6CB" w14:textId="77777777" w:rsidTr="007649F2">
        <w:tc>
          <w:tcPr>
            <w:tcW w:w="4370" w:type="dxa"/>
          </w:tcPr>
          <w:p w14:paraId="3EF37303" w14:textId="77777777" w:rsidR="0010411F" w:rsidRPr="00560C4E" w:rsidRDefault="0010411F" w:rsidP="005302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  <w:gridSpan w:val="3"/>
          </w:tcPr>
          <w:p w14:paraId="1C90228B" w14:textId="77777777" w:rsidR="0010411F" w:rsidRPr="00560C4E" w:rsidRDefault="0010411F" w:rsidP="005302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089E9EA" w14:textId="77777777" w:rsidR="0010411F" w:rsidRPr="00560C4E" w:rsidRDefault="0010411F" w:rsidP="005302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14:paraId="25DF916C" w14:textId="77777777" w:rsidR="0010411F" w:rsidRPr="00560C4E" w:rsidRDefault="0010411F" w:rsidP="005302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11F" w:rsidRPr="00560C4E" w14:paraId="59EE92F8" w14:textId="77777777" w:rsidTr="007649F2">
        <w:tc>
          <w:tcPr>
            <w:tcW w:w="4370" w:type="dxa"/>
          </w:tcPr>
          <w:p w14:paraId="3B3D62F5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3D0A2719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</w:tcPr>
          <w:p w14:paraId="498AB89B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9D8F9EF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43F927AE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48742097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</w:tcPr>
          <w:p w14:paraId="2A132DA7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3CCB2F9E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411F" w:rsidRPr="00560C4E" w14:paraId="104D4238" w14:textId="77777777" w:rsidTr="007649F2">
        <w:tc>
          <w:tcPr>
            <w:tcW w:w="4370" w:type="dxa"/>
          </w:tcPr>
          <w:p w14:paraId="30891461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5DF9060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3CB28320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5D2AB5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14:paraId="3C3C318E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C45D938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4EAB21DE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163F2A7A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0411F" w:rsidRPr="00560C4E" w14:paraId="41B14C8C" w14:textId="77777777" w:rsidTr="007649F2">
        <w:tc>
          <w:tcPr>
            <w:tcW w:w="4370" w:type="dxa"/>
          </w:tcPr>
          <w:p w14:paraId="7EF22526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10" w:type="dxa"/>
            <w:gridSpan w:val="7"/>
          </w:tcPr>
          <w:p w14:paraId="2A881599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11F" w:rsidRPr="00560C4E" w14:paraId="55FD50A2" w14:textId="77777777" w:rsidTr="007649F2">
        <w:trPr>
          <w:trHeight w:val="375"/>
        </w:trPr>
        <w:tc>
          <w:tcPr>
            <w:tcW w:w="4370" w:type="dxa"/>
          </w:tcPr>
          <w:p w14:paraId="49D27904" w14:textId="77777777" w:rsidR="0010411F" w:rsidRPr="00560C4E" w:rsidRDefault="0010411F" w:rsidP="0010411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2A796658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E581A49" w14:textId="77777777" w:rsidR="0010411F" w:rsidRPr="00560C4E" w:rsidRDefault="0010411F" w:rsidP="001041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4F50D9A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817B7CB" w14:textId="77777777" w:rsidR="0010411F" w:rsidRPr="00560C4E" w:rsidRDefault="0010411F" w:rsidP="001041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0F2C156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</w:tcPr>
          <w:p w14:paraId="6BEFCADE" w14:textId="77777777" w:rsidR="0010411F" w:rsidRPr="00560C4E" w:rsidRDefault="0010411F" w:rsidP="001041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</w:tcPr>
          <w:p w14:paraId="6946A38D" w14:textId="77777777" w:rsidR="0010411F" w:rsidRPr="00560C4E" w:rsidRDefault="0010411F" w:rsidP="00550827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</w:tr>
      <w:tr w:rsidR="0010411F" w:rsidRPr="00560C4E" w14:paraId="648BE89C" w14:textId="77777777" w:rsidTr="007649F2">
        <w:trPr>
          <w:trHeight w:val="406"/>
        </w:trPr>
        <w:tc>
          <w:tcPr>
            <w:tcW w:w="4370" w:type="dxa"/>
          </w:tcPr>
          <w:p w14:paraId="720B2CB7" w14:textId="77777777" w:rsidR="0010411F" w:rsidRPr="00560C4E" w:rsidRDefault="0010411F" w:rsidP="0010411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BF6ED4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5,684</w:t>
            </w:r>
          </w:p>
        </w:tc>
        <w:tc>
          <w:tcPr>
            <w:tcW w:w="284" w:type="dxa"/>
          </w:tcPr>
          <w:p w14:paraId="180B88B8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88BC2F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83" w:type="dxa"/>
          </w:tcPr>
          <w:p w14:paraId="51A81989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8E87B08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9C4A8B7" w14:textId="77777777" w:rsidR="0010411F" w:rsidRPr="00560C4E" w:rsidRDefault="0010411F" w:rsidP="001041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88940E9" w14:textId="77777777" w:rsidR="0010411F" w:rsidRPr="00560C4E" w:rsidRDefault="0010411F" w:rsidP="000744C3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0411F" w:rsidRPr="00560C4E" w14:paraId="7815045E" w14:textId="77777777" w:rsidTr="007649F2">
        <w:tc>
          <w:tcPr>
            <w:tcW w:w="4370" w:type="dxa"/>
          </w:tcPr>
          <w:p w14:paraId="66678AD3" w14:textId="77777777" w:rsidR="0010411F" w:rsidRPr="00560C4E" w:rsidRDefault="0010411F" w:rsidP="0010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D45BEE8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5,684</w:t>
            </w:r>
          </w:p>
        </w:tc>
        <w:tc>
          <w:tcPr>
            <w:tcW w:w="284" w:type="dxa"/>
          </w:tcPr>
          <w:p w14:paraId="67B9A697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838E6AA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83" w:type="dxa"/>
          </w:tcPr>
          <w:p w14:paraId="19F5F29C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B68FEE7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5607882F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A00499D" w14:textId="77777777" w:rsidR="0010411F" w:rsidRPr="00560C4E" w:rsidRDefault="0010411F" w:rsidP="001041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281</w:t>
            </w:r>
          </w:p>
        </w:tc>
      </w:tr>
    </w:tbl>
    <w:p w14:paraId="59557F8F" w14:textId="77777777" w:rsidR="00AD7F7D" w:rsidRPr="00560C4E" w:rsidRDefault="00AD7F7D" w:rsidP="004B6EC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9"/>
        <w:gridCol w:w="991"/>
        <w:gridCol w:w="285"/>
        <w:gridCol w:w="991"/>
        <w:gridCol w:w="285"/>
        <w:gridCol w:w="992"/>
        <w:gridCol w:w="285"/>
        <w:gridCol w:w="960"/>
      </w:tblGrid>
      <w:tr w:rsidR="004D5E4A" w:rsidRPr="00560C4E" w14:paraId="136E572B" w14:textId="77777777" w:rsidTr="000744C3">
        <w:trPr>
          <w:trHeight w:hRule="exact" w:val="389"/>
        </w:trPr>
        <w:tc>
          <w:tcPr>
            <w:tcW w:w="4369" w:type="dxa"/>
          </w:tcPr>
          <w:p w14:paraId="400B8311" w14:textId="77777777" w:rsidR="004D5E4A" w:rsidRPr="00560C4E" w:rsidRDefault="004D5E4A" w:rsidP="00505E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7" w:type="dxa"/>
            <w:gridSpan w:val="3"/>
          </w:tcPr>
          <w:p w14:paraId="14AFEF28" w14:textId="77777777" w:rsidR="004D5E4A" w:rsidRPr="00560C4E" w:rsidRDefault="004D5E4A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3C768C0D" w14:textId="77777777" w:rsidR="004D5E4A" w:rsidRPr="00560C4E" w:rsidRDefault="004D5E4A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</w:tcPr>
          <w:p w14:paraId="2AE7A33E" w14:textId="77777777" w:rsidR="004D5E4A" w:rsidRPr="00560C4E" w:rsidRDefault="004D5E4A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560C4E" w14:paraId="00EA6E78" w14:textId="77777777" w:rsidTr="000744C3">
        <w:tc>
          <w:tcPr>
            <w:tcW w:w="4369" w:type="dxa"/>
          </w:tcPr>
          <w:p w14:paraId="0B12D7B4" w14:textId="77777777" w:rsidR="00BE4988" w:rsidRPr="00560C4E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6CE9C804" w14:textId="77777777" w:rsidR="00BE4988" w:rsidRPr="00560C4E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5FAB210F" w14:textId="77777777" w:rsidR="00BE4988" w:rsidRPr="00560C4E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32033F6" w14:textId="77777777" w:rsidR="00BE4988" w:rsidRPr="00560C4E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14:paraId="45763357" w14:textId="77777777" w:rsidR="00BE4988" w:rsidRPr="00560C4E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29C7BAD" w14:textId="77777777" w:rsidR="00BE4988" w:rsidRPr="00560C4E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28418B58" w14:textId="77777777" w:rsidR="00BE4988" w:rsidRPr="00560C4E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758B6D3B" w14:textId="77777777" w:rsidR="00BE4988" w:rsidRPr="00560C4E" w:rsidRDefault="00BE4988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560C4E" w14:paraId="26946D14" w14:textId="77777777" w:rsidTr="000744C3">
        <w:tc>
          <w:tcPr>
            <w:tcW w:w="4369" w:type="dxa"/>
          </w:tcPr>
          <w:p w14:paraId="3C9C92CA" w14:textId="77777777" w:rsidR="00D27A81" w:rsidRPr="00560C4E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DB814C4" w14:textId="77777777" w:rsidR="00D27A81" w:rsidRPr="00560C4E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77F6" w:rsidRPr="00560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14:paraId="7A019025" w14:textId="77777777" w:rsidR="00D27A81" w:rsidRPr="00560C4E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903DFB1" w14:textId="77777777" w:rsidR="00D27A81" w:rsidRPr="00560C4E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77F6"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5" w:type="dxa"/>
          </w:tcPr>
          <w:p w14:paraId="14A953B5" w14:textId="77777777" w:rsidR="00D27A81" w:rsidRPr="00560C4E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3EFD0864" w14:textId="77777777" w:rsidR="00D27A81" w:rsidRPr="00560C4E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77F6" w:rsidRPr="00560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14:paraId="0C37C2AB" w14:textId="77777777" w:rsidR="00D27A81" w:rsidRPr="00560C4E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5233C188" w14:textId="77777777" w:rsidR="00D27A81" w:rsidRPr="00560C4E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77F6"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27A81" w:rsidRPr="00560C4E" w14:paraId="40D04533" w14:textId="77777777" w:rsidTr="000744C3">
        <w:tc>
          <w:tcPr>
            <w:tcW w:w="4369" w:type="dxa"/>
          </w:tcPr>
          <w:p w14:paraId="2729569C" w14:textId="77777777" w:rsidR="00D27A81" w:rsidRPr="00560C4E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89" w:type="dxa"/>
            <w:gridSpan w:val="7"/>
          </w:tcPr>
          <w:p w14:paraId="77EC56F1" w14:textId="77777777" w:rsidR="00D27A81" w:rsidRPr="00560C4E" w:rsidRDefault="00D27A81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E0D" w:rsidRPr="00560C4E" w14:paraId="4CAB1A69" w14:textId="77777777" w:rsidTr="000744C3">
        <w:tc>
          <w:tcPr>
            <w:tcW w:w="4369" w:type="dxa"/>
          </w:tcPr>
          <w:p w14:paraId="10FB93DE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1E645310" w14:textId="77777777" w:rsidR="00505E0D" w:rsidRPr="00560C4E" w:rsidRDefault="00F1751F" w:rsidP="000744C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09D3551F" w14:textId="77777777" w:rsidR="00505E0D" w:rsidRPr="00560C4E" w:rsidRDefault="00505E0D" w:rsidP="00505E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0B75449B" w14:textId="77777777" w:rsidR="00505E0D" w:rsidRPr="00560C4E" w:rsidRDefault="00505E0D" w:rsidP="000744C3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2CD5A695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B64656B" w14:textId="77777777" w:rsidR="00505E0D" w:rsidRPr="00560C4E" w:rsidRDefault="00F92AB8" w:rsidP="00505E0D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9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560C4E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96</w:t>
            </w:r>
          </w:p>
        </w:tc>
        <w:tc>
          <w:tcPr>
            <w:tcW w:w="285" w:type="dxa"/>
          </w:tcPr>
          <w:p w14:paraId="759371B1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347D7981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601</w:t>
            </w:r>
          </w:p>
        </w:tc>
      </w:tr>
      <w:tr w:rsidR="00505E0D" w:rsidRPr="00560C4E" w14:paraId="2E6D0282" w14:textId="77777777" w:rsidTr="000744C3">
        <w:tc>
          <w:tcPr>
            <w:tcW w:w="4369" w:type="dxa"/>
          </w:tcPr>
          <w:p w14:paraId="5B211219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C02EC3" w14:textId="77777777" w:rsidR="00505E0D" w:rsidRPr="00560C4E" w:rsidRDefault="00F92AB8" w:rsidP="00505E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6,366</w:t>
            </w:r>
          </w:p>
        </w:tc>
        <w:tc>
          <w:tcPr>
            <w:tcW w:w="285" w:type="dxa"/>
            <w:shd w:val="clear" w:color="auto" w:fill="FFFFFF"/>
          </w:tcPr>
          <w:p w14:paraId="4DCEB4F9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/>
          </w:tcPr>
          <w:p w14:paraId="0E018EE6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21,484</w:t>
            </w:r>
          </w:p>
        </w:tc>
        <w:tc>
          <w:tcPr>
            <w:tcW w:w="285" w:type="dxa"/>
            <w:shd w:val="clear" w:color="auto" w:fill="FFFFFF"/>
          </w:tcPr>
          <w:p w14:paraId="6CD3CA3F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1402B1AD" w14:textId="77777777" w:rsidR="00505E0D" w:rsidRPr="00560C4E" w:rsidRDefault="00F1751F" w:rsidP="00505E0D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14:paraId="4666E4C8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FFFFF"/>
          </w:tcPr>
          <w:p w14:paraId="7463A991" w14:textId="77777777" w:rsidR="00505E0D" w:rsidRPr="00560C4E" w:rsidRDefault="00505E0D" w:rsidP="000744C3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5E0D" w:rsidRPr="00560C4E" w14:paraId="11181CC3" w14:textId="77777777" w:rsidTr="000744C3">
        <w:tc>
          <w:tcPr>
            <w:tcW w:w="4369" w:type="dxa"/>
          </w:tcPr>
          <w:p w14:paraId="2705FF2F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C1B6C44" w14:textId="77777777" w:rsidR="00505E0D" w:rsidRPr="00560C4E" w:rsidRDefault="00F92AB8" w:rsidP="00505E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6,366</w:t>
            </w:r>
          </w:p>
        </w:tc>
        <w:tc>
          <w:tcPr>
            <w:tcW w:w="285" w:type="dxa"/>
            <w:shd w:val="clear" w:color="auto" w:fill="FFFFFF"/>
          </w:tcPr>
          <w:p w14:paraId="33153D67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0E163F2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21,484</w:t>
            </w:r>
          </w:p>
        </w:tc>
        <w:tc>
          <w:tcPr>
            <w:tcW w:w="285" w:type="dxa"/>
            <w:shd w:val="clear" w:color="auto" w:fill="FFFFFF"/>
          </w:tcPr>
          <w:p w14:paraId="71C41859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AE6FB95" w14:textId="77777777" w:rsidR="00505E0D" w:rsidRPr="00560C4E" w:rsidRDefault="00F92AB8" w:rsidP="00505E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85" w:type="dxa"/>
            <w:shd w:val="clear" w:color="auto" w:fill="FFFFFF"/>
            <w:vAlign w:val="center"/>
          </w:tcPr>
          <w:p w14:paraId="5A4E304F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9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4A034D9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</w:tr>
    </w:tbl>
    <w:p w14:paraId="65141398" w14:textId="77777777" w:rsidR="000744C3" w:rsidRPr="00560C4E" w:rsidRDefault="000744C3">
      <w:pPr>
        <w:rPr>
          <w:sz w:val="30"/>
          <w:szCs w:val="30"/>
        </w:rPr>
      </w:pPr>
    </w:p>
    <w:p w14:paraId="4E40953F" w14:textId="77777777" w:rsidR="000744C3" w:rsidRPr="00560C4E" w:rsidRDefault="000744C3">
      <w:pPr>
        <w:rPr>
          <w:sz w:val="30"/>
          <w:szCs w:val="30"/>
        </w:rPr>
      </w:pPr>
    </w:p>
    <w:p w14:paraId="1EAA625D" w14:textId="77777777" w:rsidR="000744C3" w:rsidRPr="00560C4E" w:rsidRDefault="000744C3">
      <w:pPr>
        <w:rPr>
          <w:sz w:val="30"/>
          <w:szCs w:val="30"/>
        </w:rPr>
      </w:pPr>
    </w:p>
    <w:p w14:paraId="098C4069" w14:textId="77777777" w:rsidR="00D57836" w:rsidRPr="00560C4E" w:rsidRDefault="00D57836">
      <w:pPr>
        <w:rPr>
          <w:sz w:val="30"/>
          <w:szCs w:val="30"/>
        </w:rPr>
      </w:pPr>
    </w:p>
    <w:p w14:paraId="648FBF94" w14:textId="77777777" w:rsidR="00E31457" w:rsidRPr="00560C4E" w:rsidRDefault="00E31457">
      <w:pPr>
        <w:rPr>
          <w:sz w:val="30"/>
          <w:szCs w:val="30"/>
        </w:rPr>
      </w:pPr>
    </w:p>
    <w:p w14:paraId="79B57CE2" w14:textId="77777777" w:rsidR="006A1690" w:rsidRPr="00560C4E" w:rsidRDefault="006A1690">
      <w:pPr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4"/>
        <w:gridCol w:w="446"/>
        <w:gridCol w:w="630"/>
        <w:gridCol w:w="33"/>
        <w:gridCol w:w="826"/>
        <w:gridCol w:w="991"/>
        <w:gridCol w:w="285"/>
        <w:gridCol w:w="991"/>
        <w:gridCol w:w="285"/>
        <w:gridCol w:w="992"/>
        <w:gridCol w:w="285"/>
        <w:gridCol w:w="982"/>
      </w:tblGrid>
      <w:tr w:rsidR="00505E0D" w:rsidRPr="00560C4E" w14:paraId="3A700206" w14:textId="77777777" w:rsidTr="00DE6D41">
        <w:tc>
          <w:tcPr>
            <w:tcW w:w="2880" w:type="dxa"/>
            <w:gridSpan w:val="2"/>
          </w:tcPr>
          <w:p w14:paraId="4284EE6D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เงินกู้ยืมจากกิจการที่เกี่ยวข้องกัน</w:t>
            </w:r>
          </w:p>
        </w:tc>
        <w:tc>
          <w:tcPr>
            <w:tcW w:w="1489" w:type="dxa"/>
            <w:gridSpan w:val="3"/>
          </w:tcPr>
          <w:p w14:paraId="00BB9D0D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</w:tcPr>
          <w:p w14:paraId="388499D8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5" w:type="dxa"/>
          </w:tcPr>
          <w:p w14:paraId="520ECE0F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1D03EB8B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5E0D" w:rsidRPr="00560C4E" w14:paraId="0D2CFED9" w14:textId="77777777" w:rsidTr="00DE6D41">
        <w:tc>
          <w:tcPr>
            <w:tcW w:w="2880" w:type="dxa"/>
            <w:gridSpan w:val="2"/>
          </w:tcPr>
          <w:p w14:paraId="760A6170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3"/>
          </w:tcPr>
          <w:p w14:paraId="07490DE9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18A75FD1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681382EE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F92D288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14:paraId="4EA37EBA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1417ECF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5" w:type="dxa"/>
          </w:tcPr>
          <w:p w14:paraId="78AAB1D9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4775CC57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05E0D" w:rsidRPr="00560C4E" w14:paraId="7E97F42D" w14:textId="77777777" w:rsidTr="00DE6D41">
        <w:tc>
          <w:tcPr>
            <w:tcW w:w="2880" w:type="dxa"/>
            <w:gridSpan w:val="2"/>
          </w:tcPr>
          <w:p w14:paraId="12398B20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3" w:type="dxa"/>
            <w:gridSpan w:val="2"/>
          </w:tcPr>
          <w:p w14:paraId="449AF842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77F6" w:rsidRPr="00560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26" w:type="dxa"/>
          </w:tcPr>
          <w:p w14:paraId="0832C735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E677F6"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91" w:type="dxa"/>
          </w:tcPr>
          <w:p w14:paraId="1F10FDD2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77F6" w:rsidRPr="00560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14:paraId="69E6124A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A589925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E677F6"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5" w:type="dxa"/>
          </w:tcPr>
          <w:p w14:paraId="73F7E85F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89A6CBE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77F6" w:rsidRPr="00560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14:paraId="274A5B9D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6AA95E6A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E677F6"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05E0D" w:rsidRPr="00560C4E" w14:paraId="0F8E222F" w14:textId="77777777" w:rsidTr="00DE6D41">
        <w:tc>
          <w:tcPr>
            <w:tcW w:w="2880" w:type="dxa"/>
            <w:gridSpan w:val="2"/>
          </w:tcPr>
          <w:p w14:paraId="267F633A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  <w:gridSpan w:val="3"/>
          </w:tcPr>
          <w:p w14:paraId="000E6BBC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811" w:type="dxa"/>
            <w:gridSpan w:val="7"/>
          </w:tcPr>
          <w:p w14:paraId="4447BF99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E0D" w:rsidRPr="00560C4E" w14:paraId="291ADF2F" w14:textId="77777777" w:rsidTr="00DE6D41">
        <w:tc>
          <w:tcPr>
            <w:tcW w:w="2880" w:type="dxa"/>
            <w:gridSpan w:val="2"/>
          </w:tcPr>
          <w:p w14:paraId="5AC21EC5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ชำระคืนเมื่อทวงถาม</w:t>
            </w:r>
          </w:p>
        </w:tc>
        <w:tc>
          <w:tcPr>
            <w:tcW w:w="1489" w:type="dxa"/>
            <w:gridSpan w:val="3"/>
          </w:tcPr>
          <w:p w14:paraId="64234029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11" w:type="dxa"/>
            <w:gridSpan w:val="7"/>
          </w:tcPr>
          <w:p w14:paraId="37614182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05E0D" w:rsidRPr="00560C4E" w14:paraId="59C70F64" w14:textId="77777777" w:rsidTr="00ED2EE4">
        <w:tc>
          <w:tcPr>
            <w:tcW w:w="2434" w:type="dxa"/>
          </w:tcPr>
          <w:p w14:paraId="06F0E871" w14:textId="77777777" w:rsidR="00505E0D" w:rsidRPr="00560C4E" w:rsidRDefault="00505E0D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6" w:type="dxa"/>
          </w:tcPr>
          <w:p w14:paraId="6311ECC6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1B54AD6" w14:textId="77777777" w:rsidR="00505E0D" w:rsidRPr="00560C4E" w:rsidRDefault="00F92AB8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859" w:type="dxa"/>
            <w:gridSpan w:val="2"/>
          </w:tcPr>
          <w:p w14:paraId="6304C497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991" w:type="dxa"/>
          </w:tcPr>
          <w:p w14:paraId="48F6AE52" w14:textId="77777777" w:rsidR="00505E0D" w:rsidRPr="00560C4E" w:rsidRDefault="00F92AB8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85" w:type="dxa"/>
          </w:tcPr>
          <w:p w14:paraId="3A8A54FC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7EB0F2D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85" w:type="dxa"/>
          </w:tcPr>
          <w:p w14:paraId="3FB22410" w14:textId="77777777" w:rsidR="00505E0D" w:rsidRPr="00560C4E" w:rsidRDefault="00505E0D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01E572D" w14:textId="77777777" w:rsidR="00505E0D" w:rsidRPr="00560C4E" w:rsidRDefault="00581433" w:rsidP="000744C3">
            <w:pPr>
              <w:pStyle w:val="acctfourfigures"/>
              <w:tabs>
                <w:tab w:val="clear" w:pos="765"/>
                <w:tab w:val="decimal" w:pos="53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17031944" w14:textId="77777777" w:rsidR="00505E0D" w:rsidRPr="00560C4E" w:rsidRDefault="00505E0D" w:rsidP="00505E0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6CECF6DB" w14:textId="77777777" w:rsidR="00505E0D" w:rsidRPr="00560C4E" w:rsidRDefault="00505E0D" w:rsidP="000744C3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1433" w:rsidRPr="00560C4E" w14:paraId="5E35FFAC" w14:textId="77777777" w:rsidTr="00ED2EE4">
        <w:tc>
          <w:tcPr>
            <w:tcW w:w="2434" w:type="dxa"/>
          </w:tcPr>
          <w:p w14:paraId="44A65575" w14:textId="77777777" w:rsidR="00581433" w:rsidRPr="00560C4E" w:rsidRDefault="00581433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46" w:type="dxa"/>
          </w:tcPr>
          <w:p w14:paraId="3C293316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39994B5" w14:textId="77777777" w:rsidR="00581433" w:rsidRPr="00560C4E" w:rsidRDefault="00F92AB8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2.12</w:t>
            </w:r>
          </w:p>
        </w:tc>
        <w:tc>
          <w:tcPr>
            <w:tcW w:w="859" w:type="dxa"/>
            <w:gridSpan w:val="2"/>
          </w:tcPr>
          <w:p w14:paraId="05EAA2B3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2.12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5705052" w14:textId="77777777" w:rsidR="00581433" w:rsidRPr="00560C4E" w:rsidRDefault="00F92AB8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11,500</w:t>
            </w:r>
          </w:p>
        </w:tc>
        <w:tc>
          <w:tcPr>
            <w:tcW w:w="285" w:type="dxa"/>
          </w:tcPr>
          <w:p w14:paraId="10C62279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C2536C7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11,500</w:t>
            </w:r>
          </w:p>
        </w:tc>
        <w:tc>
          <w:tcPr>
            <w:tcW w:w="285" w:type="dxa"/>
          </w:tcPr>
          <w:p w14:paraId="5AB33A52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D14750" w14:textId="77777777" w:rsidR="00581433" w:rsidRPr="00560C4E" w:rsidRDefault="00581433" w:rsidP="000744C3">
            <w:pPr>
              <w:pStyle w:val="acctfourfigures"/>
              <w:tabs>
                <w:tab w:val="clear" w:pos="765"/>
                <w:tab w:val="decimal" w:pos="53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7FA994A3" w14:textId="77777777" w:rsidR="00581433" w:rsidRPr="00560C4E" w:rsidRDefault="00581433" w:rsidP="00505E0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27B8237B" w14:textId="77777777" w:rsidR="00581433" w:rsidRPr="00560C4E" w:rsidRDefault="00581433" w:rsidP="000744C3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1433" w:rsidRPr="00560C4E" w14:paraId="5DE93E11" w14:textId="77777777" w:rsidTr="00ED2EE4">
        <w:tc>
          <w:tcPr>
            <w:tcW w:w="2434" w:type="dxa"/>
          </w:tcPr>
          <w:p w14:paraId="589E4917" w14:textId="77777777" w:rsidR="00581433" w:rsidRPr="00560C4E" w:rsidRDefault="00581433" w:rsidP="0050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6" w:type="dxa"/>
          </w:tcPr>
          <w:p w14:paraId="4B66EEDE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6E6899F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  <w:gridSpan w:val="2"/>
          </w:tcPr>
          <w:p w14:paraId="153A83D6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0E071E0" w14:textId="77777777" w:rsidR="00581433" w:rsidRPr="00560C4E" w:rsidRDefault="00F92AB8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  <w:tc>
          <w:tcPr>
            <w:tcW w:w="285" w:type="dxa"/>
          </w:tcPr>
          <w:p w14:paraId="3D7D5CA4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D57D740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  <w:tc>
          <w:tcPr>
            <w:tcW w:w="285" w:type="dxa"/>
          </w:tcPr>
          <w:p w14:paraId="7DE95EC1" w14:textId="77777777" w:rsidR="00581433" w:rsidRPr="00560C4E" w:rsidRDefault="00581433" w:rsidP="00505E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CE50E44" w14:textId="77777777" w:rsidR="00581433" w:rsidRPr="00560C4E" w:rsidRDefault="00581433" w:rsidP="000744C3">
            <w:pPr>
              <w:pStyle w:val="acctfourfigures"/>
              <w:tabs>
                <w:tab w:val="clear" w:pos="765"/>
                <w:tab w:val="decimal" w:pos="53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7A614627" w14:textId="77777777" w:rsidR="00581433" w:rsidRPr="00560C4E" w:rsidRDefault="00581433" w:rsidP="00505E0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00CD4553" w14:textId="77777777" w:rsidR="00581433" w:rsidRPr="00560C4E" w:rsidRDefault="00581433" w:rsidP="000744C3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7FF05DD" w14:textId="77777777" w:rsidR="00057188" w:rsidRPr="00560C4E" w:rsidRDefault="00057188" w:rsidP="004D5E4A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6D90E5F8" w14:textId="77777777" w:rsidR="00776452" w:rsidRPr="00560C4E" w:rsidRDefault="00776452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560C4E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6AD35081" w14:textId="77777777" w:rsidR="00776452" w:rsidRPr="00560C4E" w:rsidRDefault="00776452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47C456FB" w14:textId="77777777" w:rsidR="00776452" w:rsidRPr="00560C4E" w:rsidRDefault="00776452" w:rsidP="0077645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เมื่อวันที่ 7 ตุลาคม 2531 บริษัทได้ทำสัญญาขายวัตถุดิบหลักกับบริษัทย่อยแห่งหนึ่ง (บริษัท สุรพลนิชิเรฟู้ดส์ จำกัด)โดยบริษัทเป็นผู้จัดหาวัตถุดิบหลักให้แก่บริษัทย่อยดังกล่าว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</w:t>
      </w:r>
      <w:r w:rsidR="00BF51C3" w:rsidRPr="00560C4E">
        <w:rPr>
          <w:rFonts w:asciiTheme="majorBidi" w:hAnsiTheme="majorBidi" w:cstheme="majorBidi"/>
          <w:sz w:val="30"/>
          <w:szCs w:val="30"/>
        </w:rPr>
        <w:t xml:space="preserve">    </w:t>
      </w:r>
      <w:r w:rsidRPr="00560C4E">
        <w:rPr>
          <w:rFonts w:asciiTheme="majorBidi" w:hAnsiTheme="majorBidi" w:cstheme="majorBidi"/>
          <w:sz w:val="30"/>
          <w:szCs w:val="30"/>
          <w:cs/>
        </w:rPr>
        <w:t>ตกลงกันซึ่งใกล้เคียงกับราคาตลาด</w:t>
      </w:r>
    </w:p>
    <w:p w14:paraId="5249A73C" w14:textId="77777777" w:rsidR="00776452" w:rsidRPr="00560C4E" w:rsidRDefault="00776452" w:rsidP="00E45FE5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EA190A5" w14:textId="77777777" w:rsidR="00776452" w:rsidRPr="00560C4E" w:rsidRDefault="00776452" w:rsidP="00DF0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บริษัททำสัญญาให้บริการจัดการ การขายและการตลาดกับบริษัท</w:t>
      </w:r>
      <w:r w:rsidR="00D74785" w:rsidRPr="00560C4E">
        <w:rPr>
          <w:rFonts w:asciiTheme="majorBidi" w:hAnsiTheme="majorBidi" w:cstheme="majorBidi"/>
          <w:sz w:val="30"/>
          <w:szCs w:val="30"/>
          <w:cs/>
        </w:rPr>
        <w:t>ย่อยหลายแห่งเป็นระยะเวลาหนึ่งปี</w:t>
      </w:r>
      <w:r w:rsidR="00D74785" w:rsidRPr="00560C4E">
        <w:rPr>
          <w:rFonts w:asciiTheme="majorBidi" w:hAnsiTheme="majorBidi" w:cstheme="majorBidi"/>
          <w:spacing w:val="-24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BF51C3" w:rsidRPr="00560C4E">
        <w:rPr>
          <w:rFonts w:asciiTheme="majorBidi" w:hAnsiTheme="majorBidi" w:cstheme="majorBidi"/>
          <w:sz w:val="30"/>
          <w:szCs w:val="30"/>
        </w:rPr>
        <w:t xml:space="preserve">   </w:t>
      </w:r>
      <w:r w:rsidR="00D74785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สัญญานี้อาจบอกเลิกได้โดยฝ่ายใดฝ่ายหนึ่งด้วยการแจ้งเป็นลายลักษณ์อักษรล่วงหน้า 30 วัน มิฉะนั้นจะถือว่าสัญญานี้ต่ออายุโดยอัตโนมัติครั้งละหนึ่งปี</w:t>
      </w:r>
      <w:r w:rsidR="00D74785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ในการนี้ บริษัทย่อยเหล่านี้ตกลงที่จะจ่ายค่าบริการจัดการในจำนวนเงินตามที่ระบุในสัญญา</w:t>
      </w:r>
    </w:p>
    <w:p w14:paraId="473700B4" w14:textId="77777777" w:rsidR="00776452" w:rsidRPr="00560C4E" w:rsidRDefault="00776452" w:rsidP="0077645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2CF7C" w14:textId="77777777" w:rsidR="00776452" w:rsidRPr="00560C4E" w:rsidRDefault="00776452" w:rsidP="008D1257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Pr="00560C4E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560C4E">
        <w:rPr>
          <w:rFonts w:asciiTheme="majorBidi" w:hAnsiTheme="majorBidi" w:cstheme="majorBidi"/>
          <w:sz w:val="30"/>
          <w:szCs w:val="30"/>
          <w:cs/>
        </w:rPr>
        <w:t>นิชิเร  ฟู้ดส์ อิงค์ แห่งประเทศญี่ปุ่น โดยบริษัทดังกล่าวจะให้ความรู้และความช่วยเหลือด้านเทคนิค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ตลอดจนให้คำปรึกษาเกี่ยวกับการผลิตสินค้าบางชนิด</w:t>
      </w:r>
      <w:r w:rsidR="00D74785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ภายใต้ข้อกำหนดของสัญญา</w:t>
      </w:r>
      <w:r w:rsidR="00894731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บริษัทย่อยตกลงจ่ายค่าบริการเป็นจำนวนร้อยละของมูลค่าขายตามราคาเอฟ โอ บี ณ ท่าเรือกรุงเทพฯ สำหรับสินค้าที่ส่งออกไปประเทศญี่ปุ่น ยกเว้น</w:t>
      </w:r>
      <w:r w:rsidR="00A23957" w:rsidRPr="00560C4E">
        <w:rPr>
          <w:rFonts w:asciiTheme="majorBidi" w:hAnsiTheme="majorBidi" w:cstheme="majorBidi"/>
          <w:sz w:val="30"/>
          <w:szCs w:val="30"/>
        </w:rPr>
        <w:t xml:space="preserve">             </w:t>
      </w:r>
      <w:r w:rsidR="00A23957" w:rsidRPr="00560C4E">
        <w:rPr>
          <w:rFonts w:asciiTheme="majorBidi" w:hAnsiTheme="majorBidi" w:cstheme="majorBidi"/>
          <w:sz w:val="30"/>
          <w:szCs w:val="30"/>
          <w:cs/>
        </w:rPr>
        <w:t>กุ้งชุบแป้ง</w:t>
      </w:r>
      <w:r w:rsidR="00A23957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ข</w:t>
      </w:r>
      <w:r w:rsidR="000747C5" w:rsidRPr="00560C4E">
        <w:rPr>
          <w:rFonts w:asciiTheme="majorBidi" w:hAnsiTheme="majorBidi" w:cstheme="majorBidi"/>
          <w:sz w:val="30"/>
          <w:szCs w:val="30"/>
          <w:cs/>
        </w:rPr>
        <w:t>นมปังแช่แข็ง กุ้งชุบแป้งแช่แข็ง</w:t>
      </w:r>
      <w:r w:rsidRPr="00560C4E">
        <w:rPr>
          <w:rFonts w:asciiTheme="majorBidi" w:hAnsiTheme="majorBidi" w:cstheme="majorBidi"/>
          <w:sz w:val="30"/>
          <w:szCs w:val="30"/>
          <w:cs/>
        </w:rPr>
        <w:t>และกุ้งเทมปุระ</w:t>
      </w:r>
      <w:r w:rsidR="000747C5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สัญญานี้สิ้นสุดวันที่ 31 ธันวาคม 2545 และสามารถต่ออายุสัญญาได้โดยอัตโนมัติคราวละหนึ่งปี เว้นแต่ฝ่ายหนึ่งฝ่ายใดจะแจ้งยกเลิกหรือเปลี่ยนแปลงสัญญาเป็นเวลา</w:t>
      </w:r>
      <w:r w:rsidR="00A23957" w:rsidRPr="00560C4E">
        <w:rPr>
          <w:rFonts w:asciiTheme="majorBidi" w:hAnsiTheme="majorBidi" w:cstheme="majorBidi"/>
          <w:sz w:val="30"/>
          <w:szCs w:val="30"/>
        </w:rPr>
        <w:t xml:space="preserve">        </w:t>
      </w:r>
      <w:r w:rsidRPr="00560C4E">
        <w:rPr>
          <w:rFonts w:asciiTheme="majorBidi" w:hAnsiTheme="majorBidi" w:cstheme="majorBidi"/>
          <w:sz w:val="30"/>
          <w:szCs w:val="30"/>
          <w:cs/>
        </w:rPr>
        <w:t>หนึ่งเดือนก่อนถึงวันครบกำหนด</w:t>
      </w:r>
    </w:p>
    <w:p w14:paraId="667E9692" w14:textId="77777777" w:rsidR="002105BC" w:rsidRPr="00560C4E" w:rsidRDefault="002105BC" w:rsidP="0077645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6346AB" w14:textId="77777777" w:rsidR="00F162B1" w:rsidRPr="00560C4E" w:rsidRDefault="00776452" w:rsidP="00F162B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เมื่อวันที่ 10 กรกฎาคม 2538 บริษัทย่อยแห่งหนึ่ง (บริษัท สุรพลนิชิเรฟู้ดส์ จำกัด) ได้ทำสัญญารับความช่วยเหลือด้านการบริการจัดการกับบริษัท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</w:t>
      </w:r>
      <w:r w:rsidR="00BF51C3" w:rsidRPr="00560C4E">
        <w:rPr>
          <w:rFonts w:asciiTheme="majorBidi" w:hAnsiTheme="majorBidi" w:cstheme="majorBidi"/>
          <w:sz w:val="30"/>
          <w:szCs w:val="30"/>
        </w:rPr>
        <w:t xml:space="preserve"> 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14:paraId="789AC99C" w14:textId="77777777" w:rsidR="00DE390C" w:rsidRPr="00560C4E" w:rsidRDefault="00776452" w:rsidP="00DE3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lastRenderedPageBreak/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Pr="00560C4E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นิชิเร ฟู้ดส์ อิงค์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แห่งประเทศญี่ปุ่น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ภายใต้ข้อกำหนดตามสัญญา บริษัทย่อยตกลงจะจ่ายค่าบริการในอัตราร้อยละของมูลค่าการขายตามราคา เอฟ โอ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บี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ณ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ท่าเรือกรุงเทพฯ สำหรับสินค้าที่ขายแก่อเมริกาเหนือ</w:t>
      </w:r>
    </w:p>
    <w:p w14:paraId="65356E6A" w14:textId="77777777" w:rsidR="007C3702" w:rsidRPr="00560C4E" w:rsidRDefault="007C3702" w:rsidP="00DE3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9C561" w14:textId="77777777" w:rsidR="00DE390C" w:rsidRPr="00560C4E" w:rsidRDefault="00DE390C" w:rsidP="007B1A9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เงินลงทุนชั่วคราว</w:t>
      </w:r>
    </w:p>
    <w:p w14:paraId="3675F128" w14:textId="77777777" w:rsidR="00CF6AD2" w:rsidRPr="00560C4E" w:rsidRDefault="00CF6AD2" w:rsidP="00DE39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CF6AD2" w:rsidRPr="00560C4E" w14:paraId="51E2D840" w14:textId="77777777" w:rsidTr="00B17BCD">
        <w:tc>
          <w:tcPr>
            <w:tcW w:w="3438" w:type="dxa"/>
          </w:tcPr>
          <w:p w14:paraId="65B159FB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D5D2D7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066816" w14:textId="77777777" w:rsidR="00CF6AD2" w:rsidRPr="00560C4E" w:rsidRDefault="00CF6AD2" w:rsidP="00B17B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D3CFA2" w14:textId="77777777" w:rsidR="00CF6AD2" w:rsidRPr="00560C4E" w:rsidRDefault="00CF6AD2" w:rsidP="00B17BC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9D16A2B" w14:textId="77777777" w:rsidR="00CF6AD2" w:rsidRPr="00560C4E" w:rsidRDefault="00CF6AD2" w:rsidP="00B17B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AD2" w:rsidRPr="00560C4E" w14:paraId="0A7125A4" w14:textId="77777777" w:rsidTr="00B17BCD">
        <w:tc>
          <w:tcPr>
            <w:tcW w:w="3438" w:type="dxa"/>
          </w:tcPr>
          <w:p w14:paraId="068EE6EC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3D8CC7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E8C1A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F61AB2B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075C7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3E30F28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C976C0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3DDA275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E1BE6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6AD2" w:rsidRPr="00560C4E" w14:paraId="2DCBC9B2" w14:textId="77777777" w:rsidTr="00B17BCD">
        <w:tc>
          <w:tcPr>
            <w:tcW w:w="3438" w:type="dxa"/>
          </w:tcPr>
          <w:p w14:paraId="31BDCB50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2D8185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CEB3C4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1D347FC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D69F6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356CCED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004950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0931CB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80745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F6AD2" w:rsidRPr="00560C4E" w14:paraId="742FEAF1" w14:textId="77777777" w:rsidTr="00B17BCD">
        <w:tc>
          <w:tcPr>
            <w:tcW w:w="3438" w:type="dxa"/>
          </w:tcPr>
          <w:p w14:paraId="7E056D3B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3C59C9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34D367A" w14:textId="77777777" w:rsidR="00CF6AD2" w:rsidRPr="00560C4E" w:rsidRDefault="00CF6AD2" w:rsidP="00B17B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6AD2" w:rsidRPr="00560C4E" w14:paraId="23B75C4D" w14:textId="77777777" w:rsidTr="00916A82">
        <w:tc>
          <w:tcPr>
            <w:tcW w:w="3438" w:type="dxa"/>
          </w:tcPr>
          <w:p w14:paraId="6D550CDE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810" w:type="dxa"/>
          </w:tcPr>
          <w:p w14:paraId="72DBA173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CD9BE8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2F91B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B7B50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6AB97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19FB0" w14:textId="77777777" w:rsidR="00CF6AD2" w:rsidRPr="00560C4E" w:rsidRDefault="00CF6AD2" w:rsidP="00B17B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3808FD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DBAE2" w14:textId="77777777" w:rsidR="00CF6AD2" w:rsidRPr="00560C4E" w:rsidRDefault="00CF6AD2" w:rsidP="00B17B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F6AD2" w:rsidRPr="00560C4E" w14:paraId="303C9031" w14:textId="77777777" w:rsidTr="00916A82">
        <w:tc>
          <w:tcPr>
            <w:tcW w:w="3438" w:type="dxa"/>
          </w:tcPr>
          <w:p w14:paraId="4C5CB48A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เงินลงทุนในหน่วยลงทุน</w:t>
            </w:r>
          </w:p>
        </w:tc>
        <w:tc>
          <w:tcPr>
            <w:tcW w:w="810" w:type="dxa"/>
          </w:tcPr>
          <w:p w14:paraId="1B86DF50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31B6FD" w14:textId="77777777" w:rsidR="00CF6AD2" w:rsidRPr="00560C4E" w:rsidRDefault="00640ECF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2E45C0DB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046D32" w14:textId="77777777" w:rsidR="00CF6AD2" w:rsidRPr="00560C4E" w:rsidRDefault="00F1751F" w:rsidP="0091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DDF69F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4B1B56" w14:textId="77777777" w:rsidR="00CF6AD2" w:rsidRPr="00560C4E" w:rsidRDefault="000C6026" w:rsidP="00B17B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3F648976" w14:textId="77777777" w:rsidR="00CF6AD2" w:rsidRPr="00560C4E" w:rsidRDefault="00CF6AD2" w:rsidP="00B1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FA37D5" w14:textId="77777777" w:rsidR="00CF6AD2" w:rsidRPr="00560C4E" w:rsidRDefault="00F1751F" w:rsidP="00916A8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E7468EA" w14:textId="77777777" w:rsidR="00D652A7" w:rsidRPr="00560C4E" w:rsidRDefault="00916A82" w:rsidP="00916A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560C4E">
        <w:rPr>
          <w:rFonts w:asciiTheme="majorBidi" w:hAnsiTheme="majorBidi" w:cstheme="majorBidi"/>
          <w:sz w:val="30"/>
          <w:szCs w:val="30"/>
        </w:rPr>
        <w:tab/>
      </w:r>
    </w:p>
    <w:p w14:paraId="72E9ACED" w14:textId="77777777" w:rsidR="00DE390C" w:rsidRPr="00560C4E" w:rsidRDefault="00D5003D" w:rsidP="00916A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</w:rPr>
        <w:tab/>
      </w:r>
      <w:r w:rsidR="00DE390C" w:rsidRPr="00560C4E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</w:t>
      </w:r>
      <w:r w:rsidR="00CF6AD2" w:rsidRPr="00560C4E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DE390C" w:rsidRPr="00560C4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E390C" w:rsidRPr="00560C4E">
        <w:rPr>
          <w:rFonts w:asciiTheme="majorBidi" w:hAnsiTheme="majorBidi" w:cstheme="majorBidi"/>
          <w:sz w:val="30"/>
          <w:szCs w:val="30"/>
        </w:rPr>
        <w:t xml:space="preserve">31 </w:t>
      </w:r>
      <w:r w:rsidR="00DE390C" w:rsidRPr="00560C4E">
        <w:rPr>
          <w:rFonts w:asciiTheme="majorBidi" w:hAnsiTheme="majorBidi" w:cstheme="majorBidi"/>
          <w:sz w:val="30"/>
          <w:szCs w:val="30"/>
          <w:cs/>
        </w:rPr>
        <w:t>มีนาคม ของหน่วยลงทุนที่เป็นหลักทรัพย์เผื่อขาย มีดังนี้</w:t>
      </w:r>
    </w:p>
    <w:p w14:paraId="099BEAB9" w14:textId="77777777" w:rsidR="00DE390C" w:rsidRPr="00560C4E" w:rsidRDefault="00D5003D" w:rsidP="00CF6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DE390C" w:rsidRPr="00560C4E" w14:paraId="315CB630" w14:textId="77777777" w:rsidTr="00783AA0">
        <w:tc>
          <w:tcPr>
            <w:tcW w:w="3438" w:type="dxa"/>
          </w:tcPr>
          <w:p w14:paraId="3D8880F7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C861B1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A589498" w14:textId="77777777" w:rsidR="00DE390C" w:rsidRPr="00560C4E" w:rsidRDefault="00DE390C" w:rsidP="00783AA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498E7F" w14:textId="77777777" w:rsidR="00DE390C" w:rsidRPr="00560C4E" w:rsidRDefault="00DE390C" w:rsidP="00783AA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7EC5A9B" w14:textId="77777777" w:rsidR="00DE390C" w:rsidRPr="00560C4E" w:rsidRDefault="00DE390C" w:rsidP="00783AA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90C" w:rsidRPr="00560C4E" w14:paraId="4C1625C5" w14:textId="77777777" w:rsidTr="00783AA0">
        <w:tc>
          <w:tcPr>
            <w:tcW w:w="3438" w:type="dxa"/>
          </w:tcPr>
          <w:p w14:paraId="5E4AE022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9856B5D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4C806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12A3DC3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90226E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0859F78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437957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492C1AB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C91E6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E390C" w:rsidRPr="00560C4E" w14:paraId="6EE032F0" w14:textId="77777777" w:rsidTr="00783AA0">
        <w:tc>
          <w:tcPr>
            <w:tcW w:w="3438" w:type="dxa"/>
          </w:tcPr>
          <w:p w14:paraId="08B3C685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D38885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5295CF7" w14:textId="77777777" w:rsidR="00DE390C" w:rsidRPr="00560C4E" w:rsidRDefault="00DE390C" w:rsidP="00783AA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390C" w:rsidRPr="00560C4E" w14:paraId="0A940DDE" w14:textId="77777777" w:rsidTr="00916A82">
        <w:tc>
          <w:tcPr>
            <w:tcW w:w="3438" w:type="dxa"/>
          </w:tcPr>
          <w:p w14:paraId="2A0F1EC5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เงินลงทุนในหน่วยลงทุน</w:t>
            </w:r>
          </w:p>
        </w:tc>
        <w:tc>
          <w:tcPr>
            <w:tcW w:w="810" w:type="dxa"/>
          </w:tcPr>
          <w:p w14:paraId="211C2F87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581E37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C0B75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05B6C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028DC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C459B" w14:textId="77777777" w:rsidR="00DE390C" w:rsidRPr="00560C4E" w:rsidRDefault="00DE390C" w:rsidP="00783AA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57224C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BB965" w14:textId="77777777" w:rsidR="00DE390C" w:rsidRPr="00560C4E" w:rsidRDefault="00DE390C" w:rsidP="00783AA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390C" w:rsidRPr="00560C4E" w14:paraId="6D6441C3" w14:textId="77777777" w:rsidTr="00916A82">
        <w:tc>
          <w:tcPr>
            <w:tcW w:w="3438" w:type="dxa"/>
          </w:tcPr>
          <w:p w14:paraId="6CE4BDA3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1E4BF4B4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2F752D0" w14:textId="77777777" w:rsidR="00DE390C" w:rsidRPr="00560C4E" w:rsidRDefault="00916A82" w:rsidP="0091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30E2F5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7FB255" w14:textId="77777777" w:rsidR="00DE390C" w:rsidRPr="00560C4E" w:rsidRDefault="00916A82" w:rsidP="0091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96535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C85AE" w14:textId="77777777" w:rsidR="00DE390C" w:rsidRPr="00560C4E" w:rsidRDefault="00916A82" w:rsidP="00916A8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0165D6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CA5E0" w14:textId="77777777" w:rsidR="00DE390C" w:rsidRPr="00560C4E" w:rsidRDefault="00916A82" w:rsidP="00916A8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390C" w:rsidRPr="00560C4E" w14:paraId="1A8F5CE7" w14:textId="77777777" w:rsidTr="00916A82">
        <w:tc>
          <w:tcPr>
            <w:tcW w:w="3438" w:type="dxa"/>
          </w:tcPr>
          <w:p w14:paraId="3A3BC94E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</w:t>
            </w:r>
            <w:r w:rsidR="009E7B14"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810" w:type="dxa"/>
          </w:tcPr>
          <w:p w14:paraId="22A68BBB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4B48F7" w14:textId="77777777" w:rsidR="00DE390C" w:rsidRPr="00560C4E" w:rsidRDefault="000C6026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653B293C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A9C627" w14:textId="77777777" w:rsidR="00DE390C" w:rsidRPr="00560C4E" w:rsidRDefault="00916A82" w:rsidP="0091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239A76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987F7" w14:textId="77777777" w:rsidR="00DE390C" w:rsidRPr="00560C4E" w:rsidRDefault="000C6026" w:rsidP="00783AA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270" w:type="dxa"/>
          </w:tcPr>
          <w:p w14:paraId="03120C8A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7BCB5" w14:textId="77777777" w:rsidR="00DE390C" w:rsidRPr="00560C4E" w:rsidRDefault="00916A82" w:rsidP="00916A8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E390C" w:rsidRPr="00560C4E" w14:paraId="5DF9C53E" w14:textId="77777777" w:rsidTr="00783AA0">
        <w:tc>
          <w:tcPr>
            <w:tcW w:w="3438" w:type="dxa"/>
          </w:tcPr>
          <w:p w14:paraId="08EBB8AD" w14:textId="77777777" w:rsidR="00DE390C" w:rsidRPr="00560C4E" w:rsidRDefault="007E0F2A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14:paraId="56188582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C6C311" w14:textId="77777777" w:rsidR="00DE390C" w:rsidRPr="00560C4E" w:rsidRDefault="000C6026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353619CD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8890E8" w14:textId="77777777" w:rsidR="00DE390C" w:rsidRPr="00560C4E" w:rsidRDefault="00916A82" w:rsidP="0091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2C0067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184D74" w14:textId="77777777" w:rsidR="00DE390C" w:rsidRPr="00560C4E" w:rsidRDefault="000C6026" w:rsidP="00783AA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270" w:type="dxa"/>
          </w:tcPr>
          <w:p w14:paraId="3B603368" w14:textId="77777777" w:rsidR="00DE390C" w:rsidRPr="00560C4E" w:rsidRDefault="00DE390C" w:rsidP="0078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0F592" w14:textId="77777777" w:rsidR="00DE390C" w:rsidRPr="00560C4E" w:rsidRDefault="00916A82" w:rsidP="00916A8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210C83E" w14:textId="77777777" w:rsidR="00062603" w:rsidRPr="00560C4E" w:rsidRDefault="00062603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DEE1DD" w14:textId="77777777" w:rsidR="000744C3" w:rsidRPr="00560C4E" w:rsidRDefault="000744C3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BD857" w14:textId="77777777" w:rsidR="000744C3" w:rsidRPr="00560C4E" w:rsidRDefault="000744C3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76184" w14:textId="77777777" w:rsidR="000744C3" w:rsidRPr="00560C4E" w:rsidRDefault="000744C3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64CB9C" w14:textId="77777777" w:rsidR="000744C3" w:rsidRPr="00560C4E" w:rsidRDefault="000744C3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E40487" w14:textId="77777777" w:rsidR="000744C3" w:rsidRPr="00560C4E" w:rsidRDefault="000744C3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E7567" w14:textId="380E18CF" w:rsidR="000744C3" w:rsidRDefault="000744C3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A8FB3" w14:textId="77777777" w:rsidR="007C351F" w:rsidRPr="00560C4E" w:rsidRDefault="007C351F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AB966" w14:textId="77777777" w:rsidR="000744C3" w:rsidRPr="00560C4E" w:rsidRDefault="000744C3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754BF" w14:textId="77777777" w:rsidR="000744C3" w:rsidRPr="00560C4E" w:rsidRDefault="000744C3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AB034D" w14:textId="77777777" w:rsidR="00BD20C1" w:rsidRPr="00560C4E" w:rsidRDefault="00BD20C1" w:rsidP="007B1A9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ลูกหนี้การค้า</w:t>
      </w:r>
    </w:p>
    <w:p w14:paraId="2FAA4145" w14:textId="77777777" w:rsidR="003F7D59" w:rsidRPr="00560C4E" w:rsidRDefault="003F7D59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9A7BDE" w:rsidRPr="00560C4E" w14:paraId="27118FF0" w14:textId="77777777" w:rsidTr="000B7605">
        <w:tc>
          <w:tcPr>
            <w:tcW w:w="3438" w:type="dxa"/>
          </w:tcPr>
          <w:p w14:paraId="3196B28F" w14:textId="77777777" w:rsidR="009A7BDE" w:rsidRPr="00560C4E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4CDE27" w14:textId="77777777" w:rsidR="009A7BDE" w:rsidRPr="00560C4E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8F385F1" w14:textId="77777777" w:rsidR="009A7BDE" w:rsidRPr="00560C4E" w:rsidRDefault="009A7BDE" w:rsidP="0098219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662720" w14:textId="77777777" w:rsidR="009A7BDE" w:rsidRPr="00560C4E" w:rsidRDefault="009A7BDE" w:rsidP="0098219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6F7AF6C" w14:textId="77777777" w:rsidR="009A7BDE" w:rsidRPr="00560C4E" w:rsidRDefault="009A7BDE" w:rsidP="0098219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560C4E" w14:paraId="7A29395E" w14:textId="77777777" w:rsidTr="000B7605">
        <w:tc>
          <w:tcPr>
            <w:tcW w:w="3438" w:type="dxa"/>
          </w:tcPr>
          <w:p w14:paraId="67CBB6FD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37E8B9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7A865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ED4654"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6340475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BC736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73619C3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87420E" w14:textId="77777777" w:rsidR="00BE4988" w:rsidRPr="00560C4E" w:rsidRDefault="00BE4988" w:rsidP="00ED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ED4654"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60C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CFDE25C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1C402" w14:textId="77777777" w:rsidR="00BE4988" w:rsidRPr="00560C4E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560C4E" w14:paraId="6B774396" w14:textId="77777777" w:rsidTr="000B7605">
        <w:tc>
          <w:tcPr>
            <w:tcW w:w="3438" w:type="dxa"/>
          </w:tcPr>
          <w:p w14:paraId="1A8AD7A4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7F783B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4345E7A" w14:textId="77777777" w:rsidR="00D27A81" w:rsidRPr="00560C4E" w:rsidRDefault="00E8036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8194F81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BD1E4" w14:textId="77777777" w:rsidR="00D27A81" w:rsidRPr="00560C4E" w:rsidRDefault="00E8036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6800359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0D605A" w14:textId="77777777" w:rsidR="00D27A81" w:rsidRPr="00560C4E" w:rsidRDefault="00E8036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4360935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BE5AF" w14:textId="77777777" w:rsidR="00D27A81" w:rsidRPr="00560C4E" w:rsidRDefault="00E8036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27A81" w:rsidRPr="00560C4E" w14:paraId="30D6F812" w14:textId="77777777" w:rsidTr="000B7605">
        <w:tc>
          <w:tcPr>
            <w:tcW w:w="3438" w:type="dxa"/>
          </w:tcPr>
          <w:p w14:paraId="5968C99A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40AF961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40DCF4F" w14:textId="77777777" w:rsidR="00D27A81" w:rsidRPr="00560C4E" w:rsidRDefault="00D27A81" w:rsidP="00D27A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036B" w:rsidRPr="00560C4E" w14:paraId="7034B3E6" w14:textId="77777777" w:rsidTr="000B7605">
        <w:tc>
          <w:tcPr>
            <w:tcW w:w="3438" w:type="dxa"/>
          </w:tcPr>
          <w:p w14:paraId="41F7935F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1DD6C44" w14:textId="77777777" w:rsidR="00E8036B" w:rsidRPr="00560C4E" w:rsidRDefault="00566878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368F54DB" w14:textId="77777777" w:rsidR="00E8036B" w:rsidRPr="00560C4E" w:rsidRDefault="001B0C74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230,383</w:t>
            </w:r>
          </w:p>
        </w:tc>
        <w:tc>
          <w:tcPr>
            <w:tcW w:w="270" w:type="dxa"/>
          </w:tcPr>
          <w:p w14:paraId="33B71B78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59021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14:paraId="74970B0A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F82A8" w14:textId="77777777" w:rsidR="00E8036B" w:rsidRPr="00560C4E" w:rsidRDefault="001B0C74" w:rsidP="00E803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78,119</w:t>
            </w:r>
          </w:p>
        </w:tc>
        <w:tc>
          <w:tcPr>
            <w:tcW w:w="270" w:type="dxa"/>
          </w:tcPr>
          <w:p w14:paraId="599442F8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9F910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75,982</w:t>
            </w:r>
          </w:p>
        </w:tc>
      </w:tr>
      <w:tr w:rsidR="00E8036B" w:rsidRPr="00560C4E" w14:paraId="05E54E25" w14:textId="77777777" w:rsidTr="000B7605">
        <w:tc>
          <w:tcPr>
            <w:tcW w:w="3438" w:type="dxa"/>
          </w:tcPr>
          <w:p w14:paraId="30E67DA2" w14:textId="06E0CE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810" w:type="dxa"/>
          </w:tcPr>
          <w:p w14:paraId="156E8C17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D0118D5" w14:textId="77777777" w:rsidR="00E8036B" w:rsidRPr="00560C4E" w:rsidRDefault="001B0C74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122,503</w:t>
            </w:r>
          </w:p>
        </w:tc>
        <w:tc>
          <w:tcPr>
            <w:tcW w:w="270" w:type="dxa"/>
          </w:tcPr>
          <w:p w14:paraId="3E229259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553A8C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115,871</w:t>
            </w:r>
          </w:p>
        </w:tc>
        <w:tc>
          <w:tcPr>
            <w:tcW w:w="270" w:type="dxa"/>
          </w:tcPr>
          <w:p w14:paraId="13B3DB03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5C6DF" w14:textId="77777777" w:rsidR="00E8036B" w:rsidRPr="00560C4E" w:rsidRDefault="001B0C74" w:rsidP="00E803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9,231</w:t>
            </w:r>
          </w:p>
        </w:tc>
        <w:tc>
          <w:tcPr>
            <w:tcW w:w="270" w:type="dxa"/>
          </w:tcPr>
          <w:p w14:paraId="0B0B4F7A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F4B58A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15,905</w:t>
            </w:r>
          </w:p>
        </w:tc>
      </w:tr>
      <w:tr w:rsidR="00E8036B" w:rsidRPr="00560C4E" w14:paraId="564268C2" w14:textId="77777777" w:rsidTr="000B7605">
        <w:tc>
          <w:tcPr>
            <w:tcW w:w="3438" w:type="dxa"/>
          </w:tcPr>
          <w:p w14:paraId="48F3A135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57C37D5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76CE74" w14:textId="77777777" w:rsidR="00E8036B" w:rsidRPr="00560C4E" w:rsidRDefault="001B0C74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352,886</w:t>
            </w:r>
          </w:p>
        </w:tc>
        <w:tc>
          <w:tcPr>
            <w:tcW w:w="270" w:type="dxa"/>
          </w:tcPr>
          <w:p w14:paraId="6DDB1D71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056812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225,496</w:t>
            </w:r>
          </w:p>
        </w:tc>
        <w:tc>
          <w:tcPr>
            <w:tcW w:w="270" w:type="dxa"/>
          </w:tcPr>
          <w:p w14:paraId="0C76434C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007C66" w14:textId="77777777" w:rsidR="00E8036B" w:rsidRPr="00560C4E" w:rsidRDefault="001B0C74" w:rsidP="00E803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87,350</w:t>
            </w:r>
          </w:p>
        </w:tc>
        <w:tc>
          <w:tcPr>
            <w:tcW w:w="270" w:type="dxa"/>
          </w:tcPr>
          <w:p w14:paraId="1DB11AF7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643B44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91,887</w:t>
            </w:r>
          </w:p>
        </w:tc>
      </w:tr>
      <w:tr w:rsidR="00E8036B" w:rsidRPr="00560C4E" w14:paraId="1F21E336" w14:textId="77777777" w:rsidTr="000B7605">
        <w:tc>
          <w:tcPr>
            <w:tcW w:w="3438" w:type="dxa"/>
          </w:tcPr>
          <w:p w14:paraId="4CB9B823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14:paraId="0BD9F281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3905E5" w14:textId="77777777" w:rsidR="00E8036B" w:rsidRPr="00560C4E" w:rsidRDefault="001B0C74" w:rsidP="001B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14:paraId="7DA40385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2803A6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14:paraId="5220B45F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B47BC6" w14:textId="77777777" w:rsidR="00E8036B" w:rsidRPr="00560C4E" w:rsidRDefault="001B0C74" w:rsidP="00E8036B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D3DE8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3CEB76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36B" w:rsidRPr="00560C4E" w14:paraId="68939408" w14:textId="77777777" w:rsidTr="000B7605">
        <w:tc>
          <w:tcPr>
            <w:tcW w:w="3438" w:type="dxa"/>
          </w:tcPr>
          <w:p w14:paraId="7216642F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00E498C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285E0C" w14:textId="77777777" w:rsidR="00E8036B" w:rsidRPr="00560C4E" w:rsidRDefault="001B0C74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352,770</w:t>
            </w:r>
          </w:p>
        </w:tc>
        <w:tc>
          <w:tcPr>
            <w:tcW w:w="270" w:type="dxa"/>
          </w:tcPr>
          <w:p w14:paraId="6AACB232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3D1F12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225,38</w:t>
            </w:r>
            <w:r w:rsidR="007A6D49"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9DDFFDC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AD5A63" w14:textId="77777777" w:rsidR="00E8036B" w:rsidRPr="00560C4E" w:rsidRDefault="001B0C74" w:rsidP="00E803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87,350</w:t>
            </w:r>
          </w:p>
        </w:tc>
        <w:tc>
          <w:tcPr>
            <w:tcW w:w="270" w:type="dxa"/>
          </w:tcPr>
          <w:p w14:paraId="29715C09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E49776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91,887</w:t>
            </w:r>
          </w:p>
        </w:tc>
      </w:tr>
      <w:tr w:rsidR="00E8036B" w:rsidRPr="00560C4E" w14:paraId="51DEC00B" w14:textId="77777777" w:rsidTr="000B7605">
        <w:tc>
          <w:tcPr>
            <w:tcW w:w="3438" w:type="dxa"/>
            <w:shd w:val="clear" w:color="auto" w:fill="FFFFFF"/>
          </w:tcPr>
          <w:p w14:paraId="00A2F504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810" w:type="dxa"/>
            <w:shd w:val="clear" w:color="auto" w:fill="FFFFFF"/>
          </w:tcPr>
          <w:p w14:paraId="069E4278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14:paraId="0068A8ED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4A2534F7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106DD063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5FE01E89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34004CEE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0A94142A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6DD65098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36B" w:rsidRPr="00560C4E" w14:paraId="65CB86FD" w14:textId="77777777" w:rsidTr="00E8036B">
        <w:trPr>
          <w:trHeight w:val="290"/>
        </w:trPr>
        <w:tc>
          <w:tcPr>
            <w:tcW w:w="3438" w:type="dxa"/>
            <w:shd w:val="clear" w:color="auto" w:fill="FFFFFF"/>
          </w:tcPr>
          <w:p w14:paraId="697A4454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44"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810" w:type="dxa"/>
            <w:shd w:val="clear" w:color="auto" w:fill="FFFFFF"/>
          </w:tcPr>
          <w:p w14:paraId="129C3EA8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14:paraId="0F1C7B57" w14:textId="77777777" w:rsidR="00E8036B" w:rsidRPr="00560C4E" w:rsidRDefault="001B0C74" w:rsidP="00E8036B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2B476F2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14:paraId="7044008C" w14:textId="77777777" w:rsidR="00E8036B" w:rsidRPr="00560C4E" w:rsidRDefault="00A0173B" w:rsidP="00A0173B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7BD5E481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14:paraId="57AC2D8F" w14:textId="77777777" w:rsidR="00E8036B" w:rsidRPr="00560C4E" w:rsidRDefault="001B0C74" w:rsidP="00E8036B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035CBB2B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14:paraId="17850989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C0676EB" w14:textId="77777777" w:rsidR="006F4558" w:rsidRPr="00560C4E" w:rsidRDefault="006F4558" w:rsidP="008A1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CFB80" w14:textId="77777777" w:rsidR="002D7047" w:rsidRPr="00560C4E" w:rsidRDefault="00A660C5" w:rsidP="00C53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0192715" w14:textId="77777777" w:rsidR="002D7047" w:rsidRPr="00560C4E" w:rsidRDefault="002D7047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80"/>
        <w:gridCol w:w="1152"/>
        <w:gridCol w:w="270"/>
        <w:gridCol w:w="1170"/>
        <w:gridCol w:w="270"/>
        <w:gridCol w:w="1161"/>
        <w:gridCol w:w="270"/>
        <w:gridCol w:w="1179"/>
      </w:tblGrid>
      <w:tr w:rsidR="00E8036B" w:rsidRPr="00560C4E" w14:paraId="6ECB5DD9" w14:textId="77777777" w:rsidTr="00E8036B">
        <w:trPr>
          <w:tblHeader/>
        </w:trPr>
        <w:tc>
          <w:tcPr>
            <w:tcW w:w="3780" w:type="dxa"/>
          </w:tcPr>
          <w:p w14:paraId="7FFD1256" w14:textId="77777777" w:rsidR="00E8036B" w:rsidRPr="00560C4E" w:rsidRDefault="00E8036B" w:rsidP="001E4D2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2AB578E9" w14:textId="77777777" w:rsidR="00E8036B" w:rsidRPr="00560C4E" w:rsidRDefault="00E8036B" w:rsidP="001E4D2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EC4C4D" w14:textId="77777777" w:rsidR="00E8036B" w:rsidRPr="00560C4E" w:rsidRDefault="00E8036B" w:rsidP="001E4D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A37EEA8" w14:textId="77777777" w:rsidR="00E8036B" w:rsidRPr="00560C4E" w:rsidRDefault="00E8036B" w:rsidP="001E4D2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36B" w:rsidRPr="00560C4E" w14:paraId="47FF08D1" w14:textId="77777777" w:rsidTr="00E8036B">
        <w:trPr>
          <w:tblHeader/>
        </w:trPr>
        <w:tc>
          <w:tcPr>
            <w:tcW w:w="3780" w:type="dxa"/>
          </w:tcPr>
          <w:p w14:paraId="0ADC3E3A" w14:textId="77777777" w:rsidR="00E8036B" w:rsidRPr="00560C4E" w:rsidRDefault="00E8036B" w:rsidP="00E803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4BFC3B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4183004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6AEFE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48A42030" w14:textId="77777777" w:rsidR="00E8036B" w:rsidRPr="00560C4E" w:rsidRDefault="00E8036B" w:rsidP="00E8036B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5B73AA14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F509688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1ABD45E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E8036B" w:rsidRPr="00560C4E" w14:paraId="7C6992BE" w14:textId="77777777" w:rsidTr="00E8036B">
        <w:trPr>
          <w:tblHeader/>
        </w:trPr>
        <w:tc>
          <w:tcPr>
            <w:tcW w:w="3780" w:type="dxa"/>
          </w:tcPr>
          <w:p w14:paraId="1E021EA2" w14:textId="77777777" w:rsidR="00E8036B" w:rsidRPr="00560C4E" w:rsidRDefault="00E8036B" w:rsidP="00E803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5DE51F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72BBFE8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E2BD4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71944A4A" w14:textId="77777777" w:rsidR="00E8036B" w:rsidRPr="00560C4E" w:rsidRDefault="00E8036B" w:rsidP="00E8036B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60F2F6C3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3F176AC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628A89" w14:textId="77777777" w:rsidR="00E8036B" w:rsidRPr="00560C4E" w:rsidRDefault="00E8036B" w:rsidP="00E803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E8036B" w:rsidRPr="00560C4E" w14:paraId="16D9F6AF" w14:textId="77777777" w:rsidTr="00E8036B">
        <w:trPr>
          <w:tblHeader/>
        </w:trPr>
        <w:tc>
          <w:tcPr>
            <w:tcW w:w="3780" w:type="dxa"/>
          </w:tcPr>
          <w:p w14:paraId="792F6F37" w14:textId="77777777" w:rsidR="00E8036B" w:rsidRPr="00560C4E" w:rsidRDefault="00E8036B" w:rsidP="00E803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14:paraId="2BCA9C46" w14:textId="77777777" w:rsidR="00E8036B" w:rsidRPr="00560C4E" w:rsidRDefault="00E8036B" w:rsidP="00E803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036B" w:rsidRPr="00560C4E" w14:paraId="34FBB593" w14:textId="77777777" w:rsidTr="00E8036B">
        <w:tc>
          <w:tcPr>
            <w:tcW w:w="3780" w:type="dxa"/>
          </w:tcPr>
          <w:p w14:paraId="42D95577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26B0916C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791E2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34670A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1BF9A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3005008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B41FB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0EF3CC9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36B" w:rsidRPr="00560C4E" w14:paraId="7EA26F2E" w14:textId="77777777" w:rsidTr="00E8036B">
        <w:tc>
          <w:tcPr>
            <w:tcW w:w="3780" w:type="dxa"/>
          </w:tcPr>
          <w:p w14:paraId="377197FA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52" w:type="dxa"/>
          </w:tcPr>
          <w:p w14:paraId="1BE027EA" w14:textId="77777777" w:rsidR="00E8036B" w:rsidRPr="00560C4E" w:rsidRDefault="00DB3C7E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230,364</w:t>
            </w:r>
          </w:p>
        </w:tc>
        <w:tc>
          <w:tcPr>
            <w:tcW w:w="270" w:type="dxa"/>
          </w:tcPr>
          <w:p w14:paraId="01680A89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68EB09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14:paraId="470D73C3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A1EEDB8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78,119</w:t>
            </w:r>
          </w:p>
        </w:tc>
        <w:tc>
          <w:tcPr>
            <w:tcW w:w="270" w:type="dxa"/>
          </w:tcPr>
          <w:p w14:paraId="3F92A753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82A022D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75,982</w:t>
            </w:r>
          </w:p>
        </w:tc>
      </w:tr>
      <w:tr w:rsidR="00E8036B" w:rsidRPr="00560C4E" w14:paraId="77ED61FB" w14:textId="77777777" w:rsidTr="00E8036B">
        <w:tc>
          <w:tcPr>
            <w:tcW w:w="3780" w:type="dxa"/>
          </w:tcPr>
          <w:p w14:paraId="38903B36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52" w:type="dxa"/>
          </w:tcPr>
          <w:p w14:paraId="103C5811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B48A8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F55FC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26F40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732C7C4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651B1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318C293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36B" w:rsidRPr="00560C4E" w14:paraId="6EA094BC" w14:textId="77777777" w:rsidTr="00E8036B">
        <w:tc>
          <w:tcPr>
            <w:tcW w:w="3780" w:type="dxa"/>
          </w:tcPr>
          <w:p w14:paraId="68D4DF8E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 30 วัน</w:t>
            </w:r>
          </w:p>
        </w:tc>
        <w:tc>
          <w:tcPr>
            <w:tcW w:w="1152" w:type="dxa"/>
          </w:tcPr>
          <w:p w14:paraId="499130B7" w14:textId="77777777" w:rsidR="00E8036B" w:rsidRPr="00560C4E" w:rsidRDefault="00DB3C7E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06A60F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D7587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327AFB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0A4DF33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39692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A844038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36B" w:rsidRPr="00560C4E" w14:paraId="2B842F57" w14:textId="77777777" w:rsidTr="00E8036B">
        <w:tc>
          <w:tcPr>
            <w:tcW w:w="3780" w:type="dxa"/>
          </w:tcPr>
          <w:p w14:paraId="2176DBD2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มากกว่า 30 วันถึง 6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52" w:type="dxa"/>
          </w:tcPr>
          <w:p w14:paraId="67DBD3F0" w14:textId="77777777" w:rsidR="00E8036B" w:rsidRPr="00560C4E" w:rsidRDefault="00D8310B" w:rsidP="00DB3C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75E976B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3E008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645A1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7A3092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A61DFE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1D961A8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36B" w:rsidRPr="00560C4E" w14:paraId="0D94064E" w14:textId="77777777" w:rsidTr="00E8036B">
        <w:tc>
          <w:tcPr>
            <w:tcW w:w="3780" w:type="dxa"/>
          </w:tcPr>
          <w:p w14:paraId="0918F71F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DCD23ED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230,383</w:t>
            </w:r>
          </w:p>
        </w:tc>
        <w:tc>
          <w:tcPr>
            <w:tcW w:w="270" w:type="dxa"/>
          </w:tcPr>
          <w:p w14:paraId="61E7EF65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D7EDA7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14:paraId="0BC4F218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D882EB4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78,119</w:t>
            </w:r>
          </w:p>
        </w:tc>
        <w:tc>
          <w:tcPr>
            <w:tcW w:w="270" w:type="dxa"/>
          </w:tcPr>
          <w:p w14:paraId="0C747AC6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B96A710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75,982</w:t>
            </w:r>
          </w:p>
        </w:tc>
      </w:tr>
      <w:tr w:rsidR="00E8036B" w:rsidRPr="00560C4E" w14:paraId="4970850C" w14:textId="77777777" w:rsidTr="00E8036B">
        <w:tc>
          <w:tcPr>
            <w:tcW w:w="3780" w:type="dxa"/>
          </w:tcPr>
          <w:p w14:paraId="02C28A9F" w14:textId="77777777" w:rsidR="00FD4587" w:rsidRPr="00560C4E" w:rsidRDefault="00FD4587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</w:p>
          <w:p w14:paraId="7C4CB6A5" w14:textId="77777777" w:rsidR="000744C3" w:rsidRPr="00560C4E" w:rsidRDefault="000744C3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</w:p>
          <w:p w14:paraId="2607E3B0" w14:textId="77777777" w:rsidR="000744C3" w:rsidRPr="00560C4E" w:rsidRDefault="000744C3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</w:p>
          <w:p w14:paraId="17B69834" w14:textId="77777777" w:rsidR="000744C3" w:rsidRPr="00560C4E" w:rsidRDefault="000744C3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</w:p>
          <w:p w14:paraId="52F9BE62" w14:textId="77777777" w:rsidR="00F075AF" w:rsidRPr="00560C4E" w:rsidRDefault="00F075AF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</w:p>
          <w:p w14:paraId="520997FB" w14:textId="77777777" w:rsidR="00F075AF" w:rsidRPr="00560C4E" w:rsidRDefault="00F075AF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  <w:p w14:paraId="551864FA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lastRenderedPageBreak/>
              <w:t>กิจการอื่นๆ</w:t>
            </w:r>
          </w:p>
        </w:tc>
        <w:tc>
          <w:tcPr>
            <w:tcW w:w="1152" w:type="dxa"/>
          </w:tcPr>
          <w:p w14:paraId="23E6C122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C07EC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8C905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487F4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406BE3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7D1E9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BCA771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36B" w:rsidRPr="00560C4E" w14:paraId="0269B430" w14:textId="77777777" w:rsidTr="00E8036B">
        <w:tc>
          <w:tcPr>
            <w:tcW w:w="3780" w:type="dxa"/>
          </w:tcPr>
          <w:p w14:paraId="7CAD05E2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lastRenderedPageBreak/>
              <w:t xml:space="preserve">ยังไม่ครบกำหนดชำระ </w:t>
            </w:r>
          </w:p>
        </w:tc>
        <w:tc>
          <w:tcPr>
            <w:tcW w:w="1152" w:type="dxa"/>
          </w:tcPr>
          <w:p w14:paraId="14C797DB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97,975</w:t>
            </w:r>
          </w:p>
        </w:tc>
        <w:tc>
          <w:tcPr>
            <w:tcW w:w="270" w:type="dxa"/>
          </w:tcPr>
          <w:p w14:paraId="48195DA3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2A0F15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89,290</w:t>
            </w:r>
          </w:p>
        </w:tc>
        <w:tc>
          <w:tcPr>
            <w:tcW w:w="270" w:type="dxa"/>
          </w:tcPr>
          <w:p w14:paraId="38915C71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B941D4A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9,194</w:t>
            </w:r>
          </w:p>
        </w:tc>
        <w:tc>
          <w:tcPr>
            <w:tcW w:w="270" w:type="dxa"/>
          </w:tcPr>
          <w:p w14:paraId="3C34693D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B61C55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15,843</w:t>
            </w:r>
          </w:p>
        </w:tc>
      </w:tr>
      <w:tr w:rsidR="00E8036B" w:rsidRPr="00560C4E" w14:paraId="749923B5" w14:textId="77777777" w:rsidTr="00E8036B">
        <w:tc>
          <w:tcPr>
            <w:tcW w:w="3780" w:type="dxa"/>
          </w:tcPr>
          <w:p w14:paraId="2C32379B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52" w:type="dxa"/>
          </w:tcPr>
          <w:p w14:paraId="1D8C088F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3118DD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9391A2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6A1EF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EBF1C80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529B4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50D91A5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36B" w:rsidRPr="00560C4E" w14:paraId="2D4591C3" w14:textId="77777777" w:rsidTr="00E8036B">
        <w:tc>
          <w:tcPr>
            <w:tcW w:w="3780" w:type="dxa"/>
          </w:tcPr>
          <w:p w14:paraId="31FBBC82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 30 วัน</w:t>
            </w:r>
          </w:p>
        </w:tc>
        <w:tc>
          <w:tcPr>
            <w:tcW w:w="1152" w:type="dxa"/>
          </w:tcPr>
          <w:p w14:paraId="217B947B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23,232</w:t>
            </w:r>
          </w:p>
        </w:tc>
        <w:tc>
          <w:tcPr>
            <w:tcW w:w="270" w:type="dxa"/>
          </w:tcPr>
          <w:p w14:paraId="1CFBF094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91298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25,035</w:t>
            </w:r>
          </w:p>
        </w:tc>
        <w:tc>
          <w:tcPr>
            <w:tcW w:w="270" w:type="dxa"/>
          </w:tcPr>
          <w:p w14:paraId="765B06DD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234E97" w14:textId="77777777" w:rsidR="00E8036B" w:rsidRPr="00560C4E" w:rsidRDefault="00D8310B" w:rsidP="00D831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8AA589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7FD58D4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36B" w:rsidRPr="00560C4E" w14:paraId="76F1B547" w14:textId="77777777" w:rsidTr="00E8036B">
        <w:tc>
          <w:tcPr>
            <w:tcW w:w="3780" w:type="dxa"/>
          </w:tcPr>
          <w:p w14:paraId="60F5AA06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มากกว่า 30 วันถึง 6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52" w:type="dxa"/>
          </w:tcPr>
          <w:p w14:paraId="4B888D42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1,138</w:t>
            </w:r>
          </w:p>
        </w:tc>
        <w:tc>
          <w:tcPr>
            <w:tcW w:w="270" w:type="dxa"/>
          </w:tcPr>
          <w:p w14:paraId="509FF817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D5F67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270" w:type="dxa"/>
          </w:tcPr>
          <w:p w14:paraId="4A41AC1D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74A921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A89339A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C8D61E8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E8036B" w:rsidRPr="00560C4E" w14:paraId="135F0BBB" w14:textId="77777777" w:rsidTr="00E8036B">
        <w:tc>
          <w:tcPr>
            <w:tcW w:w="3780" w:type="dxa"/>
          </w:tcPr>
          <w:p w14:paraId="31C4673F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มากกว่า 6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วันถึง 9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52" w:type="dxa"/>
          </w:tcPr>
          <w:p w14:paraId="56B99881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291C64AE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4F3C8E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17D2E928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14767A5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5FDCAF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7A22B2C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36B" w:rsidRPr="00560C4E" w14:paraId="61758360" w14:textId="77777777" w:rsidTr="00E8036B">
        <w:tc>
          <w:tcPr>
            <w:tcW w:w="3780" w:type="dxa"/>
          </w:tcPr>
          <w:p w14:paraId="4051C91E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9D68FB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5DD119EE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DCBADE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63F9B6B4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DE31258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43BCF2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0B456DF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36B" w:rsidRPr="00560C4E" w14:paraId="44F386BB" w14:textId="77777777" w:rsidTr="00E8036B">
        <w:tc>
          <w:tcPr>
            <w:tcW w:w="3780" w:type="dxa"/>
          </w:tcPr>
          <w:p w14:paraId="743DD5F6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462147" w14:textId="77777777" w:rsidR="00E8036B" w:rsidRPr="00560C4E" w:rsidRDefault="00D8310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122,503</w:t>
            </w:r>
          </w:p>
        </w:tc>
        <w:tc>
          <w:tcPr>
            <w:tcW w:w="270" w:type="dxa"/>
          </w:tcPr>
          <w:p w14:paraId="34774B47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8FBC42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115,87</w:t>
            </w: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8361C2D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EE3A8EA" w14:textId="77777777" w:rsidR="00E8036B" w:rsidRPr="00560C4E" w:rsidRDefault="00D8310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9,231</w:t>
            </w:r>
          </w:p>
        </w:tc>
        <w:tc>
          <w:tcPr>
            <w:tcW w:w="270" w:type="dxa"/>
          </w:tcPr>
          <w:p w14:paraId="3ED3E62F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232765C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15,905</w:t>
            </w:r>
          </w:p>
        </w:tc>
      </w:tr>
      <w:tr w:rsidR="00E8036B" w:rsidRPr="00560C4E" w14:paraId="5AF8CC13" w14:textId="77777777" w:rsidTr="00E8036B">
        <w:tc>
          <w:tcPr>
            <w:tcW w:w="3780" w:type="dxa"/>
          </w:tcPr>
          <w:p w14:paraId="4D848F92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84B37F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14:paraId="0AE6F8B7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E03568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14:paraId="096DC814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3A14CF4" w14:textId="77777777" w:rsidR="00E8036B" w:rsidRPr="00560C4E" w:rsidRDefault="00D8310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12147D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6A8F62C" w14:textId="77777777" w:rsidR="00E8036B" w:rsidRPr="00560C4E" w:rsidRDefault="00E8036B" w:rsidP="00E803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36B" w:rsidRPr="00560C4E" w14:paraId="09AA90D4" w14:textId="77777777" w:rsidTr="00E8036B">
        <w:tc>
          <w:tcPr>
            <w:tcW w:w="3780" w:type="dxa"/>
          </w:tcPr>
          <w:p w14:paraId="15B9E9CB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84AD203" w14:textId="77777777" w:rsidR="00E8036B" w:rsidRPr="00560C4E" w:rsidRDefault="00D8310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122,387</w:t>
            </w:r>
          </w:p>
        </w:tc>
        <w:tc>
          <w:tcPr>
            <w:tcW w:w="270" w:type="dxa"/>
          </w:tcPr>
          <w:p w14:paraId="09677896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89CE82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115,755</w:t>
            </w:r>
          </w:p>
        </w:tc>
        <w:tc>
          <w:tcPr>
            <w:tcW w:w="270" w:type="dxa"/>
          </w:tcPr>
          <w:p w14:paraId="7EC43E05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498C3C21" w14:textId="77777777" w:rsidR="00E8036B" w:rsidRPr="00560C4E" w:rsidRDefault="00D8310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9,231</w:t>
            </w:r>
          </w:p>
        </w:tc>
        <w:tc>
          <w:tcPr>
            <w:tcW w:w="270" w:type="dxa"/>
          </w:tcPr>
          <w:p w14:paraId="23EB90A3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F187E1B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15,905</w:t>
            </w:r>
          </w:p>
        </w:tc>
      </w:tr>
      <w:tr w:rsidR="00E8036B" w:rsidRPr="00560C4E" w14:paraId="1939B0F1" w14:textId="77777777" w:rsidTr="00E8036B">
        <w:trPr>
          <w:trHeight w:val="262"/>
        </w:trPr>
        <w:tc>
          <w:tcPr>
            <w:tcW w:w="3780" w:type="dxa"/>
          </w:tcPr>
          <w:p w14:paraId="6F82BF46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F0CB5B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B61D55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8FECFE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839F13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27A5B5E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0FF938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ED8AB8A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8036B" w:rsidRPr="00560C4E" w14:paraId="7C733264" w14:textId="77777777" w:rsidTr="00E8036B">
        <w:tc>
          <w:tcPr>
            <w:tcW w:w="3780" w:type="dxa"/>
          </w:tcPr>
          <w:p w14:paraId="5545BEED" w14:textId="77777777" w:rsidR="00E8036B" w:rsidRPr="00560C4E" w:rsidRDefault="00E8036B" w:rsidP="00E8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FBA7ED5" w14:textId="77777777" w:rsidR="00E8036B" w:rsidRPr="00560C4E" w:rsidRDefault="00D8310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352,770</w:t>
            </w:r>
          </w:p>
        </w:tc>
        <w:tc>
          <w:tcPr>
            <w:tcW w:w="270" w:type="dxa"/>
          </w:tcPr>
          <w:p w14:paraId="60A0B16E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C3B323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225,380</w:t>
            </w:r>
          </w:p>
        </w:tc>
        <w:tc>
          <w:tcPr>
            <w:tcW w:w="270" w:type="dxa"/>
          </w:tcPr>
          <w:p w14:paraId="61BC07F3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589E500" w14:textId="77777777" w:rsidR="00E8036B" w:rsidRPr="00560C4E" w:rsidRDefault="00D8310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87,350</w:t>
            </w:r>
          </w:p>
        </w:tc>
        <w:tc>
          <w:tcPr>
            <w:tcW w:w="270" w:type="dxa"/>
          </w:tcPr>
          <w:p w14:paraId="1622DDCF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52A41980" w14:textId="77777777" w:rsidR="00E8036B" w:rsidRPr="00560C4E" w:rsidRDefault="00E8036B" w:rsidP="00E803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91,887</w:t>
            </w:r>
          </w:p>
        </w:tc>
      </w:tr>
    </w:tbl>
    <w:p w14:paraId="6A611FEF" w14:textId="77777777" w:rsidR="0017414F" w:rsidRPr="00560C4E" w:rsidRDefault="0017414F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2B130C89" w14:textId="77777777" w:rsidR="009E187E" w:rsidRPr="00560C4E" w:rsidRDefault="00EF5ECE" w:rsidP="00FD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30"/>
          <w:szCs w:val="30"/>
        </w:rPr>
      </w:pPr>
      <w:r w:rsidRPr="00560C4E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</w:t>
      </w:r>
      <w:r w:rsidR="00616B82" w:rsidRPr="00560C4E">
        <w:rPr>
          <w:rFonts w:asciiTheme="majorBidi" w:hAnsiTheme="majorBidi" w:cstheme="majorBidi"/>
          <w:b/>
          <w:sz w:val="30"/>
          <w:szCs w:val="30"/>
          <w:cs/>
        </w:rPr>
        <w:t>สินเชื่อแก่ลูกค้าของกลุ่มบริษัท</w:t>
      </w:r>
      <w:r w:rsidR="006F1616" w:rsidRPr="00560C4E">
        <w:rPr>
          <w:rFonts w:asciiTheme="majorBidi" w:hAnsiTheme="majorBidi" w:cstheme="majorBidi"/>
          <w:b/>
          <w:sz w:val="30"/>
          <w:szCs w:val="30"/>
          <w:cs/>
        </w:rPr>
        <w:t xml:space="preserve">มีระยะเวลาตั้งแต่ </w:t>
      </w:r>
      <w:r w:rsidR="006F1616" w:rsidRPr="00560C4E">
        <w:rPr>
          <w:rFonts w:asciiTheme="majorBidi" w:hAnsiTheme="majorBidi" w:cstheme="majorBidi"/>
          <w:bCs/>
          <w:sz w:val="30"/>
          <w:szCs w:val="30"/>
        </w:rPr>
        <w:t>30</w:t>
      </w:r>
      <w:r w:rsidR="00CE78B8" w:rsidRPr="00560C4E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6F1616" w:rsidRPr="00560C4E">
        <w:rPr>
          <w:rFonts w:asciiTheme="majorBidi" w:hAnsiTheme="majorBidi" w:cstheme="majorBidi"/>
          <w:bCs/>
          <w:sz w:val="30"/>
          <w:szCs w:val="30"/>
        </w:rPr>
        <w:t>75</w:t>
      </w:r>
      <w:r w:rsidRPr="00560C4E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14D4AF26" w14:textId="77777777" w:rsidR="000744C3" w:rsidRPr="00560C4E" w:rsidRDefault="000744C3" w:rsidP="007C3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E50144E" w14:textId="77777777" w:rsidR="00FB6C2F" w:rsidRPr="00560C4E" w:rsidRDefault="00FB6C2F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560C4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เงินลงทุนในบริษัทร่วม</w:t>
      </w:r>
    </w:p>
    <w:p w14:paraId="2127C376" w14:textId="77777777" w:rsidR="00E00F25" w:rsidRPr="00560C4E" w:rsidRDefault="00E00F25" w:rsidP="00C93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810"/>
        <w:gridCol w:w="900"/>
        <w:gridCol w:w="270"/>
        <w:gridCol w:w="900"/>
        <w:gridCol w:w="270"/>
        <w:gridCol w:w="900"/>
        <w:gridCol w:w="270"/>
        <w:gridCol w:w="900"/>
      </w:tblGrid>
      <w:tr w:rsidR="00E00F25" w:rsidRPr="00560C4E" w14:paraId="7904648D" w14:textId="77777777" w:rsidTr="00BC1912">
        <w:tc>
          <w:tcPr>
            <w:tcW w:w="3960" w:type="dxa"/>
          </w:tcPr>
          <w:p w14:paraId="0D825884" w14:textId="77777777" w:rsidR="00E00F25" w:rsidRPr="00560C4E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8A80D7" w14:textId="77777777" w:rsidR="00E00F25" w:rsidRPr="00560C4E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487D9D7C" w14:textId="77777777" w:rsidR="00E00F25" w:rsidRPr="00560C4E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0F6EAC" w14:textId="77777777" w:rsidR="00E00F25" w:rsidRPr="00560C4E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915810B" w14:textId="77777777" w:rsidR="00E00F25" w:rsidRPr="00560C4E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A81" w:rsidRPr="00560C4E" w14:paraId="630878F2" w14:textId="77777777" w:rsidTr="00BC1912">
        <w:tc>
          <w:tcPr>
            <w:tcW w:w="3960" w:type="dxa"/>
          </w:tcPr>
          <w:p w14:paraId="38926218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14:paraId="62CA09B5" w14:textId="77777777" w:rsidR="00D27A81" w:rsidRPr="00560C4E" w:rsidRDefault="00D27A81" w:rsidP="00BC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7" w:right="-108" w:firstLine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</w:tcPr>
          <w:p w14:paraId="7BE36088" w14:textId="77777777" w:rsidR="00D27A81" w:rsidRPr="00560C4E" w:rsidRDefault="00E8036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5CFB444E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784AC4" w14:textId="77777777" w:rsidR="00D27A81" w:rsidRPr="00560C4E" w:rsidRDefault="00E8036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57D9004B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ED14D7" w14:textId="77777777" w:rsidR="00D27A81" w:rsidRPr="00560C4E" w:rsidRDefault="00E8036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4453C8B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30826D" w14:textId="77777777" w:rsidR="00D27A81" w:rsidRPr="00560C4E" w:rsidRDefault="00E8036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D27A81" w:rsidRPr="00560C4E" w14:paraId="1EAC9885" w14:textId="77777777" w:rsidTr="00BC1912">
        <w:tc>
          <w:tcPr>
            <w:tcW w:w="3960" w:type="dxa"/>
          </w:tcPr>
          <w:p w14:paraId="5714C496" w14:textId="77777777" w:rsidR="00D27A81" w:rsidRPr="00560C4E" w:rsidRDefault="00D27A81" w:rsidP="006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2C6A52E" w14:textId="77777777" w:rsidR="00D27A81" w:rsidRPr="00560C4E" w:rsidRDefault="00D27A81" w:rsidP="006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14:paraId="29BBA4C3" w14:textId="77777777" w:rsidR="00D27A81" w:rsidRPr="00560C4E" w:rsidRDefault="00D27A81" w:rsidP="006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7895" w:rsidRPr="00560C4E" w14:paraId="4CDEA1EE" w14:textId="77777777" w:rsidTr="00BC1912">
        <w:tc>
          <w:tcPr>
            <w:tcW w:w="3960" w:type="dxa"/>
          </w:tcPr>
          <w:p w14:paraId="5E63EB53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3A47B428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BD736AC" w14:textId="77777777" w:rsidR="00DB7895" w:rsidRPr="00560C4E" w:rsidRDefault="00D8310B" w:rsidP="00DB7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21,358</w:t>
            </w:r>
          </w:p>
        </w:tc>
        <w:tc>
          <w:tcPr>
            <w:tcW w:w="270" w:type="dxa"/>
          </w:tcPr>
          <w:p w14:paraId="3A596403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5EA6ED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20,879</w:t>
            </w:r>
          </w:p>
        </w:tc>
        <w:tc>
          <w:tcPr>
            <w:tcW w:w="270" w:type="dxa"/>
          </w:tcPr>
          <w:p w14:paraId="543691C9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C83B4FE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17,150</w:t>
            </w:r>
          </w:p>
        </w:tc>
        <w:tc>
          <w:tcPr>
            <w:tcW w:w="270" w:type="dxa"/>
          </w:tcPr>
          <w:p w14:paraId="73C36078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58C086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17,150</w:t>
            </w:r>
          </w:p>
        </w:tc>
      </w:tr>
      <w:tr w:rsidR="00DB7895" w:rsidRPr="00560C4E" w14:paraId="50A699C7" w14:textId="77777777" w:rsidTr="00BC1912">
        <w:tc>
          <w:tcPr>
            <w:tcW w:w="3960" w:type="dxa"/>
          </w:tcPr>
          <w:p w14:paraId="13F70BB8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  <w:p w14:paraId="078946AC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</w:tc>
        <w:tc>
          <w:tcPr>
            <w:tcW w:w="810" w:type="dxa"/>
          </w:tcPr>
          <w:p w14:paraId="3868EA22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BEAF64A" w14:textId="77777777" w:rsidR="00DB7895" w:rsidRPr="00560C4E" w:rsidRDefault="00F03C3A" w:rsidP="00DB7895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14:paraId="6FF749D9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D90948" w14:textId="77777777" w:rsidR="00D8310B" w:rsidRPr="00560C4E" w:rsidRDefault="00D8310B" w:rsidP="00DB7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2D460E50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9FCFFA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FA9D82" w14:textId="77777777" w:rsidR="00DB7895" w:rsidRPr="00560C4E" w:rsidRDefault="00D8310B" w:rsidP="00DB7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</w:tcPr>
          <w:p w14:paraId="2D796F73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B565D9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0EBDC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3508F9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61F2E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072909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BE2BE4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895" w:rsidRPr="00560C4E" w14:paraId="5FA786E6" w14:textId="77777777" w:rsidTr="00BC1912">
        <w:tc>
          <w:tcPr>
            <w:tcW w:w="3960" w:type="dxa"/>
          </w:tcPr>
          <w:p w14:paraId="226639DE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14:paraId="46C6B391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E3AB2D" w14:textId="77777777" w:rsidR="00DB7895" w:rsidRPr="00560C4E" w:rsidRDefault="00D8310B" w:rsidP="00DB7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21,478</w:t>
            </w:r>
          </w:p>
        </w:tc>
        <w:tc>
          <w:tcPr>
            <w:tcW w:w="270" w:type="dxa"/>
          </w:tcPr>
          <w:p w14:paraId="6C2AAD98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528EAA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</w:t>
            </w:r>
            <w:r w:rsidR="00D8310B"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637DFB5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8DF553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17,150</w:t>
            </w:r>
          </w:p>
        </w:tc>
        <w:tc>
          <w:tcPr>
            <w:tcW w:w="270" w:type="dxa"/>
          </w:tcPr>
          <w:p w14:paraId="29095170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85F8D2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17,150</w:t>
            </w:r>
          </w:p>
        </w:tc>
      </w:tr>
    </w:tbl>
    <w:p w14:paraId="38EF1400" w14:textId="77777777" w:rsidR="00983F16" w:rsidRPr="00560C4E" w:rsidRDefault="00983F16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6DF13CC" w14:textId="77777777" w:rsidR="00FB6C2F" w:rsidRPr="00560C4E" w:rsidRDefault="00983F16" w:rsidP="007C3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sectPr w:rsidR="00FB6C2F" w:rsidRPr="00560C4E" w:rsidSect="001C41B1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630" w:gutter="0"/>
          <w:pgNumType w:start="14"/>
          <w:cols w:space="708"/>
          <w:docGrid w:linePitch="360"/>
        </w:sectPr>
      </w:pPr>
      <w:r w:rsidRPr="00560C4E">
        <w:rPr>
          <w:rFonts w:asciiTheme="majorBidi" w:hAnsiTheme="majorBidi" w:cstheme="majorBidi"/>
          <w:b/>
          <w:sz w:val="30"/>
          <w:szCs w:val="30"/>
          <w:cs/>
        </w:rPr>
        <w:t>ส่วนแบ่งกำไรจากเงินลงทุน</w:t>
      </w:r>
      <w:r w:rsidR="00C64C3A" w:rsidRPr="00560C4E">
        <w:rPr>
          <w:rFonts w:asciiTheme="majorBidi" w:hAnsiTheme="majorBidi" w:cstheme="majorBidi"/>
          <w:b/>
          <w:sz w:val="30"/>
          <w:szCs w:val="30"/>
          <w:cs/>
        </w:rPr>
        <w:t>ตาม</w:t>
      </w:r>
      <w:r w:rsidRPr="00560C4E">
        <w:rPr>
          <w:rFonts w:asciiTheme="majorBidi" w:hAnsiTheme="majorBidi" w:cstheme="majorBidi"/>
          <w:b/>
          <w:sz w:val="30"/>
          <w:szCs w:val="30"/>
          <w:cs/>
        </w:rPr>
        <w:t>วิธีส่วนได้เสียคำนวณจากงบการเงินของบริษัทร่วมที่จัดทำโดยฝ่ายบริหาร</w:t>
      </w:r>
    </w:p>
    <w:p w14:paraId="7707641B" w14:textId="77777777" w:rsidR="00FB6C2F" w:rsidRPr="00560C4E" w:rsidRDefault="00FB6C2F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560C4E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 w:rsidRPr="00560C4E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560C4E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AA45E2" w:rsidRPr="00560C4E">
        <w:rPr>
          <w:rFonts w:ascii="Angsana New" w:hAnsi="Angsana New"/>
          <w:sz w:val="30"/>
          <w:szCs w:val="30"/>
        </w:rPr>
        <w:t>3</w:t>
      </w:r>
      <w:r w:rsidR="00AA45E2" w:rsidRPr="00560C4E">
        <w:rPr>
          <w:rFonts w:ascii="Angsana New" w:hAnsi="Angsana New"/>
          <w:sz w:val="30"/>
          <w:szCs w:val="30"/>
          <w:lang w:val="en-US"/>
        </w:rPr>
        <w:t>1</w:t>
      </w:r>
      <w:r w:rsidR="0006034B"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 w:rsidRPr="00560C4E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06034B"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4B4901" w:rsidRPr="00560C4E">
        <w:rPr>
          <w:rFonts w:ascii="Angsana New" w:hAnsi="Angsana New"/>
          <w:sz w:val="30"/>
          <w:szCs w:val="30"/>
          <w:lang w:bidi="th-TH"/>
        </w:rPr>
        <w:t>25</w:t>
      </w:r>
      <w:r w:rsidR="00AA45E2" w:rsidRPr="00560C4E">
        <w:rPr>
          <w:rFonts w:ascii="Angsana New" w:hAnsi="Angsana New"/>
          <w:sz w:val="30"/>
          <w:szCs w:val="30"/>
          <w:lang w:bidi="th-TH"/>
        </w:rPr>
        <w:t>6</w:t>
      </w:r>
      <w:r w:rsidR="00BC1912" w:rsidRPr="00560C4E">
        <w:rPr>
          <w:rFonts w:ascii="Angsana New" w:hAnsi="Angsana New" w:hint="cs"/>
          <w:sz w:val="30"/>
          <w:szCs w:val="30"/>
          <w:cs/>
          <w:lang w:bidi="th-TH"/>
        </w:rPr>
        <w:t>2</w:t>
      </w:r>
      <w:r w:rsidR="006F7608" w:rsidRPr="00560C4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60C4E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A734FA" w:rsidRPr="00560C4E">
        <w:rPr>
          <w:rFonts w:ascii="Angsana New" w:hAnsi="Angsana New"/>
          <w:sz w:val="30"/>
          <w:szCs w:val="30"/>
          <w:lang w:bidi="th-TH"/>
        </w:rPr>
        <w:t>31</w:t>
      </w:r>
      <w:r w:rsidRPr="00560C4E">
        <w:rPr>
          <w:rFonts w:ascii="Angsana New" w:hAnsi="Angsana New"/>
          <w:sz w:val="30"/>
          <w:szCs w:val="30"/>
          <w:lang w:bidi="th-TH"/>
        </w:rPr>
        <w:t xml:space="preserve"> </w:t>
      </w:r>
      <w:r w:rsidRPr="00560C4E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 w:rsidRPr="00560C4E">
        <w:rPr>
          <w:rFonts w:ascii="Angsana New" w:hAnsi="Angsana New"/>
          <w:sz w:val="30"/>
          <w:szCs w:val="30"/>
          <w:lang w:bidi="th-TH"/>
        </w:rPr>
        <w:t>25</w:t>
      </w:r>
      <w:r w:rsidR="00D27A81" w:rsidRPr="00560C4E">
        <w:rPr>
          <w:rFonts w:ascii="Angsana New" w:hAnsi="Angsana New"/>
          <w:sz w:val="30"/>
          <w:szCs w:val="30"/>
          <w:lang w:bidi="th-TH"/>
        </w:rPr>
        <w:t>6</w:t>
      </w:r>
      <w:r w:rsidR="00BC1912" w:rsidRPr="00560C4E">
        <w:rPr>
          <w:rFonts w:ascii="Angsana New" w:hAnsi="Angsana New" w:hint="cs"/>
          <w:sz w:val="30"/>
          <w:szCs w:val="30"/>
          <w:cs/>
          <w:lang w:bidi="th-TH"/>
        </w:rPr>
        <w:t>1</w:t>
      </w:r>
      <w:r w:rsidR="006F7608"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560C4E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560C4E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560C4E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DC7B31" w:rsidRPr="00560C4E">
        <w:rPr>
          <w:rFonts w:ascii="Angsana New" w:hAnsi="Angsana New" w:hint="cs"/>
          <w:sz w:val="30"/>
          <w:szCs w:val="30"/>
          <w:cs/>
          <w:lang w:bidi="th-TH"/>
        </w:rPr>
        <w:t>สาม</w:t>
      </w:r>
      <w:r w:rsidRPr="00560C4E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AA45E2" w:rsidRPr="00560C4E">
        <w:rPr>
          <w:rFonts w:ascii="Angsana New" w:hAnsi="Angsana New"/>
          <w:sz w:val="30"/>
          <w:szCs w:val="30"/>
        </w:rPr>
        <w:t>3</w:t>
      </w:r>
      <w:r w:rsidR="00AA45E2" w:rsidRPr="00560C4E">
        <w:rPr>
          <w:rFonts w:ascii="Angsana New" w:hAnsi="Angsana New"/>
          <w:sz w:val="30"/>
          <w:szCs w:val="30"/>
          <w:lang w:val="en-US"/>
        </w:rPr>
        <w:t>1</w:t>
      </w:r>
      <w:r w:rsidR="00AA45E2"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 มีนาคม </w:t>
      </w:r>
      <w:r w:rsidR="00AA45E2" w:rsidRPr="00560C4E">
        <w:rPr>
          <w:rFonts w:ascii="Angsana New" w:hAnsi="Angsana New"/>
          <w:sz w:val="30"/>
          <w:szCs w:val="30"/>
          <w:lang w:bidi="th-TH"/>
        </w:rPr>
        <w:t>256</w:t>
      </w:r>
      <w:r w:rsidR="00BC1912" w:rsidRPr="00560C4E">
        <w:rPr>
          <w:rFonts w:ascii="Angsana New" w:hAnsi="Angsana New" w:hint="cs"/>
          <w:sz w:val="30"/>
          <w:szCs w:val="30"/>
          <w:cs/>
          <w:lang w:bidi="th-TH"/>
        </w:rPr>
        <w:t>2</w:t>
      </w:r>
      <w:r w:rsidR="00AA45E2" w:rsidRPr="00560C4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60C4E">
        <w:rPr>
          <w:rFonts w:ascii="Angsana New" w:hAnsi="Angsana New"/>
          <w:sz w:val="30"/>
          <w:szCs w:val="30"/>
          <w:cs/>
          <w:lang w:val="en-US" w:eastAsia="ja-JP" w:bidi="th-TH"/>
        </w:rPr>
        <w:t xml:space="preserve">และ </w:t>
      </w:r>
      <w:r w:rsidR="00AA45E2" w:rsidRPr="00560C4E">
        <w:rPr>
          <w:rFonts w:ascii="Angsana New" w:hAnsi="Angsana New"/>
          <w:sz w:val="30"/>
          <w:szCs w:val="30"/>
          <w:lang w:val="en-US" w:eastAsia="ja-JP" w:bidi="th-TH"/>
        </w:rPr>
        <w:t>25</w:t>
      </w:r>
      <w:r w:rsidR="00D27A81" w:rsidRPr="00560C4E">
        <w:rPr>
          <w:rFonts w:ascii="Angsana New" w:hAnsi="Angsana New"/>
          <w:sz w:val="30"/>
          <w:szCs w:val="30"/>
          <w:lang w:val="en-US" w:eastAsia="ja-JP" w:bidi="th-TH"/>
        </w:rPr>
        <w:t>6</w:t>
      </w:r>
      <w:r w:rsidR="00BC1912" w:rsidRPr="00560C4E">
        <w:rPr>
          <w:rFonts w:ascii="Angsana New" w:hAnsi="Angsana New" w:hint="cs"/>
          <w:sz w:val="30"/>
          <w:szCs w:val="30"/>
          <w:cs/>
          <w:lang w:val="en-US" w:eastAsia="ja-JP" w:bidi="th-TH"/>
        </w:rPr>
        <w:t>1</w:t>
      </w:r>
      <w:r w:rsidR="006F7608" w:rsidRPr="00560C4E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560C4E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71984855" w14:textId="77777777" w:rsidR="00E926AA" w:rsidRPr="00560C4E" w:rsidRDefault="00087EB3" w:rsidP="00087EB3">
      <w:pPr>
        <w:pStyle w:val="block"/>
        <w:tabs>
          <w:tab w:val="left" w:pos="5760"/>
        </w:tabs>
        <w:spacing w:after="0" w:line="240" w:lineRule="atLeast"/>
        <w:ind w:left="720"/>
        <w:jc w:val="both"/>
        <w:rPr>
          <w:rFonts w:ascii="Angsana New" w:hAnsi="Angsana New"/>
          <w:sz w:val="30"/>
          <w:szCs w:val="30"/>
          <w:lang w:bidi="th-TH"/>
        </w:rPr>
      </w:pPr>
      <w:r w:rsidRPr="00560C4E">
        <w:rPr>
          <w:rFonts w:ascii="Angsana New" w:hAnsi="Angsana New"/>
          <w:sz w:val="30"/>
          <w:szCs w:val="30"/>
          <w:cs/>
          <w:lang w:bidi="th-TH"/>
        </w:rPr>
        <w:tab/>
      </w:r>
    </w:p>
    <w:tbl>
      <w:tblPr>
        <w:tblW w:w="1546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071"/>
        <w:gridCol w:w="1349"/>
        <w:gridCol w:w="810"/>
        <w:gridCol w:w="662"/>
        <w:gridCol w:w="628"/>
        <w:gridCol w:w="645"/>
        <w:gridCol w:w="719"/>
        <w:gridCol w:w="18"/>
        <w:gridCol w:w="644"/>
        <w:gridCol w:w="236"/>
        <w:gridCol w:w="7"/>
        <w:gridCol w:w="657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543"/>
        <w:gridCol w:w="270"/>
        <w:gridCol w:w="630"/>
        <w:gridCol w:w="236"/>
        <w:gridCol w:w="754"/>
        <w:gridCol w:w="270"/>
        <w:gridCol w:w="720"/>
      </w:tblGrid>
      <w:tr w:rsidR="00FB6C2F" w:rsidRPr="00560C4E" w14:paraId="0CF206D0" w14:textId="77777777" w:rsidTr="000E7B6A">
        <w:tc>
          <w:tcPr>
            <w:tcW w:w="2071" w:type="dxa"/>
          </w:tcPr>
          <w:p w14:paraId="7A1BCDB3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17AF50BA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BB8BD6C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2" w:type="dxa"/>
            <w:gridSpan w:val="28"/>
          </w:tcPr>
          <w:p w14:paraId="3947A782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F0716" w:rsidRPr="00560C4E" w14:paraId="61F40652" w14:textId="77777777" w:rsidTr="000E7B6A">
        <w:tc>
          <w:tcPr>
            <w:tcW w:w="2071" w:type="dxa"/>
          </w:tcPr>
          <w:p w14:paraId="3BFC1235" w14:textId="77777777" w:rsidR="002F0716" w:rsidRPr="00560C4E" w:rsidRDefault="002F0716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50536161" w14:textId="77777777" w:rsidR="002F0716" w:rsidRPr="00560C4E" w:rsidRDefault="002F0716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9CBB62F" w14:textId="77777777" w:rsidR="002F0716" w:rsidRPr="00560C4E" w:rsidRDefault="002F0716" w:rsidP="002F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1232" w:type="dxa"/>
            <w:gridSpan w:val="28"/>
          </w:tcPr>
          <w:p w14:paraId="0718EACA" w14:textId="77777777" w:rsidR="002F0716" w:rsidRPr="00560C4E" w:rsidRDefault="002F0716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B6C2F" w:rsidRPr="00560C4E" w14:paraId="32199E86" w14:textId="77777777" w:rsidTr="000E7B6A">
        <w:tc>
          <w:tcPr>
            <w:tcW w:w="2071" w:type="dxa"/>
          </w:tcPr>
          <w:p w14:paraId="69A367CE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3CD238E1" w14:textId="77777777" w:rsidR="00FB6C2F" w:rsidRPr="00560C4E" w:rsidRDefault="00E30B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67DCF0EB" w14:textId="77777777" w:rsidR="00FB6C2F" w:rsidRPr="00560C4E" w:rsidRDefault="002F0716" w:rsidP="00E3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90" w:type="dxa"/>
            <w:gridSpan w:val="2"/>
          </w:tcPr>
          <w:p w14:paraId="221357C4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64" w:type="dxa"/>
            <w:gridSpan w:val="2"/>
          </w:tcPr>
          <w:p w14:paraId="5B1ABF5C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5"/>
          </w:tcPr>
          <w:p w14:paraId="2C2C1F5D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33BBFEB0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14:paraId="4E267FDA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603A6D6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14:paraId="45243503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191282B1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3"/>
          </w:tcPr>
          <w:p w14:paraId="762C8887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57EA725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14:paraId="06DEF2EA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FB6C2F" w:rsidRPr="00560C4E" w14:paraId="15948893" w14:textId="77777777" w:rsidTr="000E7B6A">
        <w:tc>
          <w:tcPr>
            <w:tcW w:w="2071" w:type="dxa"/>
          </w:tcPr>
          <w:p w14:paraId="1BE35845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7BBDFD85" w14:textId="77777777" w:rsidR="00FB6C2F" w:rsidRPr="00560C4E" w:rsidRDefault="00E30B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42B3C8D5" w14:textId="77777777" w:rsidR="00FB6C2F" w:rsidRPr="00560C4E" w:rsidRDefault="002F0716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90" w:type="dxa"/>
            <w:gridSpan w:val="2"/>
          </w:tcPr>
          <w:p w14:paraId="062C746A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14:paraId="727AC299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2" w:type="dxa"/>
            <w:gridSpan w:val="5"/>
          </w:tcPr>
          <w:p w14:paraId="6A885B58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0C25313D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14:paraId="09DEA4B7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560C4E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3D61B2C2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14:paraId="681391BE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14:paraId="51CB1AFC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3"/>
          </w:tcPr>
          <w:p w14:paraId="77D72423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  <w:r w:rsidRPr="00560C4E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60C4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39256D1" w14:textId="77777777" w:rsidR="00FB6C2F" w:rsidRPr="00560C4E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14:paraId="70194C64" w14:textId="77777777" w:rsidR="00FB6C2F" w:rsidRPr="00560C4E" w:rsidRDefault="003A45A0" w:rsidP="00AE5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5335E2" w:rsidRPr="00560C4E">
              <w:rPr>
                <w:rFonts w:ascii="Angsana New" w:hAnsi="Angsana New" w:hint="cs"/>
                <w:sz w:val="24"/>
                <w:szCs w:val="24"/>
                <w:cs/>
              </w:rPr>
              <w:t>สาม</w:t>
            </w:r>
            <w:r w:rsidR="00FB6C2F" w:rsidRPr="00560C4E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AA45E2" w:rsidRPr="00560C4E" w14:paraId="05B97864" w14:textId="77777777" w:rsidTr="000E7B6A">
        <w:tc>
          <w:tcPr>
            <w:tcW w:w="2071" w:type="dxa"/>
          </w:tcPr>
          <w:p w14:paraId="7E4826C5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31045CB0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F648F00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CEBC48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2" w:type="dxa"/>
          </w:tcPr>
          <w:p w14:paraId="5919E25B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628" w:type="dxa"/>
          </w:tcPr>
          <w:p w14:paraId="510DB2D8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14:paraId="1592F6FE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19" w:type="dxa"/>
          </w:tcPr>
          <w:p w14:paraId="421A1EAD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14:paraId="7F17B9B8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14:paraId="4C3CD71B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55150C09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237B9E52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</w:tcPr>
          <w:p w14:paraId="58757C97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2E398DAA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0FC804E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1D33077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3DF71016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4A30E113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03781E0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14:paraId="7C7E3E65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14:paraId="122CA899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64CAB74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5A71FB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66D39926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14:paraId="5EA74761" w14:textId="77777777" w:rsidR="00292E88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26A48C0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5275D8E6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EBFA8" w14:textId="77777777" w:rsidR="00292E88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66DB4A2C" w14:textId="77777777" w:rsidR="00AA45E2" w:rsidRPr="00560C4E" w:rsidRDefault="00533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D27A81" w:rsidRPr="00560C4E" w14:paraId="7A918A11" w14:textId="77777777" w:rsidTr="000E7B6A">
        <w:tc>
          <w:tcPr>
            <w:tcW w:w="2071" w:type="dxa"/>
          </w:tcPr>
          <w:p w14:paraId="374C5837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06E0FF30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AA99AD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</w:tcPr>
          <w:p w14:paraId="2BD62F08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628" w:type="dxa"/>
          </w:tcPr>
          <w:p w14:paraId="52D70DB0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645" w:type="dxa"/>
          </w:tcPr>
          <w:p w14:paraId="1F34FEBB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719" w:type="dxa"/>
          </w:tcPr>
          <w:p w14:paraId="4F1D0960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662" w:type="dxa"/>
            <w:gridSpan w:val="2"/>
          </w:tcPr>
          <w:p w14:paraId="27FD7F9E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43" w:type="dxa"/>
            <w:gridSpan w:val="2"/>
          </w:tcPr>
          <w:p w14:paraId="43159EC6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2F78EB9F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43" w:type="dxa"/>
          </w:tcPr>
          <w:p w14:paraId="4CF3F67F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</w:tcPr>
          <w:p w14:paraId="464447C5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43" w:type="dxa"/>
          </w:tcPr>
          <w:p w14:paraId="44821E0B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4EC75ECB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36" w:type="dxa"/>
          </w:tcPr>
          <w:p w14:paraId="518C6092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11619E2E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43" w:type="dxa"/>
          </w:tcPr>
          <w:p w14:paraId="68FDF5B8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1C877B8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45" w:type="dxa"/>
          </w:tcPr>
          <w:p w14:paraId="32A5D2EB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14:paraId="1E994BA1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79F71330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A7FF04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36" w:type="dxa"/>
          </w:tcPr>
          <w:p w14:paraId="45EF098E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14:paraId="7E4E62E6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20351B5A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6700AC" w14:textId="77777777" w:rsidR="00D27A81" w:rsidRPr="00560C4E" w:rsidRDefault="00BC191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</w:tr>
      <w:tr w:rsidR="00D27A81" w:rsidRPr="00560C4E" w14:paraId="20FC09DA" w14:textId="77777777" w:rsidTr="000E7B6A">
        <w:tc>
          <w:tcPr>
            <w:tcW w:w="2071" w:type="dxa"/>
          </w:tcPr>
          <w:p w14:paraId="3C6AA83C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62C4DB97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52908DF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14:paraId="024624C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42" w:type="dxa"/>
            <w:gridSpan w:val="26"/>
          </w:tcPr>
          <w:p w14:paraId="57FD06D5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60C4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27A81" w:rsidRPr="00560C4E" w14:paraId="1C52E003" w14:textId="77777777" w:rsidTr="000E7B6A">
        <w:trPr>
          <w:trHeight w:val="452"/>
        </w:trPr>
        <w:tc>
          <w:tcPr>
            <w:tcW w:w="2071" w:type="dxa"/>
          </w:tcPr>
          <w:p w14:paraId="0012ACF7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9" w:type="dxa"/>
          </w:tcPr>
          <w:p w14:paraId="67823F1E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ABC555E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14:paraId="7623B4BD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52D99C56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</w:tcPr>
          <w:p w14:paraId="014F7BD1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614DBBF8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14:paraId="7E30F807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7A80F2B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455AAA61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247293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14:paraId="3F045AD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51D2D91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B69D024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562E552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4E045886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7C4EF70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9225E98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3693F54A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3" w:type="dxa"/>
          </w:tcPr>
          <w:p w14:paraId="6535EC5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B82130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2DE2401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F17ED9D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0403832B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CBC817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5C7C810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27A81" w:rsidRPr="00560C4E" w14:paraId="09CC23AC" w14:textId="77777777" w:rsidTr="000E7B6A">
        <w:tc>
          <w:tcPr>
            <w:tcW w:w="2071" w:type="dxa"/>
          </w:tcPr>
          <w:p w14:paraId="32689088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บริษัท บีเจซี มารีน</w:t>
            </w:r>
            <w:r w:rsidRPr="00560C4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60C4E">
              <w:rPr>
                <w:rFonts w:ascii="Angsana New" w:hAnsi="Angsana New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349" w:type="dxa"/>
          </w:tcPr>
          <w:p w14:paraId="707D8925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810" w:type="dxa"/>
          </w:tcPr>
          <w:p w14:paraId="1B03452F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2" w:type="dxa"/>
          </w:tcPr>
          <w:p w14:paraId="6781CF8C" w14:textId="77777777" w:rsidR="00D27A81" w:rsidRPr="00560C4E" w:rsidRDefault="00D27A81" w:rsidP="00D27A8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7A0425E4" w14:textId="77777777" w:rsidR="00D27A81" w:rsidRPr="00560C4E" w:rsidRDefault="00D27A81" w:rsidP="00D27A8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14:paraId="0C2E9B96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7313716D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14:paraId="4BF35BAE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11106E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73B02D37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8C38E57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11388716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0A3048D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F2597B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45FAFBC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5E56FED" w14:textId="77777777" w:rsidR="00D27A81" w:rsidRPr="00560C4E" w:rsidRDefault="00D27A81" w:rsidP="00D27A8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03AC84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2DFE207E" w14:textId="77777777" w:rsidR="00D27A81" w:rsidRPr="00560C4E" w:rsidRDefault="00D27A81" w:rsidP="00D27A8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093141C4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14:paraId="41B4B45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C76AFDD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4597B7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DA069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2F3AE6A2" w14:textId="77777777" w:rsidR="00D27A81" w:rsidRPr="00560C4E" w:rsidRDefault="00D27A81" w:rsidP="00D27A8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AEA3AC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C9A503" w14:textId="77777777" w:rsidR="00D27A81" w:rsidRPr="00560C4E" w:rsidRDefault="00D27A81" w:rsidP="00D27A8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7895" w:rsidRPr="00560C4E" w14:paraId="323F1CE9" w14:textId="77777777" w:rsidTr="000E7B6A">
        <w:tc>
          <w:tcPr>
            <w:tcW w:w="2071" w:type="dxa"/>
          </w:tcPr>
          <w:p w14:paraId="77813976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560C4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60C4E">
              <w:rPr>
                <w:rFonts w:ascii="Angsana New" w:hAnsi="Angsana New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49" w:type="dxa"/>
          </w:tcPr>
          <w:p w14:paraId="3386605D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810" w:type="dxa"/>
          </w:tcPr>
          <w:p w14:paraId="452B8EA6" w14:textId="77777777" w:rsidR="00DB7895" w:rsidRPr="00560C4E" w:rsidRDefault="00DB7895" w:rsidP="00DB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62" w:type="dxa"/>
          </w:tcPr>
          <w:p w14:paraId="330C5F5B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14:paraId="7CB2F2DB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14:paraId="781BC2BA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5C0A4D7C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14:paraId="124B67E4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14:paraId="71DD4122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5018B51B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14:paraId="5EE89B1B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1C9353E5" w14:textId="77777777" w:rsidR="00DB7895" w:rsidRPr="00560C4E" w:rsidRDefault="00F86DB0" w:rsidP="00C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21,478</w:t>
            </w:r>
          </w:p>
        </w:tc>
        <w:tc>
          <w:tcPr>
            <w:tcW w:w="270" w:type="dxa"/>
            <w:gridSpan w:val="2"/>
          </w:tcPr>
          <w:p w14:paraId="5B06400C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D3ED9E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21,358</w:t>
            </w:r>
          </w:p>
        </w:tc>
        <w:tc>
          <w:tcPr>
            <w:tcW w:w="270" w:type="dxa"/>
            <w:gridSpan w:val="2"/>
          </w:tcPr>
          <w:p w14:paraId="724F9765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26FE517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B496AB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14:paraId="30050CF1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4CCE45D4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14:paraId="2059AC69" w14:textId="77777777" w:rsidR="00DB7895" w:rsidRPr="00560C4E" w:rsidRDefault="00F86DB0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21,478</w:t>
            </w:r>
          </w:p>
        </w:tc>
        <w:tc>
          <w:tcPr>
            <w:tcW w:w="270" w:type="dxa"/>
            <w:shd w:val="clear" w:color="auto" w:fill="auto"/>
          </w:tcPr>
          <w:p w14:paraId="2B37FC2E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D247DB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21,358</w:t>
            </w:r>
          </w:p>
        </w:tc>
        <w:tc>
          <w:tcPr>
            <w:tcW w:w="236" w:type="dxa"/>
          </w:tcPr>
          <w:p w14:paraId="271B598D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F474A84" w14:textId="77777777" w:rsidR="00DB7895" w:rsidRPr="00560C4E" w:rsidRDefault="00DB7895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2910E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839D86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B7895" w:rsidRPr="00560C4E" w14:paraId="78EB3F67" w14:textId="77777777" w:rsidTr="000E7B6A">
        <w:tc>
          <w:tcPr>
            <w:tcW w:w="2071" w:type="dxa"/>
          </w:tcPr>
          <w:p w14:paraId="3A44DA9B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9" w:type="dxa"/>
          </w:tcPr>
          <w:p w14:paraId="7E833C7A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B4222A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14:paraId="188F52E4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4D6BC00E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14:paraId="39B3C103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40006775" w14:textId="77777777" w:rsidR="00DB7895" w:rsidRPr="00560C4E" w:rsidRDefault="00DB7895" w:rsidP="00DB78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6A8DC566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14:paraId="5BDAC859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44E68E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14:paraId="354DC8D4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E2E95" w14:textId="77777777" w:rsidR="00DB7895" w:rsidRPr="00560C4E" w:rsidRDefault="00F86DB0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21,478</w:t>
            </w:r>
          </w:p>
        </w:tc>
        <w:tc>
          <w:tcPr>
            <w:tcW w:w="270" w:type="dxa"/>
            <w:gridSpan w:val="2"/>
          </w:tcPr>
          <w:p w14:paraId="14EDBB23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F30D93F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21,358</w:t>
            </w:r>
          </w:p>
        </w:tc>
        <w:tc>
          <w:tcPr>
            <w:tcW w:w="270" w:type="dxa"/>
            <w:gridSpan w:val="2"/>
          </w:tcPr>
          <w:p w14:paraId="100B342F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DB0F0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D9B411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9DDB197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08F2B74A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E45A8" w14:textId="77777777" w:rsidR="00DB7895" w:rsidRPr="00560C4E" w:rsidRDefault="00F86DB0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21,478</w:t>
            </w:r>
          </w:p>
        </w:tc>
        <w:tc>
          <w:tcPr>
            <w:tcW w:w="270" w:type="dxa"/>
            <w:shd w:val="clear" w:color="auto" w:fill="auto"/>
          </w:tcPr>
          <w:p w14:paraId="3B732B94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C5B95AC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21,358</w:t>
            </w:r>
          </w:p>
        </w:tc>
        <w:tc>
          <w:tcPr>
            <w:tcW w:w="236" w:type="dxa"/>
          </w:tcPr>
          <w:p w14:paraId="7089B735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65048" w14:textId="77777777" w:rsidR="00DB7895" w:rsidRPr="00560C4E" w:rsidRDefault="00DB7895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82C6E1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6146ECC" w14:textId="77777777" w:rsidR="00DB7895" w:rsidRPr="00560C4E" w:rsidRDefault="00DB7895" w:rsidP="00DB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3EC5491" w14:textId="77777777" w:rsidR="007D34DF" w:rsidRPr="00560C4E" w:rsidRDefault="007D34DF" w:rsidP="006E78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C752C25" w14:textId="77777777" w:rsidR="00300F06" w:rsidRPr="00560C4E" w:rsidRDefault="007D34DF" w:rsidP="00C64C3A">
      <w:pPr>
        <w:pStyle w:val="block"/>
        <w:spacing w:after="0"/>
        <w:ind w:left="0"/>
        <w:rPr>
          <w:rFonts w:ascii="Angsana New" w:hAnsi="Angsana New"/>
          <w:sz w:val="30"/>
          <w:szCs w:val="30"/>
          <w:cs/>
          <w:lang w:bidi="th-TH"/>
        </w:rPr>
        <w:sectPr w:rsidR="00300F06" w:rsidRPr="00560C4E" w:rsidSect="009B701F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560C4E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กลุ่มบริษัทไม่มีเงินลงทุนใน</w:t>
      </w:r>
      <w:r w:rsidRPr="00560C4E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ซึ่งจดทะเบียนในตลาดหลักทรัพย์ ดังนั้นจึงไม่มีราคาที่เปิดเผยต่อสาธารณชน </w:t>
      </w:r>
    </w:p>
    <w:tbl>
      <w:tblPr>
        <w:tblW w:w="153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810"/>
        <w:gridCol w:w="630"/>
        <w:gridCol w:w="270"/>
        <w:gridCol w:w="72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360"/>
        <w:gridCol w:w="630"/>
      </w:tblGrid>
      <w:tr w:rsidR="009D309C" w:rsidRPr="00560C4E" w14:paraId="02CA5533" w14:textId="77777777" w:rsidTr="00C64C3A">
        <w:trPr>
          <w:trHeight w:val="379"/>
        </w:trPr>
        <w:tc>
          <w:tcPr>
            <w:tcW w:w="4860" w:type="dxa"/>
            <w:gridSpan w:val="3"/>
          </w:tcPr>
          <w:p w14:paraId="462B6FD1" w14:textId="77777777" w:rsidR="009D309C" w:rsidRPr="00560C4E" w:rsidRDefault="009D309C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14:paraId="0B6D7FBE" w14:textId="77777777" w:rsidR="009D309C" w:rsidRPr="00560C4E" w:rsidRDefault="009D309C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7A89" w:rsidRPr="00560C4E" w14:paraId="78AE1E9C" w14:textId="77777777" w:rsidTr="00C64C3A">
        <w:trPr>
          <w:trHeight w:val="379"/>
        </w:trPr>
        <w:tc>
          <w:tcPr>
            <w:tcW w:w="4050" w:type="dxa"/>
            <w:gridSpan w:val="2"/>
          </w:tcPr>
          <w:p w14:paraId="27332958" w14:textId="77777777" w:rsidR="008F7A89" w:rsidRPr="00560C4E" w:rsidRDefault="008F7A89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0C5E810" w14:textId="77777777" w:rsidR="008F7A89" w:rsidRPr="00560C4E" w:rsidRDefault="008F7A89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0530" w:type="dxa"/>
            <w:gridSpan w:val="22"/>
          </w:tcPr>
          <w:p w14:paraId="7364AF83" w14:textId="77777777" w:rsidR="008F7A89" w:rsidRPr="00560C4E" w:rsidRDefault="008F7A89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00F06" w:rsidRPr="00560C4E" w14:paraId="2E859FB2" w14:textId="77777777" w:rsidTr="00D43207">
        <w:trPr>
          <w:gridBefore w:val="1"/>
          <w:wBefore w:w="2610" w:type="dxa"/>
        </w:trPr>
        <w:tc>
          <w:tcPr>
            <w:tcW w:w="1440" w:type="dxa"/>
          </w:tcPr>
          <w:p w14:paraId="4AD947C6" w14:textId="77777777" w:rsidR="00300F06" w:rsidRPr="00560C4E" w:rsidRDefault="008F7A89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0CA34F93" w14:textId="77777777" w:rsidR="00300F06" w:rsidRPr="00560C4E" w:rsidRDefault="008F7A89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620" w:type="dxa"/>
            <w:gridSpan w:val="3"/>
          </w:tcPr>
          <w:p w14:paraId="7030694E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14:paraId="0C44CA4D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611B447" w14:textId="77777777" w:rsidR="00300F06" w:rsidRPr="00560C4E" w:rsidRDefault="00300F06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03DEC7F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2A6A2C5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DBF4937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E68A12B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EFBAE75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860B569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311C8777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300F06" w:rsidRPr="00560C4E" w14:paraId="56D8CC3D" w14:textId="77777777" w:rsidTr="00D43207">
        <w:tc>
          <w:tcPr>
            <w:tcW w:w="2610" w:type="dxa"/>
          </w:tcPr>
          <w:p w14:paraId="574C43BC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3CF557F" w14:textId="77777777" w:rsidR="00300F06" w:rsidRPr="00560C4E" w:rsidRDefault="008F7A89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640FA693" w14:textId="77777777" w:rsidR="00300F06" w:rsidRPr="00560C4E" w:rsidRDefault="008F7A89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620" w:type="dxa"/>
            <w:gridSpan w:val="3"/>
          </w:tcPr>
          <w:p w14:paraId="47765382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14:paraId="216E709B" w14:textId="77777777" w:rsidR="00300F06" w:rsidRPr="00560C4E" w:rsidDel="00685444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4E29DA3" w14:textId="77777777" w:rsidR="00300F06" w:rsidRPr="00560C4E" w:rsidRDefault="00300F06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4C639F4" w14:textId="77777777" w:rsidR="00300F06" w:rsidRPr="00560C4E" w:rsidDel="00685444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3AA00E8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BF1B820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5331500E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5D91E47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560C4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60C4E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560C4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60C4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156B4092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4E98CC0C" w14:textId="77777777" w:rsidR="00300F06" w:rsidRPr="00560C4E" w:rsidRDefault="00A5446E" w:rsidP="00060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204BD6" w:rsidRPr="00560C4E">
              <w:rPr>
                <w:rFonts w:ascii="Angsana New" w:hAnsi="Angsana New" w:hint="cs"/>
                <w:sz w:val="24"/>
                <w:szCs w:val="24"/>
                <w:cs/>
              </w:rPr>
              <w:t>สาม</w:t>
            </w:r>
            <w:r w:rsidR="00300F06" w:rsidRPr="00560C4E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82B28" w:rsidRPr="00560C4E" w14:paraId="109FB891" w14:textId="77777777" w:rsidTr="00D43207">
        <w:tc>
          <w:tcPr>
            <w:tcW w:w="2610" w:type="dxa"/>
          </w:tcPr>
          <w:p w14:paraId="56201EDE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94D1B44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1BD9C5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7E1AC7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9D637AF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A2303ED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5A5C48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14:paraId="61933768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7C1775B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0CD174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ACBF820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FACB2C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9515863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0B89C1D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549EFAF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7CDCAD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12A92FD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55F251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13DD163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B969323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A978D31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1064CD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6F7B157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75B182D" w14:textId="77777777" w:rsidR="00AA45E2" w:rsidRPr="00560C4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31</w:t>
            </w: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360" w:type="dxa"/>
          </w:tcPr>
          <w:p w14:paraId="4CBB17FD" w14:textId="77777777" w:rsidR="00AA45E2" w:rsidRPr="00560C4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94341B" w14:textId="77777777" w:rsidR="00AA45E2" w:rsidRPr="00560C4E" w:rsidRDefault="00AA45E2" w:rsidP="0020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204BD6" w:rsidRPr="00560C4E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D27A81" w:rsidRPr="00560C4E" w14:paraId="0179186B" w14:textId="77777777" w:rsidTr="00D43207">
        <w:tc>
          <w:tcPr>
            <w:tcW w:w="2610" w:type="dxa"/>
          </w:tcPr>
          <w:p w14:paraId="5A785476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54D1F2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AB06D9D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D69E917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531FF504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07763E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630" w:type="dxa"/>
          </w:tcPr>
          <w:p w14:paraId="154FEF8F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256</w:t>
            </w:r>
            <w:r w:rsidR="005B0C24" w:rsidRPr="00560C4E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</w:tcPr>
          <w:p w14:paraId="36A5FBEB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8BE3E57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556A4C85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067E01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161CD797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B876C8E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455C8656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A69BC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03D718A2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DD8AF54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2CCB175D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4C095B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</w:tcPr>
          <w:p w14:paraId="2E0F8EDF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E8DE4D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14:paraId="71A4E8EA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885B02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360" w:type="dxa"/>
          </w:tcPr>
          <w:p w14:paraId="30183B43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CA64385" w14:textId="77777777" w:rsidR="00D27A81" w:rsidRPr="00560C4E" w:rsidRDefault="005B0C2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</w:tr>
      <w:tr w:rsidR="00300F06" w:rsidRPr="00560C4E" w14:paraId="3EB78C76" w14:textId="77777777" w:rsidTr="00D43207">
        <w:tc>
          <w:tcPr>
            <w:tcW w:w="2610" w:type="dxa"/>
          </w:tcPr>
          <w:p w14:paraId="1DAA5ED8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C055120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05F0A2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75ED5B4A" w14:textId="77777777" w:rsidR="00300F06" w:rsidRPr="00560C4E" w:rsidRDefault="00300F06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560C4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10" w:type="dxa"/>
            <w:gridSpan w:val="19"/>
          </w:tcPr>
          <w:p w14:paraId="2DD425B6" w14:textId="77777777" w:rsidR="00300F06" w:rsidRPr="00560C4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60C4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82B28" w:rsidRPr="00560C4E" w14:paraId="3A4BC365" w14:textId="77777777" w:rsidTr="00D43207">
        <w:tc>
          <w:tcPr>
            <w:tcW w:w="2610" w:type="dxa"/>
          </w:tcPr>
          <w:p w14:paraId="22946070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1446CCC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90EAC39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32F1BF94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ind w:left="-129" w:right="-11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F4F656E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3F336E8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48E2531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35AA83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1DB11AC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41C228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1C26E18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66854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FDD6802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EBFA8E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6F7EDA9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65183A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15F4CE1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15051E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1721E47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04896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FED5E36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1A0B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FA7E0B8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6649E01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D0E57D1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82B28" w:rsidRPr="00560C4E" w14:paraId="4EAA9988" w14:textId="77777777" w:rsidTr="00D43207">
        <w:tc>
          <w:tcPr>
            <w:tcW w:w="2610" w:type="dxa"/>
          </w:tcPr>
          <w:p w14:paraId="0793C4B3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440" w:type="dxa"/>
          </w:tcPr>
          <w:p w14:paraId="4AEDB3AF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14:paraId="1C13244E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564951C" w14:textId="77777777" w:rsidR="00F265E4" w:rsidRPr="00560C4E" w:rsidRDefault="00F265E4" w:rsidP="00F265E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B925AC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E6EA70" w14:textId="77777777" w:rsidR="00F265E4" w:rsidRPr="00560C4E" w:rsidRDefault="00F265E4" w:rsidP="00F265E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8BC91F2" w14:textId="77777777" w:rsidR="00F265E4" w:rsidRPr="00560C4E" w:rsidRDefault="00F265E4" w:rsidP="00F265E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37C0CA" w14:textId="77777777" w:rsidR="00F265E4" w:rsidRPr="00560C4E" w:rsidRDefault="00F265E4" w:rsidP="00F265E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6EBD0FD" w14:textId="77777777" w:rsidR="00F265E4" w:rsidRPr="00560C4E" w:rsidRDefault="00F265E4" w:rsidP="00255D22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BD37F3" w14:textId="77777777" w:rsidR="00F265E4" w:rsidRPr="00560C4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9184E67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849943" w14:textId="77777777" w:rsidR="00F265E4" w:rsidRPr="00560C4E" w:rsidRDefault="00F265E4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DF882FF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C63A71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BCD7AC" w14:textId="77777777" w:rsidR="00F265E4" w:rsidRPr="00560C4E" w:rsidRDefault="00F265E4" w:rsidP="0080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AA9410" w14:textId="77777777" w:rsidR="00F265E4" w:rsidRPr="00560C4E" w:rsidRDefault="00F265E4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1FEF498" w14:textId="77777777" w:rsidR="00F265E4" w:rsidRPr="00560C4E" w:rsidRDefault="00F265E4" w:rsidP="0004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FA2955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1091F9" w14:textId="77777777" w:rsidR="00F265E4" w:rsidRPr="00560C4E" w:rsidRDefault="00F265E4" w:rsidP="009D53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BCCD1C" w14:textId="77777777" w:rsidR="00F265E4" w:rsidRPr="00560C4E" w:rsidRDefault="00F265E4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1561DF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58726A" w14:textId="77777777" w:rsidR="00F265E4" w:rsidRPr="00560C4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2A3481" w14:textId="77777777" w:rsidR="00F265E4" w:rsidRPr="00560C4E" w:rsidRDefault="00F265E4" w:rsidP="00F265E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92D3D90" w14:textId="77777777" w:rsidR="00F265E4" w:rsidRPr="00560C4E" w:rsidRDefault="00F265E4" w:rsidP="00F265E4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9F8B2A" w14:textId="77777777" w:rsidR="00F265E4" w:rsidRPr="00560C4E" w:rsidRDefault="00F265E4" w:rsidP="00F265E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02B3" w:rsidRPr="00560C4E" w14:paraId="3D3670E5" w14:textId="77777777" w:rsidTr="00D43207">
        <w:tc>
          <w:tcPr>
            <w:tcW w:w="2610" w:type="dxa"/>
          </w:tcPr>
          <w:p w14:paraId="01D0D6FE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440" w:type="dxa"/>
          </w:tcPr>
          <w:p w14:paraId="43D486EB" w14:textId="77777777" w:rsidR="006802B3" w:rsidRPr="00560C4E" w:rsidRDefault="006802B3" w:rsidP="006802B3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14:paraId="4B48CB80" w14:textId="77777777" w:rsidR="006802B3" w:rsidRPr="00560C4E" w:rsidRDefault="006802B3" w:rsidP="006802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60C4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42B3CE15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0C4E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6F5DAA4" w14:textId="77777777" w:rsidR="006802B3" w:rsidRPr="00560C4E" w:rsidRDefault="006802B3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D18558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0C4E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14:paraId="20F54A8D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0C4E"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14:paraId="7D39C4EE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C44EA21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0C4E"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14:paraId="6AD6BDA4" w14:textId="77777777" w:rsidR="006802B3" w:rsidRPr="00560C4E" w:rsidRDefault="006802B3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362B9F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78345417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A8AF4B0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0FD9C102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FCE1EA1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1179C31C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73EBAA1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0C8A6179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CA0E2A" w14:textId="77777777" w:rsidR="006802B3" w:rsidRPr="00560C4E" w:rsidRDefault="006802B3" w:rsidP="00C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98E255E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3C6543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1057435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948104A" w14:textId="77777777" w:rsidR="006802B3" w:rsidRPr="00560C4E" w:rsidRDefault="006802B3" w:rsidP="006802B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CA5A419" w14:textId="77777777" w:rsidR="006802B3" w:rsidRPr="00560C4E" w:rsidRDefault="006802B3" w:rsidP="006802B3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53C49" w14:textId="77777777" w:rsidR="006802B3" w:rsidRPr="00560C4E" w:rsidRDefault="006802B3" w:rsidP="006802B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802B3" w:rsidRPr="00560C4E" w14:paraId="302B2E56" w14:textId="77777777" w:rsidTr="00D43207">
        <w:tc>
          <w:tcPr>
            <w:tcW w:w="2610" w:type="dxa"/>
          </w:tcPr>
          <w:p w14:paraId="6C95D9C1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4BCFB5C7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7D6616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7C24F2E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6474D9" w14:textId="77777777" w:rsidR="006802B3" w:rsidRPr="00560C4E" w:rsidRDefault="006802B3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E37A35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DD400C6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92E6447" w14:textId="77777777" w:rsidR="006802B3" w:rsidRPr="00560C4E" w:rsidRDefault="006802B3" w:rsidP="006802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3C9C20D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26206D" w14:textId="77777777" w:rsidR="006802B3" w:rsidRPr="00560C4E" w:rsidRDefault="006802B3" w:rsidP="006802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7B6B5CF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6769B996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E01A534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002BA372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52A00F1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5772DDB1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CAFA3BE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2929A510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DAE2629" w14:textId="77777777" w:rsidR="006802B3" w:rsidRPr="00560C4E" w:rsidRDefault="006802B3" w:rsidP="00C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5CFADA72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9B224E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407FCA7A" w14:textId="77777777" w:rsidR="006802B3" w:rsidRPr="00560C4E" w:rsidRDefault="006802B3" w:rsidP="0068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877062" w14:textId="77777777" w:rsidR="006802B3" w:rsidRPr="00560C4E" w:rsidRDefault="006802B3" w:rsidP="006802B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3EF0CB5" w14:textId="77777777" w:rsidR="006802B3" w:rsidRPr="00560C4E" w:rsidRDefault="006802B3" w:rsidP="006802B3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4C762EE" w14:textId="77777777" w:rsidR="006802B3" w:rsidRPr="00560C4E" w:rsidRDefault="006802B3" w:rsidP="006802B3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0C4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039D65F9" w14:textId="77777777" w:rsidR="007D34DF" w:rsidRPr="00560C4E" w:rsidRDefault="007D34DF" w:rsidP="007D34DF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</w:p>
    <w:p w14:paraId="485DB4EF" w14:textId="77777777" w:rsidR="00300F06" w:rsidRPr="00560C4E" w:rsidRDefault="00D43207" w:rsidP="00D43207">
      <w:pPr>
        <w:tabs>
          <w:tab w:val="clear" w:pos="454"/>
          <w:tab w:val="clear" w:pos="680"/>
          <w:tab w:val="left" w:pos="-90"/>
          <w:tab w:val="left" w:pos="0"/>
        </w:tabs>
        <w:spacing w:line="240" w:lineRule="auto"/>
        <w:ind w:left="-108" w:right="-108"/>
        <w:jc w:val="both"/>
        <w:rPr>
          <w:rFonts w:ascii="Angsana New" w:hAnsi="Angsana New"/>
          <w:sz w:val="30"/>
          <w:szCs w:val="30"/>
          <w:cs/>
        </w:rPr>
      </w:pPr>
      <w:r w:rsidRPr="00560C4E">
        <w:rPr>
          <w:rFonts w:ascii="Angsana New" w:hAnsi="Angsana New"/>
          <w:sz w:val="30"/>
          <w:szCs w:val="30"/>
        </w:rPr>
        <w:tab/>
      </w:r>
      <w:r w:rsidRPr="00560C4E">
        <w:rPr>
          <w:rFonts w:ascii="Angsana New" w:hAnsi="Angsana New" w:hint="cs"/>
          <w:sz w:val="30"/>
          <w:szCs w:val="30"/>
          <w:cs/>
        </w:rPr>
        <w:t xml:space="preserve">  </w:t>
      </w:r>
      <w:r w:rsidR="00300F06" w:rsidRPr="00560C4E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="00300F06" w:rsidRPr="00560C4E">
        <w:rPr>
          <w:rFonts w:ascii="Angsana New" w:hAnsi="Angsana New"/>
          <w:sz w:val="30"/>
          <w:szCs w:val="30"/>
          <w:cs/>
        </w:rPr>
        <w:t>บริษัทร่วม</w:t>
      </w:r>
      <w:r w:rsidR="00300F06" w:rsidRPr="00560C4E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4DF3067F" w14:textId="77777777" w:rsidR="007D34DF" w:rsidRPr="00560C4E" w:rsidRDefault="007D34DF" w:rsidP="007D34DF">
      <w:pPr>
        <w:ind w:firstLine="706"/>
        <w:rPr>
          <w:cs/>
        </w:rPr>
      </w:pPr>
    </w:p>
    <w:p w14:paraId="7F4D0F86" w14:textId="77777777" w:rsidR="007D34DF" w:rsidRPr="00560C4E" w:rsidRDefault="007D34DF" w:rsidP="007D34DF">
      <w:pPr>
        <w:rPr>
          <w:cs/>
        </w:rPr>
      </w:pPr>
    </w:p>
    <w:p w14:paraId="4A597C45" w14:textId="77777777" w:rsidR="006F7608" w:rsidRPr="00560C4E" w:rsidRDefault="006F7608" w:rsidP="007D34DF">
      <w:pPr>
        <w:rPr>
          <w:cs/>
        </w:rPr>
        <w:sectPr w:rsidR="006F7608" w:rsidRPr="00560C4E" w:rsidSect="009B701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6012ED1" w14:textId="77777777" w:rsidR="00DE6D41" w:rsidRPr="00560C4E" w:rsidRDefault="00DE6D41" w:rsidP="00A52379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60C4E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566DFA44" w14:textId="77777777" w:rsidR="00E07D86" w:rsidRPr="00560C4E" w:rsidRDefault="005B0C24" w:rsidP="005B0C24">
      <w:pPr>
        <w:pStyle w:val="block"/>
        <w:tabs>
          <w:tab w:val="left" w:pos="0"/>
          <w:tab w:val="left" w:pos="540"/>
        </w:tabs>
        <w:spacing w:after="12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560C4E">
        <w:rPr>
          <w:rFonts w:ascii="Angsana New" w:hAnsi="Angsana New"/>
          <w:sz w:val="30"/>
          <w:szCs w:val="30"/>
          <w:cs/>
          <w:lang w:bidi="th-TH"/>
        </w:rPr>
        <w:tab/>
      </w:r>
      <w:r w:rsidR="00E07D86" w:rsidRPr="00560C4E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4F0947" w:rsidRPr="00560C4E">
        <w:rPr>
          <w:rFonts w:ascii="Angsana New" w:hAnsi="Angsana New"/>
          <w:sz w:val="30"/>
          <w:szCs w:val="30"/>
        </w:rPr>
        <w:t>3</w:t>
      </w:r>
      <w:r w:rsidR="00AA45E2" w:rsidRPr="00560C4E">
        <w:rPr>
          <w:rFonts w:ascii="Angsana New" w:hAnsi="Angsana New"/>
          <w:sz w:val="30"/>
          <w:szCs w:val="30"/>
        </w:rPr>
        <w:t>1</w:t>
      </w:r>
      <w:r w:rsidR="004F0947"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 w:rsidRPr="00560C4E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4F0947"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285652" w:rsidRPr="00560C4E">
        <w:rPr>
          <w:rFonts w:ascii="Angsana New" w:hAnsi="Angsana New"/>
          <w:sz w:val="30"/>
          <w:szCs w:val="30"/>
          <w:lang w:bidi="th-TH"/>
        </w:rPr>
        <w:t>25</w:t>
      </w:r>
      <w:r w:rsidR="00AA45E2" w:rsidRPr="00560C4E">
        <w:rPr>
          <w:rFonts w:ascii="Angsana New" w:hAnsi="Angsana New"/>
          <w:sz w:val="30"/>
          <w:szCs w:val="30"/>
          <w:lang w:bidi="th-TH"/>
        </w:rPr>
        <w:t>6</w:t>
      </w:r>
      <w:r w:rsidRPr="00560C4E">
        <w:rPr>
          <w:rFonts w:ascii="Angsana New" w:hAnsi="Angsana New" w:hint="cs"/>
          <w:sz w:val="30"/>
          <w:szCs w:val="30"/>
          <w:cs/>
          <w:lang w:bidi="th-TH"/>
        </w:rPr>
        <w:t>2</w:t>
      </w:r>
      <w:r w:rsidR="00285652" w:rsidRPr="00560C4E">
        <w:rPr>
          <w:rFonts w:ascii="Angsana New" w:hAnsi="Angsana New"/>
          <w:sz w:val="30"/>
          <w:szCs w:val="30"/>
          <w:lang w:bidi="th-TH"/>
        </w:rPr>
        <w:t xml:space="preserve"> </w:t>
      </w:r>
      <w:r w:rsidR="00E07D86" w:rsidRPr="00560C4E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E07D86" w:rsidRPr="00560C4E">
        <w:rPr>
          <w:rFonts w:ascii="Angsana New" w:hAnsi="Angsana New"/>
          <w:sz w:val="30"/>
          <w:szCs w:val="30"/>
          <w:lang w:bidi="th-TH"/>
        </w:rPr>
        <w:t xml:space="preserve">31 </w:t>
      </w:r>
      <w:r w:rsidR="00E07D86" w:rsidRPr="00560C4E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285652" w:rsidRPr="00560C4E">
        <w:rPr>
          <w:rFonts w:ascii="Angsana New" w:hAnsi="Angsana New"/>
          <w:sz w:val="30"/>
          <w:szCs w:val="30"/>
          <w:lang w:bidi="th-TH"/>
        </w:rPr>
        <w:t>25</w:t>
      </w:r>
      <w:r w:rsidR="00D27A81" w:rsidRPr="00560C4E">
        <w:rPr>
          <w:rFonts w:ascii="Angsana New" w:hAnsi="Angsana New"/>
          <w:sz w:val="30"/>
          <w:szCs w:val="30"/>
          <w:lang w:bidi="th-TH"/>
        </w:rPr>
        <w:t>6</w:t>
      </w:r>
      <w:r w:rsidRPr="00560C4E">
        <w:rPr>
          <w:rFonts w:ascii="Angsana New" w:hAnsi="Angsana New" w:hint="cs"/>
          <w:sz w:val="30"/>
          <w:szCs w:val="30"/>
          <w:cs/>
          <w:lang w:bidi="th-TH"/>
        </w:rPr>
        <w:t>1</w:t>
      </w:r>
      <w:r w:rsidR="00A56284" w:rsidRPr="00560C4E">
        <w:rPr>
          <w:rFonts w:ascii="Angsana New" w:hAnsi="Angsana New"/>
          <w:sz w:val="30"/>
          <w:szCs w:val="30"/>
          <w:lang w:bidi="th-TH"/>
        </w:rPr>
        <w:t xml:space="preserve"> </w:t>
      </w:r>
      <w:r w:rsidR="00E07D86" w:rsidRPr="00560C4E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 w:rsidRPr="00560C4E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 w:rsidRPr="00560C4E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10586C" w:rsidRPr="00560C4E">
        <w:rPr>
          <w:rFonts w:ascii="Angsana New" w:hAnsi="Angsana New" w:hint="cs"/>
          <w:sz w:val="30"/>
          <w:szCs w:val="30"/>
          <w:cs/>
          <w:lang w:val="en-US" w:bidi="th-TH"/>
        </w:rPr>
        <w:t>สาม</w:t>
      </w:r>
      <w:r w:rsidR="00E07D86" w:rsidRPr="00560C4E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4F0947" w:rsidRPr="00560C4E">
        <w:rPr>
          <w:rFonts w:ascii="Angsana New" w:hAnsi="Angsana New"/>
          <w:sz w:val="30"/>
          <w:szCs w:val="30"/>
        </w:rPr>
        <w:t>3</w:t>
      </w:r>
      <w:r w:rsidR="00AA45E2" w:rsidRPr="00560C4E">
        <w:rPr>
          <w:rFonts w:ascii="Angsana New" w:hAnsi="Angsana New"/>
          <w:sz w:val="30"/>
          <w:szCs w:val="30"/>
          <w:lang w:val="en-US" w:bidi="th-TH"/>
        </w:rPr>
        <w:t>1</w:t>
      </w:r>
      <w:r w:rsidR="004F0947"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 w:rsidRPr="00560C4E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4F0947" w:rsidRPr="00560C4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285652" w:rsidRPr="00560C4E">
        <w:rPr>
          <w:rFonts w:ascii="Angsana New" w:hAnsi="Angsana New"/>
          <w:sz w:val="30"/>
          <w:szCs w:val="30"/>
          <w:lang w:val="en-US" w:eastAsia="ja-JP" w:bidi="th-TH"/>
        </w:rPr>
        <w:t>25</w:t>
      </w:r>
      <w:r w:rsidR="00AA45E2" w:rsidRPr="00560C4E">
        <w:rPr>
          <w:rFonts w:ascii="Angsana New" w:hAnsi="Angsana New"/>
          <w:sz w:val="30"/>
          <w:szCs w:val="30"/>
          <w:lang w:val="en-US" w:eastAsia="ja-JP" w:bidi="th-TH"/>
        </w:rPr>
        <w:t>6</w:t>
      </w:r>
      <w:r w:rsidRPr="00560C4E">
        <w:rPr>
          <w:rFonts w:ascii="Angsana New" w:hAnsi="Angsana New" w:hint="cs"/>
          <w:sz w:val="30"/>
          <w:szCs w:val="30"/>
          <w:cs/>
          <w:lang w:val="en-US" w:eastAsia="ja-JP" w:bidi="th-TH"/>
        </w:rPr>
        <w:t>2</w:t>
      </w:r>
      <w:r w:rsidR="00A56284" w:rsidRPr="00560C4E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 w:rsidRPr="00560C4E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 w:rsidRPr="00560C4E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285652" w:rsidRPr="00560C4E">
        <w:rPr>
          <w:rFonts w:ascii="Angsana New" w:hAnsi="Angsana New"/>
          <w:sz w:val="30"/>
          <w:szCs w:val="30"/>
          <w:lang w:val="en-US" w:eastAsia="ja-JP" w:bidi="th-TH"/>
        </w:rPr>
        <w:t>25</w:t>
      </w:r>
      <w:r w:rsidR="00D27A81" w:rsidRPr="00560C4E">
        <w:rPr>
          <w:rFonts w:ascii="Angsana New" w:hAnsi="Angsana New"/>
          <w:sz w:val="30"/>
          <w:szCs w:val="30"/>
          <w:lang w:val="en-US" w:eastAsia="ja-JP" w:bidi="th-TH"/>
        </w:rPr>
        <w:t>6</w:t>
      </w:r>
      <w:r w:rsidRPr="00560C4E">
        <w:rPr>
          <w:rFonts w:ascii="Angsana New" w:hAnsi="Angsana New" w:hint="cs"/>
          <w:sz w:val="30"/>
          <w:szCs w:val="30"/>
          <w:cs/>
          <w:lang w:val="en-US" w:eastAsia="ja-JP" w:bidi="th-TH"/>
        </w:rPr>
        <w:t>1</w:t>
      </w:r>
      <w:r w:rsidR="00A56284" w:rsidRPr="00560C4E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E07D86" w:rsidRPr="00560C4E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539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160"/>
        <w:gridCol w:w="1350"/>
        <w:gridCol w:w="630"/>
        <w:gridCol w:w="180"/>
        <w:gridCol w:w="9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D27A81" w:rsidRPr="00560C4E" w14:paraId="44BC3DBC" w14:textId="77777777" w:rsidTr="0003192C">
        <w:trPr>
          <w:trHeight w:hRule="exact" w:val="272"/>
        </w:trPr>
        <w:tc>
          <w:tcPr>
            <w:tcW w:w="2160" w:type="dxa"/>
          </w:tcPr>
          <w:p w14:paraId="5426E396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2F5C602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59BA36BB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0" w:type="dxa"/>
            <w:gridSpan w:val="22"/>
          </w:tcPr>
          <w:p w14:paraId="57D2957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27A81" w:rsidRPr="00560C4E" w14:paraId="624E6ADD" w14:textId="77777777" w:rsidTr="0003192C">
        <w:trPr>
          <w:trHeight w:hRule="exact" w:val="272"/>
        </w:trPr>
        <w:tc>
          <w:tcPr>
            <w:tcW w:w="2160" w:type="dxa"/>
          </w:tcPr>
          <w:p w14:paraId="049930CA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3F1608C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5E117FF3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6663BE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0D6164" w14:textId="77777777" w:rsidR="00D27A81" w:rsidRPr="00560C4E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5E0C59" w14:textId="77777777" w:rsidR="00D27A81" w:rsidRPr="00560C4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A0C9611" w14:textId="77777777" w:rsidR="00D27A81" w:rsidRPr="00560C4E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E5B496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A4DB0FD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18BB33A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7677F55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8C8964" w14:textId="77777777" w:rsidR="00D27A81" w:rsidRPr="00560C4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27F8CEF" w14:textId="77777777" w:rsidR="00D27A81" w:rsidRPr="00560C4E" w:rsidRDefault="00D27A81" w:rsidP="00E1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E11AFD"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</w:p>
        </w:tc>
      </w:tr>
      <w:tr w:rsidR="005B5B3C" w:rsidRPr="00560C4E" w14:paraId="1D4DF836" w14:textId="77777777" w:rsidTr="006D5836">
        <w:trPr>
          <w:trHeight w:hRule="exact" w:val="263"/>
        </w:trPr>
        <w:tc>
          <w:tcPr>
            <w:tcW w:w="2160" w:type="dxa"/>
          </w:tcPr>
          <w:p w14:paraId="75668968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9B254E9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4"/>
          </w:tcPr>
          <w:p w14:paraId="497071D8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79CC4767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2CDC35C0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706DFFE" w14:textId="77777777" w:rsidR="005B5B3C" w:rsidRPr="00560C4E" w:rsidRDefault="005B5B3C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7DCBD38F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0F800F4F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3ED81501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02AA8FE6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645F176F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560C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560C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2F12F5F6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0572B9C9" w14:textId="77777777" w:rsidR="005B5B3C" w:rsidRPr="00560C4E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งวดสามเดือนสิ้นสุดวันที่</w:t>
            </w:r>
          </w:p>
        </w:tc>
      </w:tr>
      <w:tr w:rsidR="001F099D" w:rsidRPr="00560C4E" w14:paraId="5D1CD202" w14:textId="77777777" w:rsidTr="00E11AFD">
        <w:trPr>
          <w:trHeight w:hRule="exact" w:val="216"/>
        </w:trPr>
        <w:tc>
          <w:tcPr>
            <w:tcW w:w="2160" w:type="dxa"/>
          </w:tcPr>
          <w:p w14:paraId="5337FF31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45D0E5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F6BAFB7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4140E71B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1EED8AA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72FAD423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A92F97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493647C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582BE77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63D1B7C4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F83C08D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C7EE611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B4D1C54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4844899F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608111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94416A7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260EB0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030E3FE5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4B5F262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3206A4D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9AEE80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14:paraId="6BBC9F3B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3588A7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6C85000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B1E7F7" w14:textId="77777777" w:rsidR="001F099D" w:rsidRPr="00560C4E" w:rsidRDefault="00F014B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="001F099D"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คม</w:t>
            </w:r>
          </w:p>
        </w:tc>
      </w:tr>
      <w:tr w:rsidR="001F099D" w:rsidRPr="00560C4E" w14:paraId="0CBDB4C7" w14:textId="77777777" w:rsidTr="00E11AFD">
        <w:trPr>
          <w:trHeight w:hRule="exact" w:val="216"/>
        </w:trPr>
        <w:tc>
          <w:tcPr>
            <w:tcW w:w="2160" w:type="dxa"/>
          </w:tcPr>
          <w:p w14:paraId="35B18A7E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71ACF99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A9B19E4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14:paraId="0B3D1CAB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281819F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14:paraId="7D567EC2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49DC0C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7E8BB70F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0FAC0A5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14:paraId="3EBD6012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21B5C1F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6EA9D2F9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40F7FC4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14:paraId="61A53C92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1199FD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0D4D366F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62E0AA7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14:paraId="0F5B89B4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5BE7A7C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376DB473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6B06B9C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14:paraId="391CEC41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A05660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131E75C6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98D8B1" w14:textId="77777777" w:rsidR="001F099D" w:rsidRPr="00560C4E" w:rsidRDefault="00CB0B4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 w:hint="cs"/>
                <w:sz w:val="22"/>
                <w:szCs w:val="22"/>
                <w:cs/>
              </w:rPr>
              <w:t>2561</w:t>
            </w:r>
          </w:p>
        </w:tc>
      </w:tr>
      <w:tr w:rsidR="001F099D" w:rsidRPr="00560C4E" w14:paraId="366C1ADC" w14:textId="77777777" w:rsidTr="00E11AFD">
        <w:trPr>
          <w:trHeight w:hRule="exact" w:val="216"/>
        </w:trPr>
        <w:tc>
          <w:tcPr>
            <w:tcW w:w="2160" w:type="dxa"/>
          </w:tcPr>
          <w:p w14:paraId="64CCEBCA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47E98C0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4"/>
          </w:tcPr>
          <w:p w14:paraId="27B6B499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73B29ED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9"/>
          </w:tcPr>
          <w:p w14:paraId="23C4227F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F099D" w:rsidRPr="00560C4E" w14:paraId="0C400D3A" w14:textId="77777777" w:rsidTr="00E11AFD">
        <w:trPr>
          <w:trHeight w:hRule="exact" w:val="216"/>
        </w:trPr>
        <w:tc>
          <w:tcPr>
            <w:tcW w:w="2160" w:type="dxa"/>
          </w:tcPr>
          <w:p w14:paraId="6C4F30A7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50A627E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6A713DEF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561E294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673DF8B1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F7A8F97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BE38646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2A2ECEB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F67C3C5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ACE3295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3776C0D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778F41C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4639914A" w14:textId="77777777" w:rsidR="001F099D" w:rsidRPr="00560C4E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987A9C9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4895F0E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5109087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78548DC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F48F425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1CCAE937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F61982E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4E17F533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826933A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4AEAC88C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C1C90B5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5EE82E2B" w14:textId="77777777" w:rsidR="001F099D" w:rsidRPr="00560C4E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5F12" w:rsidRPr="00560C4E" w14:paraId="3BFA5AFA" w14:textId="77777777" w:rsidTr="0003192C">
        <w:trPr>
          <w:trHeight w:hRule="exact" w:val="290"/>
        </w:trPr>
        <w:tc>
          <w:tcPr>
            <w:tcW w:w="2160" w:type="dxa"/>
          </w:tcPr>
          <w:p w14:paraId="1048293D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350" w:type="dxa"/>
            <w:vAlign w:val="center"/>
          </w:tcPr>
          <w:p w14:paraId="3B62C15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630" w:type="dxa"/>
          </w:tcPr>
          <w:p w14:paraId="56A0A2B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6B900EF7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09AFF9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54AE518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543A2E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14:paraId="4ECC97C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E7D22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14:paraId="6D755391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913CD1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286,349</w:t>
            </w:r>
          </w:p>
        </w:tc>
        <w:tc>
          <w:tcPr>
            <w:tcW w:w="270" w:type="dxa"/>
          </w:tcPr>
          <w:p w14:paraId="17B10A63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E82F8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286,349</w:t>
            </w:r>
          </w:p>
        </w:tc>
        <w:tc>
          <w:tcPr>
            <w:tcW w:w="270" w:type="dxa"/>
          </w:tcPr>
          <w:p w14:paraId="4F75789C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A0D5A8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560C4E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14:paraId="7D3177D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DCEEC2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560C4E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14:paraId="3645D8C0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099161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267,657</w:t>
            </w:r>
          </w:p>
        </w:tc>
        <w:tc>
          <w:tcPr>
            <w:tcW w:w="270" w:type="dxa"/>
          </w:tcPr>
          <w:p w14:paraId="7BF1501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9B479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267,657</w:t>
            </w:r>
          </w:p>
        </w:tc>
        <w:tc>
          <w:tcPr>
            <w:tcW w:w="270" w:type="dxa"/>
          </w:tcPr>
          <w:p w14:paraId="27176592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A05E8A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57BF6D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57BCFF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560C4E" w14:paraId="0605D06A" w14:textId="77777777" w:rsidTr="0003192C">
        <w:trPr>
          <w:trHeight w:hRule="exact" w:val="263"/>
        </w:trPr>
        <w:tc>
          <w:tcPr>
            <w:tcW w:w="2160" w:type="dxa"/>
          </w:tcPr>
          <w:p w14:paraId="0E81089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0732F4D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630" w:type="dxa"/>
          </w:tcPr>
          <w:p w14:paraId="48E815E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A9E10EC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CFBEFD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82C2D1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1C9E70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9B0C91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E1E5CA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DD462F5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7E51C0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B704BB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E16C21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A21C9AC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429DF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FB37F8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42F18C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DD59A5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68F3A4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FBC5A1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D8EE1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83291A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70A1DA4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1FE6F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ED132F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560C4E" w14:paraId="591D3C3B" w14:textId="77777777" w:rsidTr="0003192C">
        <w:trPr>
          <w:trHeight w:hRule="exact" w:val="272"/>
        </w:trPr>
        <w:tc>
          <w:tcPr>
            <w:tcW w:w="2160" w:type="dxa"/>
          </w:tcPr>
          <w:p w14:paraId="281919EC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66043B0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630" w:type="dxa"/>
          </w:tcPr>
          <w:p w14:paraId="4B59D35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00D68E0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7D430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811B5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903A4F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BDD4E7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17C27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E8BE82E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857193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06EE0B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8AEC95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46F86D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94E92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CC1717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2A6BB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A745ADA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CCE163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9371E9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29D3BD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50D1DF8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3436094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DCCB0F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66C841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560C4E" w14:paraId="1FAD46E6" w14:textId="77777777" w:rsidTr="0003192C">
        <w:trPr>
          <w:trHeight w:hRule="exact" w:val="290"/>
        </w:trPr>
        <w:tc>
          <w:tcPr>
            <w:tcW w:w="2160" w:type="dxa"/>
          </w:tcPr>
          <w:p w14:paraId="519C7C5F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7B5C39A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630" w:type="dxa"/>
          </w:tcPr>
          <w:p w14:paraId="1C1CA02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1389B9D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B6864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C4A9DD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595726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153CA7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68A1AC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323A4E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0F39F7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D39B65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A14986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3273966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D1EEA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BE168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973DF7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D4F98B8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A273D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042739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585C9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8E3E6D1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1AA5FD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5E880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94E8A1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560C4E" w14:paraId="25F65D6C" w14:textId="77777777" w:rsidTr="0003192C">
        <w:trPr>
          <w:trHeight w:hRule="exact" w:val="317"/>
        </w:trPr>
        <w:tc>
          <w:tcPr>
            <w:tcW w:w="2160" w:type="dxa"/>
          </w:tcPr>
          <w:p w14:paraId="5585BA4C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สุรพลไฟน์เนสท์ จำกัด</w:t>
            </w:r>
          </w:p>
        </w:tc>
        <w:tc>
          <w:tcPr>
            <w:tcW w:w="1350" w:type="dxa"/>
            <w:vAlign w:val="center"/>
          </w:tcPr>
          <w:p w14:paraId="0648E02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630" w:type="dxa"/>
          </w:tcPr>
          <w:p w14:paraId="34CC439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1B4A92CA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EDFE1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3388BD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5ABE9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134F1CE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1550B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15C570AB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28005D8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146D126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766BDB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7B893BA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C30AA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77D7CE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42E16B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7295D8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F65DD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1E7B9BE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7181AB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14:paraId="42C5FB1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3E203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A675BD7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3B09DE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560C4E" w14:paraId="29BF0993" w14:textId="77777777" w:rsidTr="0003192C">
        <w:trPr>
          <w:trHeight w:hRule="exact" w:val="263"/>
        </w:trPr>
        <w:tc>
          <w:tcPr>
            <w:tcW w:w="2160" w:type="dxa"/>
          </w:tcPr>
          <w:p w14:paraId="776AAE8E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52B771E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630" w:type="dxa"/>
          </w:tcPr>
          <w:p w14:paraId="6298749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DBEADDD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20B04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C1882F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36432E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601187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154E1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3610080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B5D00E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F9301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7B6611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AB7391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163F1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A7F020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57D10D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FB3012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6FC59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EFCA57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63F3F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E92ED47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A56628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4CCA33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F5CCD0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560C4E" w14:paraId="3C387CCC" w14:textId="77777777" w:rsidTr="0003192C">
        <w:trPr>
          <w:trHeight w:hRule="exact" w:val="272"/>
        </w:trPr>
        <w:tc>
          <w:tcPr>
            <w:tcW w:w="2160" w:type="dxa"/>
          </w:tcPr>
          <w:p w14:paraId="20DF2738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2BF0488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630" w:type="dxa"/>
          </w:tcPr>
          <w:p w14:paraId="3C1ABA2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8637D72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D0691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55D4A3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6F3E64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5D73A7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CEBCCC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D1C3322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DE2596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F8D554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C0E7FB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460B9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37424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FF5530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17F6C8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073D608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6E6B9F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C78F00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9D185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3BB3BE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0F63AF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4160CA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2AE24D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560C4E" w14:paraId="00CAA615" w14:textId="77777777" w:rsidTr="0003192C">
        <w:trPr>
          <w:trHeight w:hRule="exact" w:val="326"/>
        </w:trPr>
        <w:tc>
          <w:tcPr>
            <w:tcW w:w="2160" w:type="dxa"/>
          </w:tcPr>
          <w:p w14:paraId="5E188103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6D1A474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630" w:type="dxa"/>
          </w:tcPr>
          <w:p w14:paraId="242E2E7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AB85409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C7C8C7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125E86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652A21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B206BC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D35F98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9075429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934922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0D85D5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78133F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2B3330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B9FC5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12A38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F18003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6CCB16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BE35C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20DA38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607D8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0BC35B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65F550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80E89D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689938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560C4E" w14:paraId="0F4DBD05" w14:textId="77777777" w:rsidTr="0003192C">
        <w:trPr>
          <w:trHeight w:hRule="exact" w:val="272"/>
        </w:trPr>
        <w:tc>
          <w:tcPr>
            <w:tcW w:w="2160" w:type="dxa"/>
          </w:tcPr>
          <w:p w14:paraId="7952119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จันทบุรีมารีนฟาร์ม จำกัด</w:t>
            </w:r>
          </w:p>
        </w:tc>
        <w:tc>
          <w:tcPr>
            <w:tcW w:w="1350" w:type="dxa"/>
          </w:tcPr>
          <w:p w14:paraId="5C7A0D9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630" w:type="dxa"/>
          </w:tcPr>
          <w:p w14:paraId="5168851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31C5B8E4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52C2E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470B8A48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0C4C3C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37965D3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E81DC5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76EFEB7F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D2A4FC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14:paraId="0B44AEF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4F8E97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14:paraId="3C21226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313DF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560C4E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14:paraId="22229B8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4B4398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560C4E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14:paraId="310F69C0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58BAB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14:paraId="61FF379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704C8D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14:paraId="2D9AAFC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56824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D0592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2F8D69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560C4E" w14:paraId="2D38A806" w14:textId="77777777" w:rsidTr="0003192C">
        <w:trPr>
          <w:trHeight w:hRule="exact" w:val="263"/>
        </w:trPr>
        <w:tc>
          <w:tcPr>
            <w:tcW w:w="2160" w:type="dxa"/>
          </w:tcPr>
          <w:p w14:paraId="345931F3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สุราษฎร์ซีฟู้ดส์ จำกัด</w:t>
            </w:r>
          </w:p>
        </w:tc>
        <w:tc>
          <w:tcPr>
            <w:tcW w:w="1350" w:type="dxa"/>
          </w:tcPr>
          <w:p w14:paraId="5CDDF58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630" w:type="dxa"/>
          </w:tcPr>
          <w:p w14:paraId="4A21AD2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08FCEBAB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9E9B69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</w:tcPr>
          <w:p w14:paraId="460DC26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E7A83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0A2CDB5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E7432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440882B1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58A917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7FFAB7C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0682BD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476606D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21EB28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047311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632940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D666AA6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16376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7859114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BF807D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14:paraId="455093B3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F3F0B66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0A52BEE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934E8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560C4E" w14:paraId="6D8375A6" w14:textId="77777777" w:rsidTr="0003192C">
        <w:trPr>
          <w:trHeight w:hRule="exact" w:val="254"/>
        </w:trPr>
        <w:tc>
          <w:tcPr>
            <w:tcW w:w="2160" w:type="dxa"/>
          </w:tcPr>
          <w:p w14:paraId="7192C83E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718D91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630" w:type="dxa"/>
          </w:tcPr>
          <w:p w14:paraId="7F4D878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C55DC2D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EC8DC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207E68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24B89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FC96A7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07391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927098B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9A5E49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C3EB56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CC19CE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AAE745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1B1D64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E76C6E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DBA374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BE6AB8E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50327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EADBF5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A91ABC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1786004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08480E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C10951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8F462A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5F12" w:rsidRPr="00560C4E" w14:paraId="075B5CC7" w14:textId="77777777" w:rsidTr="00E814CC">
        <w:trPr>
          <w:trHeight w:hRule="exact" w:val="272"/>
        </w:trPr>
        <w:tc>
          <w:tcPr>
            <w:tcW w:w="2160" w:type="dxa"/>
          </w:tcPr>
          <w:p w14:paraId="67454A94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560C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สุรพลอะควาคัลเจอร์ จำกัด</w:t>
            </w:r>
          </w:p>
        </w:tc>
        <w:tc>
          <w:tcPr>
            <w:tcW w:w="1350" w:type="dxa"/>
          </w:tcPr>
          <w:p w14:paraId="684AF18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630" w:type="dxa"/>
          </w:tcPr>
          <w:p w14:paraId="1E21634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01EA3EFD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7F192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30F3905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AF5D89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1482D10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99AC26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4120CBB9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345E0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14:paraId="4E08535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07202C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14:paraId="20E25648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14B98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560C4E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14:paraId="041E8B2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CCE42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560C4E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14:paraId="2958B017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681DA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745509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31F6B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CD3A5D8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E8E52F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11C58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D429FC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560C4E" w14:paraId="723F3C9C" w14:textId="77777777" w:rsidTr="00562F7E">
        <w:trPr>
          <w:trHeight w:hRule="exact" w:val="263"/>
        </w:trPr>
        <w:tc>
          <w:tcPr>
            <w:tcW w:w="2160" w:type="dxa"/>
          </w:tcPr>
          <w:p w14:paraId="5702E28F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โลจิสติกส์ จำกัด</w:t>
            </w:r>
          </w:p>
        </w:tc>
        <w:tc>
          <w:tcPr>
            <w:tcW w:w="1350" w:type="dxa"/>
          </w:tcPr>
          <w:p w14:paraId="24BA5E7E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บริการรับฝากห้อง</w:t>
            </w:r>
          </w:p>
        </w:tc>
        <w:tc>
          <w:tcPr>
            <w:tcW w:w="630" w:type="dxa"/>
          </w:tcPr>
          <w:p w14:paraId="1CC7D9B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14:paraId="39F94349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A972BA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</w:tcPr>
          <w:p w14:paraId="04716661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71552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4FDBAE2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9B5D05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0F07355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96DF6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1104D86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1EF599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564CABBA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5664EF6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941951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402710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CB7A86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3CC48FD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5BCE56A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5DF766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14:paraId="38CDFB33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512AACB1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2FE1F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0FD58A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5F12" w:rsidRPr="00560C4E" w14:paraId="4ED544E8" w14:textId="77777777" w:rsidTr="00E814CC">
        <w:trPr>
          <w:trHeight w:hRule="exact" w:val="236"/>
        </w:trPr>
        <w:tc>
          <w:tcPr>
            <w:tcW w:w="2160" w:type="dxa"/>
          </w:tcPr>
          <w:p w14:paraId="7F05181E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17B2306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เย็นและขนส่งห้องเย็น</w:t>
            </w:r>
          </w:p>
        </w:tc>
        <w:tc>
          <w:tcPr>
            <w:tcW w:w="630" w:type="dxa"/>
          </w:tcPr>
          <w:p w14:paraId="6BFB54D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3F30777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721E3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DFD4652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87F8FA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0B7E28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7A002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863B678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45C1A8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C73378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B276CD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286A880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62FB2C3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8DBFB2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A3F7B8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07210B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2F89BF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68532B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EF88A5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FE064AE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E8333DC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A69782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0B336C7A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435F12" w:rsidRPr="00560C4E" w14:paraId="5C5A7789" w14:textId="77777777" w:rsidTr="00E11AFD">
        <w:trPr>
          <w:trHeight w:hRule="exact" w:val="216"/>
        </w:trPr>
        <w:tc>
          <w:tcPr>
            <w:tcW w:w="2160" w:type="dxa"/>
          </w:tcPr>
          <w:p w14:paraId="66C16826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4C55AEA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ห้องเย็น</w:t>
            </w:r>
          </w:p>
        </w:tc>
        <w:tc>
          <w:tcPr>
            <w:tcW w:w="630" w:type="dxa"/>
          </w:tcPr>
          <w:p w14:paraId="423D861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D4D29D2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44A297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C269632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F5CEAA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AA41258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607AA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74D6953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FCE724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E03524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0776B7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0639F7C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28EA224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32BE0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AB145D8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DD162DC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54CA614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3027B9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4D374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A4ED21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4CDED61C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BC8BF86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F6838DD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435F12" w:rsidRPr="00560C4E" w14:paraId="1063C0C9" w14:textId="77777777" w:rsidTr="0003192C">
        <w:trPr>
          <w:trHeight w:hRule="exact" w:val="308"/>
        </w:trPr>
        <w:tc>
          <w:tcPr>
            <w:tcW w:w="2160" w:type="dxa"/>
          </w:tcPr>
          <w:p w14:paraId="15A8A95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350" w:type="dxa"/>
          </w:tcPr>
          <w:p w14:paraId="0275885D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630" w:type="dxa"/>
          </w:tcPr>
          <w:p w14:paraId="71FD00C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12136D1F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E4E09D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62DD47B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E14140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43527D9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EA899D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3521B4DA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923E57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2125D62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3954F3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520BC70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DFCC5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CAEC2D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77512B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15BA5D5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F5D4C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68F11F5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54B9A1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14:paraId="4063C750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E2292B" w14:textId="77777777" w:rsidR="00435F12" w:rsidRPr="00560C4E" w:rsidRDefault="0077072A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122,096</w:t>
            </w:r>
          </w:p>
        </w:tc>
        <w:tc>
          <w:tcPr>
            <w:tcW w:w="270" w:type="dxa"/>
          </w:tcPr>
          <w:p w14:paraId="5552400B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6FD5A3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sz w:val="22"/>
                <w:szCs w:val="22"/>
              </w:rPr>
              <w:t>204,652</w:t>
            </w:r>
          </w:p>
        </w:tc>
      </w:tr>
      <w:tr w:rsidR="00435F12" w:rsidRPr="00560C4E" w14:paraId="3EE0DCAD" w14:textId="77777777" w:rsidTr="00E11AFD">
        <w:trPr>
          <w:trHeight w:hRule="exact" w:val="216"/>
        </w:trPr>
        <w:tc>
          <w:tcPr>
            <w:tcW w:w="2160" w:type="dxa"/>
          </w:tcPr>
          <w:p w14:paraId="5DE78814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65C55CA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630" w:type="dxa"/>
          </w:tcPr>
          <w:p w14:paraId="6F53D6C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E63C3E5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45F112A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E226487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777AF0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B4389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EEC6FF7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9058E1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AE9D3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D1E28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ED356E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527A09E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499734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E3A7C8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C7602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FC11C67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E6B598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756A68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23E4C2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AFC2ADD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7055134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2090777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F703652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435F12" w:rsidRPr="00560C4E" w14:paraId="755CDF02" w14:textId="77777777" w:rsidTr="00E814CC">
        <w:trPr>
          <w:trHeight w:hRule="exact" w:val="255"/>
        </w:trPr>
        <w:tc>
          <w:tcPr>
            <w:tcW w:w="2160" w:type="dxa"/>
          </w:tcPr>
          <w:p w14:paraId="537EC07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40AAC3D0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226E4F1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929DE58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43CC48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200B8BA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0BB97DA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7BD6FB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72CFE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9F0C17" w14:textId="77777777" w:rsidR="00435F12" w:rsidRPr="00560C4E" w:rsidRDefault="00435F12" w:rsidP="00435F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9F9E27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1,153,909</w:t>
            </w:r>
          </w:p>
        </w:tc>
        <w:tc>
          <w:tcPr>
            <w:tcW w:w="270" w:type="dxa"/>
          </w:tcPr>
          <w:p w14:paraId="2A83292B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CF18C9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1,153,909</w:t>
            </w:r>
          </w:p>
        </w:tc>
        <w:tc>
          <w:tcPr>
            <w:tcW w:w="270" w:type="dxa"/>
          </w:tcPr>
          <w:p w14:paraId="17F69969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680212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C4E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14:paraId="33245DD5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30806F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C4E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14:paraId="00BBE3D1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31F72F6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C4E">
              <w:rPr>
                <w:rFonts w:asciiTheme="majorBidi" w:hAnsiTheme="majorBidi" w:cstheme="majorBidi"/>
                <w:b/>
                <w:bCs/>
                <w:szCs w:val="22"/>
              </w:rPr>
              <w:t>730,477</w:t>
            </w:r>
          </w:p>
        </w:tc>
        <w:tc>
          <w:tcPr>
            <w:tcW w:w="270" w:type="dxa"/>
          </w:tcPr>
          <w:p w14:paraId="288A1D63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59631FC" w14:textId="77777777" w:rsidR="00435F12" w:rsidRPr="00560C4E" w:rsidRDefault="00435F12" w:rsidP="00435F1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C4E">
              <w:rPr>
                <w:rFonts w:asciiTheme="majorBidi" w:hAnsiTheme="majorBidi" w:cstheme="majorBidi"/>
                <w:b/>
                <w:bCs/>
                <w:szCs w:val="22"/>
              </w:rPr>
              <w:t>730,477</w:t>
            </w:r>
          </w:p>
        </w:tc>
        <w:tc>
          <w:tcPr>
            <w:tcW w:w="270" w:type="dxa"/>
          </w:tcPr>
          <w:p w14:paraId="7E087446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5619891" w14:textId="77777777" w:rsidR="00435F12" w:rsidRPr="00560C4E" w:rsidRDefault="0077072A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122,096</w:t>
            </w:r>
          </w:p>
        </w:tc>
        <w:tc>
          <w:tcPr>
            <w:tcW w:w="270" w:type="dxa"/>
          </w:tcPr>
          <w:p w14:paraId="2C26C553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6CC20A" w14:textId="77777777" w:rsidR="00435F12" w:rsidRPr="00560C4E" w:rsidRDefault="00435F12" w:rsidP="0043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204,652</w:t>
            </w:r>
          </w:p>
        </w:tc>
      </w:tr>
    </w:tbl>
    <w:p w14:paraId="06E446B7" w14:textId="77777777" w:rsidR="001D0996" w:rsidRPr="00560C4E" w:rsidRDefault="00227E54" w:rsidP="00B11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rPr>
          <w:sz w:val="30"/>
          <w:szCs w:val="30"/>
        </w:rPr>
      </w:pPr>
      <w:r w:rsidRPr="00560C4E">
        <w:rPr>
          <w:rFonts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7E799F09" w14:textId="77777777" w:rsidR="00545F2A" w:rsidRPr="00560C4E" w:rsidRDefault="00545F2A" w:rsidP="001D0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68"/>
        </w:tabs>
        <w:rPr>
          <w:sz w:val="30"/>
          <w:szCs w:val="30"/>
        </w:rPr>
        <w:sectPr w:rsidR="00545F2A" w:rsidRPr="00560C4E" w:rsidSect="009B701F">
          <w:headerReference w:type="even" r:id="rId18"/>
          <w:headerReference w:type="firs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AD72431" w14:textId="77777777" w:rsidR="000C6EEE" w:rsidRPr="00560C4E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560C4E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4A943275" w14:textId="77777777" w:rsidR="000C6EEE" w:rsidRPr="00560C4E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0"/>
          <w:szCs w:val="20"/>
        </w:rPr>
      </w:pPr>
    </w:p>
    <w:p w14:paraId="3260975C" w14:textId="77777777" w:rsidR="00F44F41" w:rsidRPr="00560C4E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560C4E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560C4E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560C4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560C4E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560C4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560C4E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560C4E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560C4E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C03BE5" w:rsidRPr="00560C4E">
        <w:rPr>
          <w:rFonts w:ascii="Angsana New" w:hAnsi="Angsana New" w:hint="cs"/>
          <w:b/>
          <w:spacing w:val="-4"/>
          <w:sz w:val="30"/>
          <w:szCs w:val="30"/>
          <w:cs/>
        </w:rPr>
        <w:t>สาม</w:t>
      </w:r>
      <w:r w:rsidRPr="00560C4E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560C4E">
        <w:rPr>
          <w:rFonts w:ascii="Angsana New" w:hAnsi="Angsana New"/>
          <w:bCs/>
          <w:spacing w:val="-4"/>
          <w:sz w:val="30"/>
          <w:szCs w:val="30"/>
        </w:rPr>
        <w:t xml:space="preserve"> 3</w:t>
      </w:r>
      <w:r w:rsidR="00C03BE5" w:rsidRPr="00560C4E">
        <w:rPr>
          <w:rFonts w:ascii="Angsana New" w:hAnsi="Angsana New"/>
          <w:bCs/>
          <w:spacing w:val="-4"/>
          <w:sz w:val="30"/>
          <w:szCs w:val="30"/>
        </w:rPr>
        <w:t>1</w:t>
      </w:r>
      <w:r w:rsidRPr="00560C4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C03BE5" w:rsidRPr="00560C4E">
        <w:rPr>
          <w:rFonts w:ascii="Angsana New" w:hAnsi="Angsana New" w:hint="cs"/>
          <w:b/>
          <w:spacing w:val="-4"/>
          <w:sz w:val="30"/>
          <w:szCs w:val="30"/>
          <w:cs/>
        </w:rPr>
        <w:t>มีนาคม</w:t>
      </w:r>
      <w:r w:rsidRPr="00560C4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560C4E">
        <w:rPr>
          <w:rFonts w:ascii="Angsana New" w:hAnsi="Angsana New"/>
          <w:bCs/>
          <w:spacing w:val="-4"/>
          <w:sz w:val="30"/>
          <w:szCs w:val="30"/>
        </w:rPr>
        <w:t>25</w:t>
      </w:r>
      <w:r w:rsidR="00C03BE5" w:rsidRPr="00560C4E">
        <w:rPr>
          <w:rFonts w:ascii="Angsana New" w:hAnsi="Angsana New"/>
          <w:bCs/>
          <w:spacing w:val="-4"/>
          <w:sz w:val="30"/>
          <w:szCs w:val="30"/>
        </w:rPr>
        <w:t>6</w:t>
      </w:r>
      <w:r w:rsidR="00CB0B4C" w:rsidRPr="00560C4E">
        <w:rPr>
          <w:rFonts w:ascii="Angsana New" w:hAnsi="Angsana New" w:hint="cs"/>
          <w:b/>
          <w:spacing w:val="-4"/>
          <w:sz w:val="30"/>
          <w:szCs w:val="30"/>
          <w:cs/>
        </w:rPr>
        <w:t>2</w:t>
      </w:r>
      <w:r w:rsidRPr="00560C4E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560C4E">
        <w:rPr>
          <w:rFonts w:ascii="Angsana New" w:hAnsi="Angsana New"/>
          <w:b/>
          <w:spacing w:val="-4"/>
          <w:sz w:val="30"/>
          <w:szCs w:val="30"/>
          <w:cs/>
        </w:rPr>
        <w:t>แ</w:t>
      </w:r>
      <w:r w:rsidRPr="00560C4E">
        <w:rPr>
          <w:rFonts w:ascii="Angsana New" w:hAnsi="Angsana New" w:hint="cs"/>
          <w:b/>
          <w:spacing w:val="-4"/>
          <w:sz w:val="30"/>
          <w:szCs w:val="30"/>
          <w:cs/>
        </w:rPr>
        <w:t xml:space="preserve">ละ </w:t>
      </w:r>
      <w:r w:rsidRPr="00560C4E">
        <w:rPr>
          <w:rFonts w:ascii="Angsana New" w:hAnsi="Angsana New"/>
          <w:bCs/>
          <w:spacing w:val="-4"/>
          <w:sz w:val="30"/>
          <w:szCs w:val="30"/>
        </w:rPr>
        <w:t>25</w:t>
      </w:r>
      <w:r w:rsidR="00D92848" w:rsidRPr="00560C4E">
        <w:rPr>
          <w:rFonts w:ascii="Angsana New" w:hAnsi="Angsana New" w:hint="cs"/>
          <w:b/>
          <w:spacing w:val="-4"/>
          <w:sz w:val="30"/>
          <w:szCs w:val="30"/>
          <w:cs/>
        </w:rPr>
        <w:t>6</w:t>
      </w:r>
      <w:r w:rsidR="00CB0B4C" w:rsidRPr="00560C4E">
        <w:rPr>
          <w:rFonts w:ascii="Angsana New" w:hAnsi="Angsana New" w:hint="cs"/>
          <w:b/>
          <w:spacing w:val="-4"/>
          <w:sz w:val="30"/>
          <w:szCs w:val="30"/>
          <w:cs/>
        </w:rPr>
        <w:t>1</w:t>
      </w:r>
      <w:r w:rsidRPr="00560C4E">
        <w:rPr>
          <w:rFonts w:ascii="Angsana New" w:hAnsi="Angsana New" w:hint="cs"/>
          <w:b/>
          <w:spacing w:val="-4"/>
          <w:sz w:val="30"/>
          <w:szCs w:val="30"/>
          <w:cs/>
        </w:rPr>
        <w:t xml:space="preserve"> มีดังนี้</w:t>
      </w:r>
    </w:p>
    <w:p w14:paraId="3E9B6AA1" w14:textId="77777777" w:rsidR="00F44F41" w:rsidRPr="00560C4E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distribute"/>
        <w:rPr>
          <w:rFonts w:ascii="Angsana New" w:hAnsi="Angsana New"/>
          <w:b/>
          <w:spacing w:val="-4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6"/>
        <w:gridCol w:w="1183"/>
        <w:gridCol w:w="245"/>
        <w:gridCol w:w="1133"/>
        <w:gridCol w:w="265"/>
        <w:gridCol w:w="1172"/>
        <w:gridCol w:w="269"/>
        <w:gridCol w:w="1168"/>
      </w:tblGrid>
      <w:tr w:rsidR="00F44F41" w:rsidRPr="00560C4E" w14:paraId="3659CDAB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6B5683E5" w14:textId="77777777" w:rsidR="00F44F41" w:rsidRPr="00560C4E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710EC71F" w14:textId="77777777" w:rsidR="00F44F41" w:rsidRPr="00560C4E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5EF9F5DB" w14:textId="77777777" w:rsidR="00F44F41" w:rsidRPr="00560C4E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4F41" w:rsidRPr="00560C4E" w14:paraId="27A302CA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2E33DD4F" w14:textId="77777777" w:rsidR="00F44F41" w:rsidRPr="00560C4E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0C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418B7" w:rsidRPr="00560C4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560C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560C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A45E2" w:rsidRPr="00560C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AA45E2" w:rsidRPr="00560C4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7" w:type="pct"/>
            <w:shd w:val="clear" w:color="auto" w:fill="auto"/>
          </w:tcPr>
          <w:p w14:paraId="16BDDE6B" w14:textId="77777777" w:rsidR="00F44F41" w:rsidRPr="00560C4E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14:paraId="0D0A63A0" w14:textId="77777777" w:rsidR="00F44F41" w:rsidRPr="00560C4E" w:rsidRDefault="00CB0B4C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629C9FCE" w14:textId="77777777" w:rsidR="00F44F41" w:rsidRPr="00560C4E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pct"/>
            <w:gridSpan w:val="3"/>
            <w:shd w:val="clear" w:color="auto" w:fill="auto"/>
          </w:tcPr>
          <w:p w14:paraId="2DAB81E5" w14:textId="77777777" w:rsidR="00F44F41" w:rsidRPr="00560C4E" w:rsidRDefault="00CB0B4C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F7749C" w:rsidRPr="00560C4E" w14:paraId="4BA9AA63" w14:textId="77777777" w:rsidTr="00B447C8">
        <w:trPr>
          <w:tblHeader/>
        </w:trPr>
        <w:tc>
          <w:tcPr>
            <w:tcW w:w="1941" w:type="pct"/>
            <w:shd w:val="clear" w:color="auto" w:fill="auto"/>
          </w:tcPr>
          <w:p w14:paraId="33AEB5A2" w14:textId="77777777" w:rsidR="00F44F41" w:rsidRPr="00560C4E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7ACECF" w14:textId="77777777" w:rsidR="00F44F41" w:rsidRPr="00560C4E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5CB591" w14:textId="77777777" w:rsidR="00F44F41" w:rsidRPr="00560C4E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09AE3167" w14:textId="77777777" w:rsidR="00F44F41" w:rsidRPr="00560C4E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AA9F8F5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65C0C636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60C4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60C4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2F810585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3BD9B7B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1C028132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  <w:r w:rsidR="00605E43" w:rsidRPr="00560C4E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605E43" w:rsidRPr="00560C4E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560C4E"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72327E4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ABE2FAC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3D3784CB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60C4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60C4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5EE3923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F12C1F0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3DA7064E" w14:textId="77777777" w:rsidR="00F44F41" w:rsidRPr="00560C4E" w:rsidRDefault="00F44F41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  <w:r w:rsidRPr="00560C4E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44F41" w:rsidRPr="00560C4E" w14:paraId="3F82FA8B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46FA7FD1" w14:textId="77777777" w:rsidR="00F44F41" w:rsidRPr="00560C4E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13064554" w14:textId="77777777" w:rsidR="00F44F41" w:rsidRPr="00560C4E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729E572B" w14:textId="77777777" w:rsidR="00F44F41" w:rsidRPr="00560C4E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0B4C" w:rsidRPr="00560C4E" w14:paraId="07C2CD5C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1ED26BF5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27" w:type="pct"/>
            <w:shd w:val="clear" w:color="auto" w:fill="auto"/>
          </w:tcPr>
          <w:p w14:paraId="09845818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35344C23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5,145</w:t>
            </w:r>
          </w:p>
        </w:tc>
        <w:tc>
          <w:tcPr>
            <w:tcW w:w="132" w:type="pct"/>
            <w:shd w:val="clear" w:color="auto" w:fill="auto"/>
          </w:tcPr>
          <w:p w14:paraId="3259B621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36ACDA8B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3" w:type="pct"/>
            <w:shd w:val="clear" w:color="auto" w:fill="auto"/>
          </w:tcPr>
          <w:p w14:paraId="2048D612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54946A2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52,083</w:t>
            </w:r>
          </w:p>
        </w:tc>
        <w:tc>
          <w:tcPr>
            <w:tcW w:w="145" w:type="pct"/>
            <w:shd w:val="clear" w:color="auto" w:fill="auto"/>
          </w:tcPr>
          <w:p w14:paraId="07278361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11E7E181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CB0B4C" w:rsidRPr="00560C4E" w14:paraId="1A3C6E38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574CFE70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27" w:type="pct"/>
            <w:shd w:val="clear" w:color="auto" w:fill="auto"/>
          </w:tcPr>
          <w:p w14:paraId="3FC9FB7C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42C193FF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32" w:type="pct"/>
            <w:shd w:val="clear" w:color="auto" w:fill="auto"/>
          </w:tcPr>
          <w:p w14:paraId="17577036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1078818A" w14:textId="77777777" w:rsidR="00CB0B4C" w:rsidRPr="00560C4E" w:rsidRDefault="00174B9B" w:rsidP="00174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7A0E4E44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1DD7D51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45" w:type="pct"/>
            <w:shd w:val="clear" w:color="auto" w:fill="auto"/>
          </w:tcPr>
          <w:p w14:paraId="791D5494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542AEE5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0B4C" w:rsidRPr="00560C4E" w14:paraId="49B11691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1B5D2AE5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7" w:type="pct"/>
            <w:shd w:val="clear" w:color="auto" w:fill="auto"/>
          </w:tcPr>
          <w:p w14:paraId="604350C8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117EEE56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10,722</w:t>
            </w:r>
          </w:p>
        </w:tc>
        <w:tc>
          <w:tcPr>
            <w:tcW w:w="132" w:type="pct"/>
            <w:shd w:val="clear" w:color="auto" w:fill="auto"/>
          </w:tcPr>
          <w:p w14:paraId="4D8A1F60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46E28050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3" w:type="pct"/>
            <w:shd w:val="clear" w:color="auto" w:fill="auto"/>
          </w:tcPr>
          <w:p w14:paraId="7A61601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4B13DB0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36,124</w:t>
            </w:r>
          </w:p>
        </w:tc>
        <w:tc>
          <w:tcPr>
            <w:tcW w:w="145" w:type="pct"/>
            <w:shd w:val="clear" w:color="auto" w:fill="auto"/>
          </w:tcPr>
          <w:p w14:paraId="1E9833E0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500ACEEC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1,274</w:t>
            </w:r>
          </w:p>
        </w:tc>
      </w:tr>
      <w:tr w:rsidR="00CB0B4C" w:rsidRPr="00560C4E" w14:paraId="2A7E1DDE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29BB828F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27" w:type="pct"/>
            <w:shd w:val="clear" w:color="auto" w:fill="auto"/>
          </w:tcPr>
          <w:p w14:paraId="198C5F2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392BEFCE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32" w:type="pct"/>
            <w:shd w:val="clear" w:color="auto" w:fill="auto"/>
          </w:tcPr>
          <w:p w14:paraId="659B7CF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1916D6DF" w14:textId="77777777" w:rsidR="00CB0B4C" w:rsidRPr="00560C4E" w:rsidRDefault="00174B9B" w:rsidP="00174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C3DDE23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C7FB63E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19,407</w:t>
            </w:r>
          </w:p>
        </w:tc>
        <w:tc>
          <w:tcPr>
            <w:tcW w:w="145" w:type="pct"/>
            <w:shd w:val="clear" w:color="auto" w:fill="auto"/>
          </w:tcPr>
          <w:p w14:paraId="1A7F0D9E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173A1681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CB0B4C" w:rsidRPr="00560C4E" w14:paraId="39240912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434CA0AB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" w:type="pct"/>
            <w:shd w:val="clear" w:color="auto" w:fill="auto"/>
          </w:tcPr>
          <w:p w14:paraId="6DBCA3D9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78E6B2F7" w14:textId="77777777" w:rsidR="00CB0B4C" w:rsidRPr="00560C4E" w:rsidRDefault="00174B9B" w:rsidP="00174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456CA6B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744587FC" w14:textId="77777777" w:rsidR="00CB0B4C" w:rsidRPr="00560C4E" w:rsidRDefault="00174B9B" w:rsidP="00174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A7EBAE5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AD4AFD7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4,005</w:t>
            </w:r>
          </w:p>
        </w:tc>
        <w:tc>
          <w:tcPr>
            <w:tcW w:w="145" w:type="pct"/>
            <w:shd w:val="clear" w:color="auto" w:fill="auto"/>
          </w:tcPr>
          <w:p w14:paraId="2C6AC457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16FB1367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CB0B4C" w:rsidRPr="00560C4E" w14:paraId="63F3F620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367CC949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" w:type="pct"/>
            <w:shd w:val="clear" w:color="auto" w:fill="auto"/>
          </w:tcPr>
          <w:p w14:paraId="6C42D5E0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5B13E2D7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132" w:type="pct"/>
            <w:shd w:val="clear" w:color="auto" w:fill="auto"/>
          </w:tcPr>
          <w:p w14:paraId="24F244AC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7D4149E8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43" w:type="pct"/>
            <w:shd w:val="clear" w:color="auto" w:fill="auto"/>
          </w:tcPr>
          <w:p w14:paraId="4CBD37C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2128A51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6,623</w:t>
            </w:r>
          </w:p>
        </w:tc>
        <w:tc>
          <w:tcPr>
            <w:tcW w:w="145" w:type="pct"/>
            <w:shd w:val="clear" w:color="auto" w:fill="auto"/>
          </w:tcPr>
          <w:p w14:paraId="6C510CE8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C69050E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CB0B4C" w:rsidRPr="00560C4E" w14:paraId="3A8F5CA2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21361633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7" w:type="pct"/>
            <w:shd w:val="clear" w:color="auto" w:fill="auto"/>
          </w:tcPr>
          <w:p w14:paraId="32FE5D92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635888F9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12,365</w:t>
            </w:r>
          </w:p>
        </w:tc>
        <w:tc>
          <w:tcPr>
            <w:tcW w:w="132" w:type="pct"/>
            <w:shd w:val="clear" w:color="auto" w:fill="auto"/>
          </w:tcPr>
          <w:p w14:paraId="568B979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44445619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5,888</w:t>
            </w:r>
          </w:p>
        </w:tc>
        <w:tc>
          <w:tcPr>
            <w:tcW w:w="143" w:type="pct"/>
            <w:shd w:val="clear" w:color="auto" w:fill="auto"/>
          </w:tcPr>
          <w:p w14:paraId="0CA7E4C9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000B57C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80,299</w:t>
            </w:r>
          </w:p>
        </w:tc>
        <w:tc>
          <w:tcPr>
            <w:tcW w:w="145" w:type="pct"/>
            <w:shd w:val="clear" w:color="auto" w:fill="auto"/>
          </w:tcPr>
          <w:p w14:paraId="563F0DF1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4C06C3B9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87,667</w:t>
            </w:r>
          </w:p>
        </w:tc>
      </w:tr>
      <w:tr w:rsidR="00CB0B4C" w:rsidRPr="00560C4E" w14:paraId="7CF98597" w14:textId="77777777" w:rsidTr="00D92848">
        <w:trPr>
          <w:tblHeader/>
        </w:trPr>
        <w:tc>
          <w:tcPr>
            <w:tcW w:w="1941" w:type="pct"/>
            <w:shd w:val="clear" w:color="auto" w:fill="auto"/>
          </w:tcPr>
          <w:p w14:paraId="28E1972F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" w:type="pct"/>
            <w:shd w:val="clear" w:color="auto" w:fill="auto"/>
          </w:tcPr>
          <w:p w14:paraId="7171A1D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B998A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</w:rPr>
              <w:t>36,149</w:t>
            </w:r>
          </w:p>
        </w:tc>
        <w:tc>
          <w:tcPr>
            <w:tcW w:w="132" w:type="pct"/>
            <w:shd w:val="clear" w:color="auto" w:fill="auto"/>
          </w:tcPr>
          <w:p w14:paraId="681E1F84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C09BB" w14:textId="77777777" w:rsidR="00CB0B4C" w:rsidRPr="00560C4E" w:rsidRDefault="00174B9B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</w:rPr>
              <w:t>5,945</w:t>
            </w:r>
          </w:p>
        </w:tc>
        <w:tc>
          <w:tcPr>
            <w:tcW w:w="143" w:type="pct"/>
            <w:shd w:val="clear" w:color="auto" w:fill="auto"/>
          </w:tcPr>
          <w:p w14:paraId="70FE31A8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3FB5B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</w:rPr>
              <w:t>199,522</w:t>
            </w:r>
          </w:p>
        </w:tc>
        <w:tc>
          <w:tcPr>
            <w:tcW w:w="145" w:type="pct"/>
            <w:shd w:val="clear" w:color="auto" w:fill="auto"/>
          </w:tcPr>
          <w:p w14:paraId="138EBFAF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C4615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</w:rPr>
              <w:t>89,928</w:t>
            </w:r>
          </w:p>
        </w:tc>
      </w:tr>
    </w:tbl>
    <w:p w14:paraId="0B86FCA0" w14:textId="77777777" w:rsidR="00F44F41" w:rsidRPr="00560C4E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  <w:r w:rsidRPr="00560C4E">
        <w:rPr>
          <w:sz w:val="2"/>
          <w:szCs w:val="2"/>
          <w:cs/>
        </w:rPr>
        <w:tab/>
      </w:r>
    </w:p>
    <w:p w14:paraId="549648E3" w14:textId="77777777" w:rsidR="00221636" w:rsidRPr="00560C4E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477003D" w14:textId="77777777" w:rsidR="00221636" w:rsidRPr="00560C4E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0450DA7D" w14:textId="77777777" w:rsidR="00221636" w:rsidRPr="00560C4E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CDA94F9" w14:textId="77777777" w:rsidR="00221636" w:rsidRPr="00560C4E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0"/>
          <w:szCs w:val="20"/>
        </w:rPr>
      </w:pPr>
    </w:p>
    <w:p w14:paraId="5891EAB3" w14:textId="77777777" w:rsidR="00221636" w:rsidRPr="00560C4E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70E5B17C" w14:textId="77777777" w:rsidR="00221636" w:rsidRPr="00560C4E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36D6E7CB" w14:textId="77777777" w:rsidR="00221636" w:rsidRPr="00560C4E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6D87396D" w14:textId="77777777" w:rsidR="00221636" w:rsidRPr="00560C4E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268"/>
        <w:gridCol w:w="1146"/>
        <w:gridCol w:w="236"/>
        <w:gridCol w:w="1140"/>
        <w:gridCol w:w="269"/>
        <w:gridCol w:w="1172"/>
        <w:gridCol w:w="269"/>
        <w:gridCol w:w="1172"/>
      </w:tblGrid>
      <w:tr w:rsidR="00F44F41" w:rsidRPr="00560C4E" w14:paraId="6C257892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77B2ECE7" w14:textId="77777777" w:rsidR="00F44F41" w:rsidRPr="00560C4E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26373FBF" w14:textId="77777777" w:rsidR="00F44F41" w:rsidRPr="00560C4E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5" w:type="pct"/>
            <w:gridSpan w:val="7"/>
            <w:shd w:val="clear" w:color="auto" w:fill="auto"/>
          </w:tcPr>
          <w:p w14:paraId="30955688" w14:textId="77777777" w:rsidR="00F44F41" w:rsidRPr="00560C4E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60C4E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D92848" w:rsidRPr="00560C4E" w14:paraId="15EC7595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748F58B8" w14:textId="77777777" w:rsidR="00D92848" w:rsidRPr="00560C4E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60C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560C4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560C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560C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60C4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3A4B8966" w14:textId="77777777" w:rsidR="00D92848" w:rsidRPr="00560C4E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14:paraId="7EE2DFF3" w14:textId="77777777" w:rsidR="00D92848" w:rsidRPr="00560C4E" w:rsidRDefault="00CB0B4C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14:paraId="60B65B92" w14:textId="77777777" w:rsidR="00D92848" w:rsidRPr="00560C4E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14:paraId="4EE3D844" w14:textId="77777777" w:rsidR="00D92848" w:rsidRPr="00560C4E" w:rsidRDefault="00CB0B4C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D92848" w:rsidRPr="00560C4E" w14:paraId="0BF72128" w14:textId="77777777" w:rsidTr="00B447C8">
        <w:trPr>
          <w:trHeight w:hRule="exact" w:val="1478"/>
          <w:tblHeader/>
        </w:trPr>
        <w:tc>
          <w:tcPr>
            <w:tcW w:w="1941" w:type="pct"/>
            <w:shd w:val="clear" w:color="auto" w:fill="auto"/>
          </w:tcPr>
          <w:p w14:paraId="2B67968B" w14:textId="77777777" w:rsidR="00D92848" w:rsidRPr="00560C4E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071BED" w14:textId="77777777" w:rsidR="00D92848" w:rsidRPr="00560C4E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C72D3C" w14:textId="77777777" w:rsidR="00D92848" w:rsidRPr="00560C4E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531F4457" w14:textId="77777777" w:rsidR="00D92848" w:rsidRPr="00560C4E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18DAD05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63339CD7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60C4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60C4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E14C00B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D183AF8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759AEED1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  <w:r w:rsidRPr="00560C4E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Pr="00560C4E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560C4E"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3C8C701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8874D99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59B8D76C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60C4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60C4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32D3935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8F85A1B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0AA58BF6" w14:textId="77777777" w:rsidR="00D92848" w:rsidRPr="00560C4E" w:rsidRDefault="00D92848" w:rsidP="00B44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  <w:r w:rsidRPr="00560C4E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Pr="00560C4E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560C4E"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</w:tr>
      <w:tr w:rsidR="00D92848" w:rsidRPr="00560C4E" w14:paraId="6E8A7C47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22BFA545" w14:textId="77777777" w:rsidR="00D92848" w:rsidRPr="00560C4E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2D340236" w14:textId="77777777" w:rsidR="00D92848" w:rsidRPr="00560C4E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5" w:type="pct"/>
            <w:gridSpan w:val="7"/>
            <w:shd w:val="clear" w:color="auto" w:fill="auto"/>
          </w:tcPr>
          <w:p w14:paraId="3F45A9A9" w14:textId="77777777" w:rsidR="00D92848" w:rsidRPr="00560C4E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0B4C" w:rsidRPr="00560C4E" w14:paraId="184EC31E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51CE9F5C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45" w:type="pct"/>
            <w:shd w:val="clear" w:color="auto" w:fill="auto"/>
          </w:tcPr>
          <w:p w14:paraId="7EC47817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52400B3B" w14:textId="77777777" w:rsidR="00CB0B4C" w:rsidRPr="00560C4E" w:rsidRDefault="00707B6F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1,436</w:t>
            </w:r>
          </w:p>
        </w:tc>
        <w:tc>
          <w:tcPr>
            <w:tcW w:w="127" w:type="pct"/>
            <w:shd w:val="clear" w:color="auto" w:fill="auto"/>
          </w:tcPr>
          <w:p w14:paraId="7DFBC074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E13232B" w14:textId="77777777" w:rsidR="00CB0B4C" w:rsidRPr="00560C4E" w:rsidRDefault="007254E1" w:rsidP="0072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38FA5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7E9C882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50,218</w:t>
            </w:r>
          </w:p>
        </w:tc>
        <w:tc>
          <w:tcPr>
            <w:tcW w:w="145" w:type="pct"/>
            <w:shd w:val="clear" w:color="auto" w:fill="auto"/>
          </w:tcPr>
          <w:p w14:paraId="6EBDED7A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74C61C0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  <w:tr w:rsidR="00CB0B4C" w:rsidRPr="00560C4E" w14:paraId="59DBFDF5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20A00A80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45" w:type="pct"/>
            <w:shd w:val="clear" w:color="auto" w:fill="auto"/>
          </w:tcPr>
          <w:p w14:paraId="36BF979C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6F27FD9B" w14:textId="77777777" w:rsidR="00CB0B4C" w:rsidRPr="00560C4E" w:rsidRDefault="00707B6F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C391D84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662E34AE" w14:textId="77777777" w:rsidR="00CB0B4C" w:rsidRPr="00560C4E" w:rsidRDefault="007254E1" w:rsidP="0072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5A7EE6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6727EB2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1736E38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4584856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CB0B4C" w:rsidRPr="00560C4E" w14:paraId="0D9BEAB2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67AA7D5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shd w:val="clear" w:color="auto" w:fill="auto"/>
          </w:tcPr>
          <w:p w14:paraId="12983F11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75B82053" w14:textId="77777777" w:rsidR="00CB0B4C" w:rsidRPr="00560C4E" w:rsidRDefault="00707B6F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5,356</w:t>
            </w:r>
          </w:p>
        </w:tc>
        <w:tc>
          <w:tcPr>
            <w:tcW w:w="127" w:type="pct"/>
            <w:shd w:val="clear" w:color="auto" w:fill="auto"/>
          </w:tcPr>
          <w:p w14:paraId="33BD165A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780F3A75" w14:textId="77777777" w:rsidR="00CB0B4C" w:rsidRPr="00560C4E" w:rsidRDefault="007254E1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7B428A72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2C61FA4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13,202</w:t>
            </w:r>
          </w:p>
        </w:tc>
        <w:tc>
          <w:tcPr>
            <w:tcW w:w="145" w:type="pct"/>
            <w:shd w:val="clear" w:color="auto" w:fill="auto"/>
          </w:tcPr>
          <w:p w14:paraId="45B8A388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76660C9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4,345</w:t>
            </w:r>
          </w:p>
        </w:tc>
      </w:tr>
      <w:tr w:rsidR="00CB0B4C" w:rsidRPr="00560C4E" w14:paraId="2130D32F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318762D1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45" w:type="pct"/>
            <w:shd w:val="clear" w:color="auto" w:fill="auto"/>
          </w:tcPr>
          <w:p w14:paraId="31E6AF96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79EAE827" w14:textId="77777777" w:rsidR="00CB0B4C" w:rsidRPr="00560C4E" w:rsidRDefault="00707B6F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27" w:type="pct"/>
            <w:shd w:val="clear" w:color="auto" w:fill="auto"/>
          </w:tcPr>
          <w:p w14:paraId="43D91821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7A7F7C7B" w14:textId="77777777" w:rsidR="00CB0B4C" w:rsidRPr="00560C4E" w:rsidRDefault="007254E1" w:rsidP="00725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7D77A5D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07E090A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19,476</w:t>
            </w:r>
          </w:p>
        </w:tc>
        <w:tc>
          <w:tcPr>
            <w:tcW w:w="145" w:type="pct"/>
            <w:shd w:val="clear" w:color="auto" w:fill="auto"/>
          </w:tcPr>
          <w:p w14:paraId="2E2DBADF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B66C8C4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CB0B4C" w:rsidRPr="00560C4E" w14:paraId="06B9B738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69226C97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" w:type="pct"/>
            <w:shd w:val="clear" w:color="auto" w:fill="auto"/>
          </w:tcPr>
          <w:p w14:paraId="68ACD7BC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49DD434E" w14:textId="77777777" w:rsidR="00CB0B4C" w:rsidRPr="00560C4E" w:rsidDel="00CF6509" w:rsidRDefault="00707B6F" w:rsidP="00707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86BD26A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6B74067F" w14:textId="77777777" w:rsidR="00CB0B4C" w:rsidRPr="00560C4E" w:rsidRDefault="007254E1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1,192</w:t>
            </w:r>
          </w:p>
        </w:tc>
        <w:tc>
          <w:tcPr>
            <w:tcW w:w="145" w:type="pct"/>
            <w:shd w:val="clear" w:color="auto" w:fill="auto"/>
          </w:tcPr>
          <w:p w14:paraId="5D2A15BE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2911189" w14:textId="77777777" w:rsidR="00CB0B4C" w:rsidRPr="00560C4E" w:rsidDel="00CF6509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2,527</w:t>
            </w:r>
          </w:p>
        </w:tc>
        <w:tc>
          <w:tcPr>
            <w:tcW w:w="145" w:type="pct"/>
            <w:shd w:val="clear" w:color="auto" w:fill="auto"/>
          </w:tcPr>
          <w:p w14:paraId="025A83BF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57CFB18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CB0B4C" w:rsidRPr="00560C4E" w14:paraId="3A96FC37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1DB68E40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5" w:type="pct"/>
            <w:shd w:val="clear" w:color="auto" w:fill="auto"/>
          </w:tcPr>
          <w:p w14:paraId="7F7BFBD9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5279A26D" w14:textId="77777777" w:rsidR="00CB0B4C" w:rsidRPr="00560C4E" w:rsidRDefault="00707B6F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27" w:type="pct"/>
            <w:shd w:val="clear" w:color="auto" w:fill="auto"/>
          </w:tcPr>
          <w:p w14:paraId="1F590D56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66158A3" w14:textId="77777777" w:rsidR="00CB0B4C" w:rsidRPr="00560C4E" w:rsidRDefault="007254E1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5" w:type="pct"/>
            <w:shd w:val="clear" w:color="auto" w:fill="auto"/>
          </w:tcPr>
          <w:p w14:paraId="4F922820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51A3555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2,210</w:t>
            </w:r>
          </w:p>
        </w:tc>
        <w:tc>
          <w:tcPr>
            <w:tcW w:w="145" w:type="pct"/>
            <w:shd w:val="clear" w:color="auto" w:fill="auto"/>
          </w:tcPr>
          <w:p w14:paraId="497CD253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49D88D3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CB0B4C" w:rsidRPr="00560C4E" w14:paraId="20A39CCA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4D56A398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45" w:type="pct"/>
            <w:shd w:val="clear" w:color="auto" w:fill="auto"/>
          </w:tcPr>
          <w:p w14:paraId="0FCEE15A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EA7F917" w14:textId="77777777" w:rsidR="00CB0B4C" w:rsidRPr="00560C4E" w:rsidRDefault="00707B6F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2,399</w:t>
            </w:r>
          </w:p>
        </w:tc>
        <w:tc>
          <w:tcPr>
            <w:tcW w:w="127" w:type="pct"/>
            <w:shd w:val="clear" w:color="auto" w:fill="auto"/>
          </w:tcPr>
          <w:p w14:paraId="5D0B8E18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F57050A" w14:textId="77777777" w:rsidR="00CB0B4C" w:rsidRPr="00560C4E" w:rsidRDefault="007254E1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145" w:type="pct"/>
            <w:shd w:val="clear" w:color="auto" w:fill="auto"/>
          </w:tcPr>
          <w:p w14:paraId="68690DB2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13F674B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44,370</w:t>
            </w:r>
          </w:p>
        </w:tc>
        <w:tc>
          <w:tcPr>
            <w:tcW w:w="145" w:type="pct"/>
            <w:shd w:val="clear" w:color="auto" w:fill="auto"/>
          </w:tcPr>
          <w:p w14:paraId="186A64DE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4AC4A1A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0C4E">
              <w:rPr>
                <w:rFonts w:ascii="Angsana New" w:hAnsi="Angsana New"/>
                <w:sz w:val="28"/>
                <w:szCs w:val="28"/>
              </w:rPr>
              <w:t>67,998</w:t>
            </w:r>
          </w:p>
        </w:tc>
      </w:tr>
      <w:tr w:rsidR="00CB0B4C" w:rsidRPr="00560C4E" w14:paraId="45BA9A81" w14:textId="77777777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14:paraId="3FC2C6F4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2E5742C0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89DDC" w14:textId="77777777" w:rsidR="00CB0B4C" w:rsidRPr="00560C4E" w:rsidRDefault="00707B6F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</w:rPr>
              <w:t>10,4</w:t>
            </w:r>
            <w:r w:rsidR="002007F5" w:rsidRPr="00560C4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27" w:type="pct"/>
            <w:shd w:val="clear" w:color="auto" w:fill="auto"/>
          </w:tcPr>
          <w:p w14:paraId="33BCE028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03333" w14:textId="77777777" w:rsidR="00CB0B4C" w:rsidRPr="00560C4E" w:rsidRDefault="007254E1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</w:rPr>
              <w:t>1,686</w:t>
            </w:r>
          </w:p>
        </w:tc>
        <w:tc>
          <w:tcPr>
            <w:tcW w:w="145" w:type="pct"/>
            <w:shd w:val="clear" w:color="auto" w:fill="auto"/>
          </w:tcPr>
          <w:p w14:paraId="6CE90F1B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56815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</w:rPr>
              <w:t>132,003</w:t>
            </w:r>
          </w:p>
        </w:tc>
        <w:tc>
          <w:tcPr>
            <w:tcW w:w="145" w:type="pct"/>
            <w:shd w:val="clear" w:color="auto" w:fill="auto"/>
          </w:tcPr>
          <w:p w14:paraId="38A6CF69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FCA8E" w14:textId="77777777" w:rsidR="00CB0B4C" w:rsidRPr="00560C4E" w:rsidRDefault="00CB0B4C" w:rsidP="00C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0C4E">
              <w:rPr>
                <w:rFonts w:ascii="Angsana New" w:hAnsi="Angsana New"/>
                <w:b/>
                <w:bCs/>
                <w:sz w:val="28"/>
                <w:szCs w:val="28"/>
              </w:rPr>
              <w:t>73,953</w:t>
            </w:r>
          </w:p>
        </w:tc>
      </w:tr>
    </w:tbl>
    <w:p w14:paraId="22C61684" w14:textId="77777777" w:rsidR="003F7D59" w:rsidRPr="00560C4E" w:rsidRDefault="00C457CD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560C4E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สิ</w:t>
      </w:r>
      <w:r w:rsidR="003F7D59" w:rsidRPr="00560C4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นทรัพย์ไม่หมุนเวียนอื่น</w:t>
      </w:r>
    </w:p>
    <w:p w14:paraId="245A7CA7" w14:textId="77777777" w:rsidR="003F7D59" w:rsidRPr="00560C4E" w:rsidRDefault="003F7D59" w:rsidP="00E02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14:paraId="3E6CDD12" w14:textId="77777777" w:rsidR="0011451B" w:rsidRPr="00560C4E" w:rsidRDefault="003F7D59" w:rsidP="00C82A22">
      <w:pPr>
        <w:pStyle w:val="BodyTex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60C4E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F44F41" w:rsidRPr="00560C4E">
        <w:rPr>
          <w:rFonts w:ascii="Angsana New" w:hAnsi="Angsana New"/>
          <w:sz w:val="30"/>
          <w:szCs w:val="30"/>
        </w:rPr>
        <w:t>3</w:t>
      </w:r>
      <w:r w:rsidR="00AA45E2" w:rsidRPr="00560C4E">
        <w:rPr>
          <w:rFonts w:ascii="Angsana New" w:hAnsi="Angsana New"/>
          <w:sz w:val="30"/>
          <w:szCs w:val="30"/>
        </w:rPr>
        <w:t>1</w:t>
      </w:r>
      <w:r w:rsidR="00F44F41" w:rsidRPr="00560C4E">
        <w:rPr>
          <w:rFonts w:ascii="Angsana New" w:hAnsi="Angsana New" w:hint="cs"/>
          <w:sz w:val="30"/>
          <w:szCs w:val="30"/>
          <w:cs/>
        </w:rPr>
        <w:t xml:space="preserve"> </w:t>
      </w:r>
      <w:r w:rsidR="00AA45E2" w:rsidRPr="00560C4E">
        <w:rPr>
          <w:rFonts w:ascii="Angsana New" w:hAnsi="Angsana New" w:hint="cs"/>
          <w:sz w:val="30"/>
          <w:szCs w:val="30"/>
          <w:cs/>
        </w:rPr>
        <w:t>มีนาคม</w:t>
      </w:r>
      <w:r w:rsidR="00F44F41" w:rsidRPr="00560C4E">
        <w:rPr>
          <w:rFonts w:ascii="Angsana New" w:hAnsi="Angsana New" w:hint="cs"/>
          <w:sz w:val="30"/>
          <w:szCs w:val="30"/>
          <w:cs/>
        </w:rPr>
        <w:t xml:space="preserve"> </w:t>
      </w:r>
      <w:r w:rsidR="00285652" w:rsidRPr="00560C4E">
        <w:rPr>
          <w:rFonts w:ascii="Angsana New" w:hAnsi="Angsana New"/>
          <w:bCs/>
          <w:sz w:val="30"/>
          <w:szCs w:val="30"/>
        </w:rPr>
        <w:t>25</w:t>
      </w:r>
      <w:r w:rsidR="00AA45E2" w:rsidRPr="00560C4E">
        <w:rPr>
          <w:rFonts w:ascii="Angsana New" w:hAnsi="Angsana New"/>
          <w:bCs/>
          <w:sz w:val="30"/>
          <w:szCs w:val="30"/>
        </w:rPr>
        <w:t>6</w:t>
      </w:r>
      <w:r w:rsidR="00FE3A31" w:rsidRPr="00560C4E">
        <w:rPr>
          <w:rFonts w:ascii="Angsana New" w:hAnsi="Angsana New" w:hint="cs"/>
          <w:b/>
          <w:sz w:val="30"/>
          <w:szCs w:val="30"/>
          <w:cs/>
        </w:rPr>
        <w:t>2</w:t>
      </w:r>
      <w:r w:rsidR="00A56284" w:rsidRPr="00560C4E">
        <w:rPr>
          <w:rFonts w:ascii="Angsana New" w:hAnsi="Angsana New"/>
          <w:bCs/>
          <w:sz w:val="30"/>
          <w:szCs w:val="30"/>
        </w:rPr>
        <w:t xml:space="preserve"> </w:t>
      </w:r>
      <w:r w:rsidR="00B21F7D" w:rsidRPr="00560C4E">
        <w:rPr>
          <w:rFonts w:ascii="Angsana New" w:hAnsi="Angsana New"/>
          <w:b/>
          <w:sz w:val="30"/>
          <w:szCs w:val="30"/>
          <w:cs/>
        </w:rPr>
        <w:t>และ</w:t>
      </w:r>
      <w:r w:rsidR="00740E8A" w:rsidRPr="00560C4E">
        <w:rPr>
          <w:rFonts w:ascii="Angsana New" w:hAnsi="Angsana New"/>
          <w:b/>
          <w:sz w:val="30"/>
          <w:szCs w:val="30"/>
          <w:cs/>
        </w:rPr>
        <w:t xml:space="preserve"> </w:t>
      </w:r>
      <w:r w:rsidR="009615F1" w:rsidRPr="00560C4E">
        <w:rPr>
          <w:rFonts w:ascii="Angsana New" w:hAnsi="Angsana New"/>
          <w:bCs/>
          <w:sz w:val="30"/>
          <w:szCs w:val="30"/>
        </w:rPr>
        <w:t>31</w:t>
      </w:r>
      <w:r w:rsidRPr="00560C4E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285652" w:rsidRPr="00560C4E">
        <w:rPr>
          <w:rFonts w:ascii="Angsana New" w:hAnsi="Angsana New"/>
          <w:bCs/>
          <w:sz w:val="30"/>
          <w:szCs w:val="30"/>
        </w:rPr>
        <w:t>25</w:t>
      </w:r>
      <w:r w:rsidR="00D92848" w:rsidRPr="00560C4E">
        <w:rPr>
          <w:rFonts w:ascii="Angsana New" w:hAnsi="Angsana New" w:hint="cs"/>
          <w:b/>
          <w:sz w:val="30"/>
          <w:szCs w:val="30"/>
          <w:cs/>
        </w:rPr>
        <w:t>6</w:t>
      </w:r>
      <w:r w:rsidR="00FE3A31" w:rsidRPr="00560C4E">
        <w:rPr>
          <w:rFonts w:ascii="Angsana New" w:hAnsi="Angsana New" w:hint="cs"/>
          <w:b/>
          <w:sz w:val="30"/>
          <w:szCs w:val="30"/>
          <w:cs/>
        </w:rPr>
        <w:t>1</w:t>
      </w:r>
      <w:r w:rsidR="00A56284" w:rsidRPr="00560C4E">
        <w:rPr>
          <w:rFonts w:ascii="Angsana New" w:hAnsi="Angsana New"/>
          <w:bCs/>
          <w:sz w:val="30"/>
          <w:szCs w:val="30"/>
        </w:rPr>
        <w:t xml:space="preserve"> </w:t>
      </w:r>
      <w:r w:rsidRPr="00560C4E">
        <w:rPr>
          <w:rFonts w:ascii="Angsana New" w:hAnsi="Angsana New"/>
          <w:b/>
          <w:sz w:val="30"/>
          <w:szCs w:val="30"/>
          <w:cs/>
        </w:rPr>
        <w:t>สินทรัพย์ไม่หมุนเวียนอื่นรวมเงินฝากป</w:t>
      </w:r>
      <w:r w:rsidR="00C62A3E" w:rsidRPr="00560C4E">
        <w:rPr>
          <w:rFonts w:ascii="Angsana New" w:hAnsi="Angsana New"/>
          <w:b/>
          <w:sz w:val="30"/>
          <w:szCs w:val="30"/>
          <w:cs/>
        </w:rPr>
        <w:t>ระจำสถาบันการเงินของบริษัทย่อย</w:t>
      </w:r>
      <w:r w:rsidRPr="00560C4E">
        <w:rPr>
          <w:rFonts w:ascii="Angsana New" w:hAnsi="Angsana New"/>
          <w:b/>
          <w:sz w:val="30"/>
          <w:szCs w:val="30"/>
          <w:cs/>
        </w:rPr>
        <w:t>กับสถาบันการเงินในประเทศจำนวนเงิน</w:t>
      </w:r>
      <w:r w:rsidR="00B21F7D" w:rsidRPr="00560C4E">
        <w:rPr>
          <w:rFonts w:ascii="Angsana New" w:hAnsi="Angsana New"/>
          <w:b/>
          <w:sz w:val="30"/>
          <w:szCs w:val="30"/>
          <w:cs/>
        </w:rPr>
        <w:t>รวม</w:t>
      </w:r>
      <w:r w:rsidRPr="00560C4E">
        <w:rPr>
          <w:rFonts w:ascii="Angsana New" w:hAnsi="Angsana New"/>
          <w:b/>
          <w:sz w:val="30"/>
          <w:szCs w:val="30"/>
          <w:cs/>
        </w:rPr>
        <w:t xml:space="preserve"> </w:t>
      </w:r>
      <w:r w:rsidR="00107BFA" w:rsidRPr="00560C4E">
        <w:rPr>
          <w:rFonts w:ascii="Angsana New" w:hAnsi="Angsana New"/>
          <w:bCs/>
          <w:sz w:val="30"/>
          <w:szCs w:val="30"/>
        </w:rPr>
        <w:t>2</w:t>
      </w:r>
      <w:r w:rsidR="00E3463B" w:rsidRPr="00560C4E">
        <w:rPr>
          <w:rFonts w:ascii="Angsana New" w:hAnsi="Angsana New"/>
          <w:bCs/>
          <w:sz w:val="30"/>
          <w:szCs w:val="30"/>
        </w:rPr>
        <w:t>.0</w:t>
      </w:r>
      <w:r w:rsidRPr="00560C4E">
        <w:rPr>
          <w:rFonts w:ascii="Angsana New" w:hAnsi="Angsana New"/>
          <w:b/>
          <w:sz w:val="30"/>
          <w:szCs w:val="30"/>
          <w:cs/>
        </w:rPr>
        <w:t xml:space="preserve"> ล้านบาท ซึ่งใช้เป็นหลักทรัพย์ค้ำประกันหนังสือ</w:t>
      </w:r>
      <w:r w:rsidR="002D1D22" w:rsidRPr="00560C4E">
        <w:rPr>
          <w:rFonts w:ascii="Angsana New" w:hAnsi="Angsana New"/>
          <w:b/>
          <w:sz w:val="30"/>
          <w:szCs w:val="30"/>
        </w:rPr>
        <w:t xml:space="preserve">           </w:t>
      </w:r>
      <w:r w:rsidR="00A23A43" w:rsidRPr="00560C4E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560C4E">
        <w:rPr>
          <w:rFonts w:ascii="Angsana New" w:hAnsi="Angsana New"/>
          <w:b/>
          <w:sz w:val="30"/>
          <w:szCs w:val="30"/>
          <w:cs/>
        </w:rPr>
        <w:t>ค้ำประกันที่ออกโดยสถาบันการเงินดังกล่าว</w:t>
      </w:r>
    </w:p>
    <w:p w14:paraId="7169E389" w14:textId="77777777" w:rsidR="0011451B" w:rsidRPr="00560C4E" w:rsidRDefault="0011451B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064B0379" w14:textId="77777777" w:rsidR="003F7D59" w:rsidRPr="00560C4E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560C4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06D0E073" w14:textId="77777777" w:rsidR="00583ABC" w:rsidRPr="00560C4E" w:rsidRDefault="00583ABC" w:rsidP="00583ABC">
      <w:pPr>
        <w:autoSpaceDE w:val="0"/>
        <w:autoSpaceDN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63F44B1" w14:textId="77777777" w:rsidR="00493166" w:rsidRPr="00560C4E" w:rsidRDefault="00493166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60C4E">
        <w:rPr>
          <w:rFonts w:ascii="Angsana New" w:hAnsi="Angsana New"/>
          <w:sz w:val="30"/>
          <w:szCs w:val="30"/>
        </w:rPr>
        <w:t>31</w:t>
      </w:r>
      <w:r w:rsidRPr="00560C4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60C4E">
        <w:rPr>
          <w:rFonts w:ascii="Angsana New" w:hAnsi="Angsana New"/>
          <w:sz w:val="30"/>
          <w:szCs w:val="30"/>
        </w:rPr>
        <w:t>256</w:t>
      </w:r>
      <w:r w:rsidR="00E2048E" w:rsidRPr="00560C4E">
        <w:rPr>
          <w:rFonts w:ascii="Angsana New" w:hAnsi="Angsana New" w:hint="cs"/>
          <w:sz w:val="30"/>
          <w:szCs w:val="30"/>
          <w:cs/>
        </w:rPr>
        <w:t>2</w:t>
      </w:r>
      <w:r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วงเงินสินเชื่อซึ่งยังมิได้เบิกใช้มีจำนวนเงิน</w:t>
      </w:r>
      <w:r w:rsidRPr="00560C4E">
        <w:rPr>
          <w:rFonts w:ascii="Angsana New" w:hAnsi="Angsana New"/>
          <w:sz w:val="30"/>
          <w:szCs w:val="30"/>
          <w:shd w:val="clear" w:color="auto" w:fill="FFFFFF"/>
          <w:cs/>
        </w:rPr>
        <w:t>รวม</w:t>
      </w:r>
      <w:r w:rsidR="00F94FA2" w:rsidRPr="00560C4E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EE4064" w:rsidRPr="00560C4E">
        <w:rPr>
          <w:rFonts w:ascii="Angsana New" w:hAnsi="Angsana New"/>
          <w:sz w:val="30"/>
          <w:szCs w:val="30"/>
          <w:shd w:val="clear" w:color="auto" w:fill="FFFFFF"/>
        </w:rPr>
        <w:t>3,406.5</w:t>
      </w:r>
      <w:r w:rsidRPr="00560C4E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560C4E">
        <w:rPr>
          <w:rFonts w:ascii="Angsana New" w:hAnsi="Angsana New"/>
          <w:sz w:val="30"/>
          <w:szCs w:val="30"/>
          <w:shd w:val="clear" w:color="auto" w:fill="FFFFFF"/>
          <w:cs/>
        </w:rPr>
        <w:t>ล้านบาท</w:t>
      </w:r>
      <w:r w:rsidR="00033888" w:rsidRPr="00560C4E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 </w:t>
      </w:r>
      <w:r w:rsidRPr="00560C4E">
        <w:rPr>
          <w:rFonts w:ascii="Angsana New" w:hAnsi="Angsana New"/>
          <w:sz w:val="30"/>
          <w:szCs w:val="30"/>
          <w:shd w:val="clear" w:color="auto" w:fill="FFFFFF"/>
          <w:cs/>
        </w:rPr>
        <w:t>และ</w:t>
      </w:r>
      <w:r w:rsidRPr="00560C4E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F94FA2" w:rsidRPr="00560C4E">
        <w:rPr>
          <w:rFonts w:ascii="Angsana New" w:hAnsi="Angsana New"/>
          <w:sz w:val="30"/>
          <w:szCs w:val="30"/>
          <w:shd w:val="clear" w:color="auto" w:fill="FFFFFF"/>
        </w:rPr>
        <w:t>6</w:t>
      </w:r>
      <w:r w:rsidR="00EE4064" w:rsidRPr="00560C4E">
        <w:rPr>
          <w:rFonts w:ascii="Angsana New" w:hAnsi="Angsana New"/>
          <w:sz w:val="30"/>
          <w:szCs w:val="30"/>
          <w:shd w:val="clear" w:color="auto" w:fill="FFFFFF"/>
        </w:rPr>
        <w:t>6</w:t>
      </w:r>
      <w:r w:rsidR="00F94FA2" w:rsidRPr="00560C4E">
        <w:rPr>
          <w:rFonts w:ascii="Angsana New" w:hAnsi="Angsana New"/>
          <w:sz w:val="30"/>
          <w:szCs w:val="30"/>
          <w:shd w:val="clear" w:color="auto" w:fill="FFFFFF"/>
        </w:rPr>
        <w:t>.8</w:t>
      </w:r>
      <w:r w:rsidRPr="00560C4E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560C4E">
        <w:rPr>
          <w:rFonts w:ascii="Angsana New" w:hAnsi="Angsana New"/>
          <w:sz w:val="30"/>
          <w:szCs w:val="30"/>
          <w:shd w:val="clear" w:color="auto" w:fill="FFFFFF"/>
          <w:cs/>
        </w:rPr>
        <w:t>ล้านเหรียญ</w:t>
      </w:r>
      <w:r w:rsidRPr="00560C4E">
        <w:rPr>
          <w:rFonts w:ascii="Angsana New" w:hAnsi="Angsana New"/>
          <w:sz w:val="30"/>
          <w:szCs w:val="30"/>
          <w:cs/>
        </w:rPr>
        <w:t>สหรัฐอเมริกา</w:t>
      </w:r>
      <w:r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/>
          <w:sz w:val="30"/>
          <w:szCs w:val="30"/>
          <w:cs/>
        </w:rPr>
        <w:t>สำหรับกลุ่มบริษัท และ</w:t>
      </w:r>
      <w:r w:rsidRPr="00560C4E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EE4064" w:rsidRPr="00560C4E">
        <w:rPr>
          <w:rFonts w:ascii="Angsana New" w:hAnsi="Angsana New"/>
          <w:sz w:val="30"/>
          <w:szCs w:val="30"/>
          <w:shd w:val="clear" w:color="auto" w:fill="FFFFFF"/>
        </w:rPr>
        <w:t>2,215.8</w:t>
      </w:r>
      <w:r w:rsidRPr="00560C4E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EE4064" w:rsidRPr="00560C4E">
        <w:rPr>
          <w:rFonts w:ascii="Angsana New" w:hAnsi="Angsana New"/>
          <w:sz w:val="30"/>
          <w:szCs w:val="30"/>
        </w:rPr>
        <w:t>28.6</w:t>
      </w:r>
      <w:r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560C4E">
        <w:rPr>
          <w:rFonts w:ascii="Angsana New" w:hAnsi="Angsana New"/>
          <w:sz w:val="30"/>
          <w:szCs w:val="30"/>
          <w:cs/>
          <w:lang w:val="th-TH"/>
        </w:rPr>
        <w:t>สำหรับบริษัท</w:t>
      </w:r>
      <w:r w:rsidR="00830307" w:rsidRPr="00560C4E">
        <w:rPr>
          <w:rFonts w:ascii="Angsana New" w:hAnsi="Angsana New" w:hint="cs"/>
          <w:sz w:val="30"/>
          <w:szCs w:val="30"/>
          <w:cs/>
          <w:lang w:val="th-TH"/>
        </w:rPr>
        <w:t xml:space="preserve">          </w:t>
      </w:r>
      <w:r w:rsidR="00BE442B" w:rsidRPr="00560C4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60C4E">
        <w:rPr>
          <w:rFonts w:ascii="Angsana New" w:hAnsi="Angsana New" w:hint="cs"/>
          <w:i/>
          <w:iCs/>
          <w:sz w:val="30"/>
          <w:szCs w:val="30"/>
          <w:cs/>
          <w:lang w:val="th-TH"/>
        </w:rPr>
        <w:t>(</w:t>
      </w:r>
      <w:r w:rsidRPr="00560C4E">
        <w:rPr>
          <w:rFonts w:ascii="Angsana New" w:hAnsi="Angsana New"/>
          <w:i/>
          <w:iCs/>
          <w:sz w:val="30"/>
          <w:szCs w:val="30"/>
        </w:rPr>
        <w:t>31</w:t>
      </w:r>
      <w:r w:rsidRPr="00560C4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560C4E">
        <w:rPr>
          <w:rFonts w:ascii="Angsana New" w:hAnsi="Angsana New"/>
          <w:i/>
          <w:iCs/>
          <w:sz w:val="30"/>
          <w:szCs w:val="30"/>
        </w:rPr>
        <w:t>256</w:t>
      </w:r>
      <w:r w:rsidR="00E2048E" w:rsidRPr="00560C4E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560C4E">
        <w:rPr>
          <w:rFonts w:ascii="Angsana New" w:hAnsi="Angsana New"/>
          <w:i/>
          <w:iCs/>
          <w:sz w:val="30"/>
          <w:szCs w:val="30"/>
        </w:rPr>
        <w:t xml:space="preserve">: </w:t>
      </w:r>
      <w:r w:rsidR="005971E6" w:rsidRPr="00560C4E">
        <w:rPr>
          <w:rFonts w:ascii="Angsana New" w:hAnsi="Angsana New"/>
          <w:i/>
          <w:iCs/>
          <w:sz w:val="30"/>
          <w:szCs w:val="30"/>
        </w:rPr>
        <w:t>3</w:t>
      </w:r>
      <w:r w:rsidR="00D6743C" w:rsidRPr="00560C4E">
        <w:rPr>
          <w:rFonts w:ascii="Angsana New" w:hAnsi="Angsana New"/>
          <w:i/>
          <w:iCs/>
          <w:sz w:val="30"/>
          <w:szCs w:val="30"/>
        </w:rPr>
        <w:t>,</w:t>
      </w:r>
      <w:r w:rsidR="005971E6" w:rsidRPr="00560C4E">
        <w:rPr>
          <w:rFonts w:ascii="Angsana New" w:hAnsi="Angsana New"/>
          <w:i/>
          <w:iCs/>
          <w:sz w:val="30"/>
          <w:szCs w:val="30"/>
        </w:rPr>
        <w:t>490.1</w:t>
      </w:r>
      <w:r w:rsidRPr="00560C4E">
        <w:rPr>
          <w:rFonts w:ascii="Angsana New" w:hAnsi="Angsana New"/>
          <w:sz w:val="30"/>
          <w:szCs w:val="30"/>
          <w:cs/>
        </w:rPr>
        <w:t xml:space="preserve"> </w:t>
      </w:r>
      <w:r w:rsidRPr="00560C4E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512A69" w:rsidRPr="00560C4E">
        <w:rPr>
          <w:rFonts w:ascii="Angsana New" w:hAnsi="Angsana New"/>
          <w:i/>
          <w:iCs/>
          <w:sz w:val="30"/>
          <w:szCs w:val="30"/>
        </w:rPr>
        <w:t>72.4</w:t>
      </w:r>
      <w:r w:rsidRPr="00560C4E">
        <w:rPr>
          <w:rFonts w:ascii="Angsana New" w:hAnsi="Angsana New"/>
          <w:i/>
          <w:iCs/>
          <w:sz w:val="30"/>
          <w:szCs w:val="30"/>
        </w:rPr>
        <w:t xml:space="preserve"> </w:t>
      </w:r>
      <w:r w:rsidRPr="00560C4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560C4E">
        <w:rPr>
          <w:rFonts w:ascii="Angsana New" w:hAnsi="Angsana New"/>
          <w:i/>
          <w:iCs/>
          <w:sz w:val="30"/>
          <w:szCs w:val="30"/>
        </w:rPr>
        <w:t xml:space="preserve"> </w:t>
      </w:r>
      <w:r w:rsidRPr="00560C4E">
        <w:rPr>
          <w:rFonts w:ascii="Angsana New" w:hAnsi="Angsana New"/>
          <w:i/>
          <w:iCs/>
          <w:sz w:val="30"/>
          <w:szCs w:val="30"/>
          <w:cs/>
        </w:rPr>
        <w:t>สำหรับกลุ่มบริษัท แล</w:t>
      </w:r>
      <w:r w:rsidRPr="00560C4E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512A69" w:rsidRPr="00560C4E">
        <w:rPr>
          <w:rFonts w:ascii="Angsana New" w:hAnsi="Angsana New"/>
          <w:i/>
          <w:iCs/>
          <w:sz w:val="30"/>
          <w:szCs w:val="30"/>
        </w:rPr>
        <w:t>2,174.2</w:t>
      </w:r>
      <w:r w:rsidRPr="00560C4E">
        <w:rPr>
          <w:rFonts w:ascii="Angsana New" w:hAnsi="Angsana New"/>
          <w:i/>
          <w:iCs/>
          <w:sz w:val="30"/>
          <w:szCs w:val="30"/>
        </w:rPr>
        <w:t xml:space="preserve"> </w:t>
      </w:r>
      <w:r w:rsidRPr="00560C4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60C4E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512A69" w:rsidRPr="00560C4E">
        <w:rPr>
          <w:rFonts w:ascii="Angsana New" w:hAnsi="Angsana New"/>
          <w:i/>
          <w:iCs/>
          <w:sz w:val="30"/>
          <w:szCs w:val="30"/>
        </w:rPr>
        <w:t>29.1</w:t>
      </w:r>
      <w:r w:rsidRPr="00560C4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60C4E"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ล้านเหรียญสหรัฐอเมริกา </w:t>
      </w:r>
      <w:r w:rsidRPr="00560C4E">
        <w:rPr>
          <w:rFonts w:ascii="Angsana New" w:hAnsi="Angsana New"/>
          <w:i/>
          <w:iCs/>
          <w:sz w:val="30"/>
          <w:szCs w:val="30"/>
          <w:cs/>
        </w:rPr>
        <w:t>สำหรับบริษัท)</w:t>
      </w:r>
    </w:p>
    <w:p w14:paraId="143AF486" w14:textId="77777777" w:rsidR="00394FD5" w:rsidRPr="00560C4E" w:rsidRDefault="00394FD5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4C37154" w14:textId="77777777" w:rsidR="00394FD5" w:rsidRPr="00560C4E" w:rsidRDefault="00394FD5" w:rsidP="0039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</w:t>
      </w:r>
      <w:r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/>
          <w:sz w:val="30"/>
          <w:szCs w:val="30"/>
          <w:cs/>
        </w:rPr>
        <w:t>เป็นต้น</w:t>
      </w:r>
    </w:p>
    <w:p w14:paraId="48DF6348" w14:textId="77777777" w:rsidR="00394FD5" w:rsidRPr="00560C4E" w:rsidRDefault="00394FD5" w:rsidP="0039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CF08ABD" w14:textId="77777777" w:rsidR="00394FD5" w:rsidRPr="00560C4E" w:rsidRDefault="00394FD5" w:rsidP="0039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วงเงินสินเชื่อของบริษัทย่อยส่วนใหญ่ค้ำประกันโดยบริษัทและบริษัทที่เกี่ยวข้องกัน</w:t>
      </w:r>
    </w:p>
    <w:p w14:paraId="7307365F" w14:textId="77777777" w:rsidR="00583ABC" w:rsidRPr="00560C4E" w:rsidRDefault="00583ABC" w:rsidP="0001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76BDBFD0" w14:textId="77777777" w:rsidR="008B7C98" w:rsidRPr="00560C4E" w:rsidRDefault="008B7C98" w:rsidP="007C370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560C4E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</w:t>
      </w:r>
      <w:r w:rsidRPr="00560C4E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เปลี่ยนแปลง</w:t>
      </w:r>
      <w:r w:rsidRPr="00560C4E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ของหนี้สินที่เกิดจากกิจกรรมจัดหาเงิน</w:t>
      </w:r>
    </w:p>
    <w:p w14:paraId="68747E94" w14:textId="77777777" w:rsidR="006D5357" w:rsidRPr="00560C4E" w:rsidRDefault="006D5357" w:rsidP="00C03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8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60"/>
        <w:gridCol w:w="360"/>
        <w:gridCol w:w="720"/>
        <w:gridCol w:w="540"/>
        <w:gridCol w:w="180"/>
        <w:gridCol w:w="540"/>
        <w:gridCol w:w="183"/>
        <w:gridCol w:w="447"/>
        <w:gridCol w:w="180"/>
        <w:gridCol w:w="543"/>
        <w:gridCol w:w="180"/>
        <w:gridCol w:w="537"/>
        <w:gridCol w:w="180"/>
        <w:gridCol w:w="543"/>
        <w:gridCol w:w="180"/>
        <w:gridCol w:w="447"/>
        <w:gridCol w:w="725"/>
      </w:tblGrid>
      <w:tr w:rsidR="003F6BDE" w:rsidRPr="00560C4E" w14:paraId="67AC7409" w14:textId="77777777" w:rsidTr="00560C4E">
        <w:trPr>
          <w:gridAfter w:val="1"/>
          <w:wAfter w:w="725" w:type="dxa"/>
          <w:cantSplit/>
        </w:trPr>
        <w:tc>
          <w:tcPr>
            <w:tcW w:w="2970" w:type="dxa"/>
            <w:shd w:val="clear" w:color="auto" w:fill="auto"/>
          </w:tcPr>
          <w:p w14:paraId="5828E2E2" w14:textId="77777777" w:rsidR="003F6BDE" w:rsidRPr="00560C4E" w:rsidRDefault="003F6BDE" w:rsidP="00A7142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394E041" w14:textId="77777777" w:rsidR="003F6BDE" w:rsidRPr="00560C4E" w:rsidRDefault="003F6BDE" w:rsidP="00A71428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16BE385" w14:textId="77777777" w:rsidR="003F6BDE" w:rsidRPr="00560C4E" w:rsidRDefault="003F6BDE" w:rsidP="00A7142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5400" w:type="dxa"/>
            <w:gridSpan w:val="14"/>
            <w:shd w:val="clear" w:color="auto" w:fill="auto"/>
            <w:vAlign w:val="bottom"/>
          </w:tcPr>
          <w:p w14:paraId="53045136" w14:textId="77777777" w:rsidR="003F6BDE" w:rsidRPr="00560C4E" w:rsidRDefault="003F6BDE" w:rsidP="00A7142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Cs/>
                <w:sz w:val="29"/>
                <w:szCs w:val="29"/>
                <w:cs/>
                <w:lang w:val="en-US" w:bidi="th-TH"/>
              </w:rPr>
            </w:pPr>
            <w:r w:rsidRPr="00560C4E">
              <w:rPr>
                <w:rFonts w:ascii="Angsana New" w:eastAsiaTheme="minorHAnsi" w:hAnsi="Angsana New" w:hint="cs"/>
                <w:bCs/>
                <w:sz w:val="29"/>
                <w:szCs w:val="29"/>
                <w:cs/>
                <w:lang w:val="en-US" w:bidi="th-TH"/>
              </w:rPr>
              <w:t>งบการเงินรวม</w:t>
            </w:r>
          </w:p>
        </w:tc>
      </w:tr>
      <w:tr w:rsidR="003F6BDE" w:rsidRPr="00560C4E" w14:paraId="33669E79" w14:textId="77777777" w:rsidTr="00560C4E">
        <w:trPr>
          <w:gridAfter w:val="1"/>
          <w:wAfter w:w="725" w:type="dxa"/>
          <w:cantSplit/>
        </w:trPr>
        <w:tc>
          <w:tcPr>
            <w:tcW w:w="2970" w:type="dxa"/>
            <w:shd w:val="clear" w:color="auto" w:fill="auto"/>
          </w:tcPr>
          <w:p w14:paraId="5DEC5AEE" w14:textId="77777777" w:rsidR="003F6BDE" w:rsidRPr="00560C4E" w:rsidRDefault="003F6BDE" w:rsidP="003F6BD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F69383F" w14:textId="77777777" w:rsidR="003F6BDE" w:rsidRPr="00560C4E" w:rsidRDefault="003F6BDE" w:rsidP="003F6BDE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29FB649" w14:textId="77777777" w:rsidR="003F6BDE" w:rsidRPr="00560C4E" w:rsidRDefault="003F6BDE" w:rsidP="003F6B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20C97E" w14:textId="77777777" w:rsidR="003F6BDE" w:rsidRPr="00560C4E" w:rsidRDefault="00491FE2" w:rsidP="00491FE2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9"/>
                <w:szCs w:val="29"/>
                <w:cs/>
                <w:lang w:val="en-US" w:bidi="th-TH"/>
              </w:rPr>
            </w:pPr>
            <w:r w:rsidRPr="00560C4E">
              <w:rPr>
                <w:rFonts w:ascii="Angsana New" w:eastAsiaTheme="minorHAnsi" w:hAnsi="Angsana New"/>
                <w:b w:val="0"/>
                <w:sz w:val="29"/>
                <w:szCs w:val="29"/>
                <w:cs/>
                <w:lang w:val="en-US" w:bidi="th-TH"/>
              </w:rPr>
              <w:t>เงินกู้ยืม</w:t>
            </w:r>
            <w:r w:rsidRPr="00560C4E">
              <w:rPr>
                <w:rFonts w:ascii="Angsana New" w:eastAsiaTheme="minorHAnsi" w:hAnsi="Angsana New" w:hint="cs"/>
                <w:b w:val="0"/>
                <w:sz w:val="29"/>
                <w:szCs w:val="29"/>
                <w:cs/>
                <w:lang w:val="en-US" w:bidi="th-TH"/>
              </w:rPr>
              <w:t xml:space="preserve"> </w:t>
            </w:r>
            <w:r w:rsidRPr="00560C4E">
              <w:rPr>
                <w:rFonts w:ascii="Angsana New" w:eastAsiaTheme="minorHAnsi" w:hAnsi="Angsana New"/>
                <w:b w:val="0"/>
                <w:sz w:val="29"/>
                <w:szCs w:val="29"/>
                <w:lang w:val="en-US" w:bidi="th-TH"/>
              </w:rPr>
              <w:t xml:space="preserve">          </w:t>
            </w:r>
            <w:r w:rsidRPr="00560C4E">
              <w:rPr>
                <w:rFonts w:ascii="Angsana New" w:eastAsiaTheme="minorHAnsi" w:hAnsi="Angsana New" w:hint="cs"/>
                <w:b w:val="0"/>
                <w:sz w:val="29"/>
                <w:szCs w:val="29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E9860" w14:textId="77777777" w:rsidR="003F6BDE" w:rsidRPr="00560C4E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E887E28" w14:textId="77777777" w:rsidR="003F6BDE" w:rsidRPr="00560C4E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29"/>
                <w:szCs w:val="29"/>
                <w:lang w:val="en-US" w:bidi="th-TH"/>
              </w:rPr>
            </w:pPr>
            <w:r w:rsidRPr="00560C4E">
              <w:rPr>
                <w:rFonts w:ascii="Angsana New" w:eastAsiaTheme="minorHAnsi" w:hAnsi="Angsana New"/>
                <w:b w:val="0"/>
                <w:sz w:val="29"/>
                <w:szCs w:val="29"/>
                <w:cs/>
                <w:lang w:val="en-US" w:bidi="th-TH"/>
              </w:rPr>
              <w:t>เงินกู้ยืม</w:t>
            </w:r>
            <w:r w:rsidRPr="00560C4E">
              <w:rPr>
                <w:rFonts w:ascii="Angsana New" w:eastAsiaTheme="minorHAnsi" w:hAnsi="Angsana New" w:hint="cs"/>
                <w:b w:val="0"/>
                <w:sz w:val="29"/>
                <w:szCs w:val="29"/>
                <w:cs/>
                <w:lang w:val="en-US" w:bidi="th-TH"/>
              </w:rPr>
              <w:t xml:space="preserve"> </w:t>
            </w:r>
            <w:r w:rsidRPr="00560C4E">
              <w:rPr>
                <w:rFonts w:ascii="Angsana New" w:eastAsiaTheme="minorHAnsi" w:hAnsi="Angsana New"/>
                <w:b w:val="0"/>
                <w:sz w:val="29"/>
                <w:szCs w:val="29"/>
                <w:lang w:val="en-US" w:bidi="th-TH"/>
              </w:rPr>
              <w:t xml:space="preserve">          </w:t>
            </w:r>
            <w:r w:rsidRPr="00560C4E">
              <w:rPr>
                <w:rFonts w:ascii="Angsana New" w:eastAsiaTheme="minorHAnsi" w:hAnsi="Angsana New" w:hint="cs"/>
                <w:b w:val="0"/>
                <w:sz w:val="29"/>
                <w:szCs w:val="29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5C91DB" w14:textId="77777777" w:rsidR="003F6BDE" w:rsidRPr="00560C4E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B5469C7" w14:textId="77777777" w:rsidR="003F6BDE" w:rsidRPr="00560C4E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29"/>
                <w:szCs w:val="29"/>
                <w:lang w:val="en-US" w:bidi="th-TH"/>
              </w:rPr>
            </w:pPr>
            <w:r w:rsidRPr="00560C4E">
              <w:rPr>
                <w:rFonts w:ascii="Angsana New" w:eastAsiaTheme="minorHAnsi" w:hAnsi="Angsana New"/>
                <w:b w:val="0"/>
                <w:sz w:val="29"/>
                <w:szCs w:val="29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6AF4CC" w14:textId="77777777" w:rsidR="003F6BDE" w:rsidRPr="00560C4E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23E198A" w14:textId="77777777" w:rsidR="003F6BDE" w:rsidRPr="00560C4E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29"/>
                <w:szCs w:val="29"/>
                <w:lang w:val="en-US" w:bidi="th-TH"/>
              </w:rPr>
            </w:pPr>
            <w:r w:rsidRPr="00560C4E">
              <w:rPr>
                <w:rFonts w:ascii="Angsana New" w:eastAsiaTheme="minorHAnsi" w:hAnsi="Angsana New"/>
                <w:b w:val="0"/>
                <w:sz w:val="29"/>
                <w:szCs w:val="29"/>
                <w:cs/>
                <w:lang w:val="en-US" w:bidi="th-TH"/>
              </w:rPr>
              <w:t>รวม</w:t>
            </w:r>
          </w:p>
        </w:tc>
      </w:tr>
      <w:tr w:rsidR="003F6BDE" w:rsidRPr="00560C4E" w14:paraId="644F79F0" w14:textId="77777777" w:rsidTr="00560C4E">
        <w:trPr>
          <w:gridAfter w:val="1"/>
          <w:wAfter w:w="725" w:type="dxa"/>
          <w:cantSplit/>
        </w:trPr>
        <w:tc>
          <w:tcPr>
            <w:tcW w:w="2970" w:type="dxa"/>
            <w:shd w:val="clear" w:color="auto" w:fill="auto"/>
          </w:tcPr>
          <w:p w14:paraId="02DA4B8C" w14:textId="77777777" w:rsidR="003F6BDE" w:rsidRPr="00560C4E" w:rsidRDefault="003F6BDE" w:rsidP="003F6BD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B90E732" w14:textId="77777777" w:rsidR="003F6BDE" w:rsidRPr="00560C4E" w:rsidRDefault="003F6BDE" w:rsidP="003F6BDE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1021885" w14:textId="77777777" w:rsidR="003F6BDE" w:rsidRPr="00560C4E" w:rsidRDefault="003F6BDE" w:rsidP="003F6B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5400" w:type="dxa"/>
            <w:gridSpan w:val="14"/>
            <w:shd w:val="clear" w:color="auto" w:fill="auto"/>
            <w:vAlign w:val="bottom"/>
          </w:tcPr>
          <w:p w14:paraId="58738F5B" w14:textId="77777777" w:rsidR="003F6BDE" w:rsidRPr="00560C4E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29"/>
                <w:szCs w:val="29"/>
                <w:cs/>
                <w:lang w:val="en-US" w:bidi="th-TH"/>
              </w:rPr>
            </w:pPr>
            <w:r w:rsidRPr="00560C4E">
              <w:rPr>
                <w:rFonts w:ascii="Angsana New" w:hAnsi="Angsana New"/>
                <w:i/>
                <w:iCs/>
                <w:spacing w:val="-8"/>
                <w:sz w:val="29"/>
                <w:szCs w:val="29"/>
                <w:cs/>
                <w:lang w:bidi="th-TH"/>
              </w:rPr>
              <w:t>(</w:t>
            </w:r>
            <w:r w:rsidRPr="00560C4E">
              <w:rPr>
                <w:rFonts w:ascii="Angsana New" w:hAnsi="Angsana New" w:hint="cs"/>
                <w:i/>
                <w:iCs/>
                <w:spacing w:val="-8"/>
                <w:sz w:val="29"/>
                <w:szCs w:val="29"/>
                <w:cs/>
                <w:lang w:bidi="th-TH"/>
              </w:rPr>
              <w:t>พัน</w:t>
            </w:r>
            <w:r w:rsidRPr="00560C4E">
              <w:rPr>
                <w:rFonts w:ascii="Angsana New" w:hAnsi="Angsana New"/>
                <w:i/>
                <w:iCs/>
                <w:spacing w:val="-8"/>
                <w:sz w:val="29"/>
                <w:szCs w:val="29"/>
                <w:cs/>
                <w:lang w:bidi="th-TH"/>
              </w:rPr>
              <w:t>บาท)</w:t>
            </w:r>
          </w:p>
        </w:tc>
      </w:tr>
      <w:tr w:rsidR="00113CFB" w:rsidRPr="00560C4E" w14:paraId="28BB5902" w14:textId="77777777" w:rsidTr="00560C4E">
        <w:trPr>
          <w:gridAfter w:val="1"/>
          <w:wAfter w:w="725" w:type="dxa"/>
          <w:cantSplit/>
        </w:trPr>
        <w:tc>
          <w:tcPr>
            <w:tcW w:w="2970" w:type="dxa"/>
            <w:shd w:val="clear" w:color="auto" w:fill="auto"/>
          </w:tcPr>
          <w:p w14:paraId="5805CAE5" w14:textId="77777777" w:rsidR="006D5357" w:rsidRPr="00560C4E" w:rsidRDefault="006D5357" w:rsidP="00A71428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560C4E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560C4E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="00681382" w:rsidRPr="00560C4E">
              <w:rPr>
                <w:rFonts w:ascii="Angsana New" w:hAnsi="Angsana New"/>
                <w:sz w:val="29"/>
                <w:szCs w:val="29"/>
              </w:rPr>
              <w:t>256</w:t>
            </w:r>
            <w:r w:rsidR="00876ED1" w:rsidRPr="00560C4E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145A3CE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7AA1644" w14:textId="77777777" w:rsidR="006D5357" w:rsidRPr="00560C4E" w:rsidRDefault="006D5357" w:rsidP="00A714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324EF10" w14:textId="77777777" w:rsidR="006D5357" w:rsidRPr="00560C4E" w:rsidRDefault="00830307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507,328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43A23" w14:textId="77777777" w:rsidR="006D5357" w:rsidRPr="00560C4E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6673E56" w14:textId="77777777" w:rsidR="006D5357" w:rsidRPr="00560C4E" w:rsidRDefault="00830307" w:rsidP="0007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895,403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CF3931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5D1DF5E" w14:textId="77777777" w:rsidR="006D5357" w:rsidRPr="00560C4E" w:rsidRDefault="00830307" w:rsidP="00830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125,727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31FCC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E979852" w14:textId="77777777" w:rsidR="006D5357" w:rsidRPr="00560C4E" w:rsidRDefault="00830307" w:rsidP="00F13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1,528,458</w:t>
            </w:r>
          </w:p>
        </w:tc>
      </w:tr>
      <w:tr w:rsidR="00113CFB" w:rsidRPr="00560C4E" w14:paraId="4ED71575" w14:textId="77777777" w:rsidTr="00560C4E">
        <w:trPr>
          <w:gridAfter w:val="1"/>
          <w:wAfter w:w="725" w:type="dxa"/>
          <w:cantSplit/>
        </w:trPr>
        <w:tc>
          <w:tcPr>
            <w:tcW w:w="2970" w:type="dxa"/>
            <w:shd w:val="clear" w:color="auto" w:fill="auto"/>
          </w:tcPr>
          <w:p w14:paraId="365265B0" w14:textId="77777777" w:rsidR="006D5357" w:rsidRPr="00560C4E" w:rsidRDefault="006D5357" w:rsidP="00A714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213E11D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FAFD6A6" w14:textId="77777777" w:rsidR="006D5357" w:rsidRPr="00560C4E" w:rsidRDefault="006D5357" w:rsidP="00A714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7CA723A" w14:textId="77777777" w:rsidR="006D5357" w:rsidRPr="00560C4E" w:rsidRDefault="00870F10" w:rsidP="00597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260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(46,497)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8CDF54" w14:textId="77777777" w:rsidR="006D5357" w:rsidRPr="00560C4E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360858F" w14:textId="77777777" w:rsidR="006D5357" w:rsidRPr="00560C4E" w:rsidRDefault="00870F10" w:rsidP="0007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(17,016)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F0BC74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67A9193" w14:textId="77777777" w:rsidR="006D5357" w:rsidRPr="00560C4E" w:rsidRDefault="00870F10" w:rsidP="006C5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0" w:firstLine="2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(11,202)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2F694D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0E791F5" w14:textId="77777777" w:rsidR="006D5357" w:rsidRPr="00560C4E" w:rsidRDefault="00870F10" w:rsidP="00F13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260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(74,715)</w:t>
            </w:r>
          </w:p>
        </w:tc>
      </w:tr>
      <w:tr w:rsidR="00113CFB" w:rsidRPr="00560C4E" w14:paraId="50A2F431" w14:textId="77777777" w:rsidTr="00560C4E">
        <w:trPr>
          <w:gridAfter w:val="1"/>
          <w:wAfter w:w="725" w:type="dxa"/>
          <w:cantSplit/>
        </w:trPr>
        <w:tc>
          <w:tcPr>
            <w:tcW w:w="2970" w:type="dxa"/>
            <w:shd w:val="clear" w:color="auto" w:fill="auto"/>
          </w:tcPr>
          <w:p w14:paraId="2C5EFEDA" w14:textId="77777777" w:rsidR="006D5357" w:rsidRPr="00560C4E" w:rsidRDefault="006D5357" w:rsidP="00A714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363ABDD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1C51FBE" w14:textId="77777777" w:rsidR="006D5357" w:rsidRPr="00560C4E" w:rsidRDefault="006D5357" w:rsidP="00A0267B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5F896C" w14:textId="77777777" w:rsidR="006D5357" w:rsidRPr="00560C4E" w:rsidRDefault="00870F10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27E66D" w14:textId="77777777" w:rsidR="006D5357" w:rsidRPr="00560C4E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BFB68B" w14:textId="77777777" w:rsidR="006D5357" w:rsidRPr="00560C4E" w:rsidRDefault="00870F10" w:rsidP="006C5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(5,633)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CACF41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B7DEBE0" w14:textId="77777777" w:rsidR="006D5357" w:rsidRPr="00560C4E" w:rsidRDefault="00870F10" w:rsidP="0087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CE9C34" w14:textId="77777777" w:rsidR="006D5357" w:rsidRPr="00560C4E" w:rsidRDefault="006D5357" w:rsidP="00A0267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94B810F" w14:textId="77777777" w:rsidR="006D5357" w:rsidRPr="00560C4E" w:rsidRDefault="00870F10" w:rsidP="00F13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260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(5,633)</w:t>
            </w:r>
          </w:p>
        </w:tc>
      </w:tr>
      <w:tr w:rsidR="00113CFB" w:rsidRPr="00560C4E" w14:paraId="29C43C88" w14:textId="77777777" w:rsidTr="00560C4E">
        <w:trPr>
          <w:gridAfter w:val="1"/>
          <w:wAfter w:w="725" w:type="dxa"/>
          <w:cantSplit/>
        </w:trPr>
        <w:tc>
          <w:tcPr>
            <w:tcW w:w="2970" w:type="dxa"/>
            <w:shd w:val="clear" w:color="auto" w:fill="auto"/>
          </w:tcPr>
          <w:p w14:paraId="167ECA2E" w14:textId="77777777" w:rsidR="006D5357" w:rsidRPr="00560C4E" w:rsidRDefault="000C18CE" w:rsidP="00A714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6D5357" w:rsidRPr="00560C4E">
              <w:rPr>
                <w:rFonts w:ascii="Angsana New" w:hAnsi="Angsana New"/>
                <w:sz w:val="29"/>
                <w:szCs w:val="29"/>
                <w:cs/>
              </w:rPr>
              <w:t>การเปลี่ยนแปลงอื่น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91EFA0A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46B155E" w14:textId="77777777" w:rsidR="006D5357" w:rsidRPr="00560C4E" w:rsidRDefault="006D5357" w:rsidP="00A0267B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1F98C8" w14:textId="77777777" w:rsidR="006D5357" w:rsidRPr="00560C4E" w:rsidRDefault="006D5357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34FE21" w14:textId="77777777" w:rsidR="006D5357" w:rsidRPr="00560C4E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A063125" w14:textId="77777777" w:rsidR="006D5357" w:rsidRPr="00560C4E" w:rsidRDefault="006D5357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984DB5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FE9D680" w14:textId="77777777" w:rsidR="006D5357" w:rsidRPr="00560C4E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68"/>
                <w:tab w:val="decimal" w:pos="821"/>
              </w:tabs>
              <w:spacing w:line="240" w:lineRule="atLeast"/>
              <w:ind w:left="-79" w:right="7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D69364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AE12137" w14:textId="77777777" w:rsidR="006D5357" w:rsidRPr="00560C4E" w:rsidRDefault="006D5357" w:rsidP="000C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13CFB" w:rsidRPr="00560C4E" w14:paraId="64FE7EDC" w14:textId="77777777" w:rsidTr="00560C4E">
        <w:trPr>
          <w:gridAfter w:val="1"/>
          <w:wAfter w:w="725" w:type="dxa"/>
          <w:cantSplit/>
        </w:trPr>
        <w:tc>
          <w:tcPr>
            <w:tcW w:w="2970" w:type="dxa"/>
            <w:shd w:val="clear" w:color="auto" w:fill="auto"/>
          </w:tcPr>
          <w:p w14:paraId="6853097E" w14:textId="77777777" w:rsidR="006D5357" w:rsidRPr="00560C4E" w:rsidRDefault="006D5357" w:rsidP="00A71428">
            <w:pPr>
              <w:shd w:val="clear" w:color="auto" w:fill="FFFFFF"/>
              <w:ind w:left="371" w:right="-79" w:hanging="180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  <w:cs/>
              </w:rPr>
              <w:t>การเปลี่ยนแปลง</w:t>
            </w:r>
            <w:r w:rsidRPr="00560C4E">
              <w:rPr>
                <w:rFonts w:ascii="Angsana New" w:hAnsi="Angsana New" w:hint="cs"/>
                <w:sz w:val="29"/>
                <w:szCs w:val="29"/>
                <w:cs/>
              </w:rPr>
              <w:t>ของรายการอื่น</w:t>
            </w:r>
            <w:r w:rsidRPr="00560C4E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  <w:r w:rsidRPr="00560C4E">
              <w:rPr>
                <w:rFonts w:ascii="Angsana New" w:hAnsi="Angsana New" w:hint="cs"/>
                <w:sz w:val="29"/>
                <w:szCs w:val="29"/>
                <w:cs/>
              </w:rPr>
              <w:t>มิ</w:t>
            </w:r>
            <w:r w:rsidRPr="00560C4E">
              <w:rPr>
                <w:rFonts w:ascii="Angsana New" w:hAnsi="Angsana New"/>
                <w:sz w:val="29"/>
                <w:szCs w:val="29"/>
                <w:cs/>
              </w:rPr>
              <w:t>ใช่เงินสด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4A009AE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AA02910" w14:textId="77777777" w:rsidR="006D5357" w:rsidRPr="00560C4E" w:rsidRDefault="006D5357" w:rsidP="00A0267B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3FDEB" w14:textId="77777777" w:rsidR="006D5357" w:rsidRPr="00560C4E" w:rsidRDefault="00870F10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0CF33" w14:textId="77777777" w:rsidR="006D5357" w:rsidRPr="00560C4E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9C585" w14:textId="77777777" w:rsidR="006D5357" w:rsidRPr="00560C4E" w:rsidRDefault="00870F10" w:rsidP="0087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FB7208" w14:textId="77777777" w:rsidR="006D5357" w:rsidRPr="00560C4E" w:rsidRDefault="006D5357" w:rsidP="0001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27A45" w14:textId="77777777" w:rsidR="006D5357" w:rsidRPr="00560C4E" w:rsidRDefault="00870F10" w:rsidP="00074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1,87</w:t>
            </w:r>
            <w:r w:rsidR="002D4D5F" w:rsidRPr="00560C4E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968FC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D3CB3" w14:textId="77777777" w:rsidR="006D5357" w:rsidRPr="00560C4E" w:rsidRDefault="00870F10" w:rsidP="006E5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260"/>
              <w:rPr>
                <w:rFonts w:ascii="Angsana New" w:hAnsi="Angsana New"/>
                <w:sz w:val="29"/>
                <w:szCs w:val="29"/>
              </w:rPr>
            </w:pPr>
            <w:r w:rsidRPr="00560C4E">
              <w:rPr>
                <w:rFonts w:ascii="Angsana New" w:hAnsi="Angsana New"/>
                <w:sz w:val="29"/>
                <w:szCs w:val="29"/>
              </w:rPr>
              <w:t>1,87</w:t>
            </w:r>
            <w:r w:rsidR="002D4D5F" w:rsidRPr="00560C4E"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113CFB" w:rsidRPr="00560C4E" w14:paraId="17464ED2" w14:textId="77777777" w:rsidTr="00560C4E">
        <w:trPr>
          <w:gridAfter w:val="1"/>
          <w:wAfter w:w="725" w:type="dxa"/>
          <w:cantSplit/>
          <w:trHeight w:val="415"/>
        </w:trPr>
        <w:tc>
          <w:tcPr>
            <w:tcW w:w="2970" w:type="dxa"/>
            <w:shd w:val="clear" w:color="auto" w:fill="auto"/>
          </w:tcPr>
          <w:p w14:paraId="1255A3FA" w14:textId="77777777" w:rsidR="006D5357" w:rsidRPr="00560C4E" w:rsidRDefault="00681382" w:rsidP="00C03CE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60C4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60C4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="006D5357" w:rsidRPr="00560C4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C03CE6" w:rsidRPr="00560C4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มีนาคม </w:t>
            </w:r>
            <w:r w:rsidR="00C03CE6" w:rsidRPr="00560C4E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="00876ED1" w:rsidRPr="00560C4E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80706E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C661829" w14:textId="77777777" w:rsidR="006D5357" w:rsidRPr="00560C4E" w:rsidRDefault="006D5357" w:rsidP="00A714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99B75" w14:textId="77777777" w:rsidR="006D5357" w:rsidRPr="00560C4E" w:rsidRDefault="00830307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60C4E">
              <w:rPr>
                <w:rFonts w:ascii="Angsana New" w:hAnsi="Angsana New"/>
                <w:b/>
                <w:bCs/>
                <w:sz w:val="29"/>
                <w:szCs w:val="29"/>
              </w:rPr>
              <w:t>460,831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8DCB0B" w14:textId="77777777" w:rsidR="006D5357" w:rsidRPr="00560C4E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34247" w14:textId="77777777" w:rsidR="006D5357" w:rsidRPr="00560C4E" w:rsidRDefault="00830307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60C4E">
              <w:rPr>
                <w:rFonts w:ascii="Angsana New" w:hAnsi="Angsana New"/>
                <w:b/>
                <w:bCs/>
                <w:sz w:val="29"/>
                <w:szCs w:val="29"/>
              </w:rPr>
              <w:t>872,754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02A378" w14:textId="77777777" w:rsidR="006D5357" w:rsidRPr="00560C4E" w:rsidRDefault="006D5357" w:rsidP="0001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5E7DF" w14:textId="77777777" w:rsidR="006D5357" w:rsidRPr="00560C4E" w:rsidRDefault="00830307" w:rsidP="00830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60C4E">
              <w:rPr>
                <w:rFonts w:ascii="Angsana New" w:hAnsi="Angsana New"/>
                <w:b/>
                <w:bCs/>
                <w:sz w:val="29"/>
                <w:szCs w:val="29"/>
              </w:rPr>
              <w:t>116,39</w:t>
            </w:r>
            <w:r w:rsidR="002D4D5F" w:rsidRPr="00560C4E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DD0F1C" w14:textId="77777777" w:rsidR="006D5357" w:rsidRPr="00560C4E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96863" w14:textId="77777777" w:rsidR="006D5357" w:rsidRPr="00560C4E" w:rsidRDefault="00870F10" w:rsidP="000C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60C4E">
              <w:rPr>
                <w:rFonts w:ascii="Angsana New" w:hAnsi="Angsana New"/>
                <w:b/>
                <w:bCs/>
                <w:sz w:val="29"/>
                <w:szCs w:val="29"/>
              </w:rPr>
              <w:t>1,449,98</w:t>
            </w:r>
            <w:r w:rsidR="002D4D5F" w:rsidRPr="00560C4E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</w:tr>
      <w:tr w:rsidR="00432452" w:rsidRPr="00560C4E" w14:paraId="32E123DD" w14:textId="77777777" w:rsidTr="00560C4E">
        <w:trPr>
          <w:cantSplit/>
        </w:trPr>
        <w:tc>
          <w:tcPr>
            <w:tcW w:w="4410" w:type="dxa"/>
            <w:gridSpan w:val="4"/>
            <w:shd w:val="clear" w:color="auto" w:fill="auto"/>
          </w:tcPr>
          <w:p w14:paraId="7F4A923F" w14:textId="77777777" w:rsidR="00432452" w:rsidRPr="00560C4E" w:rsidRDefault="00432452" w:rsidP="00A7142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14"/>
            <w:shd w:val="clear" w:color="auto" w:fill="auto"/>
          </w:tcPr>
          <w:p w14:paraId="6AD9716C" w14:textId="77777777" w:rsidR="00432452" w:rsidRPr="00560C4E" w:rsidRDefault="00432452" w:rsidP="00A7142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560C4E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3791" w:rsidRPr="00560C4E" w14:paraId="7DDA7685" w14:textId="77777777" w:rsidTr="00560C4E">
        <w:trPr>
          <w:cantSplit/>
        </w:trPr>
        <w:tc>
          <w:tcPr>
            <w:tcW w:w="4410" w:type="dxa"/>
            <w:gridSpan w:val="4"/>
            <w:shd w:val="clear" w:color="auto" w:fill="auto"/>
          </w:tcPr>
          <w:p w14:paraId="022990DB" w14:textId="77777777" w:rsidR="00773791" w:rsidRPr="00560C4E" w:rsidRDefault="00773791" w:rsidP="0077379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FA6E48C" w14:textId="77777777" w:rsidR="00773791" w:rsidRPr="00560C4E" w:rsidRDefault="00773791" w:rsidP="0077379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  <w:p w14:paraId="109A912D" w14:textId="77777777" w:rsidR="00773791" w:rsidRPr="00560C4E" w:rsidRDefault="00773791" w:rsidP="0077379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560C4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560C4E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         ระยะสั้น</w:t>
            </w:r>
          </w:p>
        </w:tc>
        <w:tc>
          <w:tcPr>
            <w:tcW w:w="183" w:type="dxa"/>
            <w:shd w:val="clear" w:color="auto" w:fill="auto"/>
          </w:tcPr>
          <w:p w14:paraId="14C02C50" w14:textId="77777777" w:rsidR="00773791" w:rsidRPr="00560C4E" w:rsidRDefault="00773791" w:rsidP="0077379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B70BF0C" w14:textId="77777777" w:rsidR="00773791" w:rsidRPr="00560C4E" w:rsidRDefault="00773791" w:rsidP="0077379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560C4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560C4E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         ระยะยาว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DFBDD" w14:textId="77777777" w:rsidR="00773791" w:rsidRPr="00560C4E" w:rsidRDefault="00773791" w:rsidP="0077379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3941237" w14:textId="77777777" w:rsidR="00773791" w:rsidRPr="00560C4E" w:rsidRDefault="00773791" w:rsidP="0077379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8BCC62" w14:textId="77777777" w:rsidR="00773791" w:rsidRPr="00560C4E" w:rsidRDefault="00773791" w:rsidP="0077379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82C7D95" w14:textId="77777777" w:rsidR="00773791" w:rsidRPr="00560C4E" w:rsidRDefault="00773791" w:rsidP="0077379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847F5" w:rsidRPr="00560C4E" w14:paraId="0BBB2685" w14:textId="77777777" w:rsidTr="00560C4E">
        <w:trPr>
          <w:cantSplit/>
        </w:trPr>
        <w:tc>
          <w:tcPr>
            <w:tcW w:w="4410" w:type="dxa"/>
            <w:gridSpan w:val="4"/>
            <w:shd w:val="clear" w:color="auto" w:fill="auto"/>
          </w:tcPr>
          <w:p w14:paraId="4101D1C4" w14:textId="77777777" w:rsidR="00F847F5" w:rsidRPr="00560C4E" w:rsidRDefault="00F847F5" w:rsidP="0077379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14"/>
            <w:shd w:val="clear" w:color="auto" w:fill="auto"/>
          </w:tcPr>
          <w:p w14:paraId="7DD91302" w14:textId="77777777" w:rsidR="00F847F5" w:rsidRPr="00560C4E" w:rsidRDefault="00F847F5" w:rsidP="0077379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560C4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560C4E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560C4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73791" w:rsidRPr="00560C4E" w14:paraId="2868E6A9" w14:textId="77777777" w:rsidTr="00560C4E">
        <w:trPr>
          <w:cantSplit/>
        </w:trPr>
        <w:tc>
          <w:tcPr>
            <w:tcW w:w="4410" w:type="dxa"/>
            <w:gridSpan w:val="4"/>
            <w:shd w:val="clear" w:color="auto" w:fill="auto"/>
          </w:tcPr>
          <w:p w14:paraId="25C17A49" w14:textId="77777777" w:rsidR="00773791" w:rsidRPr="00560C4E" w:rsidRDefault="00773791" w:rsidP="007737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0C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0C4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60C4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0A7CFE51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8351AF3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857DEF4" w14:textId="77777777" w:rsidR="00773791" w:rsidRPr="00560C4E" w:rsidRDefault="00773791" w:rsidP="00190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197,786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110816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E701ED6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11,068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5BF8B2" w14:textId="77777777" w:rsidR="00773791" w:rsidRPr="00560C4E" w:rsidRDefault="00773791" w:rsidP="0077379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9608F5F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208,854</w:t>
            </w:r>
          </w:p>
        </w:tc>
      </w:tr>
      <w:tr w:rsidR="00773791" w:rsidRPr="00560C4E" w14:paraId="60CF6560" w14:textId="77777777" w:rsidTr="00560C4E">
        <w:trPr>
          <w:cantSplit/>
        </w:trPr>
        <w:tc>
          <w:tcPr>
            <w:tcW w:w="4410" w:type="dxa"/>
            <w:gridSpan w:val="4"/>
            <w:shd w:val="clear" w:color="auto" w:fill="auto"/>
          </w:tcPr>
          <w:p w14:paraId="5B65AF3E" w14:textId="77777777" w:rsidR="00773791" w:rsidRPr="00560C4E" w:rsidRDefault="00773791" w:rsidP="0077379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6700D329" w14:textId="77777777" w:rsidR="00773791" w:rsidRPr="00560C4E" w:rsidRDefault="00870F10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83" w:type="dxa"/>
            <w:shd w:val="clear" w:color="auto" w:fill="auto"/>
          </w:tcPr>
          <w:p w14:paraId="25B1AC7B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C32A355" w14:textId="77777777" w:rsidR="00773791" w:rsidRPr="00560C4E" w:rsidRDefault="00870F10" w:rsidP="00190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(14,016)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B0B3A5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EE88A85" w14:textId="77777777" w:rsidR="00773791" w:rsidRPr="00560C4E" w:rsidRDefault="00870F10" w:rsidP="00190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(1,924)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16F864" w14:textId="77777777" w:rsidR="00773791" w:rsidRPr="00560C4E" w:rsidRDefault="00773791" w:rsidP="0077379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E43F9B6" w14:textId="77777777" w:rsidR="00773791" w:rsidRPr="00560C4E" w:rsidRDefault="00870F10" w:rsidP="00190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(15,908)</w:t>
            </w:r>
          </w:p>
        </w:tc>
      </w:tr>
      <w:tr w:rsidR="00773791" w:rsidRPr="00560C4E" w14:paraId="3C0570B2" w14:textId="77777777" w:rsidTr="00560C4E">
        <w:trPr>
          <w:cantSplit/>
        </w:trPr>
        <w:tc>
          <w:tcPr>
            <w:tcW w:w="4410" w:type="dxa"/>
            <w:gridSpan w:val="4"/>
            <w:shd w:val="clear" w:color="auto" w:fill="auto"/>
          </w:tcPr>
          <w:p w14:paraId="0F70FECD" w14:textId="77777777" w:rsidR="00773791" w:rsidRPr="00560C4E" w:rsidRDefault="00773791" w:rsidP="0077379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7CEBB9AA" w14:textId="77777777" w:rsidR="00773791" w:rsidRPr="00560C4E" w:rsidRDefault="00773791" w:rsidP="0087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A3E9BA0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EE5467B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CDB22D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A394BDB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1FCC6D" w14:textId="77777777" w:rsidR="00773791" w:rsidRPr="00560C4E" w:rsidRDefault="00773791" w:rsidP="0077379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5F25076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791" w:rsidRPr="00560C4E" w14:paraId="678FD72F" w14:textId="77777777" w:rsidTr="00560C4E">
        <w:trPr>
          <w:cantSplit/>
        </w:trPr>
        <w:tc>
          <w:tcPr>
            <w:tcW w:w="4410" w:type="dxa"/>
            <w:gridSpan w:val="4"/>
            <w:shd w:val="clear" w:color="auto" w:fill="auto"/>
          </w:tcPr>
          <w:p w14:paraId="37C12E7D" w14:textId="77777777" w:rsidR="00773791" w:rsidRPr="00560C4E" w:rsidRDefault="00773791" w:rsidP="00773791">
            <w:pPr>
              <w:shd w:val="clear" w:color="auto" w:fill="FFFFFF"/>
              <w:ind w:left="371" w:right="-79" w:hanging="180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560C4E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560C4E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213260" w14:textId="77777777" w:rsidR="00773791" w:rsidRPr="00560C4E" w:rsidRDefault="00870F10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99652DB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58E6C" w14:textId="77777777" w:rsidR="00773791" w:rsidRPr="00560C4E" w:rsidRDefault="00870F10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5B088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22F70" w14:textId="77777777" w:rsidR="00773791" w:rsidRPr="00560C4E" w:rsidRDefault="00870F10" w:rsidP="00190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(919)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52DA51" w14:textId="77777777" w:rsidR="00773791" w:rsidRPr="00560C4E" w:rsidRDefault="00773791" w:rsidP="0077379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E2E38" w14:textId="77777777" w:rsidR="00773791" w:rsidRPr="00560C4E" w:rsidRDefault="00870F10" w:rsidP="00190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(919)</w:t>
            </w:r>
          </w:p>
        </w:tc>
      </w:tr>
      <w:tr w:rsidR="00773791" w:rsidRPr="00560C4E" w14:paraId="1B663B97" w14:textId="77777777" w:rsidTr="00560C4E">
        <w:trPr>
          <w:cantSplit/>
        </w:trPr>
        <w:tc>
          <w:tcPr>
            <w:tcW w:w="4410" w:type="dxa"/>
            <w:gridSpan w:val="4"/>
            <w:shd w:val="clear" w:color="auto" w:fill="auto"/>
          </w:tcPr>
          <w:p w14:paraId="143F12CC" w14:textId="77777777" w:rsidR="00773791" w:rsidRPr="00560C4E" w:rsidRDefault="00773791" w:rsidP="007737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0C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60C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60C4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0E517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83" w:type="dxa"/>
            <w:shd w:val="clear" w:color="auto" w:fill="auto"/>
          </w:tcPr>
          <w:p w14:paraId="4D217A0C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3FE45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</w:rPr>
              <w:t>183,770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E63B9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4950F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</w:rPr>
              <w:t>8,225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E74D05" w14:textId="77777777" w:rsidR="00773791" w:rsidRPr="00560C4E" w:rsidRDefault="00773791" w:rsidP="0077379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29A4C" w14:textId="77777777" w:rsidR="00773791" w:rsidRPr="00560C4E" w:rsidRDefault="00773791" w:rsidP="00773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</w:rPr>
              <w:t>192,027</w:t>
            </w:r>
          </w:p>
        </w:tc>
      </w:tr>
    </w:tbl>
    <w:p w14:paraId="3C08CB80" w14:textId="77777777" w:rsidR="002007F5" w:rsidRPr="00560C4E" w:rsidRDefault="002007F5" w:rsidP="00550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Cs w:val="22"/>
        </w:rPr>
      </w:pPr>
    </w:p>
    <w:p w14:paraId="3873B774" w14:textId="77777777" w:rsidR="003F7D59" w:rsidRPr="00560C4E" w:rsidRDefault="00C9741B" w:rsidP="00B360FD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560C4E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ส่วนงานดำเนินงาน</w:t>
      </w:r>
    </w:p>
    <w:p w14:paraId="4A51C1B2" w14:textId="77777777" w:rsidR="003F7D59" w:rsidRPr="00560C4E" w:rsidRDefault="003F7D59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2"/>
          <w:szCs w:val="22"/>
        </w:rPr>
      </w:pPr>
    </w:p>
    <w:p w14:paraId="3D809A5D" w14:textId="77777777" w:rsidR="00673A2B" w:rsidRPr="00560C4E" w:rsidRDefault="00673A2B" w:rsidP="00B36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560C4E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ข้อมูล</w:t>
      </w:r>
      <w:r w:rsidRPr="00560C4E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560C4E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14:paraId="09AEAD51" w14:textId="77777777" w:rsidR="00673A2B" w:rsidRPr="00560C4E" w:rsidRDefault="00673A2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2"/>
          <w:szCs w:val="22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5"/>
        <w:gridCol w:w="1062"/>
        <w:gridCol w:w="243"/>
        <w:gridCol w:w="950"/>
        <w:gridCol w:w="243"/>
        <w:gridCol w:w="982"/>
        <w:gridCol w:w="243"/>
        <w:gridCol w:w="1018"/>
        <w:gridCol w:w="243"/>
        <w:gridCol w:w="990"/>
        <w:gridCol w:w="243"/>
        <w:gridCol w:w="1028"/>
      </w:tblGrid>
      <w:tr w:rsidR="00424E40" w:rsidRPr="00560C4E" w14:paraId="381C0EFF" w14:textId="77777777" w:rsidTr="00424E40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0D3BB380" w14:textId="77777777" w:rsidR="00424E40" w:rsidRPr="00560C4E" w:rsidRDefault="00424E40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4661FC62" w14:textId="77777777" w:rsidR="00424E40" w:rsidRPr="00560C4E" w:rsidRDefault="00424E40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560C4E">
              <w:rPr>
                <w:rFonts w:asciiTheme="majorBidi" w:hAnsiTheme="majorBidi" w:cstheme="majorBidi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</w:tr>
      <w:tr w:rsidR="008254C8" w:rsidRPr="00560C4E" w14:paraId="3917C2C1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27782CD9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bookmarkStart w:id="1" w:name="_Hlk7465968"/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5D3D00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3BF9FD5F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79ED39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08E50AA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14:paraId="4EB962FF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8254C8" w:rsidRPr="00560C4E" w14:paraId="1D53AA80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5F973217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697D3D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7F661AE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E25DB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3CF0DA4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14:paraId="094B0035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8254C8" w:rsidRPr="00560C4E" w14:paraId="75D968D2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2DC0C1A6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สำหรับงวดสามเดือนสิ้นสุด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1CC47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996AADE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5CFC8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9A0E9EC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14:paraId="1D3ADA67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รวม</w:t>
            </w:r>
          </w:p>
        </w:tc>
      </w:tr>
      <w:tr w:rsidR="0072321D" w:rsidRPr="00560C4E" w14:paraId="0DA20FC6" w14:textId="77777777" w:rsidTr="001B28D5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974477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  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วันที่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 31 </w:t>
            </w:r>
            <w:r w:rsidRPr="00560C4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มีนาคม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62A4C98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560C4E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FC92203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322A88CF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4CF3E20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D8F0BB2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560C4E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33C07CBD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7A7E26AA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49E36F3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</w:tcPr>
          <w:p w14:paraId="54AEF765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560C4E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</w:t>
            </w:r>
          </w:p>
        </w:tc>
        <w:tc>
          <w:tcPr>
            <w:tcW w:w="122" w:type="pct"/>
          </w:tcPr>
          <w:p w14:paraId="5755C5D7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</w:tcPr>
          <w:p w14:paraId="1093B561" w14:textId="77777777" w:rsidR="0072321D" w:rsidRPr="00560C4E" w:rsidRDefault="0072321D" w:rsidP="0072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2561</w:t>
            </w:r>
          </w:p>
        </w:tc>
      </w:tr>
      <w:tr w:rsidR="008254C8" w:rsidRPr="00560C4E" w14:paraId="753AA90A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D43E7FD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51278C35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560C4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560C4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8254C8" w:rsidRPr="00560C4E" w14:paraId="77FC5B43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6673D207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044D37E1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1,385,271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1656458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740E3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1,233,334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C1111CA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45D9B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24,39</w:t>
            </w:r>
            <w:r w:rsidR="00DA785F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14E7DA74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45122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16,842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299959A6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14:paraId="7B10F60A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1,40</w:t>
            </w:r>
            <w:r w:rsidR="004B2DD7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,66</w:t>
            </w:r>
            <w:r w:rsidR="00DA785F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</w:t>
            </w:r>
          </w:p>
        </w:tc>
        <w:tc>
          <w:tcPr>
            <w:tcW w:w="122" w:type="pct"/>
            <w:vAlign w:val="bottom"/>
          </w:tcPr>
          <w:p w14:paraId="54BBDB70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14:paraId="45DE30A1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1,250,176</w:t>
            </w:r>
          </w:p>
        </w:tc>
      </w:tr>
      <w:tr w:rsidR="008254C8" w:rsidRPr="00560C4E" w14:paraId="6B441159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2746242F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48E6E8E1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94,231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5D80D65B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C3A00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120,268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1439DCC8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7A2C6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8,7</w:t>
            </w:r>
            <w:r w:rsidR="00DA785F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D8C4FAA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8D60B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7,006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4B98410F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2B04A6DB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102,95</w:t>
            </w:r>
            <w:r w:rsidR="00DA785F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0</w:t>
            </w:r>
          </w:p>
        </w:tc>
        <w:tc>
          <w:tcPr>
            <w:tcW w:w="122" w:type="pct"/>
            <w:vAlign w:val="bottom"/>
          </w:tcPr>
          <w:p w14:paraId="6C81E132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4DA91980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127,274</w:t>
            </w:r>
          </w:p>
        </w:tc>
      </w:tr>
      <w:tr w:rsidR="008254C8" w:rsidRPr="00560C4E" w14:paraId="3BFF7753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A78F9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FA2D5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1,479,502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8766599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247C78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1,353,602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FC7E8EC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3FA411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33,116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B85DD3E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56EC9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23,848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EF7F801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9F1EFD1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1,512,618</w:t>
            </w:r>
          </w:p>
        </w:tc>
        <w:tc>
          <w:tcPr>
            <w:tcW w:w="122" w:type="pct"/>
            <w:vAlign w:val="bottom"/>
          </w:tcPr>
          <w:p w14:paraId="4189FA45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14:paraId="6552FEA2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82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1,377,450</w:t>
            </w:r>
          </w:p>
        </w:tc>
      </w:tr>
      <w:tr w:rsidR="008254C8" w:rsidRPr="00560C4E" w14:paraId="725A2A16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18943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กำไร 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ขาดทุน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) 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ตามส่วนงาน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BAE93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11</w:t>
            </w:r>
            <w:r w:rsidR="00673096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="00673096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803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51212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3201E" w14:textId="77777777" w:rsidR="008254C8" w:rsidRPr="00560C4E" w:rsidRDefault="004E4AE7" w:rsidP="001B28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19,</w:t>
            </w:r>
            <w:r w:rsidR="00673096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339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40818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781D2" w14:textId="77777777" w:rsidR="008254C8" w:rsidRPr="00560C4E" w:rsidRDefault="003E29B9" w:rsidP="00AC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0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(3,552)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C2DED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AD8BA" w14:textId="77777777" w:rsidR="008254C8" w:rsidRPr="00560C4E" w:rsidRDefault="004E4AE7" w:rsidP="0007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02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(8,168)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14:paraId="7D094C88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EC13" w14:textId="77777777" w:rsidR="008254C8" w:rsidRPr="00560C4E" w:rsidRDefault="003E29B9" w:rsidP="00AC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11</w:t>
            </w:r>
            <w:r w:rsidR="00673096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6,251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57279AF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2EDD1" w14:textId="77777777" w:rsidR="008254C8" w:rsidRPr="00560C4E" w:rsidRDefault="00C7642F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11,</w:t>
            </w:r>
            <w:r w:rsidR="004E4AE7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</w:t>
            </w:r>
            <w:r w:rsidR="00673096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71</w:t>
            </w:r>
          </w:p>
        </w:tc>
      </w:tr>
      <w:tr w:rsidR="008254C8" w:rsidRPr="00560C4E" w14:paraId="60CF11AE" w14:textId="77777777" w:rsidTr="006F4558">
        <w:trPr>
          <w:trHeight w:val="289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0D92EB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</w:tcPr>
          <w:p w14:paraId="0BC9FDD7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F1BEAFC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</w:tcPr>
          <w:p w14:paraId="4D12A322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F09242B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</w:tcPr>
          <w:p w14:paraId="7CBD7722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B905AAD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</w:tcPr>
          <w:p w14:paraId="3BF3541F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0EF08B9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6D2E646A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</w:tcPr>
          <w:p w14:paraId="27CF3417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530E25DB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254C8" w:rsidRPr="00560C4E" w14:paraId="076FC1C8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63939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552E0098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0D9AC99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19BF5136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33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B9B401C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6DF7548D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4739205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20B599C4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1D8C6C5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14:paraId="244E7A37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14:paraId="71B35330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14:paraId="078B5605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 w:right="69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8254C8" w:rsidRPr="00560C4E" w14:paraId="27A14D5B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9BF77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E4AE7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31 </w:t>
            </w:r>
            <w:r w:rsidR="004E4AE7" w:rsidRPr="00560C4E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มีนาคม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/ 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br/>
              <w:t xml:space="preserve">31 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E31FB5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3,8</w:t>
            </w:r>
            <w:r w:rsidR="00673096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23,924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84436AD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F24F1C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3,926,275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9D1AADC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946A8D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461,124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7C878A5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9081E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464,512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3B4926E3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065B0F4" w14:textId="77777777" w:rsidR="008254C8" w:rsidRPr="00560C4E" w:rsidRDefault="003E29B9" w:rsidP="0048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20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</w:t>
            </w:r>
            <w:r w:rsidR="00673096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285,048</w:t>
            </w:r>
          </w:p>
        </w:tc>
        <w:tc>
          <w:tcPr>
            <w:tcW w:w="122" w:type="pct"/>
            <w:vAlign w:val="bottom"/>
          </w:tcPr>
          <w:p w14:paraId="58424174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00D5DD8E" w14:textId="77777777" w:rsidR="008254C8" w:rsidRPr="00560C4E" w:rsidRDefault="004E4AE7" w:rsidP="0048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4,390,787</w:t>
            </w:r>
          </w:p>
        </w:tc>
      </w:tr>
      <w:tr w:rsidR="008254C8" w:rsidRPr="00560C4E" w14:paraId="51C51FF6" w14:textId="77777777" w:rsidTr="006F4558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215B72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</w:tcPr>
          <w:p w14:paraId="04BE2362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D602552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</w:tcPr>
          <w:p w14:paraId="3C846F8A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3FB7D62D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</w:tcPr>
          <w:p w14:paraId="0AA05C69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505D660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</w:tcPr>
          <w:p w14:paraId="0BFDFD7D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29F26B5E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540DCF83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</w:tcPr>
          <w:p w14:paraId="30DEB0AE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6A2CBFC0" w14:textId="77777777" w:rsidR="008254C8" w:rsidRPr="00560C4E" w:rsidRDefault="008254C8" w:rsidP="006F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254C8" w:rsidRPr="00560C4E" w14:paraId="6400B3C6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7F9D6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9E83593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C5C1009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12DFF5A0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22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4DEB220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5E64358A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566C6A6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12DFAE24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2A285AC5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14:paraId="692EFA2D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14:paraId="4A407C8B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14:paraId="26F6C56D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8254C8" w:rsidRPr="00560C4E" w14:paraId="243227F1" w14:textId="77777777" w:rsidTr="001B28D5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D9038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E4AE7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31 </w:t>
            </w:r>
            <w:r w:rsidR="004E4AE7" w:rsidRPr="00560C4E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มีนาคม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/ 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br/>
              <w:t xml:space="preserve">31 </w:t>
            </w: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26D4A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1,9</w:t>
            </w:r>
            <w:r w:rsidR="00673096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20,182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F778B86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304CC6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1,991,532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FFE3180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DF929" w14:textId="77777777" w:rsidR="008254C8" w:rsidRPr="00560C4E" w:rsidRDefault="003E29B9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241,380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40C3E88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C7E0CA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241,437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307891D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1323EE50" w14:textId="77777777" w:rsidR="008254C8" w:rsidRPr="00560C4E" w:rsidRDefault="003E29B9" w:rsidP="00481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2,1</w:t>
            </w:r>
            <w:r w:rsidR="00673096"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61,562</w:t>
            </w:r>
          </w:p>
        </w:tc>
        <w:tc>
          <w:tcPr>
            <w:tcW w:w="122" w:type="pct"/>
            <w:vAlign w:val="bottom"/>
          </w:tcPr>
          <w:p w14:paraId="647A1F32" w14:textId="77777777" w:rsidR="008254C8" w:rsidRPr="00560C4E" w:rsidRDefault="008254C8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3C0B9A7B" w14:textId="77777777" w:rsidR="008254C8" w:rsidRPr="00560C4E" w:rsidRDefault="004E4AE7" w:rsidP="001B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2,232,969</w:t>
            </w:r>
          </w:p>
        </w:tc>
      </w:tr>
    </w:tbl>
    <w:bookmarkEnd w:id="1"/>
    <w:p w14:paraId="3333186D" w14:textId="77777777" w:rsidR="00B360FD" w:rsidRPr="00560C4E" w:rsidRDefault="00B360FD" w:rsidP="00B360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14:paraId="4A3CD933" w14:textId="77777777" w:rsidR="00B360FD" w:rsidRPr="00560C4E" w:rsidRDefault="00B360FD" w:rsidP="00B36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247"/>
        <w:gridCol w:w="1463"/>
      </w:tblGrid>
      <w:tr w:rsidR="00B360FD" w:rsidRPr="00560C4E" w14:paraId="53EECF8B" w14:textId="77777777" w:rsidTr="007737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B655DEF" w14:textId="77777777" w:rsidR="00B360FD" w:rsidRPr="00560C4E" w:rsidRDefault="009759A9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60C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D15C97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D9BA42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7CB7906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360FD" w:rsidRPr="00560C4E" w14:paraId="642EFE5E" w14:textId="77777777" w:rsidTr="007737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B9CE4C9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1ABF8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0FD" w:rsidRPr="00560C4E" w14:paraId="136FAFD1" w14:textId="77777777" w:rsidTr="007737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9E13B9B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B892E2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E7BF64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CA6509E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0FD" w:rsidRPr="00560C4E" w14:paraId="60D85528" w14:textId="77777777" w:rsidTr="007737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B8A67D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7E0C7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116,2</w:t>
            </w:r>
            <w:r w:rsidR="009759A9" w:rsidRPr="00560C4E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0D70431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893BC" w14:textId="77777777" w:rsidR="00B360FD" w:rsidRPr="00560C4E" w:rsidRDefault="00256029" w:rsidP="0077379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11,171</w:t>
            </w:r>
          </w:p>
        </w:tc>
      </w:tr>
      <w:tr w:rsidR="00B360FD" w:rsidRPr="00560C4E" w14:paraId="06D5105A" w14:textId="77777777" w:rsidTr="007737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47D2C5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DB757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1F7466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14731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360FD" w:rsidRPr="00560C4E" w14:paraId="63DD93D5" w14:textId="77777777" w:rsidTr="007737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6E0EF63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4C869F" w14:textId="77777777" w:rsidR="00B360FD" w:rsidRPr="00560C4E" w:rsidRDefault="00B360FD" w:rsidP="0066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9759A9" w:rsidRPr="00560C4E">
              <w:rPr>
                <w:rFonts w:asciiTheme="majorBidi" w:hAnsiTheme="majorBidi" w:cstheme="majorBidi"/>
                <w:sz w:val="30"/>
                <w:szCs w:val="30"/>
              </w:rPr>
              <w:t>713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D583EA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2326F1E" w14:textId="77777777" w:rsidR="00B360FD" w:rsidRPr="00560C4E" w:rsidRDefault="00256029" w:rsidP="006605B3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(8,080)</w:t>
            </w:r>
          </w:p>
        </w:tc>
      </w:tr>
      <w:tr w:rsidR="00B360FD" w:rsidRPr="00560C4E" w14:paraId="103F8E13" w14:textId="77777777" w:rsidTr="007737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67D4C97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01126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7CEC5E8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B2CB9" w14:textId="77777777" w:rsidR="00B360FD" w:rsidRPr="00560C4E" w:rsidRDefault="00256029" w:rsidP="0077379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B360FD" w:rsidRPr="00560C4E" w14:paraId="2E36CD55" w14:textId="77777777" w:rsidTr="0077379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13A32B6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858B7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110,658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B305433" w14:textId="77777777" w:rsidR="00B360FD" w:rsidRPr="00560C4E" w:rsidRDefault="00B360FD" w:rsidP="0077379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AFBB3" w14:textId="77777777" w:rsidR="00B360FD" w:rsidRPr="00560C4E" w:rsidRDefault="00256029" w:rsidP="0077379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3,212</w:t>
            </w:r>
          </w:p>
        </w:tc>
      </w:tr>
    </w:tbl>
    <w:p w14:paraId="076FFE6A" w14:textId="77777777" w:rsidR="009C59C9" w:rsidRPr="00560C4E" w:rsidRDefault="009C59C9" w:rsidP="00550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</w:rPr>
      </w:pPr>
    </w:p>
    <w:p w14:paraId="6E7FD563" w14:textId="77777777" w:rsidR="003E66CB" w:rsidRPr="00560C4E" w:rsidRDefault="003E66CB" w:rsidP="00BB162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560C4E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รายได้</w:t>
      </w:r>
    </w:p>
    <w:p w14:paraId="392A2F9A" w14:textId="77777777" w:rsidR="003E66CB" w:rsidRPr="00560C4E" w:rsidRDefault="003E66CB" w:rsidP="003E6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2270EB82" w14:textId="77777777" w:rsidR="003E66CB" w:rsidRPr="00560C4E" w:rsidRDefault="003E66CB" w:rsidP="00C4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</w:t>
      </w:r>
      <w:r w:rsidRPr="00560C4E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560C4E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ได้เปิดเผยไว้ในงบการเงินประจำปีล่าสุด</w:t>
      </w:r>
      <w:r w:rsidR="00FC105A" w:rsidRPr="00560C4E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รายได้</w:t>
      </w:r>
      <w:r w:rsidRPr="00560C4E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หลัก</w:t>
      </w:r>
      <w:r w:rsidRPr="00560C4E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ของ</w:t>
      </w:r>
      <w:r w:rsidRPr="00560C4E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ได้มาจากสัญญาที่ทำกับลูกค้า </w:t>
      </w:r>
    </w:p>
    <w:p w14:paraId="6107956B" w14:textId="77777777" w:rsidR="003E66CB" w:rsidRPr="00560C4E" w:rsidRDefault="003E66CB" w:rsidP="003E6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7AFC16BD" w14:textId="77777777" w:rsidR="003E66CB" w:rsidRPr="00560C4E" w:rsidRDefault="003E66CB" w:rsidP="009759A9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34014DF1" w14:textId="77777777" w:rsidR="003E66CB" w:rsidRPr="00560C4E" w:rsidRDefault="003E66CB" w:rsidP="009759A9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117E500" w14:textId="77777777" w:rsidR="003E66CB" w:rsidRPr="00560C4E" w:rsidRDefault="003E66CB" w:rsidP="00C4031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560C4E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560C4E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560C4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60C4E">
        <w:rPr>
          <w:rFonts w:asciiTheme="majorBidi" w:hAnsiTheme="majorBidi" w:cstheme="majorBidi"/>
          <w:sz w:val="30"/>
          <w:szCs w:val="30"/>
          <w:cs/>
        </w:rPr>
        <w:t>ถูกจำแนกตามจังหวะเวลาในการรับรู้รายได้</w:t>
      </w:r>
    </w:p>
    <w:p w14:paraId="7CB911A7" w14:textId="77777777" w:rsidR="003E66CB" w:rsidRPr="00560C4E" w:rsidRDefault="003E66CB" w:rsidP="003E6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  <w:lang w:bidi="ar-SA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5"/>
        <w:gridCol w:w="1062"/>
        <w:gridCol w:w="243"/>
        <w:gridCol w:w="950"/>
        <w:gridCol w:w="243"/>
        <w:gridCol w:w="982"/>
        <w:gridCol w:w="243"/>
        <w:gridCol w:w="1018"/>
        <w:gridCol w:w="243"/>
        <w:gridCol w:w="990"/>
        <w:gridCol w:w="243"/>
        <w:gridCol w:w="1028"/>
      </w:tblGrid>
      <w:tr w:rsidR="006E4C39" w:rsidRPr="00560C4E" w14:paraId="1E95A1B2" w14:textId="77777777" w:rsidTr="006E4C3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62E74002" w14:textId="77777777" w:rsidR="006E4C39" w:rsidRPr="00560C4E" w:rsidRDefault="006E4C3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5C8F6ECE" w14:textId="77777777" w:rsidR="00B1402F" w:rsidRPr="00560C4E" w:rsidRDefault="006E4C39" w:rsidP="00B14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GB"/>
              </w:rPr>
            </w:pPr>
            <w:r w:rsidRPr="00560C4E">
              <w:rPr>
                <w:rFonts w:asciiTheme="majorBidi" w:hAnsiTheme="majorBidi" w:cstheme="majorBidi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งบการเงินรวม</w:t>
            </w:r>
          </w:p>
          <w:p w14:paraId="059ACC20" w14:textId="77777777" w:rsidR="006E4C39" w:rsidRPr="00560C4E" w:rsidRDefault="006E4C39" w:rsidP="00B14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560C4E">
              <w:rPr>
                <w:rFonts w:asciiTheme="majorBidi" w:hAnsiTheme="majorBidi" w:cstheme="majorBidi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ส่วนงานที่รายงาน</w:t>
            </w:r>
          </w:p>
        </w:tc>
      </w:tr>
      <w:tr w:rsidR="009759A9" w:rsidRPr="00560C4E" w14:paraId="171E316E" w14:textId="77777777" w:rsidTr="00FC105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6D68FABC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67ECAA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0EF2508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C4D57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2DFED9A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14:paraId="43AB2102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9759A9" w:rsidRPr="00560C4E" w14:paraId="59787CD0" w14:textId="77777777" w:rsidTr="00FC105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7C5B0B6B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20C7E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4362B18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01215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2628BB8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14:paraId="6996CE62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9759A9" w:rsidRPr="00560C4E" w14:paraId="1E6861D9" w14:textId="77777777" w:rsidTr="00FC105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7E591106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สำหรับงวดสามเดือนสิ้นสุด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F0EBD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315305E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D5977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28E29D5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14:paraId="52E7B71B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รวม</w:t>
            </w:r>
          </w:p>
        </w:tc>
      </w:tr>
      <w:tr w:rsidR="002560E9" w:rsidRPr="00560C4E" w14:paraId="78907F9C" w14:textId="77777777" w:rsidTr="00FC105A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7E8FE9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  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วันที่</w:t>
            </w:r>
            <w:r w:rsidRPr="00560C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 31 </w:t>
            </w:r>
            <w:r w:rsidRPr="00560C4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มีนาคม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3639B77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  <w:t>2562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F4FD217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543B7620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82F8531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2155AEE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  <w:t>2562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84E23CB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58BFF996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7D6DD56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</w:tcPr>
          <w:p w14:paraId="68F61105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  <w:t>2562</w:t>
            </w:r>
          </w:p>
        </w:tc>
        <w:tc>
          <w:tcPr>
            <w:tcW w:w="122" w:type="pct"/>
          </w:tcPr>
          <w:p w14:paraId="42F7D26B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</w:tcPr>
          <w:p w14:paraId="38503866" w14:textId="77777777" w:rsidR="002560E9" w:rsidRPr="00560C4E" w:rsidRDefault="002560E9" w:rsidP="00256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2561</w:t>
            </w:r>
          </w:p>
        </w:tc>
      </w:tr>
      <w:tr w:rsidR="009759A9" w:rsidRPr="00560C4E" w14:paraId="678C26B7" w14:textId="77777777" w:rsidTr="00FC105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5A7C8CB7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772F2ADC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560C4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560C4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9759A9" w:rsidRPr="00560C4E" w14:paraId="7B7E39B5" w14:textId="77777777" w:rsidTr="00FC105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06B630CC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60C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167AAE52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9759A9" w:rsidRPr="00560C4E" w14:paraId="23B8CE52" w14:textId="77777777" w:rsidTr="00FC105A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478BE41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172793DD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1,385,271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64604D5D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4DEF2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1,233,334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D69D4E9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9D72B" w14:textId="77777777" w:rsidR="009759A9" w:rsidRPr="00560C4E" w:rsidRDefault="00873C57" w:rsidP="0087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10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A60755F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394F4" w14:textId="77777777" w:rsidR="009759A9" w:rsidRPr="00560C4E" w:rsidRDefault="00873C57" w:rsidP="0087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10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3FF62D82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14:paraId="623C9809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1,385,271</w:t>
            </w:r>
          </w:p>
        </w:tc>
        <w:tc>
          <w:tcPr>
            <w:tcW w:w="122" w:type="pct"/>
            <w:vAlign w:val="bottom"/>
          </w:tcPr>
          <w:p w14:paraId="49A179DF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14:paraId="52CD295E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1,233,334</w:t>
            </w:r>
          </w:p>
        </w:tc>
      </w:tr>
      <w:tr w:rsidR="009759A9" w:rsidRPr="00560C4E" w14:paraId="2C4DA66B" w14:textId="77777777" w:rsidTr="006E4C3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03CFEB19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AC040" w14:textId="77777777" w:rsidR="009759A9" w:rsidRPr="00560C4E" w:rsidRDefault="00873C57" w:rsidP="0087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10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322E2A7F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11C69" w14:textId="77777777" w:rsidR="009759A9" w:rsidRPr="00560C4E" w:rsidRDefault="00873C57" w:rsidP="0087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10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14BAC8F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79735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24,397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3CE09B01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75700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16,842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21C1421D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122556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24,397</w:t>
            </w:r>
          </w:p>
        </w:tc>
        <w:tc>
          <w:tcPr>
            <w:tcW w:w="122" w:type="pct"/>
            <w:vAlign w:val="bottom"/>
          </w:tcPr>
          <w:p w14:paraId="692EFCB4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4AA16287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16,842</w:t>
            </w:r>
          </w:p>
        </w:tc>
      </w:tr>
      <w:tr w:rsidR="006E4C39" w:rsidRPr="00560C4E" w14:paraId="26910E7D" w14:textId="77777777" w:rsidTr="006E4C3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61463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8F8AD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1,385,271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BE8CF1A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5DF283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1,233,334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82D4BCE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C1EADD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24,397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65BEFA2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050167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16,842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B13A775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C0194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1,409,668</w:t>
            </w:r>
          </w:p>
        </w:tc>
        <w:tc>
          <w:tcPr>
            <w:tcW w:w="122" w:type="pct"/>
            <w:vAlign w:val="bottom"/>
          </w:tcPr>
          <w:p w14:paraId="53A56EF2" w14:textId="77777777" w:rsidR="009759A9" w:rsidRPr="00560C4E" w:rsidRDefault="009759A9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E0E23" w14:textId="77777777" w:rsidR="009759A9" w:rsidRPr="00560C4E" w:rsidRDefault="00873C57" w:rsidP="00FC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82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0C4E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1,250,176</w:t>
            </w:r>
          </w:p>
        </w:tc>
      </w:tr>
    </w:tbl>
    <w:p w14:paraId="25E5869C" w14:textId="77777777" w:rsidR="00C40312" w:rsidRPr="00560C4E" w:rsidRDefault="00C40312" w:rsidP="00C4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7169E729" w14:textId="77777777" w:rsidR="00C40312" w:rsidRPr="00560C4E" w:rsidRDefault="00C40312" w:rsidP="00C4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06D5FD98" w14:textId="77777777" w:rsidR="0072321D" w:rsidRPr="00560C4E" w:rsidRDefault="0072321D" w:rsidP="00C4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5A6E60B2" w14:textId="77777777" w:rsidR="0072321D" w:rsidRPr="00560C4E" w:rsidRDefault="0072321D" w:rsidP="00C4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57807A82" w14:textId="77777777" w:rsidR="00C40312" w:rsidRPr="00560C4E" w:rsidRDefault="00C40312" w:rsidP="00C4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76E8B201" w14:textId="1CF98149" w:rsidR="00D44225" w:rsidRPr="00560C4E" w:rsidRDefault="009363EF" w:rsidP="00C4031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ค่าใช้จ่าย</w:t>
      </w:r>
      <w:r w:rsidR="00D44225" w:rsidRPr="00560C4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5801B5F7" w14:textId="77777777" w:rsidR="00D44225" w:rsidRPr="00560C4E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4"/>
          <w:szCs w:val="24"/>
        </w:rPr>
      </w:pPr>
    </w:p>
    <w:p w14:paraId="54AEAA42" w14:textId="77777777" w:rsidR="0045302D" w:rsidRPr="00560C4E" w:rsidRDefault="0045302D" w:rsidP="00FD3862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cs/>
        </w:rPr>
      </w:pPr>
      <w:r w:rsidRPr="00560C4E">
        <w:rPr>
          <w:rFonts w:ascii="Angsana New" w:hAnsi="Angsana New" w:cs="Angsana New" w:hint="cs"/>
          <w:cs/>
        </w:rPr>
        <w:t>จำนวนภาษีเงินได้ที่แท้จริงของบริษัทในการดำเนินงานสำหรับงวด</w:t>
      </w:r>
      <w:r w:rsidR="00E33CED" w:rsidRPr="00560C4E">
        <w:rPr>
          <w:rFonts w:ascii="Angsana New" w:hAnsi="Angsana New" w:cs="Angsana New" w:hint="cs"/>
          <w:cs/>
        </w:rPr>
        <w:t>สาม</w:t>
      </w:r>
      <w:r w:rsidRPr="00560C4E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AA45E2" w:rsidRPr="00560C4E">
        <w:rPr>
          <w:rFonts w:ascii="Angsana New" w:hAnsi="Angsana New" w:cs="Angsana New"/>
          <w:cs/>
        </w:rPr>
        <w:t>31</w:t>
      </w:r>
      <w:r w:rsidR="00AA45E2" w:rsidRPr="00560C4E">
        <w:rPr>
          <w:rFonts w:ascii="Angsana New" w:hAnsi="Angsana New" w:cs="Angsana New" w:hint="cs"/>
          <w:cs/>
        </w:rPr>
        <w:t xml:space="preserve"> มีนาคม </w:t>
      </w:r>
      <w:r w:rsidR="00AA45E2" w:rsidRPr="00560C4E">
        <w:rPr>
          <w:rFonts w:ascii="Angsana New" w:hAnsi="Angsana New" w:cs="Angsana New"/>
          <w:cs/>
        </w:rPr>
        <w:t>256</w:t>
      </w:r>
      <w:r w:rsidR="00123963" w:rsidRPr="00560C4E">
        <w:rPr>
          <w:rFonts w:ascii="Angsana New" w:hAnsi="Angsana New" w:cs="Angsana New" w:hint="cs"/>
          <w:cs/>
        </w:rPr>
        <w:t>2</w:t>
      </w:r>
      <w:r w:rsidR="00AA45E2" w:rsidRPr="00560C4E">
        <w:rPr>
          <w:rFonts w:ascii="Angsana New" w:hAnsi="Angsana New" w:cs="Angsana New"/>
          <w:cs/>
        </w:rPr>
        <w:t xml:space="preserve"> และ </w:t>
      </w:r>
      <w:r w:rsidR="001726FD" w:rsidRPr="00560C4E">
        <w:rPr>
          <w:rFonts w:ascii="Angsana New" w:hAnsi="Angsana New" w:cs="Angsana New" w:hint="cs"/>
          <w:cs/>
        </w:rPr>
        <w:t>256</w:t>
      </w:r>
      <w:r w:rsidR="00123963" w:rsidRPr="00560C4E">
        <w:rPr>
          <w:rFonts w:ascii="Angsana New" w:hAnsi="Angsana New" w:cs="Angsana New" w:hint="cs"/>
          <w:cs/>
        </w:rPr>
        <w:t>1</w:t>
      </w:r>
      <w:r w:rsidRPr="00560C4E">
        <w:rPr>
          <w:rFonts w:ascii="Angsana New" w:hAnsi="Angsana New" w:cs="Angsana New"/>
          <w:cs/>
        </w:rPr>
        <w:t xml:space="preserve"> </w:t>
      </w:r>
      <w:r w:rsidRPr="00560C4E">
        <w:rPr>
          <w:rFonts w:ascii="Angsana New" w:hAnsi="Angsana New" w:cs="Angsana New" w:hint="cs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="00FD3862" w:rsidRPr="00560C4E">
        <w:rPr>
          <w:rFonts w:ascii="Angsana New" w:hAnsi="Angsana New" w:cs="Angsana New"/>
          <w:cs/>
        </w:rPr>
        <w:br/>
      </w:r>
      <w:r w:rsidRPr="00560C4E">
        <w:rPr>
          <w:rFonts w:ascii="Angsana New" w:hAnsi="Angsana New" w:cs="Angsana New" w:hint="cs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</w:p>
    <w:p w14:paraId="4BC68489" w14:textId="77777777" w:rsidR="00106361" w:rsidRPr="00560C4E" w:rsidRDefault="00106361" w:rsidP="009C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rPr>
          <w:rFonts w:ascii="Angsana New" w:hAnsi="Angsana New"/>
          <w:b/>
          <w:bCs/>
          <w:sz w:val="24"/>
          <w:szCs w:val="24"/>
        </w:rPr>
      </w:pPr>
    </w:p>
    <w:p w14:paraId="19D75E74" w14:textId="77777777" w:rsidR="001F7928" w:rsidRPr="00560C4E" w:rsidRDefault="001F7928" w:rsidP="00D95522">
      <w:pPr>
        <w:spacing w:line="240" w:lineRule="auto"/>
        <w:ind w:right="-27"/>
        <w:rPr>
          <w:sz w:val="2"/>
          <w:szCs w:val="2"/>
        </w:rPr>
      </w:pPr>
    </w:p>
    <w:p w14:paraId="764F4415" w14:textId="77777777" w:rsidR="001F7928" w:rsidRPr="00560C4E" w:rsidRDefault="001F7928" w:rsidP="00D95522">
      <w:pPr>
        <w:spacing w:line="240" w:lineRule="auto"/>
        <w:ind w:right="-27"/>
        <w:rPr>
          <w:sz w:val="2"/>
          <w:szCs w:val="2"/>
        </w:rPr>
      </w:pPr>
    </w:p>
    <w:p w14:paraId="59F3BF75" w14:textId="77777777" w:rsidR="00B04D4B" w:rsidRPr="00560C4E" w:rsidRDefault="00B04D4B" w:rsidP="00B04D4B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560C4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กำไร</w:t>
      </w:r>
      <w:r w:rsidR="007B5582" w:rsidRPr="00560C4E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 xml:space="preserve"> (ขาดทุน) </w:t>
      </w:r>
      <w:r w:rsidRPr="00560C4E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ต่อ</w:t>
      </w:r>
      <w:r w:rsidRPr="00560C4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หุ้นขั้นพื้นฐาน</w:t>
      </w:r>
    </w:p>
    <w:p w14:paraId="7704BFA5" w14:textId="77777777" w:rsidR="00B04D4B" w:rsidRPr="00560C4E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C391C79" w14:textId="77777777" w:rsidR="00B04D4B" w:rsidRPr="00560C4E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cs/>
        </w:rPr>
      </w:pPr>
      <w:r w:rsidRPr="00560C4E">
        <w:rPr>
          <w:rFonts w:ascii="Angsana New" w:hAnsi="Angsana New" w:cs="Angsana New"/>
          <w:cs/>
        </w:rPr>
        <w:t>กำไ</w:t>
      </w:r>
      <w:r w:rsidRPr="00560C4E">
        <w:rPr>
          <w:rFonts w:ascii="Angsana New" w:hAnsi="Angsana New" w:cs="Angsana New" w:hint="cs"/>
          <w:cs/>
        </w:rPr>
        <w:t>ร</w:t>
      </w:r>
      <w:r w:rsidR="00F237CA" w:rsidRPr="00560C4E">
        <w:rPr>
          <w:rFonts w:ascii="Angsana New" w:hAnsi="Angsana New" w:cs="Angsana New" w:hint="cs"/>
          <w:cs/>
        </w:rPr>
        <w:t xml:space="preserve"> (ขาดทุน) </w:t>
      </w:r>
      <w:r w:rsidRPr="00560C4E">
        <w:rPr>
          <w:rFonts w:ascii="Angsana New" w:hAnsi="Angsana New" w:cs="Angsana New"/>
          <w:cs/>
        </w:rPr>
        <w:t>ต่อหุ้นขั้นพื้นฐานสำหรับงวดสามเดือนสิ้นสุดวันที่ 31</w:t>
      </w:r>
      <w:r w:rsidRPr="00560C4E">
        <w:rPr>
          <w:rFonts w:ascii="Angsana New" w:hAnsi="Angsana New" w:hint="cs"/>
          <w:cs/>
        </w:rPr>
        <w:t xml:space="preserve"> </w:t>
      </w:r>
      <w:r w:rsidRPr="00560C4E">
        <w:rPr>
          <w:rFonts w:ascii="Angsana New" w:hAnsi="Angsana New" w:cs="Angsana New" w:hint="cs"/>
          <w:cs/>
        </w:rPr>
        <w:t xml:space="preserve">มีนาคม </w:t>
      </w:r>
      <w:r w:rsidRPr="00560C4E">
        <w:rPr>
          <w:rFonts w:ascii="Angsana New" w:hAnsi="Angsana New" w:cs="Angsana New"/>
          <w:cs/>
        </w:rPr>
        <w:t>256</w:t>
      </w:r>
      <w:r w:rsidR="00123963" w:rsidRPr="00560C4E">
        <w:rPr>
          <w:rFonts w:ascii="Angsana New" w:hAnsi="Angsana New" w:cs="Angsana New" w:hint="cs"/>
          <w:cs/>
        </w:rPr>
        <w:t>2</w:t>
      </w:r>
      <w:r w:rsidRPr="00560C4E">
        <w:rPr>
          <w:rFonts w:ascii="Angsana New" w:hAnsi="Angsana New" w:cs="Angsana New"/>
          <w:cs/>
        </w:rPr>
        <w:t xml:space="preserve"> </w:t>
      </w:r>
      <w:r w:rsidRPr="00560C4E">
        <w:rPr>
          <w:rFonts w:ascii="Angsana New" w:hAnsi="Angsana New" w:cs="Angsana New"/>
          <w:cs/>
          <w:lang w:val="en-US"/>
        </w:rPr>
        <w:t xml:space="preserve">และ </w:t>
      </w:r>
      <w:r w:rsidRPr="00560C4E">
        <w:rPr>
          <w:rFonts w:ascii="Angsana New" w:hAnsi="Angsana New" w:cs="Angsana New"/>
          <w:lang w:val="en-US"/>
        </w:rPr>
        <w:t>25</w:t>
      </w:r>
      <w:r w:rsidR="00D92848" w:rsidRPr="00560C4E">
        <w:rPr>
          <w:rFonts w:ascii="Angsana New" w:hAnsi="Angsana New" w:cs="Angsana New" w:hint="cs"/>
          <w:cs/>
          <w:lang w:val="en-US"/>
        </w:rPr>
        <w:t>6</w:t>
      </w:r>
      <w:r w:rsidR="00123963" w:rsidRPr="00560C4E">
        <w:rPr>
          <w:rFonts w:ascii="Angsana New" w:hAnsi="Angsana New" w:cs="Angsana New"/>
          <w:lang w:val="en-US"/>
        </w:rPr>
        <w:t>1</w:t>
      </w:r>
      <w:r w:rsidRPr="00560C4E">
        <w:rPr>
          <w:rFonts w:ascii="Angsana New" w:hAnsi="Angsana New" w:cs="Angsana New"/>
          <w:lang w:val="en-US"/>
        </w:rPr>
        <w:t xml:space="preserve"> </w:t>
      </w:r>
      <w:r w:rsidRPr="00560C4E">
        <w:rPr>
          <w:rFonts w:ascii="Angsana New" w:hAnsi="Angsana New" w:cs="Angsana New"/>
          <w:cs/>
        </w:rPr>
        <w:t>คำนวณจากกำไ</w:t>
      </w:r>
      <w:r w:rsidRPr="00560C4E">
        <w:rPr>
          <w:rFonts w:ascii="Angsana New" w:hAnsi="Angsana New" w:cs="Angsana New" w:hint="cs"/>
          <w:cs/>
        </w:rPr>
        <w:t>ร</w:t>
      </w:r>
      <w:r w:rsidR="00FB0B0E" w:rsidRPr="00560C4E">
        <w:rPr>
          <w:rFonts w:ascii="Angsana New" w:hAnsi="Angsana New" w:cs="Angsana New" w:hint="cs"/>
          <w:cs/>
        </w:rPr>
        <w:t>(ขาดทุน)</w:t>
      </w:r>
      <w:r w:rsidR="00362CA0" w:rsidRPr="00560C4E">
        <w:rPr>
          <w:rFonts w:ascii="Angsana New" w:hAnsi="Angsana New" w:cs="Angsana New" w:hint="cs"/>
          <w:cs/>
        </w:rPr>
        <w:t xml:space="preserve"> </w:t>
      </w:r>
      <w:r w:rsidRPr="00560C4E">
        <w:rPr>
          <w:rFonts w:ascii="Angsana New" w:hAnsi="Angsana New" w:cs="Angsana New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0606076E" w14:textId="77777777" w:rsidR="00D91455" w:rsidRPr="00560C4E" w:rsidRDefault="00D91455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36"/>
        <w:gridCol w:w="1204"/>
        <w:gridCol w:w="236"/>
        <w:gridCol w:w="1105"/>
        <w:gridCol w:w="239"/>
        <w:gridCol w:w="1093"/>
      </w:tblGrid>
      <w:tr w:rsidR="00B04D4B" w:rsidRPr="00560C4E" w14:paraId="225FB549" w14:textId="77777777" w:rsidTr="00C2254C">
        <w:tc>
          <w:tcPr>
            <w:tcW w:w="3888" w:type="dxa"/>
            <w:shd w:val="clear" w:color="auto" w:fill="auto"/>
          </w:tcPr>
          <w:p w14:paraId="3057C6A7" w14:textId="77777777" w:rsidR="00B04D4B" w:rsidRPr="00560C4E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326CB748" w14:textId="77777777" w:rsidR="00B04D4B" w:rsidRPr="00560C4E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60C4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FC00AFE" w14:textId="77777777" w:rsidR="00B04D4B" w:rsidRPr="00560C4E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557270D6" w14:textId="77777777" w:rsidR="00B04D4B" w:rsidRPr="00560C4E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60C4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078A6" w:rsidRPr="00560C4E" w14:paraId="52D3BB7F" w14:textId="77777777" w:rsidTr="00C2254C">
        <w:tc>
          <w:tcPr>
            <w:tcW w:w="3888" w:type="dxa"/>
          </w:tcPr>
          <w:p w14:paraId="4CBA6871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0C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60C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</w:tcPr>
          <w:p w14:paraId="2645965D" w14:textId="77777777" w:rsidR="00E078A6" w:rsidRPr="00560C4E" w:rsidRDefault="00123963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0C4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6A6230F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E9BD5E9" w14:textId="77777777" w:rsidR="00E078A6" w:rsidRPr="00560C4E" w:rsidRDefault="00123963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0C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7B6A0EDA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2EC8BEC7" w14:textId="77777777" w:rsidR="00E078A6" w:rsidRPr="00560C4E" w:rsidRDefault="00123963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0C4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664B9C40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7DB639C8" w14:textId="77777777" w:rsidR="00E078A6" w:rsidRPr="00560C4E" w:rsidRDefault="00123963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0C4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E078A6" w:rsidRPr="00560C4E" w14:paraId="36FEEFB1" w14:textId="77777777" w:rsidTr="00C2254C">
        <w:tc>
          <w:tcPr>
            <w:tcW w:w="3888" w:type="dxa"/>
          </w:tcPr>
          <w:p w14:paraId="1FCCCB22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0E99A295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560C4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560C4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078A6" w:rsidRPr="00560C4E" w14:paraId="1B3ABF19" w14:textId="77777777" w:rsidTr="00C2254C">
        <w:tc>
          <w:tcPr>
            <w:tcW w:w="3888" w:type="dxa"/>
          </w:tcPr>
          <w:p w14:paraId="6D3E30AA" w14:textId="77777777" w:rsidR="00E078A6" w:rsidRPr="00560C4E" w:rsidRDefault="00E078A6" w:rsidP="00E078A6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74C46" w:rsidRPr="00560C4E">
              <w:rPr>
                <w:rFonts w:ascii="Angsana New" w:hAnsi="Angsana New" w:hint="cs"/>
                <w:sz w:val="30"/>
                <w:szCs w:val="30"/>
                <w:cs/>
              </w:rPr>
              <w:t xml:space="preserve"> (ข</w:t>
            </w:r>
            <w:r w:rsidR="007B5582" w:rsidRPr="00560C4E">
              <w:rPr>
                <w:rFonts w:ascii="Angsana New" w:hAnsi="Angsana New" w:hint="cs"/>
                <w:sz w:val="30"/>
                <w:szCs w:val="30"/>
                <w:cs/>
              </w:rPr>
              <w:t xml:space="preserve">าดทุน) </w:t>
            </w:r>
            <w:r w:rsidRPr="00560C4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52" w:type="dxa"/>
          </w:tcPr>
          <w:p w14:paraId="05DDE206" w14:textId="77777777" w:rsidR="00E078A6" w:rsidRPr="00560C4E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C34A1D3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30E47B" w14:textId="77777777" w:rsidR="00E078A6" w:rsidRPr="00560C4E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BA31CD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2156DB3" w14:textId="77777777" w:rsidR="00E078A6" w:rsidRPr="00560C4E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4B1E38E7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6179DDB1" w14:textId="77777777" w:rsidR="00E078A6" w:rsidRPr="00560C4E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2254C" w:rsidRPr="00560C4E" w14:paraId="7C50327E" w14:textId="77777777" w:rsidTr="00C2254C">
        <w:tc>
          <w:tcPr>
            <w:tcW w:w="3888" w:type="dxa"/>
          </w:tcPr>
          <w:p w14:paraId="37C1D5DC" w14:textId="77777777" w:rsidR="00C2254C" w:rsidRPr="00560C4E" w:rsidRDefault="00C2254C" w:rsidP="00C2254C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236201B" w14:textId="77777777" w:rsidR="00C2254C" w:rsidRPr="00560C4E" w:rsidRDefault="00D32A9D" w:rsidP="00C225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106361"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6,607</w:t>
            </w:r>
          </w:p>
        </w:tc>
        <w:tc>
          <w:tcPr>
            <w:tcW w:w="236" w:type="dxa"/>
          </w:tcPr>
          <w:p w14:paraId="117A74B8" w14:textId="77777777" w:rsidR="00C2254C" w:rsidRPr="00560C4E" w:rsidRDefault="00C2254C" w:rsidP="00C2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1DC6035" w14:textId="77777777" w:rsidR="00C2254C" w:rsidRPr="00560C4E" w:rsidRDefault="00C2254C" w:rsidP="00C225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(35,151)</w:t>
            </w:r>
          </w:p>
        </w:tc>
        <w:tc>
          <w:tcPr>
            <w:tcW w:w="236" w:type="dxa"/>
          </w:tcPr>
          <w:p w14:paraId="1E638EEC" w14:textId="77777777" w:rsidR="00C2254C" w:rsidRPr="00560C4E" w:rsidRDefault="00C2254C" w:rsidP="00C2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6C6EBA04" w14:textId="77777777" w:rsidR="00C2254C" w:rsidRPr="00560C4E" w:rsidRDefault="00D32A9D" w:rsidP="00C2254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101,5</w:t>
            </w:r>
            <w:r w:rsidR="00BB1F48" w:rsidRPr="00560C4E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9" w:type="dxa"/>
          </w:tcPr>
          <w:p w14:paraId="6EE313D3" w14:textId="77777777" w:rsidR="00C2254C" w:rsidRPr="00560C4E" w:rsidRDefault="00C2254C" w:rsidP="00C2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187C86E8" w14:textId="77777777" w:rsidR="00C2254C" w:rsidRPr="00560C4E" w:rsidRDefault="00C2254C" w:rsidP="001A7D9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192,437</w:t>
            </w:r>
          </w:p>
        </w:tc>
      </w:tr>
      <w:tr w:rsidR="00C2254C" w:rsidRPr="00560C4E" w14:paraId="6A77BD38" w14:textId="77777777" w:rsidTr="00C2254C">
        <w:tc>
          <w:tcPr>
            <w:tcW w:w="3888" w:type="dxa"/>
          </w:tcPr>
          <w:p w14:paraId="2BADFF2A" w14:textId="77777777" w:rsidR="00C2254C" w:rsidRPr="00560C4E" w:rsidRDefault="00C2254C" w:rsidP="00C2254C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4D22BD9B" w14:textId="77777777" w:rsidR="00C2254C" w:rsidRPr="00560C4E" w:rsidRDefault="00D32A9D" w:rsidP="00C225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36" w:type="dxa"/>
          </w:tcPr>
          <w:p w14:paraId="48D0CADC" w14:textId="77777777" w:rsidR="00C2254C" w:rsidRPr="00560C4E" w:rsidRDefault="00C2254C" w:rsidP="00C2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0D0334D0" w14:textId="77777777" w:rsidR="00C2254C" w:rsidRPr="00560C4E" w:rsidRDefault="00C2254C" w:rsidP="00C225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36" w:type="dxa"/>
          </w:tcPr>
          <w:p w14:paraId="4F0DCFB3" w14:textId="77777777" w:rsidR="00C2254C" w:rsidRPr="00560C4E" w:rsidRDefault="00C2254C" w:rsidP="00C2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14:paraId="5FE5F272" w14:textId="77777777" w:rsidR="00C2254C" w:rsidRPr="00560C4E" w:rsidRDefault="00D32A9D" w:rsidP="00C2254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39" w:type="dxa"/>
          </w:tcPr>
          <w:p w14:paraId="1392F940" w14:textId="77777777" w:rsidR="00C2254C" w:rsidRPr="00560C4E" w:rsidRDefault="00C2254C" w:rsidP="00C2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0870CD11" w14:textId="77777777" w:rsidR="00C2254C" w:rsidRPr="00560C4E" w:rsidRDefault="00C2254C" w:rsidP="00C2254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</w:tr>
      <w:tr w:rsidR="00C2254C" w:rsidRPr="00560C4E" w14:paraId="6A75D797" w14:textId="77777777" w:rsidTr="00C2254C">
        <w:tc>
          <w:tcPr>
            <w:tcW w:w="3888" w:type="dxa"/>
          </w:tcPr>
          <w:p w14:paraId="0EA30874" w14:textId="77777777" w:rsidR="00C2254C" w:rsidRPr="00560C4E" w:rsidRDefault="00C2254C" w:rsidP="00C2254C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60C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60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560C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1F880E54" w14:textId="77777777" w:rsidR="00C2254C" w:rsidRPr="00560C4E" w:rsidRDefault="00D32A9D" w:rsidP="00D32A9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106361" w:rsidRPr="00560C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19A6B3B" w14:textId="77777777" w:rsidR="00C2254C" w:rsidRPr="00560C4E" w:rsidRDefault="00C2254C" w:rsidP="00C2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5C10918C" w14:textId="77777777" w:rsidR="00C2254C" w:rsidRPr="00560C4E" w:rsidRDefault="00C2254C" w:rsidP="00C2254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(0.13)</w:t>
            </w:r>
          </w:p>
        </w:tc>
        <w:tc>
          <w:tcPr>
            <w:tcW w:w="236" w:type="dxa"/>
          </w:tcPr>
          <w:p w14:paraId="02AC7CE8" w14:textId="77777777" w:rsidR="00C2254C" w:rsidRPr="00560C4E" w:rsidRDefault="00C2254C" w:rsidP="00C2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14:paraId="2E4089FA" w14:textId="77777777" w:rsidR="00C2254C" w:rsidRPr="00560C4E" w:rsidRDefault="00D32A9D" w:rsidP="00C2254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</w:rPr>
              <w:t>0.38</w:t>
            </w:r>
          </w:p>
        </w:tc>
        <w:tc>
          <w:tcPr>
            <w:tcW w:w="239" w:type="dxa"/>
          </w:tcPr>
          <w:p w14:paraId="7CFA106A" w14:textId="77777777" w:rsidR="00C2254C" w:rsidRPr="00560C4E" w:rsidRDefault="00C2254C" w:rsidP="00C2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2054A620" w14:textId="77777777" w:rsidR="00C2254C" w:rsidRPr="00560C4E" w:rsidRDefault="00C2254C" w:rsidP="00C2254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</w:rPr>
              <w:t>0.71</w:t>
            </w:r>
          </w:p>
        </w:tc>
      </w:tr>
    </w:tbl>
    <w:p w14:paraId="45DC9E03" w14:textId="77777777" w:rsidR="00B1402F" w:rsidRPr="00560C4E" w:rsidRDefault="00B1402F" w:rsidP="00B1402F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/>
          <w:b/>
          <w:bCs/>
          <w:lang w:val="en-US"/>
        </w:rPr>
      </w:pPr>
    </w:p>
    <w:p w14:paraId="3BA6B0FB" w14:textId="77777777" w:rsidR="00B04D4B" w:rsidRPr="00560C4E" w:rsidRDefault="00B04D4B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560C4E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เครื่องมือทางการเง</w:t>
      </w:r>
      <w:r w:rsidR="00163581" w:rsidRPr="00560C4E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ิน</w:t>
      </w:r>
    </w:p>
    <w:p w14:paraId="04E06980" w14:textId="77777777" w:rsidR="00B04D4B" w:rsidRPr="00560C4E" w:rsidRDefault="00B04D4B" w:rsidP="002E2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03BFE96" w14:textId="77777777" w:rsidR="00B04D4B" w:rsidRPr="00560C4E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560C4E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08A284FB" w14:textId="77777777" w:rsidR="007A7B97" w:rsidRPr="00560C4E" w:rsidRDefault="007A7B97" w:rsidP="0000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38437EB" w14:textId="77777777" w:rsidR="007C351F" w:rsidRPr="006023E6" w:rsidRDefault="007C351F" w:rsidP="007C351F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>
        <w:rPr>
          <w:rFonts w:ascii="Angsana New" w:hAnsi="Angsana New"/>
          <w:sz w:val="30"/>
          <w:szCs w:val="30"/>
          <w:lang w:val="en-US" w:bidi="th-TH"/>
        </w:rPr>
        <w:t>2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สำหรับเงินลงทุนในหน่วยลงทุนที่ซื้อขายนอกตลาดหลักทรัพย์ </w:t>
      </w:r>
      <w:r>
        <w:rPr>
          <w:rFonts w:ascii="Angsana New" w:hAnsi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โดยอ้างอิงราคาจากสินทรัพย์สุทธิต่อหน่วยของบริษัทหลักทรัพย์จัดการกองทุน</w:t>
      </w:r>
    </w:p>
    <w:p w14:paraId="6838D13E" w14:textId="77777777" w:rsidR="007C351F" w:rsidRDefault="007C351F" w:rsidP="0000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D44568" w14:textId="626217D2" w:rsidR="00002CEB" w:rsidRDefault="00002CEB" w:rsidP="0000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ตารางดังต่อไปนี้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="004C5CDC" w:rsidRPr="00560C4E">
        <w:rPr>
          <w:rFonts w:ascii="Angsana New" w:hAnsi="Angsana New"/>
          <w:sz w:val="30"/>
          <w:szCs w:val="30"/>
        </w:rPr>
        <w:t xml:space="preserve"> </w:t>
      </w:r>
      <w:r w:rsidR="00E4362D" w:rsidRPr="00560C4E">
        <w:rPr>
          <w:rFonts w:ascii="Angsana New" w:hAnsi="Angsana New" w:hint="cs"/>
          <w:sz w:val="30"/>
          <w:szCs w:val="30"/>
          <w:cs/>
        </w:rPr>
        <w:t>ซึ่ง</w:t>
      </w:r>
      <w:r w:rsidRPr="00560C4E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0D4B846F" w14:textId="25245916" w:rsidR="007C351F" w:rsidRDefault="007C351F" w:rsidP="0000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7A74C2" w14:textId="77777777" w:rsidR="007C351F" w:rsidRPr="00560C4E" w:rsidRDefault="007C351F" w:rsidP="0000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7797C6" w14:textId="77777777" w:rsidR="00524527" w:rsidRPr="00560C4E" w:rsidRDefault="00524527" w:rsidP="008A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4"/>
        <w:gridCol w:w="184"/>
        <w:gridCol w:w="1284"/>
        <w:gridCol w:w="183"/>
        <w:gridCol w:w="1297"/>
        <w:gridCol w:w="183"/>
        <w:gridCol w:w="1284"/>
      </w:tblGrid>
      <w:tr w:rsidR="00524527" w:rsidRPr="00560C4E" w14:paraId="73F38E4B" w14:textId="77777777" w:rsidTr="001A7D9E">
        <w:trPr>
          <w:trHeight w:val="363"/>
          <w:tblHeader/>
        </w:trPr>
        <w:tc>
          <w:tcPr>
            <w:tcW w:w="3510" w:type="dxa"/>
            <w:vAlign w:val="bottom"/>
          </w:tcPr>
          <w:p w14:paraId="0E065D7A" w14:textId="77777777" w:rsidR="00524527" w:rsidRPr="00560C4E" w:rsidRDefault="00524527" w:rsidP="001A7D9E">
            <w:pPr>
              <w:pStyle w:val="acctfourfigures"/>
              <w:tabs>
                <w:tab w:val="left" w:pos="720"/>
              </w:tabs>
              <w:spacing w:line="240" w:lineRule="auto"/>
              <w:ind w:left="-16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14:paraId="253CBCEE" w14:textId="77777777" w:rsidR="00524527" w:rsidRPr="00560C4E" w:rsidRDefault="00524527" w:rsidP="001A7D9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14:paraId="2628C55D" w14:textId="77777777" w:rsidR="00524527" w:rsidRPr="00560C4E" w:rsidRDefault="00524527" w:rsidP="001A7D9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4" w:type="dxa"/>
            <w:gridSpan w:val="3"/>
            <w:vAlign w:val="bottom"/>
            <w:hideMark/>
          </w:tcPr>
          <w:p w14:paraId="05283E88" w14:textId="77777777" w:rsidR="00524527" w:rsidRPr="00560C4E" w:rsidRDefault="00524527" w:rsidP="001A7D9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24527" w:rsidRPr="00560C4E" w14:paraId="19BA3E2E" w14:textId="77777777" w:rsidTr="001A7D9E">
        <w:trPr>
          <w:trHeight w:val="363"/>
          <w:tblHeader/>
        </w:trPr>
        <w:tc>
          <w:tcPr>
            <w:tcW w:w="3510" w:type="dxa"/>
            <w:vAlign w:val="bottom"/>
          </w:tcPr>
          <w:p w14:paraId="61A6B780" w14:textId="77777777" w:rsidR="00524527" w:rsidRPr="00560C4E" w:rsidRDefault="00524527" w:rsidP="001A7D9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53DA84D6" w14:textId="77777777" w:rsidR="00524527" w:rsidRPr="00560C4E" w:rsidRDefault="00524527" w:rsidP="001A7D9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14:paraId="0126EFB2" w14:textId="77777777" w:rsidR="00524527" w:rsidRPr="00560C4E" w:rsidRDefault="00524527" w:rsidP="001A7D9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14:paraId="4DC62CFF" w14:textId="77777777" w:rsidR="00524527" w:rsidRPr="00560C4E" w:rsidRDefault="00524527" w:rsidP="001A7D9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46B9085B" w14:textId="77777777" w:rsidR="00524527" w:rsidRPr="00560C4E" w:rsidRDefault="00524527" w:rsidP="001A7D9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7" w:type="dxa"/>
            <w:hideMark/>
          </w:tcPr>
          <w:p w14:paraId="43826892" w14:textId="77777777" w:rsidR="00524527" w:rsidRPr="00560C4E" w:rsidRDefault="00524527" w:rsidP="001A7D9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14:paraId="7CF276E3" w14:textId="77777777" w:rsidR="00524527" w:rsidRPr="00560C4E" w:rsidRDefault="00524527" w:rsidP="001A7D9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84" w:type="dxa"/>
            <w:hideMark/>
          </w:tcPr>
          <w:p w14:paraId="7CC7D819" w14:textId="77777777" w:rsidR="00524527" w:rsidRPr="00560C4E" w:rsidRDefault="00524527" w:rsidP="001A7D9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524527" w:rsidRPr="00560C4E" w14:paraId="6CDF9492" w14:textId="77777777" w:rsidTr="001A7D9E">
        <w:trPr>
          <w:trHeight w:val="363"/>
          <w:tblHeader/>
        </w:trPr>
        <w:tc>
          <w:tcPr>
            <w:tcW w:w="3510" w:type="dxa"/>
            <w:vAlign w:val="bottom"/>
          </w:tcPr>
          <w:p w14:paraId="18F0315F" w14:textId="77777777" w:rsidR="00524527" w:rsidRPr="00560C4E" w:rsidRDefault="00524527" w:rsidP="001A7D9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5769" w:type="dxa"/>
            <w:gridSpan w:val="7"/>
          </w:tcPr>
          <w:p w14:paraId="51A2C800" w14:textId="77777777" w:rsidR="00524527" w:rsidRPr="00560C4E" w:rsidRDefault="001A7D9E" w:rsidP="001A7D9E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4527" w:rsidRPr="00560C4E" w14:paraId="64B60F7D" w14:textId="77777777" w:rsidTr="001A7D9E">
        <w:trPr>
          <w:tblHeader/>
        </w:trPr>
        <w:tc>
          <w:tcPr>
            <w:tcW w:w="3510" w:type="dxa"/>
            <w:hideMark/>
          </w:tcPr>
          <w:p w14:paraId="58538672" w14:textId="77777777" w:rsidR="00524527" w:rsidRPr="00560C4E" w:rsidRDefault="00524527" w:rsidP="001A7D9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A7D9E"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769" w:type="dxa"/>
            <w:gridSpan w:val="7"/>
          </w:tcPr>
          <w:p w14:paraId="1759A25A" w14:textId="77777777" w:rsidR="00524527" w:rsidRPr="00560C4E" w:rsidRDefault="00524527" w:rsidP="001A7D9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524527" w:rsidRPr="00560C4E" w14:paraId="3FE521EA" w14:textId="77777777" w:rsidTr="001A7D9E">
        <w:tc>
          <w:tcPr>
            <w:tcW w:w="3510" w:type="dxa"/>
            <w:hideMark/>
          </w:tcPr>
          <w:p w14:paraId="377D227A" w14:textId="77777777" w:rsidR="00524527" w:rsidRPr="00560C4E" w:rsidRDefault="00524527" w:rsidP="001A7D9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14:paraId="56A063A8" w14:textId="77777777" w:rsidR="00524527" w:rsidRPr="00560C4E" w:rsidRDefault="00524527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4" w:type="dxa"/>
          </w:tcPr>
          <w:p w14:paraId="621C0CDB" w14:textId="77777777" w:rsidR="00524527" w:rsidRPr="00560C4E" w:rsidRDefault="00524527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9260BD1" w14:textId="77777777" w:rsidR="00524527" w:rsidRPr="00560C4E" w:rsidRDefault="00524527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3A03E18" w14:textId="77777777" w:rsidR="00524527" w:rsidRPr="00560C4E" w:rsidRDefault="00524527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57B1182" w14:textId="77777777" w:rsidR="00524527" w:rsidRPr="00560C4E" w:rsidRDefault="00524527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D5B8C8E" w14:textId="77777777" w:rsidR="00524527" w:rsidRPr="00560C4E" w:rsidRDefault="00524527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C2C05BD" w14:textId="77777777" w:rsidR="00524527" w:rsidRPr="00560C4E" w:rsidRDefault="00524527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527" w:rsidRPr="00560C4E" w14:paraId="7E904C39" w14:textId="77777777" w:rsidTr="001A7D9E">
        <w:tc>
          <w:tcPr>
            <w:tcW w:w="3510" w:type="dxa"/>
            <w:vAlign w:val="bottom"/>
            <w:hideMark/>
          </w:tcPr>
          <w:p w14:paraId="5452EA65" w14:textId="77777777" w:rsidR="00524527" w:rsidRPr="00560C4E" w:rsidRDefault="00524527" w:rsidP="001A7D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ลูกหนี้สุทธิจากสัญญาซื้อขายเงินตรา  </w:t>
            </w:r>
          </w:p>
          <w:p w14:paraId="0BF6FD1C" w14:textId="77777777" w:rsidR="00524527" w:rsidRPr="00560C4E" w:rsidRDefault="00524527" w:rsidP="001A7D9E">
            <w:pPr>
              <w:spacing w:line="240" w:lineRule="auto"/>
              <w:ind w:left="191" w:right="-7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14:paraId="1D58DB8A" w14:textId="77777777" w:rsidR="00524527" w:rsidRPr="00560C4E" w:rsidRDefault="00524527" w:rsidP="001A7D9E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="00402557"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4" w:type="dxa"/>
          </w:tcPr>
          <w:p w14:paraId="74EAF1BB" w14:textId="77777777" w:rsidR="00AE351E" w:rsidRPr="00560C4E" w:rsidRDefault="00AE351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488067" w14:textId="77777777" w:rsidR="00AE351E" w:rsidRPr="00560C4E" w:rsidRDefault="00AE351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2D7CC" w14:textId="77777777" w:rsidR="00CE0760" w:rsidRPr="00560C4E" w:rsidRDefault="0099688D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106361" w:rsidRPr="00560C4E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84" w:type="dxa"/>
          </w:tcPr>
          <w:p w14:paraId="7CCD61A1" w14:textId="77777777" w:rsidR="00524527" w:rsidRPr="00560C4E" w:rsidRDefault="00524527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E276A5A" w14:textId="77777777" w:rsidR="00AE351E" w:rsidRPr="00560C4E" w:rsidRDefault="00AE351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27EB1D" w14:textId="77777777" w:rsidR="00AE351E" w:rsidRPr="00560C4E" w:rsidRDefault="00AE351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73B172" w14:textId="77777777" w:rsidR="00524527" w:rsidRPr="00560C4E" w:rsidRDefault="0099688D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3,945</w:t>
            </w:r>
          </w:p>
        </w:tc>
        <w:tc>
          <w:tcPr>
            <w:tcW w:w="183" w:type="dxa"/>
          </w:tcPr>
          <w:p w14:paraId="706B2A45" w14:textId="77777777" w:rsidR="00524527" w:rsidRPr="00560C4E" w:rsidRDefault="00524527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A417A52" w14:textId="77777777" w:rsidR="00AE351E" w:rsidRPr="00560C4E" w:rsidRDefault="00AE351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FE934D" w14:textId="77777777" w:rsidR="00AE351E" w:rsidRPr="00560C4E" w:rsidRDefault="00AE351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65BFF2" w14:textId="77777777" w:rsidR="00524527" w:rsidRPr="00560C4E" w:rsidRDefault="0099688D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83" w:type="dxa"/>
          </w:tcPr>
          <w:p w14:paraId="738191FC" w14:textId="77777777" w:rsidR="00524527" w:rsidRPr="00560C4E" w:rsidRDefault="00524527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84" w:type="dxa"/>
          </w:tcPr>
          <w:p w14:paraId="4CCA601D" w14:textId="77777777" w:rsidR="00AE351E" w:rsidRPr="00560C4E" w:rsidRDefault="00AE351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D62436" w14:textId="77777777" w:rsidR="00AE351E" w:rsidRPr="00560C4E" w:rsidRDefault="00AE351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37DFC4" w14:textId="77777777" w:rsidR="00524527" w:rsidRPr="00560C4E" w:rsidRDefault="0099688D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1A7D9E" w:rsidRPr="00560C4E" w14:paraId="4DE95B78" w14:textId="77777777" w:rsidTr="001A7D9E">
        <w:tc>
          <w:tcPr>
            <w:tcW w:w="3510" w:type="dxa"/>
            <w:vAlign w:val="bottom"/>
          </w:tcPr>
          <w:p w14:paraId="00C927BD" w14:textId="77777777" w:rsidR="001A7D9E" w:rsidRPr="00560C4E" w:rsidRDefault="001A7D9E" w:rsidP="001A7D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</w:tcPr>
          <w:p w14:paraId="4006290B" w14:textId="77777777" w:rsidR="001A7D9E" w:rsidRPr="00560C4E" w:rsidRDefault="0099688D" w:rsidP="009968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7616B5B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</w:tcPr>
          <w:p w14:paraId="7F6057A0" w14:textId="77777777" w:rsidR="001A7D9E" w:rsidRPr="00560C4E" w:rsidRDefault="0099688D" w:rsidP="009968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E0E7F99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D41EEC3" w14:textId="77777777" w:rsidR="001A7D9E" w:rsidRPr="00560C4E" w:rsidRDefault="0062563A" w:rsidP="0099688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6361" w:rsidRPr="00560C4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9688D" w:rsidRPr="00560C4E">
              <w:rPr>
                <w:rFonts w:asciiTheme="majorBidi" w:hAnsiTheme="majorBidi" w:cstheme="majorBidi"/>
                <w:sz w:val="30"/>
                <w:szCs w:val="30"/>
              </w:rPr>
              <w:t>,700</w:t>
            </w:r>
          </w:p>
        </w:tc>
        <w:tc>
          <w:tcPr>
            <w:tcW w:w="183" w:type="dxa"/>
          </w:tcPr>
          <w:p w14:paraId="6571BB67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572F5554" w14:textId="77777777" w:rsidR="001A7D9E" w:rsidRPr="00560C4E" w:rsidRDefault="0062563A" w:rsidP="0099688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6361" w:rsidRPr="00560C4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9688D" w:rsidRPr="00560C4E">
              <w:rPr>
                <w:rFonts w:asciiTheme="majorBidi" w:hAnsiTheme="majorBidi" w:cstheme="majorBidi"/>
                <w:sz w:val="30"/>
                <w:szCs w:val="30"/>
              </w:rPr>
              <w:t>,700</w:t>
            </w:r>
          </w:p>
        </w:tc>
      </w:tr>
      <w:tr w:rsidR="001A7D9E" w:rsidRPr="00560C4E" w14:paraId="61FDA462" w14:textId="77777777" w:rsidTr="001A7D9E">
        <w:tc>
          <w:tcPr>
            <w:tcW w:w="3510" w:type="dxa"/>
            <w:vAlign w:val="bottom"/>
            <w:hideMark/>
          </w:tcPr>
          <w:p w14:paraId="0C66F046" w14:textId="77777777" w:rsidR="001A7D9E" w:rsidRPr="00560C4E" w:rsidRDefault="001A7D9E" w:rsidP="001A7D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14:paraId="641C7390" w14:textId="77777777" w:rsidR="001A7D9E" w:rsidRPr="00560C4E" w:rsidRDefault="0099688D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(1,317,085)</w:t>
            </w:r>
          </w:p>
        </w:tc>
        <w:tc>
          <w:tcPr>
            <w:tcW w:w="184" w:type="dxa"/>
          </w:tcPr>
          <w:p w14:paraId="328A35C1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B3CE9CD" w14:textId="77777777" w:rsidR="001A7D9E" w:rsidRPr="00560C4E" w:rsidRDefault="0099688D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(1,317,085)</w:t>
            </w:r>
          </w:p>
        </w:tc>
        <w:tc>
          <w:tcPr>
            <w:tcW w:w="183" w:type="dxa"/>
          </w:tcPr>
          <w:p w14:paraId="6AE2629E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9EE3F10" w14:textId="77777777" w:rsidR="001A7D9E" w:rsidRPr="00560C4E" w:rsidRDefault="0099688D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(183,802)</w:t>
            </w:r>
          </w:p>
        </w:tc>
        <w:tc>
          <w:tcPr>
            <w:tcW w:w="183" w:type="dxa"/>
          </w:tcPr>
          <w:p w14:paraId="13F5FF70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5F552F1F" w14:textId="77777777" w:rsidR="001A7D9E" w:rsidRPr="00560C4E" w:rsidRDefault="0099688D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(183,802)</w:t>
            </w:r>
          </w:p>
        </w:tc>
      </w:tr>
      <w:tr w:rsidR="00691240" w:rsidRPr="00560C4E" w14:paraId="67CAFF5F" w14:textId="77777777" w:rsidTr="001A7D9E">
        <w:tc>
          <w:tcPr>
            <w:tcW w:w="3510" w:type="dxa"/>
            <w:vAlign w:val="bottom"/>
            <w:hideMark/>
          </w:tcPr>
          <w:p w14:paraId="5A98218F" w14:textId="77777777" w:rsidR="00691240" w:rsidRPr="00560C4E" w:rsidRDefault="00691240" w:rsidP="001A7D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="001B28D5"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</w:tcPr>
          <w:p w14:paraId="194C629D" w14:textId="77777777" w:rsidR="00691240" w:rsidRPr="00560C4E" w:rsidRDefault="0099688D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(16,500)</w:t>
            </w:r>
          </w:p>
        </w:tc>
        <w:tc>
          <w:tcPr>
            <w:tcW w:w="184" w:type="dxa"/>
          </w:tcPr>
          <w:p w14:paraId="226FD796" w14:textId="77777777" w:rsidR="00691240" w:rsidRPr="00560C4E" w:rsidRDefault="00691240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7AE51F6" w14:textId="77777777" w:rsidR="00691240" w:rsidRPr="00560C4E" w:rsidRDefault="0099688D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(16,500)</w:t>
            </w:r>
          </w:p>
        </w:tc>
        <w:tc>
          <w:tcPr>
            <w:tcW w:w="183" w:type="dxa"/>
          </w:tcPr>
          <w:p w14:paraId="358B143F" w14:textId="77777777" w:rsidR="00691240" w:rsidRPr="00560C4E" w:rsidRDefault="00691240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33949279" w14:textId="77777777" w:rsidR="00691240" w:rsidRPr="00560C4E" w:rsidRDefault="0099688D" w:rsidP="009968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5C400C6" w14:textId="77777777" w:rsidR="00691240" w:rsidRPr="00560C4E" w:rsidRDefault="00691240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2B5E9D73" w14:textId="77777777" w:rsidR="00691240" w:rsidRPr="00560C4E" w:rsidRDefault="0099688D" w:rsidP="009968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240" w:rsidRPr="00560C4E" w14:paraId="02BC0595" w14:textId="77777777" w:rsidTr="001A7D9E">
        <w:tc>
          <w:tcPr>
            <w:tcW w:w="3510" w:type="dxa"/>
          </w:tcPr>
          <w:p w14:paraId="71B3BAFF" w14:textId="77777777" w:rsidR="00691240" w:rsidRPr="00560C4E" w:rsidRDefault="00691240" w:rsidP="001A7D9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1719C086" w14:textId="77777777" w:rsidR="00691240" w:rsidRPr="00560C4E" w:rsidRDefault="00691240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1FBA022" w14:textId="77777777" w:rsidR="00691240" w:rsidRPr="00560C4E" w:rsidRDefault="00691240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D3B0ED2" w14:textId="77777777" w:rsidR="00691240" w:rsidRPr="00560C4E" w:rsidRDefault="00691240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DB4594B" w14:textId="77777777" w:rsidR="00691240" w:rsidRPr="00560C4E" w:rsidRDefault="00691240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AD26545" w14:textId="77777777" w:rsidR="00691240" w:rsidRPr="00560C4E" w:rsidRDefault="00691240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6483C56E" w14:textId="77777777" w:rsidR="00691240" w:rsidRPr="00560C4E" w:rsidRDefault="00691240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E3A0419" w14:textId="77777777" w:rsidR="00691240" w:rsidRPr="00560C4E" w:rsidRDefault="00691240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7D9E" w:rsidRPr="00560C4E" w14:paraId="313A742F" w14:textId="77777777" w:rsidTr="001A7D9E">
        <w:tc>
          <w:tcPr>
            <w:tcW w:w="3510" w:type="dxa"/>
          </w:tcPr>
          <w:p w14:paraId="022ED816" w14:textId="77777777" w:rsidR="001A7D9E" w:rsidRPr="00560C4E" w:rsidRDefault="001A7D9E" w:rsidP="001A7D9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4" w:type="dxa"/>
          </w:tcPr>
          <w:p w14:paraId="5A2464E3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13F3F56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26DA780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3BFAA80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AFCB189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2B33C816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C8FBC5F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7D9E" w:rsidRPr="00560C4E" w14:paraId="581BA970" w14:textId="77777777" w:rsidTr="001A7D9E">
        <w:tc>
          <w:tcPr>
            <w:tcW w:w="3510" w:type="dxa"/>
          </w:tcPr>
          <w:p w14:paraId="2A8809AA" w14:textId="77777777" w:rsidR="001A7D9E" w:rsidRPr="00560C4E" w:rsidRDefault="001A7D9E" w:rsidP="001A7D9E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14:paraId="3FE78963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08E7182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3A55A32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5982256D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0E2AAB3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2BB88A4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F75DFE9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7D9E" w:rsidRPr="00560C4E" w14:paraId="6AEDFE0E" w14:textId="77777777" w:rsidTr="001A7D9E">
        <w:tc>
          <w:tcPr>
            <w:tcW w:w="3510" w:type="dxa"/>
            <w:vAlign w:val="bottom"/>
          </w:tcPr>
          <w:p w14:paraId="38400594" w14:textId="77777777" w:rsidR="001A7D9E" w:rsidRPr="00560C4E" w:rsidRDefault="001A7D9E" w:rsidP="001A7D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ลูกหนี้สุทธิจากสัญญาซื้อขายเงินตรา  </w:t>
            </w:r>
          </w:p>
          <w:p w14:paraId="0B22DB15" w14:textId="77777777" w:rsidR="001A7D9E" w:rsidRPr="00560C4E" w:rsidRDefault="001A7D9E" w:rsidP="001A7D9E">
            <w:pPr>
              <w:spacing w:line="240" w:lineRule="auto"/>
              <w:ind w:left="191" w:right="-7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14:paraId="533B5FB6" w14:textId="77777777" w:rsidR="001A7D9E" w:rsidRPr="00560C4E" w:rsidRDefault="001A7D9E" w:rsidP="001A7D9E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 “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4" w:type="dxa"/>
          </w:tcPr>
          <w:p w14:paraId="27D3B3F7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ABE551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89456C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84" w:type="dxa"/>
          </w:tcPr>
          <w:p w14:paraId="2D38F06A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C6BE47A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291D15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DA17F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  <w:tc>
          <w:tcPr>
            <w:tcW w:w="183" w:type="dxa"/>
          </w:tcPr>
          <w:p w14:paraId="53394A12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7DB7293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749AC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61FDEA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1,086</w:t>
            </w:r>
          </w:p>
        </w:tc>
        <w:tc>
          <w:tcPr>
            <w:tcW w:w="183" w:type="dxa"/>
          </w:tcPr>
          <w:p w14:paraId="3A56B6DA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BB18F8E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DD0391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DEA85F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1A7D9E" w:rsidRPr="00560C4E" w14:paraId="4DC902A4" w14:textId="77777777" w:rsidTr="001A7D9E">
        <w:tc>
          <w:tcPr>
            <w:tcW w:w="3510" w:type="dxa"/>
            <w:vAlign w:val="bottom"/>
          </w:tcPr>
          <w:p w14:paraId="47384C1B" w14:textId="77777777" w:rsidR="001A7D9E" w:rsidRPr="00560C4E" w:rsidRDefault="001A7D9E" w:rsidP="001A7D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</w:tcPr>
          <w:p w14:paraId="55CC8CBC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4" w:type="dxa"/>
          </w:tcPr>
          <w:p w14:paraId="233FFBD7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8AD1E07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465D1DA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13073D5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128,700</w:t>
            </w:r>
          </w:p>
        </w:tc>
        <w:tc>
          <w:tcPr>
            <w:tcW w:w="183" w:type="dxa"/>
          </w:tcPr>
          <w:p w14:paraId="1AD891D7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15FA852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128,700</w:t>
            </w:r>
          </w:p>
        </w:tc>
      </w:tr>
      <w:tr w:rsidR="001A7D9E" w:rsidRPr="00560C4E" w14:paraId="3E9DDC70" w14:textId="77777777" w:rsidTr="001A7D9E">
        <w:tc>
          <w:tcPr>
            <w:tcW w:w="3510" w:type="dxa"/>
            <w:vAlign w:val="bottom"/>
          </w:tcPr>
          <w:p w14:paraId="337737E7" w14:textId="77777777" w:rsidR="001A7D9E" w:rsidRPr="00560C4E" w:rsidRDefault="001A7D9E" w:rsidP="001A7D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14:paraId="7FA8748D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(1,386,231)</w:t>
            </w:r>
          </w:p>
        </w:tc>
        <w:tc>
          <w:tcPr>
            <w:tcW w:w="184" w:type="dxa"/>
          </w:tcPr>
          <w:p w14:paraId="7C8C4B0B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D27CEB9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(1,386,231)</w:t>
            </w:r>
          </w:p>
        </w:tc>
        <w:tc>
          <w:tcPr>
            <w:tcW w:w="183" w:type="dxa"/>
          </w:tcPr>
          <w:p w14:paraId="6B324E12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3E9F198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(197,786)</w:t>
            </w:r>
          </w:p>
        </w:tc>
        <w:tc>
          <w:tcPr>
            <w:tcW w:w="183" w:type="dxa"/>
          </w:tcPr>
          <w:p w14:paraId="40E5FACF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51D39F94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(197,786)</w:t>
            </w:r>
          </w:p>
        </w:tc>
      </w:tr>
      <w:tr w:rsidR="001A7D9E" w:rsidRPr="00560C4E" w14:paraId="73B76381" w14:textId="77777777" w:rsidTr="001A7D9E">
        <w:tc>
          <w:tcPr>
            <w:tcW w:w="3510" w:type="dxa"/>
            <w:vAlign w:val="bottom"/>
          </w:tcPr>
          <w:p w14:paraId="491E8F33" w14:textId="77777777" w:rsidR="001A7D9E" w:rsidRPr="00560C4E" w:rsidRDefault="001A7D9E" w:rsidP="001A7D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4" w:type="dxa"/>
          </w:tcPr>
          <w:p w14:paraId="3468818D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(16,500)</w:t>
            </w:r>
          </w:p>
        </w:tc>
        <w:tc>
          <w:tcPr>
            <w:tcW w:w="184" w:type="dxa"/>
          </w:tcPr>
          <w:p w14:paraId="283ED8E3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E134E11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(16,500)</w:t>
            </w:r>
          </w:p>
        </w:tc>
        <w:tc>
          <w:tcPr>
            <w:tcW w:w="183" w:type="dxa"/>
          </w:tcPr>
          <w:p w14:paraId="15A68E3D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31AB6625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77A64D2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4D7A9BCA" w14:textId="77777777" w:rsidR="001A7D9E" w:rsidRPr="00560C4E" w:rsidRDefault="001A7D9E" w:rsidP="001A7D9E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D7144DF" w14:textId="77777777" w:rsidR="001A7D9E" w:rsidRPr="00560C4E" w:rsidRDefault="001A7D9E" w:rsidP="00B3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20"/>
        <w:jc w:val="thaiDistribute"/>
        <w:rPr>
          <w:rFonts w:ascii="Angsana New" w:hAnsi="Angsana New"/>
          <w:sz w:val="30"/>
          <w:szCs w:val="30"/>
        </w:rPr>
      </w:pPr>
    </w:p>
    <w:p w14:paraId="5C7C565B" w14:textId="77777777" w:rsidR="00324D5D" w:rsidRPr="00560C4E" w:rsidRDefault="00324D5D" w:rsidP="00324D5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60C4E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มูลค่ายุติธรรมของสัญญาซื้อขายเงินตราต่างประเทศล่วงหน้า</w:t>
      </w:r>
      <w:r w:rsidRPr="00560C4E">
        <w:rPr>
          <w:rFonts w:ascii="Angsana New" w:hAnsi="Angsana New" w:hint="cs"/>
          <w:sz w:val="30"/>
          <w:szCs w:val="30"/>
          <w:cs/>
          <w:lang w:bidi="th-TH"/>
        </w:rPr>
        <w:t>ถือตามราคาตลาดของสัญญาล่วงหน้า ณ วันที่ใน</w:t>
      </w:r>
      <w:r w:rsidR="00875C93" w:rsidRPr="00560C4E">
        <w:rPr>
          <w:rFonts w:ascii="Angsana New" w:hAnsi="Angsana New"/>
          <w:sz w:val="30"/>
          <w:szCs w:val="30"/>
          <w:lang w:bidi="th-TH"/>
        </w:rPr>
        <w:t xml:space="preserve">       </w:t>
      </w:r>
      <w:r w:rsidRPr="00560C4E">
        <w:rPr>
          <w:rFonts w:ascii="Angsana New" w:hAnsi="Angsana New" w:hint="cs"/>
          <w:sz w:val="30"/>
          <w:szCs w:val="30"/>
          <w:cs/>
          <w:lang w:bidi="th-TH"/>
        </w:rPr>
        <w:t>งบแสดงฐานะการเงิน</w:t>
      </w:r>
      <w:r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/>
          <w:sz w:val="30"/>
          <w:szCs w:val="30"/>
          <w:cs/>
          <w:lang w:bidi="th-TH"/>
        </w:rPr>
        <w:t>โดยใช้ราคาที่กำหนดโดยธนาคารของบริษัทด้วยการพิจารณาเงื่อนไขในตลาดที่มีอยู่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</w:r>
    </w:p>
    <w:p w14:paraId="2909CC5C" w14:textId="77777777" w:rsidR="00324D5D" w:rsidRPr="00560C4E" w:rsidRDefault="00324D5D" w:rsidP="00324D5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7F19D17" w14:textId="77777777" w:rsidR="00324D5D" w:rsidRPr="00560C4E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มูลค่ายุติธรรมของลูกหนี้การค้าและลูกหนี้อื่น เจ้าหนี้การค้าและเจ้าหนี้อื่นเป็นมูลค่าที่ใกล้เคียงกับมูลค่าตามบัญชี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73583815" w14:textId="77777777" w:rsidR="007C351F" w:rsidRDefault="007C351F" w:rsidP="001B2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479FD" w14:textId="74D0E583" w:rsidR="001B28D5" w:rsidRPr="00560C4E" w:rsidRDefault="001B28D5" w:rsidP="001B2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มูลค่ายุติธรรมของเงินให้กู้ยืมแก่กิจการที่เกี่ยวข้องกัน</w:t>
      </w:r>
      <w:r w:rsidR="009D7983">
        <w:rPr>
          <w:rFonts w:ascii="Angsana New" w:hAnsi="Angsana New" w:hint="cs"/>
          <w:sz w:val="30"/>
          <w:szCs w:val="30"/>
          <w:cs/>
        </w:rPr>
        <w:t xml:space="preserve"> </w:t>
      </w:r>
      <w:r w:rsidR="007C351F">
        <w:rPr>
          <w:rFonts w:ascii="Angsana New" w:hAnsi="Angsana New" w:hint="cs"/>
          <w:sz w:val="30"/>
          <w:szCs w:val="30"/>
          <w:cs/>
        </w:rPr>
        <w:t>และเงินกู้ยืมจากกิจการที่เกี่ยวข้องกัน</w:t>
      </w:r>
      <w:r w:rsidRPr="00560C4E">
        <w:rPr>
          <w:rFonts w:ascii="Angsana New" w:hAnsi="Angsana New" w:hint="cs"/>
          <w:sz w:val="30"/>
          <w:szCs w:val="30"/>
          <w:cs/>
        </w:rPr>
        <w:t>เป็นมูลค่า</w:t>
      </w:r>
      <w:r w:rsidR="007C351F">
        <w:rPr>
          <w:rFonts w:ascii="Angsana New" w:hAnsi="Angsana New"/>
          <w:sz w:val="30"/>
          <w:szCs w:val="30"/>
          <w:cs/>
        </w:rPr>
        <w:br/>
      </w:r>
      <w:r w:rsidRPr="00560C4E">
        <w:rPr>
          <w:rFonts w:ascii="Angsana New" w:hAnsi="Angsana New" w:hint="cs"/>
          <w:sz w:val="30"/>
          <w:szCs w:val="30"/>
          <w:cs/>
        </w:rPr>
        <w:t>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73A23330" w14:textId="77777777" w:rsidR="001B28D5" w:rsidRPr="00560C4E" w:rsidRDefault="001B28D5" w:rsidP="001B2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เงินกู้ยืมระยะสั้นจากสถาบันการเงินและ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5FF26DF7" w14:textId="77777777" w:rsidR="001B28D5" w:rsidRPr="00560C4E" w:rsidRDefault="001B28D5" w:rsidP="007C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7175AB" w14:textId="77777777" w:rsidR="00324D5D" w:rsidRPr="00560C4E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มูลค่ายุติธรรมของเงินกู้ยืมระยะยาวมีมูลค่าใกล้เคียงกับมูลค่าตามบัญชี เนื่องจากเงินกู้ยืมระยะยาวมีอัตราดอกเบี้ยลอยตัวซึ่งเป็นอัตราใกล้เคียงกับอัตราท้องตลาด</w:t>
      </w:r>
    </w:p>
    <w:p w14:paraId="05BC1244" w14:textId="77777777" w:rsidR="00325037" w:rsidRPr="00560C4E" w:rsidRDefault="00325037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1578F9" w14:textId="77777777" w:rsidR="00325037" w:rsidRPr="00560C4E" w:rsidRDefault="00325037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60C4E"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 มีมูลค่าใกล้เคียงกับมูลค่าตามบัญชี เนื่องจากอัตรา</w:t>
      </w:r>
      <w:r w:rsidR="006D39CC" w:rsidRPr="00560C4E">
        <w:rPr>
          <w:rFonts w:ascii="Angsana New" w:hAnsi="Angsana New"/>
          <w:sz w:val="30"/>
          <w:szCs w:val="30"/>
        </w:rPr>
        <w:t xml:space="preserve">  </w:t>
      </w:r>
      <w:r w:rsidRPr="00560C4E">
        <w:rPr>
          <w:rFonts w:ascii="Angsana New" w:hAnsi="Angsana New" w:hint="cs"/>
          <w:sz w:val="30"/>
          <w:szCs w:val="30"/>
          <w:cs/>
        </w:rPr>
        <w:t>ดอกเบี้ยคงที่มีอัตราดอกเบี้ยใกล้เคียงกับ</w:t>
      </w:r>
      <w:r w:rsidR="00F54A6F" w:rsidRPr="00560C4E">
        <w:rPr>
          <w:rFonts w:ascii="Angsana New" w:hAnsi="Angsana New" w:hint="cs"/>
          <w:sz w:val="30"/>
          <w:szCs w:val="30"/>
          <w:cs/>
        </w:rPr>
        <w:t>อัตรา</w:t>
      </w:r>
      <w:r w:rsidRPr="00560C4E">
        <w:rPr>
          <w:rFonts w:ascii="Angsana New" w:hAnsi="Angsana New" w:hint="cs"/>
          <w:sz w:val="30"/>
          <w:szCs w:val="30"/>
          <w:cs/>
        </w:rPr>
        <w:t>ดอกเบี้ยเงินกู้ท้องตลาด</w:t>
      </w:r>
    </w:p>
    <w:p w14:paraId="21CE99C3" w14:textId="77777777" w:rsidR="00D52295" w:rsidRPr="00560C4E" w:rsidRDefault="00D52295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D9540" w14:textId="77777777" w:rsidR="008712D9" w:rsidRPr="00560C4E" w:rsidRDefault="008712D9" w:rsidP="00D61F9B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560C4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ภาระผูกพัน</w:t>
      </w:r>
      <w:r w:rsidR="00933D6A" w:rsidRPr="00560C4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14:paraId="6E836FB2" w14:textId="77777777" w:rsidR="00F325DB" w:rsidRPr="00560C4E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6"/>
        <w:gridCol w:w="254"/>
        <w:gridCol w:w="18"/>
        <w:gridCol w:w="1064"/>
        <w:gridCol w:w="272"/>
        <w:gridCol w:w="1078"/>
        <w:gridCol w:w="12"/>
        <w:gridCol w:w="260"/>
        <w:gridCol w:w="10"/>
        <w:gridCol w:w="1066"/>
        <w:gridCol w:w="6"/>
      </w:tblGrid>
      <w:tr w:rsidR="00F325DB" w:rsidRPr="00560C4E" w14:paraId="230D3230" w14:textId="77777777" w:rsidTr="00757E29">
        <w:trPr>
          <w:tblHeader/>
        </w:trPr>
        <w:tc>
          <w:tcPr>
            <w:tcW w:w="4050" w:type="dxa"/>
          </w:tcPr>
          <w:p w14:paraId="4360E963" w14:textId="77777777" w:rsidR="00F325DB" w:rsidRPr="00560C4E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5"/>
          </w:tcPr>
          <w:p w14:paraId="77E66031" w14:textId="77777777" w:rsidR="00F325DB" w:rsidRPr="00560C4E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C0520D9" w14:textId="77777777" w:rsidR="00F325DB" w:rsidRPr="00560C4E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6"/>
          </w:tcPr>
          <w:p w14:paraId="4BCA1825" w14:textId="77777777" w:rsidR="00F325DB" w:rsidRPr="00560C4E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12F5" w:rsidRPr="00560C4E" w14:paraId="31F27C61" w14:textId="77777777" w:rsidTr="00757E29">
        <w:trPr>
          <w:tblHeader/>
        </w:trPr>
        <w:tc>
          <w:tcPr>
            <w:tcW w:w="4050" w:type="dxa"/>
          </w:tcPr>
          <w:p w14:paraId="4C4B20BF" w14:textId="77777777" w:rsidR="001512F5" w:rsidRPr="00560C4E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419E6" w14:textId="77777777" w:rsidR="001512F5" w:rsidRPr="00560C4E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31</w:t>
            </w: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5ED27694" w14:textId="77777777" w:rsidR="001512F5" w:rsidRPr="00560C4E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4B1BE681" w14:textId="77777777" w:rsidR="001512F5" w:rsidRPr="00560C4E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60C4E">
              <w:rPr>
                <w:rFonts w:ascii="Angsana New" w:hAnsi="Angsana New"/>
                <w:sz w:val="30"/>
                <w:szCs w:val="30"/>
              </w:rPr>
              <w:t>1</w:t>
            </w:r>
            <w:r w:rsidRPr="00560C4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866BB6F" w14:textId="77777777" w:rsidR="001512F5" w:rsidRPr="00560C4E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14:paraId="68313942" w14:textId="77777777" w:rsidR="001512F5" w:rsidRPr="00560C4E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31</w:t>
            </w: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436E9210" w14:textId="77777777" w:rsidR="001512F5" w:rsidRPr="00560C4E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03E637AC" w14:textId="77777777" w:rsidR="001512F5" w:rsidRPr="00560C4E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60C4E">
              <w:rPr>
                <w:rFonts w:ascii="Angsana New" w:hAnsi="Angsana New"/>
                <w:sz w:val="30"/>
                <w:szCs w:val="30"/>
              </w:rPr>
              <w:t>1</w:t>
            </w:r>
            <w:r w:rsidRPr="00560C4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78A6" w:rsidRPr="00560C4E" w14:paraId="774A2277" w14:textId="77777777" w:rsidTr="00757E29">
        <w:trPr>
          <w:tblHeader/>
        </w:trPr>
        <w:tc>
          <w:tcPr>
            <w:tcW w:w="4050" w:type="dxa"/>
          </w:tcPr>
          <w:p w14:paraId="3E9A663C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0F333" w14:textId="77777777" w:rsidR="00E078A6" w:rsidRPr="00560C4E" w:rsidRDefault="00624933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14:paraId="708EB87A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2E480F11" w14:textId="77777777" w:rsidR="00E078A6" w:rsidRPr="00560C4E" w:rsidRDefault="00624933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2" w:type="dxa"/>
          </w:tcPr>
          <w:p w14:paraId="1D76C4A3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14:paraId="7062634D" w14:textId="77777777" w:rsidR="00E078A6" w:rsidRPr="00560C4E" w:rsidRDefault="00624933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14:paraId="098862C2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5041619A" w14:textId="77777777" w:rsidR="00E078A6" w:rsidRPr="00560C4E" w:rsidRDefault="00624933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E078A6" w:rsidRPr="00560C4E" w14:paraId="5DA432F7" w14:textId="77777777" w:rsidTr="00757E29">
        <w:trPr>
          <w:tblHeader/>
        </w:trPr>
        <w:tc>
          <w:tcPr>
            <w:tcW w:w="4050" w:type="dxa"/>
          </w:tcPr>
          <w:p w14:paraId="7219210B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6" w:type="dxa"/>
            <w:gridSpan w:val="12"/>
          </w:tcPr>
          <w:p w14:paraId="49159FE7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560C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78A6" w:rsidRPr="00560C4E" w14:paraId="66382705" w14:textId="77777777" w:rsidTr="00D61F9B">
        <w:tc>
          <w:tcPr>
            <w:tcW w:w="4050" w:type="dxa"/>
          </w:tcPr>
          <w:p w14:paraId="7F440398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F4AE490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2F5C61" w14:textId="77777777" w:rsidR="00E078A6" w:rsidRPr="00560C4E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5EF7B6A6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026EE19" w14:textId="77777777" w:rsidR="00E078A6" w:rsidRPr="00560C4E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50890F38" w14:textId="77777777" w:rsidR="00E078A6" w:rsidRPr="00560C4E" w:rsidRDefault="00E078A6" w:rsidP="00E078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519C4E4" w14:textId="77777777" w:rsidR="00E078A6" w:rsidRPr="00560C4E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38A327BC" w14:textId="77777777" w:rsidR="00E078A6" w:rsidRPr="00560C4E" w:rsidRDefault="00E078A6" w:rsidP="00E078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078A6" w:rsidRPr="00560C4E" w14:paraId="4D934696" w14:textId="77777777" w:rsidTr="00D61F9B">
        <w:tc>
          <w:tcPr>
            <w:tcW w:w="4050" w:type="dxa"/>
          </w:tcPr>
          <w:p w14:paraId="133DCED9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4535211D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2443DEA" w14:textId="77777777" w:rsidR="00E078A6" w:rsidRPr="00560C4E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2F07EE75" w14:textId="77777777" w:rsidR="00E078A6" w:rsidRPr="00560C4E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5E53DE09" w14:textId="77777777" w:rsidR="00E078A6" w:rsidRPr="00560C4E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5279EFD0" w14:textId="77777777" w:rsidR="00E078A6" w:rsidRPr="00560C4E" w:rsidRDefault="00E078A6" w:rsidP="00E078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AF1D1A9" w14:textId="77777777" w:rsidR="00E078A6" w:rsidRPr="00560C4E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1A0504BB" w14:textId="77777777" w:rsidR="00E078A6" w:rsidRPr="00560C4E" w:rsidRDefault="00E078A6" w:rsidP="00E078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E4D23" w:rsidRPr="00560C4E" w14:paraId="5A3566EE" w14:textId="77777777" w:rsidTr="00D61F9B">
        <w:tc>
          <w:tcPr>
            <w:tcW w:w="4050" w:type="dxa"/>
          </w:tcPr>
          <w:p w14:paraId="2607BB5D" w14:textId="77777777" w:rsidR="001E4D23" w:rsidRPr="00560C4E" w:rsidRDefault="001E4D23" w:rsidP="001E4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11ABB495" w14:textId="77777777" w:rsidR="001E4D23" w:rsidRPr="00560C4E" w:rsidRDefault="00F22A87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4,740</w:t>
            </w:r>
          </w:p>
        </w:tc>
        <w:tc>
          <w:tcPr>
            <w:tcW w:w="270" w:type="dxa"/>
            <w:gridSpan w:val="2"/>
          </w:tcPr>
          <w:p w14:paraId="033B6AC9" w14:textId="77777777" w:rsidR="001E4D23" w:rsidRPr="00560C4E" w:rsidRDefault="001E4D23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14:paraId="197C4C68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21,903</w:t>
            </w:r>
          </w:p>
        </w:tc>
        <w:tc>
          <w:tcPr>
            <w:tcW w:w="272" w:type="dxa"/>
          </w:tcPr>
          <w:p w14:paraId="508BEBC7" w14:textId="77777777" w:rsidR="001E4D23" w:rsidRPr="00560C4E" w:rsidRDefault="001E4D23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14:paraId="22E11267" w14:textId="77777777" w:rsidR="001E4D23" w:rsidRPr="00560C4E" w:rsidRDefault="000B3CCA" w:rsidP="000B3CC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560C4E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F8BBC7B" w14:textId="77777777" w:rsidR="001E4D23" w:rsidRPr="00560C4E" w:rsidRDefault="001E4D23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14:paraId="1ECA83F7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6,112</w:t>
            </w:r>
          </w:p>
        </w:tc>
      </w:tr>
      <w:tr w:rsidR="001E4D23" w:rsidRPr="00560C4E" w14:paraId="719268F5" w14:textId="77777777" w:rsidTr="0074393F">
        <w:tc>
          <w:tcPr>
            <w:tcW w:w="4050" w:type="dxa"/>
          </w:tcPr>
          <w:p w14:paraId="4DBAAE3F" w14:textId="77777777" w:rsidR="001E4D23" w:rsidRPr="00560C4E" w:rsidRDefault="001E4D23" w:rsidP="001E4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BB9569" w14:textId="77777777" w:rsidR="001E4D23" w:rsidRPr="00560C4E" w:rsidRDefault="00F22A87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 w:rsidRPr="00560C4E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14,094</w:t>
            </w:r>
          </w:p>
        </w:tc>
        <w:tc>
          <w:tcPr>
            <w:tcW w:w="270" w:type="dxa"/>
            <w:gridSpan w:val="2"/>
          </w:tcPr>
          <w:p w14:paraId="705F8D8C" w14:textId="77777777" w:rsidR="001E4D23" w:rsidRPr="00560C4E" w:rsidRDefault="001E4D23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1CC61ABD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560C4E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48,465</w:t>
            </w:r>
          </w:p>
        </w:tc>
        <w:tc>
          <w:tcPr>
            <w:tcW w:w="272" w:type="dxa"/>
          </w:tcPr>
          <w:p w14:paraId="76FC8745" w14:textId="77777777" w:rsidR="001E4D23" w:rsidRPr="00560C4E" w:rsidRDefault="001E4D23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50DE4E43" w14:textId="77777777" w:rsidR="001E4D23" w:rsidRPr="00560C4E" w:rsidRDefault="000B3CCA" w:rsidP="000B3CC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8"/>
              </w:rPr>
            </w:pPr>
            <w:r w:rsidRPr="00560C4E"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  <w:gridSpan w:val="2"/>
          </w:tcPr>
          <w:p w14:paraId="7B6D4544" w14:textId="77777777" w:rsidR="001E4D23" w:rsidRPr="00560C4E" w:rsidRDefault="001E4D23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14:paraId="2A07353F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791</w:t>
            </w:r>
          </w:p>
        </w:tc>
      </w:tr>
      <w:tr w:rsidR="001E4D23" w:rsidRPr="00560C4E" w14:paraId="7DCAE365" w14:textId="77777777" w:rsidTr="0074393F">
        <w:tc>
          <w:tcPr>
            <w:tcW w:w="4050" w:type="dxa"/>
          </w:tcPr>
          <w:p w14:paraId="18D16C41" w14:textId="77777777" w:rsidR="001E4D23" w:rsidRPr="00560C4E" w:rsidRDefault="001E4D23" w:rsidP="001E4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32A6CC" w14:textId="77777777" w:rsidR="001E4D23" w:rsidRPr="00560C4E" w:rsidRDefault="000B3CCA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18,834</w:t>
            </w:r>
          </w:p>
        </w:tc>
        <w:tc>
          <w:tcPr>
            <w:tcW w:w="270" w:type="dxa"/>
            <w:gridSpan w:val="2"/>
          </w:tcPr>
          <w:p w14:paraId="7335A7E3" w14:textId="77777777" w:rsidR="001E4D23" w:rsidRPr="00560C4E" w:rsidRDefault="001E4D23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6B01D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70,368</w:t>
            </w:r>
          </w:p>
        </w:tc>
        <w:tc>
          <w:tcPr>
            <w:tcW w:w="272" w:type="dxa"/>
          </w:tcPr>
          <w:p w14:paraId="204F4418" w14:textId="77777777" w:rsidR="001E4D23" w:rsidRPr="00560C4E" w:rsidRDefault="001E4D23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F4146D" w14:textId="77777777" w:rsidR="001E4D23" w:rsidRPr="00560C4E" w:rsidRDefault="000B3CCA" w:rsidP="000B3CC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C06CEA" w14:textId="77777777" w:rsidR="001E4D23" w:rsidRPr="00560C4E" w:rsidRDefault="001E4D23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1F4C9C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6,903</w:t>
            </w:r>
          </w:p>
        </w:tc>
      </w:tr>
      <w:tr w:rsidR="0074393F" w:rsidRPr="00560C4E" w14:paraId="6117D8EE" w14:textId="77777777" w:rsidTr="0074393F">
        <w:tc>
          <w:tcPr>
            <w:tcW w:w="4050" w:type="dxa"/>
          </w:tcPr>
          <w:p w14:paraId="6B829B04" w14:textId="77777777" w:rsidR="0074393F" w:rsidRPr="00560C4E" w:rsidRDefault="0074393F" w:rsidP="001E4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81D614" w14:textId="77777777" w:rsidR="0074393F" w:rsidRPr="00560C4E" w:rsidRDefault="0074393F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FE66D9" w14:textId="77777777" w:rsidR="0074393F" w:rsidRPr="00560C4E" w:rsidRDefault="0074393F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14:paraId="19BC8BC5" w14:textId="77777777" w:rsidR="0074393F" w:rsidRPr="00560C4E" w:rsidRDefault="0074393F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14ABEA2" w14:textId="77777777" w:rsidR="0074393F" w:rsidRPr="00560C4E" w:rsidRDefault="0074393F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</w:tcBorders>
          </w:tcPr>
          <w:p w14:paraId="5B804449" w14:textId="77777777" w:rsidR="0074393F" w:rsidRPr="00560C4E" w:rsidRDefault="0074393F" w:rsidP="000B3CC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2C89309" w14:textId="77777777" w:rsidR="0074393F" w:rsidRPr="00560C4E" w:rsidRDefault="0074393F" w:rsidP="001E4D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</w:tcBorders>
          </w:tcPr>
          <w:p w14:paraId="43BDBD66" w14:textId="77777777" w:rsidR="0074393F" w:rsidRPr="00560C4E" w:rsidRDefault="0074393F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4D23" w:rsidRPr="00560C4E" w14:paraId="3DDD965E" w14:textId="77777777" w:rsidTr="00931BD9">
        <w:trPr>
          <w:gridAfter w:val="1"/>
          <w:wAfter w:w="6" w:type="dxa"/>
        </w:trPr>
        <w:tc>
          <w:tcPr>
            <w:tcW w:w="4050" w:type="dxa"/>
          </w:tcPr>
          <w:p w14:paraId="6AEA0B5C" w14:textId="77777777" w:rsidR="001E4D23" w:rsidRPr="00560C4E" w:rsidRDefault="001E4D23" w:rsidP="001E4D23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60C4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96" w:type="dxa"/>
            <w:gridSpan w:val="2"/>
          </w:tcPr>
          <w:p w14:paraId="2FC2ADA7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A8CA26E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04029BB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8DC79F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22FECB1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397F22E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0732AB2D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E4D23" w:rsidRPr="00560C4E" w14:paraId="1F867F3E" w14:textId="77777777" w:rsidTr="00D61F9B">
        <w:trPr>
          <w:gridAfter w:val="1"/>
          <w:wAfter w:w="6" w:type="dxa"/>
        </w:trPr>
        <w:tc>
          <w:tcPr>
            <w:tcW w:w="4050" w:type="dxa"/>
          </w:tcPr>
          <w:p w14:paraId="78DE76C0" w14:textId="77777777" w:rsidR="001E4D23" w:rsidRPr="00560C4E" w:rsidRDefault="001E4D23" w:rsidP="001E4D23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60C4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 w:rsidRPr="00560C4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96" w:type="dxa"/>
            <w:gridSpan w:val="2"/>
          </w:tcPr>
          <w:p w14:paraId="097EA574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A9E16CD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DDD9122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3815BD50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0C788F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A79DF44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7076FAF5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E4D23" w:rsidRPr="00560C4E" w14:paraId="1F8F9813" w14:textId="77777777" w:rsidTr="00D61F9B">
        <w:trPr>
          <w:gridAfter w:val="1"/>
          <w:wAfter w:w="6" w:type="dxa"/>
        </w:trPr>
        <w:tc>
          <w:tcPr>
            <w:tcW w:w="4050" w:type="dxa"/>
          </w:tcPr>
          <w:p w14:paraId="05CC3948" w14:textId="77777777" w:rsidR="001E4D23" w:rsidRPr="00560C4E" w:rsidRDefault="001E4D23" w:rsidP="001E4D23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560C4E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096" w:type="dxa"/>
            <w:gridSpan w:val="2"/>
          </w:tcPr>
          <w:p w14:paraId="06BE24C6" w14:textId="185FE0C6" w:rsidR="001E4D23" w:rsidRPr="00560C4E" w:rsidRDefault="008F4417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</w:t>
            </w:r>
            <w:r w:rsidR="00664E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841</w:t>
            </w:r>
          </w:p>
        </w:tc>
        <w:tc>
          <w:tcPr>
            <w:tcW w:w="272" w:type="dxa"/>
            <w:gridSpan w:val="2"/>
          </w:tcPr>
          <w:p w14:paraId="47957A73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C87624C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10,329</w:t>
            </w:r>
          </w:p>
        </w:tc>
        <w:tc>
          <w:tcPr>
            <w:tcW w:w="272" w:type="dxa"/>
          </w:tcPr>
          <w:p w14:paraId="00D2D342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FF2FB1" w14:textId="77777777" w:rsidR="001E4D23" w:rsidRPr="00560C4E" w:rsidRDefault="008F4417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895</w:t>
            </w:r>
          </w:p>
        </w:tc>
        <w:tc>
          <w:tcPr>
            <w:tcW w:w="272" w:type="dxa"/>
            <w:gridSpan w:val="2"/>
          </w:tcPr>
          <w:p w14:paraId="02D5734B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51B4C8FE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1,194</w:t>
            </w:r>
          </w:p>
        </w:tc>
      </w:tr>
      <w:tr w:rsidR="001E4D23" w:rsidRPr="00560C4E" w14:paraId="3C8CA612" w14:textId="77777777" w:rsidTr="00D61F9B">
        <w:trPr>
          <w:gridAfter w:val="1"/>
          <w:wAfter w:w="6" w:type="dxa"/>
        </w:trPr>
        <w:tc>
          <w:tcPr>
            <w:tcW w:w="4050" w:type="dxa"/>
          </w:tcPr>
          <w:p w14:paraId="62C9D0E4" w14:textId="77777777" w:rsidR="001E4D23" w:rsidRPr="00560C4E" w:rsidRDefault="001E4D23" w:rsidP="001E4D23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560C4E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096" w:type="dxa"/>
            <w:gridSpan w:val="2"/>
          </w:tcPr>
          <w:p w14:paraId="735F994F" w14:textId="05514CA4" w:rsidR="001E4D23" w:rsidRPr="00560C4E" w:rsidRDefault="00664E7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8F4417" w:rsidRPr="00560C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073</w:t>
            </w:r>
          </w:p>
        </w:tc>
        <w:tc>
          <w:tcPr>
            <w:tcW w:w="272" w:type="dxa"/>
            <w:gridSpan w:val="2"/>
          </w:tcPr>
          <w:p w14:paraId="35896DC7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4452B5B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10,096</w:t>
            </w:r>
          </w:p>
        </w:tc>
        <w:tc>
          <w:tcPr>
            <w:tcW w:w="272" w:type="dxa"/>
          </w:tcPr>
          <w:p w14:paraId="1C9D2784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01A454" w14:textId="77777777" w:rsidR="001E4D23" w:rsidRPr="00560C4E" w:rsidRDefault="008F4417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393</w:t>
            </w:r>
          </w:p>
        </w:tc>
        <w:tc>
          <w:tcPr>
            <w:tcW w:w="272" w:type="dxa"/>
            <w:gridSpan w:val="2"/>
          </w:tcPr>
          <w:p w14:paraId="5E0A1F41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455DDA4D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1E4D23" w:rsidRPr="00560C4E" w14:paraId="7787119D" w14:textId="77777777" w:rsidTr="00D61F9B">
        <w:trPr>
          <w:gridAfter w:val="1"/>
          <w:wAfter w:w="6" w:type="dxa"/>
        </w:trPr>
        <w:tc>
          <w:tcPr>
            <w:tcW w:w="4050" w:type="dxa"/>
          </w:tcPr>
          <w:p w14:paraId="7ACBE22B" w14:textId="77777777" w:rsidR="001E4D23" w:rsidRPr="00560C4E" w:rsidRDefault="001E4D23" w:rsidP="001E4D23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560C4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B07F75" w14:textId="47E22BB1" w:rsidR="001E4D23" w:rsidRPr="00560C4E" w:rsidRDefault="008F4417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560C4E">
              <w:rPr>
                <w:rFonts w:ascii="Angsana New" w:hAnsi="Angsana New" w:cs="Angsana New"/>
                <w:sz w:val="30"/>
                <w:szCs w:val="30"/>
              </w:rPr>
              <w:t>17,</w:t>
            </w:r>
            <w:r w:rsidR="00664E73">
              <w:rPr>
                <w:rFonts w:ascii="Angsana New" w:hAnsi="Angsana New" w:cs="Angsana New"/>
                <w:sz w:val="30"/>
                <w:szCs w:val="30"/>
              </w:rPr>
              <w:t>914</w:t>
            </w:r>
          </w:p>
        </w:tc>
        <w:tc>
          <w:tcPr>
            <w:tcW w:w="272" w:type="dxa"/>
            <w:gridSpan w:val="2"/>
          </w:tcPr>
          <w:p w14:paraId="6016A4D0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FBD9C66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20,425</w:t>
            </w:r>
          </w:p>
        </w:tc>
        <w:tc>
          <w:tcPr>
            <w:tcW w:w="272" w:type="dxa"/>
          </w:tcPr>
          <w:p w14:paraId="0825D0EC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DCC955F" w14:textId="77777777" w:rsidR="001E4D23" w:rsidRPr="00560C4E" w:rsidRDefault="008F4417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560C4E">
              <w:rPr>
                <w:rFonts w:ascii="Angsana New" w:hAnsi="Angsana New" w:cs="Angsana New"/>
                <w:sz w:val="30"/>
                <w:szCs w:val="30"/>
              </w:rPr>
              <w:t>1,288</w:t>
            </w:r>
          </w:p>
        </w:tc>
        <w:tc>
          <w:tcPr>
            <w:tcW w:w="272" w:type="dxa"/>
            <w:gridSpan w:val="2"/>
          </w:tcPr>
          <w:p w14:paraId="1C8B3ABA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58A38D" w14:textId="77777777" w:rsidR="001E4D23" w:rsidRPr="00560C4E" w:rsidRDefault="001E4D23" w:rsidP="001E4D2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</w:tr>
    </w:tbl>
    <w:p w14:paraId="2CF48935" w14:textId="77777777" w:rsidR="007C351F" w:rsidRDefault="007C351F" w:rsidP="00C8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3BBB97C" w14:textId="2B4F21E8" w:rsidR="00C818DF" w:rsidRPr="00560C4E" w:rsidRDefault="00C818DF" w:rsidP="00C8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0C4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14:paraId="23C790DB" w14:textId="77777777" w:rsidR="00C818DF" w:rsidRPr="00560C4E" w:rsidRDefault="00C818DF" w:rsidP="00C8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A0CEDFC" w14:textId="77777777" w:rsidR="00C818DF" w:rsidRPr="00560C4E" w:rsidRDefault="00C818DF" w:rsidP="000860E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สัญญาเช่ายานพาหนะระยะเวลาสามปี</w:t>
      </w:r>
      <w:r w:rsidRPr="00560C4E">
        <w:rPr>
          <w:rFonts w:ascii="Angsana New" w:hAnsi="Angsana New" w:hint="cs"/>
          <w:sz w:val="30"/>
          <w:szCs w:val="30"/>
          <w:cs/>
        </w:rPr>
        <w:t>ถึง</w:t>
      </w:r>
      <w:r w:rsidRPr="00560C4E">
        <w:rPr>
          <w:rFonts w:ascii="Angsana New" w:hAnsi="Angsana New"/>
          <w:sz w:val="30"/>
          <w:szCs w:val="30"/>
          <w:cs/>
        </w:rPr>
        <w:t>ห้าปี</w:t>
      </w:r>
      <w:r w:rsidR="00CD18B0" w:rsidRPr="00560C4E">
        <w:rPr>
          <w:rFonts w:ascii="Angsana New" w:hAnsi="Angsana New"/>
          <w:sz w:val="30"/>
          <w:szCs w:val="30"/>
          <w:cs/>
        </w:rPr>
        <w:t xml:space="preserve"> สิ้นสุดในระยะเวลาต่าง</w:t>
      </w:r>
      <w:r w:rsidRPr="00560C4E">
        <w:rPr>
          <w:rFonts w:ascii="Angsana New" w:hAnsi="Angsana New"/>
          <w:sz w:val="30"/>
          <w:szCs w:val="30"/>
          <w:cs/>
        </w:rPr>
        <w:t>ๆ กันจนถึงเด</w:t>
      </w:r>
      <w:r w:rsidR="002A143E" w:rsidRPr="00560C4E">
        <w:rPr>
          <w:rFonts w:ascii="Angsana New" w:hAnsi="Angsana New" w:hint="cs"/>
          <w:sz w:val="30"/>
          <w:szCs w:val="30"/>
          <w:cs/>
        </w:rPr>
        <w:t>ือน</w:t>
      </w:r>
      <w:r w:rsidR="00171829" w:rsidRPr="00560C4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60C4E">
        <w:rPr>
          <w:rFonts w:ascii="Angsana New" w:hAnsi="Angsana New" w:hint="cs"/>
          <w:sz w:val="30"/>
          <w:szCs w:val="30"/>
          <w:cs/>
        </w:rPr>
        <w:t xml:space="preserve"> </w:t>
      </w:r>
      <w:r w:rsidR="00171829" w:rsidRPr="00560C4E">
        <w:rPr>
          <w:rFonts w:ascii="Angsana New" w:hAnsi="Angsana New"/>
          <w:sz w:val="30"/>
          <w:szCs w:val="30"/>
        </w:rPr>
        <w:t>2565</w:t>
      </w:r>
    </w:p>
    <w:p w14:paraId="1D12C0E1" w14:textId="77777777" w:rsidR="00BA46C8" w:rsidRPr="00560C4E" w:rsidRDefault="002A143E" w:rsidP="000860E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สัญญาเช่าเครื่องใช้สำนักงานระยะเวลาห้าปี สิ้นสุด</w:t>
      </w:r>
      <w:r w:rsidR="00C1040F" w:rsidRPr="00560C4E">
        <w:rPr>
          <w:rFonts w:ascii="Angsana New" w:hAnsi="Angsana New" w:hint="cs"/>
          <w:sz w:val="30"/>
          <w:szCs w:val="30"/>
          <w:cs/>
        </w:rPr>
        <w:t>ในเดือน</w:t>
      </w:r>
      <w:r w:rsidR="00177115" w:rsidRPr="00560C4E">
        <w:rPr>
          <w:rFonts w:ascii="Angsana New" w:hAnsi="Angsana New" w:hint="cs"/>
          <w:sz w:val="30"/>
          <w:szCs w:val="30"/>
          <w:cs/>
        </w:rPr>
        <w:t>ธันวาคม</w:t>
      </w:r>
      <w:r w:rsidR="008D1874" w:rsidRPr="00560C4E">
        <w:rPr>
          <w:rFonts w:ascii="Angsana New" w:hAnsi="Angsana New" w:hint="cs"/>
          <w:sz w:val="30"/>
          <w:szCs w:val="30"/>
          <w:cs/>
        </w:rPr>
        <w:t xml:space="preserve"> </w:t>
      </w:r>
      <w:r w:rsidR="00C1040F" w:rsidRPr="00560C4E">
        <w:rPr>
          <w:rFonts w:ascii="Angsana New" w:hAnsi="Angsana New"/>
          <w:sz w:val="30"/>
          <w:szCs w:val="30"/>
        </w:rPr>
        <w:t>256</w:t>
      </w:r>
      <w:r w:rsidR="00177115" w:rsidRPr="00560C4E">
        <w:rPr>
          <w:rFonts w:ascii="Angsana New" w:hAnsi="Angsana New"/>
          <w:sz w:val="30"/>
          <w:szCs w:val="30"/>
        </w:rPr>
        <w:t>5</w:t>
      </w:r>
    </w:p>
    <w:p w14:paraId="737E3387" w14:textId="77777777" w:rsidR="000A2DD6" w:rsidRPr="00560C4E" w:rsidRDefault="000A2DD6" w:rsidP="00235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8BC04C" w14:textId="77777777" w:rsidR="002716B4" w:rsidRPr="00560C4E" w:rsidRDefault="002716B4" w:rsidP="00271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0C4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ภาระผูกพัน</w:t>
      </w:r>
      <w:r w:rsidRPr="00560C4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14:paraId="4B5CFFFF" w14:textId="77777777" w:rsidR="004E2D22" w:rsidRPr="00560C4E" w:rsidRDefault="004E2D22" w:rsidP="00271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724"/>
        <w:gridCol w:w="1080"/>
        <w:gridCol w:w="86"/>
        <w:gridCol w:w="180"/>
        <w:gridCol w:w="63"/>
        <w:gridCol w:w="1019"/>
        <w:gridCol w:w="88"/>
        <w:gridCol w:w="184"/>
        <w:gridCol w:w="59"/>
        <w:gridCol w:w="1031"/>
        <w:gridCol w:w="31"/>
        <w:gridCol w:w="243"/>
        <w:gridCol w:w="1156"/>
      </w:tblGrid>
      <w:tr w:rsidR="004E2D22" w:rsidRPr="00560C4E" w14:paraId="3F55BDBA" w14:textId="77777777" w:rsidTr="007924ED">
        <w:trPr>
          <w:tblHeader/>
        </w:trPr>
        <w:tc>
          <w:tcPr>
            <w:tcW w:w="3236" w:type="dxa"/>
          </w:tcPr>
          <w:p w14:paraId="49D5B20D" w14:textId="77777777" w:rsidR="004E2D22" w:rsidRPr="00560C4E" w:rsidRDefault="004E2D22" w:rsidP="0079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24" w:type="dxa"/>
          </w:tcPr>
          <w:p w14:paraId="261C8374" w14:textId="77777777" w:rsidR="004E2D22" w:rsidRPr="00560C4E" w:rsidRDefault="004E2D22" w:rsidP="0079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16" w:type="dxa"/>
            <w:gridSpan w:val="6"/>
          </w:tcPr>
          <w:p w14:paraId="2EEBADBE" w14:textId="77777777" w:rsidR="004E2D22" w:rsidRPr="00560C4E" w:rsidRDefault="004E2D22" w:rsidP="007924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22751922" w14:textId="77777777" w:rsidR="004E2D22" w:rsidRPr="00560C4E" w:rsidRDefault="004E2D22" w:rsidP="007924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4"/>
          </w:tcPr>
          <w:p w14:paraId="0151EF4B" w14:textId="77777777" w:rsidR="004E2D22" w:rsidRPr="00560C4E" w:rsidRDefault="004E2D22" w:rsidP="0079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0B0" w:rsidRPr="00560C4E" w14:paraId="03EAB34C" w14:textId="77777777" w:rsidTr="007924ED">
        <w:trPr>
          <w:tblHeader/>
        </w:trPr>
        <w:tc>
          <w:tcPr>
            <w:tcW w:w="3236" w:type="dxa"/>
          </w:tcPr>
          <w:p w14:paraId="575C6C3A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</w:tcPr>
          <w:p w14:paraId="0FB0C258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B1C5235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31</w:t>
            </w: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14:paraId="588A837C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4E309C8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60C4E">
              <w:rPr>
                <w:rFonts w:ascii="Angsana New" w:hAnsi="Angsana New"/>
                <w:sz w:val="30"/>
                <w:szCs w:val="30"/>
              </w:rPr>
              <w:t>1</w:t>
            </w:r>
            <w:r w:rsidRPr="00560C4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gridSpan w:val="2"/>
          </w:tcPr>
          <w:p w14:paraId="24FB206A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2"/>
          </w:tcPr>
          <w:p w14:paraId="5117456B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sz w:val="30"/>
                <w:szCs w:val="30"/>
              </w:rPr>
              <w:t>31</w:t>
            </w: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04CEFB95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3963136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60C4E">
              <w:rPr>
                <w:rFonts w:ascii="Angsana New" w:hAnsi="Angsana New"/>
                <w:sz w:val="30"/>
                <w:szCs w:val="30"/>
              </w:rPr>
              <w:t>1</w:t>
            </w:r>
            <w:r w:rsidRPr="00560C4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40B0" w:rsidRPr="00560C4E" w14:paraId="3AA018CE" w14:textId="77777777" w:rsidTr="007924ED">
        <w:trPr>
          <w:tblHeader/>
        </w:trPr>
        <w:tc>
          <w:tcPr>
            <w:tcW w:w="3236" w:type="dxa"/>
          </w:tcPr>
          <w:p w14:paraId="5DED1372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</w:tcPr>
          <w:p w14:paraId="6B0FD607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5992ADAC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  <w:gridSpan w:val="2"/>
          </w:tcPr>
          <w:p w14:paraId="6B1D854F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6902221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43" w:type="dxa"/>
            <w:gridSpan w:val="2"/>
          </w:tcPr>
          <w:p w14:paraId="427A44B3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2"/>
          </w:tcPr>
          <w:p w14:paraId="67AA5267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14:paraId="0C282F49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6" w:type="dxa"/>
          </w:tcPr>
          <w:p w14:paraId="7CAAAC47" w14:textId="77777777" w:rsidR="000140B0" w:rsidRPr="00560C4E" w:rsidRDefault="000140B0" w:rsidP="0001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4E2D22" w:rsidRPr="00560C4E" w14:paraId="584993A9" w14:textId="77777777" w:rsidTr="007924ED">
        <w:trPr>
          <w:tblHeader/>
        </w:trPr>
        <w:tc>
          <w:tcPr>
            <w:tcW w:w="3236" w:type="dxa"/>
          </w:tcPr>
          <w:p w14:paraId="2AE457CD" w14:textId="77777777" w:rsidR="004E2D22" w:rsidRPr="00560C4E" w:rsidRDefault="004E2D22" w:rsidP="0079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</w:tcPr>
          <w:p w14:paraId="15091975" w14:textId="77777777" w:rsidR="004E2D22" w:rsidRPr="00560C4E" w:rsidRDefault="004E2D22" w:rsidP="0079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2"/>
          </w:tcPr>
          <w:p w14:paraId="19226A02" w14:textId="77777777" w:rsidR="004E2D22" w:rsidRPr="00560C4E" w:rsidRDefault="004E2D22" w:rsidP="0079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2D22" w:rsidRPr="00560C4E" w14:paraId="2E0125BF" w14:textId="77777777" w:rsidTr="007924ED">
        <w:tc>
          <w:tcPr>
            <w:tcW w:w="3960" w:type="dxa"/>
            <w:gridSpan w:val="2"/>
          </w:tcPr>
          <w:p w14:paraId="19B2986F" w14:textId="77777777" w:rsidR="004E2D22" w:rsidRPr="00560C4E" w:rsidRDefault="004E2D22" w:rsidP="007924E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1080" w:type="dxa"/>
          </w:tcPr>
          <w:p w14:paraId="738E8C39" w14:textId="77777777" w:rsidR="004E2D22" w:rsidRPr="00560C4E" w:rsidRDefault="004E2D22" w:rsidP="0079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3EA665DC" w14:textId="77777777" w:rsidR="004E2D22" w:rsidRPr="00560C4E" w:rsidRDefault="004E2D22" w:rsidP="007924E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109E8C35" w14:textId="77777777" w:rsidR="004E2D22" w:rsidRPr="00560C4E" w:rsidRDefault="004E2D22" w:rsidP="0079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2D757438" w14:textId="77777777" w:rsidR="004E2D22" w:rsidRPr="00560C4E" w:rsidRDefault="004E2D22" w:rsidP="007924E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14:paraId="0DF84D35" w14:textId="77777777" w:rsidR="004E2D22" w:rsidRPr="00560C4E" w:rsidRDefault="004E2D22" w:rsidP="007924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2"/>
          </w:tcPr>
          <w:p w14:paraId="09B69AF6" w14:textId="77777777" w:rsidR="004E2D22" w:rsidRPr="00560C4E" w:rsidRDefault="004E2D22" w:rsidP="007924E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D638564" w14:textId="77777777" w:rsidR="004E2D22" w:rsidRPr="00560C4E" w:rsidRDefault="004E2D22" w:rsidP="007924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140B0" w:rsidRPr="00560C4E" w14:paraId="42E25019" w14:textId="77777777" w:rsidTr="007924ED">
        <w:tc>
          <w:tcPr>
            <w:tcW w:w="3960" w:type="dxa"/>
            <w:gridSpan w:val="2"/>
          </w:tcPr>
          <w:p w14:paraId="7D11D0BF" w14:textId="77777777" w:rsidR="000140B0" w:rsidRPr="00560C4E" w:rsidRDefault="000140B0" w:rsidP="000140B0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วัสดุที่ยังไม่ได้ใช้</w:t>
            </w:r>
          </w:p>
        </w:tc>
        <w:tc>
          <w:tcPr>
            <w:tcW w:w="1080" w:type="dxa"/>
          </w:tcPr>
          <w:p w14:paraId="2F8230B7" w14:textId="77777777" w:rsidR="000140B0" w:rsidRPr="00560C4E" w:rsidRDefault="00E35AC6" w:rsidP="00014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6,555</w:t>
            </w:r>
          </w:p>
        </w:tc>
        <w:tc>
          <w:tcPr>
            <w:tcW w:w="266" w:type="dxa"/>
            <w:gridSpan w:val="2"/>
          </w:tcPr>
          <w:p w14:paraId="3093A3BD" w14:textId="77777777" w:rsidR="000140B0" w:rsidRPr="00560C4E" w:rsidRDefault="000140B0" w:rsidP="000140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14:paraId="2AFD5989" w14:textId="77777777" w:rsidR="000140B0" w:rsidRPr="00560C4E" w:rsidRDefault="000140B0" w:rsidP="00014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8,118</w:t>
            </w:r>
          </w:p>
        </w:tc>
        <w:tc>
          <w:tcPr>
            <w:tcW w:w="272" w:type="dxa"/>
            <w:gridSpan w:val="2"/>
          </w:tcPr>
          <w:p w14:paraId="5460A85F" w14:textId="77777777" w:rsidR="000140B0" w:rsidRPr="00560C4E" w:rsidRDefault="000140B0" w:rsidP="000140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14:paraId="1B2828EB" w14:textId="77777777" w:rsidR="000140B0" w:rsidRPr="00560C4E" w:rsidRDefault="00B77B2A" w:rsidP="003D74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2,466</w:t>
            </w:r>
          </w:p>
        </w:tc>
        <w:tc>
          <w:tcPr>
            <w:tcW w:w="274" w:type="dxa"/>
            <w:gridSpan w:val="2"/>
          </w:tcPr>
          <w:p w14:paraId="6EB68221" w14:textId="77777777" w:rsidR="000140B0" w:rsidRPr="00560C4E" w:rsidRDefault="000140B0" w:rsidP="000140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6AAB261E" w14:textId="77777777" w:rsidR="000140B0" w:rsidRPr="00560C4E" w:rsidRDefault="000140B0" w:rsidP="00014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72D55" w:rsidRPr="00560C4E" w14:paraId="3ABC6DBF" w14:textId="77777777" w:rsidTr="007924ED">
        <w:tc>
          <w:tcPr>
            <w:tcW w:w="3960" w:type="dxa"/>
            <w:gridSpan w:val="2"/>
          </w:tcPr>
          <w:p w14:paraId="7F27AAF1" w14:textId="77777777" w:rsidR="00972D55" w:rsidRPr="00560C4E" w:rsidRDefault="00972D55" w:rsidP="0097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D5D3EA" w14:textId="77777777" w:rsidR="00972D55" w:rsidRPr="00560C4E" w:rsidRDefault="00972D55" w:rsidP="00972D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6,555</w:t>
            </w:r>
          </w:p>
        </w:tc>
        <w:tc>
          <w:tcPr>
            <w:tcW w:w="266" w:type="dxa"/>
            <w:gridSpan w:val="2"/>
          </w:tcPr>
          <w:p w14:paraId="392F954B" w14:textId="77777777" w:rsidR="00972D55" w:rsidRPr="00560C4E" w:rsidRDefault="00972D55" w:rsidP="00972D5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7F3D8D" w14:textId="77777777" w:rsidR="00972D55" w:rsidRPr="00560C4E" w:rsidRDefault="00972D55" w:rsidP="00972D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8,118</w:t>
            </w:r>
          </w:p>
        </w:tc>
        <w:tc>
          <w:tcPr>
            <w:tcW w:w="272" w:type="dxa"/>
            <w:gridSpan w:val="2"/>
          </w:tcPr>
          <w:p w14:paraId="39694C39" w14:textId="77777777" w:rsidR="00972D55" w:rsidRPr="00560C4E" w:rsidRDefault="00972D55" w:rsidP="00972D5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9E063E" w14:textId="77777777" w:rsidR="00972D55" w:rsidRPr="00560C4E" w:rsidRDefault="00B77B2A" w:rsidP="00972D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2,466</w:t>
            </w:r>
          </w:p>
        </w:tc>
        <w:tc>
          <w:tcPr>
            <w:tcW w:w="274" w:type="dxa"/>
            <w:gridSpan w:val="2"/>
          </w:tcPr>
          <w:p w14:paraId="246242B4" w14:textId="77777777" w:rsidR="00972D55" w:rsidRPr="00560C4E" w:rsidRDefault="00972D55" w:rsidP="00972D5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8A5C67C" w14:textId="77777777" w:rsidR="00972D55" w:rsidRPr="00560C4E" w:rsidRDefault="00972D55" w:rsidP="00972D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9CB0509" w14:textId="77777777" w:rsidR="002716B4" w:rsidRPr="00560C4E" w:rsidRDefault="002716B4" w:rsidP="008A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8D2381" w14:textId="77777777" w:rsidR="00B45A72" w:rsidRPr="00560C4E" w:rsidRDefault="001D0E2E" w:rsidP="005C2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F5C3F" w:rsidRPr="00560C4E">
        <w:rPr>
          <w:rFonts w:ascii="Angsana New" w:hAnsi="Angsana New"/>
          <w:sz w:val="30"/>
          <w:szCs w:val="30"/>
        </w:rPr>
        <w:t>3</w:t>
      </w:r>
      <w:r w:rsidR="00E34139" w:rsidRPr="00560C4E">
        <w:rPr>
          <w:rFonts w:ascii="Angsana New" w:hAnsi="Angsana New"/>
          <w:sz w:val="30"/>
          <w:szCs w:val="30"/>
        </w:rPr>
        <w:t>1</w:t>
      </w:r>
      <w:r w:rsidR="00DF5C3F" w:rsidRPr="00560C4E">
        <w:rPr>
          <w:rFonts w:ascii="Angsana New" w:hAnsi="Angsana New"/>
          <w:sz w:val="30"/>
          <w:szCs w:val="30"/>
        </w:rPr>
        <w:t xml:space="preserve"> </w:t>
      </w:r>
      <w:r w:rsidR="00E34139" w:rsidRPr="00560C4E">
        <w:rPr>
          <w:rFonts w:ascii="Angsana New" w:hAnsi="Angsana New" w:hint="cs"/>
          <w:sz w:val="30"/>
          <w:szCs w:val="30"/>
          <w:cs/>
        </w:rPr>
        <w:t>มีนาคม</w:t>
      </w:r>
      <w:r w:rsidR="00DF5C3F" w:rsidRPr="00560C4E">
        <w:rPr>
          <w:rFonts w:ascii="Angsana New" w:hAnsi="Angsana New" w:hint="cs"/>
          <w:sz w:val="30"/>
          <w:szCs w:val="30"/>
          <w:cs/>
        </w:rPr>
        <w:t xml:space="preserve"> </w:t>
      </w:r>
      <w:r w:rsidR="00E34139" w:rsidRPr="00560C4E">
        <w:rPr>
          <w:rFonts w:ascii="Angsana New" w:hAnsi="Angsana New"/>
          <w:sz w:val="30"/>
          <w:szCs w:val="30"/>
        </w:rPr>
        <w:t>256</w:t>
      </w:r>
      <w:r w:rsidR="00BD5EDC" w:rsidRPr="00560C4E">
        <w:rPr>
          <w:rFonts w:ascii="Angsana New" w:hAnsi="Angsana New" w:hint="cs"/>
          <w:sz w:val="30"/>
          <w:szCs w:val="30"/>
          <w:cs/>
        </w:rPr>
        <w:t>2</w:t>
      </w:r>
      <w:r w:rsidR="00E34139"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 w:hint="cs"/>
          <w:sz w:val="30"/>
          <w:szCs w:val="30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3D97E1A8" w14:textId="77777777" w:rsidR="0074393F" w:rsidRPr="00560C4E" w:rsidRDefault="0074393F" w:rsidP="005C2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1D0E2E" w:rsidRPr="00560C4E" w14:paraId="7E776F6F" w14:textId="77777777" w:rsidTr="001E0F8F">
        <w:trPr>
          <w:tblHeader/>
        </w:trPr>
        <w:tc>
          <w:tcPr>
            <w:tcW w:w="3420" w:type="dxa"/>
          </w:tcPr>
          <w:p w14:paraId="06B8C30D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1F751A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60C4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6DC6D2B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154D4E1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E2E" w:rsidRPr="00560C4E" w14:paraId="7EB85CE1" w14:textId="77777777" w:rsidTr="001E0F8F">
        <w:trPr>
          <w:tblHeader/>
        </w:trPr>
        <w:tc>
          <w:tcPr>
            <w:tcW w:w="3420" w:type="dxa"/>
          </w:tcPr>
          <w:p w14:paraId="46FB0244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92B7CE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65A23027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1E2B9A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127B67D9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4BAC73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29238F98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88F90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1D0E2E" w:rsidRPr="00560C4E" w14:paraId="62834EF8" w14:textId="77777777" w:rsidTr="001E0F8F">
        <w:trPr>
          <w:tblHeader/>
        </w:trPr>
        <w:tc>
          <w:tcPr>
            <w:tcW w:w="3420" w:type="dxa"/>
          </w:tcPr>
          <w:p w14:paraId="01D00E37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5BE0BCE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06D79DAE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8DD67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14:paraId="6CE26CF1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7A400D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DF81F24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FA1EA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1D0E2E" w:rsidRPr="00560C4E" w14:paraId="76F6B3CB" w14:textId="77777777" w:rsidTr="001E0F8F">
        <w:trPr>
          <w:tblHeader/>
        </w:trPr>
        <w:tc>
          <w:tcPr>
            <w:tcW w:w="3420" w:type="dxa"/>
          </w:tcPr>
          <w:p w14:paraId="62796C70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41F78D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68C2C785" w14:textId="77777777" w:rsidR="001D0E2E" w:rsidRPr="00560C4E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175B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5B25AFF6" w14:textId="77777777" w:rsidR="001D0E2E" w:rsidRPr="00560C4E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C4928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50EF66BC" w14:textId="77777777" w:rsidR="001D0E2E" w:rsidRPr="00560C4E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52705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0938" w:rsidRPr="00560C4E" w14:paraId="6E67BA99" w14:textId="77777777" w:rsidTr="001E0F8F">
        <w:tc>
          <w:tcPr>
            <w:tcW w:w="3420" w:type="dxa"/>
          </w:tcPr>
          <w:p w14:paraId="715C6FCC" w14:textId="77777777" w:rsidR="00C10938" w:rsidRPr="00560C4E" w:rsidRDefault="00C10938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Pr="00560C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560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0239EB76" w14:textId="77777777" w:rsidR="00C10938" w:rsidRPr="00560C4E" w:rsidRDefault="00C10938" w:rsidP="001D0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0AB535" w14:textId="77777777" w:rsidR="00C10938" w:rsidRPr="00560C4E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67398" w14:textId="77777777" w:rsidR="00C10938" w:rsidRPr="00560C4E" w:rsidRDefault="00C10938" w:rsidP="00651B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1D67AD" w14:textId="77777777" w:rsidR="00C10938" w:rsidRPr="00560C4E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51F4BC3" w14:textId="77777777" w:rsidR="00C10938" w:rsidRPr="00560C4E" w:rsidRDefault="00C10938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AA519B" w14:textId="77777777" w:rsidR="00C10938" w:rsidRPr="00560C4E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097202" w14:textId="77777777" w:rsidR="00C10938" w:rsidRPr="00560C4E" w:rsidRDefault="00C10938" w:rsidP="001D0E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D0E2E" w:rsidRPr="00560C4E" w14:paraId="604186D8" w14:textId="77777777" w:rsidTr="001E0F8F">
        <w:tc>
          <w:tcPr>
            <w:tcW w:w="3420" w:type="dxa"/>
          </w:tcPr>
          <w:p w14:paraId="1C6E73CC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545D2875" w14:textId="77777777" w:rsidR="001D0E2E" w:rsidRPr="00560C4E" w:rsidRDefault="00213C7F" w:rsidP="001F3CC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51CF3"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,930.41</w:t>
            </w:r>
          </w:p>
        </w:tc>
        <w:tc>
          <w:tcPr>
            <w:tcW w:w="270" w:type="dxa"/>
          </w:tcPr>
          <w:p w14:paraId="14E5F80F" w14:textId="77777777" w:rsidR="001D0E2E" w:rsidRPr="00560C4E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A0BF9" w14:textId="77777777" w:rsidR="001D0E2E" w:rsidRPr="00560C4E" w:rsidRDefault="00691CB5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547.67</w:t>
            </w:r>
          </w:p>
        </w:tc>
        <w:tc>
          <w:tcPr>
            <w:tcW w:w="270" w:type="dxa"/>
          </w:tcPr>
          <w:p w14:paraId="605A35F5" w14:textId="77777777" w:rsidR="001D0E2E" w:rsidRPr="00560C4E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FD4E46C" w14:textId="77777777" w:rsidR="001D0E2E" w:rsidRPr="00560C4E" w:rsidRDefault="00691CB5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145.53</w:t>
            </w:r>
          </w:p>
        </w:tc>
        <w:tc>
          <w:tcPr>
            <w:tcW w:w="270" w:type="dxa"/>
          </w:tcPr>
          <w:p w14:paraId="254BFD12" w14:textId="77777777" w:rsidR="001D0E2E" w:rsidRPr="00560C4E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385C80" w14:textId="77777777" w:rsidR="001D0E2E" w:rsidRPr="00560C4E" w:rsidRDefault="00691CB5" w:rsidP="00D150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41.29</w:t>
            </w:r>
          </w:p>
        </w:tc>
      </w:tr>
      <w:tr w:rsidR="001D0E2E" w:rsidRPr="00560C4E" w14:paraId="74F0E02D" w14:textId="77777777" w:rsidTr="001E0F8F">
        <w:tc>
          <w:tcPr>
            <w:tcW w:w="3420" w:type="dxa"/>
          </w:tcPr>
          <w:p w14:paraId="4CDEFF7C" w14:textId="77777777" w:rsidR="001D0E2E" w:rsidRPr="00560C4E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FC0AEB" w14:textId="77777777" w:rsidR="001D0E2E" w:rsidRPr="00560C4E" w:rsidRDefault="00E51CF3" w:rsidP="001F3CC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5.</w:t>
            </w:r>
            <w:r w:rsidR="00E6664C"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5D3BAF2A" w14:textId="77777777" w:rsidR="001D0E2E" w:rsidRPr="00560C4E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BB746" w14:textId="77777777" w:rsidR="001D0E2E" w:rsidRPr="00560C4E" w:rsidRDefault="00691CB5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2C394D" w:rsidRPr="00560C4E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4520D0" w:rsidRPr="00560C4E">
              <w:rPr>
                <w:rFonts w:ascii="Angsana New" w:hAnsi="Angsana New"/>
                <w:sz w:val="30"/>
                <w:szCs w:val="30"/>
                <w:lang w:bidi="th-TH"/>
              </w:rPr>
              <w:t>3.5</w:t>
            </w:r>
            <w:r w:rsidR="004469AC" w:rsidRPr="00560C4E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1D72CA2E" w14:textId="77777777" w:rsidR="001D0E2E" w:rsidRPr="00560C4E" w:rsidRDefault="001D0E2E" w:rsidP="001D0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7C300B4" w14:textId="77777777" w:rsidR="001D0E2E" w:rsidRPr="00560C4E" w:rsidRDefault="00691CB5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1.74</w:t>
            </w:r>
          </w:p>
        </w:tc>
        <w:tc>
          <w:tcPr>
            <w:tcW w:w="270" w:type="dxa"/>
          </w:tcPr>
          <w:p w14:paraId="6EFEE9DB" w14:textId="77777777" w:rsidR="001D0E2E" w:rsidRPr="00560C4E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5E690D" w14:textId="77777777" w:rsidR="001D0E2E" w:rsidRPr="00560C4E" w:rsidRDefault="00691CB5" w:rsidP="00D150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55.19</w:t>
            </w:r>
          </w:p>
        </w:tc>
      </w:tr>
      <w:tr w:rsidR="005D1D4A" w:rsidRPr="00560C4E" w14:paraId="0B4FD38B" w14:textId="77777777" w:rsidTr="001E0F8F">
        <w:tc>
          <w:tcPr>
            <w:tcW w:w="3420" w:type="dxa"/>
          </w:tcPr>
          <w:p w14:paraId="57D510FD" w14:textId="77777777" w:rsidR="005D1D4A" w:rsidRPr="00560C4E" w:rsidRDefault="005D1D4A" w:rsidP="005D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3F99074" w14:textId="77777777" w:rsidR="005D1D4A" w:rsidRPr="00560C4E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27841D" w14:textId="77777777" w:rsidR="005D1D4A" w:rsidRPr="00560C4E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041B6F" w14:textId="77777777" w:rsidR="005D1D4A" w:rsidRPr="00560C4E" w:rsidRDefault="00691CB5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</w:t>
            </w:r>
            <w:r w:rsidR="004469AC" w:rsidRPr="00560C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560C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4469AC" w:rsidRPr="00560C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</w:t>
            </w:r>
          </w:p>
        </w:tc>
        <w:tc>
          <w:tcPr>
            <w:tcW w:w="270" w:type="dxa"/>
          </w:tcPr>
          <w:p w14:paraId="3B9D556E" w14:textId="77777777" w:rsidR="005D1D4A" w:rsidRPr="00560C4E" w:rsidRDefault="005D1D4A" w:rsidP="005D1D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DE32A37" w14:textId="77777777" w:rsidR="005D1D4A" w:rsidRPr="00560C4E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D73DDF" w14:textId="77777777" w:rsidR="005D1D4A" w:rsidRPr="00560C4E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6D6F34" w14:textId="77777777" w:rsidR="005D1D4A" w:rsidRPr="00560C4E" w:rsidRDefault="00691CB5" w:rsidP="00D150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96.48</w:t>
            </w:r>
          </w:p>
        </w:tc>
      </w:tr>
      <w:tr w:rsidR="00177F70" w:rsidRPr="00560C4E" w14:paraId="1BD7895D" w14:textId="77777777" w:rsidTr="00757E29">
        <w:tc>
          <w:tcPr>
            <w:tcW w:w="3420" w:type="dxa"/>
          </w:tcPr>
          <w:p w14:paraId="10733113" w14:textId="77777777" w:rsidR="00177F70" w:rsidRPr="00560C4E" w:rsidRDefault="00177F70" w:rsidP="00F7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E2E5482" w14:textId="77777777" w:rsidR="00177F70" w:rsidRPr="00560C4E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6CD851" w14:textId="77777777" w:rsidR="00177F70" w:rsidRPr="00560C4E" w:rsidRDefault="00177F70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B37424" w14:textId="77777777" w:rsidR="00177F70" w:rsidRPr="00560C4E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7B6550" w14:textId="77777777" w:rsidR="00177F70" w:rsidRPr="00560C4E" w:rsidRDefault="00177F70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FEA9EE8" w14:textId="77777777" w:rsidR="00177F70" w:rsidRPr="00560C4E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6DEF2E3" w14:textId="77777777" w:rsidR="00177F70" w:rsidRPr="00560C4E" w:rsidRDefault="00177F70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218C8AD" w14:textId="77777777" w:rsidR="00177F70" w:rsidRPr="00560C4E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66C16" w:rsidRPr="00560C4E" w14:paraId="781F4427" w14:textId="77777777" w:rsidTr="001E0F8F">
        <w:tc>
          <w:tcPr>
            <w:tcW w:w="3420" w:type="dxa"/>
          </w:tcPr>
          <w:p w14:paraId="36BD7992" w14:textId="77777777" w:rsidR="00466C16" w:rsidRPr="00560C4E" w:rsidRDefault="00466C16" w:rsidP="0046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Pr="00560C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560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DEDA624" w14:textId="77777777" w:rsidR="00466C16" w:rsidRPr="00560C4E" w:rsidRDefault="00466C16" w:rsidP="00466C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0B6D39" w14:textId="77777777" w:rsidR="00466C16" w:rsidRPr="00560C4E" w:rsidRDefault="00466C16" w:rsidP="00466C1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69FBBF" w14:textId="77777777" w:rsidR="00466C16" w:rsidRPr="00560C4E" w:rsidRDefault="00466C16" w:rsidP="00466C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BB8A2" w14:textId="77777777" w:rsidR="00466C16" w:rsidRPr="00560C4E" w:rsidRDefault="00466C16" w:rsidP="00466C1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170E92" w14:textId="77777777" w:rsidR="00466C16" w:rsidRPr="00560C4E" w:rsidRDefault="00466C16" w:rsidP="00466C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96CA4A" w14:textId="77777777" w:rsidR="00466C16" w:rsidRPr="00560C4E" w:rsidRDefault="00466C16" w:rsidP="00466C1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DB24CB" w14:textId="77777777" w:rsidR="00466C16" w:rsidRPr="00560C4E" w:rsidRDefault="00466C16" w:rsidP="00466C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51CF3" w:rsidRPr="00560C4E" w14:paraId="530772B1" w14:textId="77777777" w:rsidTr="00154B64">
        <w:tc>
          <w:tcPr>
            <w:tcW w:w="3420" w:type="dxa"/>
          </w:tcPr>
          <w:p w14:paraId="62868626" w14:textId="77777777" w:rsidR="00E51CF3" w:rsidRPr="00560C4E" w:rsidRDefault="00E51CF3" w:rsidP="0046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5DD554EB" w14:textId="77777777" w:rsidR="00E51CF3" w:rsidRPr="00560C4E" w:rsidRDefault="00E51CF3" w:rsidP="00E51CF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7.50</w:t>
            </w:r>
          </w:p>
        </w:tc>
        <w:tc>
          <w:tcPr>
            <w:tcW w:w="270" w:type="dxa"/>
          </w:tcPr>
          <w:p w14:paraId="5C27918A" w14:textId="77777777" w:rsidR="00E51CF3" w:rsidRPr="00560C4E" w:rsidRDefault="00E51CF3" w:rsidP="00466C1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50730A0" w14:textId="77777777" w:rsidR="00E51CF3" w:rsidRPr="00560C4E" w:rsidRDefault="00E51CF3" w:rsidP="00691CB5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2.13</w:t>
            </w:r>
          </w:p>
        </w:tc>
        <w:tc>
          <w:tcPr>
            <w:tcW w:w="270" w:type="dxa"/>
          </w:tcPr>
          <w:p w14:paraId="2FE14DA2" w14:textId="77777777" w:rsidR="00E51CF3" w:rsidRPr="00560C4E" w:rsidRDefault="00E51CF3" w:rsidP="00466C1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6BFBB7" w14:textId="77777777" w:rsidR="00E51CF3" w:rsidRPr="00560C4E" w:rsidRDefault="00691CB5" w:rsidP="00691C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7.50</w:t>
            </w:r>
          </w:p>
        </w:tc>
        <w:tc>
          <w:tcPr>
            <w:tcW w:w="270" w:type="dxa"/>
          </w:tcPr>
          <w:p w14:paraId="56A4A0B4" w14:textId="77777777" w:rsidR="00E51CF3" w:rsidRPr="00560C4E" w:rsidRDefault="00E51CF3" w:rsidP="00466C1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B5F1BC" w14:textId="77777777" w:rsidR="00E51CF3" w:rsidRPr="00560C4E" w:rsidRDefault="00691CB5" w:rsidP="00466C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2.13</w:t>
            </w:r>
          </w:p>
        </w:tc>
      </w:tr>
      <w:tr w:rsidR="00847499" w:rsidRPr="00560C4E" w14:paraId="0C766B1F" w14:textId="77777777" w:rsidTr="00154B64">
        <w:tc>
          <w:tcPr>
            <w:tcW w:w="3420" w:type="dxa"/>
          </w:tcPr>
          <w:p w14:paraId="5FC7CF62" w14:textId="77777777" w:rsidR="00847499" w:rsidRPr="00560C4E" w:rsidRDefault="00847499" w:rsidP="0084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F6BCFB3" w14:textId="77777777" w:rsidR="00847499" w:rsidRPr="00560C4E" w:rsidRDefault="00E51CF3" w:rsidP="0084749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0.</w:t>
            </w:r>
            <w:r w:rsidR="007B67DA"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360BCB7D" w14:textId="77777777" w:rsidR="00847499" w:rsidRPr="00560C4E" w:rsidRDefault="00847499" w:rsidP="008474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8A3C7E" w14:textId="77777777" w:rsidR="00847499" w:rsidRPr="00560C4E" w:rsidRDefault="007B67DA" w:rsidP="00691CB5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val="en-US" w:bidi="th-TH"/>
              </w:rPr>
              <w:t>4.11</w:t>
            </w:r>
          </w:p>
        </w:tc>
        <w:tc>
          <w:tcPr>
            <w:tcW w:w="270" w:type="dxa"/>
          </w:tcPr>
          <w:p w14:paraId="3B3FB5EB" w14:textId="77777777" w:rsidR="00847499" w:rsidRPr="00560C4E" w:rsidRDefault="00847499" w:rsidP="008474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632D3DD" w14:textId="77777777" w:rsidR="00847499" w:rsidRPr="00560C4E" w:rsidRDefault="00691CB5" w:rsidP="008474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0.04</w:t>
            </w:r>
          </w:p>
        </w:tc>
        <w:tc>
          <w:tcPr>
            <w:tcW w:w="270" w:type="dxa"/>
          </w:tcPr>
          <w:p w14:paraId="36F67072" w14:textId="77777777" w:rsidR="00847499" w:rsidRPr="00560C4E" w:rsidRDefault="00847499" w:rsidP="008474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4490DE" w14:textId="77777777" w:rsidR="00847499" w:rsidRPr="00560C4E" w:rsidRDefault="00691CB5" w:rsidP="007060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0C4E">
              <w:rPr>
                <w:rFonts w:ascii="Angsana New" w:hAnsi="Angsana New"/>
                <w:sz w:val="30"/>
                <w:szCs w:val="30"/>
                <w:lang w:bidi="th-TH"/>
              </w:rPr>
              <w:t>1.26</w:t>
            </w:r>
          </w:p>
        </w:tc>
      </w:tr>
      <w:tr w:rsidR="00E51CF3" w:rsidRPr="00560C4E" w14:paraId="23D9F0B6" w14:textId="77777777" w:rsidTr="00154B64">
        <w:tc>
          <w:tcPr>
            <w:tcW w:w="3420" w:type="dxa"/>
          </w:tcPr>
          <w:p w14:paraId="35F828E7" w14:textId="77777777" w:rsidR="00E51CF3" w:rsidRPr="00560C4E" w:rsidRDefault="00E51CF3" w:rsidP="00E5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C45F8F1" w14:textId="77777777" w:rsidR="00E51CF3" w:rsidRPr="00560C4E" w:rsidRDefault="00E51CF3" w:rsidP="00E51C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6BF2EA" w14:textId="77777777" w:rsidR="00E51CF3" w:rsidRPr="00560C4E" w:rsidRDefault="00E51CF3" w:rsidP="00E51C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52F226" w14:textId="77777777" w:rsidR="00E51CF3" w:rsidRPr="00560C4E" w:rsidRDefault="00E91159" w:rsidP="00691CB5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1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6.24</w:t>
            </w:r>
          </w:p>
        </w:tc>
        <w:tc>
          <w:tcPr>
            <w:tcW w:w="270" w:type="dxa"/>
          </w:tcPr>
          <w:p w14:paraId="7C204815" w14:textId="77777777" w:rsidR="00E51CF3" w:rsidRPr="00560C4E" w:rsidRDefault="00E51CF3" w:rsidP="00691CB5">
            <w:pPr>
              <w:pStyle w:val="acctfourfigures"/>
              <w:tabs>
                <w:tab w:val="clear" w:pos="765"/>
                <w:tab w:val="decimal" w:pos="639"/>
                <w:tab w:val="decimal" w:pos="70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7A5B3D" w14:textId="77777777" w:rsidR="00E51CF3" w:rsidRPr="00560C4E" w:rsidRDefault="00E51CF3" w:rsidP="00691CB5">
            <w:pPr>
              <w:pStyle w:val="acctfourfigures"/>
              <w:tabs>
                <w:tab w:val="clear" w:pos="765"/>
                <w:tab w:val="decimal" w:pos="612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B3F0D" w14:textId="77777777" w:rsidR="00E51CF3" w:rsidRPr="00560C4E" w:rsidRDefault="00E51CF3" w:rsidP="00691CB5">
            <w:pPr>
              <w:pStyle w:val="acctfourfigures"/>
              <w:tabs>
                <w:tab w:val="clear" w:pos="765"/>
                <w:tab w:val="decimal" w:pos="639"/>
                <w:tab w:val="decimal" w:pos="864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7EB45B" w14:textId="77777777" w:rsidR="00E51CF3" w:rsidRPr="00560C4E" w:rsidRDefault="00691CB5" w:rsidP="00691CB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3.39</w:t>
            </w:r>
          </w:p>
        </w:tc>
      </w:tr>
    </w:tbl>
    <w:p w14:paraId="7AF42E16" w14:textId="77777777" w:rsidR="00A7081A" w:rsidRPr="00560C4E" w:rsidRDefault="00A7081A" w:rsidP="002E2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04651B" w14:textId="77777777" w:rsidR="007C351F" w:rsidRDefault="007C351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26AB35" w14:textId="77777777" w:rsidR="007C351F" w:rsidRDefault="007C351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66F5FFB" w14:textId="77777777" w:rsidR="007C351F" w:rsidRDefault="007C351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04A189" w14:textId="77777777" w:rsidR="007C351F" w:rsidRDefault="007C351F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98F623" w14:textId="79C1C738" w:rsidR="00A56284" w:rsidRPr="00560C4E" w:rsidRDefault="00A56284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60C4E">
        <w:rPr>
          <w:rFonts w:ascii="Angsana New" w:hAnsi="Angsana New"/>
          <w:sz w:val="30"/>
          <w:szCs w:val="30"/>
        </w:rPr>
        <w:t>31</w:t>
      </w:r>
      <w:r w:rsidRPr="00560C4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60C4E">
        <w:rPr>
          <w:rFonts w:ascii="Angsana New" w:hAnsi="Angsana New"/>
          <w:sz w:val="30"/>
          <w:szCs w:val="30"/>
        </w:rPr>
        <w:t>25</w:t>
      </w:r>
      <w:r w:rsidR="00E078A6" w:rsidRPr="00560C4E">
        <w:rPr>
          <w:rFonts w:ascii="Angsana New" w:hAnsi="Angsana New" w:hint="cs"/>
          <w:sz w:val="30"/>
          <w:szCs w:val="30"/>
          <w:cs/>
        </w:rPr>
        <w:t>6</w:t>
      </w:r>
      <w:r w:rsidR="00BD5EDC" w:rsidRPr="00560C4E">
        <w:rPr>
          <w:rFonts w:ascii="Angsana New" w:hAnsi="Angsana New" w:hint="cs"/>
          <w:sz w:val="30"/>
          <w:szCs w:val="30"/>
          <w:cs/>
        </w:rPr>
        <w:t>1</w:t>
      </w:r>
      <w:r w:rsidR="003169F1"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/>
          <w:sz w:val="30"/>
          <w:szCs w:val="30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7B273ECE" w14:textId="77777777" w:rsidR="00FD36D7" w:rsidRPr="00092A60" w:rsidRDefault="005C2177" w:rsidP="005C2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24"/>
          <w:szCs w:val="24"/>
        </w:rPr>
        <w:tab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BD5EDC" w:rsidRPr="00560C4E" w14:paraId="1BDF2C7B" w14:textId="77777777" w:rsidTr="00452166">
        <w:trPr>
          <w:tblHeader/>
        </w:trPr>
        <w:tc>
          <w:tcPr>
            <w:tcW w:w="3510" w:type="dxa"/>
          </w:tcPr>
          <w:p w14:paraId="2BA1577A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7A5B9DC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60C4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D82541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14:paraId="0E1A23E1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EDC" w:rsidRPr="00560C4E" w14:paraId="342CF272" w14:textId="77777777" w:rsidTr="00452166">
        <w:trPr>
          <w:trHeight w:val="452"/>
          <w:tblHeader/>
        </w:trPr>
        <w:tc>
          <w:tcPr>
            <w:tcW w:w="3510" w:type="dxa"/>
          </w:tcPr>
          <w:p w14:paraId="5BBA37EF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00B015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3F6FCA74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6A027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7F2AD41A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917E4C7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14B07F89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2196B0F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</w:tr>
      <w:tr w:rsidR="00BD5EDC" w:rsidRPr="00560C4E" w14:paraId="4B3533BA" w14:textId="77777777" w:rsidTr="00452166">
        <w:trPr>
          <w:tblHeader/>
        </w:trPr>
        <w:tc>
          <w:tcPr>
            <w:tcW w:w="3510" w:type="dxa"/>
          </w:tcPr>
          <w:p w14:paraId="3B5DCAA5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14:paraId="1833DD82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18C5753B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F2A54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14:paraId="2E77C6D0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12DB6D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2278B17A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3D56BC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</w:tr>
      <w:tr w:rsidR="00BD5EDC" w:rsidRPr="00560C4E" w14:paraId="2D4E75A7" w14:textId="77777777" w:rsidTr="00452166">
        <w:trPr>
          <w:tblHeader/>
        </w:trPr>
        <w:tc>
          <w:tcPr>
            <w:tcW w:w="3510" w:type="dxa"/>
          </w:tcPr>
          <w:p w14:paraId="530E40B5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D54D4C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66034BE0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2C677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5F0480E5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AD1BDD6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6B6CA31D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BA90B6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5EDC" w:rsidRPr="00560C4E" w14:paraId="596C2B6F" w14:textId="77777777" w:rsidTr="002304F7">
        <w:tc>
          <w:tcPr>
            <w:tcW w:w="3510" w:type="dxa"/>
          </w:tcPr>
          <w:p w14:paraId="360451D9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5EC4C4ED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C3A2CC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938C4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1363B6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E512E9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134DA9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971E24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D5EDC" w:rsidRPr="00560C4E" w14:paraId="56A446A7" w14:textId="77777777" w:rsidTr="002304F7">
        <w:tc>
          <w:tcPr>
            <w:tcW w:w="3510" w:type="dxa"/>
          </w:tcPr>
          <w:p w14:paraId="25CB31F2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7F47C49C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1,560.56</w:t>
            </w:r>
          </w:p>
        </w:tc>
        <w:tc>
          <w:tcPr>
            <w:tcW w:w="270" w:type="dxa"/>
          </w:tcPr>
          <w:p w14:paraId="7F4EA19C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AD124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451.34</w:t>
            </w:r>
          </w:p>
        </w:tc>
        <w:tc>
          <w:tcPr>
            <w:tcW w:w="270" w:type="dxa"/>
          </w:tcPr>
          <w:p w14:paraId="7C56021B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A9BB036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81.28</w:t>
            </w:r>
          </w:p>
        </w:tc>
        <w:tc>
          <w:tcPr>
            <w:tcW w:w="270" w:type="dxa"/>
          </w:tcPr>
          <w:p w14:paraId="11C3B866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C85DE0C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23.51</w:t>
            </w:r>
          </w:p>
        </w:tc>
      </w:tr>
      <w:tr w:rsidR="00BD5EDC" w:rsidRPr="00560C4E" w14:paraId="602530A5" w14:textId="77777777" w:rsidTr="002304F7">
        <w:tc>
          <w:tcPr>
            <w:tcW w:w="3510" w:type="dxa"/>
          </w:tcPr>
          <w:p w14:paraId="77375BC4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C86C03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2.05</w:t>
            </w:r>
          </w:p>
        </w:tc>
        <w:tc>
          <w:tcPr>
            <w:tcW w:w="270" w:type="dxa"/>
          </w:tcPr>
          <w:p w14:paraId="20E461AB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83A7E6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66.16</w:t>
            </w:r>
          </w:p>
        </w:tc>
        <w:tc>
          <w:tcPr>
            <w:tcW w:w="270" w:type="dxa"/>
          </w:tcPr>
          <w:p w14:paraId="79CD0708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93AE13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2.05</w:t>
            </w:r>
          </w:p>
        </w:tc>
        <w:tc>
          <w:tcPr>
            <w:tcW w:w="270" w:type="dxa"/>
            <w:vAlign w:val="bottom"/>
          </w:tcPr>
          <w:p w14:paraId="4189E598" w14:textId="77777777" w:rsidR="00BD5EDC" w:rsidRPr="00560C4E" w:rsidRDefault="00BD5EDC" w:rsidP="002304F7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239D820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66.16</w:t>
            </w:r>
          </w:p>
        </w:tc>
      </w:tr>
      <w:tr w:rsidR="00BD5EDC" w:rsidRPr="00560C4E" w14:paraId="61E5D97C" w14:textId="77777777" w:rsidTr="002304F7">
        <w:tc>
          <w:tcPr>
            <w:tcW w:w="3510" w:type="dxa"/>
          </w:tcPr>
          <w:p w14:paraId="0DC80ECC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EEC6E51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50FAD5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B39C50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517.50</w:t>
            </w:r>
          </w:p>
        </w:tc>
        <w:tc>
          <w:tcPr>
            <w:tcW w:w="270" w:type="dxa"/>
          </w:tcPr>
          <w:p w14:paraId="45808839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EF6C068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403D7C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A838082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89.67</w:t>
            </w:r>
          </w:p>
        </w:tc>
      </w:tr>
      <w:tr w:rsidR="00BD5EDC" w:rsidRPr="00560C4E" w14:paraId="003E44C5" w14:textId="77777777" w:rsidTr="002304F7">
        <w:tc>
          <w:tcPr>
            <w:tcW w:w="3510" w:type="dxa"/>
          </w:tcPr>
          <w:p w14:paraId="49D55738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7FCBC6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B928E4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62BB59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BA1D60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405AFC3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34950C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146B298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D5EDC" w:rsidRPr="00560C4E" w14:paraId="2B84A8E1" w14:textId="77777777" w:rsidTr="002304F7">
        <w:tc>
          <w:tcPr>
            <w:tcW w:w="3510" w:type="dxa"/>
          </w:tcPr>
          <w:p w14:paraId="6FE0DAFB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203DCFD7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5B2852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A26BAFE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E056A7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B68F6DE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D3974F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60AAC9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D5EDC" w:rsidRPr="00560C4E" w14:paraId="47448000" w14:textId="77777777" w:rsidTr="002304F7">
        <w:tc>
          <w:tcPr>
            <w:tcW w:w="3510" w:type="dxa"/>
          </w:tcPr>
          <w:p w14:paraId="1B4F7AA2" w14:textId="77777777" w:rsidR="00BD5EDC" w:rsidRPr="00560C4E" w:rsidRDefault="00BD5EDC" w:rsidP="0023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32069D9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14:paraId="1D89913C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19577C0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1.29</w:t>
            </w:r>
          </w:p>
        </w:tc>
        <w:tc>
          <w:tcPr>
            <w:tcW w:w="270" w:type="dxa"/>
          </w:tcPr>
          <w:p w14:paraId="1E1FC922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473E2A9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14:paraId="2CCB47E9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D92794F" w14:textId="77777777" w:rsidR="00BD5EDC" w:rsidRPr="00560C4E" w:rsidRDefault="00BD5EDC" w:rsidP="002304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1.29</w:t>
            </w:r>
          </w:p>
        </w:tc>
      </w:tr>
    </w:tbl>
    <w:p w14:paraId="29EF5199" w14:textId="77777777" w:rsidR="005C2177" w:rsidRPr="00560C4E" w:rsidRDefault="005C2177" w:rsidP="00720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D1A2D00" w14:textId="77777777" w:rsidR="00004904" w:rsidRPr="00560C4E" w:rsidRDefault="00004904" w:rsidP="001E0F8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560C4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503D51B5" w14:textId="77777777" w:rsidR="00004904" w:rsidRPr="00560C4E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747E7E" w14:textId="77777777" w:rsidR="00004904" w:rsidRPr="00560C4E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60C4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F5C3F" w:rsidRPr="00560C4E">
        <w:rPr>
          <w:rFonts w:ascii="Angsana New" w:hAnsi="Angsana New"/>
          <w:sz w:val="30"/>
          <w:szCs w:val="30"/>
        </w:rPr>
        <w:t>3</w:t>
      </w:r>
      <w:r w:rsidR="00E34139" w:rsidRPr="00560C4E">
        <w:rPr>
          <w:rFonts w:ascii="Angsana New" w:hAnsi="Angsana New"/>
          <w:sz w:val="30"/>
          <w:szCs w:val="30"/>
        </w:rPr>
        <w:t>1</w:t>
      </w:r>
      <w:r w:rsidR="00DF5C3F" w:rsidRPr="00560C4E">
        <w:rPr>
          <w:rFonts w:ascii="Angsana New" w:hAnsi="Angsana New"/>
          <w:sz w:val="30"/>
          <w:szCs w:val="30"/>
        </w:rPr>
        <w:t xml:space="preserve"> </w:t>
      </w:r>
      <w:r w:rsidR="00E34139" w:rsidRPr="00560C4E">
        <w:rPr>
          <w:rFonts w:ascii="Angsana New" w:hAnsi="Angsana New" w:hint="cs"/>
          <w:sz w:val="30"/>
          <w:szCs w:val="30"/>
          <w:cs/>
        </w:rPr>
        <w:t>มีนาคม</w:t>
      </w:r>
      <w:r w:rsidR="00DF5C3F" w:rsidRPr="00560C4E">
        <w:rPr>
          <w:rFonts w:ascii="Angsana New" w:hAnsi="Angsana New" w:hint="cs"/>
          <w:sz w:val="30"/>
          <w:szCs w:val="30"/>
          <w:cs/>
        </w:rPr>
        <w:t xml:space="preserve"> </w:t>
      </w:r>
      <w:r w:rsidR="003169F1" w:rsidRPr="00560C4E">
        <w:rPr>
          <w:rFonts w:ascii="Angsana New" w:hAnsi="Angsana New"/>
          <w:sz w:val="30"/>
          <w:szCs w:val="30"/>
        </w:rPr>
        <w:t>25</w:t>
      </w:r>
      <w:r w:rsidR="00E34139" w:rsidRPr="00560C4E">
        <w:rPr>
          <w:rFonts w:ascii="Angsana New" w:hAnsi="Angsana New"/>
          <w:sz w:val="30"/>
          <w:szCs w:val="30"/>
        </w:rPr>
        <w:t>6</w:t>
      </w:r>
      <w:r w:rsidR="00DF659B" w:rsidRPr="00560C4E">
        <w:rPr>
          <w:rFonts w:ascii="Angsana New" w:hAnsi="Angsana New" w:hint="cs"/>
          <w:sz w:val="30"/>
          <w:szCs w:val="30"/>
          <w:cs/>
        </w:rPr>
        <w:t>2</w:t>
      </w:r>
      <w:r w:rsidR="00A56284"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/>
          <w:sz w:val="30"/>
          <w:szCs w:val="30"/>
          <w:cs/>
        </w:rPr>
        <w:t>กลุ่มบริษัทมี</w:t>
      </w:r>
      <w:r w:rsidR="003546E6" w:rsidRPr="00560C4E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1F259DA3" w14:textId="77777777" w:rsidR="00004904" w:rsidRPr="00560C4E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="Angsana New" w:hAnsi="Angsana New" w:cs="Angsana New"/>
          <w:lang w:val="en-US"/>
        </w:rPr>
      </w:pPr>
    </w:p>
    <w:p w14:paraId="011D4558" w14:textId="77777777" w:rsidR="00004904" w:rsidRPr="00560C4E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="Angsana New" w:hAnsi="Angsana New" w:cs="Angsana New"/>
          <w:lang w:val="en-US"/>
        </w:rPr>
      </w:pPr>
      <w:r w:rsidRPr="00560C4E">
        <w:rPr>
          <w:rFonts w:ascii="Angsana New" w:hAnsi="Angsana New" w:cs="Angsana New"/>
          <w:cs/>
          <w:lang w:val="en-US"/>
        </w:rPr>
        <w:t>(ก)</w:t>
      </w:r>
      <w:r w:rsidRPr="00560C4E">
        <w:rPr>
          <w:rFonts w:ascii="Angsana New" w:hAnsi="Angsana New" w:cs="Angsana New"/>
          <w:lang w:val="en-US"/>
        </w:rPr>
        <w:tab/>
      </w:r>
      <w:r w:rsidRPr="00560C4E">
        <w:rPr>
          <w:rFonts w:ascii="Angsana New" w:hAnsi="Angsana New" w:cs="Angsana New"/>
          <w:cs/>
          <w:lang w:val="en-US"/>
        </w:rPr>
        <w:t>จากการที่ธนาคารออกหนังสือค้ำประกันบริษัทและบริษัทย่อยแก่หน่วยงานรัฐบาลและเอกชนเป็นจำนวนเงินรวมประมาณ</w:t>
      </w:r>
      <w:r w:rsidR="000243E1" w:rsidRPr="00560C4E">
        <w:rPr>
          <w:rFonts w:ascii="Angsana New" w:hAnsi="Angsana New" w:cs="Angsana New"/>
          <w:lang w:val="en-US"/>
        </w:rPr>
        <w:t xml:space="preserve"> </w:t>
      </w:r>
      <w:r w:rsidR="006B0567" w:rsidRPr="00560C4E">
        <w:rPr>
          <w:rFonts w:ascii="Angsana New" w:hAnsi="Angsana New" w:cs="Angsana New"/>
          <w:lang w:val="en-US"/>
        </w:rPr>
        <w:t>3.1</w:t>
      </w:r>
      <w:r w:rsidR="004A6651" w:rsidRPr="00560C4E">
        <w:rPr>
          <w:rFonts w:ascii="Angsana New" w:hAnsi="Angsana New" w:cs="Angsana New"/>
          <w:lang w:val="en-US"/>
        </w:rPr>
        <w:t xml:space="preserve"> </w:t>
      </w:r>
      <w:r w:rsidR="00575E17" w:rsidRPr="00560C4E">
        <w:rPr>
          <w:rFonts w:ascii="Angsana New" w:hAnsi="Angsana New" w:cs="Angsana New"/>
          <w:cs/>
          <w:lang w:val="en-US"/>
        </w:rPr>
        <w:t>ล้านบาท สำหรับกลุ่มบริษัท และ</w:t>
      </w:r>
      <w:r w:rsidR="00575E17" w:rsidRPr="00560C4E">
        <w:rPr>
          <w:rFonts w:ascii="Angsana New" w:hAnsi="Angsana New" w:cs="Angsana New"/>
          <w:lang w:val="en-US"/>
        </w:rPr>
        <w:t xml:space="preserve"> </w:t>
      </w:r>
      <w:r w:rsidR="001223A8" w:rsidRPr="00560C4E">
        <w:rPr>
          <w:rFonts w:ascii="Angsana New" w:hAnsi="Angsana New" w:cs="Angsana New"/>
          <w:lang w:val="en-US"/>
        </w:rPr>
        <w:t>1.</w:t>
      </w:r>
      <w:r w:rsidR="00D9775D" w:rsidRPr="00560C4E">
        <w:rPr>
          <w:rFonts w:ascii="Angsana New" w:hAnsi="Angsana New" w:cs="Angsana New"/>
          <w:lang w:val="en-US"/>
        </w:rPr>
        <w:t>7</w:t>
      </w:r>
      <w:r w:rsidR="00DF5C3F" w:rsidRPr="00560C4E">
        <w:rPr>
          <w:rFonts w:ascii="Angsana New" w:hAnsi="Angsana New" w:cs="Angsana New" w:hint="cs"/>
          <w:cs/>
          <w:lang w:val="en-US"/>
        </w:rPr>
        <w:t xml:space="preserve"> </w:t>
      </w:r>
      <w:r w:rsidR="00575E17" w:rsidRPr="00560C4E">
        <w:rPr>
          <w:rFonts w:ascii="Angsana New" w:hAnsi="Angsana New" w:cs="Angsana New"/>
          <w:cs/>
          <w:lang w:val="en-US"/>
        </w:rPr>
        <w:t>ล้านบาท สำหรับบริษัท</w:t>
      </w:r>
    </w:p>
    <w:p w14:paraId="5AF9ED40" w14:textId="77777777" w:rsidR="005B347E" w:rsidRPr="00560C4E" w:rsidRDefault="005B347E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410F9781" w14:textId="77777777" w:rsidR="00512C1E" w:rsidRPr="00560C4E" w:rsidRDefault="00004904" w:rsidP="00613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60C4E">
        <w:rPr>
          <w:rFonts w:ascii="Angsana New" w:hAnsi="Angsana New"/>
          <w:sz w:val="30"/>
          <w:szCs w:val="30"/>
          <w:cs/>
        </w:rPr>
        <w:t>(ข)</w:t>
      </w:r>
      <w:r w:rsidRPr="00560C4E">
        <w:rPr>
          <w:rFonts w:ascii="Angsana New" w:hAnsi="Angsana New"/>
          <w:sz w:val="30"/>
          <w:szCs w:val="30"/>
          <w:cs/>
        </w:rPr>
        <w:tab/>
      </w:r>
      <w:r w:rsidR="00575E17" w:rsidRPr="00560C4E">
        <w:rPr>
          <w:rFonts w:ascii="Angsana New" w:hAnsi="Angsana New"/>
          <w:sz w:val="30"/>
          <w:szCs w:val="30"/>
          <w:cs/>
        </w:rPr>
        <w:t>จากการ</w:t>
      </w:r>
      <w:r w:rsidR="00A02A92" w:rsidRPr="00560C4E">
        <w:rPr>
          <w:rFonts w:ascii="Angsana New" w:hAnsi="Angsana New"/>
          <w:sz w:val="30"/>
          <w:szCs w:val="30"/>
          <w:cs/>
        </w:rPr>
        <w:t>ที่บริษัท</w:t>
      </w:r>
      <w:r w:rsidR="00575E17" w:rsidRPr="00560C4E">
        <w:rPr>
          <w:rFonts w:ascii="Angsana New" w:hAnsi="Angsana New"/>
          <w:sz w:val="30"/>
          <w:szCs w:val="30"/>
          <w:cs/>
        </w:rPr>
        <w:t>เข้าร่วมค้ำประกันสินเชื่อที่สถาบันการเงินให้แก่บริษัท</w:t>
      </w:r>
      <w:r w:rsidR="00575E17" w:rsidRPr="00560C4E">
        <w:rPr>
          <w:rFonts w:ascii="Angsana New" w:hAnsi="Angsana New"/>
          <w:sz w:val="30"/>
          <w:szCs w:val="30"/>
          <w:cs/>
          <w:lang w:val="th-TH"/>
        </w:rPr>
        <w:t>ย่อยบางแห่ง</w:t>
      </w:r>
      <w:r w:rsidR="00575E17" w:rsidRPr="00560C4E">
        <w:rPr>
          <w:rFonts w:ascii="Angsana New" w:hAnsi="Angsana New"/>
          <w:sz w:val="30"/>
          <w:szCs w:val="30"/>
          <w:cs/>
        </w:rPr>
        <w:t>จำนวนเงินรวมประมาณ</w:t>
      </w:r>
      <w:r w:rsidR="00A02A92" w:rsidRPr="00560C4E">
        <w:rPr>
          <w:rFonts w:ascii="Angsana New" w:hAnsi="Angsana New"/>
          <w:sz w:val="30"/>
          <w:szCs w:val="30"/>
        </w:rPr>
        <w:t xml:space="preserve"> </w:t>
      </w:r>
      <w:r w:rsidR="001C1B7C" w:rsidRPr="00560C4E">
        <w:rPr>
          <w:rFonts w:ascii="Angsana New" w:hAnsi="Angsana New"/>
          <w:sz w:val="30"/>
          <w:szCs w:val="30"/>
        </w:rPr>
        <w:t>1,755.8</w:t>
      </w:r>
      <w:r w:rsidR="00A02A92" w:rsidRPr="00560C4E">
        <w:rPr>
          <w:rFonts w:ascii="Angsana New" w:hAnsi="Angsana New"/>
          <w:sz w:val="30"/>
          <w:szCs w:val="30"/>
        </w:rPr>
        <w:t xml:space="preserve"> </w:t>
      </w:r>
      <w:r w:rsidR="00575E17" w:rsidRPr="00560C4E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</w:p>
    <w:p w14:paraId="0E33FA58" w14:textId="77777777" w:rsidR="00772B25" w:rsidRPr="00560C4E" w:rsidRDefault="00772B25" w:rsidP="00E3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B17CA92" w14:textId="77777777" w:rsidR="00E36ABD" w:rsidRPr="00560C4E" w:rsidRDefault="00E36ABD" w:rsidP="001E0F8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560C4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เหตุการณ์ภายหลัง</w:t>
      </w:r>
      <w:r w:rsidR="00C70DD3" w:rsidRPr="00560C4E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รอบระยะเวลา</w:t>
      </w:r>
      <w:r w:rsidRPr="00560C4E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รายงาน</w:t>
      </w:r>
    </w:p>
    <w:p w14:paraId="5AC3439D" w14:textId="77777777" w:rsidR="00F33BC7" w:rsidRPr="00560C4E" w:rsidRDefault="00F33BC7" w:rsidP="00E3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60C4E">
        <w:rPr>
          <w:rFonts w:ascii="Angsana New" w:hAnsi="Angsana New"/>
          <w:sz w:val="30"/>
          <w:szCs w:val="30"/>
          <w:cs/>
          <w:lang w:val="th-TH"/>
        </w:rPr>
        <w:tab/>
      </w:r>
    </w:p>
    <w:p w14:paraId="1005D28D" w14:textId="05AE7652" w:rsidR="00316045" w:rsidRPr="009363EF" w:rsidRDefault="00790170" w:rsidP="009363E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33"/>
        <w:jc w:val="thaiDistribute"/>
        <w:rPr>
          <w:rFonts w:ascii="Angsana New" w:hAnsi="Angsana New"/>
          <w:sz w:val="30"/>
          <w:szCs w:val="30"/>
        </w:rPr>
      </w:pPr>
      <w:r w:rsidRPr="009363EF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9363E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B5A39" w:rsidRPr="009363EF">
        <w:rPr>
          <w:rFonts w:ascii="Angsana New" w:hAnsi="Angsana New"/>
          <w:sz w:val="30"/>
          <w:szCs w:val="30"/>
        </w:rPr>
        <w:t>25</w:t>
      </w:r>
      <w:r w:rsidRPr="009363EF">
        <w:rPr>
          <w:rFonts w:ascii="Angsana New" w:hAnsi="Angsana New"/>
          <w:sz w:val="30"/>
          <w:szCs w:val="30"/>
          <w:cs/>
        </w:rPr>
        <w:t xml:space="preserve"> เมษายน </w:t>
      </w:r>
      <w:r w:rsidR="00C57AE7" w:rsidRPr="009363EF">
        <w:rPr>
          <w:rFonts w:ascii="Angsana New" w:hAnsi="Angsana New"/>
          <w:sz w:val="30"/>
          <w:szCs w:val="30"/>
        </w:rPr>
        <w:t>256</w:t>
      </w:r>
      <w:r w:rsidR="0018194A" w:rsidRPr="009363EF">
        <w:rPr>
          <w:rFonts w:ascii="Angsana New" w:hAnsi="Angsana New"/>
          <w:sz w:val="30"/>
          <w:szCs w:val="30"/>
        </w:rPr>
        <w:t>2</w:t>
      </w:r>
      <w:r w:rsidRPr="009363EF">
        <w:rPr>
          <w:rFonts w:ascii="Angsana New" w:hAnsi="Angsana New"/>
          <w:sz w:val="30"/>
          <w:szCs w:val="30"/>
          <w:cs/>
        </w:rPr>
        <w:t xml:space="preserve"> </w:t>
      </w:r>
      <w:r w:rsidRPr="009363EF">
        <w:rPr>
          <w:rFonts w:ascii="Angsana New" w:hAnsi="Angsana New" w:hint="cs"/>
          <w:sz w:val="30"/>
          <w:szCs w:val="30"/>
          <w:cs/>
        </w:rPr>
        <w:t>ผู้ถือหุ้น</w:t>
      </w:r>
      <w:r w:rsidRPr="009363EF">
        <w:rPr>
          <w:rFonts w:ascii="Angsana New" w:hAnsi="Angsana New"/>
          <w:sz w:val="30"/>
          <w:szCs w:val="30"/>
          <w:cs/>
        </w:rPr>
        <w:t>มีมติอนุมัติการจัดสรร</w:t>
      </w:r>
      <w:r w:rsidRPr="009363EF">
        <w:rPr>
          <w:rFonts w:ascii="Angsana New" w:hAnsi="Angsana New" w:hint="cs"/>
          <w:sz w:val="30"/>
          <w:szCs w:val="30"/>
          <w:cs/>
        </w:rPr>
        <w:t>กำไรเป็น</w:t>
      </w:r>
      <w:r w:rsidRPr="009363EF">
        <w:rPr>
          <w:rFonts w:ascii="Angsana New" w:hAnsi="Angsana New"/>
          <w:sz w:val="30"/>
          <w:szCs w:val="30"/>
          <w:cs/>
        </w:rPr>
        <w:t xml:space="preserve">เงินปันผลในอัตราหุ้นละ </w:t>
      </w:r>
      <w:r w:rsidR="007B5A39" w:rsidRPr="009363EF">
        <w:rPr>
          <w:rFonts w:ascii="Angsana New" w:hAnsi="Angsana New"/>
          <w:sz w:val="30"/>
          <w:szCs w:val="30"/>
        </w:rPr>
        <w:t>0.3704</w:t>
      </w:r>
      <w:r w:rsidRPr="009363EF">
        <w:rPr>
          <w:rFonts w:ascii="Angsana New" w:hAnsi="Angsana New"/>
          <w:sz w:val="30"/>
          <w:szCs w:val="30"/>
        </w:rPr>
        <w:t xml:space="preserve"> </w:t>
      </w:r>
      <w:r w:rsidRPr="009363EF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9363EF">
        <w:rPr>
          <w:rFonts w:ascii="Angsana New" w:hAnsi="Angsana New"/>
          <w:sz w:val="30"/>
          <w:szCs w:val="30"/>
        </w:rPr>
        <w:t xml:space="preserve"> </w:t>
      </w:r>
      <w:r w:rsidR="007B5A39" w:rsidRPr="009363EF">
        <w:rPr>
          <w:rFonts w:ascii="Angsana New" w:hAnsi="Angsana New"/>
          <w:sz w:val="30"/>
          <w:szCs w:val="30"/>
        </w:rPr>
        <w:t>100</w:t>
      </w:r>
      <w:r w:rsidRPr="009363EF">
        <w:rPr>
          <w:rFonts w:ascii="Angsana New" w:hAnsi="Angsana New"/>
          <w:sz w:val="30"/>
          <w:szCs w:val="30"/>
        </w:rPr>
        <w:t xml:space="preserve"> </w:t>
      </w:r>
      <w:r w:rsidRPr="009363EF">
        <w:rPr>
          <w:rFonts w:ascii="Angsana New" w:hAnsi="Angsana New"/>
          <w:sz w:val="30"/>
          <w:szCs w:val="30"/>
          <w:cs/>
        </w:rPr>
        <w:t>ล้านบาท เงินปันผล</w:t>
      </w:r>
      <w:r w:rsidRPr="009363EF">
        <w:rPr>
          <w:rFonts w:ascii="Angsana New" w:hAnsi="Angsana New" w:hint="cs"/>
          <w:sz w:val="30"/>
          <w:szCs w:val="30"/>
          <w:cs/>
        </w:rPr>
        <w:t>ดังกล่าวจะจ่าย</w:t>
      </w:r>
      <w:r w:rsidRPr="009363EF">
        <w:rPr>
          <w:rFonts w:ascii="Angsana New" w:hAnsi="Angsana New"/>
          <w:sz w:val="30"/>
          <w:szCs w:val="30"/>
          <w:cs/>
        </w:rPr>
        <w:t>แก่ผู้ถือหุ้นใน</w:t>
      </w:r>
      <w:r w:rsidR="0001352C" w:rsidRPr="009363EF">
        <w:rPr>
          <w:rFonts w:ascii="Angsana New" w:hAnsi="Angsana New" w:hint="cs"/>
          <w:sz w:val="30"/>
          <w:szCs w:val="30"/>
          <w:cs/>
        </w:rPr>
        <w:t>เดือน</w:t>
      </w:r>
      <w:r w:rsidRPr="009363EF">
        <w:rPr>
          <w:rFonts w:ascii="Angsana New" w:hAnsi="Angsana New" w:hint="cs"/>
          <w:sz w:val="30"/>
          <w:szCs w:val="30"/>
          <w:cs/>
        </w:rPr>
        <w:t>พฤษภาคม</w:t>
      </w:r>
      <w:r w:rsidRPr="009363EF">
        <w:rPr>
          <w:rFonts w:ascii="Angsana New" w:hAnsi="Angsana New"/>
          <w:sz w:val="30"/>
          <w:szCs w:val="30"/>
          <w:cs/>
        </w:rPr>
        <w:t xml:space="preserve"> </w:t>
      </w:r>
      <w:r w:rsidR="00D87B5D" w:rsidRPr="009363EF">
        <w:rPr>
          <w:rFonts w:ascii="Angsana New" w:hAnsi="Angsana New"/>
          <w:sz w:val="30"/>
          <w:szCs w:val="30"/>
        </w:rPr>
        <w:t>256</w:t>
      </w:r>
      <w:r w:rsidR="004F60BD" w:rsidRPr="009363EF">
        <w:rPr>
          <w:rFonts w:ascii="Angsana New" w:hAnsi="Angsana New"/>
          <w:sz w:val="30"/>
          <w:szCs w:val="30"/>
        </w:rPr>
        <w:t>2</w:t>
      </w:r>
    </w:p>
    <w:p w14:paraId="4A6B3002" w14:textId="77777777" w:rsidR="00F33A4A" w:rsidRPr="00560C4E" w:rsidRDefault="00F33A4A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D1D8CD4" w14:textId="2749EC1D" w:rsidR="00F33A4A" w:rsidRPr="009363EF" w:rsidRDefault="0030371D" w:rsidP="009363E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33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lastRenderedPageBreak/>
        <w:t>บริษัทย่อยแห่งหนึ่ง</w:t>
      </w:r>
      <w:r w:rsidRPr="009363EF">
        <w:rPr>
          <w:rFonts w:asciiTheme="majorBidi" w:hAnsiTheme="majorBidi" w:cstheme="majorBidi"/>
          <w:sz w:val="30"/>
          <w:szCs w:val="30"/>
          <w:lang w:eastAsia="ja-JP"/>
        </w:rPr>
        <w:t xml:space="preserve"> (</w:t>
      </w:r>
      <w:r w:rsidR="00241D1E"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บริษัท สุราษฎร์ซีฟู้ดส์ จำกัด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)</w:t>
      </w:r>
      <w:r w:rsidRPr="009363E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เมษายน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9363EF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9363EF">
        <w:rPr>
          <w:rFonts w:asciiTheme="majorBidi" w:hAnsiTheme="majorBidi" w:cstheme="majorBidi"/>
          <w:sz w:val="30"/>
          <w:szCs w:val="30"/>
          <w:lang w:eastAsia="ja-JP"/>
        </w:rPr>
        <w:t xml:space="preserve"> 20.0 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9363E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โดย</w:t>
      </w:r>
      <w:r w:rsidR="00331DA0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จะ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จ่ายให้กับบริษัทเป็นจำนวนเงิน</w:t>
      </w:r>
      <w:r w:rsidRPr="009363EF">
        <w:rPr>
          <w:rFonts w:asciiTheme="majorBidi" w:hAnsiTheme="majorBidi" w:cstheme="majorBidi"/>
          <w:sz w:val="30"/>
          <w:szCs w:val="30"/>
          <w:lang w:eastAsia="ja-JP"/>
        </w:rPr>
        <w:t xml:space="preserve"> 19.0 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</w:t>
      </w:r>
      <w:r w:rsidR="00331DA0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จะ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จ่ายให้กับส่วนได้เสียที่ไม่มีอำนาจควบคุมเป็นจำนวนเงิน</w:t>
      </w:r>
      <w:r w:rsidRPr="009363EF">
        <w:rPr>
          <w:rFonts w:asciiTheme="majorBidi" w:hAnsiTheme="majorBidi" w:cstheme="majorBidi"/>
          <w:sz w:val="30"/>
          <w:szCs w:val="30"/>
          <w:lang w:eastAsia="ja-JP"/>
        </w:rPr>
        <w:t xml:space="preserve"> 1.0 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ในเดือน</w:t>
      </w:r>
      <w:r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Pr="009363E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9363EF">
        <w:rPr>
          <w:rFonts w:asciiTheme="majorBidi" w:hAnsiTheme="majorBidi" w:cstheme="majorBidi"/>
          <w:sz w:val="30"/>
          <w:szCs w:val="30"/>
          <w:lang w:eastAsia="ja-JP"/>
        </w:rPr>
        <w:t>2562</w:t>
      </w:r>
    </w:p>
    <w:p w14:paraId="41B05B29" w14:textId="77777777" w:rsidR="00241D1E" w:rsidRPr="00092A60" w:rsidRDefault="00241D1E" w:rsidP="0093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33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25A60BF0" w14:textId="596DF195" w:rsidR="00C72B4E" w:rsidRPr="009363EF" w:rsidRDefault="00241D1E" w:rsidP="009363E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33"/>
        <w:jc w:val="thaiDistribute"/>
        <w:rPr>
          <w:rFonts w:ascii="Angsana New" w:hAnsi="Angsana New"/>
          <w:sz w:val="30"/>
          <w:szCs w:val="30"/>
          <w:cs/>
        </w:rPr>
      </w:pPr>
      <w:r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ในการป</w:t>
      </w:r>
      <w:r w:rsidR="00FB0AB5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ร</w:t>
      </w:r>
      <w:r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ะชุม</w:t>
      </w:r>
      <w:r w:rsidR="007C351F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คณะกรรมการ</w:t>
      </w:r>
      <w:r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</w:t>
      </w:r>
      <w:r w:rsidR="007C351F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ท</w:t>
      </w:r>
      <w:r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เมื่อวันที่ </w:t>
      </w:r>
      <w:r w:rsidR="007C351F" w:rsidRPr="009363EF"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 w:rsidR="007C351F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9363EF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="007C351F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คณะกรรมการบริษัท</w:t>
      </w:r>
      <w:r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มีมติอนุมัติให้บริษัท</w:t>
      </w:r>
      <w:r w:rsidR="007C351F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ลงทุนในหุ้นเพิ่มทุน</w:t>
      </w:r>
      <w:r w:rsidR="00E34B6E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ของ</w:t>
      </w:r>
      <w:r w:rsidR="00E34B6E" w:rsidRPr="009363EF">
        <w:rPr>
          <w:rFonts w:asciiTheme="majorBidi" w:hAnsiTheme="majorBidi" w:cstheme="majorBidi"/>
          <w:sz w:val="30"/>
          <w:szCs w:val="30"/>
          <w:cs/>
          <w:lang w:eastAsia="ja-JP"/>
        </w:rPr>
        <w:t>บริษัท สุรพลซูพรีมฟู้ดส์ จำกัด</w:t>
      </w:r>
      <w:r w:rsidR="00E34B6E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C72B4E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จำนวน</w:t>
      </w:r>
      <w:r w:rsidR="00331DA0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C72B4E" w:rsidRPr="009363EF">
        <w:rPr>
          <w:rFonts w:asciiTheme="majorBidi" w:hAnsiTheme="majorBidi" w:cstheme="majorBidi"/>
          <w:sz w:val="30"/>
          <w:szCs w:val="30"/>
          <w:lang w:eastAsia="ja-JP"/>
        </w:rPr>
        <w:t xml:space="preserve">113.6 </w:t>
      </w:r>
      <w:r w:rsidR="00C72B4E" w:rsidRPr="009363EF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6E24BA12" w14:textId="77777777" w:rsidR="00C72B4E" w:rsidRPr="00092A60" w:rsidRDefault="00C72B4E" w:rsidP="0093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33"/>
        <w:jc w:val="thaiDistribute"/>
        <w:rPr>
          <w:rFonts w:ascii="Angsana New" w:hAnsi="Angsana New"/>
          <w:sz w:val="30"/>
          <w:szCs w:val="30"/>
        </w:rPr>
      </w:pPr>
    </w:p>
    <w:p w14:paraId="1203341C" w14:textId="600E808E" w:rsidR="001E3EC6" w:rsidRPr="009363EF" w:rsidRDefault="001E3EC6" w:rsidP="009363E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33"/>
        <w:jc w:val="thaiDistribute"/>
        <w:rPr>
          <w:rFonts w:ascii="Angsana New" w:hAnsi="Angsana New"/>
          <w:sz w:val="30"/>
          <w:szCs w:val="30"/>
        </w:rPr>
      </w:pPr>
      <w:r w:rsidRPr="009363E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9363EF">
        <w:rPr>
          <w:rFonts w:ascii="Angsana New" w:hAnsi="Angsana New"/>
          <w:sz w:val="30"/>
          <w:szCs w:val="30"/>
        </w:rPr>
        <w:t xml:space="preserve">5 </w:t>
      </w:r>
      <w:r w:rsidRPr="009363E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363EF">
        <w:rPr>
          <w:rFonts w:ascii="Angsana New" w:hAnsi="Angsana New"/>
          <w:sz w:val="30"/>
          <w:szCs w:val="30"/>
        </w:rPr>
        <w:t xml:space="preserve">2562 </w:t>
      </w:r>
      <w:r w:rsidRPr="009363EF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9363EF">
        <w:rPr>
          <w:rFonts w:ascii="Angsana New" w:hAnsi="Angsana New"/>
          <w:sz w:val="30"/>
          <w:szCs w:val="30"/>
        </w:rPr>
        <w:t>20</w:t>
      </w:r>
      <w:r w:rsidRPr="009363EF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9363EF">
        <w:rPr>
          <w:rFonts w:ascii="Angsana New" w:hAnsi="Angsana New"/>
          <w:sz w:val="30"/>
          <w:szCs w:val="30"/>
        </w:rPr>
        <w:t>400</w:t>
      </w:r>
      <w:r w:rsidRPr="009363EF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9363E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9363EF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</w:t>
      </w:r>
      <w:r w:rsidR="004F24C7" w:rsidRPr="009363EF">
        <w:rPr>
          <w:rFonts w:ascii="Angsana New" w:hAnsi="Angsana New" w:hint="cs"/>
          <w:sz w:val="30"/>
          <w:szCs w:val="30"/>
          <w:cs/>
        </w:rPr>
        <w:t>สสอง</w:t>
      </w:r>
      <w:r w:rsidRPr="009363EF">
        <w:rPr>
          <w:rFonts w:ascii="Angsana New" w:hAnsi="Angsana New" w:hint="cs"/>
          <w:sz w:val="30"/>
          <w:szCs w:val="30"/>
          <w:cs/>
        </w:rPr>
        <w:t xml:space="preserve">ปี </w:t>
      </w:r>
      <w:r w:rsidRPr="009363EF">
        <w:rPr>
          <w:rFonts w:ascii="Angsana New" w:hAnsi="Angsana New"/>
          <w:sz w:val="30"/>
          <w:szCs w:val="30"/>
        </w:rPr>
        <w:t>2562</w:t>
      </w:r>
      <w:r w:rsidRPr="009363EF"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</w:t>
      </w:r>
      <w:r w:rsidR="004F24C7" w:rsidRPr="009363EF">
        <w:rPr>
          <w:rFonts w:ascii="Angsana New" w:hAnsi="Angsana New" w:hint="cs"/>
          <w:sz w:val="30"/>
          <w:szCs w:val="30"/>
          <w:cs/>
        </w:rPr>
        <w:t>จะ</w:t>
      </w:r>
      <w:r w:rsidRPr="009363EF">
        <w:rPr>
          <w:rFonts w:ascii="Angsana New" w:hAnsi="Angsana New" w:hint="cs"/>
          <w:sz w:val="30"/>
          <w:szCs w:val="30"/>
          <w:cs/>
        </w:rPr>
        <w:t>ทำให</w:t>
      </w:r>
      <w:r w:rsidR="00263FE0" w:rsidRPr="009363EF">
        <w:rPr>
          <w:rFonts w:ascii="Angsana New" w:hAnsi="Angsana New" w:hint="cs"/>
          <w:sz w:val="30"/>
          <w:szCs w:val="30"/>
          <w:cs/>
        </w:rPr>
        <w:t>้</w:t>
      </w:r>
      <w:r w:rsidRPr="009363EF">
        <w:rPr>
          <w:rFonts w:ascii="Angsana New" w:hAnsi="Angsana New" w:hint="cs"/>
          <w:sz w:val="30"/>
          <w:szCs w:val="30"/>
          <w:cs/>
        </w:rPr>
        <w:t>ประมาณการหนี้สินผลประโยชน์เมื่อเกษียณอายุ และต้นทุนบริการในอดีตในงบการเงินรวมและงบการเงินเฉพาะกิจการ</w:t>
      </w:r>
      <w:r w:rsidR="00263FE0" w:rsidRPr="009363EF">
        <w:rPr>
          <w:rFonts w:ascii="Angsana New" w:hAnsi="Angsana New" w:hint="cs"/>
          <w:sz w:val="30"/>
          <w:szCs w:val="30"/>
          <w:cs/>
        </w:rPr>
        <w:t>เพิ่มขึ้น</w:t>
      </w:r>
      <w:r w:rsidRPr="009363EF">
        <w:rPr>
          <w:rFonts w:ascii="Angsana New" w:hAnsi="Angsana New" w:hint="cs"/>
          <w:sz w:val="30"/>
          <w:szCs w:val="30"/>
          <w:cs/>
        </w:rPr>
        <w:t>จำนว</w:t>
      </w:r>
      <w:r w:rsidR="00263FE0" w:rsidRPr="009363EF">
        <w:rPr>
          <w:rFonts w:ascii="Angsana New" w:hAnsi="Angsana New" w:hint="cs"/>
          <w:sz w:val="30"/>
          <w:szCs w:val="30"/>
          <w:cs/>
        </w:rPr>
        <w:t>นประมาณ</w:t>
      </w:r>
      <w:r w:rsidRPr="009363E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E34B6E" w:rsidRPr="009363EF">
        <w:rPr>
          <w:rFonts w:asciiTheme="majorBidi" w:hAnsiTheme="majorBidi" w:cstheme="majorBidi"/>
          <w:sz w:val="30"/>
          <w:szCs w:val="30"/>
        </w:rPr>
        <w:t>30.5</w:t>
      </w:r>
      <w:r w:rsidRPr="009363E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9363EF">
        <w:rPr>
          <w:rFonts w:ascii="Angsana New" w:hAnsi="Angsana New" w:hint="cs"/>
          <w:sz w:val="30"/>
          <w:szCs w:val="30"/>
          <w:cs/>
        </w:rPr>
        <w:t>ล้านบาท</w:t>
      </w:r>
      <w:r w:rsidRPr="009363E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9363EF">
        <w:rPr>
          <w:rFonts w:ascii="Angsana New" w:hAnsi="Angsana New" w:hint="cs"/>
          <w:sz w:val="30"/>
          <w:szCs w:val="30"/>
          <w:cs/>
        </w:rPr>
        <w:t xml:space="preserve">และ </w:t>
      </w:r>
      <w:r w:rsidR="00D9775D" w:rsidRPr="009363EF">
        <w:rPr>
          <w:rFonts w:asciiTheme="majorBidi" w:hAnsiTheme="majorBidi" w:cstheme="majorBidi"/>
          <w:sz w:val="30"/>
          <w:szCs w:val="30"/>
        </w:rPr>
        <w:t>10.</w:t>
      </w:r>
      <w:r w:rsidR="00E34B6E" w:rsidRPr="009363EF">
        <w:rPr>
          <w:rFonts w:asciiTheme="majorBidi" w:hAnsiTheme="majorBidi" w:cstheme="majorBidi"/>
          <w:sz w:val="30"/>
          <w:szCs w:val="30"/>
        </w:rPr>
        <w:t>4</w:t>
      </w:r>
      <w:r w:rsidRPr="009363EF">
        <w:rPr>
          <w:rFonts w:ascii="Angsana New" w:hAnsi="Angsana New"/>
          <w:sz w:val="30"/>
          <w:szCs w:val="30"/>
        </w:rPr>
        <w:t xml:space="preserve"> </w:t>
      </w:r>
      <w:r w:rsidRPr="009363EF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1FF2DB7C" w14:textId="77777777" w:rsidR="00D012A7" w:rsidRPr="00092A60" w:rsidRDefault="00D012A7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2DAD832" w14:textId="77777777" w:rsidR="00D85F47" w:rsidRPr="00092A60" w:rsidRDefault="00D85F47" w:rsidP="006033E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092A60"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มาตรฐานการรายงานทางการเงินที่ยังไม่ได้ใช้    </w:t>
      </w:r>
    </w:p>
    <w:p w14:paraId="60A4E030" w14:textId="77777777" w:rsidR="00D85F47" w:rsidRPr="00092A60" w:rsidRDefault="00D85F47" w:rsidP="00D8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396C1A" w14:textId="499FCCD4" w:rsidR="00D85F47" w:rsidRPr="00092A60" w:rsidRDefault="00D85F47" w:rsidP="00263FE0">
      <w:pPr>
        <w:spacing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  <w:r w:rsidRPr="00092A6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</w:t>
      </w:r>
      <w:r w:rsidR="00263FE0" w:rsidRPr="00092A60">
        <w:rPr>
          <w:rFonts w:ascii="Angsana New" w:hAnsi="Angsana New" w:hint="cs"/>
          <w:sz w:val="30"/>
          <w:szCs w:val="30"/>
          <w:cs/>
        </w:rPr>
        <w:t>หลายฉบับได้มีการประกาศแล้วแต่ยังไม่มีผลบังคับใช้ มาตรฐานกา</w:t>
      </w:r>
      <w:r w:rsidR="009363EF">
        <w:rPr>
          <w:rFonts w:ascii="Angsana New" w:hAnsi="Angsana New" w:hint="cs"/>
          <w:sz w:val="30"/>
          <w:szCs w:val="30"/>
          <w:cs/>
        </w:rPr>
        <w:t>ร</w:t>
      </w:r>
      <w:r w:rsidR="00263FE0" w:rsidRPr="00092A60">
        <w:rPr>
          <w:rFonts w:ascii="Angsana New" w:hAnsi="Angsana New" w:hint="cs"/>
          <w:sz w:val="30"/>
          <w:szCs w:val="30"/>
          <w:cs/>
        </w:rPr>
        <w:t>รายงานทางการเงินที่ออกใหม่</w:t>
      </w:r>
      <w:r w:rsidR="00072F6D">
        <w:rPr>
          <w:rFonts w:ascii="Angsana New" w:hAnsi="Angsana New" w:hint="cs"/>
          <w:sz w:val="30"/>
          <w:szCs w:val="30"/>
          <w:cs/>
        </w:rPr>
        <w:t>นี้</w:t>
      </w:r>
      <w:r w:rsidR="00263FE0" w:rsidRPr="00092A60">
        <w:rPr>
          <w:rFonts w:ascii="Angsana New" w:hAnsi="Angsana New" w:hint="cs"/>
          <w:sz w:val="30"/>
          <w:szCs w:val="30"/>
          <w:cs/>
        </w:rPr>
        <w:t>อาจ</w:t>
      </w:r>
      <w:r w:rsidRPr="00092A60">
        <w:rPr>
          <w:rFonts w:ascii="Angsana New" w:hAnsi="Angsana New"/>
          <w:sz w:val="30"/>
          <w:szCs w:val="30"/>
          <w:cs/>
        </w:rPr>
        <w:t>เกี่ยว</w:t>
      </w:r>
      <w:r w:rsidR="000D25A9">
        <w:rPr>
          <w:rFonts w:ascii="Angsana New" w:hAnsi="Angsana New" w:hint="cs"/>
          <w:sz w:val="30"/>
          <w:szCs w:val="30"/>
          <w:cs/>
        </w:rPr>
        <w:t>ข้อง</w:t>
      </w:r>
      <w:r w:rsidRPr="00092A60">
        <w:rPr>
          <w:rFonts w:ascii="Angsana New" w:hAnsi="Angsana New"/>
          <w:sz w:val="30"/>
          <w:szCs w:val="30"/>
          <w:cs/>
        </w:rPr>
        <w:t>กับการดำเนินงานของ</w:t>
      </w:r>
      <w:r w:rsidR="006033E5" w:rsidRPr="00092A6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263FE0" w:rsidRPr="00092A60">
        <w:rPr>
          <w:rFonts w:ascii="Angsana New" w:hAnsi="Angsana New" w:hint="cs"/>
          <w:sz w:val="30"/>
          <w:szCs w:val="30"/>
          <w:cs/>
        </w:rPr>
        <w:t>และ</w:t>
      </w:r>
      <w:r w:rsidRPr="00092A60">
        <w:rPr>
          <w:rFonts w:ascii="Angsana New" w:hAnsi="Angsana New"/>
          <w:spacing w:val="8"/>
          <w:sz w:val="30"/>
          <w:szCs w:val="30"/>
          <w:cs/>
        </w:rPr>
        <w:t>ถือปฏิบัติกับงบการเงินสำหรับรอบระยะเวลาบัญชีที่เริ่มในหรือหลังวันที่</w:t>
      </w:r>
      <w:r w:rsidRPr="00092A60">
        <w:rPr>
          <w:rFonts w:ascii="Angsana New" w:hAnsi="Angsana New"/>
          <w:spacing w:val="8"/>
          <w:sz w:val="30"/>
          <w:szCs w:val="30"/>
        </w:rPr>
        <w:t xml:space="preserve"> 1</w:t>
      </w:r>
      <w:r w:rsidRPr="00092A60">
        <w:rPr>
          <w:rFonts w:ascii="Angsana New" w:hAnsi="Angsana New"/>
          <w:spacing w:val="8"/>
          <w:sz w:val="30"/>
          <w:szCs w:val="30"/>
          <w:cs/>
        </w:rPr>
        <w:t xml:space="preserve"> มกราคม ในปีดังต่อไปนี้</w:t>
      </w:r>
    </w:p>
    <w:p w14:paraId="25F4F30B" w14:textId="77777777" w:rsidR="00D85F47" w:rsidRPr="00092A60" w:rsidRDefault="00D85F47" w:rsidP="00D85F47">
      <w:pPr>
        <w:spacing w:line="240" w:lineRule="auto"/>
        <w:ind w:left="567" w:right="-20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68"/>
        <w:gridCol w:w="3672"/>
        <w:gridCol w:w="1440"/>
      </w:tblGrid>
      <w:tr w:rsidR="00D85F47" w:rsidRPr="00092A60" w14:paraId="3AF349B5" w14:textId="77777777" w:rsidTr="00071022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14:paraId="411CBF6B" w14:textId="77777777" w:rsidR="00D85F47" w:rsidRPr="00092A60" w:rsidRDefault="00D85F47" w:rsidP="00D85F47">
            <w:pPr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092A6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672" w:type="dxa"/>
            <w:shd w:val="clear" w:color="auto" w:fill="auto"/>
            <w:vAlign w:val="bottom"/>
          </w:tcPr>
          <w:p w14:paraId="06E83E39" w14:textId="77777777" w:rsidR="00D85F47" w:rsidRPr="00092A60" w:rsidRDefault="00D85F47" w:rsidP="00D85F47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92A6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40" w:type="dxa"/>
            <w:shd w:val="clear" w:color="auto" w:fill="auto"/>
          </w:tcPr>
          <w:p w14:paraId="16A7B5B9" w14:textId="77777777" w:rsidR="00D85F47" w:rsidRPr="00092A60" w:rsidRDefault="00D85F47" w:rsidP="00D85F47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92A6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85F47" w:rsidRPr="00092A60" w14:paraId="3C98A793" w14:textId="77777777" w:rsidTr="00071022">
        <w:tc>
          <w:tcPr>
            <w:tcW w:w="4068" w:type="dxa"/>
            <w:shd w:val="clear" w:color="auto" w:fill="auto"/>
          </w:tcPr>
          <w:p w14:paraId="225F73E1" w14:textId="77777777" w:rsidR="00D85F47" w:rsidRPr="00092A60" w:rsidRDefault="00D85F47" w:rsidP="00D85F47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92A6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92A6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672" w:type="dxa"/>
            <w:shd w:val="clear" w:color="auto" w:fill="auto"/>
          </w:tcPr>
          <w:p w14:paraId="42ED5162" w14:textId="77777777" w:rsidR="00D85F47" w:rsidRPr="00092A60" w:rsidRDefault="00D85F47" w:rsidP="00D85F4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92A60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55803DB" w14:textId="77777777" w:rsidR="00D85F47" w:rsidRPr="00092A60" w:rsidRDefault="00D85F47" w:rsidP="00D85F4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92A6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85F47" w:rsidRPr="00092A60" w14:paraId="5A14DFDF" w14:textId="77777777" w:rsidTr="00071022">
        <w:tc>
          <w:tcPr>
            <w:tcW w:w="4068" w:type="dxa"/>
            <w:shd w:val="clear" w:color="auto" w:fill="auto"/>
          </w:tcPr>
          <w:p w14:paraId="47618306" w14:textId="77777777" w:rsidR="00D85F47" w:rsidRPr="00092A60" w:rsidRDefault="00D85F47" w:rsidP="00D85F47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92A60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92A6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672" w:type="dxa"/>
            <w:shd w:val="clear" w:color="auto" w:fill="auto"/>
          </w:tcPr>
          <w:p w14:paraId="02EC681B" w14:textId="77777777" w:rsidR="00D85F47" w:rsidRPr="00092A60" w:rsidRDefault="00D85F47" w:rsidP="00D85F4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92A6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40" w:type="dxa"/>
            <w:shd w:val="clear" w:color="auto" w:fill="auto"/>
          </w:tcPr>
          <w:p w14:paraId="42628F01" w14:textId="77777777" w:rsidR="00D85F47" w:rsidRPr="00092A60" w:rsidRDefault="00D85F47" w:rsidP="00D85F4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92A6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85F47" w:rsidRPr="00092A60" w14:paraId="4039A8F1" w14:textId="77777777" w:rsidTr="00071022">
        <w:tc>
          <w:tcPr>
            <w:tcW w:w="4068" w:type="dxa"/>
            <w:shd w:val="clear" w:color="auto" w:fill="auto"/>
          </w:tcPr>
          <w:p w14:paraId="6DDD5BEE" w14:textId="77777777" w:rsidR="00D85F47" w:rsidRPr="00092A60" w:rsidRDefault="00D85F47" w:rsidP="00D85F47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92A6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92A60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3672" w:type="dxa"/>
            <w:shd w:val="clear" w:color="auto" w:fill="auto"/>
          </w:tcPr>
          <w:p w14:paraId="601CA535" w14:textId="77777777" w:rsidR="00D85F47" w:rsidRPr="00092A60" w:rsidRDefault="00D85F47" w:rsidP="00D85F4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92A60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</w:tcPr>
          <w:p w14:paraId="45FAC3E3" w14:textId="77777777" w:rsidR="00D85F47" w:rsidRPr="00092A60" w:rsidRDefault="00D85F47" w:rsidP="00D85F4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92A6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85F47" w:rsidRPr="00092A60" w14:paraId="2278E57F" w14:textId="77777777" w:rsidTr="00071022">
        <w:tc>
          <w:tcPr>
            <w:tcW w:w="4068" w:type="dxa"/>
            <w:shd w:val="clear" w:color="auto" w:fill="auto"/>
          </w:tcPr>
          <w:p w14:paraId="7F12F858" w14:textId="77777777" w:rsidR="00D85F47" w:rsidRPr="00092A60" w:rsidRDefault="00D85F47" w:rsidP="00D85F47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092A60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092A6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672" w:type="dxa"/>
            <w:shd w:val="clear" w:color="auto" w:fill="auto"/>
          </w:tcPr>
          <w:p w14:paraId="15CE3D29" w14:textId="77777777" w:rsidR="00D85F47" w:rsidRPr="00092A60" w:rsidRDefault="00D85F47" w:rsidP="00D85F4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092A60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40D04AB" w14:textId="77777777" w:rsidR="00D85F47" w:rsidRPr="00092A60" w:rsidRDefault="00D85F47" w:rsidP="00D85F4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92A6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7F9BDB77" w14:textId="77777777" w:rsidR="00A031EE" w:rsidRPr="00092A60" w:rsidRDefault="00A031EE" w:rsidP="00D85F47">
      <w:pPr>
        <w:ind w:left="540" w:hanging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EB4360" w14:textId="14AB02EC" w:rsidR="00D85F47" w:rsidRPr="00092A60" w:rsidRDefault="00D85F47" w:rsidP="00D85F47">
      <w:pPr>
        <w:ind w:left="540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2A60">
        <w:rPr>
          <w:rFonts w:ascii="Angsana New" w:hAnsi="Angsana New"/>
          <w:i/>
          <w:iCs/>
          <w:sz w:val="30"/>
          <w:szCs w:val="30"/>
        </w:rPr>
        <w:t xml:space="preserve">* </w:t>
      </w:r>
      <w:r w:rsidRPr="00092A60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184AA7E" w14:textId="6F98CE7A" w:rsidR="00D85F47" w:rsidRDefault="00D85F47" w:rsidP="00D85F4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</w:p>
    <w:p w14:paraId="54360665" w14:textId="37A03612" w:rsidR="00092A60" w:rsidRDefault="00092A60" w:rsidP="00D85F4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</w:p>
    <w:p w14:paraId="1847212A" w14:textId="7BD00CD0" w:rsidR="00092A60" w:rsidRDefault="00092A60" w:rsidP="00D85F4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</w:p>
    <w:p w14:paraId="77888F7B" w14:textId="4CF54EB4" w:rsidR="00092A60" w:rsidRDefault="00092A60" w:rsidP="00D85F4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</w:p>
    <w:p w14:paraId="79D93451" w14:textId="77777777" w:rsidR="00092A60" w:rsidRPr="00092A60" w:rsidRDefault="00092A60" w:rsidP="00D85F4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</w:p>
    <w:p w14:paraId="498D7DD6" w14:textId="77777777" w:rsidR="00D85F47" w:rsidRPr="00092A60" w:rsidRDefault="00D85F47" w:rsidP="009363EF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092A6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092A6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92A6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4216151" w14:textId="77777777" w:rsidR="00D85F47" w:rsidRPr="00092A60" w:rsidRDefault="00D85F47" w:rsidP="00D85F4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9F53D1" w14:textId="77777777" w:rsidR="00D85F47" w:rsidRPr="00560C4E" w:rsidRDefault="00D85F47" w:rsidP="00D85F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92A60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92A60">
        <w:rPr>
          <w:rFonts w:ascii="Angsana New" w:hAnsi="Angsana New"/>
          <w:color w:val="000000"/>
          <w:sz w:val="30"/>
          <w:szCs w:val="30"/>
        </w:rPr>
        <w:t>16</w:t>
      </w:r>
      <w:r w:rsidRPr="00092A60">
        <w:rPr>
          <w:rFonts w:ascii="Angsana New" w:hAnsi="Angsana New"/>
          <w:color w:val="000000"/>
          <w:sz w:val="30"/>
          <w:szCs w:val="30"/>
          <w:cs/>
        </w:rPr>
        <w:t xml:space="preserve"> ได้นำเสนอวิธีการบัญชีเดียวสำหรับผู้เช่า (</w:t>
      </w:r>
      <w:r w:rsidRPr="00092A60">
        <w:rPr>
          <w:rFonts w:ascii="Angsana New" w:hAnsi="Angsana New"/>
          <w:color w:val="000000"/>
          <w:sz w:val="30"/>
          <w:szCs w:val="30"/>
        </w:rPr>
        <w:t xml:space="preserve">Single lessee accounting model) </w:t>
      </w:r>
      <w:r w:rsidRPr="00092A60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092A60">
        <w:rPr>
          <w:rFonts w:ascii="Angsana New" w:hAnsi="Angsana New" w:hint="cs"/>
          <w:color w:val="000000"/>
          <w:sz w:val="30"/>
          <w:szCs w:val="30"/>
          <w:cs/>
        </w:rPr>
        <w:t>ไม่แตกต่างจาก</w:t>
      </w:r>
      <w:r w:rsidRPr="00560C4E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560C4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E5F4846" w14:textId="77777777" w:rsidR="006739C4" w:rsidRPr="00092A60" w:rsidRDefault="006739C4" w:rsidP="00D85F47">
      <w:pPr>
        <w:pStyle w:val="ListParagraph"/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648CFA" w14:textId="77777777" w:rsidR="00D85F47" w:rsidRPr="00092A60" w:rsidRDefault="00D85F47" w:rsidP="00D85F4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350" w:hanging="81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92A6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4815412" w14:textId="77777777" w:rsidR="00D85F47" w:rsidRPr="00092A60" w:rsidRDefault="00D85F47" w:rsidP="00D85F47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0831D0B" w14:textId="77777777" w:rsidR="00D85F47" w:rsidRPr="00092A60" w:rsidRDefault="00D85F47" w:rsidP="00D85F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9540"/>
        </w:tabs>
        <w:autoSpaceDE w:val="0"/>
        <w:autoSpaceDN w:val="0"/>
        <w:adjustRightInd w:val="0"/>
        <w:spacing w:line="240" w:lineRule="auto"/>
        <w:ind w:left="1080" w:right="4"/>
        <w:jc w:val="thaiDistribute"/>
        <w:rPr>
          <w:rFonts w:ascii="Angsana New" w:hAnsi="Angsana New"/>
          <w:color w:val="000000"/>
          <w:sz w:val="30"/>
          <w:szCs w:val="30"/>
        </w:rPr>
      </w:pPr>
      <w:r w:rsidRPr="00092A60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14:paraId="60FDF50D" w14:textId="77777777" w:rsidR="00D85F47" w:rsidRPr="00092A60" w:rsidRDefault="00D85F47" w:rsidP="00D85F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9AEED8F" w14:textId="4332C867" w:rsidR="00D85F47" w:rsidRPr="00092A60" w:rsidRDefault="00D85F47" w:rsidP="00E24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92A60">
        <w:rPr>
          <w:rFonts w:ascii="Angsana New" w:hAnsi="Angsana New" w:hint="eastAsia"/>
          <w:sz w:val="30"/>
          <w:szCs w:val="30"/>
          <w:cs/>
        </w:rPr>
        <w:t>ขณะนี้ผู้</w:t>
      </w:r>
      <w:r w:rsidR="006033E5" w:rsidRPr="00092A60">
        <w:rPr>
          <w:rFonts w:ascii="Angsana New" w:hAnsi="Angsana New" w:hint="cs"/>
          <w:sz w:val="30"/>
          <w:szCs w:val="30"/>
          <w:cs/>
        </w:rPr>
        <w:t>บริหาร</w:t>
      </w:r>
      <w:r w:rsidRPr="00092A60">
        <w:rPr>
          <w:rFonts w:ascii="Angsana New" w:hAnsi="Angsana New" w:hint="eastAsia"/>
          <w:sz w:val="30"/>
          <w:szCs w:val="30"/>
          <w:cs/>
        </w:rPr>
        <w:t>ก</w:t>
      </w:r>
      <w:r w:rsidRPr="00092A60">
        <w:rPr>
          <w:rFonts w:ascii="Angsana New" w:hAnsi="Angsana New" w:hint="cs"/>
          <w:sz w:val="30"/>
          <w:szCs w:val="30"/>
          <w:cs/>
        </w:rPr>
        <w:t>ำ</w:t>
      </w:r>
      <w:r w:rsidRPr="00092A60">
        <w:rPr>
          <w:rFonts w:ascii="Angsana New" w:hAnsi="Angsana New" w:hint="eastAsia"/>
          <w:sz w:val="30"/>
          <w:szCs w:val="30"/>
          <w:cs/>
        </w:rPr>
        <w:t>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092A60">
        <w:rPr>
          <w:rFonts w:ascii="Angsana New" w:hAnsi="Angsana New" w:hint="cs"/>
          <w:sz w:val="30"/>
          <w:szCs w:val="30"/>
          <w:cs/>
        </w:rPr>
        <w:t>ข้างต้น</w:t>
      </w:r>
      <w:r w:rsidRPr="00092A60">
        <w:rPr>
          <w:rFonts w:ascii="Angsana New" w:hAnsi="Angsana New" w:hint="eastAsia"/>
          <w:sz w:val="30"/>
          <w:szCs w:val="30"/>
          <w:cs/>
        </w:rPr>
        <w:t>เป็นครั้งแรกต่องบการเงิน</w:t>
      </w:r>
      <w:r w:rsidR="006023E6" w:rsidRPr="00092A60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</w:p>
    <w:p w14:paraId="16DC47C4" w14:textId="77777777" w:rsidR="00D85F47" w:rsidRPr="00092A60" w:rsidRDefault="00D85F47" w:rsidP="00D8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D85F47" w:rsidRPr="00092A60" w:rsidSect="006D6DF8">
      <w:head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E6202" w14:textId="77777777" w:rsidR="00FE235D" w:rsidRDefault="00FE235D" w:rsidP="004956B4">
      <w:r>
        <w:separator/>
      </w:r>
    </w:p>
  </w:endnote>
  <w:endnote w:type="continuationSeparator" w:id="0">
    <w:p w14:paraId="135277DC" w14:textId="77777777" w:rsidR="00FE235D" w:rsidRDefault="00FE235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9BC54" w14:textId="77777777" w:rsidR="007C351F" w:rsidRPr="00CD3EAA" w:rsidRDefault="007C351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 w:rsidR="00590821">
      <w:rPr>
        <w:rFonts w:ascii="Angsana New" w:hAnsi="Angsana New"/>
        <w:noProof/>
        <w:sz w:val="30"/>
        <w:szCs w:val="30"/>
      </w:rPr>
      <w:t>14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57E5B" w14:textId="77777777" w:rsidR="007C351F" w:rsidRPr="007661AC" w:rsidRDefault="007C351F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ED9FF" w14:textId="77777777" w:rsidR="007C351F" w:rsidRPr="001C41B1" w:rsidRDefault="007C351F" w:rsidP="001C41B1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997A1A">
      <w:rPr>
        <w:rFonts w:ascii="Angsana New" w:hAnsi="Angsana New"/>
        <w:noProof/>
        <w:sz w:val="30"/>
        <w:szCs w:val="30"/>
      </w:rPr>
      <w:fldChar w:fldCharType="begin"/>
    </w:r>
    <w:r w:rsidRPr="00997A1A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997A1A">
      <w:rPr>
        <w:rFonts w:ascii="Angsana New" w:hAnsi="Angsana New"/>
        <w:noProof/>
        <w:sz w:val="30"/>
        <w:szCs w:val="30"/>
      </w:rPr>
      <w:fldChar w:fldCharType="separate"/>
    </w:r>
    <w:r w:rsidR="00590821">
      <w:rPr>
        <w:rFonts w:ascii="Angsana New" w:hAnsi="Angsana New"/>
        <w:noProof/>
        <w:sz w:val="30"/>
        <w:szCs w:val="30"/>
      </w:rPr>
      <w:t>41</w:t>
    </w:r>
    <w:r w:rsidRPr="00997A1A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5A1FF" w14:textId="77777777" w:rsidR="00FE235D" w:rsidRDefault="00FE235D" w:rsidP="004956B4">
      <w:r>
        <w:separator/>
      </w:r>
    </w:p>
  </w:footnote>
  <w:footnote w:type="continuationSeparator" w:id="0">
    <w:p w14:paraId="6FE59C9E" w14:textId="77777777" w:rsidR="00FE235D" w:rsidRDefault="00FE235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D0862" w14:textId="77777777" w:rsidR="007C351F" w:rsidRDefault="007C35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DCDC8" w14:textId="77777777" w:rsidR="007C351F" w:rsidRPr="007B2C1E" w:rsidRDefault="007C351F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CCC3696" w14:textId="77777777" w:rsidR="007C351F" w:rsidRPr="007B2C1E" w:rsidRDefault="007C351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14:paraId="41571CE4" w14:textId="77777777" w:rsidR="007C351F" w:rsidRDefault="007C351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45FC2F2B" w14:textId="77777777" w:rsidR="007C351F" w:rsidRPr="00D74AD8" w:rsidRDefault="007C351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EE3CC" w14:textId="77777777" w:rsidR="007C351F" w:rsidRDefault="007C351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D1252B" w14:textId="77777777" w:rsidR="007C351F" w:rsidRDefault="007C351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C870E" w14:textId="77777777" w:rsidR="007C351F" w:rsidRPr="007B2C1E" w:rsidRDefault="007C351F" w:rsidP="00A740F7">
    <w:pPr>
      <w:pStyle w:val="acctmainheading"/>
      <w:tabs>
        <w:tab w:val="left" w:pos="485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 w:val="32"/>
        <w:szCs w:val="32"/>
        <w:cs/>
        <w:lang w:bidi="th-TH"/>
      </w:rPr>
      <w:tab/>
    </w:r>
  </w:p>
  <w:p w14:paraId="7B55D7EF" w14:textId="77777777" w:rsidR="007C351F" w:rsidRPr="007B2C1E" w:rsidRDefault="007C351F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14:paraId="2749E057" w14:textId="77777777" w:rsidR="007C351F" w:rsidRDefault="007C351F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1 </w:t>
    </w:r>
    <w:r w:rsidRPr="00430F9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25</w:t>
    </w:r>
    <w:r>
      <w:rPr>
        <w:rFonts w:ascii="Angsana New" w:hAnsi="Angsana New"/>
        <w:sz w:val="32"/>
        <w:szCs w:val="32"/>
        <w:lang w:bidi="th-TH"/>
      </w:rPr>
      <w:t>62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8302E77" w14:textId="77777777" w:rsidR="007C351F" w:rsidRPr="00E3228D" w:rsidRDefault="007C351F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2AD74" w14:textId="77777777" w:rsidR="007C351F" w:rsidRPr="004809C6" w:rsidRDefault="007C351F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D34EFBE" w14:textId="77777777" w:rsidR="007C351F" w:rsidRPr="004809C6" w:rsidRDefault="007C351F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2DE1321" w14:textId="77777777" w:rsidR="007C351F" w:rsidRPr="007B2C1E" w:rsidRDefault="007C351F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90C149" w14:textId="77777777" w:rsidR="007C351F" w:rsidRPr="007B6271" w:rsidRDefault="007C351F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94E3B" w14:textId="77777777" w:rsidR="007C351F" w:rsidRDefault="007C351F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BF7FF" w14:textId="77777777" w:rsidR="007C351F" w:rsidRDefault="007C351F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9B3C2" w14:textId="77777777" w:rsidR="007C351F" w:rsidRPr="007B2C1E" w:rsidRDefault="007C351F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1421B41" w14:textId="77777777" w:rsidR="007C351F" w:rsidRPr="007B2C1E" w:rsidRDefault="007C351F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14:paraId="301C572B" w14:textId="77777777" w:rsidR="007C351F" w:rsidRDefault="007C351F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006B07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</w:t>
    </w:r>
    <w:r w:rsidRPr="001C76B8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4A48DC32" w14:textId="77777777" w:rsidR="007C351F" w:rsidRPr="00D74AD8" w:rsidRDefault="007C351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10FD746F"/>
    <w:multiLevelType w:val="hybridMultilevel"/>
    <w:tmpl w:val="2970304C"/>
    <w:lvl w:ilvl="0" w:tplc="BC14CA0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5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7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7A0006B"/>
    <w:multiLevelType w:val="multilevel"/>
    <w:tmpl w:val="215C0C4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8"/>
  </w:num>
  <w:num w:numId="14">
    <w:abstractNumId w:val="19"/>
  </w:num>
  <w:num w:numId="15">
    <w:abstractNumId w:val="23"/>
  </w:num>
  <w:num w:numId="16">
    <w:abstractNumId w:val="30"/>
  </w:num>
  <w:num w:numId="17">
    <w:abstractNumId w:val="31"/>
  </w:num>
  <w:num w:numId="18">
    <w:abstractNumId w:val="26"/>
  </w:num>
  <w:num w:numId="19">
    <w:abstractNumId w:val="15"/>
  </w:num>
  <w:num w:numId="20">
    <w:abstractNumId w:val="17"/>
  </w:num>
  <w:num w:numId="21">
    <w:abstractNumId w:val="24"/>
  </w:num>
  <w:num w:numId="22">
    <w:abstractNumId w:val="16"/>
  </w:num>
  <w:num w:numId="23">
    <w:abstractNumId w:val="12"/>
  </w:num>
  <w:num w:numId="24">
    <w:abstractNumId w:val="14"/>
  </w:num>
  <w:num w:numId="25">
    <w:abstractNumId w:val="10"/>
  </w:num>
  <w:num w:numId="26">
    <w:abstractNumId w:val="22"/>
  </w:num>
  <w:num w:numId="27">
    <w:abstractNumId w:val="27"/>
  </w:num>
  <w:num w:numId="28">
    <w:abstractNumId w:val="29"/>
  </w:num>
  <w:num w:numId="29">
    <w:abstractNumId w:val="20"/>
  </w:num>
  <w:num w:numId="30">
    <w:abstractNumId w:val="5"/>
  </w:num>
  <w:num w:numId="31">
    <w:abstractNumId w:val="5"/>
  </w:num>
  <w:num w:numId="32">
    <w:abstractNumId w:val="25"/>
  </w:num>
  <w:num w:numId="33">
    <w:abstractNumId w:val="11"/>
  </w:num>
  <w:num w:numId="3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122B"/>
    <w:rsid w:val="000218DF"/>
    <w:rsid w:val="00021B08"/>
    <w:rsid w:val="00021B27"/>
    <w:rsid w:val="00023E11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0"/>
    <w:rsid w:val="000301ED"/>
    <w:rsid w:val="000304CF"/>
    <w:rsid w:val="00030CC4"/>
    <w:rsid w:val="00031093"/>
    <w:rsid w:val="00031890"/>
    <w:rsid w:val="0003192C"/>
    <w:rsid w:val="00031A85"/>
    <w:rsid w:val="00031F19"/>
    <w:rsid w:val="00032181"/>
    <w:rsid w:val="000325A4"/>
    <w:rsid w:val="000327A5"/>
    <w:rsid w:val="00032D4D"/>
    <w:rsid w:val="00033524"/>
    <w:rsid w:val="00033888"/>
    <w:rsid w:val="000339B8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2008"/>
    <w:rsid w:val="00042173"/>
    <w:rsid w:val="00043F38"/>
    <w:rsid w:val="000443D1"/>
    <w:rsid w:val="00044B2E"/>
    <w:rsid w:val="00044F10"/>
    <w:rsid w:val="000451CF"/>
    <w:rsid w:val="0004524F"/>
    <w:rsid w:val="000455F1"/>
    <w:rsid w:val="00046995"/>
    <w:rsid w:val="00046BD1"/>
    <w:rsid w:val="00046C99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E02"/>
    <w:rsid w:val="000532AE"/>
    <w:rsid w:val="00055960"/>
    <w:rsid w:val="00055BE6"/>
    <w:rsid w:val="00055D63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022"/>
    <w:rsid w:val="00071735"/>
    <w:rsid w:val="0007183A"/>
    <w:rsid w:val="00071D73"/>
    <w:rsid w:val="00072076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1C07"/>
    <w:rsid w:val="00081EEE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58C9"/>
    <w:rsid w:val="000860E3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ECA"/>
    <w:rsid w:val="000A207B"/>
    <w:rsid w:val="000A2D5B"/>
    <w:rsid w:val="000A2DD6"/>
    <w:rsid w:val="000A4E5A"/>
    <w:rsid w:val="000A4F2B"/>
    <w:rsid w:val="000A56A2"/>
    <w:rsid w:val="000A60E6"/>
    <w:rsid w:val="000A6624"/>
    <w:rsid w:val="000A6C35"/>
    <w:rsid w:val="000A753F"/>
    <w:rsid w:val="000A755E"/>
    <w:rsid w:val="000A7F25"/>
    <w:rsid w:val="000B0354"/>
    <w:rsid w:val="000B0501"/>
    <w:rsid w:val="000B0AD3"/>
    <w:rsid w:val="000B0E74"/>
    <w:rsid w:val="000B1454"/>
    <w:rsid w:val="000B1B44"/>
    <w:rsid w:val="000B1D23"/>
    <w:rsid w:val="000B2267"/>
    <w:rsid w:val="000B37D0"/>
    <w:rsid w:val="000B3CC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5A9"/>
    <w:rsid w:val="000C0946"/>
    <w:rsid w:val="000C18CE"/>
    <w:rsid w:val="000C2E69"/>
    <w:rsid w:val="000C39D7"/>
    <w:rsid w:val="000C42A4"/>
    <w:rsid w:val="000C4D8E"/>
    <w:rsid w:val="000C5099"/>
    <w:rsid w:val="000C52FB"/>
    <w:rsid w:val="000C5373"/>
    <w:rsid w:val="000C6026"/>
    <w:rsid w:val="000C656A"/>
    <w:rsid w:val="000C69E9"/>
    <w:rsid w:val="000C6D34"/>
    <w:rsid w:val="000C6EEE"/>
    <w:rsid w:val="000C723A"/>
    <w:rsid w:val="000C7996"/>
    <w:rsid w:val="000C7B57"/>
    <w:rsid w:val="000D0DAD"/>
    <w:rsid w:val="000D1AB9"/>
    <w:rsid w:val="000D25A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26B"/>
    <w:rsid w:val="000D630D"/>
    <w:rsid w:val="000D72B9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4782"/>
    <w:rsid w:val="000E54CF"/>
    <w:rsid w:val="000E558A"/>
    <w:rsid w:val="000E6192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67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67D31"/>
    <w:rsid w:val="0017053B"/>
    <w:rsid w:val="00171086"/>
    <w:rsid w:val="0017121D"/>
    <w:rsid w:val="00171829"/>
    <w:rsid w:val="00171D05"/>
    <w:rsid w:val="001726B6"/>
    <w:rsid w:val="001726FD"/>
    <w:rsid w:val="00172A69"/>
    <w:rsid w:val="00172B9D"/>
    <w:rsid w:val="001738E5"/>
    <w:rsid w:val="0017414F"/>
    <w:rsid w:val="00174340"/>
    <w:rsid w:val="00174B9B"/>
    <w:rsid w:val="00175066"/>
    <w:rsid w:val="0017555B"/>
    <w:rsid w:val="001758AC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AFA"/>
    <w:rsid w:val="00195BA8"/>
    <w:rsid w:val="001965F4"/>
    <w:rsid w:val="00196A5F"/>
    <w:rsid w:val="00196FB5"/>
    <w:rsid w:val="0019780E"/>
    <w:rsid w:val="00197EC9"/>
    <w:rsid w:val="001A0443"/>
    <w:rsid w:val="001A0BCC"/>
    <w:rsid w:val="001A0BDA"/>
    <w:rsid w:val="001A0EEB"/>
    <w:rsid w:val="001A15F8"/>
    <w:rsid w:val="001A197B"/>
    <w:rsid w:val="001A1C0F"/>
    <w:rsid w:val="001A22D8"/>
    <w:rsid w:val="001A2E5D"/>
    <w:rsid w:val="001A3005"/>
    <w:rsid w:val="001A33DE"/>
    <w:rsid w:val="001A3FBE"/>
    <w:rsid w:val="001A41A1"/>
    <w:rsid w:val="001A47DD"/>
    <w:rsid w:val="001A5738"/>
    <w:rsid w:val="001A5C36"/>
    <w:rsid w:val="001A6298"/>
    <w:rsid w:val="001A6345"/>
    <w:rsid w:val="001A6647"/>
    <w:rsid w:val="001A72D8"/>
    <w:rsid w:val="001A7D9E"/>
    <w:rsid w:val="001A7E80"/>
    <w:rsid w:val="001B01A0"/>
    <w:rsid w:val="001B0C74"/>
    <w:rsid w:val="001B0F3C"/>
    <w:rsid w:val="001B18E3"/>
    <w:rsid w:val="001B1C98"/>
    <w:rsid w:val="001B20F7"/>
    <w:rsid w:val="001B2428"/>
    <w:rsid w:val="001B253E"/>
    <w:rsid w:val="001B28D5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6B8"/>
    <w:rsid w:val="001C78D2"/>
    <w:rsid w:val="001D0777"/>
    <w:rsid w:val="001D0996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3C3D"/>
    <w:rsid w:val="001D4C33"/>
    <w:rsid w:val="001D511D"/>
    <w:rsid w:val="001D5714"/>
    <w:rsid w:val="001D59CA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B83"/>
    <w:rsid w:val="0021784C"/>
    <w:rsid w:val="00217B1D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C"/>
    <w:rsid w:val="00227E54"/>
    <w:rsid w:val="00230166"/>
    <w:rsid w:val="002304F7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606"/>
    <w:rsid w:val="00236D3C"/>
    <w:rsid w:val="00236DA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4EC3"/>
    <w:rsid w:val="0025518D"/>
    <w:rsid w:val="00255D22"/>
    <w:rsid w:val="00255FEF"/>
    <w:rsid w:val="00256029"/>
    <w:rsid w:val="002560E9"/>
    <w:rsid w:val="0025617C"/>
    <w:rsid w:val="0025639F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3FE0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2CDB"/>
    <w:rsid w:val="002730B8"/>
    <w:rsid w:val="00273137"/>
    <w:rsid w:val="00273FE0"/>
    <w:rsid w:val="002740B2"/>
    <w:rsid w:val="002743D9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7827"/>
    <w:rsid w:val="0028098B"/>
    <w:rsid w:val="00281D41"/>
    <w:rsid w:val="002823F0"/>
    <w:rsid w:val="00283571"/>
    <w:rsid w:val="002837DD"/>
    <w:rsid w:val="0028389D"/>
    <w:rsid w:val="00284678"/>
    <w:rsid w:val="002846F0"/>
    <w:rsid w:val="00285652"/>
    <w:rsid w:val="002860A7"/>
    <w:rsid w:val="0028624F"/>
    <w:rsid w:val="002863F0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EB8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1FB"/>
    <w:rsid w:val="002A3B73"/>
    <w:rsid w:val="002A40C9"/>
    <w:rsid w:val="002A47A0"/>
    <w:rsid w:val="002A4B43"/>
    <w:rsid w:val="002A50D9"/>
    <w:rsid w:val="002A522E"/>
    <w:rsid w:val="002A697C"/>
    <w:rsid w:val="002A6B97"/>
    <w:rsid w:val="002A6C44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469A"/>
    <w:rsid w:val="002B474D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13BE"/>
    <w:rsid w:val="002C1569"/>
    <w:rsid w:val="002C1750"/>
    <w:rsid w:val="002C1FD7"/>
    <w:rsid w:val="002C2B87"/>
    <w:rsid w:val="002C394D"/>
    <w:rsid w:val="002C40ED"/>
    <w:rsid w:val="002C46E5"/>
    <w:rsid w:val="002C4FE0"/>
    <w:rsid w:val="002C5093"/>
    <w:rsid w:val="002C5702"/>
    <w:rsid w:val="002C5D2A"/>
    <w:rsid w:val="002C5FC8"/>
    <w:rsid w:val="002C7401"/>
    <w:rsid w:val="002C7B94"/>
    <w:rsid w:val="002D0128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925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10DA"/>
    <w:rsid w:val="002F130D"/>
    <w:rsid w:val="002F13BD"/>
    <w:rsid w:val="002F1CD1"/>
    <w:rsid w:val="002F2177"/>
    <w:rsid w:val="002F269D"/>
    <w:rsid w:val="002F327A"/>
    <w:rsid w:val="002F3A72"/>
    <w:rsid w:val="002F4D6A"/>
    <w:rsid w:val="002F53B8"/>
    <w:rsid w:val="002F5BF7"/>
    <w:rsid w:val="002F682D"/>
    <w:rsid w:val="002F7562"/>
    <w:rsid w:val="002F79B7"/>
    <w:rsid w:val="002F7F0E"/>
    <w:rsid w:val="00300121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D83"/>
    <w:rsid w:val="00312415"/>
    <w:rsid w:val="00312FE0"/>
    <w:rsid w:val="00313ACA"/>
    <w:rsid w:val="00313B7B"/>
    <w:rsid w:val="00313C6D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DA0"/>
    <w:rsid w:val="00332735"/>
    <w:rsid w:val="00332921"/>
    <w:rsid w:val="00332B32"/>
    <w:rsid w:val="00333109"/>
    <w:rsid w:val="003340BD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735"/>
    <w:rsid w:val="0034647F"/>
    <w:rsid w:val="00346806"/>
    <w:rsid w:val="00347025"/>
    <w:rsid w:val="00347556"/>
    <w:rsid w:val="00347A31"/>
    <w:rsid w:val="00347AAE"/>
    <w:rsid w:val="00347DE0"/>
    <w:rsid w:val="00347FB9"/>
    <w:rsid w:val="003501B9"/>
    <w:rsid w:val="00350FC3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F9F"/>
    <w:rsid w:val="00361189"/>
    <w:rsid w:val="003615AC"/>
    <w:rsid w:val="00361958"/>
    <w:rsid w:val="00361D4E"/>
    <w:rsid w:val="00361E82"/>
    <w:rsid w:val="00362102"/>
    <w:rsid w:val="00362722"/>
    <w:rsid w:val="0036280C"/>
    <w:rsid w:val="00362CA0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38"/>
    <w:rsid w:val="0038385D"/>
    <w:rsid w:val="00384378"/>
    <w:rsid w:val="00384C7A"/>
    <w:rsid w:val="00384D8B"/>
    <w:rsid w:val="00387E9E"/>
    <w:rsid w:val="003904D8"/>
    <w:rsid w:val="0039058D"/>
    <w:rsid w:val="0039184C"/>
    <w:rsid w:val="00391D76"/>
    <w:rsid w:val="00391FA3"/>
    <w:rsid w:val="003928EB"/>
    <w:rsid w:val="00392923"/>
    <w:rsid w:val="0039323E"/>
    <w:rsid w:val="00393379"/>
    <w:rsid w:val="00393DBC"/>
    <w:rsid w:val="003946D0"/>
    <w:rsid w:val="00394FD5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427"/>
    <w:rsid w:val="003B7662"/>
    <w:rsid w:val="003B7B1A"/>
    <w:rsid w:val="003C0AE3"/>
    <w:rsid w:val="003C0EF4"/>
    <w:rsid w:val="003C211C"/>
    <w:rsid w:val="003C2149"/>
    <w:rsid w:val="003C2455"/>
    <w:rsid w:val="003C2D59"/>
    <w:rsid w:val="003C3DCC"/>
    <w:rsid w:val="003C4CD3"/>
    <w:rsid w:val="003C50B0"/>
    <w:rsid w:val="003C5391"/>
    <w:rsid w:val="003C5C96"/>
    <w:rsid w:val="003C5D88"/>
    <w:rsid w:val="003C61FE"/>
    <w:rsid w:val="003C62FF"/>
    <w:rsid w:val="003C68DF"/>
    <w:rsid w:val="003C7D3A"/>
    <w:rsid w:val="003C7EFE"/>
    <w:rsid w:val="003D05D1"/>
    <w:rsid w:val="003D1428"/>
    <w:rsid w:val="003D1C10"/>
    <w:rsid w:val="003D30B5"/>
    <w:rsid w:val="003D34A5"/>
    <w:rsid w:val="003D3701"/>
    <w:rsid w:val="003D3DA4"/>
    <w:rsid w:val="003D4035"/>
    <w:rsid w:val="003D4318"/>
    <w:rsid w:val="003D4889"/>
    <w:rsid w:val="003D5040"/>
    <w:rsid w:val="003D58CD"/>
    <w:rsid w:val="003D5C4F"/>
    <w:rsid w:val="003D6108"/>
    <w:rsid w:val="003D6D13"/>
    <w:rsid w:val="003D740C"/>
    <w:rsid w:val="003D7CBF"/>
    <w:rsid w:val="003D7D4A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6CB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0B9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19E"/>
    <w:rsid w:val="004064F4"/>
    <w:rsid w:val="00406EC6"/>
    <w:rsid w:val="004071F4"/>
    <w:rsid w:val="00407530"/>
    <w:rsid w:val="0040771E"/>
    <w:rsid w:val="004107E9"/>
    <w:rsid w:val="00410906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ACB"/>
    <w:rsid w:val="00423F00"/>
    <w:rsid w:val="0042495F"/>
    <w:rsid w:val="00424E40"/>
    <w:rsid w:val="0042582E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F12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50265"/>
    <w:rsid w:val="0045075A"/>
    <w:rsid w:val="00450871"/>
    <w:rsid w:val="00450B98"/>
    <w:rsid w:val="00450BDF"/>
    <w:rsid w:val="00450E24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C0E"/>
    <w:rsid w:val="00466A5B"/>
    <w:rsid w:val="00466C16"/>
    <w:rsid w:val="00467623"/>
    <w:rsid w:val="00467843"/>
    <w:rsid w:val="00467BF8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77"/>
    <w:rsid w:val="00475D67"/>
    <w:rsid w:val="0047661E"/>
    <w:rsid w:val="004768A4"/>
    <w:rsid w:val="00476A92"/>
    <w:rsid w:val="00480455"/>
    <w:rsid w:val="00480E51"/>
    <w:rsid w:val="004816D3"/>
    <w:rsid w:val="0048204A"/>
    <w:rsid w:val="00482666"/>
    <w:rsid w:val="00482D28"/>
    <w:rsid w:val="0048375B"/>
    <w:rsid w:val="004844A5"/>
    <w:rsid w:val="00484F5F"/>
    <w:rsid w:val="004855F7"/>
    <w:rsid w:val="00485FC7"/>
    <w:rsid w:val="004860A3"/>
    <w:rsid w:val="004864AE"/>
    <w:rsid w:val="00486CCD"/>
    <w:rsid w:val="0048729D"/>
    <w:rsid w:val="00487A08"/>
    <w:rsid w:val="004900FD"/>
    <w:rsid w:val="00490105"/>
    <w:rsid w:val="004904EB"/>
    <w:rsid w:val="004906F0"/>
    <w:rsid w:val="0049131D"/>
    <w:rsid w:val="00491ADD"/>
    <w:rsid w:val="00491DCB"/>
    <w:rsid w:val="00491FE2"/>
    <w:rsid w:val="004929AE"/>
    <w:rsid w:val="00492BF1"/>
    <w:rsid w:val="00492C57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C76"/>
    <w:rsid w:val="004A07AE"/>
    <w:rsid w:val="004A0A9A"/>
    <w:rsid w:val="004A1D70"/>
    <w:rsid w:val="004A223E"/>
    <w:rsid w:val="004A2607"/>
    <w:rsid w:val="004A2D79"/>
    <w:rsid w:val="004A2D8E"/>
    <w:rsid w:val="004A3504"/>
    <w:rsid w:val="004A39BB"/>
    <w:rsid w:val="004A3A02"/>
    <w:rsid w:val="004A3B8B"/>
    <w:rsid w:val="004A3C50"/>
    <w:rsid w:val="004A436E"/>
    <w:rsid w:val="004A465D"/>
    <w:rsid w:val="004A4701"/>
    <w:rsid w:val="004A5C0C"/>
    <w:rsid w:val="004A5F71"/>
    <w:rsid w:val="004A6651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2DD7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1497"/>
    <w:rsid w:val="004C3497"/>
    <w:rsid w:val="004C3622"/>
    <w:rsid w:val="004C37CD"/>
    <w:rsid w:val="004C3EE2"/>
    <w:rsid w:val="004C4203"/>
    <w:rsid w:val="004C4675"/>
    <w:rsid w:val="004C562B"/>
    <w:rsid w:val="004C5CDC"/>
    <w:rsid w:val="004C7424"/>
    <w:rsid w:val="004C7D6E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77A"/>
    <w:rsid w:val="004D594E"/>
    <w:rsid w:val="004D5E4A"/>
    <w:rsid w:val="004D5F20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AE7"/>
    <w:rsid w:val="004E4AE8"/>
    <w:rsid w:val="004E533B"/>
    <w:rsid w:val="004E5369"/>
    <w:rsid w:val="004E53FD"/>
    <w:rsid w:val="004E5950"/>
    <w:rsid w:val="004E6754"/>
    <w:rsid w:val="004E6FC1"/>
    <w:rsid w:val="004E7004"/>
    <w:rsid w:val="004E74F6"/>
    <w:rsid w:val="004E7F4C"/>
    <w:rsid w:val="004F0195"/>
    <w:rsid w:val="004F0240"/>
    <w:rsid w:val="004F0947"/>
    <w:rsid w:val="004F13A1"/>
    <w:rsid w:val="004F1C30"/>
    <w:rsid w:val="004F24C7"/>
    <w:rsid w:val="004F26F9"/>
    <w:rsid w:val="004F2B33"/>
    <w:rsid w:val="004F39C0"/>
    <w:rsid w:val="004F3A98"/>
    <w:rsid w:val="004F4656"/>
    <w:rsid w:val="004F48B9"/>
    <w:rsid w:val="004F494B"/>
    <w:rsid w:val="004F4C07"/>
    <w:rsid w:val="004F4E32"/>
    <w:rsid w:val="004F4FFF"/>
    <w:rsid w:val="004F5EC9"/>
    <w:rsid w:val="004F60BD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97"/>
    <w:rsid w:val="00500E7B"/>
    <w:rsid w:val="005011F2"/>
    <w:rsid w:val="00501B06"/>
    <w:rsid w:val="005026D7"/>
    <w:rsid w:val="00502EEC"/>
    <w:rsid w:val="00503C4D"/>
    <w:rsid w:val="00504B67"/>
    <w:rsid w:val="00504C06"/>
    <w:rsid w:val="00504CF0"/>
    <w:rsid w:val="00504D4A"/>
    <w:rsid w:val="00505C98"/>
    <w:rsid w:val="00505E0D"/>
    <w:rsid w:val="00506A1D"/>
    <w:rsid w:val="00507ADC"/>
    <w:rsid w:val="00507D58"/>
    <w:rsid w:val="00507DD5"/>
    <w:rsid w:val="00510568"/>
    <w:rsid w:val="005109C7"/>
    <w:rsid w:val="005111CF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6"/>
    <w:rsid w:val="00524527"/>
    <w:rsid w:val="00524C6F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7B7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60CE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E9"/>
    <w:rsid w:val="00547FBD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B8"/>
    <w:rsid w:val="005568BC"/>
    <w:rsid w:val="00556D2C"/>
    <w:rsid w:val="00556FFC"/>
    <w:rsid w:val="00557177"/>
    <w:rsid w:val="005579C6"/>
    <w:rsid w:val="005579E0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AF8"/>
    <w:rsid w:val="00577C9B"/>
    <w:rsid w:val="0058000D"/>
    <w:rsid w:val="00580505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821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512"/>
    <w:rsid w:val="005A2867"/>
    <w:rsid w:val="005A2D99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54F7"/>
    <w:rsid w:val="005B5A06"/>
    <w:rsid w:val="005B5B3C"/>
    <w:rsid w:val="005B66AD"/>
    <w:rsid w:val="005B6A7C"/>
    <w:rsid w:val="005B75D2"/>
    <w:rsid w:val="005B75E5"/>
    <w:rsid w:val="005C0577"/>
    <w:rsid w:val="005C0711"/>
    <w:rsid w:val="005C20B5"/>
    <w:rsid w:val="005C20B7"/>
    <w:rsid w:val="005C215A"/>
    <w:rsid w:val="005C2177"/>
    <w:rsid w:val="005C21AE"/>
    <w:rsid w:val="005C2BD0"/>
    <w:rsid w:val="005C30E1"/>
    <w:rsid w:val="005C31B6"/>
    <w:rsid w:val="005C42AC"/>
    <w:rsid w:val="005C471F"/>
    <w:rsid w:val="005C4B7A"/>
    <w:rsid w:val="005C4EAC"/>
    <w:rsid w:val="005C5BF2"/>
    <w:rsid w:val="005C63AB"/>
    <w:rsid w:val="005C6B07"/>
    <w:rsid w:val="005C6E5E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BCD"/>
    <w:rsid w:val="005D7899"/>
    <w:rsid w:val="005E091C"/>
    <w:rsid w:val="005E0EA3"/>
    <w:rsid w:val="005E105A"/>
    <w:rsid w:val="005E15A6"/>
    <w:rsid w:val="005E16E7"/>
    <w:rsid w:val="005E21D9"/>
    <w:rsid w:val="005E25F0"/>
    <w:rsid w:val="005E274B"/>
    <w:rsid w:val="005E2F87"/>
    <w:rsid w:val="005E384A"/>
    <w:rsid w:val="005E3A30"/>
    <w:rsid w:val="005E3EEE"/>
    <w:rsid w:val="005E40F0"/>
    <w:rsid w:val="005E4ADB"/>
    <w:rsid w:val="005E5268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2203"/>
    <w:rsid w:val="005F27C4"/>
    <w:rsid w:val="005F3A59"/>
    <w:rsid w:val="005F3AFE"/>
    <w:rsid w:val="005F48B8"/>
    <w:rsid w:val="005F494C"/>
    <w:rsid w:val="005F4CCE"/>
    <w:rsid w:val="005F5427"/>
    <w:rsid w:val="005F5BF5"/>
    <w:rsid w:val="005F6554"/>
    <w:rsid w:val="005F70F4"/>
    <w:rsid w:val="005F725B"/>
    <w:rsid w:val="00600225"/>
    <w:rsid w:val="006005C7"/>
    <w:rsid w:val="00600CB5"/>
    <w:rsid w:val="00600E67"/>
    <w:rsid w:val="00601523"/>
    <w:rsid w:val="0060170D"/>
    <w:rsid w:val="0060206F"/>
    <w:rsid w:val="006023E6"/>
    <w:rsid w:val="006025DF"/>
    <w:rsid w:val="0060307E"/>
    <w:rsid w:val="006030D0"/>
    <w:rsid w:val="006033E5"/>
    <w:rsid w:val="00603630"/>
    <w:rsid w:val="00603A08"/>
    <w:rsid w:val="00604197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659"/>
    <w:rsid w:val="006208F5"/>
    <w:rsid w:val="0062099C"/>
    <w:rsid w:val="006218F3"/>
    <w:rsid w:val="00622B82"/>
    <w:rsid w:val="0062308A"/>
    <w:rsid w:val="006234CC"/>
    <w:rsid w:val="00623A26"/>
    <w:rsid w:val="00623A3B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F46"/>
    <w:rsid w:val="00644003"/>
    <w:rsid w:val="006442D0"/>
    <w:rsid w:val="00645643"/>
    <w:rsid w:val="00645787"/>
    <w:rsid w:val="006458C7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FD0"/>
    <w:rsid w:val="00654A0E"/>
    <w:rsid w:val="00654ADF"/>
    <w:rsid w:val="00654FC5"/>
    <w:rsid w:val="0065577D"/>
    <w:rsid w:val="00655F9F"/>
    <w:rsid w:val="00656507"/>
    <w:rsid w:val="00656754"/>
    <w:rsid w:val="00656FD7"/>
    <w:rsid w:val="006574F6"/>
    <w:rsid w:val="006574FD"/>
    <w:rsid w:val="006578C6"/>
    <w:rsid w:val="00657982"/>
    <w:rsid w:val="00660227"/>
    <w:rsid w:val="006605B3"/>
    <w:rsid w:val="00660682"/>
    <w:rsid w:val="00661133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C4"/>
    <w:rsid w:val="00673A2B"/>
    <w:rsid w:val="00673F4F"/>
    <w:rsid w:val="00674687"/>
    <w:rsid w:val="00675231"/>
    <w:rsid w:val="006752FD"/>
    <w:rsid w:val="00675BEC"/>
    <w:rsid w:val="00675F44"/>
    <w:rsid w:val="0067627D"/>
    <w:rsid w:val="00676624"/>
    <w:rsid w:val="00676920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BF"/>
    <w:rsid w:val="0068409B"/>
    <w:rsid w:val="00684150"/>
    <w:rsid w:val="006842CD"/>
    <w:rsid w:val="00685444"/>
    <w:rsid w:val="0068573E"/>
    <w:rsid w:val="00691240"/>
    <w:rsid w:val="00691CB5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ADF"/>
    <w:rsid w:val="006A7E91"/>
    <w:rsid w:val="006A7EC4"/>
    <w:rsid w:val="006A7FE5"/>
    <w:rsid w:val="006B0567"/>
    <w:rsid w:val="006B0991"/>
    <w:rsid w:val="006B0E6E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2488"/>
    <w:rsid w:val="006D2F96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F8"/>
    <w:rsid w:val="006D7262"/>
    <w:rsid w:val="006D782B"/>
    <w:rsid w:val="006E0308"/>
    <w:rsid w:val="006E077A"/>
    <w:rsid w:val="006E0D75"/>
    <w:rsid w:val="006E1309"/>
    <w:rsid w:val="006E17B5"/>
    <w:rsid w:val="006E25E6"/>
    <w:rsid w:val="006E2DF3"/>
    <w:rsid w:val="006E31A3"/>
    <w:rsid w:val="006E41D5"/>
    <w:rsid w:val="006E433D"/>
    <w:rsid w:val="006E4C39"/>
    <w:rsid w:val="006E57BD"/>
    <w:rsid w:val="006E6143"/>
    <w:rsid w:val="006E6A0A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558"/>
    <w:rsid w:val="006F4771"/>
    <w:rsid w:val="006F507D"/>
    <w:rsid w:val="006F552E"/>
    <w:rsid w:val="006F57FC"/>
    <w:rsid w:val="006F59B5"/>
    <w:rsid w:val="006F5DF7"/>
    <w:rsid w:val="006F62FA"/>
    <w:rsid w:val="006F6885"/>
    <w:rsid w:val="006F7608"/>
    <w:rsid w:val="006F7B62"/>
    <w:rsid w:val="007007B2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4D0"/>
    <w:rsid w:val="0070465E"/>
    <w:rsid w:val="007049F1"/>
    <w:rsid w:val="00704E1B"/>
    <w:rsid w:val="007051A6"/>
    <w:rsid w:val="007052A9"/>
    <w:rsid w:val="007057CE"/>
    <w:rsid w:val="00705C11"/>
    <w:rsid w:val="0070601C"/>
    <w:rsid w:val="00706658"/>
    <w:rsid w:val="0070701E"/>
    <w:rsid w:val="007078A4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6C5"/>
    <w:rsid w:val="00720EAF"/>
    <w:rsid w:val="00721965"/>
    <w:rsid w:val="00721C0E"/>
    <w:rsid w:val="00722861"/>
    <w:rsid w:val="00722B71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24"/>
    <w:rsid w:val="00735EE1"/>
    <w:rsid w:val="0073636A"/>
    <w:rsid w:val="0073652D"/>
    <w:rsid w:val="007367F0"/>
    <w:rsid w:val="007368CE"/>
    <w:rsid w:val="007379AF"/>
    <w:rsid w:val="00740AE5"/>
    <w:rsid w:val="00740C76"/>
    <w:rsid w:val="00740D13"/>
    <w:rsid w:val="00740E8A"/>
    <w:rsid w:val="007412B1"/>
    <w:rsid w:val="007419CB"/>
    <w:rsid w:val="00741FAE"/>
    <w:rsid w:val="007421DF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57C"/>
    <w:rsid w:val="00746D4F"/>
    <w:rsid w:val="007475E8"/>
    <w:rsid w:val="0074790F"/>
    <w:rsid w:val="00747957"/>
    <w:rsid w:val="00747FAA"/>
    <w:rsid w:val="00750F5A"/>
    <w:rsid w:val="0075316F"/>
    <w:rsid w:val="007540DD"/>
    <w:rsid w:val="0075474E"/>
    <w:rsid w:val="007549F8"/>
    <w:rsid w:val="00756173"/>
    <w:rsid w:val="00756286"/>
    <w:rsid w:val="00756676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4528"/>
    <w:rsid w:val="007746F5"/>
    <w:rsid w:val="007750BC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EF"/>
    <w:rsid w:val="00783AA0"/>
    <w:rsid w:val="00783D06"/>
    <w:rsid w:val="00783F19"/>
    <w:rsid w:val="007840D7"/>
    <w:rsid w:val="00785484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DDB"/>
    <w:rsid w:val="00796431"/>
    <w:rsid w:val="007964BE"/>
    <w:rsid w:val="007966E8"/>
    <w:rsid w:val="007969A2"/>
    <w:rsid w:val="00796F2D"/>
    <w:rsid w:val="00797926"/>
    <w:rsid w:val="00797AD6"/>
    <w:rsid w:val="007A0FF7"/>
    <w:rsid w:val="007A1160"/>
    <w:rsid w:val="007A1CF8"/>
    <w:rsid w:val="007A1E69"/>
    <w:rsid w:val="007A2345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70D"/>
    <w:rsid w:val="007B09E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40C1"/>
    <w:rsid w:val="007B45F5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26D"/>
    <w:rsid w:val="007B777E"/>
    <w:rsid w:val="007B7BDC"/>
    <w:rsid w:val="007B7ECE"/>
    <w:rsid w:val="007C0355"/>
    <w:rsid w:val="007C089C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639E"/>
    <w:rsid w:val="007D6CB1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0F2A"/>
    <w:rsid w:val="007E1B7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FD2"/>
    <w:rsid w:val="007F05B3"/>
    <w:rsid w:val="007F08DB"/>
    <w:rsid w:val="007F2E76"/>
    <w:rsid w:val="007F336E"/>
    <w:rsid w:val="007F3615"/>
    <w:rsid w:val="007F4C5E"/>
    <w:rsid w:val="007F5056"/>
    <w:rsid w:val="007F511C"/>
    <w:rsid w:val="007F53BF"/>
    <w:rsid w:val="007F5728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1044E"/>
    <w:rsid w:val="00810517"/>
    <w:rsid w:val="00810A38"/>
    <w:rsid w:val="00810AF4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C97"/>
    <w:rsid w:val="00820004"/>
    <w:rsid w:val="00820178"/>
    <w:rsid w:val="008208E3"/>
    <w:rsid w:val="00820E29"/>
    <w:rsid w:val="008212F0"/>
    <w:rsid w:val="00821C60"/>
    <w:rsid w:val="008228A6"/>
    <w:rsid w:val="00822971"/>
    <w:rsid w:val="008229C5"/>
    <w:rsid w:val="00822A99"/>
    <w:rsid w:val="008230DC"/>
    <w:rsid w:val="008235D2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81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512B"/>
    <w:rsid w:val="008559AE"/>
    <w:rsid w:val="00855E6B"/>
    <w:rsid w:val="00856059"/>
    <w:rsid w:val="00856159"/>
    <w:rsid w:val="00857BA5"/>
    <w:rsid w:val="008601D5"/>
    <w:rsid w:val="0086049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44E"/>
    <w:rsid w:val="00872702"/>
    <w:rsid w:val="0087344B"/>
    <w:rsid w:val="00873C57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57D"/>
    <w:rsid w:val="00876924"/>
    <w:rsid w:val="00876ED1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0F2"/>
    <w:rsid w:val="008835F8"/>
    <w:rsid w:val="008836BD"/>
    <w:rsid w:val="00883703"/>
    <w:rsid w:val="00883720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F3E"/>
    <w:rsid w:val="00893134"/>
    <w:rsid w:val="00893227"/>
    <w:rsid w:val="0089389D"/>
    <w:rsid w:val="00893FF4"/>
    <w:rsid w:val="00894731"/>
    <w:rsid w:val="0089549B"/>
    <w:rsid w:val="00895570"/>
    <w:rsid w:val="00895673"/>
    <w:rsid w:val="00895DBA"/>
    <w:rsid w:val="00895F72"/>
    <w:rsid w:val="008961EA"/>
    <w:rsid w:val="008962AC"/>
    <w:rsid w:val="00896379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4252"/>
    <w:rsid w:val="008A466C"/>
    <w:rsid w:val="008A48A3"/>
    <w:rsid w:val="008A50C8"/>
    <w:rsid w:val="008A5465"/>
    <w:rsid w:val="008A5650"/>
    <w:rsid w:val="008A5A88"/>
    <w:rsid w:val="008A6C10"/>
    <w:rsid w:val="008A7C80"/>
    <w:rsid w:val="008A7EC5"/>
    <w:rsid w:val="008B00C5"/>
    <w:rsid w:val="008B0560"/>
    <w:rsid w:val="008B0D5C"/>
    <w:rsid w:val="008B0DF7"/>
    <w:rsid w:val="008B188F"/>
    <w:rsid w:val="008B1B0A"/>
    <w:rsid w:val="008B21C5"/>
    <w:rsid w:val="008B2549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367"/>
    <w:rsid w:val="008B6E98"/>
    <w:rsid w:val="008B6EA1"/>
    <w:rsid w:val="008B7C98"/>
    <w:rsid w:val="008C0417"/>
    <w:rsid w:val="008C0478"/>
    <w:rsid w:val="008C1040"/>
    <w:rsid w:val="008C2D9E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692"/>
    <w:rsid w:val="008D41FE"/>
    <w:rsid w:val="008D4442"/>
    <w:rsid w:val="008D459A"/>
    <w:rsid w:val="008D47B6"/>
    <w:rsid w:val="008D4A83"/>
    <w:rsid w:val="008D5FC0"/>
    <w:rsid w:val="008D603B"/>
    <w:rsid w:val="008D6C8D"/>
    <w:rsid w:val="008D7E68"/>
    <w:rsid w:val="008E0671"/>
    <w:rsid w:val="008E0EDB"/>
    <w:rsid w:val="008E1660"/>
    <w:rsid w:val="008E1A1F"/>
    <w:rsid w:val="008E295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120"/>
    <w:rsid w:val="008E7164"/>
    <w:rsid w:val="008E75D7"/>
    <w:rsid w:val="008E7659"/>
    <w:rsid w:val="008E7666"/>
    <w:rsid w:val="008E7BF7"/>
    <w:rsid w:val="008E7FBD"/>
    <w:rsid w:val="008F033C"/>
    <w:rsid w:val="008F0C82"/>
    <w:rsid w:val="008F118F"/>
    <w:rsid w:val="008F1198"/>
    <w:rsid w:val="008F3335"/>
    <w:rsid w:val="008F3E83"/>
    <w:rsid w:val="008F4417"/>
    <w:rsid w:val="008F4E7E"/>
    <w:rsid w:val="008F5352"/>
    <w:rsid w:val="008F536E"/>
    <w:rsid w:val="008F5E4A"/>
    <w:rsid w:val="008F616A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10496"/>
    <w:rsid w:val="00911950"/>
    <w:rsid w:val="00911CBA"/>
    <w:rsid w:val="00912C9C"/>
    <w:rsid w:val="009138BE"/>
    <w:rsid w:val="009153BC"/>
    <w:rsid w:val="00915770"/>
    <w:rsid w:val="00916A82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1D28"/>
    <w:rsid w:val="00922044"/>
    <w:rsid w:val="00922F2C"/>
    <w:rsid w:val="00923452"/>
    <w:rsid w:val="00923466"/>
    <w:rsid w:val="009236F3"/>
    <w:rsid w:val="009247EC"/>
    <w:rsid w:val="0092491C"/>
    <w:rsid w:val="009249A5"/>
    <w:rsid w:val="0092546F"/>
    <w:rsid w:val="00925707"/>
    <w:rsid w:val="00925E9A"/>
    <w:rsid w:val="00926980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EFD"/>
    <w:rsid w:val="00932FEE"/>
    <w:rsid w:val="00933730"/>
    <w:rsid w:val="00933962"/>
    <w:rsid w:val="00933D1D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3EF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156"/>
    <w:rsid w:val="009413B0"/>
    <w:rsid w:val="00941948"/>
    <w:rsid w:val="00941A67"/>
    <w:rsid w:val="00942B3B"/>
    <w:rsid w:val="00942BB5"/>
    <w:rsid w:val="00942D74"/>
    <w:rsid w:val="00942DC2"/>
    <w:rsid w:val="0094306B"/>
    <w:rsid w:val="0094406D"/>
    <w:rsid w:val="009446A4"/>
    <w:rsid w:val="00944BC9"/>
    <w:rsid w:val="00945118"/>
    <w:rsid w:val="00945725"/>
    <w:rsid w:val="00945E34"/>
    <w:rsid w:val="009462E7"/>
    <w:rsid w:val="00946307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D55"/>
    <w:rsid w:val="0097316C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0BF8"/>
    <w:rsid w:val="00982193"/>
    <w:rsid w:val="0098260C"/>
    <w:rsid w:val="009827E5"/>
    <w:rsid w:val="009838C7"/>
    <w:rsid w:val="009839E6"/>
    <w:rsid w:val="00983F16"/>
    <w:rsid w:val="0098419E"/>
    <w:rsid w:val="00985B11"/>
    <w:rsid w:val="00985E7A"/>
    <w:rsid w:val="00986667"/>
    <w:rsid w:val="009868FF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F4"/>
    <w:rsid w:val="0099655D"/>
    <w:rsid w:val="0099688D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CC1"/>
    <w:rsid w:val="009A5D24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309C"/>
    <w:rsid w:val="009D3E46"/>
    <w:rsid w:val="009D3EF2"/>
    <w:rsid w:val="009D3F20"/>
    <w:rsid w:val="009D3FDB"/>
    <w:rsid w:val="009D4CAD"/>
    <w:rsid w:val="009D539A"/>
    <w:rsid w:val="009D5D58"/>
    <w:rsid w:val="009D6039"/>
    <w:rsid w:val="009D6B6D"/>
    <w:rsid w:val="009D795E"/>
    <w:rsid w:val="009D7983"/>
    <w:rsid w:val="009E039B"/>
    <w:rsid w:val="009E1374"/>
    <w:rsid w:val="009E15DC"/>
    <w:rsid w:val="009E187E"/>
    <w:rsid w:val="009E208A"/>
    <w:rsid w:val="009E4919"/>
    <w:rsid w:val="009E4C26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90E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CE8"/>
    <w:rsid w:val="00A003F2"/>
    <w:rsid w:val="00A00FC7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30CFB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CE"/>
    <w:rsid w:val="00A362DA"/>
    <w:rsid w:val="00A36636"/>
    <w:rsid w:val="00A36E31"/>
    <w:rsid w:val="00A36FC8"/>
    <w:rsid w:val="00A40457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E83"/>
    <w:rsid w:val="00A43880"/>
    <w:rsid w:val="00A4397F"/>
    <w:rsid w:val="00A43B2D"/>
    <w:rsid w:val="00A4400F"/>
    <w:rsid w:val="00A44FC7"/>
    <w:rsid w:val="00A45518"/>
    <w:rsid w:val="00A45900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DEE"/>
    <w:rsid w:val="00A5606C"/>
    <w:rsid w:val="00A56284"/>
    <w:rsid w:val="00A56914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FFF"/>
    <w:rsid w:val="00A630D8"/>
    <w:rsid w:val="00A63223"/>
    <w:rsid w:val="00A6326F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29"/>
    <w:rsid w:val="00A90145"/>
    <w:rsid w:val="00A90B99"/>
    <w:rsid w:val="00A90DBD"/>
    <w:rsid w:val="00A91552"/>
    <w:rsid w:val="00A91664"/>
    <w:rsid w:val="00A916C6"/>
    <w:rsid w:val="00A919B5"/>
    <w:rsid w:val="00A9201F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AF3"/>
    <w:rsid w:val="00AA704C"/>
    <w:rsid w:val="00AA7118"/>
    <w:rsid w:val="00AB05FF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60FD"/>
    <w:rsid w:val="00AE6707"/>
    <w:rsid w:val="00AE70CD"/>
    <w:rsid w:val="00AE7F54"/>
    <w:rsid w:val="00AE7F65"/>
    <w:rsid w:val="00AF022B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B001C6"/>
    <w:rsid w:val="00B008BF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916"/>
    <w:rsid w:val="00B12C60"/>
    <w:rsid w:val="00B12EC2"/>
    <w:rsid w:val="00B131CD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BCD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567F"/>
    <w:rsid w:val="00B261DD"/>
    <w:rsid w:val="00B26AC2"/>
    <w:rsid w:val="00B26E9E"/>
    <w:rsid w:val="00B2713A"/>
    <w:rsid w:val="00B275BA"/>
    <w:rsid w:val="00B27636"/>
    <w:rsid w:val="00B30B92"/>
    <w:rsid w:val="00B3158B"/>
    <w:rsid w:val="00B31F50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ECF"/>
    <w:rsid w:val="00B41C27"/>
    <w:rsid w:val="00B41C3D"/>
    <w:rsid w:val="00B41F58"/>
    <w:rsid w:val="00B42208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72B"/>
    <w:rsid w:val="00B50319"/>
    <w:rsid w:val="00B515B5"/>
    <w:rsid w:val="00B5161D"/>
    <w:rsid w:val="00B51B51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F45"/>
    <w:rsid w:val="00B605C7"/>
    <w:rsid w:val="00B60715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5B9E"/>
    <w:rsid w:val="00B6635D"/>
    <w:rsid w:val="00B66558"/>
    <w:rsid w:val="00B701B2"/>
    <w:rsid w:val="00B7083F"/>
    <w:rsid w:val="00B71003"/>
    <w:rsid w:val="00B710B7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348"/>
    <w:rsid w:val="00B76B0E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E27"/>
    <w:rsid w:val="00B82FF6"/>
    <w:rsid w:val="00B83842"/>
    <w:rsid w:val="00B8410B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9A5"/>
    <w:rsid w:val="00B90C59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7B"/>
    <w:rsid w:val="00BB07C3"/>
    <w:rsid w:val="00BB0941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D9B"/>
    <w:rsid w:val="00BC16C3"/>
    <w:rsid w:val="00BC1912"/>
    <w:rsid w:val="00BC1CF8"/>
    <w:rsid w:val="00BC1DC1"/>
    <w:rsid w:val="00BC310D"/>
    <w:rsid w:val="00BC44CB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20C1"/>
    <w:rsid w:val="00BD2226"/>
    <w:rsid w:val="00BD32FA"/>
    <w:rsid w:val="00BD3815"/>
    <w:rsid w:val="00BD4A05"/>
    <w:rsid w:val="00BD4D54"/>
    <w:rsid w:val="00BD503E"/>
    <w:rsid w:val="00BD5224"/>
    <w:rsid w:val="00BD546D"/>
    <w:rsid w:val="00BD5985"/>
    <w:rsid w:val="00BD5EDC"/>
    <w:rsid w:val="00BD6AB9"/>
    <w:rsid w:val="00BD6E66"/>
    <w:rsid w:val="00BD71C7"/>
    <w:rsid w:val="00BD7A5C"/>
    <w:rsid w:val="00BD7ECD"/>
    <w:rsid w:val="00BE000B"/>
    <w:rsid w:val="00BE0063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988"/>
    <w:rsid w:val="00BE561A"/>
    <w:rsid w:val="00BE5B2F"/>
    <w:rsid w:val="00BE5D88"/>
    <w:rsid w:val="00BE5EB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9C"/>
    <w:rsid w:val="00BF72BE"/>
    <w:rsid w:val="00BF7746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865"/>
    <w:rsid w:val="00C071B1"/>
    <w:rsid w:val="00C07828"/>
    <w:rsid w:val="00C07AB5"/>
    <w:rsid w:val="00C07FEE"/>
    <w:rsid w:val="00C1040F"/>
    <w:rsid w:val="00C104B7"/>
    <w:rsid w:val="00C10938"/>
    <w:rsid w:val="00C11300"/>
    <w:rsid w:val="00C12E8D"/>
    <w:rsid w:val="00C13488"/>
    <w:rsid w:val="00C1380F"/>
    <w:rsid w:val="00C13D7B"/>
    <w:rsid w:val="00C13F3E"/>
    <w:rsid w:val="00C14140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5292"/>
    <w:rsid w:val="00C25601"/>
    <w:rsid w:val="00C258B4"/>
    <w:rsid w:val="00C26144"/>
    <w:rsid w:val="00C26466"/>
    <w:rsid w:val="00C26542"/>
    <w:rsid w:val="00C2693F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9E9"/>
    <w:rsid w:val="00C34B39"/>
    <w:rsid w:val="00C35842"/>
    <w:rsid w:val="00C36537"/>
    <w:rsid w:val="00C36FAE"/>
    <w:rsid w:val="00C40312"/>
    <w:rsid w:val="00C4071C"/>
    <w:rsid w:val="00C40B4F"/>
    <w:rsid w:val="00C40D95"/>
    <w:rsid w:val="00C41147"/>
    <w:rsid w:val="00C41369"/>
    <w:rsid w:val="00C42785"/>
    <w:rsid w:val="00C42B4F"/>
    <w:rsid w:val="00C435D0"/>
    <w:rsid w:val="00C436E9"/>
    <w:rsid w:val="00C43CB8"/>
    <w:rsid w:val="00C444E4"/>
    <w:rsid w:val="00C44600"/>
    <w:rsid w:val="00C44ACD"/>
    <w:rsid w:val="00C457CD"/>
    <w:rsid w:val="00C470C8"/>
    <w:rsid w:val="00C47298"/>
    <w:rsid w:val="00C472F2"/>
    <w:rsid w:val="00C478B1"/>
    <w:rsid w:val="00C47A7C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419C"/>
    <w:rsid w:val="00C5435D"/>
    <w:rsid w:val="00C55863"/>
    <w:rsid w:val="00C55D51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61"/>
    <w:rsid w:val="00C671BE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61BE"/>
    <w:rsid w:val="00C7642F"/>
    <w:rsid w:val="00C76C8D"/>
    <w:rsid w:val="00C76CE2"/>
    <w:rsid w:val="00C76CEF"/>
    <w:rsid w:val="00C77F58"/>
    <w:rsid w:val="00C8058F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679"/>
    <w:rsid w:val="00C83B1C"/>
    <w:rsid w:val="00C83CE8"/>
    <w:rsid w:val="00C83DDC"/>
    <w:rsid w:val="00C83FDD"/>
    <w:rsid w:val="00C84A81"/>
    <w:rsid w:val="00C85B18"/>
    <w:rsid w:val="00C85B44"/>
    <w:rsid w:val="00C85CFA"/>
    <w:rsid w:val="00C8606C"/>
    <w:rsid w:val="00C86549"/>
    <w:rsid w:val="00C86899"/>
    <w:rsid w:val="00C86B89"/>
    <w:rsid w:val="00C87447"/>
    <w:rsid w:val="00C9027C"/>
    <w:rsid w:val="00C9140A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3578"/>
    <w:rsid w:val="00CA384E"/>
    <w:rsid w:val="00CA3B62"/>
    <w:rsid w:val="00CA42F6"/>
    <w:rsid w:val="00CA4ACA"/>
    <w:rsid w:val="00CA4ED3"/>
    <w:rsid w:val="00CA5070"/>
    <w:rsid w:val="00CA5125"/>
    <w:rsid w:val="00CA53CD"/>
    <w:rsid w:val="00CA6338"/>
    <w:rsid w:val="00CA6BF5"/>
    <w:rsid w:val="00CA6C1E"/>
    <w:rsid w:val="00CA6F3B"/>
    <w:rsid w:val="00CA719C"/>
    <w:rsid w:val="00CA7550"/>
    <w:rsid w:val="00CA766A"/>
    <w:rsid w:val="00CA7F5B"/>
    <w:rsid w:val="00CB0B4C"/>
    <w:rsid w:val="00CB1283"/>
    <w:rsid w:val="00CB1F55"/>
    <w:rsid w:val="00CB358F"/>
    <w:rsid w:val="00CB395B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0FD"/>
    <w:rsid w:val="00CC436F"/>
    <w:rsid w:val="00CC4581"/>
    <w:rsid w:val="00CC47BF"/>
    <w:rsid w:val="00CC4CF3"/>
    <w:rsid w:val="00CC5404"/>
    <w:rsid w:val="00CC5535"/>
    <w:rsid w:val="00CC6065"/>
    <w:rsid w:val="00CC60EA"/>
    <w:rsid w:val="00CC62C8"/>
    <w:rsid w:val="00CC6F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02"/>
    <w:rsid w:val="00CD49DB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C48"/>
    <w:rsid w:val="00CE2589"/>
    <w:rsid w:val="00CE2959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D00292"/>
    <w:rsid w:val="00D00398"/>
    <w:rsid w:val="00D00B76"/>
    <w:rsid w:val="00D012A7"/>
    <w:rsid w:val="00D01442"/>
    <w:rsid w:val="00D0241A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D68"/>
    <w:rsid w:val="00D107E5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A66"/>
    <w:rsid w:val="00D24FF8"/>
    <w:rsid w:val="00D25966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86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6722"/>
    <w:rsid w:val="00D46735"/>
    <w:rsid w:val="00D4680B"/>
    <w:rsid w:val="00D4768D"/>
    <w:rsid w:val="00D50026"/>
    <w:rsid w:val="00D5003D"/>
    <w:rsid w:val="00D50CDB"/>
    <w:rsid w:val="00D51B44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0C1"/>
    <w:rsid w:val="00D755DC"/>
    <w:rsid w:val="00D75CE5"/>
    <w:rsid w:val="00D7609F"/>
    <w:rsid w:val="00D76567"/>
    <w:rsid w:val="00D76906"/>
    <w:rsid w:val="00D77C35"/>
    <w:rsid w:val="00D77D0C"/>
    <w:rsid w:val="00D80281"/>
    <w:rsid w:val="00D80BED"/>
    <w:rsid w:val="00D813EC"/>
    <w:rsid w:val="00D81AB5"/>
    <w:rsid w:val="00D81E23"/>
    <w:rsid w:val="00D82071"/>
    <w:rsid w:val="00D82793"/>
    <w:rsid w:val="00D827BD"/>
    <w:rsid w:val="00D828C1"/>
    <w:rsid w:val="00D8310B"/>
    <w:rsid w:val="00D83691"/>
    <w:rsid w:val="00D83D4F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B06"/>
    <w:rsid w:val="00D97156"/>
    <w:rsid w:val="00D974F6"/>
    <w:rsid w:val="00D9775D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7041"/>
    <w:rsid w:val="00DA718A"/>
    <w:rsid w:val="00DA785F"/>
    <w:rsid w:val="00DA7A3B"/>
    <w:rsid w:val="00DA7D07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50B8"/>
    <w:rsid w:val="00DB53A8"/>
    <w:rsid w:val="00DB5608"/>
    <w:rsid w:val="00DB58AE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C5E"/>
    <w:rsid w:val="00DC11FF"/>
    <w:rsid w:val="00DC1246"/>
    <w:rsid w:val="00DC16E0"/>
    <w:rsid w:val="00DC1DF8"/>
    <w:rsid w:val="00DC257D"/>
    <w:rsid w:val="00DC25B1"/>
    <w:rsid w:val="00DC31D4"/>
    <w:rsid w:val="00DC3578"/>
    <w:rsid w:val="00DC3C81"/>
    <w:rsid w:val="00DC42C2"/>
    <w:rsid w:val="00DC4A02"/>
    <w:rsid w:val="00DC5680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90C"/>
    <w:rsid w:val="00DE3B32"/>
    <w:rsid w:val="00DE3CB2"/>
    <w:rsid w:val="00DE3E40"/>
    <w:rsid w:val="00DE435E"/>
    <w:rsid w:val="00DE47E0"/>
    <w:rsid w:val="00DE552C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276"/>
    <w:rsid w:val="00DF4AC8"/>
    <w:rsid w:val="00DF4C29"/>
    <w:rsid w:val="00DF5C3F"/>
    <w:rsid w:val="00DF5F4C"/>
    <w:rsid w:val="00DF659B"/>
    <w:rsid w:val="00DF6712"/>
    <w:rsid w:val="00DF7069"/>
    <w:rsid w:val="00DF7546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6314"/>
    <w:rsid w:val="00E066A2"/>
    <w:rsid w:val="00E06C66"/>
    <w:rsid w:val="00E075A8"/>
    <w:rsid w:val="00E078A6"/>
    <w:rsid w:val="00E07A6E"/>
    <w:rsid w:val="00E07D86"/>
    <w:rsid w:val="00E102D0"/>
    <w:rsid w:val="00E10643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64"/>
    <w:rsid w:val="00E2048E"/>
    <w:rsid w:val="00E204BE"/>
    <w:rsid w:val="00E20C4F"/>
    <w:rsid w:val="00E21320"/>
    <w:rsid w:val="00E217DC"/>
    <w:rsid w:val="00E21CEC"/>
    <w:rsid w:val="00E2337A"/>
    <w:rsid w:val="00E233A7"/>
    <w:rsid w:val="00E24285"/>
    <w:rsid w:val="00E243FA"/>
    <w:rsid w:val="00E24931"/>
    <w:rsid w:val="00E24BED"/>
    <w:rsid w:val="00E2578F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457"/>
    <w:rsid w:val="00E31E1C"/>
    <w:rsid w:val="00E3228D"/>
    <w:rsid w:val="00E32FD4"/>
    <w:rsid w:val="00E330DC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FE5"/>
    <w:rsid w:val="00E4745B"/>
    <w:rsid w:val="00E4756C"/>
    <w:rsid w:val="00E47673"/>
    <w:rsid w:val="00E47770"/>
    <w:rsid w:val="00E47940"/>
    <w:rsid w:val="00E47D8B"/>
    <w:rsid w:val="00E47D91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CE9"/>
    <w:rsid w:val="00E56A9F"/>
    <w:rsid w:val="00E574FD"/>
    <w:rsid w:val="00E578F2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11CD"/>
    <w:rsid w:val="00E71395"/>
    <w:rsid w:val="00E71439"/>
    <w:rsid w:val="00E71B72"/>
    <w:rsid w:val="00E7206E"/>
    <w:rsid w:val="00E72D72"/>
    <w:rsid w:val="00E73779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32BD"/>
    <w:rsid w:val="00E833B1"/>
    <w:rsid w:val="00E83564"/>
    <w:rsid w:val="00E84971"/>
    <w:rsid w:val="00E8575B"/>
    <w:rsid w:val="00E85DE1"/>
    <w:rsid w:val="00E87028"/>
    <w:rsid w:val="00E8724B"/>
    <w:rsid w:val="00E87395"/>
    <w:rsid w:val="00E87BD5"/>
    <w:rsid w:val="00E902B4"/>
    <w:rsid w:val="00E91159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A1B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138"/>
    <w:rsid w:val="00EB36F1"/>
    <w:rsid w:val="00EB37FB"/>
    <w:rsid w:val="00EB3D52"/>
    <w:rsid w:val="00EB43BB"/>
    <w:rsid w:val="00EB4695"/>
    <w:rsid w:val="00EB4DF7"/>
    <w:rsid w:val="00EB55CB"/>
    <w:rsid w:val="00EB5B99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F01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61E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9A9"/>
    <w:rsid w:val="00ED602F"/>
    <w:rsid w:val="00ED6425"/>
    <w:rsid w:val="00ED6859"/>
    <w:rsid w:val="00ED704B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4064"/>
    <w:rsid w:val="00EE40D0"/>
    <w:rsid w:val="00EE43BE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286D"/>
    <w:rsid w:val="00EF2916"/>
    <w:rsid w:val="00EF2B34"/>
    <w:rsid w:val="00EF379E"/>
    <w:rsid w:val="00EF3CAA"/>
    <w:rsid w:val="00EF4307"/>
    <w:rsid w:val="00EF4904"/>
    <w:rsid w:val="00EF4C2B"/>
    <w:rsid w:val="00EF5ECE"/>
    <w:rsid w:val="00EF6516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C94"/>
    <w:rsid w:val="00F15D88"/>
    <w:rsid w:val="00F15E4B"/>
    <w:rsid w:val="00F162B1"/>
    <w:rsid w:val="00F1631A"/>
    <w:rsid w:val="00F16710"/>
    <w:rsid w:val="00F17098"/>
    <w:rsid w:val="00F174C7"/>
    <w:rsid w:val="00F1751F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A87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BAD"/>
    <w:rsid w:val="00F35242"/>
    <w:rsid w:val="00F363FA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1255"/>
    <w:rsid w:val="00F5186D"/>
    <w:rsid w:val="00F51FD6"/>
    <w:rsid w:val="00F53052"/>
    <w:rsid w:val="00F533DD"/>
    <w:rsid w:val="00F54A6F"/>
    <w:rsid w:val="00F553CA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983"/>
    <w:rsid w:val="00F61CD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700B4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CD0"/>
    <w:rsid w:val="00F8351E"/>
    <w:rsid w:val="00F83773"/>
    <w:rsid w:val="00F83AA8"/>
    <w:rsid w:val="00F847F5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1004"/>
    <w:rsid w:val="00F92641"/>
    <w:rsid w:val="00F92AB8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6136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6474"/>
    <w:rsid w:val="00FA653D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569"/>
    <w:rsid w:val="00FC4519"/>
    <w:rsid w:val="00FC4932"/>
    <w:rsid w:val="00FC4CC4"/>
    <w:rsid w:val="00FC561D"/>
    <w:rsid w:val="00FC5DB4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587"/>
    <w:rsid w:val="00FD4D12"/>
    <w:rsid w:val="00FD520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35D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E93"/>
    <w:rsid w:val="00FF11C5"/>
    <w:rsid w:val="00FF16BB"/>
    <w:rsid w:val="00FF1AB2"/>
    <w:rsid w:val="00FF1CFB"/>
    <w:rsid w:val="00FF1E83"/>
    <w:rsid w:val="00FF1EA9"/>
    <w:rsid w:val="00FF249B"/>
    <w:rsid w:val="00FF28BF"/>
    <w:rsid w:val="00FF3831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E6192-ACE2-4A4D-B20E-EA134E95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28</Pages>
  <Words>5469</Words>
  <Characters>31179</Characters>
  <Application>Microsoft Office Word</Application>
  <DocSecurity>4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(TP) Nongnooch Prawitrawong</cp:lastModifiedBy>
  <cp:revision>2</cp:revision>
  <cp:lastPrinted>2019-05-07T07:41:00Z</cp:lastPrinted>
  <dcterms:created xsi:type="dcterms:W3CDTF">2019-05-10T06:14:00Z</dcterms:created>
  <dcterms:modified xsi:type="dcterms:W3CDTF">2019-05-10T06:14:00Z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