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322" w:rsidRPr="00963749" w:rsidRDefault="00647322" w:rsidP="00647322">
      <w:pPr>
        <w:pStyle w:val="ReportHeading1"/>
        <w:framePr w:w="7808" w:h="995" w:wrap="around" w:x="1839" w:y="1291"/>
        <w:spacing w:line="260" w:lineRule="atLeast"/>
        <w:rPr>
          <w:rFonts w:cs="Cordia New"/>
          <w:b w:val="0"/>
          <w:bCs w:val="0"/>
          <w:sz w:val="22"/>
          <w:szCs w:val="22"/>
          <w:cs/>
        </w:rPr>
      </w:pPr>
    </w:p>
    <w:p w:rsidR="00647322" w:rsidRPr="008A7D52" w:rsidRDefault="00647322" w:rsidP="00647322">
      <w:pPr>
        <w:pStyle w:val="ReportHeading1"/>
        <w:framePr w:w="7808" w:h="995" w:wrap="around" w:x="1839" w:y="1291"/>
        <w:spacing w:line="260" w:lineRule="atLeast"/>
        <w:rPr>
          <w:sz w:val="22"/>
          <w:szCs w:val="22"/>
        </w:rPr>
      </w:pPr>
    </w:p>
    <w:p w:rsidR="00A374CB" w:rsidRPr="003A57FA" w:rsidRDefault="00A374CB" w:rsidP="00A374CB">
      <w:pPr>
        <w:jc w:val="center"/>
        <w:rPr>
          <w:b/>
          <w:bCs/>
          <w:sz w:val="16"/>
          <w:szCs w:val="16"/>
        </w:rPr>
      </w:pPr>
    </w:p>
    <w:p w:rsidR="00A374CB" w:rsidRDefault="00A374CB" w:rsidP="00A374CB">
      <w:pPr>
        <w:jc w:val="center"/>
        <w:rPr>
          <w:b/>
          <w:bCs/>
          <w:sz w:val="24"/>
          <w:szCs w:val="24"/>
        </w:rPr>
      </w:pPr>
    </w:p>
    <w:p w:rsidR="005306F6" w:rsidRDefault="005306F6" w:rsidP="0056228D">
      <w:pPr>
        <w:spacing w:after="200" w:line="320" w:lineRule="exact"/>
        <w:rPr>
          <w:rFonts w:ascii="Angsana New" w:hAnsi="Angsana New"/>
          <w:b/>
          <w:bCs/>
          <w:sz w:val="32"/>
          <w:szCs w:val="32"/>
        </w:rPr>
      </w:pPr>
    </w:p>
    <w:p w:rsidR="005306F6" w:rsidRDefault="005306F6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</w:p>
    <w:p w:rsidR="00FC6423" w:rsidRPr="00C12D5D" w:rsidRDefault="00FF509C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NEWCITY </w:t>
      </w:r>
      <w:r>
        <w:rPr>
          <w:rFonts w:ascii="Angsana New" w:hAnsi="Angsana New"/>
          <w:b/>
          <w:bCs/>
          <w:sz w:val="32"/>
          <w:szCs w:val="32"/>
          <w:cs/>
        </w:rPr>
        <w:t>(</w:t>
      </w:r>
      <w:r>
        <w:rPr>
          <w:rFonts w:ascii="Angsana New" w:hAnsi="Angsana New"/>
          <w:b/>
          <w:bCs/>
          <w:sz w:val="32"/>
          <w:szCs w:val="32"/>
        </w:rPr>
        <w:t>BANGKOK</w:t>
      </w:r>
      <w:r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>
        <w:rPr>
          <w:rFonts w:ascii="Angsana New" w:hAnsi="Angsana New"/>
          <w:b/>
          <w:bCs/>
          <w:sz w:val="32"/>
          <w:szCs w:val="32"/>
        </w:rPr>
        <w:t>PUBLIC COMPANY LIMITED</w:t>
      </w:r>
    </w:p>
    <w:p w:rsidR="00FC6423" w:rsidRPr="00C12D5D" w:rsidRDefault="00F70366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INTERIM FINANCIAL INFORMATION</w:t>
      </w:r>
    </w:p>
    <w:p w:rsidR="00FF509C" w:rsidRDefault="00235F51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MARCH 31, 2019</w:t>
      </w:r>
    </w:p>
    <w:p w:rsidR="005F5394" w:rsidRDefault="009B15BA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AND INDEPENDENT AUDIT</w:t>
      </w:r>
      <w:r w:rsidR="00FF509C">
        <w:rPr>
          <w:rFonts w:ascii="Angsana New" w:hAnsi="Angsana New"/>
          <w:b/>
          <w:bCs/>
          <w:sz w:val="32"/>
          <w:szCs w:val="32"/>
        </w:rPr>
        <w:t>OR'S REPORT</w:t>
      </w:r>
    </w:p>
    <w:p w:rsidR="00FF509C" w:rsidRPr="00C12D5D" w:rsidRDefault="00FF509C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ON REVIEW OF INTERIM FINANCIAL INFORMATION</w:t>
      </w: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647322" w:rsidRDefault="00647322" w:rsidP="00A374CB">
      <w:pPr>
        <w:spacing w:after="200"/>
        <w:jc w:val="center"/>
        <w:rPr>
          <w:b/>
          <w:bCs/>
          <w:sz w:val="28"/>
          <w:szCs w:val="28"/>
        </w:rPr>
      </w:pPr>
    </w:p>
    <w:p w:rsidR="000163DB" w:rsidRPr="008A7D52" w:rsidRDefault="000163D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1076A2" w:rsidRDefault="00A374CB" w:rsidP="00050D91">
      <w:pPr>
        <w:spacing w:after="200"/>
        <w:rPr>
          <w:b/>
          <w:bCs/>
          <w:sz w:val="20"/>
          <w:szCs w:val="20"/>
        </w:rPr>
      </w:pPr>
    </w:p>
    <w:p w:rsidR="002C45D6" w:rsidRPr="00D4400A" w:rsidRDefault="002C45D6" w:rsidP="00050D91">
      <w:pPr>
        <w:spacing w:after="200"/>
        <w:rPr>
          <w:b/>
          <w:bCs/>
          <w:sz w:val="16"/>
          <w:szCs w:val="16"/>
        </w:rPr>
      </w:pPr>
    </w:p>
    <w:p w:rsidR="00D73EC7" w:rsidRDefault="00D73EC7" w:rsidP="00562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b/>
          <w:bCs/>
          <w:lang w:val="en-GB"/>
        </w:rPr>
      </w:pPr>
    </w:p>
    <w:p w:rsidR="00716771" w:rsidRDefault="00716771" w:rsidP="00562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b/>
          <w:bCs/>
          <w:lang w:val="en-GB"/>
        </w:rPr>
      </w:pPr>
    </w:p>
    <w:p w:rsidR="00716771" w:rsidRPr="0056228D" w:rsidRDefault="00716771" w:rsidP="00562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 w:hint="cs"/>
          <w:b/>
          <w:bCs/>
          <w:cs/>
          <w:lang w:val="en-GB"/>
        </w:rPr>
      </w:pPr>
    </w:p>
    <w:p w:rsidR="00716771" w:rsidRDefault="00716771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284" w:right="28"/>
        <w:jc w:val="both"/>
        <w:rPr>
          <w:rFonts w:ascii="Angsana New" w:hAnsi="Angsana New"/>
          <w:b/>
          <w:bCs/>
          <w:lang w:val="en-GB"/>
        </w:rPr>
      </w:pPr>
    </w:p>
    <w:p w:rsidR="00F70366" w:rsidRPr="00D73EC7" w:rsidRDefault="008D42F0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284" w:right="28"/>
        <w:jc w:val="both"/>
        <w:rPr>
          <w:rFonts w:ascii="Angsana New" w:hAnsi="Angsana New"/>
          <w:b/>
          <w:bCs/>
          <w:lang w:val="en-GB"/>
        </w:rPr>
      </w:pPr>
      <w:r w:rsidRPr="00D73EC7">
        <w:rPr>
          <w:rFonts w:ascii="Angsana New" w:hAnsi="Angsana New"/>
          <w:b/>
          <w:bCs/>
          <w:lang w:val="en-GB"/>
        </w:rPr>
        <w:t>REVIEW REPORT ON INTERIM FINANCIAL INFORMATION</w:t>
      </w:r>
    </w:p>
    <w:p w:rsidR="008D42F0" w:rsidRPr="00C12D5D" w:rsidRDefault="008D42F0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284" w:right="28"/>
        <w:jc w:val="both"/>
        <w:rPr>
          <w:rFonts w:ascii="Angsana New" w:hAnsi="Angsana New"/>
          <w:b/>
          <w:bCs/>
          <w:sz w:val="32"/>
          <w:szCs w:val="32"/>
          <w:lang w:val="en-GB"/>
        </w:rPr>
      </w:pPr>
      <w:r w:rsidRPr="00D73EC7">
        <w:rPr>
          <w:rFonts w:ascii="Angsana New" w:hAnsi="Angsana New"/>
          <w:b/>
          <w:bCs/>
          <w:lang w:val="en-GB"/>
        </w:rPr>
        <w:t xml:space="preserve">PERFORMED BY CERTIFIED PUBLIC ACCOUNTANT </w:t>
      </w:r>
    </w:p>
    <w:p w:rsidR="00ED044F" w:rsidRPr="00C12D5D" w:rsidRDefault="00ED044F" w:rsidP="00ED0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Angsana New" w:hAnsi="Angsana New"/>
          <w:sz w:val="22"/>
          <w:szCs w:val="22"/>
        </w:rPr>
      </w:pPr>
    </w:p>
    <w:p w:rsidR="0099241C" w:rsidRPr="00C12D5D" w:rsidRDefault="00ED044F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60" w:lineRule="atLeast"/>
        <w:ind w:left="284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 xml:space="preserve">To </w:t>
      </w:r>
      <w:r w:rsidR="00AF547A" w:rsidRPr="00C12D5D">
        <w:rPr>
          <w:rFonts w:ascii="Angsana New" w:hAnsi="Angsana New"/>
          <w:sz w:val="28"/>
          <w:szCs w:val="28"/>
        </w:rPr>
        <w:t>the</w:t>
      </w:r>
      <w:r w:rsidR="002A026A" w:rsidRPr="00C12D5D">
        <w:rPr>
          <w:rFonts w:ascii="Angsana New" w:hAnsi="Angsana New"/>
          <w:sz w:val="28"/>
          <w:szCs w:val="28"/>
          <w:cs/>
        </w:rPr>
        <w:t xml:space="preserve"> </w:t>
      </w:r>
      <w:r w:rsidRPr="00C12D5D">
        <w:rPr>
          <w:rFonts w:ascii="Angsana New" w:hAnsi="Angsana New"/>
          <w:sz w:val="28"/>
          <w:szCs w:val="28"/>
        </w:rPr>
        <w:t xml:space="preserve">Board of Directors of </w:t>
      </w:r>
      <w:proofErr w:type="spellStart"/>
      <w:r w:rsidR="00166AA7" w:rsidRPr="00C12D5D">
        <w:rPr>
          <w:rFonts w:ascii="Angsana New" w:hAnsi="Angsana New"/>
          <w:sz w:val="28"/>
          <w:szCs w:val="28"/>
        </w:rPr>
        <w:t>Newc</w:t>
      </w:r>
      <w:r w:rsidR="00CD48DC" w:rsidRPr="00C12D5D">
        <w:rPr>
          <w:rFonts w:ascii="Angsana New" w:hAnsi="Angsana New"/>
          <w:sz w:val="28"/>
          <w:szCs w:val="28"/>
        </w:rPr>
        <w:t>ity</w:t>
      </w:r>
      <w:proofErr w:type="spellEnd"/>
      <w:r w:rsidR="00CD48DC" w:rsidRPr="00C12D5D">
        <w:rPr>
          <w:rFonts w:ascii="Angsana New" w:hAnsi="Angsana New"/>
          <w:sz w:val="28"/>
          <w:szCs w:val="28"/>
        </w:rPr>
        <w:t xml:space="preserve"> </w:t>
      </w:r>
      <w:r w:rsidR="00CD48DC" w:rsidRPr="00C12D5D">
        <w:rPr>
          <w:rFonts w:ascii="Angsana New" w:hAnsi="Angsana New"/>
          <w:sz w:val="28"/>
          <w:szCs w:val="28"/>
          <w:cs/>
        </w:rPr>
        <w:t>(</w:t>
      </w:r>
      <w:r w:rsidR="00CD48DC" w:rsidRPr="00C12D5D">
        <w:rPr>
          <w:rFonts w:ascii="Angsana New" w:hAnsi="Angsana New"/>
          <w:sz w:val="28"/>
          <w:szCs w:val="28"/>
        </w:rPr>
        <w:t>Bangkok</w:t>
      </w:r>
      <w:r w:rsidR="00CD48DC" w:rsidRPr="00C12D5D">
        <w:rPr>
          <w:rFonts w:ascii="Angsana New" w:hAnsi="Angsana New"/>
          <w:sz w:val="28"/>
          <w:szCs w:val="28"/>
          <w:cs/>
        </w:rPr>
        <w:t>)</w:t>
      </w:r>
      <w:r w:rsidR="00751A6C" w:rsidRPr="00C12D5D">
        <w:rPr>
          <w:rFonts w:ascii="Angsana New" w:hAnsi="Angsana New"/>
          <w:sz w:val="28"/>
          <w:szCs w:val="28"/>
          <w:cs/>
        </w:rPr>
        <w:t xml:space="preserve"> </w:t>
      </w:r>
      <w:r w:rsidRPr="00C12D5D">
        <w:rPr>
          <w:rFonts w:ascii="Angsana New" w:hAnsi="Angsana New"/>
          <w:sz w:val="28"/>
          <w:szCs w:val="28"/>
        </w:rPr>
        <w:t>Public Company Limited</w:t>
      </w:r>
    </w:p>
    <w:p w:rsidR="002903F2" w:rsidRPr="00D73EC7" w:rsidRDefault="00F458A7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/>
        <w:jc w:val="thaiDistribute"/>
        <w:rPr>
          <w:rFonts w:ascii="Angsana New" w:hAnsi="Angsana New" w:hint="cs"/>
          <w:sz w:val="28"/>
          <w:szCs w:val="28"/>
        </w:rPr>
      </w:pPr>
      <w:r w:rsidRPr="00F458A7">
        <w:rPr>
          <w:rFonts w:ascii="Angsana New" w:hAnsi="Angsana New"/>
          <w:sz w:val="28"/>
          <w:szCs w:val="28"/>
        </w:rPr>
        <w:t xml:space="preserve">I have </w:t>
      </w:r>
      <w:r w:rsidR="002903F2" w:rsidRPr="00F458A7">
        <w:rPr>
          <w:rFonts w:ascii="Angsana New" w:hAnsi="Angsana New"/>
          <w:sz w:val="28"/>
          <w:szCs w:val="28"/>
        </w:rPr>
        <w:t xml:space="preserve"> reviewed the accompanying</w:t>
      </w:r>
      <w:r w:rsidRPr="00F458A7">
        <w:rPr>
          <w:rFonts w:ascii="Angsana New" w:hAnsi="Angsana New"/>
          <w:sz w:val="28"/>
          <w:szCs w:val="28"/>
        </w:rPr>
        <w:t xml:space="preserve"> statement of financial position</w:t>
      </w:r>
      <w:r w:rsidRPr="00F458A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F458A7">
        <w:rPr>
          <w:rFonts w:ascii="Angsana New" w:hAnsi="Angsana New"/>
          <w:sz w:val="28"/>
          <w:szCs w:val="28"/>
        </w:rPr>
        <w:t>in which the equity method is applied and</w:t>
      </w:r>
      <w:r w:rsidR="002903F2" w:rsidRPr="00F458A7">
        <w:rPr>
          <w:rFonts w:ascii="Angsana New" w:hAnsi="Angsana New"/>
          <w:sz w:val="28"/>
          <w:szCs w:val="28"/>
        </w:rPr>
        <w:t xml:space="preserve"> separate statement of financial position of </w:t>
      </w:r>
      <w:proofErr w:type="spellStart"/>
      <w:r w:rsidR="002903F2" w:rsidRPr="00F458A7">
        <w:rPr>
          <w:rFonts w:ascii="Angsana New" w:hAnsi="Angsana New"/>
          <w:sz w:val="28"/>
          <w:szCs w:val="28"/>
        </w:rPr>
        <w:t>Newcity</w:t>
      </w:r>
      <w:proofErr w:type="spellEnd"/>
      <w:r w:rsidR="002903F2" w:rsidRPr="00F458A7">
        <w:rPr>
          <w:rFonts w:ascii="Angsana New" w:hAnsi="Angsana New"/>
          <w:sz w:val="28"/>
          <w:szCs w:val="28"/>
        </w:rPr>
        <w:t xml:space="preserve"> </w:t>
      </w:r>
      <w:r w:rsidR="002903F2" w:rsidRPr="00F458A7">
        <w:rPr>
          <w:rFonts w:ascii="Angsana New" w:hAnsi="Angsana New"/>
          <w:sz w:val="28"/>
          <w:szCs w:val="28"/>
          <w:cs/>
        </w:rPr>
        <w:t>(</w:t>
      </w:r>
      <w:r w:rsidR="002903F2" w:rsidRPr="00F458A7">
        <w:rPr>
          <w:rFonts w:ascii="Angsana New" w:hAnsi="Angsana New"/>
          <w:sz w:val="28"/>
          <w:szCs w:val="28"/>
        </w:rPr>
        <w:t>Bangkok</w:t>
      </w:r>
      <w:r w:rsidR="002903F2" w:rsidRPr="00F458A7">
        <w:rPr>
          <w:rFonts w:ascii="Angsana New" w:hAnsi="Angsana New"/>
          <w:sz w:val="28"/>
          <w:szCs w:val="28"/>
          <w:cs/>
        </w:rPr>
        <w:t xml:space="preserve">) </w:t>
      </w:r>
      <w:r w:rsidR="002903F2" w:rsidRPr="00F458A7">
        <w:rPr>
          <w:rFonts w:ascii="Angsana New" w:hAnsi="Angsana New"/>
          <w:sz w:val="28"/>
          <w:szCs w:val="28"/>
        </w:rPr>
        <w:t>Public Comp</w:t>
      </w:r>
      <w:r w:rsidR="009819E5" w:rsidRPr="00F458A7">
        <w:rPr>
          <w:rFonts w:ascii="Angsana New" w:hAnsi="Angsana New"/>
          <w:sz w:val="28"/>
          <w:szCs w:val="28"/>
        </w:rPr>
        <w:t xml:space="preserve">any Limited as at </w:t>
      </w:r>
      <w:r w:rsidR="00006051">
        <w:rPr>
          <w:rFonts w:ascii="Angsana New" w:hAnsi="Angsana New"/>
          <w:sz w:val="28"/>
          <w:szCs w:val="28"/>
        </w:rPr>
        <w:t>March 31</w:t>
      </w:r>
      <w:r w:rsidR="00871957" w:rsidRPr="00F458A7">
        <w:rPr>
          <w:rFonts w:ascii="Angsana New" w:hAnsi="Angsana New"/>
          <w:sz w:val="28"/>
          <w:szCs w:val="28"/>
        </w:rPr>
        <w:t>, 201</w:t>
      </w:r>
      <w:r w:rsidR="00006051">
        <w:rPr>
          <w:rFonts w:ascii="Angsana New" w:hAnsi="Angsana New"/>
          <w:sz w:val="28"/>
          <w:szCs w:val="28"/>
        </w:rPr>
        <w:t>9</w:t>
      </w:r>
      <w:r w:rsidR="002903F2" w:rsidRPr="00F458A7">
        <w:rPr>
          <w:rFonts w:ascii="Angsana New" w:hAnsi="Angsana New"/>
          <w:sz w:val="28"/>
          <w:szCs w:val="28"/>
        </w:rPr>
        <w:t xml:space="preserve">, and the </w:t>
      </w:r>
      <w:r w:rsidR="0084124D">
        <w:rPr>
          <w:rFonts w:ascii="Angsana New" w:hAnsi="Angsana New"/>
          <w:sz w:val="28"/>
          <w:szCs w:val="28"/>
        </w:rPr>
        <w:t xml:space="preserve">statement of comprehensive income in </w:t>
      </w:r>
      <w:r w:rsidRPr="00F458A7">
        <w:rPr>
          <w:rFonts w:ascii="Angsana New" w:hAnsi="Angsana New"/>
          <w:sz w:val="28"/>
          <w:szCs w:val="28"/>
        </w:rPr>
        <w:t xml:space="preserve">which the equity method is applied and </w:t>
      </w:r>
      <w:r w:rsidR="007D0B2B" w:rsidRPr="00F458A7">
        <w:rPr>
          <w:rFonts w:ascii="Angsana New" w:hAnsi="Angsana New"/>
          <w:sz w:val="28"/>
          <w:szCs w:val="28"/>
        </w:rPr>
        <w:t xml:space="preserve">separate </w:t>
      </w:r>
      <w:r w:rsidR="002903F2" w:rsidRPr="00F458A7">
        <w:rPr>
          <w:rFonts w:ascii="Angsana New" w:hAnsi="Angsana New"/>
          <w:sz w:val="28"/>
          <w:szCs w:val="28"/>
        </w:rPr>
        <w:t>statements of comprehensive income</w:t>
      </w:r>
      <w:r w:rsidR="00C5754D">
        <w:rPr>
          <w:rFonts w:ascii="Angsana New" w:hAnsi="Angsana New"/>
          <w:sz w:val="28"/>
          <w:szCs w:val="28"/>
        </w:rPr>
        <w:t xml:space="preserve"> for the </w:t>
      </w:r>
      <w:r w:rsidR="001016CE" w:rsidRPr="00F458A7">
        <w:rPr>
          <w:rFonts w:ascii="Angsana New" w:hAnsi="Angsana New"/>
          <w:sz w:val="28"/>
          <w:szCs w:val="28"/>
        </w:rPr>
        <w:t>three</w:t>
      </w:r>
      <w:r w:rsidR="005A2B7E">
        <w:rPr>
          <w:rFonts w:ascii="Angsana New" w:hAnsi="Angsana New" w:hint="cs"/>
          <w:sz w:val="28"/>
          <w:szCs w:val="28"/>
          <w:cs/>
        </w:rPr>
        <w:t xml:space="preserve"> </w:t>
      </w:r>
      <w:r w:rsidR="003A344D">
        <w:rPr>
          <w:rFonts w:ascii="Angsana New" w:hAnsi="Angsana New" w:hint="cs"/>
          <w:sz w:val="28"/>
          <w:szCs w:val="28"/>
          <w:cs/>
        </w:rPr>
        <w:t>-</w:t>
      </w:r>
      <w:r w:rsidR="00006051">
        <w:rPr>
          <w:rFonts w:ascii="Angsana New" w:hAnsi="Angsana New"/>
          <w:sz w:val="28"/>
          <w:szCs w:val="28"/>
        </w:rPr>
        <w:t xml:space="preserve"> month </w:t>
      </w:r>
      <w:r w:rsidR="001016CE" w:rsidRPr="00F458A7">
        <w:rPr>
          <w:rFonts w:ascii="Angsana New" w:hAnsi="Angsana New"/>
          <w:sz w:val="28"/>
          <w:szCs w:val="28"/>
        </w:rPr>
        <w:t>period</w:t>
      </w:r>
      <w:r w:rsidR="00DF1682">
        <w:rPr>
          <w:rFonts w:ascii="Angsana New" w:hAnsi="Angsana New"/>
          <w:sz w:val="28"/>
          <w:szCs w:val="28"/>
        </w:rPr>
        <w:t>s</w:t>
      </w:r>
      <w:r w:rsidR="001016CE" w:rsidRPr="00F458A7">
        <w:rPr>
          <w:rFonts w:ascii="Angsana New" w:hAnsi="Angsana New"/>
          <w:sz w:val="28"/>
          <w:szCs w:val="28"/>
        </w:rPr>
        <w:t xml:space="preserve"> </w:t>
      </w:r>
      <w:r w:rsidR="00DA358C">
        <w:rPr>
          <w:rFonts w:ascii="Angsana New" w:hAnsi="Angsana New"/>
          <w:sz w:val="28"/>
          <w:szCs w:val="28"/>
        </w:rPr>
        <w:t>the</w:t>
      </w:r>
      <w:r w:rsidRPr="00F458A7">
        <w:rPr>
          <w:rFonts w:ascii="Angsana New" w:hAnsi="Angsana New"/>
          <w:sz w:val="28"/>
          <w:szCs w:val="28"/>
        </w:rPr>
        <w:t xml:space="preserve">n </w:t>
      </w:r>
      <w:r w:rsidR="001016CE" w:rsidRPr="00F458A7">
        <w:rPr>
          <w:rFonts w:ascii="Angsana New" w:hAnsi="Angsana New"/>
          <w:sz w:val="28"/>
          <w:szCs w:val="28"/>
        </w:rPr>
        <w:t>ended</w:t>
      </w:r>
      <w:r w:rsidR="002903F2" w:rsidRPr="00F458A7">
        <w:rPr>
          <w:rFonts w:ascii="Angsana New" w:hAnsi="Angsana New"/>
          <w:sz w:val="28"/>
          <w:szCs w:val="28"/>
        </w:rPr>
        <w:t>, changes in shareholders</w:t>
      </w:r>
      <w:r w:rsidR="002903F2" w:rsidRPr="00F458A7">
        <w:rPr>
          <w:rFonts w:ascii="Angsana New" w:hAnsi="Angsana New"/>
          <w:sz w:val="28"/>
          <w:szCs w:val="28"/>
          <w:cs/>
        </w:rPr>
        <w:t xml:space="preserve">’ </w:t>
      </w:r>
      <w:r w:rsidR="002903F2" w:rsidRPr="00F458A7">
        <w:rPr>
          <w:rFonts w:ascii="Angsana New" w:hAnsi="Angsana New"/>
          <w:sz w:val="28"/>
          <w:szCs w:val="28"/>
        </w:rPr>
        <w:t>equ</w:t>
      </w:r>
      <w:r w:rsidR="004D7FBD" w:rsidRPr="00F458A7">
        <w:rPr>
          <w:rFonts w:ascii="Angsana New" w:hAnsi="Angsana New"/>
          <w:sz w:val="28"/>
          <w:szCs w:val="28"/>
        </w:rPr>
        <w:t>ity</w:t>
      </w:r>
      <w:r w:rsidRPr="00F458A7">
        <w:rPr>
          <w:rFonts w:ascii="Angsana New" w:hAnsi="Angsana New"/>
          <w:sz w:val="28"/>
          <w:szCs w:val="28"/>
        </w:rPr>
        <w:t xml:space="preserve"> statement in which the equity method is applied and separate statement</w:t>
      </w:r>
      <w:r w:rsidR="004D7FBD" w:rsidRPr="00F458A7">
        <w:rPr>
          <w:rFonts w:ascii="Angsana New" w:hAnsi="Angsana New"/>
          <w:sz w:val="28"/>
          <w:szCs w:val="28"/>
        </w:rPr>
        <w:t xml:space="preserve"> and cash flows</w:t>
      </w:r>
      <w:r w:rsidRPr="00F458A7">
        <w:rPr>
          <w:rFonts w:ascii="Angsana New" w:hAnsi="Angsana New"/>
          <w:sz w:val="28"/>
          <w:szCs w:val="28"/>
        </w:rPr>
        <w:t xml:space="preserve"> statement in which the equity method is applied and separate statement</w:t>
      </w:r>
      <w:r w:rsidR="00006051">
        <w:rPr>
          <w:rFonts w:ascii="Angsana New" w:hAnsi="Angsana New"/>
          <w:sz w:val="28"/>
          <w:szCs w:val="28"/>
        </w:rPr>
        <w:t xml:space="preserve"> for the three</w:t>
      </w:r>
      <w:r w:rsidR="005A2B7E">
        <w:rPr>
          <w:rFonts w:ascii="Angsana New" w:hAnsi="Angsana New"/>
          <w:sz w:val="28"/>
          <w:szCs w:val="28"/>
        </w:rPr>
        <w:t xml:space="preserve"> </w:t>
      </w:r>
      <w:r w:rsidR="002903F2" w:rsidRPr="00F458A7">
        <w:rPr>
          <w:rFonts w:ascii="Angsana New" w:hAnsi="Angsana New"/>
          <w:sz w:val="28"/>
          <w:szCs w:val="28"/>
          <w:cs/>
        </w:rPr>
        <w:t>-</w:t>
      </w:r>
      <w:r w:rsidR="00455E09">
        <w:rPr>
          <w:rFonts w:ascii="Angsana New" w:hAnsi="Angsana New"/>
          <w:sz w:val="28"/>
          <w:szCs w:val="28"/>
        </w:rPr>
        <w:t xml:space="preserve"> </w:t>
      </w:r>
      <w:r w:rsidR="002903F2" w:rsidRPr="00F458A7">
        <w:rPr>
          <w:rFonts w:ascii="Angsana New" w:hAnsi="Angsana New"/>
          <w:sz w:val="28"/>
          <w:szCs w:val="28"/>
        </w:rPr>
        <w:t>month period</w:t>
      </w:r>
      <w:r w:rsidR="009134E2">
        <w:rPr>
          <w:rFonts w:ascii="Angsana New" w:hAnsi="Angsana New"/>
          <w:sz w:val="28"/>
          <w:szCs w:val="28"/>
        </w:rPr>
        <w:t>s</w:t>
      </w:r>
      <w:r w:rsidR="002903F2" w:rsidRPr="00F458A7">
        <w:rPr>
          <w:rFonts w:ascii="Angsana New" w:hAnsi="Angsana New"/>
          <w:sz w:val="28"/>
          <w:szCs w:val="28"/>
        </w:rPr>
        <w:t xml:space="preserve"> then ended, and the condensed notes to the financial statements</w:t>
      </w:r>
      <w:r w:rsidR="002903F2" w:rsidRPr="00F458A7">
        <w:rPr>
          <w:rFonts w:ascii="Angsana New" w:hAnsi="Angsana New"/>
          <w:sz w:val="28"/>
          <w:szCs w:val="28"/>
          <w:cs/>
        </w:rPr>
        <w:t xml:space="preserve">. </w:t>
      </w:r>
      <w:r w:rsidR="002903F2" w:rsidRPr="00F458A7">
        <w:rPr>
          <w:rFonts w:ascii="Angsana New" w:hAnsi="Angsana New"/>
          <w:sz w:val="28"/>
          <w:szCs w:val="28"/>
        </w:rPr>
        <w:t>Management is responsible for the preparation and presentation of this interim financial information in accordance with Thai Accounting Standard No</w:t>
      </w:r>
      <w:r w:rsidR="002903F2" w:rsidRPr="00F458A7">
        <w:rPr>
          <w:rFonts w:ascii="Angsana New" w:hAnsi="Angsana New"/>
          <w:sz w:val="28"/>
          <w:szCs w:val="28"/>
          <w:cs/>
        </w:rPr>
        <w:t xml:space="preserve">. </w:t>
      </w:r>
      <w:r w:rsidR="002903F2" w:rsidRPr="00F458A7">
        <w:rPr>
          <w:rFonts w:ascii="Angsana New" w:hAnsi="Angsana New"/>
          <w:sz w:val="28"/>
          <w:szCs w:val="28"/>
        </w:rPr>
        <w:t xml:space="preserve">34 </w:t>
      </w:r>
      <w:r w:rsidR="002903F2" w:rsidRPr="00F458A7">
        <w:rPr>
          <w:rFonts w:ascii="Angsana New" w:hAnsi="Angsana New"/>
          <w:sz w:val="28"/>
          <w:szCs w:val="28"/>
          <w:cs/>
        </w:rPr>
        <w:t>“</w:t>
      </w:r>
      <w:r w:rsidR="002903F2" w:rsidRPr="00F458A7">
        <w:rPr>
          <w:rFonts w:ascii="Angsana New" w:hAnsi="Angsana New"/>
          <w:sz w:val="28"/>
          <w:szCs w:val="28"/>
        </w:rPr>
        <w:t>Interim Financial Reporting</w:t>
      </w:r>
      <w:r w:rsidR="002903F2" w:rsidRPr="00F458A7">
        <w:rPr>
          <w:rFonts w:ascii="Angsana New" w:hAnsi="Angsana New"/>
          <w:sz w:val="28"/>
          <w:szCs w:val="28"/>
          <w:cs/>
        </w:rPr>
        <w:t xml:space="preserve">”. </w:t>
      </w:r>
      <w:r w:rsidR="002903F2" w:rsidRPr="00F458A7">
        <w:rPr>
          <w:rFonts w:ascii="Angsana New" w:hAnsi="Angsana New"/>
          <w:sz w:val="28"/>
          <w:szCs w:val="28"/>
        </w:rPr>
        <w:t>My responsibility is to express a conclusion on this interim financial</w:t>
      </w:r>
      <w:r w:rsidR="00C46E67" w:rsidRPr="00F458A7">
        <w:rPr>
          <w:rFonts w:ascii="Angsana New" w:hAnsi="Angsana New"/>
          <w:sz w:val="28"/>
          <w:szCs w:val="28"/>
        </w:rPr>
        <w:t xml:space="preserve"> information based on my review</w:t>
      </w:r>
      <w:r w:rsidR="002903F2" w:rsidRPr="00F458A7">
        <w:rPr>
          <w:rFonts w:ascii="Angsana New" w:hAnsi="Angsana New"/>
          <w:sz w:val="28"/>
          <w:szCs w:val="28"/>
          <w:cs/>
        </w:rPr>
        <w:t>.</w:t>
      </w:r>
      <w:bookmarkStart w:id="0" w:name="_GoBack"/>
      <w:bookmarkEnd w:id="0"/>
    </w:p>
    <w:p w:rsidR="00DB25B2" w:rsidRPr="00D73EC7" w:rsidRDefault="0044713F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/>
        <w:jc w:val="both"/>
        <w:rPr>
          <w:rFonts w:ascii="Angsana New" w:hAnsi="Angsana New"/>
          <w:b/>
          <w:bCs/>
          <w:sz w:val="32"/>
          <w:szCs w:val="32"/>
        </w:rPr>
      </w:pPr>
      <w:r w:rsidRPr="00C12D5D">
        <w:rPr>
          <w:rFonts w:ascii="Angsana New" w:hAnsi="Angsana New"/>
          <w:b/>
          <w:bCs/>
          <w:sz w:val="32"/>
          <w:szCs w:val="32"/>
        </w:rPr>
        <w:t>Scope of R</w:t>
      </w:r>
      <w:r w:rsidR="00C46E67" w:rsidRPr="00C12D5D">
        <w:rPr>
          <w:rFonts w:ascii="Angsana New" w:hAnsi="Angsana New"/>
          <w:b/>
          <w:bCs/>
          <w:sz w:val="32"/>
          <w:szCs w:val="32"/>
        </w:rPr>
        <w:t>eview</w:t>
      </w:r>
    </w:p>
    <w:p w:rsidR="00EC1998" w:rsidRPr="00D73EC7" w:rsidRDefault="00C46E67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I conducted my review</w:t>
      </w:r>
      <w:r w:rsidR="0075060B" w:rsidRPr="00C12D5D">
        <w:rPr>
          <w:rFonts w:ascii="Angsana New" w:hAnsi="Angsana New"/>
          <w:sz w:val="28"/>
          <w:szCs w:val="28"/>
        </w:rPr>
        <w:t xml:space="preserve"> in accordance with Thai Standard on Review Engagement 2410, </w:t>
      </w:r>
      <w:r w:rsidR="0075060B" w:rsidRPr="00C12D5D">
        <w:rPr>
          <w:rFonts w:ascii="Angsana New" w:hAnsi="Angsana New"/>
          <w:sz w:val="28"/>
          <w:szCs w:val="28"/>
          <w:cs/>
        </w:rPr>
        <w:t>“</w:t>
      </w:r>
      <w:r w:rsidR="0075060B" w:rsidRPr="00C12D5D">
        <w:rPr>
          <w:rFonts w:ascii="Angsana New" w:hAnsi="Angsana New"/>
          <w:sz w:val="28"/>
          <w:szCs w:val="28"/>
        </w:rPr>
        <w:t>Review of Interim Financial Information Performed by the Certified Public Accountant of the Entity</w:t>
      </w:r>
      <w:r w:rsidR="0075060B" w:rsidRPr="00C12D5D">
        <w:rPr>
          <w:rFonts w:ascii="Angsana New" w:hAnsi="Angsana New"/>
          <w:sz w:val="28"/>
          <w:szCs w:val="28"/>
          <w:cs/>
        </w:rPr>
        <w:t xml:space="preserve">”. </w:t>
      </w:r>
      <w:r w:rsidR="0075060B" w:rsidRPr="00C12D5D">
        <w:rPr>
          <w:rFonts w:ascii="Angsana New" w:hAnsi="Angsana New"/>
          <w:sz w:val="28"/>
          <w:szCs w:val="28"/>
        </w:rPr>
        <w:t>A review of interim financial information consists of making inquiries, primarily of persons responsible for financial and accounting matters, and applying analytical and other review procedures</w:t>
      </w:r>
      <w:r w:rsidR="0075060B" w:rsidRPr="00C12D5D">
        <w:rPr>
          <w:rFonts w:ascii="Angsana New" w:hAnsi="Angsana New"/>
          <w:sz w:val="28"/>
          <w:szCs w:val="28"/>
          <w:cs/>
        </w:rPr>
        <w:t xml:space="preserve">. </w:t>
      </w:r>
      <w:r w:rsidR="0075060B" w:rsidRPr="00C12D5D">
        <w:rPr>
          <w:rFonts w:ascii="Angsana New" w:hAnsi="Angsana New"/>
          <w:sz w:val="28"/>
          <w:szCs w:val="28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="0075060B" w:rsidRPr="00C12D5D">
        <w:rPr>
          <w:rFonts w:ascii="Angsana New" w:hAnsi="Angsana New"/>
          <w:sz w:val="28"/>
          <w:szCs w:val="28"/>
          <w:cs/>
        </w:rPr>
        <w:t xml:space="preserve">. </w:t>
      </w:r>
      <w:r w:rsidR="0075060B" w:rsidRPr="00C12D5D">
        <w:rPr>
          <w:rFonts w:ascii="Angsana New" w:hAnsi="Angsana New"/>
          <w:sz w:val="28"/>
          <w:szCs w:val="28"/>
        </w:rPr>
        <w:t>Accordingly, I do not express an audit opinion</w:t>
      </w:r>
      <w:r w:rsidR="0075060B" w:rsidRPr="00C12D5D">
        <w:rPr>
          <w:rFonts w:ascii="Angsana New" w:hAnsi="Angsana New"/>
          <w:sz w:val="28"/>
          <w:szCs w:val="28"/>
          <w:cs/>
        </w:rPr>
        <w:t>.</w:t>
      </w:r>
    </w:p>
    <w:p w:rsidR="0082528D" w:rsidRPr="00D73EC7" w:rsidRDefault="0082528D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/>
        <w:jc w:val="both"/>
        <w:rPr>
          <w:rFonts w:ascii="Angsana New" w:hAnsi="Angsana New"/>
          <w:b/>
          <w:bCs/>
          <w:sz w:val="32"/>
          <w:szCs w:val="32"/>
        </w:rPr>
      </w:pPr>
      <w:r w:rsidRPr="00C12D5D">
        <w:rPr>
          <w:rFonts w:ascii="Angsana New" w:hAnsi="Angsana New"/>
          <w:b/>
          <w:bCs/>
          <w:sz w:val="32"/>
          <w:szCs w:val="32"/>
        </w:rPr>
        <w:t>Conclusion</w:t>
      </w:r>
      <w:r w:rsidR="002A6364" w:rsidRPr="00C12D5D">
        <w:rPr>
          <w:rFonts w:ascii="Angsana New" w:hAnsi="Angsana New"/>
          <w:sz w:val="28"/>
          <w:szCs w:val="28"/>
        </w:rPr>
        <w:tab/>
      </w:r>
    </w:p>
    <w:p w:rsidR="0082528D" w:rsidRPr="00C12D5D" w:rsidRDefault="00C46E67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 w:right="45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Based on my review</w:t>
      </w:r>
      <w:r w:rsidR="0082528D" w:rsidRPr="00C12D5D">
        <w:rPr>
          <w:rFonts w:ascii="Angsana New" w:hAnsi="Angsana New"/>
          <w:sz w:val="28"/>
          <w:szCs w:val="28"/>
        </w:rPr>
        <w:t xml:space="preserve">, nothing has come to my attention that causes me to believe that the accompanying interim financial information is not </w:t>
      </w:r>
      <w:r w:rsidR="00AF0971" w:rsidRPr="00C12D5D">
        <w:rPr>
          <w:rFonts w:ascii="Angsana New" w:hAnsi="Angsana New"/>
          <w:sz w:val="28"/>
          <w:szCs w:val="28"/>
        </w:rPr>
        <w:t>prepared</w:t>
      </w:r>
      <w:r w:rsidR="0082528D" w:rsidRPr="00C12D5D">
        <w:rPr>
          <w:rFonts w:ascii="Angsana New" w:hAnsi="Angsana New"/>
          <w:sz w:val="28"/>
          <w:szCs w:val="28"/>
        </w:rPr>
        <w:t>, in all material res</w:t>
      </w:r>
      <w:r w:rsidR="00AF0971" w:rsidRPr="00C12D5D">
        <w:rPr>
          <w:rFonts w:ascii="Angsana New" w:hAnsi="Angsana New"/>
          <w:sz w:val="28"/>
          <w:szCs w:val="28"/>
        </w:rPr>
        <w:t>pects, in accordance w</w:t>
      </w:r>
      <w:r w:rsidR="0022476F" w:rsidRPr="00C12D5D">
        <w:rPr>
          <w:rFonts w:ascii="Angsana New" w:hAnsi="Angsana New"/>
          <w:sz w:val="28"/>
          <w:szCs w:val="28"/>
        </w:rPr>
        <w:t xml:space="preserve">ith Thai Accounting Standard </w:t>
      </w:r>
      <w:r w:rsidR="00BE3B7E" w:rsidRPr="00C12D5D">
        <w:rPr>
          <w:rFonts w:ascii="Angsana New" w:hAnsi="Angsana New"/>
          <w:sz w:val="28"/>
          <w:szCs w:val="28"/>
        </w:rPr>
        <w:t>No</w:t>
      </w:r>
      <w:r w:rsidR="00BE3B7E" w:rsidRPr="00C12D5D">
        <w:rPr>
          <w:rFonts w:ascii="Angsana New" w:hAnsi="Angsana New"/>
          <w:sz w:val="28"/>
          <w:szCs w:val="28"/>
          <w:cs/>
        </w:rPr>
        <w:t xml:space="preserve">. </w:t>
      </w:r>
      <w:r w:rsidR="00AF0971" w:rsidRPr="00C12D5D">
        <w:rPr>
          <w:rFonts w:ascii="Angsana New" w:hAnsi="Angsana New"/>
          <w:sz w:val="28"/>
          <w:szCs w:val="28"/>
        </w:rPr>
        <w:t xml:space="preserve">34 </w:t>
      </w:r>
      <w:r w:rsidR="00AF0971" w:rsidRPr="00C12D5D">
        <w:rPr>
          <w:rFonts w:ascii="Angsana New" w:hAnsi="Angsana New"/>
          <w:sz w:val="28"/>
          <w:szCs w:val="28"/>
          <w:cs/>
        </w:rPr>
        <w:t>“</w:t>
      </w:r>
      <w:r w:rsidR="00AF0971" w:rsidRPr="00C12D5D">
        <w:rPr>
          <w:rFonts w:ascii="Angsana New" w:hAnsi="Angsana New"/>
          <w:sz w:val="28"/>
          <w:szCs w:val="28"/>
        </w:rPr>
        <w:t>Interim Financial Reporting</w:t>
      </w:r>
      <w:r w:rsidR="00AF0971" w:rsidRPr="00C12D5D">
        <w:rPr>
          <w:rFonts w:ascii="Angsana New" w:hAnsi="Angsana New"/>
          <w:sz w:val="28"/>
          <w:szCs w:val="28"/>
          <w:cs/>
        </w:rPr>
        <w:t>”</w:t>
      </w:r>
      <w:r w:rsidR="0082528D" w:rsidRPr="00C12D5D">
        <w:rPr>
          <w:rFonts w:ascii="Angsana New" w:hAnsi="Angsana New"/>
          <w:sz w:val="28"/>
          <w:szCs w:val="28"/>
          <w:cs/>
        </w:rPr>
        <w:t xml:space="preserve">. </w:t>
      </w:r>
    </w:p>
    <w:p w:rsidR="00223330" w:rsidRDefault="00223330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</w:p>
    <w:p w:rsidR="00F458A7" w:rsidRDefault="00F458A7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right="-43"/>
        <w:jc w:val="both"/>
        <w:rPr>
          <w:rFonts w:ascii="Angsana New" w:hAnsi="Angsana New"/>
          <w:sz w:val="28"/>
          <w:szCs w:val="28"/>
        </w:rPr>
      </w:pPr>
    </w:p>
    <w:p w:rsidR="00D73EC7" w:rsidRDefault="00D73EC7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right="-43"/>
        <w:jc w:val="both"/>
        <w:rPr>
          <w:rFonts w:ascii="Angsana New" w:hAnsi="Angsana New"/>
          <w:sz w:val="28"/>
          <w:szCs w:val="28"/>
        </w:rPr>
      </w:pPr>
    </w:p>
    <w:p w:rsidR="00716771" w:rsidRPr="00C12D5D" w:rsidRDefault="00716771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right="-43"/>
        <w:jc w:val="both"/>
        <w:rPr>
          <w:rFonts w:ascii="Angsana New" w:hAnsi="Angsana New"/>
          <w:sz w:val="28"/>
          <w:szCs w:val="28"/>
        </w:rPr>
      </w:pPr>
    </w:p>
    <w:p w:rsidR="00DB25B2" w:rsidRPr="00C12D5D" w:rsidRDefault="00DB25B2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  <w:cs/>
        </w:rPr>
        <w:t>(</w:t>
      </w:r>
      <w:proofErr w:type="spellStart"/>
      <w:r w:rsidR="00AF6537" w:rsidRPr="00C12D5D">
        <w:rPr>
          <w:rFonts w:ascii="Angsana New" w:hAnsi="Angsana New"/>
          <w:sz w:val="28"/>
          <w:szCs w:val="28"/>
        </w:rPr>
        <w:t>Ms</w:t>
      </w:r>
      <w:proofErr w:type="spellEnd"/>
      <w:r w:rsidR="00AF6537" w:rsidRPr="00C12D5D">
        <w:rPr>
          <w:rFonts w:ascii="Angsana New" w:hAnsi="Angsana New"/>
          <w:sz w:val="28"/>
          <w:szCs w:val="28"/>
          <w:cs/>
        </w:rPr>
        <w:t>.</w:t>
      </w:r>
      <w:proofErr w:type="spellStart"/>
      <w:r w:rsidR="00AF6537" w:rsidRPr="00C12D5D">
        <w:rPr>
          <w:rFonts w:ascii="Angsana New" w:hAnsi="Angsana New"/>
          <w:sz w:val="28"/>
          <w:szCs w:val="28"/>
        </w:rPr>
        <w:t>Kannika</w:t>
      </w:r>
      <w:proofErr w:type="spellEnd"/>
      <w:r w:rsidR="00AF6537" w:rsidRPr="00C12D5D">
        <w:rPr>
          <w:rFonts w:ascii="Angsana New" w:hAnsi="Angsana New"/>
          <w:sz w:val="28"/>
          <w:szCs w:val="28"/>
        </w:rPr>
        <w:t xml:space="preserve">   </w:t>
      </w:r>
      <w:proofErr w:type="spellStart"/>
      <w:r w:rsidR="00AF6537" w:rsidRPr="00C12D5D">
        <w:rPr>
          <w:rFonts w:ascii="Angsana New" w:hAnsi="Angsana New"/>
          <w:sz w:val="28"/>
          <w:szCs w:val="28"/>
        </w:rPr>
        <w:t>Wipanurat</w:t>
      </w:r>
      <w:proofErr w:type="spellEnd"/>
      <w:r w:rsidRPr="00C12D5D">
        <w:rPr>
          <w:rFonts w:ascii="Angsana New" w:hAnsi="Angsana New"/>
          <w:sz w:val="28"/>
          <w:szCs w:val="28"/>
          <w:cs/>
        </w:rPr>
        <w:t xml:space="preserve">) </w:t>
      </w:r>
    </w:p>
    <w:p w:rsidR="00DB25B2" w:rsidRPr="00C12D5D" w:rsidRDefault="00DB25B2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Certified Public Accountant</w:t>
      </w:r>
    </w:p>
    <w:p w:rsidR="00DB25B2" w:rsidRPr="00C12D5D" w:rsidRDefault="00AF6537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Registration No</w:t>
      </w:r>
      <w:r w:rsidRPr="00C12D5D">
        <w:rPr>
          <w:rFonts w:ascii="Angsana New" w:hAnsi="Angsana New"/>
          <w:sz w:val="28"/>
          <w:szCs w:val="28"/>
          <w:cs/>
        </w:rPr>
        <w:t xml:space="preserve">. </w:t>
      </w:r>
      <w:r w:rsidRPr="00C12D5D">
        <w:rPr>
          <w:rFonts w:ascii="Angsana New" w:hAnsi="Angsana New"/>
          <w:sz w:val="28"/>
          <w:szCs w:val="28"/>
        </w:rPr>
        <w:t>7305</w:t>
      </w:r>
    </w:p>
    <w:p w:rsidR="00DB25B2" w:rsidRPr="00C12D5D" w:rsidRDefault="00FC6423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 w:right="-45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Karin Audit Company Limited</w:t>
      </w:r>
    </w:p>
    <w:p w:rsidR="00DB25B2" w:rsidRPr="00C12D5D" w:rsidRDefault="00DB25B2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Bangkok</w:t>
      </w:r>
    </w:p>
    <w:p w:rsidR="00F91677" w:rsidRPr="00BE3515" w:rsidRDefault="009C239C" w:rsidP="00D73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515F20">
        <w:rPr>
          <w:rFonts w:ascii="Angsana New" w:hAnsi="Angsana New"/>
          <w:sz w:val="28"/>
          <w:szCs w:val="28"/>
        </w:rPr>
        <w:t>May</w:t>
      </w:r>
      <w:r w:rsidR="005445A8" w:rsidRPr="00515F20">
        <w:rPr>
          <w:rFonts w:ascii="Angsana New" w:hAnsi="Angsana New"/>
          <w:sz w:val="28"/>
          <w:szCs w:val="28"/>
          <w:cs/>
        </w:rPr>
        <w:t xml:space="preserve"> </w:t>
      </w:r>
      <w:r w:rsidR="00515F20" w:rsidRPr="00515F20">
        <w:rPr>
          <w:rFonts w:ascii="Angsana New" w:hAnsi="Angsana New"/>
          <w:sz w:val="28"/>
          <w:szCs w:val="28"/>
        </w:rPr>
        <w:t>10</w:t>
      </w:r>
      <w:r w:rsidR="00E033BD" w:rsidRPr="00515F20">
        <w:rPr>
          <w:rFonts w:ascii="Angsana New" w:hAnsi="Angsana New"/>
          <w:sz w:val="28"/>
          <w:szCs w:val="28"/>
        </w:rPr>
        <w:t xml:space="preserve">, </w:t>
      </w:r>
      <w:r w:rsidRPr="00515F20">
        <w:rPr>
          <w:rFonts w:ascii="Angsana New" w:hAnsi="Angsana New"/>
          <w:sz w:val="28"/>
          <w:szCs w:val="28"/>
        </w:rPr>
        <w:t>2019</w:t>
      </w:r>
    </w:p>
    <w:sectPr w:rsidR="00F91677" w:rsidRPr="00BE3515" w:rsidSect="001016CE">
      <w:pgSz w:w="11909" w:h="16834" w:code="9"/>
      <w:pgMar w:top="1440" w:right="1152" w:bottom="284" w:left="1440" w:header="475" w:footer="441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F45" w:rsidRDefault="00C65F45">
      <w:r>
        <w:separator/>
      </w:r>
    </w:p>
  </w:endnote>
  <w:endnote w:type="continuationSeparator" w:id="0">
    <w:p w:rsidR="00C65F45" w:rsidRDefault="00C65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F45" w:rsidRDefault="00C65F45">
      <w:r>
        <w:separator/>
      </w:r>
    </w:p>
  </w:footnote>
  <w:footnote w:type="continuationSeparator" w:id="0">
    <w:p w:rsidR="00C65F45" w:rsidRDefault="00C65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3EF0C8C"/>
    <w:multiLevelType w:val="hybridMultilevel"/>
    <w:tmpl w:val="C44052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42EE6F25"/>
    <w:multiLevelType w:val="hybridMultilevel"/>
    <w:tmpl w:val="46BAE16A"/>
    <w:lvl w:ilvl="0" w:tplc="EB4C879E">
      <w:start w:val="1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>
    <w:nsid w:val="7B6A767E"/>
    <w:multiLevelType w:val="hybridMultilevel"/>
    <w:tmpl w:val="1A9E6176"/>
    <w:lvl w:ilvl="0" w:tplc="DD20AEEC">
      <w:start w:val="1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6"/>
  </w:num>
  <w:num w:numId="14">
    <w:abstractNumId w:val="12"/>
  </w:num>
  <w:num w:numId="15">
    <w:abstractNumId w:val="14"/>
  </w:num>
  <w:num w:numId="16">
    <w:abstractNumId w:val="10"/>
  </w:num>
  <w:num w:numId="17">
    <w:abstractNumId w:val="17"/>
  </w:num>
  <w:num w:numId="18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881"/>
    <w:rsid w:val="000004D7"/>
    <w:rsid w:val="00002326"/>
    <w:rsid w:val="00002F13"/>
    <w:rsid w:val="00006051"/>
    <w:rsid w:val="00012A72"/>
    <w:rsid w:val="0001484E"/>
    <w:rsid w:val="000163DB"/>
    <w:rsid w:val="00017DCE"/>
    <w:rsid w:val="000204DD"/>
    <w:rsid w:val="00027993"/>
    <w:rsid w:val="00027B24"/>
    <w:rsid w:val="00030E3F"/>
    <w:rsid w:val="00031D01"/>
    <w:rsid w:val="000326C1"/>
    <w:rsid w:val="00043450"/>
    <w:rsid w:val="00046346"/>
    <w:rsid w:val="00050D91"/>
    <w:rsid w:val="000529F3"/>
    <w:rsid w:val="00053155"/>
    <w:rsid w:val="000550BF"/>
    <w:rsid w:val="00056953"/>
    <w:rsid w:val="00060B1C"/>
    <w:rsid w:val="00065065"/>
    <w:rsid w:val="000662C1"/>
    <w:rsid w:val="000670BA"/>
    <w:rsid w:val="00085561"/>
    <w:rsid w:val="00085810"/>
    <w:rsid w:val="00087608"/>
    <w:rsid w:val="00090CEC"/>
    <w:rsid w:val="0009253D"/>
    <w:rsid w:val="00093890"/>
    <w:rsid w:val="000A0767"/>
    <w:rsid w:val="000A1D82"/>
    <w:rsid w:val="000A75B2"/>
    <w:rsid w:val="000B1542"/>
    <w:rsid w:val="000B3725"/>
    <w:rsid w:val="000B6F7A"/>
    <w:rsid w:val="000C01AC"/>
    <w:rsid w:val="000C13CC"/>
    <w:rsid w:val="000C6A05"/>
    <w:rsid w:val="000D13C7"/>
    <w:rsid w:val="000D1CE8"/>
    <w:rsid w:val="000D2835"/>
    <w:rsid w:val="000D336C"/>
    <w:rsid w:val="000D35F4"/>
    <w:rsid w:val="000D7820"/>
    <w:rsid w:val="000E04B1"/>
    <w:rsid w:val="000E39A0"/>
    <w:rsid w:val="000E50A3"/>
    <w:rsid w:val="000F034D"/>
    <w:rsid w:val="000F5430"/>
    <w:rsid w:val="00100DEE"/>
    <w:rsid w:val="00101288"/>
    <w:rsid w:val="001016CE"/>
    <w:rsid w:val="00101FC4"/>
    <w:rsid w:val="001076A2"/>
    <w:rsid w:val="001106F9"/>
    <w:rsid w:val="001107F0"/>
    <w:rsid w:val="001108DF"/>
    <w:rsid w:val="00112A91"/>
    <w:rsid w:val="00115348"/>
    <w:rsid w:val="00116C25"/>
    <w:rsid w:val="0012190A"/>
    <w:rsid w:val="0012266B"/>
    <w:rsid w:val="00123D95"/>
    <w:rsid w:val="00123F03"/>
    <w:rsid w:val="00124C67"/>
    <w:rsid w:val="001276D6"/>
    <w:rsid w:val="00130C3D"/>
    <w:rsid w:val="00133B4F"/>
    <w:rsid w:val="00133BFB"/>
    <w:rsid w:val="001348F8"/>
    <w:rsid w:val="00135F7D"/>
    <w:rsid w:val="00136366"/>
    <w:rsid w:val="00136481"/>
    <w:rsid w:val="00137186"/>
    <w:rsid w:val="00141638"/>
    <w:rsid w:val="001417D8"/>
    <w:rsid w:val="001434D5"/>
    <w:rsid w:val="00166AA7"/>
    <w:rsid w:val="00170EEB"/>
    <w:rsid w:val="0017443B"/>
    <w:rsid w:val="00174F43"/>
    <w:rsid w:val="00183803"/>
    <w:rsid w:val="001864E4"/>
    <w:rsid w:val="001922DB"/>
    <w:rsid w:val="001A24B1"/>
    <w:rsid w:val="001A495C"/>
    <w:rsid w:val="001A4B01"/>
    <w:rsid w:val="001A7489"/>
    <w:rsid w:val="001B1AD7"/>
    <w:rsid w:val="001B25B2"/>
    <w:rsid w:val="001B56EA"/>
    <w:rsid w:val="001B768B"/>
    <w:rsid w:val="001C2A06"/>
    <w:rsid w:val="001F607D"/>
    <w:rsid w:val="002046CB"/>
    <w:rsid w:val="0020571F"/>
    <w:rsid w:val="002064E8"/>
    <w:rsid w:val="00207969"/>
    <w:rsid w:val="00210630"/>
    <w:rsid w:val="0022082D"/>
    <w:rsid w:val="00222A00"/>
    <w:rsid w:val="002232FD"/>
    <w:rsid w:val="00223330"/>
    <w:rsid w:val="0022476F"/>
    <w:rsid w:val="00225767"/>
    <w:rsid w:val="00230AA6"/>
    <w:rsid w:val="00231C5E"/>
    <w:rsid w:val="00235F51"/>
    <w:rsid w:val="00242963"/>
    <w:rsid w:val="00245AD3"/>
    <w:rsid w:val="00250FF4"/>
    <w:rsid w:val="00253251"/>
    <w:rsid w:val="00254105"/>
    <w:rsid w:val="00256933"/>
    <w:rsid w:val="00262B54"/>
    <w:rsid w:val="00266D1C"/>
    <w:rsid w:val="00270D4A"/>
    <w:rsid w:val="002804A9"/>
    <w:rsid w:val="00281810"/>
    <w:rsid w:val="0028195F"/>
    <w:rsid w:val="00283175"/>
    <w:rsid w:val="0028596E"/>
    <w:rsid w:val="002903F2"/>
    <w:rsid w:val="002959CB"/>
    <w:rsid w:val="002A026A"/>
    <w:rsid w:val="002A296A"/>
    <w:rsid w:val="002A38DD"/>
    <w:rsid w:val="002A6364"/>
    <w:rsid w:val="002A7B53"/>
    <w:rsid w:val="002A7C8F"/>
    <w:rsid w:val="002B0A32"/>
    <w:rsid w:val="002B0E68"/>
    <w:rsid w:val="002B6011"/>
    <w:rsid w:val="002B7604"/>
    <w:rsid w:val="002C3AAE"/>
    <w:rsid w:val="002C45D6"/>
    <w:rsid w:val="002C4A7E"/>
    <w:rsid w:val="002C4E7D"/>
    <w:rsid w:val="002C5C68"/>
    <w:rsid w:val="002D43CA"/>
    <w:rsid w:val="002D7778"/>
    <w:rsid w:val="002E0F00"/>
    <w:rsid w:val="002E2A2C"/>
    <w:rsid w:val="002E3272"/>
    <w:rsid w:val="002E3392"/>
    <w:rsid w:val="002E4BEE"/>
    <w:rsid w:val="002E5177"/>
    <w:rsid w:val="002E76E2"/>
    <w:rsid w:val="002F1800"/>
    <w:rsid w:val="002F2F8D"/>
    <w:rsid w:val="002F35CC"/>
    <w:rsid w:val="002F5E8F"/>
    <w:rsid w:val="003012E8"/>
    <w:rsid w:val="003030E7"/>
    <w:rsid w:val="003039F0"/>
    <w:rsid w:val="0030642C"/>
    <w:rsid w:val="0031423C"/>
    <w:rsid w:val="003159EC"/>
    <w:rsid w:val="003166EA"/>
    <w:rsid w:val="003246D2"/>
    <w:rsid w:val="00325E19"/>
    <w:rsid w:val="0033211A"/>
    <w:rsid w:val="00332D76"/>
    <w:rsid w:val="00333A7C"/>
    <w:rsid w:val="00336559"/>
    <w:rsid w:val="00337E42"/>
    <w:rsid w:val="00343775"/>
    <w:rsid w:val="00350295"/>
    <w:rsid w:val="00350E86"/>
    <w:rsid w:val="003517EA"/>
    <w:rsid w:val="0036176D"/>
    <w:rsid w:val="00361DB3"/>
    <w:rsid w:val="003623B3"/>
    <w:rsid w:val="00363416"/>
    <w:rsid w:val="00364285"/>
    <w:rsid w:val="003646C1"/>
    <w:rsid w:val="00364805"/>
    <w:rsid w:val="00367859"/>
    <w:rsid w:val="00372360"/>
    <w:rsid w:val="00372DE1"/>
    <w:rsid w:val="00372F18"/>
    <w:rsid w:val="00373116"/>
    <w:rsid w:val="003741C8"/>
    <w:rsid w:val="003754A0"/>
    <w:rsid w:val="00381A17"/>
    <w:rsid w:val="00382EBD"/>
    <w:rsid w:val="00384FFA"/>
    <w:rsid w:val="003960EE"/>
    <w:rsid w:val="003A2215"/>
    <w:rsid w:val="003A344D"/>
    <w:rsid w:val="003A3CCA"/>
    <w:rsid w:val="003A4135"/>
    <w:rsid w:val="003A57FA"/>
    <w:rsid w:val="003A69A5"/>
    <w:rsid w:val="003A7552"/>
    <w:rsid w:val="003B1995"/>
    <w:rsid w:val="003B2623"/>
    <w:rsid w:val="003B2876"/>
    <w:rsid w:val="003B2B79"/>
    <w:rsid w:val="003B3D9D"/>
    <w:rsid w:val="003B64E6"/>
    <w:rsid w:val="003C05B2"/>
    <w:rsid w:val="003C41DC"/>
    <w:rsid w:val="003C66A2"/>
    <w:rsid w:val="003C795A"/>
    <w:rsid w:val="003D61CF"/>
    <w:rsid w:val="003F18B2"/>
    <w:rsid w:val="003F267A"/>
    <w:rsid w:val="003F4E5C"/>
    <w:rsid w:val="003F7D3B"/>
    <w:rsid w:val="00401869"/>
    <w:rsid w:val="00401A1B"/>
    <w:rsid w:val="00406180"/>
    <w:rsid w:val="004061CA"/>
    <w:rsid w:val="0040657D"/>
    <w:rsid w:val="00406B91"/>
    <w:rsid w:val="004103F4"/>
    <w:rsid w:val="0041157F"/>
    <w:rsid w:val="004117DF"/>
    <w:rsid w:val="0041240F"/>
    <w:rsid w:val="004147E1"/>
    <w:rsid w:val="00414A70"/>
    <w:rsid w:val="00427D2C"/>
    <w:rsid w:val="0043189C"/>
    <w:rsid w:val="00432F73"/>
    <w:rsid w:val="00433287"/>
    <w:rsid w:val="004338B1"/>
    <w:rsid w:val="0043646A"/>
    <w:rsid w:val="00437958"/>
    <w:rsid w:val="004460CB"/>
    <w:rsid w:val="004470AE"/>
    <w:rsid w:val="0044713F"/>
    <w:rsid w:val="00455E09"/>
    <w:rsid w:val="004579EB"/>
    <w:rsid w:val="00465DF1"/>
    <w:rsid w:val="00465FEF"/>
    <w:rsid w:val="004663A2"/>
    <w:rsid w:val="0047300C"/>
    <w:rsid w:val="00484F40"/>
    <w:rsid w:val="00487555"/>
    <w:rsid w:val="00487ADA"/>
    <w:rsid w:val="004906CC"/>
    <w:rsid w:val="0049073D"/>
    <w:rsid w:val="004940A5"/>
    <w:rsid w:val="00496090"/>
    <w:rsid w:val="0049615A"/>
    <w:rsid w:val="004A5F8A"/>
    <w:rsid w:val="004A6BDB"/>
    <w:rsid w:val="004A6DDB"/>
    <w:rsid w:val="004B391F"/>
    <w:rsid w:val="004B41A9"/>
    <w:rsid w:val="004B6D9A"/>
    <w:rsid w:val="004C3101"/>
    <w:rsid w:val="004C6C85"/>
    <w:rsid w:val="004C7BE2"/>
    <w:rsid w:val="004D2DA5"/>
    <w:rsid w:val="004D3067"/>
    <w:rsid w:val="004D3563"/>
    <w:rsid w:val="004D561B"/>
    <w:rsid w:val="004D5CEE"/>
    <w:rsid w:val="004D7F1E"/>
    <w:rsid w:val="004D7FBD"/>
    <w:rsid w:val="004E3BE2"/>
    <w:rsid w:val="004E4880"/>
    <w:rsid w:val="004F13B7"/>
    <w:rsid w:val="004F19B1"/>
    <w:rsid w:val="004F2285"/>
    <w:rsid w:val="004F5E55"/>
    <w:rsid w:val="004F6628"/>
    <w:rsid w:val="00501093"/>
    <w:rsid w:val="00502863"/>
    <w:rsid w:val="00503B4B"/>
    <w:rsid w:val="00505E0B"/>
    <w:rsid w:val="00507A63"/>
    <w:rsid w:val="00515F20"/>
    <w:rsid w:val="00516B46"/>
    <w:rsid w:val="005208D3"/>
    <w:rsid w:val="00522F9C"/>
    <w:rsid w:val="005301AC"/>
    <w:rsid w:val="005306F6"/>
    <w:rsid w:val="00530CEF"/>
    <w:rsid w:val="00530E9F"/>
    <w:rsid w:val="005323C8"/>
    <w:rsid w:val="0053591E"/>
    <w:rsid w:val="0053783C"/>
    <w:rsid w:val="00540CF9"/>
    <w:rsid w:val="005445A8"/>
    <w:rsid w:val="00546CF4"/>
    <w:rsid w:val="005502A3"/>
    <w:rsid w:val="00550FB1"/>
    <w:rsid w:val="005569C2"/>
    <w:rsid w:val="00560947"/>
    <w:rsid w:val="005611E6"/>
    <w:rsid w:val="0056228D"/>
    <w:rsid w:val="005629B4"/>
    <w:rsid w:val="0056434E"/>
    <w:rsid w:val="005672CE"/>
    <w:rsid w:val="00570CD3"/>
    <w:rsid w:val="00571DE8"/>
    <w:rsid w:val="00572213"/>
    <w:rsid w:val="00574011"/>
    <w:rsid w:val="00582EE7"/>
    <w:rsid w:val="00583A26"/>
    <w:rsid w:val="0058548F"/>
    <w:rsid w:val="005863B7"/>
    <w:rsid w:val="005906C9"/>
    <w:rsid w:val="00590D23"/>
    <w:rsid w:val="00591735"/>
    <w:rsid w:val="00591978"/>
    <w:rsid w:val="005938A7"/>
    <w:rsid w:val="00594355"/>
    <w:rsid w:val="0059547E"/>
    <w:rsid w:val="005959B6"/>
    <w:rsid w:val="005A098C"/>
    <w:rsid w:val="005A24D8"/>
    <w:rsid w:val="005A2B7E"/>
    <w:rsid w:val="005A50E6"/>
    <w:rsid w:val="005B6D5C"/>
    <w:rsid w:val="005B723F"/>
    <w:rsid w:val="005C0675"/>
    <w:rsid w:val="005C15A0"/>
    <w:rsid w:val="005C1A5D"/>
    <w:rsid w:val="005C2876"/>
    <w:rsid w:val="005C39EC"/>
    <w:rsid w:val="005C4024"/>
    <w:rsid w:val="005C5EC7"/>
    <w:rsid w:val="005C772F"/>
    <w:rsid w:val="005C7BD1"/>
    <w:rsid w:val="005D1452"/>
    <w:rsid w:val="005D3003"/>
    <w:rsid w:val="005D798C"/>
    <w:rsid w:val="005E4D02"/>
    <w:rsid w:val="005F5394"/>
    <w:rsid w:val="006076F3"/>
    <w:rsid w:val="0061432C"/>
    <w:rsid w:val="006151A6"/>
    <w:rsid w:val="00616425"/>
    <w:rsid w:val="00617101"/>
    <w:rsid w:val="0062078A"/>
    <w:rsid w:val="00624C13"/>
    <w:rsid w:val="00624D8D"/>
    <w:rsid w:val="00643BF8"/>
    <w:rsid w:val="00647322"/>
    <w:rsid w:val="00654A67"/>
    <w:rsid w:val="0065565F"/>
    <w:rsid w:val="00657651"/>
    <w:rsid w:val="006615D6"/>
    <w:rsid w:val="00666938"/>
    <w:rsid w:val="00672FF7"/>
    <w:rsid w:val="006750A7"/>
    <w:rsid w:val="00677B2D"/>
    <w:rsid w:val="00684C08"/>
    <w:rsid w:val="0069334D"/>
    <w:rsid w:val="0069647A"/>
    <w:rsid w:val="0069699D"/>
    <w:rsid w:val="006A1FFC"/>
    <w:rsid w:val="006B4407"/>
    <w:rsid w:val="006B6267"/>
    <w:rsid w:val="006B6A7D"/>
    <w:rsid w:val="006C307F"/>
    <w:rsid w:val="006C402D"/>
    <w:rsid w:val="006C5086"/>
    <w:rsid w:val="006D1854"/>
    <w:rsid w:val="006D3F93"/>
    <w:rsid w:val="006D5541"/>
    <w:rsid w:val="006F4924"/>
    <w:rsid w:val="0070011C"/>
    <w:rsid w:val="0070069F"/>
    <w:rsid w:val="00703DA4"/>
    <w:rsid w:val="00707EF0"/>
    <w:rsid w:val="00711D1E"/>
    <w:rsid w:val="00715F68"/>
    <w:rsid w:val="00716771"/>
    <w:rsid w:val="007171A9"/>
    <w:rsid w:val="0072437D"/>
    <w:rsid w:val="0072649C"/>
    <w:rsid w:val="00731FCB"/>
    <w:rsid w:val="0073749C"/>
    <w:rsid w:val="0075060B"/>
    <w:rsid w:val="00751A6C"/>
    <w:rsid w:val="00752D49"/>
    <w:rsid w:val="00760251"/>
    <w:rsid w:val="00761B26"/>
    <w:rsid w:val="00762186"/>
    <w:rsid w:val="007661C7"/>
    <w:rsid w:val="0077057A"/>
    <w:rsid w:val="007709B2"/>
    <w:rsid w:val="0077134E"/>
    <w:rsid w:val="0078331C"/>
    <w:rsid w:val="00784618"/>
    <w:rsid w:val="00786573"/>
    <w:rsid w:val="00794D22"/>
    <w:rsid w:val="00794DCE"/>
    <w:rsid w:val="007A1DDC"/>
    <w:rsid w:val="007A4861"/>
    <w:rsid w:val="007B614A"/>
    <w:rsid w:val="007B6F26"/>
    <w:rsid w:val="007C34BA"/>
    <w:rsid w:val="007C4A04"/>
    <w:rsid w:val="007D0B2B"/>
    <w:rsid w:val="007D26E5"/>
    <w:rsid w:val="007D5536"/>
    <w:rsid w:val="007E297C"/>
    <w:rsid w:val="007E5313"/>
    <w:rsid w:val="007E5D13"/>
    <w:rsid w:val="007F2473"/>
    <w:rsid w:val="007F26EF"/>
    <w:rsid w:val="007F78BF"/>
    <w:rsid w:val="00802F3B"/>
    <w:rsid w:val="00805714"/>
    <w:rsid w:val="00806B50"/>
    <w:rsid w:val="00807071"/>
    <w:rsid w:val="00812353"/>
    <w:rsid w:val="008133D7"/>
    <w:rsid w:val="00815E87"/>
    <w:rsid w:val="00816A8B"/>
    <w:rsid w:val="00817AC1"/>
    <w:rsid w:val="00817EC3"/>
    <w:rsid w:val="008236CE"/>
    <w:rsid w:val="0082528D"/>
    <w:rsid w:val="0083403D"/>
    <w:rsid w:val="0084124D"/>
    <w:rsid w:val="00843E43"/>
    <w:rsid w:val="00847DDE"/>
    <w:rsid w:val="00851F5C"/>
    <w:rsid w:val="00852388"/>
    <w:rsid w:val="00852892"/>
    <w:rsid w:val="0085561B"/>
    <w:rsid w:val="008605D9"/>
    <w:rsid w:val="008632C7"/>
    <w:rsid w:val="008647D9"/>
    <w:rsid w:val="00871957"/>
    <w:rsid w:val="008738A6"/>
    <w:rsid w:val="0087511F"/>
    <w:rsid w:val="008814A9"/>
    <w:rsid w:val="00881870"/>
    <w:rsid w:val="00884F44"/>
    <w:rsid w:val="00885159"/>
    <w:rsid w:val="00891B1D"/>
    <w:rsid w:val="008A7D52"/>
    <w:rsid w:val="008B062F"/>
    <w:rsid w:val="008B1928"/>
    <w:rsid w:val="008B2B33"/>
    <w:rsid w:val="008B3A05"/>
    <w:rsid w:val="008B4D18"/>
    <w:rsid w:val="008B7AE4"/>
    <w:rsid w:val="008C4650"/>
    <w:rsid w:val="008D0B31"/>
    <w:rsid w:val="008D32E8"/>
    <w:rsid w:val="008D3764"/>
    <w:rsid w:val="008D42F0"/>
    <w:rsid w:val="008D7543"/>
    <w:rsid w:val="008E142B"/>
    <w:rsid w:val="008E4D65"/>
    <w:rsid w:val="0090151C"/>
    <w:rsid w:val="0090327B"/>
    <w:rsid w:val="009036B3"/>
    <w:rsid w:val="00904D7C"/>
    <w:rsid w:val="00904ED4"/>
    <w:rsid w:val="00905557"/>
    <w:rsid w:val="00910DA2"/>
    <w:rsid w:val="00912A6A"/>
    <w:rsid w:val="009134E2"/>
    <w:rsid w:val="0091409E"/>
    <w:rsid w:val="00914DAC"/>
    <w:rsid w:val="00932E73"/>
    <w:rsid w:val="0093307C"/>
    <w:rsid w:val="0093483B"/>
    <w:rsid w:val="00936C51"/>
    <w:rsid w:val="00946553"/>
    <w:rsid w:val="00947CC1"/>
    <w:rsid w:val="009550D3"/>
    <w:rsid w:val="00956BFE"/>
    <w:rsid w:val="0096076B"/>
    <w:rsid w:val="0096095C"/>
    <w:rsid w:val="00962AC7"/>
    <w:rsid w:val="00963749"/>
    <w:rsid w:val="00967FDE"/>
    <w:rsid w:val="00975CC5"/>
    <w:rsid w:val="00977DFF"/>
    <w:rsid w:val="00977E27"/>
    <w:rsid w:val="009819E5"/>
    <w:rsid w:val="00984699"/>
    <w:rsid w:val="009906DA"/>
    <w:rsid w:val="0099108C"/>
    <w:rsid w:val="0099241C"/>
    <w:rsid w:val="0099700D"/>
    <w:rsid w:val="00997E4F"/>
    <w:rsid w:val="009A5754"/>
    <w:rsid w:val="009A6007"/>
    <w:rsid w:val="009A68A8"/>
    <w:rsid w:val="009B15BA"/>
    <w:rsid w:val="009B1FE8"/>
    <w:rsid w:val="009B3134"/>
    <w:rsid w:val="009C239C"/>
    <w:rsid w:val="009C4AA0"/>
    <w:rsid w:val="009C571E"/>
    <w:rsid w:val="009C5D5A"/>
    <w:rsid w:val="009C6E99"/>
    <w:rsid w:val="009D1AC4"/>
    <w:rsid w:val="009D6632"/>
    <w:rsid w:val="009D7CC6"/>
    <w:rsid w:val="009E167D"/>
    <w:rsid w:val="009E59B2"/>
    <w:rsid w:val="009E692D"/>
    <w:rsid w:val="009E70C8"/>
    <w:rsid w:val="009F0A48"/>
    <w:rsid w:val="009F2703"/>
    <w:rsid w:val="009F3ED8"/>
    <w:rsid w:val="009F50CB"/>
    <w:rsid w:val="009F78A7"/>
    <w:rsid w:val="009F7F60"/>
    <w:rsid w:val="00A05CCF"/>
    <w:rsid w:val="00A05F58"/>
    <w:rsid w:val="00A117E2"/>
    <w:rsid w:val="00A2254F"/>
    <w:rsid w:val="00A2392D"/>
    <w:rsid w:val="00A25380"/>
    <w:rsid w:val="00A26440"/>
    <w:rsid w:val="00A31209"/>
    <w:rsid w:val="00A34207"/>
    <w:rsid w:val="00A35F08"/>
    <w:rsid w:val="00A3619B"/>
    <w:rsid w:val="00A374CB"/>
    <w:rsid w:val="00A413F6"/>
    <w:rsid w:val="00A43F2E"/>
    <w:rsid w:val="00A503CC"/>
    <w:rsid w:val="00A5356A"/>
    <w:rsid w:val="00A55DBE"/>
    <w:rsid w:val="00A62880"/>
    <w:rsid w:val="00A63229"/>
    <w:rsid w:val="00A70D07"/>
    <w:rsid w:val="00A74700"/>
    <w:rsid w:val="00A76052"/>
    <w:rsid w:val="00A80A95"/>
    <w:rsid w:val="00A81279"/>
    <w:rsid w:val="00A82448"/>
    <w:rsid w:val="00A82A1C"/>
    <w:rsid w:val="00A83CEA"/>
    <w:rsid w:val="00AA3CC1"/>
    <w:rsid w:val="00AB03A5"/>
    <w:rsid w:val="00AB6589"/>
    <w:rsid w:val="00AC2366"/>
    <w:rsid w:val="00AC5E9E"/>
    <w:rsid w:val="00AC65BF"/>
    <w:rsid w:val="00AC67BE"/>
    <w:rsid w:val="00AD11AB"/>
    <w:rsid w:val="00AD395A"/>
    <w:rsid w:val="00AD4B98"/>
    <w:rsid w:val="00AD69F4"/>
    <w:rsid w:val="00AD7BD4"/>
    <w:rsid w:val="00AE699B"/>
    <w:rsid w:val="00AE69DF"/>
    <w:rsid w:val="00AF0971"/>
    <w:rsid w:val="00AF547A"/>
    <w:rsid w:val="00AF6537"/>
    <w:rsid w:val="00B0205D"/>
    <w:rsid w:val="00B05BCA"/>
    <w:rsid w:val="00B13C58"/>
    <w:rsid w:val="00B14630"/>
    <w:rsid w:val="00B15D1D"/>
    <w:rsid w:val="00B1664A"/>
    <w:rsid w:val="00B2076E"/>
    <w:rsid w:val="00B25AC5"/>
    <w:rsid w:val="00B3118F"/>
    <w:rsid w:val="00B35113"/>
    <w:rsid w:val="00B37DA8"/>
    <w:rsid w:val="00B440EF"/>
    <w:rsid w:val="00B4780E"/>
    <w:rsid w:val="00B51AA5"/>
    <w:rsid w:val="00B550ED"/>
    <w:rsid w:val="00B56415"/>
    <w:rsid w:val="00B57AB0"/>
    <w:rsid w:val="00B63EA7"/>
    <w:rsid w:val="00B67DC8"/>
    <w:rsid w:val="00B72C39"/>
    <w:rsid w:val="00B76EAA"/>
    <w:rsid w:val="00B7735E"/>
    <w:rsid w:val="00B83652"/>
    <w:rsid w:val="00B83D22"/>
    <w:rsid w:val="00B85356"/>
    <w:rsid w:val="00B8721F"/>
    <w:rsid w:val="00B91AF9"/>
    <w:rsid w:val="00B97477"/>
    <w:rsid w:val="00BA51B8"/>
    <w:rsid w:val="00BB6701"/>
    <w:rsid w:val="00BC0616"/>
    <w:rsid w:val="00BC1BAD"/>
    <w:rsid w:val="00BC6044"/>
    <w:rsid w:val="00BC6539"/>
    <w:rsid w:val="00BC72DA"/>
    <w:rsid w:val="00BD2AD5"/>
    <w:rsid w:val="00BD57D7"/>
    <w:rsid w:val="00BD6652"/>
    <w:rsid w:val="00BE2736"/>
    <w:rsid w:val="00BE3515"/>
    <w:rsid w:val="00BE3B7E"/>
    <w:rsid w:val="00BE61FE"/>
    <w:rsid w:val="00BE77A2"/>
    <w:rsid w:val="00BF3019"/>
    <w:rsid w:val="00BF60EC"/>
    <w:rsid w:val="00BF755E"/>
    <w:rsid w:val="00C044F9"/>
    <w:rsid w:val="00C0611A"/>
    <w:rsid w:val="00C066D0"/>
    <w:rsid w:val="00C06D8B"/>
    <w:rsid w:val="00C0763A"/>
    <w:rsid w:val="00C12D5D"/>
    <w:rsid w:val="00C14933"/>
    <w:rsid w:val="00C149AB"/>
    <w:rsid w:val="00C1510A"/>
    <w:rsid w:val="00C2129E"/>
    <w:rsid w:val="00C25307"/>
    <w:rsid w:val="00C27A75"/>
    <w:rsid w:val="00C27DE5"/>
    <w:rsid w:val="00C312F6"/>
    <w:rsid w:val="00C34C4C"/>
    <w:rsid w:val="00C358B1"/>
    <w:rsid w:val="00C3756C"/>
    <w:rsid w:val="00C3771C"/>
    <w:rsid w:val="00C42FCF"/>
    <w:rsid w:val="00C43018"/>
    <w:rsid w:val="00C443D7"/>
    <w:rsid w:val="00C4531D"/>
    <w:rsid w:val="00C46E67"/>
    <w:rsid w:val="00C473AB"/>
    <w:rsid w:val="00C52C69"/>
    <w:rsid w:val="00C53915"/>
    <w:rsid w:val="00C5754D"/>
    <w:rsid w:val="00C6048B"/>
    <w:rsid w:val="00C65F45"/>
    <w:rsid w:val="00C679CF"/>
    <w:rsid w:val="00C74E31"/>
    <w:rsid w:val="00C7611D"/>
    <w:rsid w:val="00C81D50"/>
    <w:rsid w:val="00C82ACE"/>
    <w:rsid w:val="00C8729E"/>
    <w:rsid w:val="00C87DBA"/>
    <w:rsid w:val="00C908D8"/>
    <w:rsid w:val="00C92247"/>
    <w:rsid w:val="00C93957"/>
    <w:rsid w:val="00C94B26"/>
    <w:rsid w:val="00CA185D"/>
    <w:rsid w:val="00CD2B27"/>
    <w:rsid w:val="00CD4841"/>
    <w:rsid w:val="00CD48DC"/>
    <w:rsid w:val="00CD783C"/>
    <w:rsid w:val="00CE6223"/>
    <w:rsid w:val="00CF44AC"/>
    <w:rsid w:val="00CF5424"/>
    <w:rsid w:val="00CF6BF8"/>
    <w:rsid w:val="00D03ADB"/>
    <w:rsid w:val="00D0446E"/>
    <w:rsid w:val="00D05C65"/>
    <w:rsid w:val="00D06390"/>
    <w:rsid w:val="00D11003"/>
    <w:rsid w:val="00D13E1D"/>
    <w:rsid w:val="00D14AE3"/>
    <w:rsid w:val="00D16717"/>
    <w:rsid w:val="00D16E9E"/>
    <w:rsid w:val="00D212B1"/>
    <w:rsid w:val="00D21826"/>
    <w:rsid w:val="00D24312"/>
    <w:rsid w:val="00D30749"/>
    <w:rsid w:val="00D42F36"/>
    <w:rsid w:val="00D4400A"/>
    <w:rsid w:val="00D51E7C"/>
    <w:rsid w:val="00D60EE3"/>
    <w:rsid w:val="00D64D5D"/>
    <w:rsid w:val="00D73EC7"/>
    <w:rsid w:val="00D85185"/>
    <w:rsid w:val="00D8535A"/>
    <w:rsid w:val="00D913E3"/>
    <w:rsid w:val="00D948B9"/>
    <w:rsid w:val="00DA09D1"/>
    <w:rsid w:val="00DA358C"/>
    <w:rsid w:val="00DA50F2"/>
    <w:rsid w:val="00DA5EBD"/>
    <w:rsid w:val="00DA75C7"/>
    <w:rsid w:val="00DB25B2"/>
    <w:rsid w:val="00DB6873"/>
    <w:rsid w:val="00DD0964"/>
    <w:rsid w:val="00DD0C29"/>
    <w:rsid w:val="00DD7797"/>
    <w:rsid w:val="00DE2D09"/>
    <w:rsid w:val="00DE5AB4"/>
    <w:rsid w:val="00DE7109"/>
    <w:rsid w:val="00DF1682"/>
    <w:rsid w:val="00DF250A"/>
    <w:rsid w:val="00DF776C"/>
    <w:rsid w:val="00E03394"/>
    <w:rsid w:val="00E033BD"/>
    <w:rsid w:val="00E06BE3"/>
    <w:rsid w:val="00E10DDB"/>
    <w:rsid w:val="00E168CB"/>
    <w:rsid w:val="00E210B0"/>
    <w:rsid w:val="00E2255C"/>
    <w:rsid w:val="00E272AA"/>
    <w:rsid w:val="00E27518"/>
    <w:rsid w:val="00E27881"/>
    <w:rsid w:val="00E30D51"/>
    <w:rsid w:val="00E33310"/>
    <w:rsid w:val="00E43F89"/>
    <w:rsid w:val="00E50BF3"/>
    <w:rsid w:val="00E57A34"/>
    <w:rsid w:val="00E60DC0"/>
    <w:rsid w:val="00E60EB9"/>
    <w:rsid w:val="00E640DB"/>
    <w:rsid w:val="00E66B95"/>
    <w:rsid w:val="00E66EA1"/>
    <w:rsid w:val="00E67EFE"/>
    <w:rsid w:val="00E71178"/>
    <w:rsid w:val="00E720DD"/>
    <w:rsid w:val="00E7424D"/>
    <w:rsid w:val="00E7798E"/>
    <w:rsid w:val="00E81C4C"/>
    <w:rsid w:val="00E842E8"/>
    <w:rsid w:val="00E847CA"/>
    <w:rsid w:val="00E84E1D"/>
    <w:rsid w:val="00E8540F"/>
    <w:rsid w:val="00E8559F"/>
    <w:rsid w:val="00E857F2"/>
    <w:rsid w:val="00E86C26"/>
    <w:rsid w:val="00E8732B"/>
    <w:rsid w:val="00E92F75"/>
    <w:rsid w:val="00E94438"/>
    <w:rsid w:val="00E97839"/>
    <w:rsid w:val="00EA2A52"/>
    <w:rsid w:val="00EA5992"/>
    <w:rsid w:val="00EA6A05"/>
    <w:rsid w:val="00EA7A21"/>
    <w:rsid w:val="00EB09A7"/>
    <w:rsid w:val="00EB7CB7"/>
    <w:rsid w:val="00EC1998"/>
    <w:rsid w:val="00EC4E71"/>
    <w:rsid w:val="00EC63F6"/>
    <w:rsid w:val="00EC6540"/>
    <w:rsid w:val="00EC72C3"/>
    <w:rsid w:val="00EC7B3D"/>
    <w:rsid w:val="00EC7BA6"/>
    <w:rsid w:val="00ED044F"/>
    <w:rsid w:val="00ED6865"/>
    <w:rsid w:val="00EE222B"/>
    <w:rsid w:val="00EE5352"/>
    <w:rsid w:val="00EF350D"/>
    <w:rsid w:val="00EF6CE9"/>
    <w:rsid w:val="00F00EA2"/>
    <w:rsid w:val="00F10C79"/>
    <w:rsid w:val="00F13AF1"/>
    <w:rsid w:val="00F13BF3"/>
    <w:rsid w:val="00F15B5E"/>
    <w:rsid w:val="00F174C2"/>
    <w:rsid w:val="00F17F79"/>
    <w:rsid w:val="00F2072C"/>
    <w:rsid w:val="00F242AE"/>
    <w:rsid w:val="00F27E71"/>
    <w:rsid w:val="00F31694"/>
    <w:rsid w:val="00F31A99"/>
    <w:rsid w:val="00F31E24"/>
    <w:rsid w:val="00F3585F"/>
    <w:rsid w:val="00F370AA"/>
    <w:rsid w:val="00F4395C"/>
    <w:rsid w:val="00F458A7"/>
    <w:rsid w:val="00F45F81"/>
    <w:rsid w:val="00F471AD"/>
    <w:rsid w:val="00F50347"/>
    <w:rsid w:val="00F56761"/>
    <w:rsid w:val="00F6318E"/>
    <w:rsid w:val="00F63222"/>
    <w:rsid w:val="00F70366"/>
    <w:rsid w:val="00F718DF"/>
    <w:rsid w:val="00F71932"/>
    <w:rsid w:val="00F71CB4"/>
    <w:rsid w:val="00F74223"/>
    <w:rsid w:val="00F81D7D"/>
    <w:rsid w:val="00F8231B"/>
    <w:rsid w:val="00F82D1A"/>
    <w:rsid w:val="00F84283"/>
    <w:rsid w:val="00F90E19"/>
    <w:rsid w:val="00F9125F"/>
    <w:rsid w:val="00F91677"/>
    <w:rsid w:val="00F91D18"/>
    <w:rsid w:val="00F93CE0"/>
    <w:rsid w:val="00FA2A07"/>
    <w:rsid w:val="00FA38CC"/>
    <w:rsid w:val="00FA67F0"/>
    <w:rsid w:val="00FB19CE"/>
    <w:rsid w:val="00FB208F"/>
    <w:rsid w:val="00FB2274"/>
    <w:rsid w:val="00FB6E03"/>
    <w:rsid w:val="00FB73A8"/>
    <w:rsid w:val="00FC3DF6"/>
    <w:rsid w:val="00FC4F07"/>
    <w:rsid w:val="00FC52EA"/>
    <w:rsid w:val="00FC6423"/>
    <w:rsid w:val="00FC77F9"/>
    <w:rsid w:val="00FD0C0F"/>
    <w:rsid w:val="00FD18CF"/>
    <w:rsid w:val="00FD4C79"/>
    <w:rsid w:val="00FD5682"/>
    <w:rsid w:val="00FD6E8D"/>
    <w:rsid w:val="00FE0178"/>
    <w:rsid w:val="00FE0244"/>
    <w:rsid w:val="00FE0B03"/>
    <w:rsid w:val="00FE778E"/>
    <w:rsid w:val="00FE7DFD"/>
    <w:rsid w:val="00FF020E"/>
    <w:rsid w:val="00FF509C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cs="EucrosiaUPC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cs="EucrosiaUPC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SSETS">
    <w:name w:val="ASSETS"/>
    <w:basedOn w:val="Normal"/>
    <w:rsid w:val="00A632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lockText">
    <w:name w:val="Block Text"/>
    <w:basedOn w:val="Normal"/>
    <w:rsid w:val="00ED0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customStyle="1" w:styleId="E">
    <w:name w:val="ª×èÍºÃÔÉÑ· E"/>
    <w:basedOn w:val="Normal"/>
    <w:rsid w:val="005943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semiHidden/>
    <w:rsid w:val="00332D76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4C7BE2"/>
    <w:rPr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cs="EucrosiaUPC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cs="EucrosiaUPC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SSETS">
    <w:name w:val="ASSETS"/>
    <w:basedOn w:val="Normal"/>
    <w:rsid w:val="00A632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lockText">
    <w:name w:val="Block Text"/>
    <w:basedOn w:val="Normal"/>
    <w:rsid w:val="00ED0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customStyle="1" w:styleId="E">
    <w:name w:val="ª×èÍºÃÔÉÑ· E"/>
    <w:basedOn w:val="Normal"/>
    <w:rsid w:val="005943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semiHidden/>
    <w:rsid w:val="00332D76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4C7BE2"/>
    <w:rPr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6B7D3B-D567-468F-BC6D-824E76289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/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Kanita team</cp:lastModifiedBy>
  <cp:revision>12</cp:revision>
  <cp:lastPrinted>2019-05-07T02:28:00Z</cp:lastPrinted>
  <dcterms:created xsi:type="dcterms:W3CDTF">2019-03-12T04:26:00Z</dcterms:created>
  <dcterms:modified xsi:type="dcterms:W3CDTF">2019-05-07T02:29:00Z</dcterms:modified>
</cp:coreProperties>
</file>