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1DC3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  <w:cs/>
        </w:rPr>
      </w:pPr>
    </w:p>
    <w:p w:rsidR="005A1B6E" w:rsidRPr="00480D6F" w:rsidRDefault="005A1B6E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B707B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  <w:cs/>
        </w:rPr>
      </w:pPr>
      <w:r w:rsidRPr="004B707B">
        <w:rPr>
          <w:rFonts w:ascii="Angsana New" w:hAnsi="Angsana New" w:cs="Angsana New"/>
          <w:sz w:val="52"/>
          <w:szCs w:val="52"/>
          <w:cs/>
        </w:rPr>
        <w:t>บริษัท แผ่นดินทอง พร็อพเพอร์ตี้ ดีเวลลอปเม้นท์</w:t>
      </w:r>
      <w:r w:rsidR="000F026B" w:rsidRPr="004B707B">
        <w:rPr>
          <w:rFonts w:ascii="Angsana New" w:hAnsi="Angsana New" w:cs="Angsana New"/>
          <w:sz w:val="52"/>
          <w:szCs w:val="52"/>
        </w:rPr>
        <w:t xml:space="preserve"> </w:t>
      </w:r>
      <w:r w:rsidRPr="004B707B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4B707B">
        <w:rPr>
          <w:rFonts w:ascii="Angsana New" w:hAnsi="Angsana New" w:cs="Angsana New"/>
          <w:sz w:val="52"/>
          <w:szCs w:val="52"/>
        </w:rPr>
        <w:t>(</w:t>
      </w:r>
      <w:r w:rsidRPr="004B707B">
        <w:rPr>
          <w:rFonts w:ascii="Angsana New" w:hAnsi="Angsana New" w:cs="Angsana New"/>
          <w:sz w:val="52"/>
          <w:szCs w:val="52"/>
          <w:cs/>
        </w:rPr>
        <w:t>มหาชน</w:t>
      </w:r>
      <w:r w:rsidRPr="004B707B">
        <w:rPr>
          <w:rFonts w:ascii="Angsana New" w:hAnsi="Angsana New" w:cs="Angsana New"/>
          <w:sz w:val="52"/>
          <w:szCs w:val="52"/>
        </w:rPr>
        <w:t>)</w:t>
      </w:r>
      <w:r w:rsidRPr="004B707B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FD1DC3" w:rsidRPr="004B707B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</w:rPr>
      </w:pPr>
    </w:p>
    <w:p w:rsidR="00A2052D" w:rsidRPr="004B707B" w:rsidRDefault="00A2052D" w:rsidP="006C31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B70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:rsidR="00E007DD" w:rsidRPr="00F91027" w:rsidRDefault="00E007DD" w:rsidP="00E007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9102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 w:rsidRPr="00F910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</w:t>
      </w:r>
      <w:r w:rsidR="00E80F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F9102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F910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A0EC8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6C3152" w:rsidRPr="004B707B" w:rsidRDefault="006C3152" w:rsidP="006C31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B707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6C3152" w:rsidRPr="004B707B" w:rsidRDefault="006C3152" w:rsidP="006C31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B707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A2052D" w:rsidRPr="004B70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4B707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FD1DC3" w:rsidRPr="004B707B" w:rsidRDefault="00FD1DC3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  <w:cs/>
        </w:rPr>
        <w:sectPr w:rsidR="00BB0C92" w:rsidRPr="004B707B" w:rsidSect="00A66F35">
          <w:headerReference w:type="default" r:id="rId8"/>
          <w:footerReference w:type="even" r:id="rId9"/>
          <w:footerReference w:type="default" r:id="rId10"/>
          <w:pgSz w:w="11909" w:h="16834" w:code="9"/>
          <w:pgMar w:top="691" w:right="1440" w:bottom="576" w:left="1440" w:header="720" w:footer="720" w:gutter="0"/>
          <w:pgNumType w:start="0"/>
          <w:cols w:space="720"/>
          <w:titlePg/>
        </w:sectPr>
      </w:pPr>
    </w:p>
    <w:p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:rsidR="00AC5CA9" w:rsidRDefault="00AC5CA9" w:rsidP="00761B23">
      <w:pPr>
        <w:tabs>
          <w:tab w:val="left" w:pos="8640"/>
        </w:tabs>
        <w:ind w:right="-63"/>
        <w:rPr>
          <w:rFonts w:ascii="Angsana New" w:hAnsi="Angsana New"/>
          <w:b/>
          <w:bCs/>
          <w:sz w:val="30"/>
          <w:szCs w:val="30"/>
        </w:rPr>
      </w:pPr>
    </w:p>
    <w:p w:rsidR="00AC5CA9" w:rsidRDefault="00AC5CA9" w:rsidP="00761B23">
      <w:pPr>
        <w:tabs>
          <w:tab w:val="left" w:pos="8640"/>
        </w:tabs>
        <w:ind w:right="-63"/>
        <w:rPr>
          <w:rFonts w:ascii="Angsana New" w:hAnsi="Angsana New"/>
          <w:b/>
          <w:bCs/>
          <w:sz w:val="30"/>
          <w:szCs w:val="30"/>
        </w:rPr>
      </w:pPr>
    </w:p>
    <w:p w:rsidR="00DA6837" w:rsidRDefault="00DA6837" w:rsidP="00DA6837">
      <w:pPr>
        <w:tabs>
          <w:tab w:val="left" w:pos="8640"/>
        </w:tabs>
        <w:ind w:right="-63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DA6837" w:rsidRDefault="00DA6837" w:rsidP="00DA6837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</w:p>
    <w:p w:rsidR="00DA6837" w:rsidRDefault="00DA6837" w:rsidP="00DA6837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แผ่นดินทอง พร็อพเพอร์ตี้ ดีเวลลอปเม้นท์ จำกัด (มหาชน)</w:t>
      </w:r>
    </w:p>
    <w:p w:rsidR="00DA6837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A6837" w:rsidRPr="0076273F" w:rsidRDefault="00DA6837" w:rsidP="0076273F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/>
          <w:spacing w:val="-4"/>
          <w:sz w:val="30"/>
          <w:szCs w:val="30"/>
        </w:rPr>
      </w:pPr>
      <w:r w:rsidRPr="0076273F">
        <w:rPr>
          <w:rFonts w:ascii="Angsana New" w:hAnsi="Angsana New"/>
          <w:spacing w:val="-4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112725">
        <w:rPr>
          <w:rFonts w:ascii="Angsana New" w:hAnsi="Angsana New"/>
          <w:spacing w:val="-4"/>
          <w:sz w:val="30"/>
          <w:szCs w:val="30"/>
        </w:rPr>
        <w:t>31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007DD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6273F">
        <w:rPr>
          <w:rFonts w:ascii="Angsana New" w:hAnsi="Angsana New"/>
          <w:spacing w:val="-4"/>
          <w:sz w:val="30"/>
          <w:szCs w:val="30"/>
        </w:rPr>
        <w:t>256</w:t>
      </w:r>
      <w:r w:rsidR="002A302A">
        <w:rPr>
          <w:rFonts w:ascii="Angsana New" w:hAnsi="Angsana New"/>
          <w:spacing w:val="-4"/>
          <w:sz w:val="30"/>
          <w:szCs w:val="30"/>
        </w:rPr>
        <w:t>2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E80F85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112725">
        <w:rPr>
          <w:rFonts w:ascii="Angsana New" w:hAnsi="Angsana New"/>
          <w:spacing w:val="-4"/>
          <w:sz w:val="30"/>
          <w:szCs w:val="30"/>
        </w:rPr>
        <w:t>31</w:t>
      </w:r>
      <w:r w:rsidR="00E80F85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112725">
        <w:rPr>
          <w:rFonts w:ascii="Angsana New" w:hAnsi="Angsana New"/>
          <w:spacing w:val="-4"/>
          <w:sz w:val="30"/>
          <w:szCs w:val="30"/>
        </w:rPr>
        <w:t>256</w:t>
      </w:r>
      <w:r w:rsidR="00BA0EC8">
        <w:rPr>
          <w:rFonts w:ascii="Angsana New" w:hAnsi="Angsana New"/>
          <w:spacing w:val="-4"/>
          <w:sz w:val="30"/>
          <w:szCs w:val="30"/>
        </w:rPr>
        <w:t>2</w:t>
      </w:r>
      <w:r w:rsidR="008E7A4A">
        <w:rPr>
          <w:rFonts w:ascii="Angsana New" w:hAnsi="Angsana New"/>
          <w:spacing w:val="-4"/>
          <w:sz w:val="30"/>
          <w:szCs w:val="30"/>
        </w:rPr>
        <w:t xml:space="preserve"> 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</w:t>
      </w:r>
      <w:r w:rsidR="00E80F85">
        <w:rPr>
          <w:rFonts w:ascii="Angsana New" w:hAnsi="Angsana New" w:hint="cs"/>
          <w:spacing w:val="-4"/>
          <w:sz w:val="30"/>
          <w:szCs w:val="30"/>
          <w:cs/>
        </w:rPr>
        <w:t>แสเงินสดเฉพาะกิจการ สำหรับงวดหก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Pr="0076273F">
        <w:rPr>
          <w:rFonts w:ascii="Angsana New" w:hAnsi="Angsana New"/>
          <w:spacing w:val="-4"/>
          <w:sz w:val="30"/>
          <w:szCs w:val="30"/>
        </w:rPr>
        <w:t>31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007DD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6273F">
        <w:rPr>
          <w:rFonts w:ascii="Angsana New" w:hAnsi="Angsana New"/>
          <w:spacing w:val="-4"/>
          <w:sz w:val="30"/>
          <w:szCs w:val="30"/>
        </w:rPr>
        <w:t>256</w:t>
      </w:r>
      <w:r w:rsidR="00BA0EC8">
        <w:rPr>
          <w:rFonts w:ascii="Angsana New" w:hAnsi="Angsana New"/>
          <w:spacing w:val="-4"/>
          <w:sz w:val="30"/>
          <w:szCs w:val="30"/>
        </w:rPr>
        <w:t>2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</w:t>
      </w:r>
      <w:r w:rsidR="00E80F85">
        <w:rPr>
          <w:rFonts w:ascii="Angsana New" w:hAnsi="Angsana New"/>
          <w:spacing w:val="-4"/>
          <w:sz w:val="30"/>
          <w:szCs w:val="30"/>
          <w:cs/>
        </w:rPr>
        <w:br/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>งบการเงินแบบย่อ (ข้อมูลทางการเงินระหว่างกาล) ของบริษัท แผ่นดินทอง พร็อพเพอร์ตี้ ดีเวลลอปเม้นท์ จำกัด (มหาชน) และบริษัทย่อยและของเฉพาะบริษัท</w:t>
      </w:r>
      <w:r w:rsidR="0076273F">
        <w:rPr>
          <w:rFonts w:ascii="Angsana New" w:hAnsi="Angsana New"/>
          <w:spacing w:val="-4"/>
          <w:sz w:val="30"/>
          <w:szCs w:val="30"/>
        </w:rPr>
        <w:t xml:space="preserve"> 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แผ่นดินทอง พร็อพเพอร์ตี้ ดีเวลลอปเม้นท์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6273F">
        <w:rPr>
          <w:rFonts w:ascii="Angsana New" w:hAnsi="Angsana New"/>
          <w:spacing w:val="-4"/>
          <w:sz w:val="30"/>
          <w:szCs w:val="30"/>
        </w:rPr>
        <w:t>34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เรื่อง </w:t>
      </w:r>
      <w:r w:rsidR="00E80F85">
        <w:rPr>
          <w:rFonts w:ascii="Angsana New" w:hAnsi="Angsana New"/>
          <w:spacing w:val="-4"/>
          <w:sz w:val="30"/>
          <w:szCs w:val="30"/>
          <w:cs/>
        </w:rPr>
        <w:br/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DA6837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A6837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 “</w:t>
      </w:r>
      <w:r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C1DBF" w:rsidRDefault="005C1DBF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5C1DBF" w:rsidSect="00791DBF">
          <w:pgSz w:w="11907" w:h="16840" w:code="9"/>
          <w:pgMar w:top="691" w:right="1152" w:bottom="720" w:left="1152" w:header="720" w:footer="504" w:gutter="0"/>
          <w:pgNumType w:start="1"/>
          <w:cols w:space="708"/>
          <w:docGrid w:linePitch="360"/>
        </w:sectPr>
      </w:pPr>
    </w:p>
    <w:p w:rsidR="00284267" w:rsidRDefault="0028426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</w:p>
    <w:p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A6837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4"/>
          <w:sz w:val="30"/>
          <w:szCs w:val="30"/>
        </w:rPr>
        <w:t>34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DA6837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A6837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A6837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84267" w:rsidRDefault="0028426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84267" w:rsidRDefault="0028426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(วิไล บูรณกิตติโสภณ) </w:t>
      </w:r>
    </w:p>
    <w:p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3920</w:t>
      </w:r>
    </w:p>
    <w:p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</w:p>
    <w:p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D1DC3" w:rsidRPr="004B707B" w:rsidRDefault="008A7EAF" w:rsidP="00DA6837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E80F85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E007DD">
        <w:rPr>
          <w:rFonts w:ascii="Angsana New" w:hAnsi="Angsana New" w:hint="cs"/>
          <w:sz w:val="30"/>
          <w:szCs w:val="30"/>
          <w:cs/>
        </w:rPr>
        <w:t>256</w:t>
      </w:r>
      <w:r w:rsidR="00BA0EC8">
        <w:rPr>
          <w:rFonts w:ascii="Angsana New" w:hAnsi="Angsana New"/>
          <w:sz w:val="30"/>
          <w:szCs w:val="30"/>
        </w:rPr>
        <w:t>2</w:t>
      </w:r>
    </w:p>
    <w:p w:rsidR="00794CBA" w:rsidRPr="00794CBA" w:rsidRDefault="00794CBA" w:rsidP="002E26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sectPr w:rsidR="00794CBA" w:rsidRPr="00794CBA" w:rsidSect="009A3B66">
      <w:headerReference w:type="default" r:id="rId11"/>
      <w:footerReference w:type="default" r:id="rId12"/>
      <w:pgSz w:w="11909" w:h="16834" w:code="9"/>
      <w:pgMar w:top="691" w:right="1152" w:bottom="899" w:left="1152" w:header="720" w:footer="5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0AE5" w:rsidRDefault="00890AE5" w:rsidP="004956B4">
      <w:r>
        <w:separator/>
      </w:r>
    </w:p>
  </w:endnote>
  <w:endnote w:type="continuationSeparator" w:id="0">
    <w:p w:rsidR="00890AE5" w:rsidRDefault="00890AE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220" w:rsidRDefault="007A4220" w:rsidP="00953262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0</w:t>
    </w:r>
    <w:r>
      <w:rPr>
        <w:rStyle w:val="PageNumber"/>
        <w:rFonts w:cs="Angsana New"/>
      </w:rPr>
      <w:fldChar w:fldCharType="end"/>
    </w:r>
  </w:p>
  <w:p w:rsidR="007A4220" w:rsidRDefault="007A4220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220" w:rsidRDefault="007A4220" w:rsidP="00BE302E">
    <w:pPr>
      <w:tabs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hint="cs"/>
        <w:sz w:val="30"/>
        <w:szCs w:val="30"/>
      </w:rPr>
      <w:id w:val="-12054810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1DBF" w:rsidRPr="00791DBF" w:rsidRDefault="00791DBF" w:rsidP="00791DBF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791DBF">
          <w:rPr>
            <w:rFonts w:ascii="Angsana New" w:hAnsi="Angsana New" w:hint="cs"/>
            <w:sz w:val="30"/>
            <w:szCs w:val="30"/>
          </w:rPr>
          <w:fldChar w:fldCharType="begin"/>
        </w:r>
        <w:r w:rsidRPr="00791DB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791DBF">
          <w:rPr>
            <w:rFonts w:ascii="Angsana New" w:hAnsi="Angsana New" w:hint="cs"/>
            <w:sz w:val="30"/>
            <w:szCs w:val="30"/>
          </w:rPr>
          <w:fldChar w:fldCharType="separate"/>
        </w:r>
        <w:r w:rsidRPr="00791DBF">
          <w:rPr>
            <w:rFonts w:ascii="Angsana New" w:hAnsi="Angsana New" w:hint="cs"/>
            <w:noProof/>
            <w:sz w:val="30"/>
            <w:szCs w:val="30"/>
          </w:rPr>
          <w:t>2</w:t>
        </w:r>
        <w:r w:rsidRPr="00791DB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0AE5" w:rsidRDefault="00890AE5" w:rsidP="004956B4">
      <w:r>
        <w:separator/>
      </w:r>
    </w:p>
  </w:footnote>
  <w:footnote w:type="continuationSeparator" w:id="0">
    <w:p w:rsidR="00890AE5" w:rsidRDefault="00890AE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220" w:rsidRDefault="007A4220">
    <w:pPr>
      <w:pStyle w:val="Header"/>
    </w:pPr>
  </w:p>
  <w:p w:rsidR="007A4220" w:rsidRDefault="007A4220">
    <w:pPr>
      <w:pStyle w:val="Header"/>
    </w:pPr>
  </w:p>
  <w:p w:rsidR="007A4220" w:rsidRDefault="007A4220">
    <w:pPr>
      <w:pStyle w:val="Header"/>
    </w:pPr>
  </w:p>
  <w:p w:rsidR="007A4220" w:rsidRDefault="007A42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220" w:rsidRPr="00B659DC" w:rsidRDefault="007A422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D2A35"/>
    <w:multiLevelType w:val="hybridMultilevel"/>
    <w:tmpl w:val="E87443B6"/>
    <w:lvl w:ilvl="0" w:tplc="2946A64E">
      <w:start w:val="1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792933"/>
    <w:multiLevelType w:val="hybridMultilevel"/>
    <w:tmpl w:val="7DBCFCF8"/>
    <w:lvl w:ilvl="0" w:tplc="D3B8C7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6C77EA7"/>
    <w:multiLevelType w:val="hybridMultilevel"/>
    <w:tmpl w:val="59A6BA0C"/>
    <w:lvl w:ilvl="0" w:tplc="D464B8C2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E6A19"/>
    <w:multiLevelType w:val="hybridMultilevel"/>
    <w:tmpl w:val="2DD497B0"/>
    <w:lvl w:ilvl="0" w:tplc="B0A8AD22">
      <w:start w:val="29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1B2B6FB1"/>
    <w:multiLevelType w:val="hybridMultilevel"/>
    <w:tmpl w:val="635E7F1C"/>
    <w:lvl w:ilvl="0" w:tplc="F8A680F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D6495"/>
    <w:multiLevelType w:val="hybridMultilevel"/>
    <w:tmpl w:val="B67C37F6"/>
    <w:lvl w:ilvl="0" w:tplc="DA801882">
      <w:start w:val="1"/>
      <w:numFmt w:val="thaiLetters"/>
      <w:lvlText w:val="(%1)"/>
      <w:lvlJc w:val="left"/>
      <w:pPr>
        <w:ind w:left="1410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02B1508"/>
    <w:multiLevelType w:val="hybridMultilevel"/>
    <w:tmpl w:val="E6CCDEFC"/>
    <w:lvl w:ilvl="0" w:tplc="1BDE6F86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AA763C"/>
    <w:multiLevelType w:val="hybridMultilevel"/>
    <w:tmpl w:val="706AF99E"/>
    <w:lvl w:ilvl="0" w:tplc="AF1AFAF4">
      <w:start w:val="1"/>
      <w:numFmt w:val="thaiLetters"/>
      <w:lvlText w:val="%1)"/>
      <w:lvlJc w:val="left"/>
      <w:pPr>
        <w:ind w:left="99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7F165CB"/>
    <w:multiLevelType w:val="hybridMultilevel"/>
    <w:tmpl w:val="31001C40"/>
    <w:lvl w:ilvl="0" w:tplc="2B244BB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39F067F2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F5A2DEA"/>
    <w:multiLevelType w:val="hybridMultilevel"/>
    <w:tmpl w:val="CAA812DE"/>
    <w:lvl w:ilvl="0" w:tplc="C116FE24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9" w15:restartNumberingAfterBreak="0">
    <w:nsid w:val="4340304B"/>
    <w:multiLevelType w:val="hybridMultilevel"/>
    <w:tmpl w:val="AEE86C4A"/>
    <w:lvl w:ilvl="0" w:tplc="B248E3E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EA421C5"/>
    <w:multiLevelType w:val="hybridMultilevel"/>
    <w:tmpl w:val="D45C5172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2E7A65"/>
    <w:multiLevelType w:val="hybridMultilevel"/>
    <w:tmpl w:val="35A8DBBE"/>
    <w:lvl w:ilvl="0" w:tplc="4452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E261A8B"/>
    <w:multiLevelType w:val="hybridMultilevel"/>
    <w:tmpl w:val="35A0B7CE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8223EC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36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6BA153D"/>
    <w:multiLevelType w:val="hybridMultilevel"/>
    <w:tmpl w:val="0B74C22A"/>
    <w:lvl w:ilvl="0" w:tplc="7CB0FEE0">
      <w:start w:val="12"/>
      <w:numFmt w:val="decimal"/>
      <w:lvlText w:val="%1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BCA505D"/>
    <w:multiLevelType w:val="hybridMultilevel"/>
    <w:tmpl w:val="E9CE3D32"/>
    <w:lvl w:ilvl="0" w:tplc="50D696E2">
      <w:start w:val="28"/>
      <w:numFmt w:val="bullet"/>
      <w:lvlText w:val="*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1" w15:restartNumberingAfterBreak="0">
    <w:nsid w:val="7D661895"/>
    <w:multiLevelType w:val="hybridMultilevel"/>
    <w:tmpl w:val="8894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B06A0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077A28"/>
    <w:multiLevelType w:val="hybridMultilevel"/>
    <w:tmpl w:val="F34E928A"/>
    <w:lvl w:ilvl="0" w:tplc="3C4ECF56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0"/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9"/>
  </w:num>
  <w:num w:numId="5">
    <w:abstractNumId w:val="28"/>
  </w:num>
  <w:num w:numId="6">
    <w:abstractNumId w:val="10"/>
  </w:num>
  <w:num w:numId="7">
    <w:abstractNumId w:val="27"/>
  </w:num>
  <w:num w:numId="8">
    <w:abstractNumId w:val="39"/>
  </w:num>
  <w:num w:numId="9">
    <w:abstractNumId w:val="24"/>
  </w:num>
  <w:num w:numId="10">
    <w:abstractNumId w:val="5"/>
  </w:num>
  <w:num w:numId="11">
    <w:abstractNumId w:val="23"/>
  </w:num>
  <w:num w:numId="12">
    <w:abstractNumId w:val="37"/>
  </w:num>
  <w:num w:numId="13">
    <w:abstractNumId w:val="25"/>
  </w:num>
  <w:num w:numId="14">
    <w:abstractNumId w:val="36"/>
  </w:num>
  <w:num w:numId="15">
    <w:abstractNumId w:val="33"/>
  </w:num>
  <w:num w:numId="16">
    <w:abstractNumId w:val="42"/>
  </w:num>
  <w:num w:numId="17">
    <w:abstractNumId w:val="21"/>
  </w:num>
  <w:num w:numId="18">
    <w:abstractNumId w:val="19"/>
  </w:num>
  <w:num w:numId="19">
    <w:abstractNumId w:val="3"/>
  </w:num>
  <w:num w:numId="20">
    <w:abstractNumId w:val="41"/>
  </w:num>
  <w:num w:numId="21">
    <w:abstractNumId w:val="9"/>
  </w:num>
  <w:num w:numId="22">
    <w:abstractNumId w:val="22"/>
  </w:num>
  <w:num w:numId="23">
    <w:abstractNumId w:val="17"/>
  </w:num>
  <w:num w:numId="24">
    <w:abstractNumId w:val="14"/>
  </w:num>
  <w:num w:numId="25">
    <w:abstractNumId w:val="34"/>
  </w:num>
  <w:num w:numId="26">
    <w:abstractNumId w:val="11"/>
  </w:num>
  <w:num w:numId="27">
    <w:abstractNumId w:val="15"/>
  </w:num>
  <w:num w:numId="28">
    <w:abstractNumId w:val="7"/>
  </w:num>
  <w:num w:numId="29">
    <w:abstractNumId w:val="4"/>
  </w:num>
  <w:num w:numId="30">
    <w:abstractNumId w:val="43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8"/>
  </w:num>
  <w:num w:numId="36">
    <w:abstractNumId w:val="0"/>
  </w:num>
  <w:num w:numId="37">
    <w:abstractNumId w:val="32"/>
  </w:num>
  <w:num w:numId="38">
    <w:abstractNumId w:val="16"/>
  </w:num>
  <w:num w:numId="39">
    <w:abstractNumId w:val="40"/>
  </w:num>
  <w:num w:numId="40">
    <w:abstractNumId w:val="3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26"/>
  </w:num>
  <w:num w:numId="43">
    <w:abstractNumId w:val="20"/>
  </w:num>
  <w:num w:numId="44">
    <w:abstractNumId w:val="6"/>
  </w:num>
  <w:num w:numId="45">
    <w:abstractNumId w:val="35"/>
  </w:num>
  <w:num w:numId="46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299"/>
    <w:rsid w:val="000003A6"/>
    <w:rsid w:val="000004FD"/>
    <w:rsid w:val="00000501"/>
    <w:rsid w:val="00000536"/>
    <w:rsid w:val="00000678"/>
    <w:rsid w:val="000006D8"/>
    <w:rsid w:val="0000094A"/>
    <w:rsid w:val="00000C83"/>
    <w:rsid w:val="00000D2D"/>
    <w:rsid w:val="00000DA1"/>
    <w:rsid w:val="00000DF3"/>
    <w:rsid w:val="00000EDB"/>
    <w:rsid w:val="0000154F"/>
    <w:rsid w:val="00001660"/>
    <w:rsid w:val="000017DC"/>
    <w:rsid w:val="000019C7"/>
    <w:rsid w:val="00001B3E"/>
    <w:rsid w:val="00001F1D"/>
    <w:rsid w:val="00002058"/>
    <w:rsid w:val="00002061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2DB9"/>
    <w:rsid w:val="00003692"/>
    <w:rsid w:val="000037AD"/>
    <w:rsid w:val="000037C7"/>
    <w:rsid w:val="0000382A"/>
    <w:rsid w:val="00003C1A"/>
    <w:rsid w:val="00003CF4"/>
    <w:rsid w:val="00003F96"/>
    <w:rsid w:val="00003F97"/>
    <w:rsid w:val="0000419F"/>
    <w:rsid w:val="000041DF"/>
    <w:rsid w:val="0000430F"/>
    <w:rsid w:val="00004915"/>
    <w:rsid w:val="00004A80"/>
    <w:rsid w:val="00004E49"/>
    <w:rsid w:val="00004EF2"/>
    <w:rsid w:val="00005274"/>
    <w:rsid w:val="000052B2"/>
    <w:rsid w:val="000052F9"/>
    <w:rsid w:val="00005693"/>
    <w:rsid w:val="00005946"/>
    <w:rsid w:val="00005B1D"/>
    <w:rsid w:val="00005DF0"/>
    <w:rsid w:val="00005E24"/>
    <w:rsid w:val="00005E72"/>
    <w:rsid w:val="00006517"/>
    <w:rsid w:val="0000666A"/>
    <w:rsid w:val="00006784"/>
    <w:rsid w:val="00006958"/>
    <w:rsid w:val="00006BD1"/>
    <w:rsid w:val="00006CBC"/>
    <w:rsid w:val="00007BBB"/>
    <w:rsid w:val="00010170"/>
    <w:rsid w:val="00010388"/>
    <w:rsid w:val="00010882"/>
    <w:rsid w:val="00010D91"/>
    <w:rsid w:val="00010E44"/>
    <w:rsid w:val="0001128A"/>
    <w:rsid w:val="0001159A"/>
    <w:rsid w:val="0001163E"/>
    <w:rsid w:val="00011A1C"/>
    <w:rsid w:val="00011B8A"/>
    <w:rsid w:val="00011D68"/>
    <w:rsid w:val="00011F1E"/>
    <w:rsid w:val="00011F8E"/>
    <w:rsid w:val="0001272A"/>
    <w:rsid w:val="000127D3"/>
    <w:rsid w:val="00012C1D"/>
    <w:rsid w:val="00012F78"/>
    <w:rsid w:val="00012FEA"/>
    <w:rsid w:val="00012FEF"/>
    <w:rsid w:val="00013704"/>
    <w:rsid w:val="00013962"/>
    <w:rsid w:val="00013BC3"/>
    <w:rsid w:val="00013E90"/>
    <w:rsid w:val="000141AE"/>
    <w:rsid w:val="00014354"/>
    <w:rsid w:val="000144FD"/>
    <w:rsid w:val="00014524"/>
    <w:rsid w:val="0001453D"/>
    <w:rsid w:val="00014635"/>
    <w:rsid w:val="0001485F"/>
    <w:rsid w:val="00014C0E"/>
    <w:rsid w:val="00014E4B"/>
    <w:rsid w:val="00014FAC"/>
    <w:rsid w:val="00015075"/>
    <w:rsid w:val="0001510E"/>
    <w:rsid w:val="00015118"/>
    <w:rsid w:val="000151B2"/>
    <w:rsid w:val="0001564A"/>
    <w:rsid w:val="0001567F"/>
    <w:rsid w:val="00015AEA"/>
    <w:rsid w:val="00015C70"/>
    <w:rsid w:val="00015F46"/>
    <w:rsid w:val="00016293"/>
    <w:rsid w:val="000162F1"/>
    <w:rsid w:val="000165C1"/>
    <w:rsid w:val="0001662B"/>
    <w:rsid w:val="0001675B"/>
    <w:rsid w:val="00016AEA"/>
    <w:rsid w:val="00016BE4"/>
    <w:rsid w:val="000172F6"/>
    <w:rsid w:val="00017616"/>
    <w:rsid w:val="0002045D"/>
    <w:rsid w:val="00020625"/>
    <w:rsid w:val="00020665"/>
    <w:rsid w:val="00020789"/>
    <w:rsid w:val="0002084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6C"/>
    <w:rsid w:val="00022345"/>
    <w:rsid w:val="000226AA"/>
    <w:rsid w:val="00022931"/>
    <w:rsid w:val="00022B0E"/>
    <w:rsid w:val="00022F22"/>
    <w:rsid w:val="00022F86"/>
    <w:rsid w:val="00023534"/>
    <w:rsid w:val="0002369A"/>
    <w:rsid w:val="000237F8"/>
    <w:rsid w:val="00023887"/>
    <w:rsid w:val="000239BC"/>
    <w:rsid w:val="00023E11"/>
    <w:rsid w:val="00023E63"/>
    <w:rsid w:val="00023FD9"/>
    <w:rsid w:val="00023FEF"/>
    <w:rsid w:val="00023FFA"/>
    <w:rsid w:val="0002408E"/>
    <w:rsid w:val="0002452F"/>
    <w:rsid w:val="00024863"/>
    <w:rsid w:val="00024944"/>
    <w:rsid w:val="00024949"/>
    <w:rsid w:val="00024B59"/>
    <w:rsid w:val="00024D32"/>
    <w:rsid w:val="00024D7D"/>
    <w:rsid w:val="00024F0C"/>
    <w:rsid w:val="00025379"/>
    <w:rsid w:val="000253DF"/>
    <w:rsid w:val="000258A1"/>
    <w:rsid w:val="000258B0"/>
    <w:rsid w:val="00025A20"/>
    <w:rsid w:val="00025EB3"/>
    <w:rsid w:val="00026445"/>
    <w:rsid w:val="00026568"/>
    <w:rsid w:val="000265D4"/>
    <w:rsid w:val="00026902"/>
    <w:rsid w:val="00026B3A"/>
    <w:rsid w:val="00026CA0"/>
    <w:rsid w:val="00026DD8"/>
    <w:rsid w:val="00026ED5"/>
    <w:rsid w:val="00026EF6"/>
    <w:rsid w:val="00027300"/>
    <w:rsid w:val="00027C64"/>
    <w:rsid w:val="00027D32"/>
    <w:rsid w:val="00027EB3"/>
    <w:rsid w:val="00027EEF"/>
    <w:rsid w:val="00027F02"/>
    <w:rsid w:val="000303C6"/>
    <w:rsid w:val="00030493"/>
    <w:rsid w:val="00030692"/>
    <w:rsid w:val="00030A08"/>
    <w:rsid w:val="00030B38"/>
    <w:rsid w:val="00030EAE"/>
    <w:rsid w:val="00031B10"/>
    <w:rsid w:val="00031DA0"/>
    <w:rsid w:val="0003225E"/>
    <w:rsid w:val="00032907"/>
    <w:rsid w:val="00032B02"/>
    <w:rsid w:val="00032BCC"/>
    <w:rsid w:val="00032C64"/>
    <w:rsid w:val="00032CB0"/>
    <w:rsid w:val="00033152"/>
    <w:rsid w:val="0003353C"/>
    <w:rsid w:val="000338F6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C4D"/>
    <w:rsid w:val="00034D3C"/>
    <w:rsid w:val="00034D58"/>
    <w:rsid w:val="00034E8D"/>
    <w:rsid w:val="00034EE2"/>
    <w:rsid w:val="0003500B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245"/>
    <w:rsid w:val="00037414"/>
    <w:rsid w:val="0003745A"/>
    <w:rsid w:val="00037740"/>
    <w:rsid w:val="000378E9"/>
    <w:rsid w:val="00037947"/>
    <w:rsid w:val="00037B04"/>
    <w:rsid w:val="00037BBB"/>
    <w:rsid w:val="00037D80"/>
    <w:rsid w:val="00037DE7"/>
    <w:rsid w:val="00037E48"/>
    <w:rsid w:val="00037EE6"/>
    <w:rsid w:val="00040030"/>
    <w:rsid w:val="0004024F"/>
    <w:rsid w:val="00040A2B"/>
    <w:rsid w:val="00040A6B"/>
    <w:rsid w:val="000411F2"/>
    <w:rsid w:val="0004127E"/>
    <w:rsid w:val="00041387"/>
    <w:rsid w:val="00041435"/>
    <w:rsid w:val="000415DC"/>
    <w:rsid w:val="00041629"/>
    <w:rsid w:val="000417FF"/>
    <w:rsid w:val="00041B55"/>
    <w:rsid w:val="00041B65"/>
    <w:rsid w:val="00041DD5"/>
    <w:rsid w:val="00041FD1"/>
    <w:rsid w:val="00042463"/>
    <w:rsid w:val="00042946"/>
    <w:rsid w:val="00042949"/>
    <w:rsid w:val="00042997"/>
    <w:rsid w:val="00042A01"/>
    <w:rsid w:val="00042B0E"/>
    <w:rsid w:val="00042C12"/>
    <w:rsid w:val="00042D1F"/>
    <w:rsid w:val="00042D4E"/>
    <w:rsid w:val="00042DAA"/>
    <w:rsid w:val="00042FA4"/>
    <w:rsid w:val="00043B45"/>
    <w:rsid w:val="00043E0B"/>
    <w:rsid w:val="00044080"/>
    <w:rsid w:val="00044141"/>
    <w:rsid w:val="00044242"/>
    <w:rsid w:val="0004439F"/>
    <w:rsid w:val="00044643"/>
    <w:rsid w:val="00044792"/>
    <w:rsid w:val="000448AB"/>
    <w:rsid w:val="00044D90"/>
    <w:rsid w:val="00044F51"/>
    <w:rsid w:val="00045293"/>
    <w:rsid w:val="00045DC7"/>
    <w:rsid w:val="00046140"/>
    <w:rsid w:val="000462D5"/>
    <w:rsid w:val="000462DB"/>
    <w:rsid w:val="0004633E"/>
    <w:rsid w:val="00046686"/>
    <w:rsid w:val="00046DF0"/>
    <w:rsid w:val="00047584"/>
    <w:rsid w:val="00047757"/>
    <w:rsid w:val="000479BE"/>
    <w:rsid w:val="00047A1F"/>
    <w:rsid w:val="00047B38"/>
    <w:rsid w:val="00047C06"/>
    <w:rsid w:val="00047D6C"/>
    <w:rsid w:val="000501CC"/>
    <w:rsid w:val="00050224"/>
    <w:rsid w:val="000502A0"/>
    <w:rsid w:val="00050750"/>
    <w:rsid w:val="000508A1"/>
    <w:rsid w:val="000508A7"/>
    <w:rsid w:val="00050CB7"/>
    <w:rsid w:val="00050CD5"/>
    <w:rsid w:val="00050D84"/>
    <w:rsid w:val="00050D91"/>
    <w:rsid w:val="00050F01"/>
    <w:rsid w:val="00050FD6"/>
    <w:rsid w:val="00051154"/>
    <w:rsid w:val="000511AC"/>
    <w:rsid w:val="000512E7"/>
    <w:rsid w:val="0005153E"/>
    <w:rsid w:val="0005166E"/>
    <w:rsid w:val="00051746"/>
    <w:rsid w:val="00051A54"/>
    <w:rsid w:val="00051BE2"/>
    <w:rsid w:val="00051D72"/>
    <w:rsid w:val="00051EFE"/>
    <w:rsid w:val="0005211E"/>
    <w:rsid w:val="00052646"/>
    <w:rsid w:val="0005275E"/>
    <w:rsid w:val="000527F3"/>
    <w:rsid w:val="00052808"/>
    <w:rsid w:val="000528A7"/>
    <w:rsid w:val="00052AC4"/>
    <w:rsid w:val="0005303E"/>
    <w:rsid w:val="0005313E"/>
    <w:rsid w:val="00053699"/>
    <w:rsid w:val="00053739"/>
    <w:rsid w:val="00053829"/>
    <w:rsid w:val="000539E9"/>
    <w:rsid w:val="00053D58"/>
    <w:rsid w:val="00053EC8"/>
    <w:rsid w:val="0005490E"/>
    <w:rsid w:val="00054BAF"/>
    <w:rsid w:val="00054F18"/>
    <w:rsid w:val="00055100"/>
    <w:rsid w:val="00055245"/>
    <w:rsid w:val="00055298"/>
    <w:rsid w:val="00055343"/>
    <w:rsid w:val="0005534D"/>
    <w:rsid w:val="000553F1"/>
    <w:rsid w:val="00055960"/>
    <w:rsid w:val="000559A7"/>
    <w:rsid w:val="00055BCD"/>
    <w:rsid w:val="00055D63"/>
    <w:rsid w:val="000563AD"/>
    <w:rsid w:val="0005673F"/>
    <w:rsid w:val="000568A4"/>
    <w:rsid w:val="00056B71"/>
    <w:rsid w:val="00056EA3"/>
    <w:rsid w:val="000574A9"/>
    <w:rsid w:val="000574DA"/>
    <w:rsid w:val="000574F1"/>
    <w:rsid w:val="00057AAD"/>
    <w:rsid w:val="00057B20"/>
    <w:rsid w:val="00057D7D"/>
    <w:rsid w:val="00060369"/>
    <w:rsid w:val="00060457"/>
    <w:rsid w:val="00060825"/>
    <w:rsid w:val="00060A32"/>
    <w:rsid w:val="00060B05"/>
    <w:rsid w:val="000612AB"/>
    <w:rsid w:val="000612DB"/>
    <w:rsid w:val="00061722"/>
    <w:rsid w:val="00061822"/>
    <w:rsid w:val="000622B0"/>
    <w:rsid w:val="00062367"/>
    <w:rsid w:val="000626B2"/>
    <w:rsid w:val="000627A5"/>
    <w:rsid w:val="00062C21"/>
    <w:rsid w:val="00062E4E"/>
    <w:rsid w:val="000631C2"/>
    <w:rsid w:val="00063410"/>
    <w:rsid w:val="0006354B"/>
    <w:rsid w:val="00063603"/>
    <w:rsid w:val="00063A91"/>
    <w:rsid w:val="00063D06"/>
    <w:rsid w:val="00063E85"/>
    <w:rsid w:val="00063FD4"/>
    <w:rsid w:val="000640A0"/>
    <w:rsid w:val="00064175"/>
    <w:rsid w:val="0006418E"/>
    <w:rsid w:val="000642CB"/>
    <w:rsid w:val="000642E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C3E"/>
    <w:rsid w:val="00065C80"/>
    <w:rsid w:val="00065D46"/>
    <w:rsid w:val="00066661"/>
    <w:rsid w:val="000666AD"/>
    <w:rsid w:val="00066732"/>
    <w:rsid w:val="000667BC"/>
    <w:rsid w:val="00066C8E"/>
    <w:rsid w:val="00066EE3"/>
    <w:rsid w:val="00066F8B"/>
    <w:rsid w:val="00066FB8"/>
    <w:rsid w:val="000673DC"/>
    <w:rsid w:val="00067447"/>
    <w:rsid w:val="0006782F"/>
    <w:rsid w:val="00067ABC"/>
    <w:rsid w:val="00067ABE"/>
    <w:rsid w:val="00067B64"/>
    <w:rsid w:val="00067B83"/>
    <w:rsid w:val="00067C85"/>
    <w:rsid w:val="00067CBF"/>
    <w:rsid w:val="00067D22"/>
    <w:rsid w:val="00070031"/>
    <w:rsid w:val="00070492"/>
    <w:rsid w:val="000706CA"/>
    <w:rsid w:val="00070835"/>
    <w:rsid w:val="00070980"/>
    <w:rsid w:val="00070B94"/>
    <w:rsid w:val="00070C3D"/>
    <w:rsid w:val="00070FC3"/>
    <w:rsid w:val="00071241"/>
    <w:rsid w:val="00071334"/>
    <w:rsid w:val="000714FC"/>
    <w:rsid w:val="000716D6"/>
    <w:rsid w:val="0007191E"/>
    <w:rsid w:val="0007196B"/>
    <w:rsid w:val="00071995"/>
    <w:rsid w:val="000719AF"/>
    <w:rsid w:val="000719F6"/>
    <w:rsid w:val="00071BA6"/>
    <w:rsid w:val="00071CE8"/>
    <w:rsid w:val="00072035"/>
    <w:rsid w:val="00072582"/>
    <w:rsid w:val="000727D9"/>
    <w:rsid w:val="0007287F"/>
    <w:rsid w:val="000728B8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AFC"/>
    <w:rsid w:val="00073DD0"/>
    <w:rsid w:val="00073FDA"/>
    <w:rsid w:val="000740D3"/>
    <w:rsid w:val="000742BC"/>
    <w:rsid w:val="00074493"/>
    <w:rsid w:val="000744FA"/>
    <w:rsid w:val="00074ABB"/>
    <w:rsid w:val="00074E8D"/>
    <w:rsid w:val="00074F3A"/>
    <w:rsid w:val="0007509B"/>
    <w:rsid w:val="00075178"/>
    <w:rsid w:val="000751B4"/>
    <w:rsid w:val="000753B5"/>
    <w:rsid w:val="000753E2"/>
    <w:rsid w:val="000754D3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34B"/>
    <w:rsid w:val="0008034F"/>
    <w:rsid w:val="00080488"/>
    <w:rsid w:val="000805B7"/>
    <w:rsid w:val="000808D1"/>
    <w:rsid w:val="00080BAE"/>
    <w:rsid w:val="00080FDB"/>
    <w:rsid w:val="00081523"/>
    <w:rsid w:val="0008154E"/>
    <w:rsid w:val="00081614"/>
    <w:rsid w:val="00081A91"/>
    <w:rsid w:val="00081C5C"/>
    <w:rsid w:val="00081EE6"/>
    <w:rsid w:val="0008200D"/>
    <w:rsid w:val="000824EC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520"/>
    <w:rsid w:val="0008356D"/>
    <w:rsid w:val="00083642"/>
    <w:rsid w:val="000838F4"/>
    <w:rsid w:val="00083C41"/>
    <w:rsid w:val="00083CAC"/>
    <w:rsid w:val="00083CF9"/>
    <w:rsid w:val="00083F5F"/>
    <w:rsid w:val="00083FD7"/>
    <w:rsid w:val="0008430C"/>
    <w:rsid w:val="000849B6"/>
    <w:rsid w:val="00084A10"/>
    <w:rsid w:val="00084A6C"/>
    <w:rsid w:val="00084DFE"/>
    <w:rsid w:val="00084E91"/>
    <w:rsid w:val="00085117"/>
    <w:rsid w:val="000851FA"/>
    <w:rsid w:val="0008525F"/>
    <w:rsid w:val="0008550C"/>
    <w:rsid w:val="0008553F"/>
    <w:rsid w:val="000855DF"/>
    <w:rsid w:val="000857DE"/>
    <w:rsid w:val="000858DE"/>
    <w:rsid w:val="00085A25"/>
    <w:rsid w:val="000862D3"/>
    <w:rsid w:val="000862FA"/>
    <w:rsid w:val="00086403"/>
    <w:rsid w:val="00086562"/>
    <w:rsid w:val="00086A70"/>
    <w:rsid w:val="00086EC3"/>
    <w:rsid w:val="00086FD9"/>
    <w:rsid w:val="000870A3"/>
    <w:rsid w:val="0008713C"/>
    <w:rsid w:val="000878AD"/>
    <w:rsid w:val="00087B74"/>
    <w:rsid w:val="00087C9A"/>
    <w:rsid w:val="00087E7C"/>
    <w:rsid w:val="00087EED"/>
    <w:rsid w:val="00087FBF"/>
    <w:rsid w:val="0009022D"/>
    <w:rsid w:val="0009055D"/>
    <w:rsid w:val="000909E9"/>
    <w:rsid w:val="00090A2B"/>
    <w:rsid w:val="00090A3A"/>
    <w:rsid w:val="00090A7B"/>
    <w:rsid w:val="00090D39"/>
    <w:rsid w:val="00090FE4"/>
    <w:rsid w:val="00091098"/>
    <w:rsid w:val="00091340"/>
    <w:rsid w:val="00091770"/>
    <w:rsid w:val="00091A1B"/>
    <w:rsid w:val="00091B81"/>
    <w:rsid w:val="00091C24"/>
    <w:rsid w:val="00091C43"/>
    <w:rsid w:val="00091D45"/>
    <w:rsid w:val="00091D9A"/>
    <w:rsid w:val="000920BE"/>
    <w:rsid w:val="000921B9"/>
    <w:rsid w:val="000922A4"/>
    <w:rsid w:val="00092379"/>
    <w:rsid w:val="0009341B"/>
    <w:rsid w:val="00093628"/>
    <w:rsid w:val="000936DC"/>
    <w:rsid w:val="0009385C"/>
    <w:rsid w:val="00093CCA"/>
    <w:rsid w:val="00093D9F"/>
    <w:rsid w:val="00093E98"/>
    <w:rsid w:val="000941ED"/>
    <w:rsid w:val="00094308"/>
    <w:rsid w:val="000944B5"/>
    <w:rsid w:val="00094DF1"/>
    <w:rsid w:val="000951EE"/>
    <w:rsid w:val="00095775"/>
    <w:rsid w:val="00095A8C"/>
    <w:rsid w:val="0009601B"/>
    <w:rsid w:val="00096079"/>
    <w:rsid w:val="000960B1"/>
    <w:rsid w:val="00096215"/>
    <w:rsid w:val="0009624E"/>
    <w:rsid w:val="00096C3E"/>
    <w:rsid w:val="00096CC3"/>
    <w:rsid w:val="00096FCC"/>
    <w:rsid w:val="00097080"/>
    <w:rsid w:val="0009738A"/>
    <w:rsid w:val="0009744D"/>
    <w:rsid w:val="0009756E"/>
    <w:rsid w:val="0009797B"/>
    <w:rsid w:val="00097A52"/>
    <w:rsid w:val="00097C83"/>
    <w:rsid w:val="00097E19"/>
    <w:rsid w:val="00097E34"/>
    <w:rsid w:val="000A0913"/>
    <w:rsid w:val="000A09C3"/>
    <w:rsid w:val="000A09CA"/>
    <w:rsid w:val="000A0D3A"/>
    <w:rsid w:val="000A0DD4"/>
    <w:rsid w:val="000A0FD0"/>
    <w:rsid w:val="000A152B"/>
    <w:rsid w:val="000A15DC"/>
    <w:rsid w:val="000A1641"/>
    <w:rsid w:val="000A1818"/>
    <w:rsid w:val="000A18CA"/>
    <w:rsid w:val="000A1AC3"/>
    <w:rsid w:val="000A1EA0"/>
    <w:rsid w:val="000A1EF4"/>
    <w:rsid w:val="000A2593"/>
    <w:rsid w:val="000A2743"/>
    <w:rsid w:val="000A284F"/>
    <w:rsid w:val="000A2AAB"/>
    <w:rsid w:val="000A2AB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9C1"/>
    <w:rsid w:val="000A3CDB"/>
    <w:rsid w:val="000A3F25"/>
    <w:rsid w:val="000A4150"/>
    <w:rsid w:val="000A418B"/>
    <w:rsid w:val="000A43B8"/>
    <w:rsid w:val="000A4B72"/>
    <w:rsid w:val="000A4C2D"/>
    <w:rsid w:val="000A4D3D"/>
    <w:rsid w:val="000A606F"/>
    <w:rsid w:val="000A6165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2E6"/>
    <w:rsid w:val="000A7612"/>
    <w:rsid w:val="000A7697"/>
    <w:rsid w:val="000A7867"/>
    <w:rsid w:val="000A78FD"/>
    <w:rsid w:val="000A79BF"/>
    <w:rsid w:val="000A7D0F"/>
    <w:rsid w:val="000A7EE9"/>
    <w:rsid w:val="000B027F"/>
    <w:rsid w:val="000B056E"/>
    <w:rsid w:val="000B076A"/>
    <w:rsid w:val="000B0E74"/>
    <w:rsid w:val="000B0F7A"/>
    <w:rsid w:val="000B1058"/>
    <w:rsid w:val="000B1232"/>
    <w:rsid w:val="000B125D"/>
    <w:rsid w:val="000B151C"/>
    <w:rsid w:val="000B18A7"/>
    <w:rsid w:val="000B1A31"/>
    <w:rsid w:val="000B1B44"/>
    <w:rsid w:val="000B1B73"/>
    <w:rsid w:val="000B1B79"/>
    <w:rsid w:val="000B1EA7"/>
    <w:rsid w:val="000B1EFB"/>
    <w:rsid w:val="000B1F47"/>
    <w:rsid w:val="000B25DD"/>
    <w:rsid w:val="000B27A1"/>
    <w:rsid w:val="000B287C"/>
    <w:rsid w:val="000B2952"/>
    <w:rsid w:val="000B2BA0"/>
    <w:rsid w:val="000B306D"/>
    <w:rsid w:val="000B307E"/>
    <w:rsid w:val="000B309B"/>
    <w:rsid w:val="000B346C"/>
    <w:rsid w:val="000B36A3"/>
    <w:rsid w:val="000B36E7"/>
    <w:rsid w:val="000B3947"/>
    <w:rsid w:val="000B3AC7"/>
    <w:rsid w:val="000B3CBE"/>
    <w:rsid w:val="000B4072"/>
    <w:rsid w:val="000B47D9"/>
    <w:rsid w:val="000B497C"/>
    <w:rsid w:val="000B4C09"/>
    <w:rsid w:val="000B4E91"/>
    <w:rsid w:val="000B4ECB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52A"/>
    <w:rsid w:val="000B67A9"/>
    <w:rsid w:val="000B67C1"/>
    <w:rsid w:val="000B69C2"/>
    <w:rsid w:val="000B6A60"/>
    <w:rsid w:val="000B6AD0"/>
    <w:rsid w:val="000B6C5F"/>
    <w:rsid w:val="000B6D6A"/>
    <w:rsid w:val="000B73B0"/>
    <w:rsid w:val="000B7783"/>
    <w:rsid w:val="000B78AD"/>
    <w:rsid w:val="000B7A60"/>
    <w:rsid w:val="000B7AA2"/>
    <w:rsid w:val="000B7BBF"/>
    <w:rsid w:val="000B7F82"/>
    <w:rsid w:val="000C024E"/>
    <w:rsid w:val="000C02BF"/>
    <w:rsid w:val="000C0340"/>
    <w:rsid w:val="000C0559"/>
    <w:rsid w:val="000C08AC"/>
    <w:rsid w:val="000C0946"/>
    <w:rsid w:val="000C0A3C"/>
    <w:rsid w:val="000C0A8C"/>
    <w:rsid w:val="000C0BD1"/>
    <w:rsid w:val="000C0D91"/>
    <w:rsid w:val="000C1592"/>
    <w:rsid w:val="000C17C8"/>
    <w:rsid w:val="000C193A"/>
    <w:rsid w:val="000C1940"/>
    <w:rsid w:val="000C1A3A"/>
    <w:rsid w:val="000C1AF2"/>
    <w:rsid w:val="000C1F9E"/>
    <w:rsid w:val="000C2123"/>
    <w:rsid w:val="000C24A6"/>
    <w:rsid w:val="000C287F"/>
    <w:rsid w:val="000C2D92"/>
    <w:rsid w:val="000C2FA6"/>
    <w:rsid w:val="000C3283"/>
    <w:rsid w:val="000C3292"/>
    <w:rsid w:val="000C330D"/>
    <w:rsid w:val="000C3492"/>
    <w:rsid w:val="000C382B"/>
    <w:rsid w:val="000C3925"/>
    <w:rsid w:val="000C3B78"/>
    <w:rsid w:val="000C400D"/>
    <w:rsid w:val="000C4218"/>
    <w:rsid w:val="000C4275"/>
    <w:rsid w:val="000C43C9"/>
    <w:rsid w:val="000C43E4"/>
    <w:rsid w:val="000C44EC"/>
    <w:rsid w:val="000C4503"/>
    <w:rsid w:val="000C4614"/>
    <w:rsid w:val="000C4749"/>
    <w:rsid w:val="000C4D79"/>
    <w:rsid w:val="000C4F26"/>
    <w:rsid w:val="000C5174"/>
    <w:rsid w:val="000C530E"/>
    <w:rsid w:val="000C5502"/>
    <w:rsid w:val="000C5784"/>
    <w:rsid w:val="000C57B7"/>
    <w:rsid w:val="000C587E"/>
    <w:rsid w:val="000C5B66"/>
    <w:rsid w:val="000C60CC"/>
    <w:rsid w:val="000C6193"/>
    <w:rsid w:val="000C64A6"/>
    <w:rsid w:val="000C65C9"/>
    <w:rsid w:val="000C6686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A26"/>
    <w:rsid w:val="000C7D91"/>
    <w:rsid w:val="000C7F24"/>
    <w:rsid w:val="000D0081"/>
    <w:rsid w:val="000D01E3"/>
    <w:rsid w:val="000D0315"/>
    <w:rsid w:val="000D06DA"/>
    <w:rsid w:val="000D1018"/>
    <w:rsid w:val="000D1095"/>
    <w:rsid w:val="000D11C4"/>
    <w:rsid w:val="000D1238"/>
    <w:rsid w:val="000D13BE"/>
    <w:rsid w:val="000D15EF"/>
    <w:rsid w:val="000D16F2"/>
    <w:rsid w:val="000D188B"/>
    <w:rsid w:val="000D196D"/>
    <w:rsid w:val="000D19C1"/>
    <w:rsid w:val="000D1AB9"/>
    <w:rsid w:val="000D1B42"/>
    <w:rsid w:val="000D2122"/>
    <w:rsid w:val="000D2210"/>
    <w:rsid w:val="000D22D6"/>
    <w:rsid w:val="000D25F8"/>
    <w:rsid w:val="000D2F0E"/>
    <w:rsid w:val="000D2F97"/>
    <w:rsid w:val="000D3081"/>
    <w:rsid w:val="000D3441"/>
    <w:rsid w:val="000D3575"/>
    <w:rsid w:val="000D3638"/>
    <w:rsid w:val="000D3880"/>
    <w:rsid w:val="000D38C8"/>
    <w:rsid w:val="000D3C30"/>
    <w:rsid w:val="000D3EBC"/>
    <w:rsid w:val="000D3F51"/>
    <w:rsid w:val="000D4037"/>
    <w:rsid w:val="000D41FB"/>
    <w:rsid w:val="000D431B"/>
    <w:rsid w:val="000D4435"/>
    <w:rsid w:val="000D45C0"/>
    <w:rsid w:val="000D465B"/>
    <w:rsid w:val="000D4888"/>
    <w:rsid w:val="000D4901"/>
    <w:rsid w:val="000D4B13"/>
    <w:rsid w:val="000D4B1F"/>
    <w:rsid w:val="000D4BE2"/>
    <w:rsid w:val="000D4EA6"/>
    <w:rsid w:val="000D5080"/>
    <w:rsid w:val="000D50A5"/>
    <w:rsid w:val="000D51ED"/>
    <w:rsid w:val="000D53E4"/>
    <w:rsid w:val="000D59E4"/>
    <w:rsid w:val="000D5A92"/>
    <w:rsid w:val="000D5BD3"/>
    <w:rsid w:val="000D5D12"/>
    <w:rsid w:val="000D5DCF"/>
    <w:rsid w:val="000D6750"/>
    <w:rsid w:val="000D695B"/>
    <w:rsid w:val="000D698A"/>
    <w:rsid w:val="000D6A10"/>
    <w:rsid w:val="000D6AD9"/>
    <w:rsid w:val="000D6E3D"/>
    <w:rsid w:val="000D74C1"/>
    <w:rsid w:val="000D758E"/>
    <w:rsid w:val="000D75E3"/>
    <w:rsid w:val="000D793C"/>
    <w:rsid w:val="000D79DC"/>
    <w:rsid w:val="000D79E8"/>
    <w:rsid w:val="000D7A9C"/>
    <w:rsid w:val="000D7A9D"/>
    <w:rsid w:val="000D7F03"/>
    <w:rsid w:val="000E0228"/>
    <w:rsid w:val="000E0776"/>
    <w:rsid w:val="000E0C85"/>
    <w:rsid w:val="000E193D"/>
    <w:rsid w:val="000E198C"/>
    <w:rsid w:val="000E1ADD"/>
    <w:rsid w:val="000E1D1A"/>
    <w:rsid w:val="000E2074"/>
    <w:rsid w:val="000E211F"/>
    <w:rsid w:val="000E2770"/>
    <w:rsid w:val="000E2E60"/>
    <w:rsid w:val="000E31A7"/>
    <w:rsid w:val="000E3312"/>
    <w:rsid w:val="000E36A5"/>
    <w:rsid w:val="000E38A0"/>
    <w:rsid w:val="000E3AF7"/>
    <w:rsid w:val="000E3C62"/>
    <w:rsid w:val="000E3D43"/>
    <w:rsid w:val="000E4022"/>
    <w:rsid w:val="000E42A3"/>
    <w:rsid w:val="000E4336"/>
    <w:rsid w:val="000E4DF9"/>
    <w:rsid w:val="000E50AF"/>
    <w:rsid w:val="000E50F5"/>
    <w:rsid w:val="000E5384"/>
    <w:rsid w:val="000E54E4"/>
    <w:rsid w:val="000E5732"/>
    <w:rsid w:val="000E581F"/>
    <w:rsid w:val="000E58CA"/>
    <w:rsid w:val="000E5BD9"/>
    <w:rsid w:val="000E5D41"/>
    <w:rsid w:val="000E5EB1"/>
    <w:rsid w:val="000E6126"/>
    <w:rsid w:val="000E61A2"/>
    <w:rsid w:val="000E61F4"/>
    <w:rsid w:val="000E63EB"/>
    <w:rsid w:val="000E64CC"/>
    <w:rsid w:val="000E6674"/>
    <w:rsid w:val="000E67AD"/>
    <w:rsid w:val="000E6843"/>
    <w:rsid w:val="000E6C97"/>
    <w:rsid w:val="000E6CEA"/>
    <w:rsid w:val="000E72B8"/>
    <w:rsid w:val="000E747F"/>
    <w:rsid w:val="000E74E0"/>
    <w:rsid w:val="000E7728"/>
    <w:rsid w:val="000E78A0"/>
    <w:rsid w:val="000E792B"/>
    <w:rsid w:val="000E7957"/>
    <w:rsid w:val="000E7D16"/>
    <w:rsid w:val="000E7E13"/>
    <w:rsid w:val="000E7E8C"/>
    <w:rsid w:val="000F010B"/>
    <w:rsid w:val="000F026B"/>
    <w:rsid w:val="000F05B4"/>
    <w:rsid w:val="000F09DC"/>
    <w:rsid w:val="000F0E0E"/>
    <w:rsid w:val="000F11A7"/>
    <w:rsid w:val="000F170F"/>
    <w:rsid w:val="000F1815"/>
    <w:rsid w:val="000F18C4"/>
    <w:rsid w:val="000F1977"/>
    <w:rsid w:val="000F1BBE"/>
    <w:rsid w:val="000F1C53"/>
    <w:rsid w:val="000F1D7E"/>
    <w:rsid w:val="000F1F6B"/>
    <w:rsid w:val="000F1F70"/>
    <w:rsid w:val="000F2052"/>
    <w:rsid w:val="000F2115"/>
    <w:rsid w:val="000F23D8"/>
    <w:rsid w:val="000F26C8"/>
    <w:rsid w:val="000F28A2"/>
    <w:rsid w:val="000F2939"/>
    <w:rsid w:val="000F2D64"/>
    <w:rsid w:val="000F2EB1"/>
    <w:rsid w:val="000F3194"/>
    <w:rsid w:val="000F3276"/>
    <w:rsid w:val="000F3536"/>
    <w:rsid w:val="000F354A"/>
    <w:rsid w:val="000F3A55"/>
    <w:rsid w:val="000F3E52"/>
    <w:rsid w:val="000F3FEA"/>
    <w:rsid w:val="000F4088"/>
    <w:rsid w:val="000F40A1"/>
    <w:rsid w:val="000F419F"/>
    <w:rsid w:val="000F4288"/>
    <w:rsid w:val="000F43AB"/>
    <w:rsid w:val="000F449F"/>
    <w:rsid w:val="000F44C4"/>
    <w:rsid w:val="000F45BD"/>
    <w:rsid w:val="000F46F6"/>
    <w:rsid w:val="000F50AD"/>
    <w:rsid w:val="000F5378"/>
    <w:rsid w:val="000F5607"/>
    <w:rsid w:val="000F59E5"/>
    <w:rsid w:val="000F5AC4"/>
    <w:rsid w:val="000F5AC5"/>
    <w:rsid w:val="000F5D67"/>
    <w:rsid w:val="000F6189"/>
    <w:rsid w:val="000F636D"/>
    <w:rsid w:val="000F659F"/>
    <w:rsid w:val="000F6734"/>
    <w:rsid w:val="000F6A96"/>
    <w:rsid w:val="000F6B7E"/>
    <w:rsid w:val="000F6BA7"/>
    <w:rsid w:val="000F6CA9"/>
    <w:rsid w:val="000F6E10"/>
    <w:rsid w:val="000F6F70"/>
    <w:rsid w:val="000F7412"/>
    <w:rsid w:val="000F7560"/>
    <w:rsid w:val="000F758C"/>
    <w:rsid w:val="000F773B"/>
    <w:rsid w:val="000F7995"/>
    <w:rsid w:val="000F7A66"/>
    <w:rsid w:val="000F7B72"/>
    <w:rsid w:val="001003E5"/>
    <w:rsid w:val="00100598"/>
    <w:rsid w:val="001007A5"/>
    <w:rsid w:val="001008D6"/>
    <w:rsid w:val="00100902"/>
    <w:rsid w:val="00100D2D"/>
    <w:rsid w:val="00100EBA"/>
    <w:rsid w:val="00100FBC"/>
    <w:rsid w:val="001010C0"/>
    <w:rsid w:val="0010170E"/>
    <w:rsid w:val="001018C8"/>
    <w:rsid w:val="001020EB"/>
    <w:rsid w:val="0010227B"/>
    <w:rsid w:val="001022DF"/>
    <w:rsid w:val="001023B6"/>
    <w:rsid w:val="001025D8"/>
    <w:rsid w:val="001027D8"/>
    <w:rsid w:val="0010289C"/>
    <w:rsid w:val="00102A64"/>
    <w:rsid w:val="00102C53"/>
    <w:rsid w:val="00102E8A"/>
    <w:rsid w:val="00102EEF"/>
    <w:rsid w:val="00103276"/>
    <w:rsid w:val="001033D3"/>
    <w:rsid w:val="00103509"/>
    <w:rsid w:val="00103946"/>
    <w:rsid w:val="00103AF0"/>
    <w:rsid w:val="00103B1C"/>
    <w:rsid w:val="00103C9D"/>
    <w:rsid w:val="00103EC1"/>
    <w:rsid w:val="00104384"/>
    <w:rsid w:val="001045FD"/>
    <w:rsid w:val="00104741"/>
    <w:rsid w:val="001047CF"/>
    <w:rsid w:val="00104A00"/>
    <w:rsid w:val="00104F86"/>
    <w:rsid w:val="00105078"/>
    <w:rsid w:val="001050CE"/>
    <w:rsid w:val="00105151"/>
    <w:rsid w:val="001053C7"/>
    <w:rsid w:val="0010541B"/>
    <w:rsid w:val="00105859"/>
    <w:rsid w:val="00105AA2"/>
    <w:rsid w:val="00105BBD"/>
    <w:rsid w:val="00105CB6"/>
    <w:rsid w:val="001060AC"/>
    <w:rsid w:val="00106113"/>
    <w:rsid w:val="00106224"/>
    <w:rsid w:val="00106477"/>
    <w:rsid w:val="0010651B"/>
    <w:rsid w:val="00106A63"/>
    <w:rsid w:val="00106AC9"/>
    <w:rsid w:val="00107174"/>
    <w:rsid w:val="0010729A"/>
    <w:rsid w:val="0010732E"/>
    <w:rsid w:val="00107767"/>
    <w:rsid w:val="001077C4"/>
    <w:rsid w:val="00107AC7"/>
    <w:rsid w:val="0011020B"/>
    <w:rsid w:val="0011025D"/>
    <w:rsid w:val="001104EC"/>
    <w:rsid w:val="00110508"/>
    <w:rsid w:val="001105FD"/>
    <w:rsid w:val="00111376"/>
    <w:rsid w:val="00112125"/>
    <w:rsid w:val="0011238D"/>
    <w:rsid w:val="00112712"/>
    <w:rsid w:val="00112725"/>
    <w:rsid w:val="0011274B"/>
    <w:rsid w:val="001128EC"/>
    <w:rsid w:val="00112A03"/>
    <w:rsid w:val="00112BD6"/>
    <w:rsid w:val="00112C72"/>
    <w:rsid w:val="00112D53"/>
    <w:rsid w:val="001130A1"/>
    <w:rsid w:val="0011320D"/>
    <w:rsid w:val="0011357F"/>
    <w:rsid w:val="00113A5C"/>
    <w:rsid w:val="00113A63"/>
    <w:rsid w:val="00113B2F"/>
    <w:rsid w:val="00113BC2"/>
    <w:rsid w:val="00113C71"/>
    <w:rsid w:val="00113D2B"/>
    <w:rsid w:val="00113F51"/>
    <w:rsid w:val="00114027"/>
    <w:rsid w:val="0011425F"/>
    <w:rsid w:val="0011428E"/>
    <w:rsid w:val="00114492"/>
    <w:rsid w:val="001149A6"/>
    <w:rsid w:val="00114E65"/>
    <w:rsid w:val="00114FEA"/>
    <w:rsid w:val="0011518F"/>
    <w:rsid w:val="001153E5"/>
    <w:rsid w:val="0011595B"/>
    <w:rsid w:val="00115FB0"/>
    <w:rsid w:val="0011621C"/>
    <w:rsid w:val="0011653C"/>
    <w:rsid w:val="00116765"/>
    <w:rsid w:val="00116A5A"/>
    <w:rsid w:val="00116D5F"/>
    <w:rsid w:val="00116D61"/>
    <w:rsid w:val="00116F6B"/>
    <w:rsid w:val="0011715D"/>
    <w:rsid w:val="00117229"/>
    <w:rsid w:val="001173BA"/>
    <w:rsid w:val="00117CAB"/>
    <w:rsid w:val="00117D1D"/>
    <w:rsid w:val="00117D55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3F9"/>
    <w:rsid w:val="0012245D"/>
    <w:rsid w:val="001224D7"/>
    <w:rsid w:val="0012271E"/>
    <w:rsid w:val="001228B2"/>
    <w:rsid w:val="00122997"/>
    <w:rsid w:val="00122C55"/>
    <w:rsid w:val="00122CC9"/>
    <w:rsid w:val="00122DE1"/>
    <w:rsid w:val="00122F97"/>
    <w:rsid w:val="00123057"/>
    <w:rsid w:val="0012320B"/>
    <w:rsid w:val="00123232"/>
    <w:rsid w:val="001239D6"/>
    <w:rsid w:val="00123A58"/>
    <w:rsid w:val="00123AA4"/>
    <w:rsid w:val="0012409F"/>
    <w:rsid w:val="00124267"/>
    <w:rsid w:val="001245F1"/>
    <w:rsid w:val="00124623"/>
    <w:rsid w:val="001247AC"/>
    <w:rsid w:val="00124DA9"/>
    <w:rsid w:val="00124E7A"/>
    <w:rsid w:val="00124E99"/>
    <w:rsid w:val="00124FF7"/>
    <w:rsid w:val="001250DA"/>
    <w:rsid w:val="00125345"/>
    <w:rsid w:val="00125A94"/>
    <w:rsid w:val="00125D7D"/>
    <w:rsid w:val="001261C7"/>
    <w:rsid w:val="0012668E"/>
    <w:rsid w:val="0012672E"/>
    <w:rsid w:val="00126914"/>
    <w:rsid w:val="00126A28"/>
    <w:rsid w:val="00126BBC"/>
    <w:rsid w:val="00126C10"/>
    <w:rsid w:val="00126E70"/>
    <w:rsid w:val="00126EC1"/>
    <w:rsid w:val="00126FF5"/>
    <w:rsid w:val="00127010"/>
    <w:rsid w:val="0012712F"/>
    <w:rsid w:val="00127299"/>
    <w:rsid w:val="00127366"/>
    <w:rsid w:val="0012767A"/>
    <w:rsid w:val="00127AC2"/>
    <w:rsid w:val="00127FEC"/>
    <w:rsid w:val="00130182"/>
    <w:rsid w:val="00130394"/>
    <w:rsid w:val="00130427"/>
    <w:rsid w:val="001304B8"/>
    <w:rsid w:val="00130BAF"/>
    <w:rsid w:val="00131080"/>
    <w:rsid w:val="0013130C"/>
    <w:rsid w:val="001313CC"/>
    <w:rsid w:val="001319FC"/>
    <w:rsid w:val="00131A0F"/>
    <w:rsid w:val="00131F41"/>
    <w:rsid w:val="00132190"/>
    <w:rsid w:val="0013219C"/>
    <w:rsid w:val="001323AA"/>
    <w:rsid w:val="001324BE"/>
    <w:rsid w:val="0013253A"/>
    <w:rsid w:val="001325AD"/>
    <w:rsid w:val="001326EB"/>
    <w:rsid w:val="00132A27"/>
    <w:rsid w:val="0013335C"/>
    <w:rsid w:val="0013366A"/>
    <w:rsid w:val="00133F7F"/>
    <w:rsid w:val="00134006"/>
    <w:rsid w:val="0013404C"/>
    <w:rsid w:val="00134108"/>
    <w:rsid w:val="00134267"/>
    <w:rsid w:val="0013430C"/>
    <w:rsid w:val="00134334"/>
    <w:rsid w:val="00134573"/>
    <w:rsid w:val="00134647"/>
    <w:rsid w:val="00134794"/>
    <w:rsid w:val="001348B6"/>
    <w:rsid w:val="001349E8"/>
    <w:rsid w:val="00134A19"/>
    <w:rsid w:val="00134CA3"/>
    <w:rsid w:val="00134EB9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198"/>
    <w:rsid w:val="0013637D"/>
    <w:rsid w:val="00136CBE"/>
    <w:rsid w:val="001370DE"/>
    <w:rsid w:val="001372E4"/>
    <w:rsid w:val="00137718"/>
    <w:rsid w:val="001379D2"/>
    <w:rsid w:val="00137ADA"/>
    <w:rsid w:val="001400D6"/>
    <w:rsid w:val="001402A1"/>
    <w:rsid w:val="0014037A"/>
    <w:rsid w:val="00140BC1"/>
    <w:rsid w:val="00140CFB"/>
    <w:rsid w:val="00140E48"/>
    <w:rsid w:val="00140EA6"/>
    <w:rsid w:val="00140FB7"/>
    <w:rsid w:val="00141086"/>
    <w:rsid w:val="001410D9"/>
    <w:rsid w:val="001411DA"/>
    <w:rsid w:val="0014177D"/>
    <w:rsid w:val="0014188C"/>
    <w:rsid w:val="001418B0"/>
    <w:rsid w:val="00141C9A"/>
    <w:rsid w:val="00141D54"/>
    <w:rsid w:val="00142082"/>
    <w:rsid w:val="00142190"/>
    <w:rsid w:val="001422EC"/>
    <w:rsid w:val="001426FB"/>
    <w:rsid w:val="00142711"/>
    <w:rsid w:val="00142939"/>
    <w:rsid w:val="00142B5D"/>
    <w:rsid w:val="00142CCA"/>
    <w:rsid w:val="001433CF"/>
    <w:rsid w:val="00143527"/>
    <w:rsid w:val="001435C0"/>
    <w:rsid w:val="0014367C"/>
    <w:rsid w:val="00143DE2"/>
    <w:rsid w:val="00143EC7"/>
    <w:rsid w:val="0014451D"/>
    <w:rsid w:val="00144554"/>
    <w:rsid w:val="00144745"/>
    <w:rsid w:val="001447A0"/>
    <w:rsid w:val="0014494B"/>
    <w:rsid w:val="00144B26"/>
    <w:rsid w:val="00144DE0"/>
    <w:rsid w:val="00144FB1"/>
    <w:rsid w:val="0014503D"/>
    <w:rsid w:val="00145178"/>
    <w:rsid w:val="001457AF"/>
    <w:rsid w:val="00145CED"/>
    <w:rsid w:val="00145E10"/>
    <w:rsid w:val="00145F56"/>
    <w:rsid w:val="00145FB5"/>
    <w:rsid w:val="0014626B"/>
    <w:rsid w:val="001463D5"/>
    <w:rsid w:val="00146641"/>
    <w:rsid w:val="001467B0"/>
    <w:rsid w:val="0014686C"/>
    <w:rsid w:val="00146EAC"/>
    <w:rsid w:val="0014729E"/>
    <w:rsid w:val="001472BD"/>
    <w:rsid w:val="00147410"/>
    <w:rsid w:val="00147B43"/>
    <w:rsid w:val="00147C58"/>
    <w:rsid w:val="00147C79"/>
    <w:rsid w:val="00147D50"/>
    <w:rsid w:val="00147EE1"/>
    <w:rsid w:val="00150125"/>
    <w:rsid w:val="001502CE"/>
    <w:rsid w:val="001504ED"/>
    <w:rsid w:val="00150504"/>
    <w:rsid w:val="00150549"/>
    <w:rsid w:val="0015059E"/>
    <w:rsid w:val="001509C7"/>
    <w:rsid w:val="00150A01"/>
    <w:rsid w:val="00150A2B"/>
    <w:rsid w:val="00150B7A"/>
    <w:rsid w:val="00150C7A"/>
    <w:rsid w:val="001510BB"/>
    <w:rsid w:val="00151131"/>
    <w:rsid w:val="0015124C"/>
    <w:rsid w:val="001512B9"/>
    <w:rsid w:val="001514E3"/>
    <w:rsid w:val="00151A04"/>
    <w:rsid w:val="00151A32"/>
    <w:rsid w:val="00151F6D"/>
    <w:rsid w:val="001522F0"/>
    <w:rsid w:val="00152313"/>
    <w:rsid w:val="001524C8"/>
    <w:rsid w:val="00152657"/>
    <w:rsid w:val="001527EC"/>
    <w:rsid w:val="00152A02"/>
    <w:rsid w:val="00152B69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3CE7"/>
    <w:rsid w:val="00153DFC"/>
    <w:rsid w:val="0015411A"/>
    <w:rsid w:val="001541FF"/>
    <w:rsid w:val="00154240"/>
    <w:rsid w:val="001542DE"/>
    <w:rsid w:val="0015448A"/>
    <w:rsid w:val="001545B8"/>
    <w:rsid w:val="001547B2"/>
    <w:rsid w:val="0015480E"/>
    <w:rsid w:val="0015484F"/>
    <w:rsid w:val="001549BF"/>
    <w:rsid w:val="00154A48"/>
    <w:rsid w:val="00154A62"/>
    <w:rsid w:val="00154C25"/>
    <w:rsid w:val="00154D65"/>
    <w:rsid w:val="0015508D"/>
    <w:rsid w:val="001551D8"/>
    <w:rsid w:val="001553E1"/>
    <w:rsid w:val="001558AC"/>
    <w:rsid w:val="0015603B"/>
    <w:rsid w:val="0015610C"/>
    <w:rsid w:val="00156509"/>
    <w:rsid w:val="001566F9"/>
    <w:rsid w:val="00156771"/>
    <w:rsid w:val="00156AFA"/>
    <w:rsid w:val="00156B56"/>
    <w:rsid w:val="00156CD5"/>
    <w:rsid w:val="00156CD9"/>
    <w:rsid w:val="0015729C"/>
    <w:rsid w:val="001572CA"/>
    <w:rsid w:val="001573D4"/>
    <w:rsid w:val="001574FA"/>
    <w:rsid w:val="001575F6"/>
    <w:rsid w:val="001576B2"/>
    <w:rsid w:val="001577FA"/>
    <w:rsid w:val="0015799D"/>
    <w:rsid w:val="00157B38"/>
    <w:rsid w:val="00157E40"/>
    <w:rsid w:val="00157FAD"/>
    <w:rsid w:val="00157FFD"/>
    <w:rsid w:val="001601A5"/>
    <w:rsid w:val="00160206"/>
    <w:rsid w:val="0016023D"/>
    <w:rsid w:val="0016041B"/>
    <w:rsid w:val="001609FA"/>
    <w:rsid w:val="00160A49"/>
    <w:rsid w:val="00160A97"/>
    <w:rsid w:val="00160F7D"/>
    <w:rsid w:val="00160FCF"/>
    <w:rsid w:val="001610F8"/>
    <w:rsid w:val="00161129"/>
    <w:rsid w:val="00161287"/>
    <w:rsid w:val="0016132A"/>
    <w:rsid w:val="00161671"/>
    <w:rsid w:val="0016173B"/>
    <w:rsid w:val="00161916"/>
    <w:rsid w:val="00161DB6"/>
    <w:rsid w:val="00162000"/>
    <w:rsid w:val="001620C9"/>
    <w:rsid w:val="0016255E"/>
    <w:rsid w:val="0016268D"/>
    <w:rsid w:val="0016281A"/>
    <w:rsid w:val="0016286F"/>
    <w:rsid w:val="00162A3F"/>
    <w:rsid w:val="00162C0C"/>
    <w:rsid w:val="00163076"/>
    <w:rsid w:val="001631DA"/>
    <w:rsid w:val="0016369C"/>
    <w:rsid w:val="001636DC"/>
    <w:rsid w:val="001637C4"/>
    <w:rsid w:val="0016399B"/>
    <w:rsid w:val="00163BE6"/>
    <w:rsid w:val="001640A8"/>
    <w:rsid w:val="00164768"/>
    <w:rsid w:val="001648E5"/>
    <w:rsid w:val="0016498E"/>
    <w:rsid w:val="00164A04"/>
    <w:rsid w:val="00164BBD"/>
    <w:rsid w:val="00165317"/>
    <w:rsid w:val="00165683"/>
    <w:rsid w:val="0016570E"/>
    <w:rsid w:val="00165710"/>
    <w:rsid w:val="001658F5"/>
    <w:rsid w:val="00165AC3"/>
    <w:rsid w:val="00165CFE"/>
    <w:rsid w:val="00165E56"/>
    <w:rsid w:val="0016617F"/>
    <w:rsid w:val="00166F2A"/>
    <w:rsid w:val="0016711F"/>
    <w:rsid w:val="00167475"/>
    <w:rsid w:val="00167518"/>
    <w:rsid w:val="0016793C"/>
    <w:rsid w:val="00167A33"/>
    <w:rsid w:val="00167B07"/>
    <w:rsid w:val="00167B35"/>
    <w:rsid w:val="00167B4D"/>
    <w:rsid w:val="00167CEB"/>
    <w:rsid w:val="00167FD5"/>
    <w:rsid w:val="0017002B"/>
    <w:rsid w:val="00170307"/>
    <w:rsid w:val="00170856"/>
    <w:rsid w:val="0017089F"/>
    <w:rsid w:val="00170916"/>
    <w:rsid w:val="00170B99"/>
    <w:rsid w:val="00170DF6"/>
    <w:rsid w:val="00171602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60F"/>
    <w:rsid w:val="00172813"/>
    <w:rsid w:val="001729F9"/>
    <w:rsid w:val="00172BC3"/>
    <w:rsid w:val="00172C67"/>
    <w:rsid w:val="00172D2F"/>
    <w:rsid w:val="00172D6D"/>
    <w:rsid w:val="00172DDD"/>
    <w:rsid w:val="001731DF"/>
    <w:rsid w:val="001738FE"/>
    <w:rsid w:val="00173A49"/>
    <w:rsid w:val="00173AAE"/>
    <w:rsid w:val="00173B53"/>
    <w:rsid w:val="00173D0D"/>
    <w:rsid w:val="00174272"/>
    <w:rsid w:val="00174458"/>
    <w:rsid w:val="001749F4"/>
    <w:rsid w:val="001749F8"/>
    <w:rsid w:val="00174CCA"/>
    <w:rsid w:val="001753C0"/>
    <w:rsid w:val="00175451"/>
    <w:rsid w:val="001754AE"/>
    <w:rsid w:val="001756F0"/>
    <w:rsid w:val="00175F7A"/>
    <w:rsid w:val="001760BF"/>
    <w:rsid w:val="00176210"/>
    <w:rsid w:val="001762C3"/>
    <w:rsid w:val="001762F1"/>
    <w:rsid w:val="001763D4"/>
    <w:rsid w:val="001768EA"/>
    <w:rsid w:val="00176A23"/>
    <w:rsid w:val="00176AC6"/>
    <w:rsid w:val="00176CD4"/>
    <w:rsid w:val="00177022"/>
    <w:rsid w:val="001771A1"/>
    <w:rsid w:val="00177426"/>
    <w:rsid w:val="00177467"/>
    <w:rsid w:val="00177A2A"/>
    <w:rsid w:val="00177B9A"/>
    <w:rsid w:val="0018011B"/>
    <w:rsid w:val="00180133"/>
    <w:rsid w:val="00180692"/>
    <w:rsid w:val="0018072F"/>
    <w:rsid w:val="0018073A"/>
    <w:rsid w:val="001808C6"/>
    <w:rsid w:val="00180A5F"/>
    <w:rsid w:val="00180C49"/>
    <w:rsid w:val="00181014"/>
    <w:rsid w:val="00181026"/>
    <w:rsid w:val="0018141F"/>
    <w:rsid w:val="0018159A"/>
    <w:rsid w:val="001815A0"/>
    <w:rsid w:val="001817CE"/>
    <w:rsid w:val="0018188C"/>
    <w:rsid w:val="001819F8"/>
    <w:rsid w:val="00181BC8"/>
    <w:rsid w:val="00181E6E"/>
    <w:rsid w:val="00181F7B"/>
    <w:rsid w:val="00181F80"/>
    <w:rsid w:val="00182355"/>
    <w:rsid w:val="00182425"/>
    <w:rsid w:val="00182559"/>
    <w:rsid w:val="00182607"/>
    <w:rsid w:val="00182729"/>
    <w:rsid w:val="001829C5"/>
    <w:rsid w:val="00182BBC"/>
    <w:rsid w:val="00182FD7"/>
    <w:rsid w:val="0018309C"/>
    <w:rsid w:val="00183138"/>
    <w:rsid w:val="001833E4"/>
    <w:rsid w:val="001833FC"/>
    <w:rsid w:val="001833FE"/>
    <w:rsid w:val="001834E9"/>
    <w:rsid w:val="00183503"/>
    <w:rsid w:val="00183755"/>
    <w:rsid w:val="0018394D"/>
    <w:rsid w:val="00183A3B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4C"/>
    <w:rsid w:val="00185699"/>
    <w:rsid w:val="001859C3"/>
    <w:rsid w:val="00185A25"/>
    <w:rsid w:val="00185B9E"/>
    <w:rsid w:val="00185D12"/>
    <w:rsid w:val="00186011"/>
    <w:rsid w:val="001860AA"/>
    <w:rsid w:val="001860B9"/>
    <w:rsid w:val="00186311"/>
    <w:rsid w:val="00186627"/>
    <w:rsid w:val="00186691"/>
    <w:rsid w:val="0018677D"/>
    <w:rsid w:val="0018694C"/>
    <w:rsid w:val="00186B9D"/>
    <w:rsid w:val="00186C9E"/>
    <w:rsid w:val="00186D46"/>
    <w:rsid w:val="00186EC8"/>
    <w:rsid w:val="00186EFE"/>
    <w:rsid w:val="00186F2B"/>
    <w:rsid w:val="001870D9"/>
    <w:rsid w:val="00187108"/>
    <w:rsid w:val="0018741C"/>
    <w:rsid w:val="00187445"/>
    <w:rsid w:val="001877F4"/>
    <w:rsid w:val="00187B16"/>
    <w:rsid w:val="00187F8A"/>
    <w:rsid w:val="0019012A"/>
    <w:rsid w:val="001903BB"/>
    <w:rsid w:val="001903CC"/>
    <w:rsid w:val="0019071A"/>
    <w:rsid w:val="00190AC8"/>
    <w:rsid w:val="00190B12"/>
    <w:rsid w:val="00190B1D"/>
    <w:rsid w:val="00190F8C"/>
    <w:rsid w:val="00191070"/>
    <w:rsid w:val="0019134A"/>
    <w:rsid w:val="001913CE"/>
    <w:rsid w:val="00191593"/>
    <w:rsid w:val="0019169D"/>
    <w:rsid w:val="001917FB"/>
    <w:rsid w:val="00191877"/>
    <w:rsid w:val="0019198B"/>
    <w:rsid w:val="00191A12"/>
    <w:rsid w:val="00191B63"/>
    <w:rsid w:val="00191D17"/>
    <w:rsid w:val="00191EB4"/>
    <w:rsid w:val="00192018"/>
    <w:rsid w:val="001921F3"/>
    <w:rsid w:val="001924EB"/>
    <w:rsid w:val="00192673"/>
    <w:rsid w:val="00192938"/>
    <w:rsid w:val="00192C05"/>
    <w:rsid w:val="00192ECB"/>
    <w:rsid w:val="00193020"/>
    <w:rsid w:val="00193135"/>
    <w:rsid w:val="001932CB"/>
    <w:rsid w:val="00193529"/>
    <w:rsid w:val="0019361F"/>
    <w:rsid w:val="00193A48"/>
    <w:rsid w:val="00193BF3"/>
    <w:rsid w:val="00193D18"/>
    <w:rsid w:val="00193F17"/>
    <w:rsid w:val="00194045"/>
    <w:rsid w:val="0019429F"/>
    <w:rsid w:val="001945C2"/>
    <w:rsid w:val="001945DC"/>
    <w:rsid w:val="001946A6"/>
    <w:rsid w:val="0019499C"/>
    <w:rsid w:val="00194BD3"/>
    <w:rsid w:val="00194BFF"/>
    <w:rsid w:val="00194EA4"/>
    <w:rsid w:val="00194FEB"/>
    <w:rsid w:val="001950A1"/>
    <w:rsid w:val="001957E3"/>
    <w:rsid w:val="001958B7"/>
    <w:rsid w:val="001959B5"/>
    <w:rsid w:val="00195A8D"/>
    <w:rsid w:val="00195DC8"/>
    <w:rsid w:val="00195EE9"/>
    <w:rsid w:val="001960BB"/>
    <w:rsid w:val="0019622A"/>
    <w:rsid w:val="0019658A"/>
    <w:rsid w:val="00196731"/>
    <w:rsid w:val="001967D1"/>
    <w:rsid w:val="00196A75"/>
    <w:rsid w:val="00196CBB"/>
    <w:rsid w:val="00196D78"/>
    <w:rsid w:val="001971FD"/>
    <w:rsid w:val="0019728F"/>
    <w:rsid w:val="00197477"/>
    <w:rsid w:val="0019753A"/>
    <w:rsid w:val="00197642"/>
    <w:rsid w:val="00197942"/>
    <w:rsid w:val="00197E37"/>
    <w:rsid w:val="00197EC9"/>
    <w:rsid w:val="00197EEF"/>
    <w:rsid w:val="00197F5A"/>
    <w:rsid w:val="001A0061"/>
    <w:rsid w:val="001A012D"/>
    <w:rsid w:val="001A057A"/>
    <w:rsid w:val="001A0F52"/>
    <w:rsid w:val="001A13F4"/>
    <w:rsid w:val="001A1616"/>
    <w:rsid w:val="001A17B3"/>
    <w:rsid w:val="001A1DDE"/>
    <w:rsid w:val="001A231B"/>
    <w:rsid w:val="001A237D"/>
    <w:rsid w:val="001A26B1"/>
    <w:rsid w:val="001A28CA"/>
    <w:rsid w:val="001A2918"/>
    <w:rsid w:val="001A2E6A"/>
    <w:rsid w:val="001A310C"/>
    <w:rsid w:val="001A317E"/>
    <w:rsid w:val="001A36C7"/>
    <w:rsid w:val="001A3777"/>
    <w:rsid w:val="001A38D1"/>
    <w:rsid w:val="001A3AFE"/>
    <w:rsid w:val="001A3C38"/>
    <w:rsid w:val="001A3C89"/>
    <w:rsid w:val="001A3ECA"/>
    <w:rsid w:val="001A3F1C"/>
    <w:rsid w:val="001A413E"/>
    <w:rsid w:val="001A43A7"/>
    <w:rsid w:val="001A43C1"/>
    <w:rsid w:val="001A4535"/>
    <w:rsid w:val="001A45BE"/>
    <w:rsid w:val="001A4603"/>
    <w:rsid w:val="001A4612"/>
    <w:rsid w:val="001A4628"/>
    <w:rsid w:val="001A475E"/>
    <w:rsid w:val="001A47A1"/>
    <w:rsid w:val="001A4BF6"/>
    <w:rsid w:val="001A4F0C"/>
    <w:rsid w:val="001A53B4"/>
    <w:rsid w:val="001A58B9"/>
    <w:rsid w:val="001A58BC"/>
    <w:rsid w:val="001A5AD8"/>
    <w:rsid w:val="001A5C8F"/>
    <w:rsid w:val="001A5CFA"/>
    <w:rsid w:val="001A5DDC"/>
    <w:rsid w:val="001A5E9A"/>
    <w:rsid w:val="001A5FF9"/>
    <w:rsid w:val="001A623D"/>
    <w:rsid w:val="001A6678"/>
    <w:rsid w:val="001A6740"/>
    <w:rsid w:val="001A6759"/>
    <w:rsid w:val="001A67EF"/>
    <w:rsid w:val="001A685C"/>
    <w:rsid w:val="001A69B6"/>
    <w:rsid w:val="001A6A4A"/>
    <w:rsid w:val="001A735E"/>
    <w:rsid w:val="001A7921"/>
    <w:rsid w:val="001A7A5C"/>
    <w:rsid w:val="001A7A74"/>
    <w:rsid w:val="001A7C0B"/>
    <w:rsid w:val="001A7C7F"/>
    <w:rsid w:val="001A7F06"/>
    <w:rsid w:val="001B08BB"/>
    <w:rsid w:val="001B0C74"/>
    <w:rsid w:val="001B0CC1"/>
    <w:rsid w:val="001B0D50"/>
    <w:rsid w:val="001B0DA8"/>
    <w:rsid w:val="001B0E67"/>
    <w:rsid w:val="001B1054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786"/>
    <w:rsid w:val="001B2C26"/>
    <w:rsid w:val="001B2E90"/>
    <w:rsid w:val="001B2EA2"/>
    <w:rsid w:val="001B3356"/>
    <w:rsid w:val="001B33F2"/>
    <w:rsid w:val="001B35E1"/>
    <w:rsid w:val="001B3995"/>
    <w:rsid w:val="001B39A7"/>
    <w:rsid w:val="001B3B0A"/>
    <w:rsid w:val="001B3C07"/>
    <w:rsid w:val="001B3D1E"/>
    <w:rsid w:val="001B3F16"/>
    <w:rsid w:val="001B4765"/>
    <w:rsid w:val="001B49F9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62C3"/>
    <w:rsid w:val="001B6335"/>
    <w:rsid w:val="001B669C"/>
    <w:rsid w:val="001B67F3"/>
    <w:rsid w:val="001B69BE"/>
    <w:rsid w:val="001B69F3"/>
    <w:rsid w:val="001B6CDC"/>
    <w:rsid w:val="001B6DC6"/>
    <w:rsid w:val="001B70EF"/>
    <w:rsid w:val="001B72A7"/>
    <w:rsid w:val="001B7705"/>
    <w:rsid w:val="001B7855"/>
    <w:rsid w:val="001B792B"/>
    <w:rsid w:val="001B7A0B"/>
    <w:rsid w:val="001B7A42"/>
    <w:rsid w:val="001B7A64"/>
    <w:rsid w:val="001B7E07"/>
    <w:rsid w:val="001B7EB1"/>
    <w:rsid w:val="001B7F80"/>
    <w:rsid w:val="001C02C8"/>
    <w:rsid w:val="001C03F3"/>
    <w:rsid w:val="001C07F6"/>
    <w:rsid w:val="001C08D2"/>
    <w:rsid w:val="001C0A87"/>
    <w:rsid w:val="001C0B63"/>
    <w:rsid w:val="001C0FC4"/>
    <w:rsid w:val="001C1226"/>
    <w:rsid w:val="001C132F"/>
    <w:rsid w:val="001C16DA"/>
    <w:rsid w:val="001C170A"/>
    <w:rsid w:val="001C1A22"/>
    <w:rsid w:val="001C1FBA"/>
    <w:rsid w:val="001C264E"/>
    <w:rsid w:val="001C2739"/>
    <w:rsid w:val="001C274A"/>
    <w:rsid w:val="001C2E3A"/>
    <w:rsid w:val="001C3036"/>
    <w:rsid w:val="001C3455"/>
    <w:rsid w:val="001C3A7C"/>
    <w:rsid w:val="001C3B69"/>
    <w:rsid w:val="001C406E"/>
    <w:rsid w:val="001C4418"/>
    <w:rsid w:val="001C45D3"/>
    <w:rsid w:val="001C469A"/>
    <w:rsid w:val="001C476E"/>
    <w:rsid w:val="001C485D"/>
    <w:rsid w:val="001C49C9"/>
    <w:rsid w:val="001C4F96"/>
    <w:rsid w:val="001C512C"/>
    <w:rsid w:val="001C5635"/>
    <w:rsid w:val="001C57A7"/>
    <w:rsid w:val="001C587C"/>
    <w:rsid w:val="001C5A27"/>
    <w:rsid w:val="001C62C2"/>
    <w:rsid w:val="001C62F9"/>
    <w:rsid w:val="001C64F6"/>
    <w:rsid w:val="001C669B"/>
    <w:rsid w:val="001C6792"/>
    <w:rsid w:val="001C6BD4"/>
    <w:rsid w:val="001C6F9C"/>
    <w:rsid w:val="001C6FDA"/>
    <w:rsid w:val="001C732E"/>
    <w:rsid w:val="001C746B"/>
    <w:rsid w:val="001C7A11"/>
    <w:rsid w:val="001D014E"/>
    <w:rsid w:val="001D0182"/>
    <w:rsid w:val="001D05D9"/>
    <w:rsid w:val="001D075D"/>
    <w:rsid w:val="001D0AC3"/>
    <w:rsid w:val="001D0E5E"/>
    <w:rsid w:val="001D0FD2"/>
    <w:rsid w:val="001D1124"/>
    <w:rsid w:val="001D13D0"/>
    <w:rsid w:val="001D15CD"/>
    <w:rsid w:val="001D16A6"/>
    <w:rsid w:val="001D188B"/>
    <w:rsid w:val="001D1BF3"/>
    <w:rsid w:val="001D1C4D"/>
    <w:rsid w:val="001D2261"/>
    <w:rsid w:val="001D23FE"/>
    <w:rsid w:val="001D24E3"/>
    <w:rsid w:val="001D281B"/>
    <w:rsid w:val="001D2A1C"/>
    <w:rsid w:val="001D2B07"/>
    <w:rsid w:val="001D2C62"/>
    <w:rsid w:val="001D2CC6"/>
    <w:rsid w:val="001D2D05"/>
    <w:rsid w:val="001D355D"/>
    <w:rsid w:val="001D3931"/>
    <w:rsid w:val="001D3A87"/>
    <w:rsid w:val="001D3C67"/>
    <w:rsid w:val="001D41F6"/>
    <w:rsid w:val="001D471A"/>
    <w:rsid w:val="001D4A6D"/>
    <w:rsid w:val="001D4BFC"/>
    <w:rsid w:val="001D536E"/>
    <w:rsid w:val="001D55E2"/>
    <w:rsid w:val="001D569A"/>
    <w:rsid w:val="001D571C"/>
    <w:rsid w:val="001D5891"/>
    <w:rsid w:val="001D5D38"/>
    <w:rsid w:val="001D5EB4"/>
    <w:rsid w:val="001D616C"/>
    <w:rsid w:val="001D6262"/>
    <w:rsid w:val="001D6A92"/>
    <w:rsid w:val="001D6BF5"/>
    <w:rsid w:val="001D706C"/>
    <w:rsid w:val="001D70F4"/>
    <w:rsid w:val="001D7310"/>
    <w:rsid w:val="001D7346"/>
    <w:rsid w:val="001D7560"/>
    <w:rsid w:val="001D7728"/>
    <w:rsid w:val="001D77A2"/>
    <w:rsid w:val="001D7FE2"/>
    <w:rsid w:val="001E01EE"/>
    <w:rsid w:val="001E061F"/>
    <w:rsid w:val="001E0A29"/>
    <w:rsid w:val="001E0C03"/>
    <w:rsid w:val="001E0C28"/>
    <w:rsid w:val="001E0E06"/>
    <w:rsid w:val="001E0E0E"/>
    <w:rsid w:val="001E1113"/>
    <w:rsid w:val="001E1217"/>
    <w:rsid w:val="001E1726"/>
    <w:rsid w:val="001E1804"/>
    <w:rsid w:val="001E1B34"/>
    <w:rsid w:val="001E1C08"/>
    <w:rsid w:val="001E1C75"/>
    <w:rsid w:val="001E1CE8"/>
    <w:rsid w:val="001E1E91"/>
    <w:rsid w:val="001E2120"/>
    <w:rsid w:val="001E23A5"/>
    <w:rsid w:val="001E24E0"/>
    <w:rsid w:val="001E263C"/>
    <w:rsid w:val="001E2FB9"/>
    <w:rsid w:val="001E2FC9"/>
    <w:rsid w:val="001E3171"/>
    <w:rsid w:val="001E374D"/>
    <w:rsid w:val="001E3850"/>
    <w:rsid w:val="001E3AB8"/>
    <w:rsid w:val="001E3B1D"/>
    <w:rsid w:val="001E3D8B"/>
    <w:rsid w:val="001E404F"/>
    <w:rsid w:val="001E42ED"/>
    <w:rsid w:val="001E455C"/>
    <w:rsid w:val="001E4573"/>
    <w:rsid w:val="001E467B"/>
    <w:rsid w:val="001E4814"/>
    <w:rsid w:val="001E4B3A"/>
    <w:rsid w:val="001E4D55"/>
    <w:rsid w:val="001E4F42"/>
    <w:rsid w:val="001E50DA"/>
    <w:rsid w:val="001E5275"/>
    <w:rsid w:val="001E535C"/>
    <w:rsid w:val="001E53C0"/>
    <w:rsid w:val="001E53EE"/>
    <w:rsid w:val="001E54DC"/>
    <w:rsid w:val="001E5BE9"/>
    <w:rsid w:val="001E5BF2"/>
    <w:rsid w:val="001E6013"/>
    <w:rsid w:val="001E61F5"/>
    <w:rsid w:val="001E690F"/>
    <w:rsid w:val="001E6973"/>
    <w:rsid w:val="001E6A52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CEB"/>
    <w:rsid w:val="001E7D8D"/>
    <w:rsid w:val="001E7E55"/>
    <w:rsid w:val="001E7EF3"/>
    <w:rsid w:val="001F018B"/>
    <w:rsid w:val="001F04C3"/>
    <w:rsid w:val="001F05AF"/>
    <w:rsid w:val="001F05C8"/>
    <w:rsid w:val="001F073A"/>
    <w:rsid w:val="001F07FE"/>
    <w:rsid w:val="001F0B40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1E87"/>
    <w:rsid w:val="001F2002"/>
    <w:rsid w:val="001F2926"/>
    <w:rsid w:val="001F33E3"/>
    <w:rsid w:val="001F3449"/>
    <w:rsid w:val="001F35C9"/>
    <w:rsid w:val="001F375A"/>
    <w:rsid w:val="001F3A07"/>
    <w:rsid w:val="001F3A62"/>
    <w:rsid w:val="001F3BAE"/>
    <w:rsid w:val="001F3CDC"/>
    <w:rsid w:val="001F3DC3"/>
    <w:rsid w:val="001F3FBB"/>
    <w:rsid w:val="001F415C"/>
    <w:rsid w:val="001F4163"/>
    <w:rsid w:val="001F4195"/>
    <w:rsid w:val="001F42B0"/>
    <w:rsid w:val="001F4A6E"/>
    <w:rsid w:val="001F4F88"/>
    <w:rsid w:val="001F509E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DAA"/>
    <w:rsid w:val="00200366"/>
    <w:rsid w:val="002006A9"/>
    <w:rsid w:val="002006C7"/>
    <w:rsid w:val="00200AA3"/>
    <w:rsid w:val="00200EC6"/>
    <w:rsid w:val="00201328"/>
    <w:rsid w:val="0020178D"/>
    <w:rsid w:val="00201961"/>
    <w:rsid w:val="002019FA"/>
    <w:rsid w:val="00201AC6"/>
    <w:rsid w:val="00201AF4"/>
    <w:rsid w:val="00201F1F"/>
    <w:rsid w:val="0020203A"/>
    <w:rsid w:val="002022C5"/>
    <w:rsid w:val="002027AE"/>
    <w:rsid w:val="00202830"/>
    <w:rsid w:val="00202EBF"/>
    <w:rsid w:val="00203388"/>
    <w:rsid w:val="002034B1"/>
    <w:rsid w:val="002035E8"/>
    <w:rsid w:val="00203E7D"/>
    <w:rsid w:val="00203EA0"/>
    <w:rsid w:val="002045B1"/>
    <w:rsid w:val="00204AC5"/>
    <w:rsid w:val="00204B6D"/>
    <w:rsid w:val="00204D9D"/>
    <w:rsid w:val="00204DBB"/>
    <w:rsid w:val="00204E6A"/>
    <w:rsid w:val="00205339"/>
    <w:rsid w:val="002053A6"/>
    <w:rsid w:val="00205558"/>
    <w:rsid w:val="0020578B"/>
    <w:rsid w:val="00205CF6"/>
    <w:rsid w:val="00205DC2"/>
    <w:rsid w:val="00205E1D"/>
    <w:rsid w:val="00205F0B"/>
    <w:rsid w:val="00205FEA"/>
    <w:rsid w:val="002065CC"/>
    <w:rsid w:val="00206D09"/>
    <w:rsid w:val="00206E7C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10174"/>
    <w:rsid w:val="00210457"/>
    <w:rsid w:val="00210524"/>
    <w:rsid w:val="0021056F"/>
    <w:rsid w:val="00210BAF"/>
    <w:rsid w:val="00210D3E"/>
    <w:rsid w:val="00211072"/>
    <w:rsid w:val="00211118"/>
    <w:rsid w:val="00211278"/>
    <w:rsid w:val="002112DE"/>
    <w:rsid w:val="00211981"/>
    <w:rsid w:val="00211C3F"/>
    <w:rsid w:val="00211DE1"/>
    <w:rsid w:val="002120FA"/>
    <w:rsid w:val="0021213E"/>
    <w:rsid w:val="00212891"/>
    <w:rsid w:val="00212E1F"/>
    <w:rsid w:val="0021349D"/>
    <w:rsid w:val="002134D3"/>
    <w:rsid w:val="002136B1"/>
    <w:rsid w:val="002137DD"/>
    <w:rsid w:val="00213E07"/>
    <w:rsid w:val="0021429E"/>
    <w:rsid w:val="00214517"/>
    <w:rsid w:val="002146F5"/>
    <w:rsid w:val="00214F53"/>
    <w:rsid w:val="00215008"/>
    <w:rsid w:val="002150B3"/>
    <w:rsid w:val="00216484"/>
    <w:rsid w:val="002166DB"/>
    <w:rsid w:val="00216AB5"/>
    <w:rsid w:val="00216DA7"/>
    <w:rsid w:val="0021718B"/>
    <w:rsid w:val="00217259"/>
    <w:rsid w:val="002172F1"/>
    <w:rsid w:val="00217546"/>
    <w:rsid w:val="00217695"/>
    <w:rsid w:val="00217716"/>
    <w:rsid w:val="00217915"/>
    <w:rsid w:val="00217A3D"/>
    <w:rsid w:val="00217B42"/>
    <w:rsid w:val="002200D4"/>
    <w:rsid w:val="002204DB"/>
    <w:rsid w:val="002205DA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1FCE"/>
    <w:rsid w:val="00222130"/>
    <w:rsid w:val="00222252"/>
    <w:rsid w:val="0022236F"/>
    <w:rsid w:val="00222C5F"/>
    <w:rsid w:val="00222E3B"/>
    <w:rsid w:val="0022311F"/>
    <w:rsid w:val="00223924"/>
    <w:rsid w:val="00223CE5"/>
    <w:rsid w:val="00223FCB"/>
    <w:rsid w:val="002245CC"/>
    <w:rsid w:val="00224914"/>
    <w:rsid w:val="0022538B"/>
    <w:rsid w:val="00225631"/>
    <w:rsid w:val="002257E1"/>
    <w:rsid w:val="00225879"/>
    <w:rsid w:val="00225EFE"/>
    <w:rsid w:val="0022623F"/>
    <w:rsid w:val="002263B7"/>
    <w:rsid w:val="002264E4"/>
    <w:rsid w:val="002267E3"/>
    <w:rsid w:val="00226ADD"/>
    <w:rsid w:val="00226AE2"/>
    <w:rsid w:val="00226BEB"/>
    <w:rsid w:val="00226C22"/>
    <w:rsid w:val="00226D83"/>
    <w:rsid w:val="00226E92"/>
    <w:rsid w:val="00226FA0"/>
    <w:rsid w:val="00227171"/>
    <w:rsid w:val="00227301"/>
    <w:rsid w:val="002274D8"/>
    <w:rsid w:val="002274E3"/>
    <w:rsid w:val="00227685"/>
    <w:rsid w:val="00227AB8"/>
    <w:rsid w:val="002300A6"/>
    <w:rsid w:val="002303B5"/>
    <w:rsid w:val="0023069C"/>
    <w:rsid w:val="00230825"/>
    <w:rsid w:val="002308F3"/>
    <w:rsid w:val="00230928"/>
    <w:rsid w:val="00230983"/>
    <w:rsid w:val="002309DB"/>
    <w:rsid w:val="00230D82"/>
    <w:rsid w:val="00230F67"/>
    <w:rsid w:val="00231191"/>
    <w:rsid w:val="002311CB"/>
    <w:rsid w:val="00231242"/>
    <w:rsid w:val="00231413"/>
    <w:rsid w:val="002315DC"/>
    <w:rsid w:val="002315F9"/>
    <w:rsid w:val="0023161B"/>
    <w:rsid w:val="002317C2"/>
    <w:rsid w:val="00231BC6"/>
    <w:rsid w:val="00231EE8"/>
    <w:rsid w:val="002321F3"/>
    <w:rsid w:val="002322F3"/>
    <w:rsid w:val="00232622"/>
    <w:rsid w:val="00232AB2"/>
    <w:rsid w:val="00232AFD"/>
    <w:rsid w:val="00232F5F"/>
    <w:rsid w:val="002331B7"/>
    <w:rsid w:val="00233C1D"/>
    <w:rsid w:val="00233C56"/>
    <w:rsid w:val="0023406C"/>
    <w:rsid w:val="00234200"/>
    <w:rsid w:val="00234894"/>
    <w:rsid w:val="002348CF"/>
    <w:rsid w:val="002348E9"/>
    <w:rsid w:val="00234E78"/>
    <w:rsid w:val="00234EEB"/>
    <w:rsid w:val="00235093"/>
    <w:rsid w:val="00235248"/>
    <w:rsid w:val="002354AC"/>
    <w:rsid w:val="0023596A"/>
    <w:rsid w:val="00235A33"/>
    <w:rsid w:val="00235A86"/>
    <w:rsid w:val="00235C0B"/>
    <w:rsid w:val="00235CB8"/>
    <w:rsid w:val="00235CDC"/>
    <w:rsid w:val="00235CE3"/>
    <w:rsid w:val="00235D05"/>
    <w:rsid w:val="00235E2F"/>
    <w:rsid w:val="00235EBA"/>
    <w:rsid w:val="00235ECF"/>
    <w:rsid w:val="00235F2B"/>
    <w:rsid w:val="002360F7"/>
    <w:rsid w:val="00236172"/>
    <w:rsid w:val="00236192"/>
    <w:rsid w:val="002362EF"/>
    <w:rsid w:val="00236377"/>
    <w:rsid w:val="002363B3"/>
    <w:rsid w:val="00236792"/>
    <w:rsid w:val="00236E27"/>
    <w:rsid w:val="00236F9F"/>
    <w:rsid w:val="002370F6"/>
    <w:rsid w:val="00237579"/>
    <w:rsid w:val="002376E5"/>
    <w:rsid w:val="00237991"/>
    <w:rsid w:val="002379D5"/>
    <w:rsid w:val="00237C9C"/>
    <w:rsid w:val="00237DD5"/>
    <w:rsid w:val="00237FD8"/>
    <w:rsid w:val="0024004D"/>
    <w:rsid w:val="00240217"/>
    <w:rsid w:val="0024021A"/>
    <w:rsid w:val="0024035E"/>
    <w:rsid w:val="002404B1"/>
    <w:rsid w:val="002407DC"/>
    <w:rsid w:val="00240BC1"/>
    <w:rsid w:val="00240E36"/>
    <w:rsid w:val="00241080"/>
    <w:rsid w:val="00241360"/>
    <w:rsid w:val="00241682"/>
    <w:rsid w:val="002417F3"/>
    <w:rsid w:val="002418A8"/>
    <w:rsid w:val="0024198F"/>
    <w:rsid w:val="002419FD"/>
    <w:rsid w:val="00241A10"/>
    <w:rsid w:val="00241BA0"/>
    <w:rsid w:val="00241E61"/>
    <w:rsid w:val="00241F75"/>
    <w:rsid w:val="0024212E"/>
    <w:rsid w:val="002421C3"/>
    <w:rsid w:val="002424A5"/>
    <w:rsid w:val="002425AA"/>
    <w:rsid w:val="002426D5"/>
    <w:rsid w:val="0024298A"/>
    <w:rsid w:val="002430BB"/>
    <w:rsid w:val="002430FE"/>
    <w:rsid w:val="00243865"/>
    <w:rsid w:val="00243957"/>
    <w:rsid w:val="00243D8D"/>
    <w:rsid w:val="00243EBF"/>
    <w:rsid w:val="00243FE0"/>
    <w:rsid w:val="0024432E"/>
    <w:rsid w:val="002443C9"/>
    <w:rsid w:val="00244F39"/>
    <w:rsid w:val="00245036"/>
    <w:rsid w:val="0024517E"/>
    <w:rsid w:val="00245731"/>
    <w:rsid w:val="00245A85"/>
    <w:rsid w:val="00245DEC"/>
    <w:rsid w:val="00245EF6"/>
    <w:rsid w:val="00245F4D"/>
    <w:rsid w:val="00246368"/>
    <w:rsid w:val="002463A0"/>
    <w:rsid w:val="002468CC"/>
    <w:rsid w:val="00246937"/>
    <w:rsid w:val="00246938"/>
    <w:rsid w:val="00246EF7"/>
    <w:rsid w:val="0024725E"/>
    <w:rsid w:val="002477C8"/>
    <w:rsid w:val="00247949"/>
    <w:rsid w:val="00247B4D"/>
    <w:rsid w:val="00247B7A"/>
    <w:rsid w:val="00247C8C"/>
    <w:rsid w:val="00247F3A"/>
    <w:rsid w:val="002500B4"/>
    <w:rsid w:val="00250530"/>
    <w:rsid w:val="002505B8"/>
    <w:rsid w:val="00250672"/>
    <w:rsid w:val="00250736"/>
    <w:rsid w:val="002508DD"/>
    <w:rsid w:val="00250EB8"/>
    <w:rsid w:val="002510DA"/>
    <w:rsid w:val="002512B4"/>
    <w:rsid w:val="002518B1"/>
    <w:rsid w:val="00251C15"/>
    <w:rsid w:val="00251D03"/>
    <w:rsid w:val="00251E94"/>
    <w:rsid w:val="0025219F"/>
    <w:rsid w:val="00252208"/>
    <w:rsid w:val="00252237"/>
    <w:rsid w:val="002525C6"/>
    <w:rsid w:val="00252677"/>
    <w:rsid w:val="00252704"/>
    <w:rsid w:val="00252C3E"/>
    <w:rsid w:val="00252CD6"/>
    <w:rsid w:val="00252E07"/>
    <w:rsid w:val="00252F8F"/>
    <w:rsid w:val="0025347C"/>
    <w:rsid w:val="00253595"/>
    <w:rsid w:val="00253D47"/>
    <w:rsid w:val="002542A7"/>
    <w:rsid w:val="0025451A"/>
    <w:rsid w:val="0025465E"/>
    <w:rsid w:val="0025471E"/>
    <w:rsid w:val="00254DA0"/>
    <w:rsid w:val="00254E05"/>
    <w:rsid w:val="00254F20"/>
    <w:rsid w:val="00255225"/>
    <w:rsid w:val="002552CB"/>
    <w:rsid w:val="00255399"/>
    <w:rsid w:val="00255AD0"/>
    <w:rsid w:val="00255E17"/>
    <w:rsid w:val="00255EDC"/>
    <w:rsid w:val="00255F15"/>
    <w:rsid w:val="00256224"/>
    <w:rsid w:val="00256272"/>
    <w:rsid w:val="00256643"/>
    <w:rsid w:val="0025688D"/>
    <w:rsid w:val="00256D56"/>
    <w:rsid w:val="00256D58"/>
    <w:rsid w:val="00256ECE"/>
    <w:rsid w:val="00256F2A"/>
    <w:rsid w:val="0025733D"/>
    <w:rsid w:val="00257511"/>
    <w:rsid w:val="002576BF"/>
    <w:rsid w:val="002576F4"/>
    <w:rsid w:val="00257866"/>
    <w:rsid w:val="00257BD4"/>
    <w:rsid w:val="00257E2F"/>
    <w:rsid w:val="00257EAE"/>
    <w:rsid w:val="002602C6"/>
    <w:rsid w:val="002607A7"/>
    <w:rsid w:val="002608D9"/>
    <w:rsid w:val="00260B5C"/>
    <w:rsid w:val="00260C4A"/>
    <w:rsid w:val="00260EA6"/>
    <w:rsid w:val="002612AD"/>
    <w:rsid w:val="00261510"/>
    <w:rsid w:val="0026154C"/>
    <w:rsid w:val="002616E5"/>
    <w:rsid w:val="0026173B"/>
    <w:rsid w:val="00261C45"/>
    <w:rsid w:val="00261F1B"/>
    <w:rsid w:val="0026201A"/>
    <w:rsid w:val="0026202E"/>
    <w:rsid w:val="002625CF"/>
    <w:rsid w:val="002626FD"/>
    <w:rsid w:val="00262DC2"/>
    <w:rsid w:val="002632DD"/>
    <w:rsid w:val="00263623"/>
    <w:rsid w:val="00263675"/>
    <w:rsid w:val="00263767"/>
    <w:rsid w:val="0026399A"/>
    <w:rsid w:val="002639AF"/>
    <w:rsid w:val="00263F81"/>
    <w:rsid w:val="0026438D"/>
    <w:rsid w:val="00264D55"/>
    <w:rsid w:val="00264DAB"/>
    <w:rsid w:val="00264E53"/>
    <w:rsid w:val="00265040"/>
    <w:rsid w:val="00265125"/>
    <w:rsid w:val="0026518C"/>
    <w:rsid w:val="00265323"/>
    <w:rsid w:val="002656A8"/>
    <w:rsid w:val="00265711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93"/>
    <w:rsid w:val="00266583"/>
    <w:rsid w:val="00266B5C"/>
    <w:rsid w:val="00266BBB"/>
    <w:rsid w:val="00267094"/>
    <w:rsid w:val="002670EA"/>
    <w:rsid w:val="00267362"/>
    <w:rsid w:val="002675F8"/>
    <w:rsid w:val="002675FE"/>
    <w:rsid w:val="00267635"/>
    <w:rsid w:val="00267741"/>
    <w:rsid w:val="0026798A"/>
    <w:rsid w:val="00267993"/>
    <w:rsid w:val="00267AC9"/>
    <w:rsid w:val="00270361"/>
    <w:rsid w:val="00270762"/>
    <w:rsid w:val="002707C6"/>
    <w:rsid w:val="00270873"/>
    <w:rsid w:val="00270997"/>
    <w:rsid w:val="00270A77"/>
    <w:rsid w:val="00270AA4"/>
    <w:rsid w:val="00270E7C"/>
    <w:rsid w:val="00270F11"/>
    <w:rsid w:val="00270F4E"/>
    <w:rsid w:val="0027101D"/>
    <w:rsid w:val="00271217"/>
    <w:rsid w:val="00271230"/>
    <w:rsid w:val="00271310"/>
    <w:rsid w:val="00271443"/>
    <w:rsid w:val="00271554"/>
    <w:rsid w:val="00271D1B"/>
    <w:rsid w:val="00271E14"/>
    <w:rsid w:val="0027202D"/>
    <w:rsid w:val="002720D0"/>
    <w:rsid w:val="002723D4"/>
    <w:rsid w:val="00272542"/>
    <w:rsid w:val="0027274A"/>
    <w:rsid w:val="00272B50"/>
    <w:rsid w:val="00272D00"/>
    <w:rsid w:val="00272F04"/>
    <w:rsid w:val="00272FF8"/>
    <w:rsid w:val="00273006"/>
    <w:rsid w:val="00273331"/>
    <w:rsid w:val="00273434"/>
    <w:rsid w:val="00273B78"/>
    <w:rsid w:val="00273CB1"/>
    <w:rsid w:val="00273EAB"/>
    <w:rsid w:val="00274385"/>
    <w:rsid w:val="0027446F"/>
    <w:rsid w:val="002744F4"/>
    <w:rsid w:val="00274516"/>
    <w:rsid w:val="00274771"/>
    <w:rsid w:val="00274D80"/>
    <w:rsid w:val="00275011"/>
    <w:rsid w:val="00275047"/>
    <w:rsid w:val="002751CF"/>
    <w:rsid w:val="002751DC"/>
    <w:rsid w:val="002751F8"/>
    <w:rsid w:val="0027531D"/>
    <w:rsid w:val="00275322"/>
    <w:rsid w:val="002753AC"/>
    <w:rsid w:val="002754BC"/>
    <w:rsid w:val="002754FC"/>
    <w:rsid w:val="0027562F"/>
    <w:rsid w:val="00275680"/>
    <w:rsid w:val="00275917"/>
    <w:rsid w:val="00275ADF"/>
    <w:rsid w:val="00275F65"/>
    <w:rsid w:val="002761ED"/>
    <w:rsid w:val="002763EF"/>
    <w:rsid w:val="0027640B"/>
    <w:rsid w:val="00276414"/>
    <w:rsid w:val="0027642F"/>
    <w:rsid w:val="0027656E"/>
    <w:rsid w:val="00276739"/>
    <w:rsid w:val="002769EF"/>
    <w:rsid w:val="00276C31"/>
    <w:rsid w:val="0027723A"/>
    <w:rsid w:val="002772D9"/>
    <w:rsid w:val="0027735F"/>
    <w:rsid w:val="0027798E"/>
    <w:rsid w:val="00277DC9"/>
    <w:rsid w:val="00277E00"/>
    <w:rsid w:val="00277EF7"/>
    <w:rsid w:val="002803D1"/>
    <w:rsid w:val="002803D5"/>
    <w:rsid w:val="002804BD"/>
    <w:rsid w:val="00280655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E38"/>
    <w:rsid w:val="0028203F"/>
    <w:rsid w:val="00282378"/>
    <w:rsid w:val="00282397"/>
    <w:rsid w:val="0028244F"/>
    <w:rsid w:val="002828D7"/>
    <w:rsid w:val="00282A55"/>
    <w:rsid w:val="00282B03"/>
    <w:rsid w:val="00282BD3"/>
    <w:rsid w:val="00282F47"/>
    <w:rsid w:val="00282FC0"/>
    <w:rsid w:val="002830C8"/>
    <w:rsid w:val="0028334C"/>
    <w:rsid w:val="002833F4"/>
    <w:rsid w:val="0028367B"/>
    <w:rsid w:val="00283A0B"/>
    <w:rsid w:val="00283BF3"/>
    <w:rsid w:val="00283CD2"/>
    <w:rsid w:val="00283FC5"/>
    <w:rsid w:val="00284111"/>
    <w:rsid w:val="00284267"/>
    <w:rsid w:val="00284374"/>
    <w:rsid w:val="00284811"/>
    <w:rsid w:val="00284818"/>
    <w:rsid w:val="00284B5F"/>
    <w:rsid w:val="00284E00"/>
    <w:rsid w:val="00284E38"/>
    <w:rsid w:val="00284EB6"/>
    <w:rsid w:val="002852BA"/>
    <w:rsid w:val="00285584"/>
    <w:rsid w:val="002855D7"/>
    <w:rsid w:val="00285609"/>
    <w:rsid w:val="00285613"/>
    <w:rsid w:val="00285BFD"/>
    <w:rsid w:val="0028619A"/>
    <w:rsid w:val="00286587"/>
    <w:rsid w:val="0028663C"/>
    <w:rsid w:val="00286853"/>
    <w:rsid w:val="00286BBA"/>
    <w:rsid w:val="00287010"/>
    <w:rsid w:val="002876AF"/>
    <w:rsid w:val="002876C9"/>
    <w:rsid w:val="00287863"/>
    <w:rsid w:val="00287875"/>
    <w:rsid w:val="00287A1D"/>
    <w:rsid w:val="00290225"/>
    <w:rsid w:val="0029043F"/>
    <w:rsid w:val="00290686"/>
    <w:rsid w:val="00290AB1"/>
    <w:rsid w:val="00290C7B"/>
    <w:rsid w:val="00290EEE"/>
    <w:rsid w:val="00291586"/>
    <w:rsid w:val="002915AE"/>
    <w:rsid w:val="00291F4A"/>
    <w:rsid w:val="00291FD7"/>
    <w:rsid w:val="00291FF6"/>
    <w:rsid w:val="002920B8"/>
    <w:rsid w:val="0029223E"/>
    <w:rsid w:val="002922E6"/>
    <w:rsid w:val="002924B0"/>
    <w:rsid w:val="002925BA"/>
    <w:rsid w:val="00292690"/>
    <w:rsid w:val="002928AE"/>
    <w:rsid w:val="00292C39"/>
    <w:rsid w:val="00292CC0"/>
    <w:rsid w:val="00292D2E"/>
    <w:rsid w:val="00292E38"/>
    <w:rsid w:val="00292E9E"/>
    <w:rsid w:val="0029317B"/>
    <w:rsid w:val="002933B2"/>
    <w:rsid w:val="002934BD"/>
    <w:rsid w:val="0029390F"/>
    <w:rsid w:val="00293A1D"/>
    <w:rsid w:val="00293BA3"/>
    <w:rsid w:val="00293BBA"/>
    <w:rsid w:val="00293D47"/>
    <w:rsid w:val="0029442E"/>
    <w:rsid w:val="0029452A"/>
    <w:rsid w:val="0029456A"/>
    <w:rsid w:val="002945FC"/>
    <w:rsid w:val="00294652"/>
    <w:rsid w:val="002947FF"/>
    <w:rsid w:val="002949CC"/>
    <w:rsid w:val="00294B72"/>
    <w:rsid w:val="00294BB1"/>
    <w:rsid w:val="00294BE7"/>
    <w:rsid w:val="00294DE2"/>
    <w:rsid w:val="00294E7E"/>
    <w:rsid w:val="00295299"/>
    <w:rsid w:val="00295B79"/>
    <w:rsid w:val="00295E16"/>
    <w:rsid w:val="002961E3"/>
    <w:rsid w:val="00296F1F"/>
    <w:rsid w:val="0029700C"/>
    <w:rsid w:val="002974F0"/>
    <w:rsid w:val="002976EE"/>
    <w:rsid w:val="00297E81"/>
    <w:rsid w:val="002A03DA"/>
    <w:rsid w:val="002A0491"/>
    <w:rsid w:val="002A057C"/>
    <w:rsid w:val="002A0B0E"/>
    <w:rsid w:val="002A0CA6"/>
    <w:rsid w:val="002A0FE1"/>
    <w:rsid w:val="002A10AE"/>
    <w:rsid w:val="002A1124"/>
    <w:rsid w:val="002A1162"/>
    <w:rsid w:val="002A14F4"/>
    <w:rsid w:val="002A17D3"/>
    <w:rsid w:val="002A1F83"/>
    <w:rsid w:val="002A22BD"/>
    <w:rsid w:val="002A23A5"/>
    <w:rsid w:val="002A2493"/>
    <w:rsid w:val="002A2792"/>
    <w:rsid w:val="002A28FB"/>
    <w:rsid w:val="002A2B6E"/>
    <w:rsid w:val="002A2D47"/>
    <w:rsid w:val="002A302A"/>
    <w:rsid w:val="002A321A"/>
    <w:rsid w:val="002A32CF"/>
    <w:rsid w:val="002A3651"/>
    <w:rsid w:val="002A37F2"/>
    <w:rsid w:val="002A38E4"/>
    <w:rsid w:val="002A3D75"/>
    <w:rsid w:val="002A3DF0"/>
    <w:rsid w:val="002A402D"/>
    <w:rsid w:val="002A4462"/>
    <w:rsid w:val="002A45BA"/>
    <w:rsid w:val="002A488D"/>
    <w:rsid w:val="002A4CEC"/>
    <w:rsid w:val="002A4D48"/>
    <w:rsid w:val="002A4FB8"/>
    <w:rsid w:val="002A5332"/>
    <w:rsid w:val="002A54C0"/>
    <w:rsid w:val="002A5531"/>
    <w:rsid w:val="002A5562"/>
    <w:rsid w:val="002A5584"/>
    <w:rsid w:val="002A5748"/>
    <w:rsid w:val="002A5AF5"/>
    <w:rsid w:val="002A5B6D"/>
    <w:rsid w:val="002A5CA7"/>
    <w:rsid w:val="002A65C4"/>
    <w:rsid w:val="002A6BF1"/>
    <w:rsid w:val="002A6F8F"/>
    <w:rsid w:val="002A73AF"/>
    <w:rsid w:val="002A759C"/>
    <w:rsid w:val="002A7BA5"/>
    <w:rsid w:val="002B0062"/>
    <w:rsid w:val="002B0131"/>
    <w:rsid w:val="002B02CF"/>
    <w:rsid w:val="002B036F"/>
    <w:rsid w:val="002B03C3"/>
    <w:rsid w:val="002B062A"/>
    <w:rsid w:val="002B0883"/>
    <w:rsid w:val="002B0A0C"/>
    <w:rsid w:val="002B0A84"/>
    <w:rsid w:val="002B0B51"/>
    <w:rsid w:val="002B0BBD"/>
    <w:rsid w:val="002B0C58"/>
    <w:rsid w:val="002B0CC7"/>
    <w:rsid w:val="002B115E"/>
    <w:rsid w:val="002B11DC"/>
    <w:rsid w:val="002B130F"/>
    <w:rsid w:val="002B15A3"/>
    <w:rsid w:val="002B1623"/>
    <w:rsid w:val="002B1663"/>
    <w:rsid w:val="002B176D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2EC5"/>
    <w:rsid w:val="002B3207"/>
    <w:rsid w:val="002B33AC"/>
    <w:rsid w:val="002B3424"/>
    <w:rsid w:val="002B3457"/>
    <w:rsid w:val="002B3977"/>
    <w:rsid w:val="002B3E7A"/>
    <w:rsid w:val="002B4307"/>
    <w:rsid w:val="002B432C"/>
    <w:rsid w:val="002B4561"/>
    <w:rsid w:val="002B45A3"/>
    <w:rsid w:val="002B4902"/>
    <w:rsid w:val="002B4A1C"/>
    <w:rsid w:val="002B4F7D"/>
    <w:rsid w:val="002B5003"/>
    <w:rsid w:val="002B5019"/>
    <w:rsid w:val="002B5407"/>
    <w:rsid w:val="002B5488"/>
    <w:rsid w:val="002B54DA"/>
    <w:rsid w:val="002B5534"/>
    <w:rsid w:val="002B5566"/>
    <w:rsid w:val="002B5612"/>
    <w:rsid w:val="002B56F7"/>
    <w:rsid w:val="002B5796"/>
    <w:rsid w:val="002B57A5"/>
    <w:rsid w:val="002B57C1"/>
    <w:rsid w:val="002B5B84"/>
    <w:rsid w:val="002B5FBC"/>
    <w:rsid w:val="002B610E"/>
    <w:rsid w:val="002B6428"/>
    <w:rsid w:val="002B64C3"/>
    <w:rsid w:val="002B68C2"/>
    <w:rsid w:val="002B69D8"/>
    <w:rsid w:val="002B6A01"/>
    <w:rsid w:val="002B6A68"/>
    <w:rsid w:val="002B6ACD"/>
    <w:rsid w:val="002B6C6D"/>
    <w:rsid w:val="002B6CF3"/>
    <w:rsid w:val="002B71B8"/>
    <w:rsid w:val="002B7276"/>
    <w:rsid w:val="002B749B"/>
    <w:rsid w:val="002B7554"/>
    <w:rsid w:val="002B775D"/>
    <w:rsid w:val="002B78F2"/>
    <w:rsid w:val="002B7DC6"/>
    <w:rsid w:val="002B7EE6"/>
    <w:rsid w:val="002C06E2"/>
    <w:rsid w:val="002C0777"/>
    <w:rsid w:val="002C08A4"/>
    <w:rsid w:val="002C0B51"/>
    <w:rsid w:val="002C0CCE"/>
    <w:rsid w:val="002C0EA9"/>
    <w:rsid w:val="002C1100"/>
    <w:rsid w:val="002C1357"/>
    <w:rsid w:val="002C13BE"/>
    <w:rsid w:val="002C1A78"/>
    <w:rsid w:val="002C1D4F"/>
    <w:rsid w:val="002C1EAA"/>
    <w:rsid w:val="002C1EDB"/>
    <w:rsid w:val="002C22CD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765"/>
    <w:rsid w:val="002C3C3A"/>
    <w:rsid w:val="002C3D3C"/>
    <w:rsid w:val="002C3D5C"/>
    <w:rsid w:val="002C3DB9"/>
    <w:rsid w:val="002C3EE9"/>
    <w:rsid w:val="002C3FC4"/>
    <w:rsid w:val="002C40ED"/>
    <w:rsid w:val="002C452A"/>
    <w:rsid w:val="002C45A1"/>
    <w:rsid w:val="002C46AF"/>
    <w:rsid w:val="002C47D0"/>
    <w:rsid w:val="002C4AA5"/>
    <w:rsid w:val="002C4B90"/>
    <w:rsid w:val="002C4BB5"/>
    <w:rsid w:val="002C4FA4"/>
    <w:rsid w:val="002C512E"/>
    <w:rsid w:val="002C5142"/>
    <w:rsid w:val="002C5171"/>
    <w:rsid w:val="002C544C"/>
    <w:rsid w:val="002C5537"/>
    <w:rsid w:val="002C589C"/>
    <w:rsid w:val="002C59E7"/>
    <w:rsid w:val="002C5B78"/>
    <w:rsid w:val="002C5C17"/>
    <w:rsid w:val="002C5D61"/>
    <w:rsid w:val="002C6341"/>
    <w:rsid w:val="002C6739"/>
    <w:rsid w:val="002C6963"/>
    <w:rsid w:val="002C6A44"/>
    <w:rsid w:val="002C6C4F"/>
    <w:rsid w:val="002C6EB1"/>
    <w:rsid w:val="002C700A"/>
    <w:rsid w:val="002C7431"/>
    <w:rsid w:val="002C74C6"/>
    <w:rsid w:val="002C7687"/>
    <w:rsid w:val="002C791A"/>
    <w:rsid w:val="002C796E"/>
    <w:rsid w:val="002C7A8D"/>
    <w:rsid w:val="002D002B"/>
    <w:rsid w:val="002D00E4"/>
    <w:rsid w:val="002D0775"/>
    <w:rsid w:val="002D08E1"/>
    <w:rsid w:val="002D096E"/>
    <w:rsid w:val="002D0FC3"/>
    <w:rsid w:val="002D1188"/>
    <w:rsid w:val="002D11BD"/>
    <w:rsid w:val="002D1204"/>
    <w:rsid w:val="002D12C3"/>
    <w:rsid w:val="002D169F"/>
    <w:rsid w:val="002D16E9"/>
    <w:rsid w:val="002D1745"/>
    <w:rsid w:val="002D18E3"/>
    <w:rsid w:val="002D1927"/>
    <w:rsid w:val="002D19E7"/>
    <w:rsid w:val="002D1A34"/>
    <w:rsid w:val="002D1D9A"/>
    <w:rsid w:val="002D206E"/>
    <w:rsid w:val="002D22B0"/>
    <w:rsid w:val="002D2410"/>
    <w:rsid w:val="002D2965"/>
    <w:rsid w:val="002D2F0E"/>
    <w:rsid w:val="002D2F51"/>
    <w:rsid w:val="002D2FEE"/>
    <w:rsid w:val="002D30A8"/>
    <w:rsid w:val="002D317E"/>
    <w:rsid w:val="002D347C"/>
    <w:rsid w:val="002D3623"/>
    <w:rsid w:val="002D39BC"/>
    <w:rsid w:val="002D3C42"/>
    <w:rsid w:val="002D3F93"/>
    <w:rsid w:val="002D3F94"/>
    <w:rsid w:val="002D458D"/>
    <w:rsid w:val="002D46A3"/>
    <w:rsid w:val="002D4706"/>
    <w:rsid w:val="002D4784"/>
    <w:rsid w:val="002D49A5"/>
    <w:rsid w:val="002D4B1A"/>
    <w:rsid w:val="002D4E37"/>
    <w:rsid w:val="002D4EF7"/>
    <w:rsid w:val="002D4F58"/>
    <w:rsid w:val="002D51B3"/>
    <w:rsid w:val="002D536B"/>
    <w:rsid w:val="002D58B8"/>
    <w:rsid w:val="002D599F"/>
    <w:rsid w:val="002D5D8A"/>
    <w:rsid w:val="002D5DD6"/>
    <w:rsid w:val="002D5E57"/>
    <w:rsid w:val="002D5F26"/>
    <w:rsid w:val="002D5FAC"/>
    <w:rsid w:val="002D62BF"/>
    <w:rsid w:val="002D6428"/>
    <w:rsid w:val="002D642B"/>
    <w:rsid w:val="002D642F"/>
    <w:rsid w:val="002D690D"/>
    <w:rsid w:val="002D6AD2"/>
    <w:rsid w:val="002D6BDF"/>
    <w:rsid w:val="002D6D0D"/>
    <w:rsid w:val="002D6E79"/>
    <w:rsid w:val="002D7388"/>
    <w:rsid w:val="002D7453"/>
    <w:rsid w:val="002D7623"/>
    <w:rsid w:val="002D7900"/>
    <w:rsid w:val="002D7AF3"/>
    <w:rsid w:val="002D7EA5"/>
    <w:rsid w:val="002D7F27"/>
    <w:rsid w:val="002E01AE"/>
    <w:rsid w:val="002E01D9"/>
    <w:rsid w:val="002E0385"/>
    <w:rsid w:val="002E07CF"/>
    <w:rsid w:val="002E0890"/>
    <w:rsid w:val="002E0940"/>
    <w:rsid w:val="002E0B7D"/>
    <w:rsid w:val="002E0C79"/>
    <w:rsid w:val="002E0D2C"/>
    <w:rsid w:val="002E0E2E"/>
    <w:rsid w:val="002E10D2"/>
    <w:rsid w:val="002E123A"/>
    <w:rsid w:val="002E1506"/>
    <w:rsid w:val="002E1815"/>
    <w:rsid w:val="002E1862"/>
    <w:rsid w:val="002E190A"/>
    <w:rsid w:val="002E1B39"/>
    <w:rsid w:val="002E1C01"/>
    <w:rsid w:val="002E208A"/>
    <w:rsid w:val="002E225E"/>
    <w:rsid w:val="002E2301"/>
    <w:rsid w:val="002E2313"/>
    <w:rsid w:val="002E24A6"/>
    <w:rsid w:val="002E260D"/>
    <w:rsid w:val="002E2642"/>
    <w:rsid w:val="002E2783"/>
    <w:rsid w:val="002E2C53"/>
    <w:rsid w:val="002E2CF0"/>
    <w:rsid w:val="002E2D47"/>
    <w:rsid w:val="002E2F73"/>
    <w:rsid w:val="002E30E6"/>
    <w:rsid w:val="002E34AC"/>
    <w:rsid w:val="002E3500"/>
    <w:rsid w:val="002E3B4A"/>
    <w:rsid w:val="002E3C85"/>
    <w:rsid w:val="002E3F27"/>
    <w:rsid w:val="002E4509"/>
    <w:rsid w:val="002E46EB"/>
    <w:rsid w:val="002E4BB0"/>
    <w:rsid w:val="002E4BBC"/>
    <w:rsid w:val="002E4D7A"/>
    <w:rsid w:val="002E4FD0"/>
    <w:rsid w:val="002E50D6"/>
    <w:rsid w:val="002E50F4"/>
    <w:rsid w:val="002E51FB"/>
    <w:rsid w:val="002E55C3"/>
    <w:rsid w:val="002E58BE"/>
    <w:rsid w:val="002E595B"/>
    <w:rsid w:val="002E5BF6"/>
    <w:rsid w:val="002E5C2B"/>
    <w:rsid w:val="002E5C51"/>
    <w:rsid w:val="002E5E04"/>
    <w:rsid w:val="002E5EDE"/>
    <w:rsid w:val="002E5FFD"/>
    <w:rsid w:val="002E6CBD"/>
    <w:rsid w:val="002E7026"/>
    <w:rsid w:val="002E743A"/>
    <w:rsid w:val="002E765B"/>
    <w:rsid w:val="002E768E"/>
    <w:rsid w:val="002E78ED"/>
    <w:rsid w:val="002F008E"/>
    <w:rsid w:val="002F07BA"/>
    <w:rsid w:val="002F086A"/>
    <w:rsid w:val="002F097F"/>
    <w:rsid w:val="002F099E"/>
    <w:rsid w:val="002F09AB"/>
    <w:rsid w:val="002F0ABB"/>
    <w:rsid w:val="002F0B11"/>
    <w:rsid w:val="002F0B9A"/>
    <w:rsid w:val="002F0C53"/>
    <w:rsid w:val="002F0C55"/>
    <w:rsid w:val="002F0E0A"/>
    <w:rsid w:val="002F0F21"/>
    <w:rsid w:val="002F0F2C"/>
    <w:rsid w:val="002F1069"/>
    <w:rsid w:val="002F111E"/>
    <w:rsid w:val="002F1A50"/>
    <w:rsid w:val="002F1C5B"/>
    <w:rsid w:val="002F1CD1"/>
    <w:rsid w:val="002F1E19"/>
    <w:rsid w:val="002F1FC5"/>
    <w:rsid w:val="002F2272"/>
    <w:rsid w:val="002F2982"/>
    <w:rsid w:val="002F29FF"/>
    <w:rsid w:val="002F2A63"/>
    <w:rsid w:val="002F2B65"/>
    <w:rsid w:val="002F2CF8"/>
    <w:rsid w:val="002F2E82"/>
    <w:rsid w:val="002F315A"/>
    <w:rsid w:val="002F3454"/>
    <w:rsid w:val="002F3690"/>
    <w:rsid w:val="002F36B9"/>
    <w:rsid w:val="002F431A"/>
    <w:rsid w:val="002F44BC"/>
    <w:rsid w:val="002F45A3"/>
    <w:rsid w:val="002F4A0A"/>
    <w:rsid w:val="002F4B3F"/>
    <w:rsid w:val="002F4F93"/>
    <w:rsid w:val="002F505A"/>
    <w:rsid w:val="002F53BB"/>
    <w:rsid w:val="002F5682"/>
    <w:rsid w:val="002F57B8"/>
    <w:rsid w:val="002F5D3E"/>
    <w:rsid w:val="002F6095"/>
    <w:rsid w:val="002F63AC"/>
    <w:rsid w:val="002F6774"/>
    <w:rsid w:val="002F6795"/>
    <w:rsid w:val="002F682E"/>
    <w:rsid w:val="002F6F25"/>
    <w:rsid w:val="002F706E"/>
    <w:rsid w:val="002F7270"/>
    <w:rsid w:val="002F74BA"/>
    <w:rsid w:val="002F782B"/>
    <w:rsid w:val="002F7AA8"/>
    <w:rsid w:val="002F7AB4"/>
    <w:rsid w:val="002F7B8F"/>
    <w:rsid w:val="00300121"/>
    <w:rsid w:val="0030012C"/>
    <w:rsid w:val="003007EC"/>
    <w:rsid w:val="00300ECF"/>
    <w:rsid w:val="00301516"/>
    <w:rsid w:val="00301620"/>
    <w:rsid w:val="0030169F"/>
    <w:rsid w:val="00301BA6"/>
    <w:rsid w:val="00301C3D"/>
    <w:rsid w:val="00301D1C"/>
    <w:rsid w:val="00302038"/>
    <w:rsid w:val="0030208F"/>
    <w:rsid w:val="003024F3"/>
    <w:rsid w:val="0030297D"/>
    <w:rsid w:val="00302EE3"/>
    <w:rsid w:val="003031AE"/>
    <w:rsid w:val="0030348A"/>
    <w:rsid w:val="003034DB"/>
    <w:rsid w:val="003036DA"/>
    <w:rsid w:val="00303700"/>
    <w:rsid w:val="00303883"/>
    <w:rsid w:val="00303886"/>
    <w:rsid w:val="00303E16"/>
    <w:rsid w:val="003040E7"/>
    <w:rsid w:val="003040FD"/>
    <w:rsid w:val="00304260"/>
    <w:rsid w:val="0030453A"/>
    <w:rsid w:val="00304A15"/>
    <w:rsid w:val="00304AD5"/>
    <w:rsid w:val="00304C1E"/>
    <w:rsid w:val="00305033"/>
    <w:rsid w:val="00305217"/>
    <w:rsid w:val="00305276"/>
    <w:rsid w:val="00305483"/>
    <w:rsid w:val="003055C6"/>
    <w:rsid w:val="003057D6"/>
    <w:rsid w:val="00305961"/>
    <w:rsid w:val="00305BC8"/>
    <w:rsid w:val="00305D34"/>
    <w:rsid w:val="003068AB"/>
    <w:rsid w:val="00306A05"/>
    <w:rsid w:val="00306CFA"/>
    <w:rsid w:val="00306D9B"/>
    <w:rsid w:val="00306DD8"/>
    <w:rsid w:val="00306DE4"/>
    <w:rsid w:val="00306E3F"/>
    <w:rsid w:val="00306E88"/>
    <w:rsid w:val="00306EB6"/>
    <w:rsid w:val="00306EC5"/>
    <w:rsid w:val="00307309"/>
    <w:rsid w:val="00307317"/>
    <w:rsid w:val="00307550"/>
    <w:rsid w:val="00307581"/>
    <w:rsid w:val="0030767D"/>
    <w:rsid w:val="00307A7A"/>
    <w:rsid w:val="00307D50"/>
    <w:rsid w:val="00310196"/>
    <w:rsid w:val="003104A9"/>
    <w:rsid w:val="0031099C"/>
    <w:rsid w:val="00310BA7"/>
    <w:rsid w:val="00310C6D"/>
    <w:rsid w:val="00311573"/>
    <w:rsid w:val="0031175E"/>
    <w:rsid w:val="00311870"/>
    <w:rsid w:val="003118AD"/>
    <w:rsid w:val="003118CA"/>
    <w:rsid w:val="00311AC0"/>
    <w:rsid w:val="00311BB4"/>
    <w:rsid w:val="00311F05"/>
    <w:rsid w:val="00311F65"/>
    <w:rsid w:val="00312227"/>
    <w:rsid w:val="003124B7"/>
    <w:rsid w:val="0031255F"/>
    <w:rsid w:val="0031258D"/>
    <w:rsid w:val="00312981"/>
    <w:rsid w:val="00313146"/>
    <w:rsid w:val="003136E0"/>
    <w:rsid w:val="003137AE"/>
    <w:rsid w:val="00313835"/>
    <w:rsid w:val="0031384B"/>
    <w:rsid w:val="00313B17"/>
    <w:rsid w:val="00313E25"/>
    <w:rsid w:val="00313F3B"/>
    <w:rsid w:val="00313FB5"/>
    <w:rsid w:val="003143C7"/>
    <w:rsid w:val="003145E7"/>
    <w:rsid w:val="003147CF"/>
    <w:rsid w:val="003147D5"/>
    <w:rsid w:val="00314A7B"/>
    <w:rsid w:val="00314CA5"/>
    <w:rsid w:val="00315003"/>
    <w:rsid w:val="00315711"/>
    <w:rsid w:val="00315999"/>
    <w:rsid w:val="00315E32"/>
    <w:rsid w:val="00316221"/>
    <w:rsid w:val="00316474"/>
    <w:rsid w:val="0031651B"/>
    <w:rsid w:val="0031655D"/>
    <w:rsid w:val="0031665C"/>
    <w:rsid w:val="00316879"/>
    <w:rsid w:val="003168B2"/>
    <w:rsid w:val="00316AF0"/>
    <w:rsid w:val="00316F6A"/>
    <w:rsid w:val="00316FE4"/>
    <w:rsid w:val="003173E2"/>
    <w:rsid w:val="00317668"/>
    <w:rsid w:val="003179C8"/>
    <w:rsid w:val="00317E03"/>
    <w:rsid w:val="00317EE7"/>
    <w:rsid w:val="00317EF6"/>
    <w:rsid w:val="00320178"/>
    <w:rsid w:val="00320347"/>
    <w:rsid w:val="003203B9"/>
    <w:rsid w:val="0032041B"/>
    <w:rsid w:val="0032051B"/>
    <w:rsid w:val="0032055D"/>
    <w:rsid w:val="00320766"/>
    <w:rsid w:val="00320D94"/>
    <w:rsid w:val="00320F5F"/>
    <w:rsid w:val="00321037"/>
    <w:rsid w:val="00321181"/>
    <w:rsid w:val="0032168C"/>
    <w:rsid w:val="003217BE"/>
    <w:rsid w:val="003218AC"/>
    <w:rsid w:val="00321975"/>
    <w:rsid w:val="00321A71"/>
    <w:rsid w:val="00321CBA"/>
    <w:rsid w:val="00321DC8"/>
    <w:rsid w:val="00321EAA"/>
    <w:rsid w:val="00321EB2"/>
    <w:rsid w:val="00321FD5"/>
    <w:rsid w:val="003220BE"/>
    <w:rsid w:val="003221CC"/>
    <w:rsid w:val="003221FA"/>
    <w:rsid w:val="00322416"/>
    <w:rsid w:val="00322DC5"/>
    <w:rsid w:val="00322DFA"/>
    <w:rsid w:val="003239F3"/>
    <w:rsid w:val="00323BEC"/>
    <w:rsid w:val="00323D01"/>
    <w:rsid w:val="00323F28"/>
    <w:rsid w:val="00323F2D"/>
    <w:rsid w:val="00324249"/>
    <w:rsid w:val="003244B9"/>
    <w:rsid w:val="003245AF"/>
    <w:rsid w:val="0032480C"/>
    <w:rsid w:val="00324CFE"/>
    <w:rsid w:val="00324D93"/>
    <w:rsid w:val="00324E60"/>
    <w:rsid w:val="00324FAB"/>
    <w:rsid w:val="0032512C"/>
    <w:rsid w:val="0032529B"/>
    <w:rsid w:val="003252BE"/>
    <w:rsid w:val="00325654"/>
    <w:rsid w:val="00325765"/>
    <w:rsid w:val="0032596D"/>
    <w:rsid w:val="00325D6B"/>
    <w:rsid w:val="00325EB4"/>
    <w:rsid w:val="003264DB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238"/>
    <w:rsid w:val="00327573"/>
    <w:rsid w:val="003277E2"/>
    <w:rsid w:val="003278E8"/>
    <w:rsid w:val="003278FB"/>
    <w:rsid w:val="00327905"/>
    <w:rsid w:val="00327A11"/>
    <w:rsid w:val="00327A88"/>
    <w:rsid w:val="00330073"/>
    <w:rsid w:val="00330233"/>
    <w:rsid w:val="0033055E"/>
    <w:rsid w:val="00330844"/>
    <w:rsid w:val="00330934"/>
    <w:rsid w:val="00330B4B"/>
    <w:rsid w:val="00330BE3"/>
    <w:rsid w:val="00331064"/>
    <w:rsid w:val="0033165E"/>
    <w:rsid w:val="00331C21"/>
    <w:rsid w:val="00331E14"/>
    <w:rsid w:val="00331E38"/>
    <w:rsid w:val="00331FAC"/>
    <w:rsid w:val="00332144"/>
    <w:rsid w:val="00332334"/>
    <w:rsid w:val="00332509"/>
    <w:rsid w:val="00332C58"/>
    <w:rsid w:val="00332EEB"/>
    <w:rsid w:val="00332F0C"/>
    <w:rsid w:val="00333211"/>
    <w:rsid w:val="003332CF"/>
    <w:rsid w:val="00333362"/>
    <w:rsid w:val="00333B89"/>
    <w:rsid w:val="00333D73"/>
    <w:rsid w:val="003349E6"/>
    <w:rsid w:val="00334EAB"/>
    <w:rsid w:val="00334FB7"/>
    <w:rsid w:val="00335251"/>
    <w:rsid w:val="003353B6"/>
    <w:rsid w:val="00335845"/>
    <w:rsid w:val="0033587B"/>
    <w:rsid w:val="003359B9"/>
    <w:rsid w:val="00335BAA"/>
    <w:rsid w:val="003361B1"/>
    <w:rsid w:val="003362AE"/>
    <w:rsid w:val="00336815"/>
    <w:rsid w:val="00336884"/>
    <w:rsid w:val="003368FD"/>
    <w:rsid w:val="00336969"/>
    <w:rsid w:val="00336BCA"/>
    <w:rsid w:val="00336E1C"/>
    <w:rsid w:val="00337038"/>
    <w:rsid w:val="00337129"/>
    <w:rsid w:val="00337639"/>
    <w:rsid w:val="00337BEC"/>
    <w:rsid w:val="00337D32"/>
    <w:rsid w:val="00337DF4"/>
    <w:rsid w:val="00337F7E"/>
    <w:rsid w:val="00340196"/>
    <w:rsid w:val="00340443"/>
    <w:rsid w:val="003405E9"/>
    <w:rsid w:val="0034086E"/>
    <w:rsid w:val="00340ACA"/>
    <w:rsid w:val="00340B66"/>
    <w:rsid w:val="00340BE9"/>
    <w:rsid w:val="00340FE1"/>
    <w:rsid w:val="003410E9"/>
    <w:rsid w:val="00341263"/>
    <w:rsid w:val="0034134E"/>
    <w:rsid w:val="003413E2"/>
    <w:rsid w:val="003419C6"/>
    <w:rsid w:val="003419F7"/>
    <w:rsid w:val="00341A23"/>
    <w:rsid w:val="00341A2F"/>
    <w:rsid w:val="00341CEF"/>
    <w:rsid w:val="003420BB"/>
    <w:rsid w:val="0034225B"/>
    <w:rsid w:val="00342321"/>
    <w:rsid w:val="003423A0"/>
    <w:rsid w:val="003424EF"/>
    <w:rsid w:val="003424FD"/>
    <w:rsid w:val="0034250B"/>
    <w:rsid w:val="00342806"/>
    <w:rsid w:val="0034297C"/>
    <w:rsid w:val="00342ABD"/>
    <w:rsid w:val="00342D69"/>
    <w:rsid w:val="00343041"/>
    <w:rsid w:val="0034321B"/>
    <w:rsid w:val="0034362F"/>
    <w:rsid w:val="003436FA"/>
    <w:rsid w:val="0034373D"/>
    <w:rsid w:val="003437AD"/>
    <w:rsid w:val="00343A21"/>
    <w:rsid w:val="00343C0D"/>
    <w:rsid w:val="00343D88"/>
    <w:rsid w:val="00344294"/>
    <w:rsid w:val="0034431D"/>
    <w:rsid w:val="00344459"/>
    <w:rsid w:val="00344551"/>
    <w:rsid w:val="00344677"/>
    <w:rsid w:val="00344735"/>
    <w:rsid w:val="00344843"/>
    <w:rsid w:val="00344D77"/>
    <w:rsid w:val="00345359"/>
    <w:rsid w:val="00345511"/>
    <w:rsid w:val="00345603"/>
    <w:rsid w:val="0034604D"/>
    <w:rsid w:val="00346176"/>
    <w:rsid w:val="003463C1"/>
    <w:rsid w:val="00346416"/>
    <w:rsid w:val="00346478"/>
    <w:rsid w:val="00346857"/>
    <w:rsid w:val="0034687F"/>
    <w:rsid w:val="00346B15"/>
    <w:rsid w:val="00346B45"/>
    <w:rsid w:val="00346F27"/>
    <w:rsid w:val="00346FF6"/>
    <w:rsid w:val="0034724D"/>
    <w:rsid w:val="003472A7"/>
    <w:rsid w:val="00347447"/>
    <w:rsid w:val="003475AF"/>
    <w:rsid w:val="00347828"/>
    <w:rsid w:val="0035014A"/>
    <w:rsid w:val="003503C1"/>
    <w:rsid w:val="003505DF"/>
    <w:rsid w:val="003509A8"/>
    <w:rsid w:val="00350C81"/>
    <w:rsid w:val="00350E48"/>
    <w:rsid w:val="003516E4"/>
    <w:rsid w:val="003517B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ACB"/>
    <w:rsid w:val="00352AE3"/>
    <w:rsid w:val="00352D9F"/>
    <w:rsid w:val="00352F3E"/>
    <w:rsid w:val="00352F60"/>
    <w:rsid w:val="00353168"/>
    <w:rsid w:val="003532FB"/>
    <w:rsid w:val="00353627"/>
    <w:rsid w:val="00353704"/>
    <w:rsid w:val="003539F8"/>
    <w:rsid w:val="00353AE1"/>
    <w:rsid w:val="00353D00"/>
    <w:rsid w:val="00353D8C"/>
    <w:rsid w:val="00353FC4"/>
    <w:rsid w:val="003541FB"/>
    <w:rsid w:val="003542BE"/>
    <w:rsid w:val="00354528"/>
    <w:rsid w:val="0035498B"/>
    <w:rsid w:val="00354B6C"/>
    <w:rsid w:val="00354C2E"/>
    <w:rsid w:val="00354C9A"/>
    <w:rsid w:val="003550A8"/>
    <w:rsid w:val="003550AD"/>
    <w:rsid w:val="00355CE3"/>
    <w:rsid w:val="00355DA8"/>
    <w:rsid w:val="003560A1"/>
    <w:rsid w:val="003560A5"/>
    <w:rsid w:val="00356420"/>
    <w:rsid w:val="00356457"/>
    <w:rsid w:val="003564CC"/>
    <w:rsid w:val="00356767"/>
    <w:rsid w:val="00356A46"/>
    <w:rsid w:val="00356B0F"/>
    <w:rsid w:val="00356BC6"/>
    <w:rsid w:val="00356C57"/>
    <w:rsid w:val="00356C8A"/>
    <w:rsid w:val="00356FE8"/>
    <w:rsid w:val="00357007"/>
    <w:rsid w:val="00357C07"/>
    <w:rsid w:val="00357D08"/>
    <w:rsid w:val="00357D18"/>
    <w:rsid w:val="00357D26"/>
    <w:rsid w:val="00357E75"/>
    <w:rsid w:val="00357FC9"/>
    <w:rsid w:val="003601B9"/>
    <w:rsid w:val="00360270"/>
    <w:rsid w:val="003603FD"/>
    <w:rsid w:val="0036069D"/>
    <w:rsid w:val="00360958"/>
    <w:rsid w:val="00360A6A"/>
    <w:rsid w:val="00361103"/>
    <w:rsid w:val="0036116A"/>
    <w:rsid w:val="003612F7"/>
    <w:rsid w:val="003613DC"/>
    <w:rsid w:val="00361C12"/>
    <w:rsid w:val="00361D02"/>
    <w:rsid w:val="00361E22"/>
    <w:rsid w:val="00361FA1"/>
    <w:rsid w:val="0036211A"/>
    <w:rsid w:val="0036231B"/>
    <w:rsid w:val="003627A3"/>
    <w:rsid w:val="003629EF"/>
    <w:rsid w:val="00362C51"/>
    <w:rsid w:val="00362CC9"/>
    <w:rsid w:val="00362D17"/>
    <w:rsid w:val="00363080"/>
    <w:rsid w:val="003632F5"/>
    <w:rsid w:val="00363466"/>
    <w:rsid w:val="003635BA"/>
    <w:rsid w:val="0036375A"/>
    <w:rsid w:val="0036375E"/>
    <w:rsid w:val="00363828"/>
    <w:rsid w:val="003639B1"/>
    <w:rsid w:val="003639F7"/>
    <w:rsid w:val="00363F4D"/>
    <w:rsid w:val="003642CD"/>
    <w:rsid w:val="003643DE"/>
    <w:rsid w:val="003643F6"/>
    <w:rsid w:val="003644AC"/>
    <w:rsid w:val="003646B7"/>
    <w:rsid w:val="0036486D"/>
    <w:rsid w:val="00364CBB"/>
    <w:rsid w:val="00364DFB"/>
    <w:rsid w:val="00364ED8"/>
    <w:rsid w:val="00365677"/>
    <w:rsid w:val="003656A2"/>
    <w:rsid w:val="00365E36"/>
    <w:rsid w:val="00366031"/>
    <w:rsid w:val="00366264"/>
    <w:rsid w:val="0036635F"/>
    <w:rsid w:val="003664BA"/>
    <w:rsid w:val="003669DB"/>
    <w:rsid w:val="00366C0C"/>
    <w:rsid w:val="00366D7F"/>
    <w:rsid w:val="0036704B"/>
    <w:rsid w:val="00367689"/>
    <w:rsid w:val="0036783A"/>
    <w:rsid w:val="00367922"/>
    <w:rsid w:val="003679E6"/>
    <w:rsid w:val="00367A9B"/>
    <w:rsid w:val="00367C4E"/>
    <w:rsid w:val="00367EBD"/>
    <w:rsid w:val="00370546"/>
    <w:rsid w:val="00370557"/>
    <w:rsid w:val="003707C7"/>
    <w:rsid w:val="0037097F"/>
    <w:rsid w:val="003709A3"/>
    <w:rsid w:val="00370A98"/>
    <w:rsid w:val="00370AE7"/>
    <w:rsid w:val="00370B06"/>
    <w:rsid w:val="00370E3D"/>
    <w:rsid w:val="00370F2B"/>
    <w:rsid w:val="00371103"/>
    <w:rsid w:val="00371257"/>
    <w:rsid w:val="00371362"/>
    <w:rsid w:val="00371572"/>
    <w:rsid w:val="0037158B"/>
    <w:rsid w:val="003715C8"/>
    <w:rsid w:val="00371C93"/>
    <w:rsid w:val="00371DE7"/>
    <w:rsid w:val="003722EE"/>
    <w:rsid w:val="00372446"/>
    <w:rsid w:val="00372B60"/>
    <w:rsid w:val="00372D30"/>
    <w:rsid w:val="003734E3"/>
    <w:rsid w:val="00373659"/>
    <w:rsid w:val="003736C2"/>
    <w:rsid w:val="003736CD"/>
    <w:rsid w:val="003739D2"/>
    <w:rsid w:val="00373B65"/>
    <w:rsid w:val="00373DDC"/>
    <w:rsid w:val="00374166"/>
    <w:rsid w:val="003744C9"/>
    <w:rsid w:val="003744F3"/>
    <w:rsid w:val="003745F3"/>
    <w:rsid w:val="00374A94"/>
    <w:rsid w:val="0037515A"/>
    <w:rsid w:val="0037571B"/>
    <w:rsid w:val="00375E5F"/>
    <w:rsid w:val="00375F5C"/>
    <w:rsid w:val="00375FFC"/>
    <w:rsid w:val="00376065"/>
    <w:rsid w:val="0037642A"/>
    <w:rsid w:val="00376D68"/>
    <w:rsid w:val="00376E41"/>
    <w:rsid w:val="00376EB7"/>
    <w:rsid w:val="00377043"/>
    <w:rsid w:val="003771E5"/>
    <w:rsid w:val="00377559"/>
    <w:rsid w:val="00377757"/>
    <w:rsid w:val="00377800"/>
    <w:rsid w:val="0037795B"/>
    <w:rsid w:val="00377CE7"/>
    <w:rsid w:val="00377EAF"/>
    <w:rsid w:val="0038030A"/>
    <w:rsid w:val="00380718"/>
    <w:rsid w:val="00380AE0"/>
    <w:rsid w:val="00380C20"/>
    <w:rsid w:val="00380D64"/>
    <w:rsid w:val="00380EEA"/>
    <w:rsid w:val="003811C2"/>
    <w:rsid w:val="003815AA"/>
    <w:rsid w:val="0038168C"/>
    <w:rsid w:val="00381763"/>
    <w:rsid w:val="00382043"/>
    <w:rsid w:val="003821BA"/>
    <w:rsid w:val="003821D3"/>
    <w:rsid w:val="003821D5"/>
    <w:rsid w:val="00382406"/>
    <w:rsid w:val="003825BA"/>
    <w:rsid w:val="0038274D"/>
    <w:rsid w:val="00382A75"/>
    <w:rsid w:val="00382E32"/>
    <w:rsid w:val="003830FA"/>
    <w:rsid w:val="0038313B"/>
    <w:rsid w:val="003834AC"/>
    <w:rsid w:val="0038354D"/>
    <w:rsid w:val="00383993"/>
    <w:rsid w:val="00383C23"/>
    <w:rsid w:val="00383DF4"/>
    <w:rsid w:val="00384013"/>
    <w:rsid w:val="00384057"/>
    <w:rsid w:val="00384394"/>
    <w:rsid w:val="00384453"/>
    <w:rsid w:val="003844C0"/>
    <w:rsid w:val="00384AD7"/>
    <w:rsid w:val="00384FD8"/>
    <w:rsid w:val="00385144"/>
    <w:rsid w:val="00385627"/>
    <w:rsid w:val="003858E0"/>
    <w:rsid w:val="00385A8C"/>
    <w:rsid w:val="00385BC3"/>
    <w:rsid w:val="00385F93"/>
    <w:rsid w:val="00386127"/>
    <w:rsid w:val="00386342"/>
    <w:rsid w:val="0038647E"/>
    <w:rsid w:val="0038686A"/>
    <w:rsid w:val="00386ADE"/>
    <w:rsid w:val="00387040"/>
    <w:rsid w:val="00387148"/>
    <w:rsid w:val="003872B2"/>
    <w:rsid w:val="00387845"/>
    <w:rsid w:val="00387AF6"/>
    <w:rsid w:val="00387B1C"/>
    <w:rsid w:val="00387CB5"/>
    <w:rsid w:val="00387DC0"/>
    <w:rsid w:val="00387E30"/>
    <w:rsid w:val="003900E5"/>
    <w:rsid w:val="00390159"/>
    <w:rsid w:val="0039015C"/>
    <w:rsid w:val="00390327"/>
    <w:rsid w:val="00390AAC"/>
    <w:rsid w:val="00390CB4"/>
    <w:rsid w:val="00390FF1"/>
    <w:rsid w:val="003913FA"/>
    <w:rsid w:val="00391693"/>
    <w:rsid w:val="0039186D"/>
    <w:rsid w:val="00391A79"/>
    <w:rsid w:val="00391D53"/>
    <w:rsid w:val="00391D76"/>
    <w:rsid w:val="00391E62"/>
    <w:rsid w:val="00391FA3"/>
    <w:rsid w:val="003920FD"/>
    <w:rsid w:val="003923B0"/>
    <w:rsid w:val="003925C2"/>
    <w:rsid w:val="003926D4"/>
    <w:rsid w:val="00392962"/>
    <w:rsid w:val="00392999"/>
    <w:rsid w:val="003929CC"/>
    <w:rsid w:val="00392AEE"/>
    <w:rsid w:val="00392F08"/>
    <w:rsid w:val="0039323E"/>
    <w:rsid w:val="0039331A"/>
    <w:rsid w:val="003933A2"/>
    <w:rsid w:val="003933B1"/>
    <w:rsid w:val="00393A6C"/>
    <w:rsid w:val="00393DD8"/>
    <w:rsid w:val="0039406E"/>
    <w:rsid w:val="0039422F"/>
    <w:rsid w:val="0039431F"/>
    <w:rsid w:val="0039433A"/>
    <w:rsid w:val="0039437E"/>
    <w:rsid w:val="0039444B"/>
    <w:rsid w:val="00394477"/>
    <w:rsid w:val="00394946"/>
    <w:rsid w:val="00394A5F"/>
    <w:rsid w:val="00394B71"/>
    <w:rsid w:val="00394DEC"/>
    <w:rsid w:val="00394E34"/>
    <w:rsid w:val="00394EDB"/>
    <w:rsid w:val="0039506D"/>
    <w:rsid w:val="003950D6"/>
    <w:rsid w:val="00395949"/>
    <w:rsid w:val="00395C41"/>
    <w:rsid w:val="00395EC7"/>
    <w:rsid w:val="00395F7F"/>
    <w:rsid w:val="00395F9F"/>
    <w:rsid w:val="00396130"/>
    <w:rsid w:val="00396676"/>
    <w:rsid w:val="00396A75"/>
    <w:rsid w:val="00396F41"/>
    <w:rsid w:val="00397207"/>
    <w:rsid w:val="00397466"/>
    <w:rsid w:val="003974D1"/>
    <w:rsid w:val="003974F5"/>
    <w:rsid w:val="0039779D"/>
    <w:rsid w:val="003978CE"/>
    <w:rsid w:val="00397955"/>
    <w:rsid w:val="003979D5"/>
    <w:rsid w:val="00397A3C"/>
    <w:rsid w:val="00397F36"/>
    <w:rsid w:val="00397F91"/>
    <w:rsid w:val="003A04C7"/>
    <w:rsid w:val="003A0747"/>
    <w:rsid w:val="003A0989"/>
    <w:rsid w:val="003A0C90"/>
    <w:rsid w:val="003A1364"/>
    <w:rsid w:val="003A13E2"/>
    <w:rsid w:val="003A154E"/>
    <w:rsid w:val="003A17A1"/>
    <w:rsid w:val="003A17A7"/>
    <w:rsid w:val="003A1835"/>
    <w:rsid w:val="003A190F"/>
    <w:rsid w:val="003A2417"/>
    <w:rsid w:val="003A25AC"/>
    <w:rsid w:val="003A2686"/>
    <w:rsid w:val="003A293E"/>
    <w:rsid w:val="003A30E3"/>
    <w:rsid w:val="003A33FF"/>
    <w:rsid w:val="003A3769"/>
    <w:rsid w:val="003A38D1"/>
    <w:rsid w:val="003A39B5"/>
    <w:rsid w:val="003A3A71"/>
    <w:rsid w:val="003A3B93"/>
    <w:rsid w:val="003A3CFD"/>
    <w:rsid w:val="003A4394"/>
    <w:rsid w:val="003A442E"/>
    <w:rsid w:val="003A4509"/>
    <w:rsid w:val="003A4B6F"/>
    <w:rsid w:val="003A4BB4"/>
    <w:rsid w:val="003A4C86"/>
    <w:rsid w:val="003A4D9C"/>
    <w:rsid w:val="003A4E37"/>
    <w:rsid w:val="003A5107"/>
    <w:rsid w:val="003A516E"/>
    <w:rsid w:val="003A53B2"/>
    <w:rsid w:val="003A5469"/>
    <w:rsid w:val="003A5545"/>
    <w:rsid w:val="003A5C93"/>
    <w:rsid w:val="003A5DA1"/>
    <w:rsid w:val="003A5EDA"/>
    <w:rsid w:val="003A6329"/>
    <w:rsid w:val="003A6470"/>
    <w:rsid w:val="003A6507"/>
    <w:rsid w:val="003A69A7"/>
    <w:rsid w:val="003A69BB"/>
    <w:rsid w:val="003A6D05"/>
    <w:rsid w:val="003A6EDE"/>
    <w:rsid w:val="003A6F2E"/>
    <w:rsid w:val="003A7034"/>
    <w:rsid w:val="003A7168"/>
    <w:rsid w:val="003A737B"/>
    <w:rsid w:val="003A7816"/>
    <w:rsid w:val="003A79C8"/>
    <w:rsid w:val="003A7ADD"/>
    <w:rsid w:val="003A7B7E"/>
    <w:rsid w:val="003A7CEA"/>
    <w:rsid w:val="003A7D40"/>
    <w:rsid w:val="003A7D8C"/>
    <w:rsid w:val="003A7D8F"/>
    <w:rsid w:val="003B0666"/>
    <w:rsid w:val="003B0823"/>
    <w:rsid w:val="003B08E3"/>
    <w:rsid w:val="003B0BAD"/>
    <w:rsid w:val="003B0D55"/>
    <w:rsid w:val="003B0EF4"/>
    <w:rsid w:val="003B0FAA"/>
    <w:rsid w:val="003B107F"/>
    <w:rsid w:val="003B1352"/>
    <w:rsid w:val="003B17BB"/>
    <w:rsid w:val="003B1BAE"/>
    <w:rsid w:val="003B1D8C"/>
    <w:rsid w:val="003B2019"/>
    <w:rsid w:val="003B22FF"/>
    <w:rsid w:val="003B2317"/>
    <w:rsid w:val="003B24B9"/>
    <w:rsid w:val="003B2575"/>
    <w:rsid w:val="003B277B"/>
    <w:rsid w:val="003B2914"/>
    <w:rsid w:val="003B29D3"/>
    <w:rsid w:val="003B2C5A"/>
    <w:rsid w:val="003B2EAA"/>
    <w:rsid w:val="003B3050"/>
    <w:rsid w:val="003B3757"/>
    <w:rsid w:val="003B375C"/>
    <w:rsid w:val="003B3D82"/>
    <w:rsid w:val="003B3F46"/>
    <w:rsid w:val="003B40E8"/>
    <w:rsid w:val="003B41A0"/>
    <w:rsid w:val="003B43DD"/>
    <w:rsid w:val="003B4417"/>
    <w:rsid w:val="003B44B7"/>
    <w:rsid w:val="003B48B3"/>
    <w:rsid w:val="003B48E2"/>
    <w:rsid w:val="003B4A87"/>
    <w:rsid w:val="003B4BD0"/>
    <w:rsid w:val="003B4C8C"/>
    <w:rsid w:val="003B4D36"/>
    <w:rsid w:val="003B4DFA"/>
    <w:rsid w:val="003B4E4B"/>
    <w:rsid w:val="003B4E8C"/>
    <w:rsid w:val="003B567D"/>
    <w:rsid w:val="003B56A3"/>
    <w:rsid w:val="003B58E2"/>
    <w:rsid w:val="003B5D86"/>
    <w:rsid w:val="003B6CD6"/>
    <w:rsid w:val="003B70D8"/>
    <w:rsid w:val="003B74DD"/>
    <w:rsid w:val="003B7764"/>
    <w:rsid w:val="003B7B0C"/>
    <w:rsid w:val="003C0062"/>
    <w:rsid w:val="003C0297"/>
    <w:rsid w:val="003C03CA"/>
    <w:rsid w:val="003C047C"/>
    <w:rsid w:val="003C0B1F"/>
    <w:rsid w:val="003C0C74"/>
    <w:rsid w:val="003C1648"/>
    <w:rsid w:val="003C1876"/>
    <w:rsid w:val="003C1CF7"/>
    <w:rsid w:val="003C1FFE"/>
    <w:rsid w:val="003C281E"/>
    <w:rsid w:val="003C2AB7"/>
    <w:rsid w:val="003C2B63"/>
    <w:rsid w:val="003C3423"/>
    <w:rsid w:val="003C358F"/>
    <w:rsid w:val="003C3592"/>
    <w:rsid w:val="003C3650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F59"/>
    <w:rsid w:val="003C4FCF"/>
    <w:rsid w:val="003C5082"/>
    <w:rsid w:val="003C50B0"/>
    <w:rsid w:val="003C50DD"/>
    <w:rsid w:val="003C56D1"/>
    <w:rsid w:val="003C5C28"/>
    <w:rsid w:val="003C5D3E"/>
    <w:rsid w:val="003C5DAF"/>
    <w:rsid w:val="003C5E29"/>
    <w:rsid w:val="003C6193"/>
    <w:rsid w:val="003C72A0"/>
    <w:rsid w:val="003C7542"/>
    <w:rsid w:val="003C763B"/>
    <w:rsid w:val="003C7698"/>
    <w:rsid w:val="003C799B"/>
    <w:rsid w:val="003C7BF9"/>
    <w:rsid w:val="003C7DF0"/>
    <w:rsid w:val="003C7F23"/>
    <w:rsid w:val="003D00D0"/>
    <w:rsid w:val="003D0364"/>
    <w:rsid w:val="003D05AE"/>
    <w:rsid w:val="003D09E2"/>
    <w:rsid w:val="003D0B28"/>
    <w:rsid w:val="003D0E29"/>
    <w:rsid w:val="003D0E56"/>
    <w:rsid w:val="003D1141"/>
    <w:rsid w:val="003D11B5"/>
    <w:rsid w:val="003D135A"/>
    <w:rsid w:val="003D156B"/>
    <w:rsid w:val="003D1862"/>
    <w:rsid w:val="003D18CC"/>
    <w:rsid w:val="003D1B65"/>
    <w:rsid w:val="003D1CD6"/>
    <w:rsid w:val="003D1D56"/>
    <w:rsid w:val="003D1DB5"/>
    <w:rsid w:val="003D1E15"/>
    <w:rsid w:val="003D2024"/>
    <w:rsid w:val="003D2064"/>
    <w:rsid w:val="003D267A"/>
    <w:rsid w:val="003D2969"/>
    <w:rsid w:val="003D2972"/>
    <w:rsid w:val="003D2992"/>
    <w:rsid w:val="003D2996"/>
    <w:rsid w:val="003D2B35"/>
    <w:rsid w:val="003D2C94"/>
    <w:rsid w:val="003D2EAC"/>
    <w:rsid w:val="003D2F5F"/>
    <w:rsid w:val="003D34D6"/>
    <w:rsid w:val="003D35C4"/>
    <w:rsid w:val="003D36A4"/>
    <w:rsid w:val="003D389C"/>
    <w:rsid w:val="003D396D"/>
    <w:rsid w:val="003D3B9B"/>
    <w:rsid w:val="003D3C32"/>
    <w:rsid w:val="003D3D0F"/>
    <w:rsid w:val="003D41EC"/>
    <w:rsid w:val="003D4201"/>
    <w:rsid w:val="003D454C"/>
    <w:rsid w:val="003D47B5"/>
    <w:rsid w:val="003D494C"/>
    <w:rsid w:val="003D4CB2"/>
    <w:rsid w:val="003D50D0"/>
    <w:rsid w:val="003D5419"/>
    <w:rsid w:val="003D55C3"/>
    <w:rsid w:val="003D5882"/>
    <w:rsid w:val="003D59D6"/>
    <w:rsid w:val="003D59E4"/>
    <w:rsid w:val="003D5A4A"/>
    <w:rsid w:val="003D5A89"/>
    <w:rsid w:val="003D5B50"/>
    <w:rsid w:val="003D6057"/>
    <w:rsid w:val="003D6082"/>
    <w:rsid w:val="003D6176"/>
    <w:rsid w:val="003D63BE"/>
    <w:rsid w:val="003D640A"/>
    <w:rsid w:val="003D651E"/>
    <w:rsid w:val="003D704C"/>
    <w:rsid w:val="003D7191"/>
    <w:rsid w:val="003D7474"/>
    <w:rsid w:val="003D76A5"/>
    <w:rsid w:val="003D78E6"/>
    <w:rsid w:val="003D7AA9"/>
    <w:rsid w:val="003D7CD6"/>
    <w:rsid w:val="003D7D4A"/>
    <w:rsid w:val="003E0065"/>
    <w:rsid w:val="003E045E"/>
    <w:rsid w:val="003E061E"/>
    <w:rsid w:val="003E08AA"/>
    <w:rsid w:val="003E0B8C"/>
    <w:rsid w:val="003E0E84"/>
    <w:rsid w:val="003E10AC"/>
    <w:rsid w:val="003E10FB"/>
    <w:rsid w:val="003E1313"/>
    <w:rsid w:val="003E16B0"/>
    <w:rsid w:val="003E1743"/>
    <w:rsid w:val="003E18F4"/>
    <w:rsid w:val="003E1B37"/>
    <w:rsid w:val="003E1E7F"/>
    <w:rsid w:val="003E1EA4"/>
    <w:rsid w:val="003E2274"/>
    <w:rsid w:val="003E2473"/>
    <w:rsid w:val="003E254A"/>
    <w:rsid w:val="003E285F"/>
    <w:rsid w:val="003E2C43"/>
    <w:rsid w:val="003E2C6B"/>
    <w:rsid w:val="003E2E17"/>
    <w:rsid w:val="003E2FAA"/>
    <w:rsid w:val="003E319A"/>
    <w:rsid w:val="003E31C7"/>
    <w:rsid w:val="003E329C"/>
    <w:rsid w:val="003E338D"/>
    <w:rsid w:val="003E3501"/>
    <w:rsid w:val="003E3E97"/>
    <w:rsid w:val="003E4068"/>
    <w:rsid w:val="003E44CC"/>
    <w:rsid w:val="003E456A"/>
    <w:rsid w:val="003E45F5"/>
    <w:rsid w:val="003E49A4"/>
    <w:rsid w:val="003E4AE0"/>
    <w:rsid w:val="003E4C63"/>
    <w:rsid w:val="003E51C4"/>
    <w:rsid w:val="003E52EB"/>
    <w:rsid w:val="003E548F"/>
    <w:rsid w:val="003E55DF"/>
    <w:rsid w:val="003E594C"/>
    <w:rsid w:val="003E5A8C"/>
    <w:rsid w:val="003E5C5B"/>
    <w:rsid w:val="003E5E55"/>
    <w:rsid w:val="003E62E7"/>
    <w:rsid w:val="003E67EE"/>
    <w:rsid w:val="003E6806"/>
    <w:rsid w:val="003E6A1C"/>
    <w:rsid w:val="003E6B0F"/>
    <w:rsid w:val="003E6BAB"/>
    <w:rsid w:val="003E6BC0"/>
    <w:rsid w:val="003E6D54"/>
    <w:rsid w:val="003E6D6E"/>
    <w:rsid w:val="003E71E5"/>
    <w:rsid w:val="003E7220"/>
    <w:rsid w:val="003E724E"/>
    <w:rsid w:val="003E7485"/>
    <w:rsid w:val="003E7541"/>
    <w:rsid w:val="003E7622"/>
    <w:rsid w:val="003E7AD7"/>
    <w:rsid w:val="003E7D6A"/>
    <w:rsid w:val="003F01B7"/>
    <w:rsid w:val="003F0341"/>
    <w:rsid w:val="003F038D"/>
    <w:rsid w:val="003F0591"/>
    <w:rsid w:val="003F05FA"/>
    <w:rsid w:val="003F06CC"/>
    <w:rsid w:val="003F0A8B"/>
    <w:rsid w:val="003F0BA7"/>
    <w:rsid w:val="003F0F55"/>
    <w:rsid w:val="003F124F"/>
    <w:rsid w:val="003F1945"/>
    <w:rsid w:val="003F1AEA"/>
    <w:rsid w:val="003F1B19"/>
    <w:rsid w:val="003F1C68"/>
    <w:rsid w:val="003F1E85"/>
    <w:rsid w:val="003F1EAE"/>
    <w:rsid w:val="003F2371"/>
    <w:rsid w:val="003F257F"/>
    <w:rsid w:val="003F288C"/>
    <w:rsid w:val="003F28B3"/>
    <w:rsid w:val="003F2A40"/>
    <w:rsid w:val="003F318A"/>
    <w:rsid w:val="003F365D"/>
    <w:rsid w:val="003F36D1"/>
    <w:rsid w:val="003F3740"/>
    <w:rsid w:val="003F37B9"/>
    <w:rsid w:val="003F38E3"/>
    <w:rsid w:val="003F3AC4"/>
    <w:rsid w:val="003F3D4A"/>
    <w:rsid w:val="003F4031"/>
    <w:rsid w:val="003F40D9"/>
    <w:rsid w:val="003F414A"/>
    <w:rsid w:val="003F41B8"/>
    <w:rsid w:val="003F4322"/>
    <w:rsid w:val="003F44DA"/>
    <w:rsid w:val="003F4900"/>
    <w:rsid w:val="003F4926"/>
    <w:rsid w:val="003F4BB7"/>
    <w:rsid w:val="003F4E15"/>
    <w:rsid w:val="003F5160"/>
    <w:rsid w:val="003F53E1"/>
    <w:rsid w:val="003F545A"/>
    <w:rsid w:val="003F5777"/>
    <w:rsid w:val="003F5922"/>
    <w:rsid w:val="003F59E5"/>
    <w:rsid w:val="003F5CEE"/>
    <w:rsid w:val="003F5D1A"/>
    <w:rsid w:val="003F5E71"/>
    <w:rsid w:val="003F5F83"/>
    <w:rsid w:val="003F6047"/>
    <w:rsid w:val="003F6189"/>
    <w:rsid w:val="003F6221"/>
    <w:rsid w:val="003F6914"/>
    <w:rsid w:val="003F705F"/>
    <w:rsid w:val="003F747D"/>
    <w:rsid w:val="003F7B79"/>
    <w:rsid w:val="003F7C82"/>
    <w:rsid w:val="003F7F14"/>
    <w:rsid w:val="003F7F17"/>
    <w:rsid w:val="003F7F6A"/>
    <w:rsid w:val="004002A5"/>
    <w:rsid w:val="00400331"/>
    <w:rsid w:val="004006FD"/>
    <w:rsid w:val="0040094F"/>
    <w:rsid w:val="00400C89"/>
    <w:rsid w:val="00400E10"/>
    <w:rsid w:val="00400EAF"/>
    <w:rsid w:val="00400F22"/>
    <w:rsid w:val="004010F3"/>
    <w:rsid w:val="00401185"/>
    <w:rsid w:val="004014EB"/>
    <w:rsid w:val="00401741"/>
    <w:rsid w:val="004017F6"/>
    <w:rsid w:val="0040186D"/>
    <w:rsid w:val="00401B50"/>
    <w:rsid w:val="00401EE8"/>
    <w:rsid w:val="00401F84"/>
    <w:rsid w:val="00401FCB"/>
    <w:rsid w:val="00402085"/>
    <w:rsid w:val="00402240"/>
    <w:rsid w:val="00402302"/>
    <w:rsid w:val="004023B1"/>
    <w:rsid w:val="00402562"/>
    <w:rsid w:val="004025A3"/>
    <w:rsid w:val="0040261F"/>
    <w:rsid w:val="004026FA"/>
    <w:rsid w:val="004028A3"/>
    <w:rsid w:val="0040314F"/>
    <w:rsid w:val="00403290"/>
    <w:rsid w:val="004032CA"/>
    <w:rsid w:val="0040343A"/>
    <w:rsid w:val="0040353F"/>
    <w:rsid w:val="0040355C"/>
    <w:rsid w:val="00403604"/>
    <w:rsid w:val="00403607"/>
    <w:rsid w:val="00403956"/>
    <w:rsid w:val="00403980"/>
    <w:rsid w:val="004039E6"/>
    <w:rsid w:val="00403A33"/>
    <w:rsid w:val="00403C73"/>
    <w:rsid w:val="00404333"/>
    <w:rsid w:val="00404417"/>
    <w:rsid w:val="004044CF"/>
    <w:rsid w:val="0040481F"/>
    <w:rsid w:val="00404BBF"/>
    <w:rsid w:val="00404E44"/>
    <w:rsid w:val="00404F5F"/>
    <w:rsid w:val="00405B54"/>
    <w:rsid w:val="00405EA5"/>
    <w:rsid w:val="00405ECF"/>
    <w:rsid w:val="00406243"/>
    <w:rsid w:val="004063E6"/>
    <w:rsid w:val="004064BD"/>
    <w:rsid w:val="00406854"/>
    <w:rsid w:val="00406C23"/>
    <w:rsid w:val="00406D49"/>
    <w:rsid w:val="00407445"/>
    <w:rsid w:val="0040757F"/>
    <w:rsid w:val="004079AE"/>
    <w:rsid w:val="004079F3"/>
    <w:rsid w:val="00407B6A"/>
    <w:rsid w:val="00407DFC"/>
    <w:rsid w:val="00407E9F"/>
    <w:rsid w:val="00407ED0"/>
    <w:rsid w:val="00410052"/>
    <w:rsid w:val="004101BA"/>
    <w:rsid w:val="0041026B"/>
    <w:rsid w:val="00410328"/>
    <w:rsid w:val="004104B1"/>
    <w:rsid w:val="00410645"/>
    <w:rsid w:val="00410693"/>
    <w:rsid w:val="004109B3"/>
    <w:rsid w:val="00410A60"/>
    <w:rsid w:val="00410D7F"/>
    <w:rsid w:val="00410FB1"/>
    <w:rsid w:val="00411181"/>
    <w:rsid w:val="0041121F"/>
    <w:rsid w:val="00411728"/>
    <w:rsid w:val="004118CE"/>
    <w:rsid w:val="004118F1"/>
    <w:rsid w:val="00411C11"/>
    <w:rsid w:val="00411F82"/>
    <w:rsid w:val="00411FD3"/>
    <w:rsid w:val="004121B2"/>
    <w:rsid w:val="00412671"/>
    <w:rsid w:val="004126DA"/>
    <w:rsid w:val="0041298E"/>
    <w:rsid w:val="00412AE2"/>
    <w:rsid w:val="00412B0F"/>
    <w:rsid w:val="00412B1A"/>
    <w:rsid w:val="00412B7F"/>
    <w:rsid w:val="00412B8F"/>
    <w:rsid w:val="004130C9"/>
    <w:rsid w:val="004133E8"/>
    <w:rsid w:val="004135AF"/>
    <w:rsid w:val="004136E5"/>
    <w:rsid w:val="00414116"/>
    <w:rsid w:val="00414388"/>
    <w:rsid w:val="00414946"/>
    <w:rsid w:val="00414D11"/>
    <w:rsid w:val="00414EDE"/>
    <w:rsid w:val="00415229"/>
    <w:rsid w:val="004152F2"/>
    <w:rsid w:val="00415348"/>
    <w:rsid w:val="0041558A"/>
    <w:rsid w:val="004159D5"/>
    <w:rsid w:val="00415CC6"/>
    <w:rsid w:val="00416056"/>
    <w:rsid w:val="004160D1"/>
    <w:rsid w:val="0041633A"/>
    <w:rsid w:val="004166A0"/>
    <w:rsid w:val="00416F04"/>
    <w:rsid w:val="00416F32"/>
    <w:rsid w:val="004171FD"/>
    <w:rsid w:val="0041744F"/>
    <w:rsid w:val="00417456"/>
    <w:rsid w:val="004174B0"/>
    <w:rsid w:val="00417527"/>
    <w:rsid w:val="00417573"/>
    <w:rsid w:val="00417AA5"/>
    <w:rsid w:val="00417D1D"/>
    <w:rsid w:val="0042009E"/>
    <w:rsid w:val="0042011B"/>
    <w:rsid w:val="004201BB"/>
    <w:rsid w:val="004202D1"/>
    <w:rsid w:val="0042090F"/>
    <w:rsid w:val="00420BBB"/>
    <w:rsid w:val="00420C85"/>
    <w:rsid w:val="00420D06"/>
    <w:rsid w:val="00420D10"/>
    <w:rsid w:val="00420D45"/>
    <w:rsid w:val="00420DAF"/>
    <w:rsid w:val="00420EDC"/>
    <w:rsid w:val="0042106E"/>
    <w:rsid w:val="00421079"/>
    <w:rsid w:val="00421088"/>
    <w:rsid w:val="004211B6"/>
    <w:rsid w:val="00421524"/>
    <w:rsid w:val="004218BB"/>
    <w:rsid w:val="004219F2"/>
    <w:rsid w:val="00421A9D"/>
    <w:rsid w:val="00421BF6"/>
    <w:rsid w:val="00421D1E"/>
    <w:rsid w:val="00421F02"/>
    <w:rsid w:val="00421F30"/>
    <w:rsid w:val="00421F5E"/>
    <w:rsid w:val="00422140"/>
    <w:rsid w:val="00422191"/>
    <w:rsid w:val="00422494"/>
    <w:rsid w:val="004225AB"/>
    <w:rsid w:val="00422E3A"/>
    <w:rsid w:val="00422EC6"/>
    <w:rsid w:val="00423133"/>
    <w:rsid w:val="00423280"/>
    <w:rsid w:val="004233A2"/>
    <w:rsid w:val="0042343D"/>
    <w:rsid w:val="00423A5F"/>
    <w:rsid w:val="00423AE7"/>
    <w:rsid w:val="00423C40"/>
    <w:rsid w:val="00423EF9"/>
    <w:rsid w:val="00423F9A"/>
    <w:rsid w:val="004241B8"/>
    <w:rsid w:val="00424464"/>
    <w:rsid w:val="004245C6"/>
    <w:rsid w:val="004246E2"/>
    <w:rsid w:val="00424985"/>
    <w:rsid w:val="00424C91"/>
    <w:rsid w:val="00424CAD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5D44"/>
    <w:rsid w:val="00426052"/>
    <w:rsid w:val="004263A7"/>
    <w:rsid w:val="00426B82"/>
    <w:rsid w:val="00426C7A"/>
    <w:rsid w:val="00426CD2"/>
    <w:rsid w:val="00426F43"/>
    <w:rsid w:val="00427095"/>
    <w:rsid w:val="00427139"/>
    <w:rsid w:val="00427718"/>
    <w:rsid w:val="00427F7F"/>
    <w:rsid w:val="004302CC"/>
    <w:rsid w:val="004305CF"/>
    <w:rsid w:val="0043063F"/>
    <w:rsid w:val="00430691"/>
    <w:rsid w:val="0043079B"/>
    <w:rsid w:val="00430818"/>
    <w:rsid w:val="004308D5"/>
    <w:rsid w:val="00430979"/>
    <w:rsid w:val="00430A9B"/>
    <w:rsid w:val="00430AA6"/>
    <w:rsid w:val="00430BC2"/>
    <w:rsid w:val="004310F3"/>
    <w:rsid w:val="0043117C"/>
    <w:rsid w:val="00431185"/>
    <w:rsid w:val="004311B1"/>
    <w:rsid w:val="0043172C"/>
    <w:rsid w:val="004319D3"/>
    <w:rsid w:val="00431B52"/>
    <w:rsid w:val="004320C1"/>
    <w:rsid w:val="00432392"/>
    <w:rsid w:val="0043275F"/>
    <w:rsid w:val="004328BB"/>
    <w:rsid w:val="00432924"/>
    <w:rsid w:val="00432BA6"/>
    <w:rsid w:val="00432F95"/>
    <w:rsid w:val="0043345A"/>
    <w:rsid w:val="00433552"/>
    <w:rsid w:val="004336CB"/>
    <w:rsid w:val="004337D8"/>
    <w:rsid w:val="00433BA0"/>
    <w:rsid w:val="00433ECA"/>
    <w:rsid w:val="00433ED3"/>
    <w:rsid w:val="00433F2D"/>
    <w:rsid w:val="004341AD"/>
    <w:rsid w:val="0043432F"/>
    <w:rsid w:val="00434A07"/>
    <w:rsid w:val="00434D02"/>
    <w:rsid w:val="00434D4A"/>
    <w:rsid w:val="00435088"/>
    <w:rsid w:val="00435155"/>
    <w:rsid w:val="004354CF"/>
    <w:rsid w:val="00435582"/>
    <w:rsid w:val="00435638"/>
    <w:rsid w:val="00435975"/>
    <w:rsid w:val="0043610A"/>
    <w:rsid w:val="00436161"/>
    <w:rsid w:val="00436240"/>
    <w:rsid w:val="00436944"/>
    <w:rsid w:val="00436E2D"/>
    <w:rsid w:val="00436EFA"/>
    <w:rsid w:val="00436F16"/>
    <w:rsid w:val="00437113"/>
    <w:rsid w:val="0043762F"/>
    <w:rsid w:val="00437716"/>
    <w:rsid w:val="004377F9"/>
    <w:rsid w:val="00437A7E"/>
    <w:rsid w:val="00437B65"/>
    <w:rsid w:val="00437D4F"/>
    <w:rsid w:val="00437D86"/>
    <w:rsid w:val="00437EB8"/>
    <w:rsid w:val="00437FCC"/>
    <w:rsid w:val="00440131"/>
    <w:rsid w:val="0044026B"/>
    <w:rsid w:val="004407D8"/>
    <w:rsid w:val="0044081C"/>
    <w:rsid w:val="00440B0E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ACD"/>
    <w:rsid w:val="00441F19"/>
    <w:rsid w:val="004420E6"/>
    <w:rsid w:val="00442187"/>
    <w:rsid w:val="00442484"/>
    <w:rsid w:val="00442568"/>
    <w:rsid w:val="0044265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A44"/>
    <w:rsid w:val="00443BB9"/>
    <w:rsid w:val="00443CE2"/>
    <w:rsid w:val="00443CE9"/>
    <w:rsid w:val="00444068"/>
    <w:rsid w:val="004441E5"/>
    <w:rsid w:val="004442D1"/>
    <w:rsid w:val="0044433B"/>
    <w:rsid w:val="004444F0"/>
    <w:rsid w:val="00444A2E"/>
    <w:rsid w:val="00444A9C"/>
    <w:rsid w:val="00444D0D"/>
    <w:rsid w:val="00444ECA"/>
    <w:rsid w:val="00444FB8"/>
    <w:rsid w:val="00445605"/>
    <w:rsid w:val="00445F9F"/>
    <w:rsid w:val="00446288"/>
    <w:rsid w:val="0044629F"/>
    <w:rsid w:val="00446619"/>
    <w:rsid w:val="00446726"/>
    <w:rsid w:val="0044681C"/>
    <w:rsid w:val="00446866"/>
    <w:rsid w:val="00446ED4"/>
    <w:rsid w:val="00446F71"/>
    <w:rsid w:val="00446FAC"/>
    <w:rsid w:val="00447004"/>
    <w:rsid w:val="00447B1F"/>
    <w:rsid w:val="00450223"/>
    <w:rsid w:val="004504D6"/>
    <w:rsid w:val="00450597"/>
    <w:rsid w:val="004509CD"/>
    <w:rsid w:val="00450A4A"/>
    <w:rsid w:val="00450ADF"/>
    <w:rsid w:val="00450E00"/>
    <w:rsid w:val="00450E8B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909"/>
    <w:rsid w:val="00452FB3"/>
    <w:rsid w:val="00453080"/>
    <w:rsid w:val="00453341"/>
    <w:rsid w:val="004535AF"/>
    <w:rsid w:val="00453626"/>
    <w:rsid w:val="00453CC4"/>
    <w:rsid w:val="00453DA8"/>
    <w:rsid w:val="00453E73"/>
    <w:rsid w:val="00453F9D"/>
    <w:rsid w:val="00453FB4"/>
    <w:rsid w:val="004541AB"/>
    <w:rsid w:val="00454D02"/>
    <w:rsid w:val="00454F94"/>
    <w:rsid w:val="004550B2"/>
    <w:rsid w:val="0045533A"/>
    <w:rsid w:val="0045536C"/>
    <w:rsid w:val="004554CE"/>
    <w:rsid w:val="004555A8"/>
    <w:rsid w:val="0045576A"/>
    <w:rsid w:val="00455D3A"/>
    <w:rsid w:val="00455D69"/>
    <w:rsid w:val="00455F3D"/>
    <w:rsid w:val="00455F9D"/>
    <w:rsid w:val="00456077"/>
    <w:rsid w:val="00456126"/>
    <w:rsid w:val="00456355"/>
    <w:rsid w:val="004567B5"/>
    <w:rsid w:val="00456894"/>
    <w:rsid w:val="00456B8F"/>
    <w:rsid w:val="00456C64"/>
    <w:rsid w:val="00456C7E"/>
    <w:rsid w:val="00456E59"/>
    <w:rsid w:val="00457403"/>
    <w:rsid w:val="004575C8"/>
    <w:rsid w:val="004575D7"/>
    <w:rsid w:val="004578DB"/>
    <w:rsid w:val="00457C4E"/>
    <w:rsid w:val="00457CA0"/>
    <w:rsid w:val="00460068"/>
    <w:rsid w:val="0046019C"/>
    <w:rsid w:val="004608AD"/>
    <w:rsid w:val="00460907"/>
    <w:rsid w:val="00461119"/>
    <w:rsid w:val="004613D4"/>
    <w:rsid w:val="0046144C"/>
    <w:rsid w:val="004614AB"/>
    <w:rsid w:val="00461558"/>
    <w:rsid w:val="004618A7"/>
    <w:rsid w:val="00461C07"/>
    <w:rsid w:val="00461DCF"/>
    <w:rsid w:val="00461EF1"/>
    <w:rsid w:val="0046204F"/>
    <w:rsid w:val="0046220B"/>
    <w:rsid w:val="00462282"/>
    <w:rsid w:val="004622A0"/>
    <w:rsid w:val="00462302"/>
    <w:rsid w:val="0046239E"/>
    <w:rsid w:val="0046247D"/>
    <w:rsid w:val="004625AC"/>
    <w:rsid w:val="00462740"/>
    <w:rsid w:val="004633B2"/>
    <w:rsid w:val="004634C3"/>
    <w:rsid w:val="0046375B"/>
    <w:rsid w:val="004638DD"/>
    <w:rsid w:val="00463FA0"/>
    <w:rsid w:val="004640ED"/>
    <w:rsid w:val="004642F9"/>
    <w:rsid w:val="00464519"/>
    <w:rsid w:val="0046495A"/>
    <w:rsid w:val="004649F8"/>
    <w:rsid w:val="00464FB2"/>
    <w:rsid w:val="00465258"/>
    <w:rsid w:val="0046539B"/>
    <w:rsid w:val="004654B5"/>
    <w:rsid w:val="004657F8"/>
    <w:rsid w:val="00465C4C"/>
    <w:rsid w:val="00465CAF"/>
    <w:rsid w:val="004661FB"/>
    <w:rsid w:val="0046627B"/>
    <w:rsid w:val="00466935"/>
    <w:rsid w:val="004669F0"/>
    <w:rsid w:val="00466A18"/>
    <w:rsid w:val="00466A4A"/>
    <w:rsid w:val="00466A5B"/>
    <w:rsid w:val="00466A81"/>
    <w:rsid w:val="00466B28"/>
    <w:rsid w:val="00466F34"/>
    <w:rsid w:val="00467270"/>
    <w:rsid w:val="00467AFD"/>
    <w:rsid w:val="00467BB8"/>
    <w:rsid w:val="004700DA"/>
    <w:rsid w:val="00470196"/>
    <w:rsid w:val="00470233"/>
    <w:rsid w:val="0047034F"/>
    <w:rsid w:val="0047051D"/>
    <w:rsid w:val="0047066D"/>
    <w:rsid w:val="0047092A"/>
    <w:rsid w:val="004709F1"/>
    <w:rsid w:val="00470AE8"/>
    <w:rsid w:val="00470AF8"/>
    <w:rsid w:val="00470C13"/>
    <w:rsid w:val="0047110D"/>
    <w:rsid w:val="00471309"/>
    <w:rsid w:val="004718A7"/>
    <w:rsid w:val="00471A55"/>
    <w:rsid w:val="00471F18"/>
    <w:rsid w:val="00472194"/>
    <w:rsid w:val="00472333"/>
    <w:rsid w:val="0047276F"/>
    <w:rsid w:val="004727F1"/>
    <w:rsid w:val="00472932"/>
    <w:rsid w:val="00472E30"/>
    <w:rsid w:val="004736A8"/>
    <w:rsid w:val="004738DB"/>
    <w:rsid w:val="00473BFE"/>
    <w:rsid w:val="00473D1C"/>
    <w:rsid w:val="00473D29"/>
    <w:rsid w:val="004744A4"/>
    <w:rsid w:val="00474578"/>
    <w:rsid w:val="00474A63"/>
    <w:rsid w:val="00474A7A"/>
    <w:rsid w:val="00474B09"/>
    <w:rsid w:val="00474B36"/>
    <w:rsid w:val="00474D4D"/>
    <w:rsid w:val="00474FA2"/>
    <w:rsid w:val="00475122"/>
    <w:rsid w:val="00475252"/>
    <w:rsid w:val="0047536D"/>
    <w:rsid w:val="0047549A"/>
    <w:rsid w:val="00475A78"/>
    <w:rsid w:val="00475B69"/>
    <w:rsid w:val="00475C96"/>
    <w:rsid w:val="00476058"/>
    <w:rsid w:val="004770FD"/>
    <w:rsid w:val="004771D9"/>
    <w:rsid w:val="004773B6"/>
    <w:rsid w:val="004776C6"/>
    <w:rsid w:val="00477745"/>
    <w:rsid w:val="00477BAD"/>
    <w:rsid w:val="00480246"/>
    <w:rsid w:val="0048027C"/>
    <w:rsid w:val="004802B7"/>
    <w:rsid w:val="004802FF"/>
    <w:rsid w:val="004803DA"/>
    <w:rsid w:val="00480545"/>
    <w:rsid w:val="0048069E"/>
    <w:rsid w:val="00480C2B"/>
    <w:rsid w:val="00480CBD"/>
    <w:rsid w:val="00480D6F"/>
    <w:rsid w:val="00480E51"/>
    <w:rsid w:val="00480E5B"/>
    <w:rsid w:val="0048153F"/>
    <w:rsid w:val="004815B1"/>
    <w:rsid w:val="0048161C"/>
    <w:rsid w:val="004817CE"/>
    <w:rsid w:val="004818B2"/>
    <w:rsid w:val="00481ECB"/>
    <w:rsid w:val="00481F01"/>
    <w:rsid w:val="00482092"/>
    <w:rsid w:val="004821E2"/>
    <w:rsid w:val="004822D8"/>
    <w:rsid w:val="004822DB"/>
    <w:rsid w:val="0048235C"/>
    <w:rsid w:val="00482424"/>
    <w:rsid w:val="004825E3"/>
    <w:rsid w:val="00482628"/>
    <w:rsid w:val="00482815"/>
    <w:rsid w:val="00482A5F"/>
    <w:rsid w:val="00482D28"/>
    <w:rsid w:val="00482DDA"/>
    <w:rsid w:val="00482F18"/>
    <w:rsid w:val="00483178"/>
    <w:rsid w:val="0048333C"/>
    <w:rsid w:val="0048345B"/>
    <w:rsid w:val="00483472"/>
    <w:rsid w:val="004836E1"/>
    <w:rsid w:val="004838D3"/>
    <w:rsid w:val="00483A7F"/>
    <w:rsid w:val="00483DC6"/>
    <w:rsid w:val="00483EC2"/>
    <w:rsid w:val="00484060"/>
    <w:rsid w:val="004843D0"/>
    <w:rsid w:val="004844B0"/>
    <w:rsid w:val="00484705"/>
    <w:rsid w:val="004847A0"/>
    <w:rsid w:val="00484876"/>
    <w:rsid w:val="004848E6"/>
    <w:rsid w:val="00484CCD"/>
    <w:rsid w:val="00484F7F"/>
    <w:rsid w:val="00485160"/>
    <w:rsid w:val="0048516F"/>
    <w:rsid w:val="00485AB2"/>
    <w:rsid w:val="00485C8E"/>
    <w:rsid w:val="00485DF6"/>
    <w:rsid w:val="00485F49"/>
    <w:rsid w:val="004860C8"/>
    <w:rsid w:val="00486171"/>
    <w:rsid w:val="0048622F"/>
    <w:rsid w:val="004862D3"/>
    <w:rsid w:val="00486357"/>
    <w:rsid w:val="004864AE"/>
    <w:rsid w:val="00486B0A"/>
    <w:rsid w:val="00486B11"/>
    <w:rsid w:val="00486C7A"/>
    <w:rsid w:val="00486E4E"/>
    <w:rsid w:val="00486E7D"/>
    <w:rsid w:val="00486F50"/>
    <w:rsid w:val="004870F9"/>
    <w:rsid w:val="00487684"/>
    <w:rsid w:val="004878E2"/>
    <w:rsid w:val="004879F5"/>
    <w:rsid w:val="00487ACE"/>
    <w:rsid w:val="00490020"/>
    <w:rsid w:val="004900AB"/>
    <w:rsid w:val="00490149"/>
    <w:rsid w:val="0049031D"/>
    <w:rsid w:val="00490367"/>
    <w:rsid w:val="00490581"/>
    <w:rsid w:val="004906F0"/>
    <w:rsid w:val="00490A27"/>
    <w:rsid w:val="00490BCB"/>
    <w:rsid w:val="00490DF3"/>
    <w:rsid w:val="00490E64"/>
    <w:rsid w:val="00490F19"/>
    <w:rsid w:val="0049115E"/>
    <w:rsid w:val="004911F8"/>
    <w:rsid w:val="004912F2"/>
    <w:rsid w:val="004914DB"/>
    <w:rsid w:val="00491544"/>
    <w:rsid w:val="0049200C"/>
    <w:rsid w:val="00492635"/>
    <w:rsid w:val="004926EA"/>
    <w:rsid w:val="00492977"/>
    <w:rsid w:val="00492BF1"/>
    <w:rsid w:val="00492E71"/>
    <w:rsid w:val="00492EEC"/>
    <w:rsid w:val="0049319A"/>
    <w:rsid w:val="0049342E"/>
    <w:rsid w:val="0049357E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3E9"/>
    <w:rsid w:val="00494478"/>
    <w:rsid w:val="0049457E"/>
    <w:rsid w:val="00494637"/>
    <w:rsid w:val="004946F7"/>
    <w:rsid w:val="004947DF"/>
    <w:rsid w:val="0049480C"/>
    <w:rsid w:val="00494D72"/>
    <w:rsid w:val="004952F5"/>
    <w:rsid w:val="00495524"/>
    <w:rsid w:val="004956B4"/>
    <w:rsid w:val="00495FA2"/>
    <w:rsid w:val="00496103"/>
    <w:rsid w:val="00496193"/>
    <w:rsid w:val="00496320"/>
    <w:rsid w:val="004967A1"/>
    <w:rsid w:val="00496830"/>
    <w:rsid w:val="00496C14"/>
    <w:rsid w:val="004971FE"/>
    <w:rsid w:val="0049743D"/>
    <w:rsid w:val="00497451"/>
    <w:rsid w:val="00497503"/>
    <w:rsid w:val="00497556"/>
    <w:rsid w:val="004975CB"/>
    <w:rsid w:val="00497CDB"/>
    <w:rsid w:val="00497DEC"/>
    <w:rsid w:val="00497E5D"/>
    <w:rsid w:val="004A0228"/>
    <w:rsid w:val="004A04FF"/>
    <w:rsid w:val="004A0503"/>
    <w:rsid w:val="004A068E"/>
    <w:rsid w:val="004A07AF"/>
    <w:rsid w:val="004A0C25"/>
    <w:rsid w:val="004A0C43"/>
    <w:rsid w:val="004A1324"/>
    <w:rsid w:val="004A133E"/>
    <w:rsid w:val="004A1559"/>
    <w:rsid w:val="004A1D49"/>
    <w:rsid w:val="004A2281"/>
    <w:rsid w:val="004A25CE"/>
    <w:rsid w:val="004A2AA7"/>
    <w:rsid w:val="004A2EC0"/>
    <w:rsid w:val="004A303A"/>
    <w:rsid w:val="004A3066"/>
    <w:rsid w:val="004A30A1"/>
    <w:rsid w:val="004A324A"/>
    <w:rsid w:val="004A32D1"/>
    <w:rsid w:val="004A3527"/>
    <w:rsid w:val="004A36E9"/>
    <w:rsid w:val="004A372F"/>
    <w:rsid w:val="004A3A08"/>
    <w:rsid w:val="004A3B8B"/>
    <w:rsid w:val="004A3E71"/>
    <w:rsid w:val="004A3FA3"/>
    <w:rsid w:val="004A45FC"/>
    <w:rsid w:val="004A4635"/>
    <w:rsid w:val="004A4701"/>
    <w:rsid w:val="004A4EFD"/>
    <w:rsid w:val="004A5375"/>
    <w:rsid w:val="004A5735"/>
    <w:rsid w:val="004A6100"/>
    <w:rsid w:val="004A646C"/>
    <w:rsid w:val="004A6573"/>
    <w:rsid w:val="004A6816"/>
    <w:rsid w:val="004A68A6"/>
    <w:rsid w:val="004A6A7D"/>
    <w:rsid w:val="004A7174"/>
    <w:rsid w:val="004A7652"/>
    <w:rsid w:val="004A7677"/>
    <w:rsid w:val="004A7845"/>
    <w:rsid w:val="004A7B0B"/>
    <w:rsid w:val="004A7C8C"/>
    <w:rsid w:val="004A7DBA"/>
    <w:rsid w:val="004A7EE1"/>
    <w:rsid w:val="004B0078"/>
    <w:rsid w:val="004B0455"/>
    <w:rsid w:val="004B0927"/>
    <w:rsid w:val="004B0C1E"/>
    <w:rsid w:val="004B0CED"/>
    <w:rsid w:val="004B0E1B"/>
    <w:rsid w:val="004B0EAC"/>
    <w:rsid w:val="004B0FBB"/>
    <w:rsid w:val="004B11CF"/>
    <w:rsid w:val="004B13C3"/>
    <w:rsid w:val="004B15E2"/>
    <w:rsid w:val="004B1601"/>
    <w:rsid w:val="004B1750"/>
    <w:rsid w:val="004B1920"/>
    <w:rsid w:val="004B1CA5"/>
    <w:rsid w:val="004B1CB7"/>
    <w:rsid w:val="004B1EBE"/>
    <w:rsid w:val="004B244A"/>
    <w:rsid w:val="004B28B1"/>
    <w:rsid w:val="004B2919"/>
    <w:rsid w:val="004B292C"/>
    <w:rsid w:val="004B30FD"/>
    <w:rsid w:val="004B3178"/>
    <w:rsid w:val="004B3326"/>
    <w:rsid w:val="004B3372"/>
    <w:rsid w:val="004B34CE"/>
    <w:rsid w:val="004B3AB3"/>
    <w:rsid w:val="004B3B6F"/>
    <w:rsid w:val="004B42DD"/>
    <w:rsid w:val="004B439F"/>
    <w:rsid w:val="004B45DC"/>
    <w:rsid w:val="004B497C"/>
    <w:rsid w:val="004B4EA8"/>
    <w:rsid w:val="004B5180"/>
    <w:rsid w:val="004B5223"/>
    <w:rsid w:val="004B5260"/>
    <w:rsid w:val="004B591B"/>
    <w:rsid w:val="004B5E5F"/>
    <w:rsid w:val="004B5F17"/>
    <w:rsid w:val="004B6101"/>
    <w:rsid w:val="004B6422"/>
    <w:rsid w:val="004B64FB"/>
    <w:rsid w:val="004B661E"/>
    <w:rsid w:val="004B6897"/>
    <w:rsid w:val="004B6B0C"/>
    <w:rsid w:val="004B6C28"/>
    <w:rsid w:val="004B6F7F"/>
    <w:rsid w:val="004B707B"/>
    <w:rsid w:val="004B719C"/>
    <w:rsid w:val="004B735C"/>
    <w:rsid w:val="004B78A1"/>
    <w:rsid w:val="004B794F"/>
    <w:rsid w:val="004B7B35"/>
    <w:rsid w:val="004B7F19"/>
    <w:rsid w:val="004C000D"/>
    <w:rsid w:val="004C0021"/>
    <w:rsid w:val="004C0160"/>
    <w:rsid w:val="004C0294"/>
    <w:rsid w:val="004C04A0"/>
    <w:rsid w:val="004C0ADF"/>
    <w:rsid w:val="004C11D0"/>
    <w:rsid w:val="004C11EE"/>
    <w:rsid w:val="004C1A25"/>
    <w:rsid w:val="004C1BFA"/>
    <w:rsid w:val="004C1D02"/>
    <w:rsid w:val="004C1EDC"/>
    <w:rsid w:val="004C1FB8"/>
    <w:rsid w:val="004C206B"/>
    <w:rsid w:val="004C208D"/>
    <w:rsid w:val="004C22F5"/>
    <w:rsid w:val="004C2440"/>
    <w:rsid w:val="004C2457"/>
    <w:rsid w:val="004C2A74"/>
    <w:rsid w:val="004C3003"/>
    <w:rsid w:val="004C304A"/>
    <w:rsid w:val="004C3125"/>
    <w:rsid w:val="004C3285"/>
    <w:rsid w:val="004C33D1"/>
    <w:rsid w:val="004C36B4"/>
    <w:rsid w:val="004C3729"/>
    <w:rsid w:val="004C37AF"/>
    <w:rsid w:val="004C38A7"/>
    <w:rsid w:val="004C38A8"/>
    <w:rsid w:val="004C3A19"/>
    <w:rsid w:val="004C3EE2"/>
    <w:rsid w:val="004C40A4"/>
    <w:rsid w:val="004C4265"/>
    <w:rsid w:val="004C42BD"/>
    <w:rsid w:val="004C442C"/>
    <w:rsid w:val="004C4627"/>
    <w:rsid w:val="004C4D77"/>
    <w:rsid w:val="004C5519"/>
    <w:rsid w:val="004C58BD"/>
    <w:rsid w:val="004C591C"/>
    <w:rsid w:val="004C592D"/>
    <w:rsid w:val="004C5ABA"/>
    <w:rsid w:val="004C6024"/>
    <w:rsid w:val="004C6399"/>
    <w:rsid w:val="004C6772"/>
    <w:rsid w:val="004C68B2"/>
    <w:rsid w:val="004C69B7"/>
    <w:rsid w:val="004C6A63"/>
    <w:rsid w:val="004C6F0A"/>
    <w:rsid w:val="004C6F97"/>
    <w:rsid w:val="004C6FA2"/>
    <w:rsid w:val="004C731A"/>
    <w:rsid w:val="004C739F"/>
    <w:rsid w:val="004C7691"/>
    <w:rsid w:val="004C7794"/>
    <w:rsid w:val="004C77F7"/>
    <w:rsid w:val="004C7BD2"/>
    <w:rsid w:val="004C7D70"/>
    <w:rsid w:val="004D05BE"/>
    <w:rsid w:val="004D0C53"/>
    <w:rsid w:val="004D0CA5"/>
    <w:rsid w:val="004D0D1F"/>
    <w:rsid w:val="004D1439"/>
    <w:rsid w:val="004D14F0"/>
    <w:rsid w:val="004D1501"/>
    <w:rsid w:val="004D1624"/>
    <w:rsid w:val="004D1745"/>
    <w:rsid w:val="004D19CC"/>
    <w:rsid w:val="004D1B58"/>
    <w:rsid w:val="004D1D63"/>
    <w:rsid w:val="004D1D90"/>
    <w:rsid w:val="004D1DA4"/>
    <w:rsid w:val="004D1EB6"/>
    <w:rsid w:val="004D1ED3"/>
    <w:rsid w:val="004D22FB"/>
    <w:rsid w:val="004D2346"/>
    <w:rsid w:val="004D23E2"/>
    <w:rsid w:val="004D2561"/>
    <w:rsid w:val="004D274C"/>
    <w:rsid w:val="004D2925"/>
    <w:rsid w:val="004D2934"/>
    <w:rsid w:val="004D29BD"/>
    <w:rsid w:val="004D2AAF"/>
    <w:rsid w:val="004D2B44"/>
    <w:rsid w:val="004D2B73"/>
    <w:rsid w:val="004D2CA3"/>
    <w:rsid w:val="004D2CDA"/>
    <w:rsid w:val="004D2DDA"/>
    <w:rsid w:val="004D2E8A"/>
    <w:rsid w:val="004D2F53"/>
    <w:rsid w:val="004D3072"/>
    <w:rsid w:val="004D367C"/>
    <w:rsid w:val="004D36B6"/>
    <w:rsid w:val="004D3840"/>
    <w:rsid w:val="004D39B5"/>
    <w:rsid w:val="004D39CF"/>
    <w:rsid w:val="004D3A50"/>
    <w:rsid w:val="004D3B30"/>
    <w:rsid w:val="004D3C1B"/>
    <w:rsid w:val="004D3C4E"/>
    <w:rsid w:val="004D4242"/>
    <w:rsid w:val="004D444A"/>
    <w:rsid w:val="004D47AB"/>
    <w:rsid w:val="004D512A"/>
    <w:rsid w:val="004D5169"/>
    <w:rsid w:val="004D55C5"/>
    <w:rsid w:val="004D5788"/>
    <w:rsid w:val="004D5A90"/>
    <w:rsid w:val="004D5B0D"/>
    <w:rsid w:val="004D5B3A"/>
    <w:rsid w:val="004D5EA6"/>
    <w:rsid w:val="004D614D"/>
    <w:rsid w:val="004D61E1"/>
    <w:rsid w:val="004D625B"/>
    <w:rsid w:val="004D6569"/>
    <w:rsid w:val="004D6733"/>
    <w:rsid w:val="004D6A80"/>
    <w:rsid w:val="004D6A99"/>
    <w:rsid w:val="004D6AA1"/>
    <w:rsid w:val="004D6E24"/>
    <w:rsid w:val="004D6E28"/>
    <w:rsid w:val="004D6F95"/>
    <w:rsid w:val="004D71B7"/>
    <w:rsid w:val="004D7228"/>
    <w:rsid w:val="004D73B3"/>
    <w:rsid w:val="004D7654"/>
    <w:rsid w:val="004D7697"/>
    <w:rsid w:val="004D78DD"/>
    <w:rsid w:val="004D797C"/>
    <w:rsid w:val="004D7A0A"/>
    <w:rsid w:val="004D7B92"/>
    <w:rsid w:val="004D7C18"/>
    <w:rsid w:val="004D7C2C"/>
    <w:rsid w:val="004D7D7B"/>
    <w:rsid w:val="004D7E2D"/>
    <w:rsid w:val="004E0085"/>
    <w:rsid w:val="004E02A1"/>
    <w:rsid w:val="004E02A3"/>
    <w:rsid w:val="004E03DC"/>
    <w:rsid w:val="004E05B3"/>
    <w:rsid w:val="004E08FC"/>
    <w:rsid w:val="004E0B12"/>
    <w:rsid w:val="004E12B4"/>
    <w:rsid w:val="004E131B"/>
    <w:rsid w:val="004E16B7"/>
    <w:rsid w:val="004E1C1D"/>
    <w:rsid w:val="004E1E2E"/>
    <w:rsid w:val="004E1EBD"/>
    <w:rsid w:val="004E1EE7"/>
    <w:rsid w:val="004E27FA"/>
    <w:rsid w:val="004E2B11"/>
    <w:rsid w:val="004E2BD2"/>
    <w:rsid w:val="004E2BF8"/>
    <w:rsid w:val="004E325D"/>
    <w:rsid w:val="004E35F7"/>
    <w:rsid w:val="004E35FA"/>
    <w:rsid w:val="004E3765"/>
    <w:rsid w:val="004E3931"/>
    <w:rsid w:val="004E3CB1"/>
    <w:rsid w:val="004E3D6A"/>
    <w:rsid w:val="004E4113"/>
    <w:rsid w:val="004E4678"/>
    <w:rsid w:val="004E4AE8"/>
    <w:rsid w:val="004E4CA4"/>
    <w:rsid w:val="004E4EB9"/>
    <w:rsid w:val="004E4F58"/>
    <w:rsid w:val="004E516F"/>
    <w:rsid w:val="004E53AA"/>
    <w:rsid w:val="004E5451"/>
    <w:rsid w:val="004E54E0"/>
    <w:rsid w:val="004E5622"/>
    <w:rsid w:val="004E57D7"/>
    <w:rsid w:val="004E5807"/>
    <w:rsid w:val="004E5950"/>
    <w:rsid w:val="004E59C1"/>
    <w:rsid w:val="004E5A4A"/>
    <w:rsid w:val="004E5B16"/>
    <w:rsid w:val="004E5B2C"/>
    <w:rsid w:val="004E5BE9"/>
    <w:rsid w:val="004E602F"/>
    <w:rsid w:val="004E618A"/>
    <w:rsid w:val="004E6258"/>
    <w:rsid w:val="004E6498"/>
    <w:rsid w:val="004E64C4"/>
    <w:rsid w:val="004E6755"/>
    <w:rsid w:val="004E67FE"/>
    <w:rsid w:val="004E6858"/>
    <w:rsid w:val="004E68AE"/>
    <w:rsid w:val="004E6E77"/>
    <w:rsid w:val="004E734D"/>
    <w:rsid w:val="004E77F9"/>
    <w:rsid w:val="004E7999"/>
    <w:rsid w:val="004E79AB"/>
    <w:rsid w:val="004E79B2"/>
    <w:rsid w:val="004E7BFA"/>
    <w:rsid w:val="004E7DE2"/>
    <w:rsid w:val="004E7E5D"/>
    <w:rsid w:val="004E7FBD"/>
    <w:rsid w:val="004F0040"/>
    <w:rsid w:val="004F00DD"/>
    <w:rsid w:val="004F035C"/>
    <w:rsid w:val="004F042F"/>
    <w:rsid w:val="004F08E1"/>
    <w:rsid w:val="004F134B"/>
    <w:rsid w:val="004F139C"/>
    <w:rsid w:val="004F162B"/>
    <w:rsid w:val="004F178F"/>
    <w:rsid w:val="004F1A3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6A"/>
    <w:rsid w:val="004F26F9"/>
    <w:rsid w:val="004F2C54"/>
    <w:rsid w:val="004F2DAB"/>
    <w:rsid w:val="004F2F30"/>
    <w:rsid w:val="004F33AE"/>
    <w:rsid w:val="004F38DC"/>
    <w:rsid w:val="004F39DC"/>
    <w:rsid w:val="004F3A98"/>
    <w:rsid w:val="004F3C4A"/>
    <w:rsid w:val="004F3C4F"/>
    <w:rsid w:val="004F3E88"/>
    <w:rsid w:val="004F3FF7"/>
    <w:rsid w:val="004F4106"/>
    <w:rsid w:val="004F42CC"/>
    <w:rsid w:val="004F4656"/>
    <w:rsid w:val="004F46FC"/>
    <w:rsid w:val="004F484D"/>
    <w:rsid w:val="004F4978"/>
    <w:rsid w:val="004F49C4"/>
    <w:rsid w:val="004F4BB5"/>
    <w:rsid w:val="004F4E86"/>
    <w:rsid w:val="004F5085"/>
    <w:rsid w:val="004F53B1"/>
    <w:rsid w:val="004F546A"/>
    <w:rsid w:val="004F5955"/>
    <w:rsid w:val="004F60D5"/>
    <w:rsid w:val="004F63C7"/>
    <w:rsid w:val="004F65BA"/>
    <w:rsid w:val="004F6609"/>
    <w:rsid w:val="004F691F"/>
    <w:rsid w:val="004F6C55"/>
    <w:rsid w:val="004F6FDD"/>
    <w:rsid w:val="004F722E"/>
    <w:rsid w:val="004F7421"/>
    <w:rsid w:val="004F76A4"/>
    <w:rsid w:val="004F77C6"/>
    <w:rsid w:val="004F782B"/>
    <w:rsid w:val="004F791F"/>
    <w:rsid w:val="004F7CF1"/>
    <w:rsid w:val="004F7F25"/>
    <w:rsid w:val="0050034A"/>
    <w:rsid w:val="00500454"/>
    <w:rsid w:val="00500DD8"/>
    <w:rsid w:val="005012DD"/>
    <w:rsid w:val="00501780"/>
    <w:rsid w:val="005018AE"/>
    <w:rsid w:val="00502685"/>
    <w:rsid w:val="005026BA"/>
    <w:rsid w:val="005027DD"/>
    <w:rsid w:val="00502942"/>
    <w:rsid w:val="00502DA2"/>
    <w:rsid w:val="00502DFC"/>
    <w:rsid w:val="0050306D"/>
    <w:rsid w:val="00503318"/>
    <w:rsid w:val="00503643"/>
    <w:rsid w:val="00503C4D"/>
    <w:rsid w:val="00504084"/>
    <w:rsid w:val="0050439A"/>
    <w:rsid w:val="00504F28"/>
    <w:rsid w:val="00505087"/>
    <w:rsid w:val="0050510F"/>
    <w:rsid w:val="0050524B"/>
    <w:rsid w:val="00505452"/>
    <w:rsid w:val="005054F5"/>
    <w:rsid w:val="0050562E"/>
    <w:rsid w:val="0050580C"/>
    <w:rsid w:val="0050583B"/>
    <w:rsid w:val="005058BC"/>
    <w:rsid w:val="005058F2"/>
    <w:rsid w:val="0050601C"/>
    <w:rsid w:val="005060EA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21"/>
    <w:rsid w:val="005077FB"/>
    <w:rsid w:val="00507A03"/>
    <w:rsid w:val="00507A3D"/>
    <w:rsid w:val="00507AB5"/>
    <w:rsid w:val="00507BF0"/>
    <w:rsid w:val="00507DFF"/>
    <w:rsid w:val="0051009F"/>
    <w:rsid w:val="005102D5"/>
    <w:rsid w:val="0051055D"/>
    <w:rsid w:val="0051077C"/>
    <w:rsid w:val="005107D9"/>
    <w:rsid w:val="005110E5"/>
    <w:rsid w:val="005111E7"/>
    <w:rsid w:val="00511225"/>
    <w:rsid w:val="00511351"/>
    <w:rsid w:val="005116F8"/>
    <w:rsid w:val="00511E1F"/>
    <w:rsid w:val="0051217A"/>
    <w:rsid w:val="00512529"/>
    <w:rsid w:val="00512884"/>
    <w:rsid w:val="00512A3B"/>
    <w:rsid w:val="00512E8C"/>
    <w:rsid w:val="0051335B"/>
    <w:rsid w:val="00513579"/>
    <w:rsid w:val="005135C9"/>
    <w:rsid w:val="00513C1D"/>
    <w:rsid w:val="00513EE9"/>
    <w:rsid w:val="00514235"/>
    <w:rsid w:val="00514776"/>
    <w:rsid w:val="00514911"/>
    <w:rsid w:val="00514ACD"/>
    <w:rsid w:val="00514AE4"/>
    <w:rsid w:val="00514BE9"/>
    <w:rsid w:val="00514FD1"/>
    <w:rsid w:val="005153E8"/>
    <w:rsid w:val="00515550"/>
    <w:rsid w:val="00515556"/>
    <w:rsid w:val="005155F4"/>
    <w:rsid w:val="0051576E"/>
    <w:rsid w:val="00515B94"/>
    <w:rsid w:val="00515DB0"/>
    <w:rsid w:val="00516208"/>
    <w:rsid w:val="00516733"/>
    <w:rsid w:val="00516833"/>
    <w:rsid w:val="00516BF5"/>
    <w:rsid w:val="00516C6C"/>
    <w:rsid w:val="00516DFE"/>
    <w:rsid w:val="005170CE"/>
    <w:rsid w:val="0051712B"/>
    <w:rsid w:val="005179A5"/>
    <w:rsid w:val="00517B2E"/>
    <w:rsid w:val="005200F5"/>
    <w:rsid w:val="00520466"/>
    <w:rsid w:val="005204E3"/>
    <w:rsid w:val="00520616"/>
    <w:rsid w:val="0052088E"/>
    <w:rsid w:val="00520B93"/>
    <w:rsid w:val="005212BF"/>
    <w:rsid w:val="0052147F"/>
    <w:rsid w:val="005214BC"/>
    <w:rsid w:val="00521AA2"/>
    <w:rsid w:val="00521AC4"/>
    <w:rsid w:val="00521DE8"/>
    <w:rsid w:val="00521FF2"/>
    <w:rsid w:val="005221FC"/>
    <w:rsid w:val="0052221E"/>
    <w:rsid w:val="005223D2"/>
    <w:rsid w:val="00522CE2"/>
    <w:rsid w:val="00522FA9"/>
    <w:rsid w:val="005230B3"/>
    <w:rsid w:val="00523265"/>
    <w:rsid w:val="005233A1"/>
    <w:rsid w:val="00523489"/>
    <w:rsid w:val="005238E1"/>
    <w:rsid w:val="00523FA6"/>
    <w:rsid w:val="00524A7C"/>
    <w:rsid w:val="00524B5F"/>
    <w:rsid w:val="00524C83"/>
    <w:rsid w:val="00524D45"/>
    <w:rsid w:val="00524E47"/>
    <w:rsid w:val="005250EA"/>
    <w:rsid w:val="0052526C"/>
    <w:rsid w:val="00525454"/>
    <w:rsid w:val="005257AD"/>
    <w:rsid w:val="00525A8D"/>
    <w:rsid w:val="00525AF2"/>
    <w:rsid w:val="00525B7C"/>
    <w:rsid w:val="00525D80"/>
    <w:rsid w:val="00525EB1"/>
    <w:rsid w:val="00526070"/>
    <w:rsid w:val="00526105"/>
    <w:rsid w:val="005267C2"/>
    <w:rsid w:val="005270D0"/>
    <w:rsid w:val="0052714E"/>
    <w:rsid w:val="00527407"/>
    <w:rsid w:val="0052771D"/>
    <w:rsid w:val="005279B0"/>
    <w:rsid w:val="00527A43"/>
    <w:rsid w:val="00527DC8"/>
    <w:rsid w:val="00527EAF"/>
    <w:rsid w:val="00527F51"/>
    <w:rsid w:val="00530388"/>
    <w:rsid w:val="0053065F"/>
    <w:rsid w:val="00530ADB"/>
    <w:rsid w:val="00530EBD"/>
    <w:rsid w:val="00531088"/>
    <w:rsid w:val="0053136E"/>
    <w:rsid w:val="00531421"/>
    <w:rsid w:val="00531523"/>
    <w:rsid w:val="00531895"/>
    <w:rsid w:val="00531994"/>
    <w:rsid w:val="00531B43"/>
    <w:rsid w:val="005321C9"/>
    <w:rsid w:val="005322D6"/>
    <w:rsid w:val="00532367"/>
    <w:rsid w:val="00532373"/>
    <w:rsid w:val="00532428"/>
    <w:rsid w:val="00532637"/>
    <w:rsid w:val="00532767"/>
    <w:rsid w:val="00532917"/>
    <w:rsid w:val="0053298F"/>
    <w:rsid w:val="005329C5"/>
    <w:rsid w:val="00532E46"/>
    <w:rsid w:val="00532F3E"/>
    <w:rsid w:val="005330FA"/>
    <w:rsid w:val="00533179"/>
    <w:rsid w:val="00533275"/>
    <w:rsid w:val="00533291"/>
    <w:rsid w:val="005336C4"/>
    <w:rsid w:val="00533991"/>
    <w:rsid w:val="00533A13"/>
    <w:rsid w:val="00533A9E"/>
    <w:rsid w:val="00533BCE"/>
    <w:rsid w:val="00534391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7E"/>
    <w:rsid w:val="00535F56"/>
    <w:rsid w:val="0053625F"/>
    <w:rsid w:val="005363F6"/>
    <w:rsid w:val="0053640B"/>
    <w:rsid w:val="005367F2"/>
    <w:rsid w:val="00536944"/>
    <w:rsid w:val="00536F4C"/>
    <w:rsid w:val="00536FE0"/>
    <w:rsid w:val="00537458"/>
    <w:rsid w:val="005375B9"/>
    <w:rsid w:val="0053794E"/>
    <w:rsid w:val="00537CC8"/>
    <w:rsid w:val="00537F4B"/>
    <w:rsid w:val="00537F5F"/>
    <w:rsid w:val="00540138"/>
    <w:rsid w:val="00540AD8"/>
    <w:rsid w:val="00540BCB"/>
    <w:rsid w:val="00540DE8"/>
    <w:rsid w:val="00540EC3"/>
    <w:rsid w:val="00540FBC"/>
    <w:rsid w:val="005411C9"/>
    <w:rsid w:val="005414C4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A78"/>
    <w:rsid w:val="00542BBE"/>
    <w:rsid w:val="00542CAB"/>
    <w:rsid w:val="00542CDF"/>
    <w:rsid w:val="00543BA3"/>
    <w:rsid w:val="00543C06"/>
    <w:rsid w:val="00543DA6"/>
    <w:rsid w:val="00543EA7"/>
    <w:rsid w:val="005440B5"/>
    <w:rsid w:val="0054425E"/>
    <w:rsid w:val="005442F5"/>
    <w:rsid w:val="0054452F"/>
    <w:rsid w:val="0054478C"/>
    <w:rsid w:val="00544DC9"/>
    <w:rsid w:val="00545255"/>
    <w:rsid w:val="00545315"/>
    <w:rsid w:val="0054564C"/>
    <w:rsid w:val="005457CD"/>
    <w:rsid w:val="00545C23"/>
    <w:rsid w:val="005460FB"/>
    <w:rsid w:val="005462A2"/>
    <w:rsid w:val="00546322"/>
    <w:rsid w:val="00546410"/>
    <w:rsid w:val="005466D5"/>
    <w:rsid w:val="005466DA"/>
    <w:rsid w:val="00546706"/>
    <w:rsid w:val="0054680B"/>
    <w:rsid w:val="00546AEE"/>
    <w:rsid w:val="00546ECA"/>
    <w:rsid w:val="00546F31"/>
    <w:rsid w:val="00547038"/>
    <w:rsid w:val="0054713D"/>
    <w:rsid w:val="005471D4"/>
    <w:rsid w:val="00547B11"/>
    <w:rsid w:val="00547B47"/>
    <w:rsid w:val="00547E1B"/>
    <w:rsid w:val="005501FE"/>
    <w:rsid w:val="0055032F"/>
    <w:rsid w:val="005505C1"/>
    <w:rsid w:val="00550605"/>
    <w:rsid w:val="005507C3"/>
    <w:rsid w:val="005509B4"/>
    <w:rsid w:val="005509C8"/>
    <w:rsid w:val="00551254"/>
    <w:rsid w:val="005512B8"/>
    <w:rsid w:val="00551319"/>
    <w:rsid w:val="00551391"/>
    <w:rsid w:val="0055148A"/>
    <w:rsid w:val="0055159C"/>
    <w:rsid w:val="00551A69"/>
    <w:rsid w:val="00551AA1"/>
    <w:rsid w:val="005521A2"/>
    <w:rsid w:val="005521DF"/>
    <w:rsid w:val="005525BD"/>
    <w:rsid w:val="005526C6"/>
    <w:rsid w:val="005526FF"/>
    <w:rsid w:val="005528A5"/>
    <w:rsid w:val="005528F9"/>
    <w:rsid w:val="00552A13"/>
    <w:rsid w:val="00552F03"/>
    <w:rsid w:val="00552FD8"/>
    <w:rsid w:val="005531F0"/>
    <w:rsid w:val="0055324A"/>
    <w:rsid w:val="00553389"/>
    <w:rsid w:val="0055344B"/>
    <w:rsid w:val="005535B9"/>
    <w:rsid w:val="005537F8"/>
    <w:rsid w:val="005537FD"/>
    <w:rsid w:val="005538CD"/>
    <w:rsid w:val="00553B34"/>
    <w:rsid w:val="00553D54"/>
    <w:rsid w:val="00553D79"/>
    <w:rsid w:val="00553FFC"/>
    <w:rsid w:val="005542B5"/>
    <w:rsid w:val="005543BF"/>
    <w:rsid w:val="00554441"/>
    <w:rsid w:val="005544D8"/>
    <w:rsid w:val="005546EE"/>
    <w:rsid w:val="00554779"/>
    <w:rsid w:val="0055483D"/>
    <w:rsid w:val="0055488A"/>
    <w:rsid w:val="00554C82"/>
    <w:rsid w:val="00554D44"/>
    <w:rsid w:val="00555553"/>
    <w:rsid w:val="0055584E"/>
    <w:rsid w:val="00555F3F"/>
    <w:rsid w:val="00556380"/>
    <w:rsid w:val="005563BE"/>
    <w:rsid w:val="0055645C"/>
    <w:rsid w:val="0055652C"/>
    <w:rsid w:val="00556906"/>
    <w:rsid w:val="00556BEC"/>
    <w:rsid w:val="00556DC0"/>
    <w:rsid w:val="00556F09"/>
    <w:rsid w:val="00556F35"/>
    <w:rsid w:val="00557073"/>
    <w:rsid w:val="00557075"/>
    <w:rsid w:val="00560162"/>
    <w:rsid w:val="0056019F"/>
    <w:rsid w:val="005609B8"/>
    <w:rsid w:val="00560A5D"/>
    <w:rsid w:val="00560D29"/>
    <w:rsid w:val="00561187"/>
    <w:rsid w:val="005612D7"/>
    <w:rsid w:val="005613A5"/>
    <w:rsid w:val="005614D8"/>
    <w:rsid w:val="00561653"/>
    <w:rsid w:val="005616F6"/>
    <w:rsid w:val="00561BF7"/>
    <w:rsid w:val="00561CA4"/>
    <w:rsid w:val="00562062"/>
    <w:rsid w:val="0056210A"/>
    <w:rsid w:val="00562120"/>
    <w:rsid w:val="0056218E"/>
    <w:rsid w:val="0056229A"/>
    <w:rsid w:val="0056235B"/>
    <w:rsid w:val="005623E0"/>
    <w:rsid w:val="005624DD"/>
    <w:rsid w:val="005624E3"/>
    <w:rsid w:val="0056268F"/>
    <w:rsid w:val="005628B0"/>
    <w:rsid w:val="0056293C"/>
    <w:rsid w:val="005629C4"/>
    <w:rsid w:val="00562C4D"/>
    <w:rsid w:val="00562CFC"/>
    <w:rsid w:val="0056307C"/>
    <w:rsid w:val="00563092"/>
    <w:rsid w:val="005632B0"/>
    <w:rsid w:val="005634E2"/>
    <w:rsid w:val="00563754"/>
    <w:rsid w:val="0056392D"/>
    <w:rsid w:val="00563A8C"/>
    <w:rsid w:val="00563B0B"/>
    <w:rsid w:val="00563DF3"/>
    <w:rsid w:val="00563EAE"/>
    <w:rsid w:val="005644D1"/>
    <w:rsid w:val="005653F7"/>
    <w:rsid w:val="00565711"/>
    <w:rsid w:val="005657E2"/>
    <w:rsid w:val="00565816"/>
    <w:rsid w:val="00566077"/>
    <w:rsid w:val="005661F9"/>
    <w:rsid w:val="0056623E"/>
    <w:rsid w:val="00566479"/>
    <w:rsid w:val="00566592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561"/>
    <w:rsid w:val="00567830"/>
    <w:rsid w:val="00567874"/>
    <w:rsid w:val="0056791D"/>
    <w:rsid w:val="00567BD2"/>
    <w:rsid w:val="00567C13"/>
    <w:rsid w:val="00570270"/>
    <w:rsid w:val="00570325"/>
    <w:rsid w:val="0057050E"/>
    <w:rsid w:val="005705BE"/>
    <w:rsid w:val="00570836"/>
    <w:rsid w:val="00570ABE"/>
    <w:rsid w:val="00570E37"/>
    <w:rsid w:val="00570F88"/>
    <w:rsid w:val="00570F97"/>
    <w:rsid w:val="005718E3"/>
    <w:rsid w:val="00571C3D"/>
    <w:rsid w:val="00571DB1"/>
    <w:rsid w:val="00571FA7"/>
    <w:rsid w:val="005720B5"/>
    <w:rsid w:val="0057212F"/>
    <w:rsid w:val="005721FC"/>
    <w:rsid w:val="0057223D"/>
    <w:rsid w:val="00572253"/>
    <w:rsid w:val="0057233A"/>
    <w:rsid w:val="005724B3"/>
    <w:rsid w:val="00572B08"/>
    <w:rsid w:val="00572C0D"/>
    <w:rsid w:val="00572D10"/>
    <w:rsid w:val="00572D53"/>
    <w:rsid w:val="00572DD9"/>
    <w:rsid w:val="00572E11"/>
    <w:rsid w:val="00572FBF"/>
    <w:rsid w:val="00572FC7"/>
    <w:rsid w:val="00573082"/>
    <w:rsid w:val="005733E0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DEF"/>
    <w:rsid w:val="00574F68"/>
    <w:rsid w:val="00575003"/>
    <w:rsid w:val="00575143"/>
    <w:rsid w:val="005752AE"/>
    <w:rsid w:val="005756DA"/>
    <w:rsid w:val="00575793"/>
    <w:rsid w:val="005759E9"/>
    <w:rsid w:val="005760A2"/>
    <w:rsid w:val="005760AA"/>
    <w:rsid w:val="005760EB"/>
    <w:rsid w:val="005761A2"/>
    <w:rsid w:val="0057644C"/>
    <w:rsid w:val="00576731"/>
    <w:rsid w:val="00576915"/>
    <w:rsid w:val="00576B39"/>
    <w:rsid w:val="00576CD8"/>
    <w:rsid w:val="00576E54"/>
    <w:rsid w:val="00576F1F"/>
    <w:rsid w:val="005774B7"/>
    <w:rsid w:val="005775D5"/>
    <w:rsid w:val="0057772C"/>
    <w:rsid w:val="00577734"/>
    <w:rsid w:val="005779AF"/>
    <w:rsid w:val="0058000D"/>
    <w:rsid w:val="005802E7"/>
    <w:rsid w:val="00580552"/>
    <w:rsid w:val="0058055A"/>
    <w:rsid w:val="00580897"/>
    <w:rsid w:val="00580A39"/>
    <w:rsid w:val="00580A6F"/>
    <w:rsid w:val="00580A9A"/>
    <w:rsid w:val="00580B86"/>
    <w:rsid w:val="00580F65"/>
    <w:rsid w:val="00581040"/>
    <w:rsid w:val="005810E1"/>
    <w:rsid w:val="00581399"/>
    <w:rsid w:val="00581665"/>
    <w:rsid w:val="0058187C"/>
    <w:rsid w:val="005818AA"/>
    <w:rsid w:val="00581AEA"/>
    <w:rsid w:val="00582124"/>
    <w:rsid w:val="005821F2"/>
    <w:rsid w:val="00582332"/>
    <w:rsid w:val="0058250C"/>
    <w:rsid w:val="00582514"/>
    <w:rsid w:val="00582A69"/>
    <w:rsid w:val="00582F2B"/>
    <w:rsid w:val="00582F73"/>
    <w:rsid w:val="0058311F"/>
    <w:rsid w:val="00583251"/>
    <w:rsid w:val="0058361B"/>
    <w:rsid w:val="00583806"/>
    <w:rsid w:val="005838F9"/>
    <w:rsid w:val="00583B29"/>
    <w:rsid w:val="00583BE9"/>
    <w:rsid w:val="00583C8C"/>
    <w:rsid w:val="005841DF"/>
    <w:rsid w:val="00584362"/>
    <w:rsid w:val="00584416"/>
    <w:rsid w:val="005844E3"/>
    <w:rsid w:val="00584B45"/>
    <w:rsid w:val="00584CB0"/>
    <w:rsid w:val="00584CB5"/>
    <w:rsid w:val="00584D3A"/>
    <w:rsid w:val="005856E4"/>
    <w:rsid w:val="00585A80"/>
    <w:rsid w:val="00585D0C"/>
    <w:rsid w:val="00585DF1"/>
    <w:rsid w:val="00586496"/>
    <w:rsid w:val="005865A2"/>
    <w:rsid w:val="00586748"/>
    <w:rsid w:val="00586B19"/>
    <w:rsid w:val="00586B8E"/>
    <w:rsid w:val="00586DA9"/>
    <w:rsid w:val="00587044"/>
    <w:rsid w:val="00587263"/>
    <w:rsid w:val="0058728E"/>
    <w:rsid w:val="00587385"/>
    <w:rsid w:val="0058744A"/>
    <w:rsid w:val="0058757D"/>
    <w:rsid w:val="00587591"/>
    <w:rsid w:val="005875BA"/>
    <w:rsid w:val="005876E4"/>
    <w:rsid w:val="00587768"/>
    <w:rsid w:val="00587B86"/>
    <w:rsid w:val="00590203"/>
    <w:rsid w:val="0059118C"/>
    <w:rsid w:val="00591294"/>
    <w:rsid w:val="00591354"/>
    <w:rsid w:val="00591359"/>
    <w:rsid w:val="00591803"/>
    <w:rsid w:val="00591B85"/>
    <w:rsid w:val="00591C58"/>
    <w:rsid w:val="0059202A"/>
    <w:rsid w:val="00592094"/>
    <w:rsid w:val="005922F4"/>
    <w:rsid w:val="0059235F"/>
    <w:rsid w:val="005925D9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4"/>
    <w:rsid w:val="005935A7"/>
    <w:rsid w:val="005937DC"/>
    <w:rsid w:val="0059380A"/>
    <w:rsid w:val="0059381D"/>
    <w:rsid w:val="00593872"/>
    <w:rsid w:val="00594219"/>
    <w:rsid w:val="00594265"/>
    <w:rsid w:val="00594371"/>
    <w:rsid w:val="0059468B"/>
    <w:rsid w:val="00594982"/>
    <w:rsid w:val="00595988"/>
    <w:rsid w:val="00595E8E"/>
    <w:rsid w:val="00595F08"/>
    <w:rsid w:val="00596224"/>
    <w:rsid w:val="00596986"/>
    <w:rsid w:val="00596BF5"/>
    <w:rsid w:val="00596D5C"/>
    <w:rsid w:val="00596E4A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51C"/>
    <w:rsid w:val="005A0CE1"/>
    <w:rsid w:val="005A0F0C"/>
    <w:rsid w:val="005A125A"/>
    <w:rsid w:val="005A13C4"/>
    <w:rsid w:val="005A145A"/>
    <w:rsid w:val="005A172D"/>
    <w:rsid w:val="005A191D"/>
    <w:rsid w:val="005A1B6E"/>
    <w:rsid w:val="005A1BE9"/>
    <w:rsid w:val="005A1C26"/>
    <w:rsid w:val="005A1F16"/>
    <w:rsid w:val="005A21E7"/>
    <w:rsid w:val="005A21F1"/>
    <w:rsid w:val="005A2486"/>
    <w:rsid w:val="005A28A9"/>
    <w:rsid w:val="005A2EB1"/>
    <w:rsid w:val="005A3373"/>
    <w:rsid w:val="005A3870"/>
    <w:rsid w:val="005A3AF9"/>
    <w:rsid w:val="005A3E19"/>
    <w:rsid w:val="005A3EDF"/>
    <w:rsid w:val="005A3F46"/>
    <w:rsid w:val="005A44A6"/>
    <w:rsid w:val="005A45A4"/>
    <w:rsid w:val="005A482A"/>
    <w:rsid w:val="005A48AA"/>
    <w:rsid w:val="005A4A55"/>
    <w:rsid w:val="005A4D42"/>
    <w:rsid w:val="005A4E4E"/>
    <w:rsid w:val="005A4EC6"/>
    <w:rsid w:val="005A4F22"/>
    <w:rsid w:val="005A535D"/>
    <w:rsid w:val="005A53C7"/>
    <w:rsid w:val="005A5402"/>
    <w:rsid w:val="005A543A"/>
    <w:rsid w:val="005A557A"/>
    <w:rsid w:val="005A5767"/>
    <w:rsid w:val="005A5987"/>
    <w:rsid w:val="005A5AF9"/>
    <w:rsid w:val="005A5ECD"/>
    <w:rsid w:val="005A6637"/>
    <w:rsid w:val="005A6853"/>
    <w:rsid w:val="005A6D2A"/>
    <w:rsid w:val="005A6D89"/>
    <w:rsid w:val="005A6FC5"/>
    <w:rsid w:val="005A700D"/>
    <w:rsid w:val="005A73EB"/>
    <w:rsid w:val="005A75E9"/>
    <w:rsid w:val="005A76F5"/>
    <w:rsid w:val="005A77B7"/>
    <w:rsid w:val="005A7C5A"/>
    <w:rsid w:val="005A7CC6"/>
    <w:rsid w:val="005B0072"/>
    <w:rsid w:val="005B09B7"/>
    <w:rsid w:val="005B0E3C"/>
    <w:rsid w:val="005B0ECD"/>
    <w:rsid w:val="005B0EE2"/>
    <w:rsid w:val="005B10FF"/>
    <w:rsid w:val="005B12C7"/>
    <w:rsid w:val="005B13D1"/>
    <w:rsid w:val="005B1730"/>
    <w:rsid w:val="005B17E1"/>
    <w:rsid w:val="005B18A1"/>
    <w:rsid w:val="005B18AD"/>
    <w:rsid w:val="005B1B55"/>
    <w:rsid w:val="005B1E30"/>
    <w:rsid w:val="005B204B"/>
    <w:rsid w:val="005B2261"/>
    <w:rsid w:val="005B26F4"/>
    <w:rsid w:val="005B2A43"/>
    <w:rsid w:val="005B2BF1"/>
    <w:rsid w:val="005B2E16"/>
    <w:rsid w:val="005B3012"/>
    <w:rsid w:val="005B3049"/>
    <w:rsid w:val="005B3D7D"/>
    <w:rsid w:val="005B3EB7"/>
    <w:rsid w:val="005B3EE9"/>
    <w:rsid w:val="005B40D7"/>
    <w:rsid w:val="005B4164"/>
    <w:rsid w:val="005B41D7"/>
    <w:rsid w:val="005B4578"/>
    <w:rsid w:val="005B47DF"/>
    <w:rsid w:val="005B4869"/>
    <w:rsid w:val="005B4892"/>
    <w:rsid w:val="005B4EA9"/>
    <w:rsid w:val="005B4F73"/>
    <w:rsid w:val="005B5118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72D"/>
    <w:rsid w:val="005B67B0"/>
    <w:rsid w:val="005B70B2"/>
    <w:rsid w:val="005B7175"/>
    <w:rsid w:val="005B76BF"/>
    <w:rsid w:val="005B77F7"/>
    <w:rsid w:val="005B78BF"/>
    <w:rsid w:val="005B7A79"/>
    <w:rsid w:val="005B7FD7"/>
    <w:rsid w:val="005C03D9"/>
    <w:rsid w:val="005C07ED"/>
    <w:rsid w:val="005C08AC"/>
    <w:rsid w:val="005C08E3"/>
    <w:rsid w:val="005C1270"/>
    <w:rsid w:val="005C12F0"/>
    <w:rsid w:val="005C13F3"/>
    <w:rsid w:val="005C15FC"/>
    <w:rsid w:val="005C1689"/>
    <w:rsid w:val="005C16E8"/>
    <w:rsid w:val="005C1751"/>
    <w:rsid w:val="005C1DBF"/>
    <w:rsid w:val="005C1EAB"/>
    <w:rsid w:val="005C1F0F"/>
    <w:rsid w:val="005C2000"/>
    <w:rsid w:val="005C201F"/>
    <w:rsid w:val="005C215A"/>
    <w:rsid w:val="005C21AE"/>
    <w:rsid w:val="005C246F"/>
    <w:rsid w:val="005C24D9"/>
    <w:rsid w:val="005C266E"/>
    <w:rsid w:val="005C28DB"/>
    <w:rsid w:val="005C2B50"/>
    <w:rsid w:val="005C2BAD"/>
    <w:rsid w:val="005C2F1F"/>
    <w:rsid w:val="005C31B6"/>
    <w:rsid w:val="005C3313"/>
    <w:rsid w:val="005C33BC"/>
    <w:rsid w:val="005C3435"/>
    <w:rsid w:val="005C38AE"/>
    <w:rsid w:val="005C38B6"/>
    <w:rsid w:val="005C3A2E"/>
    <w:rsid w:val="005C3C03"/>
    <w:rsid w:val="005C3E12"/>
    <w:rsid w:val="005C3E4F"/>
    <w:rsid w:val="005C40A9"/>
    <w:rsid w:val="005C4483"/>
    <w:rsid w:val="005C4590"/>
    <w:rsid w:val="005C471F"/>
    <w:rsid w:val="005C4CAA"/>
    <w:rsid w:val="005C4E49"/>
    <w:rsid w:val="005C4EAC"/>
    <w:rsid w:val="005C5192"/>
    <w:rsid w:val="005C5295"/>
    <w:rsid w:val="005C5490"/>
    <w:rsid w:val="005C55CD"/>
    <w:rsid w:val="005C56A9"/>
    <w:rsid w:val="005C5920"/>
    <w:rsid w:val="005C5BF2"/>
    <w:rsid w:val="005C5BFE"/>
    <w:rsid w:val="005C5FB6"/>
    <w:rsid w:val="005C60A6"/>
    <w:rsid w:val="005C6AA1"/>
    <w:rsid w:val="005C6ADC"/>
    <w:rsid w:val="005C6CA9"/>
    <w:rsid w:val="005C6F14"/>
    <w:rsid w:val="005C7344"/>
    <w:rsid w:val="005C77E2"/>
    <w:rsid w:val="005C7861"/>
    <w:rsid w:val="005C7ADA"/>
    <w:rsid w:val="005C7D43"/>
    <w:rsid w:val="005C7D60"/>
    <w:rsid w:val="005C7E37"/>
    <w:rsid w:val="005C7F9A"/>
    <w:rsid w:val="005C7FAB"/>
    <w:rsid w:val="005C7FF0"/>
    <w:rsid w:val="005D0243"/>
    <w:rsid w:val="005D081A"/>
    <w:rsid w:val="005D0B44"/>
    <w:rsid w:val="005D0E39"/>
    <w:rsid w:val="005D0EDA"/>
    <w:rsid w:val="005D0F5C"/>
    <w:rsid w:val="005D1000"/>
    <w:rsid w:val="005D1070"/>
    <w:rsid w:val="005D1156"/>
    <w:rsid w:val="005D1218"/>
    <w:rsid w:val="005D15EA"/>
    <w:rsid w:val="005D1778"/>
    <w:rsid w:val="005D189D"/>
    <w:rsid w:val="005D191C"/>
    <w:rsid w:val="005D1B7A"/>
    <w:rsid w:val="005D1C96"/>
    <w:rsid w:val="005D1DA2"/>
    <w:rsid w:val="005D20F5"/>
    <w:rsid w:val="005D224D"/>
    <w:rsid w:val="005D2349"/>
    <w:rsid w:val="005D25CC"/>
    <w:rsid w:val="005D27B9"/>
    <w:rsid w:val="005D315C"/>
    <w:rsid w:val="005D3689"/>
    <w:rsid w:val="005D37C9"/>
    <w:rsid w:val="005D3816"/>
    <w:rsid w:val="005D387E"/>
    <w:rsid w:val="005D3FD1"/>
    <w:rsid w:val="005D4249"/>
    <w:rsid w:val="005D442A"/>
    <w:rsid w:val="005D444C"/>
    <w:rsid w:val="005D4846"/>
    <w:rsid w:val="005D4DFF"/>
    <w:rsid w:val="005D528C"/>
    <w:rsid w:val="005D5A4F"/>
    <w:rsid w:val="005D5AAD"/>
    <w:rsid w:val="005D5FAC"/>
    <w:rsid w:val="005D6127"/>
    <w:rsid w:val="005D6466"/>
    <w:rsid w:val="005D66CA"/>
    <w:rsid w:val="005D68EE"/>
    <w:rsid w:val="005D69C2"/>
    <w:rsid w:val="005D69D9"/>
    <w:rsid w:val="005D6AB6"/>
    <w:rsid w:val="005D6B2A"/>
    <w:rsid w:val="005D6CBC"/>
    <w:rsid w:val="005D6E6C"/>
    <w:rsid w:val="005D6E90"/>
    <w:rsid w:val="005D6F76"/>
    <w:rsid w:val="005D70E7"/>
    <w:rsid w:val="005D71DE"/>
    <w:rsid w:val="005D7F31"/>
    <w:rsid w:val="005E01AB"/>
    <w:rsid w:val="005E08F7"/>
    <w:rsid w:val="005E09BC"/>
    <w:rsid w:val="005E0C49"/>
    <w:rsid w:val="005E0D73"/>
    <w:rsid w:val="005E105A"/>
    <w:rsid w:val="005E1273"/>
    <w:rsid w:val="005E127A"/>
    <w:rsid w:val="005E12A7"/>
    <w:rsid w:val="005E12F7"/>
    <w:rsid w:val="005E133C"/>
    <w:rsid w:val="005E1531"/>
    <w:rsid w:val="005E15F2"/>
    <w:rsid w:val="005E1665"/>
    <w:rsid w:val="005E19FC"/>
    <w:rsid w:val="005E1FAD"/>
    <w:rsid w:val="005E204A"/>
    <w:rsid w:val="005E206F"/>
    <w:rsid w:val="005E214D"/>
    <w:rsid w:val="005E21CF"/>
    <w:rsid w:val="005E22D4"/>
    <w:rsid w:val="005E245E"/>
    <w:rsid w:val="005E2804"/>
    <w:rsid w:val="005E2B97"/>
    <w:rsid w:val="005E2F87"/>
    <w:rsid w:val="005E3748"/>
    <w:rsid w:val="005E3750"/>
    <w:rsid w:val="005E38C8"/>
    <w:rsid w:val="005E3B8C"/>
    <w:rsid w:val="005E3C57"/>
    <w:rsid w:val="005E3E25"/>
    <w:rsid w:val="005E41DE"/>
    <w:rsid w:val="005E4206"/>
    <w:rsid w:val="005E42F7"/>
    <w:rsid w:val="005E436B"/>
    <w:rsid w:val="005E449F"/>
    <w:rsid w:val="005E4764"/>
    <w:rsid w:val="005E477B"/>
    <w:rsid w:val="005E49E2"/>
    <w:rsid w:val="005E4A35"/>
    <w:rsid w:val="005E4ADB"/>
    <w:rsid w:val="005E4E48"/>
    <w:rsid w:val="005E5156"/>
    <w:rsid w:val="005E51D3"/>
    <w:rsid w:val="005E528B"/>
    <w:rsid w:val="005E5323"/>
    <w:rsid w:val="005E55ED"/>
    <w:rsid w:val="005E5C03"/>
    <w:rsid w:val="005E5C86"/>
    <w:rsid w:val="005E5DE8"/>
    <w:rsid w:val="005E5FDA"/>
    <w:rsid w:val="005E62E1"/>
    <w:rsid w:val="005E63CE"/>
    <w:rsid w:val="005E63D9"/>
    <w:rsid w:val="005E63F4"/>
    <w:rsid w:val="005E674A"/>
    <w:rsid w:val="005E69C7"/>
    <w:rsid w:val="005E6D21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CD"/>
    <w:rsid w:val="005F0CD9"/>
    <w:rsid w:val="005F0EBD"/>
    <w:rsid w:val="005F131E"/>
    <w:rsid w:val="005F1583"/>
    <w:rsid w:val="005F1696"/>
    <w:rsid w:val="005F1C83"/>
    <w:rsid w:val="005F1C86"/>
    <w:rsid w:val="005F1EA7"/>
    <w:rsid w:val="005F1F54"/>
    <w:rsid w:val="005F217B"/>
    <w:rsid w:val="005F2241"/>
    <w:rsid w:val="005F246C"/>
    <w:rsid w:val="005F24B0"/>
    <w:rsid w:val="005F298A"/>
    <w:rsid w:val="005F300E"/>
    <w:rsid w:val="005F3214"/>
    <w:rsid w:val="005F3387"/>
    <w:rsid w:val="005F34BA"/>
    <w:rsid w:val="005F34FF"/>
    <w:rsid w:val="005F35ED"/>
    <w:rsid w:val="005F36C2"/>
    <w:rsid w:val="005F376F"/>
    <w:rsid w:val="005F394E"/>
    <w:rsid w:val="005F3AFE"/>
    <w:rsid w:val="005F3BBC"/>
    <w:rsid w:val="005F3E92"/>
    <w:rsid w:val="005F3EE9"/>
    <w:rsid w:val="005F4210"/>
    <w:rsid w:val="005F4211"/>
    <w:rsid w:val="005F4247"/>
    <w:rsid w:val="005F4389"/>
    <w:rsid w:val="005F43D4"/>
    <w:rsid w:val="005F4A08"/>
    <w:rsid w:val="005F4B3B"/>
    <w:rsid w:val="005F4E4E"/>
    <w:rsid w:val="005F4F77"/>
    <w:rsid w:val="005F502B"/>
    <w:rsid w:val="005F5638"/>
    <w:rsid w:val="005F5715"/>
    <w:rsid w:val="005F5736"/>
    <w:rsid w:val="005F5A3E"/>
    <w:rsid w:val="005F5B63"/>
    <w:rsid w:val="005F5BF6"/>
    <w:rsid w:val="005F5F41"/>
    <w:rsid w:val="005F6191"/>
    <w:rsid w:val="005F61B4"/>
    <w:rsid w:val="005F625A"/>
    <w:rsid w:val="005F6334"/>
    <w:rsid w:val="005F63EA"/>
    <w:rsid w:val="005F6438"/>
    <w:rsid w:val="005F6554"/>
    <w:rsid w:val="005F68CA"/>
    <w:rsid w:val="005F6AD9"/>
    <w:rsid w:val="005F6CDD"/>
    <w:rsid w:val="005F6F43"/>
    <w:rsid w:val="005F75B2"/>
    <w:rsid w:val="005F78E7"/>
    <w:rsid w:val="005F7FC6"/>
    <w:rsid w:val="006000A7"/>
    <w:rsid w:val="00600195"/>
    <w:rsid w:val="00600225"/>
    <w:rsid w:val="0060027D"/>
    <w:rsid w:val="0060045B"/>
    <w:rsid w:val="006007AD"/>
    <w:rsid w:val="006007E7"/>
    <w:rsid w:val="0060084E"/>
    <w:rsid w:val="00600BAA"/>
    <w:rsid w:val="00600C54"/>
    <w:rsid w:val="00600CBA"/>
    <w:rsid w:val="00600DA7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D"/>
    <w:rsid w:val="00602879"/>
    <w:rsid w:val="00602CB5"/>
    <w:rsid w:val="00602D54"/>
    <w:rsid w:val="00602F58"/>
    <w:rsid w:val="006030D0"/>
    <w:rsid w:val="006033E0"/>
    <w:rsid w:val="00603ACE"/>
    <w:rsid w:val="006041CB"/>
    <w:rsid w:val="006043CE"/>
    <w:rsid w:val="006043E6"/>
    <w:rsid w:val="006047F9"/>
    <w:rsid w:val="0060485F"/>
    <w:rsid w:val="00604E09"/>
    <w:rsid w:val="00604F74"/>
    <w:rsid w:val="0060537C"/>
    <w:rsid w:val="006057F4"/>
    <w:rsid w:val="006058DD"/>
    <w:rsid w:val="006058FE"/>
    <w:rsid w:val="00605CE5"/>
    <w:rsid w:val="00605D2D"/>
    <w:rsid w:val="00605EF0"/>
    <w:rsid w:val="00606143"/>
    <w:rsid w:val="006064ED"/>
    <w:rsid w:val="00606714"/>
    <w:rsid w:val="00606744"/>
    <w:rsid w:val="006067D1"/>
    <w:rsid w:val="00606D92"/>
    <w:rsid w:val="00606E84"/>
    <w:rsid w:val="00606F63"/>
    <w:rsid w:val="006075A1"/>
    <w:rsid w:val="006077ED"/>
    <w:rsid w:val="006078FB"/>
    <w:rsid w:val="0060798E"/>
    <w:rsid w:val="00607ADE"/>
    <w:rsid w:val="006100A4"/>
    <w:rsid w:val="0061028A"/>
    <w:rsid w:val="006106F9"/>
    <w:rsid w:val="006107CA"/>
    <w:rsid w:val="00610B80"/>
    <w:rsid w:val="00610B8B"/>
    <w:rsid w:val="00610C50"/>
    <w:rsid w:val="00610D18"/>
    <w:rsid w:val="006113E4"/>
    <w:rsid w:val="00611413"/>
    <w:rsid w:val="00611661"/>
    <w:rsid w:val="00611990"/>
    <w:rsid w:val="00611BF9"/>
    <w:rsid w:val="00611C65"/>
    <w:rsid w:val="00612008"/>
    <w:rsid w:val="0061227E"/>
    <w:rsid w:val="006123D4"/>
    <w:rsid w:val="006125E1"/>
    <w:rsid w:val="0061265C"/>
    <w:rsid w:val="00612677"/>
    <w:rsid w:val="00612938"/>
    <w:rsid w:val="00612AE1"/>
    <w:rsid w:val="00612D3D"/>
    <w:rsid w:val="00612F01"/>
    <w:rsid w:val="006136A2"/>
    <w:rsid w:val="006136A7"/>
    <w:rsid w:val="00613CB3"/>
    <w:rsid w:val="00613D8F"/>
    <w:rsid w:val="00613F67"/>
    <w:rsid w:val="00614362"/>
    <w:rsid w:val="006144D8"/>
    <w:rsid w:val="006148A9"/>
    <w:rsid w:val="00614B00"/>
    <w:rsid w:val="00614E3E"/>
    <w:rsid w:val="00614F92"/>
    <w:rsid w:val="00614FF8"/>
    <w:rsid w:val="006151CE"/>
    <w:rsid w:val="00615483"/>
    <w:rsid w:val="006157D7"/>
    <w:rsid w:val="00615E3F"/>
    <w:rsid w:val="00615F88"/>
    <w:rsid w:val="00615FE0"/>
    <w:rsid w:val="006168B6"/>
    <w:rsid w:val="00616BF2"/>
    <w:rsid w:val="00616C58"/>
    <w:rsid w:val="00616ECA"/>
    <w:rsid w:val="00616ED4"/>
    <w:rsid w:val="0061728F"/>
    <w:rsid w:val="00617302"/>
    <w:rsid w:val="00617532"/>
    <w:rsid w:val="00617569"/>
    <w:rsid w:val="00617594"/>
    <w:rsid w:val="006175E6"/>
    <w:rsid w:val="0061773C"/>
    <w:rsid w:val="00617885"/>
    <w:rsid w:val="00617961"/>
    <w:rsid w:val="00617AD7"/>
    <w:rsid w:val="00617E5F"/>
    <w:rsid w:val="00620195"/>
    <w:rsid w:val="006206B9"/>
    <w:rsid w:val="0062083C"/>
    <w:rsid w:val="0062084B"/>
    <w:rsid w:val="00620A0D"/>
    <w:rsid w:val="00620D5B"/>
    <w:rsid w:val="0062110C"/>
    <w:rsid w:val="006212F5"/>
    <w:rsid w:val="006219F9"/>
    <w:rsid w:val="00621D23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E6A"/>
    <w:rsid w:val="00622FDC"/>
    <w:rsid w:val="00623253"/>
    <w:rsid w:val="0062345B"/>
    <w:rsid w:val="00623466"/>
    <w:rsid w:val="006236C6"/>
    <w:rsid w:val="00623A3B"/>
    <w:rsid w:val="00623FA4"/>
    <w:rsid w:val="00624374"/>
    <w:rsid w:val="0062450A"/>
    <w:rsid w:val="0062465B"/>
    <w:rsid w:val="00624A49"/>
    <w:rsid w:val="00624B8A"/>
    <w:rsid w:val="00624D31"/>
    <w:rsid w:val="00624DC7"/>
    <w:rsid w:val="00624EA0"/>
    <w:rsid w:val="00624F57"/>
    <w:rsid w:val="00625774"/>
    <w:rsid w:val="00625853"/>
    <w:rsid w:val="00625858"/>
    <w:rsid w:val="006258EC"/>
    <w:rsid w:val="00625A07"/>
    <w:rsid w:val="006260A6"/>
    <w:rsid w:val="00626146"/>
    <w:rsid w:val="006261FA"/>
    <w:rsid w:val="006265F7"/>
    <w:rsid w:val="00626A7A"/>
    <w:rsid w:val="00626AEE"/>
    <w:rsid w:val="00626C18"/>
    <w:rsid w:val="00626D9D"/>
    <w:rsid w:val="006270C9"/>
    <w:rsid w:val="0062722F"/>
    <w:rsid w:val="0062736B"/>
    <w:rsid w:val="006274BC"/>
    <w:rsid w:val="006275EB"/>
    <w:rsid w:val="0062777A"/>
    <w:rsid w:val="00627947"/>
    <w:rsid w:val="00627BB1"/>
    <w:rsid w:val="00627FE6"/>
    <w:rsid w:val="0063004D"/>
    <w:rsid w:val="0063008C"/>
    <w:rsid w:val="006300AF"/>
    <w:rsid w:val="00630475"/>
    <w:rsid w:val="0063059A"/>
    <w:rsid w:val="00630608"/>
    <w:rsid w:val="00630C79"/>
    <w:rsid w:val="00630D4C"/>
    <w:rsid w:val="00630F30"/>
    <w:rsid w:val="00630F58"/>
    <w:rsid w:val="00630F7F"/>
    <w:rsid w:val="006311C9"/>
    <w:rsid w:val="006312D6"/>
    <w:rsid w:val="006313A1"/>
    <w:rsid w:val="00631422"/>
    <w:rsid w:val="006314CB"/>
    <w:rsid w:val="006315F4"/>
    <w:rsid w:val="00631699"/>
    <w:rsid w:val="00631EF8"/>
    <w:rsid w:val="00632220"/>
    <w:rsid w:val="00632260"/>
    <w:rsid w:val="006329A0"/>
    <w:rsid w:val="00632A3F"/>
    <w:rsid w:val="00632CB5"/>
    <w:rsid w:val="00632CF1"/>
    <w:rsid w:val="006331CB"/>
    <w:rsid w:val="00633C48"/>
    <w:rsid w:val="006345F1"/>
    <w:rsid w:val="00634B42"/>
    <w:rsid w:val="00634CEF"/>
    <w:rsid w:val="00634F46"/>
    <w:rsid w:val="00635077"/>
    <w:rsid w:val="0063530F"/>
    <w:rsid w:val="006354AC"/>
    <w:rsid w:val="006355B0"/>
    <w:rsid w:val="006357DB"/>
    <w:rsid w:val="00635853"/>
    <w:rsid w:val="006359B4"/>
    <w:rsid w:val="00635ACB"/>
    <w:rsid w:val="00635F68"/>
    <w:rsid w:val="0063605C"/>
    <w:rsid w:val="0063611B"/>
    <w:rsid w:val="006361ED"/>
    <w:rsid w:val="0063623A"/>
    <w:rsid w:val="006363C4"/>
    <w:rsid w:val="006366CF"/>
    <w:rsid w:val="00636947"/>
    <w:rsid w:val="006369F7"/>
    <w:rsid w:val="0063707F"/>
    <w:rsid w:val="00637245"/>
    <w:rsid w:val="00637521"/>
    <w:rsid w:val="0063762D"/>
    <w:rsid w:val="00637897"/>
    <w:rsid w:val="006378B9"/>
    <w:rsid w:val="00637DA6"/>
    <w:rsid w:val="006401BA"/>
    <w:rsid w:val="006403CB"/>
    <w:rsid w:val="00640692"/>
    <w:rsid w:val="0064096C"/>
    <w:rsid w:val="00640F59"/>
    <w:rsid w:val="0064112D"/>
    <w:rsid w:val="006413DD"/>
    <w:rsid w:val="006414D5"/>
    <w:rsid w:val="00641626"/>
    <w:rsid w:val="00641A0F"/>
    <w:rsid w:val="00641A1E"/>
    <w:rsid w:val="00641AB3"/>
    <w:rsid w:val="00641D33"/>
    <w:rsid w:val="00641EF1"/>
    <w:rsid w:val="00641FAD"/>
    <w:rsid w:val="00642354"/>
    <w:rsid w:val="006425FA"/>
    <w:rsid w:val="0064263A"/>
    <w:rsid w:val="00642935"/>
    <w:rsid w:val="00642BE2"/>
    <w:rsid w:val="00642C53"/>
    <w:rsid w:val="006430A2"/>
    <w:rsid w:val="006432AD"/>
    <w:rsid w:val="006433A3"/>
    <w:rsid w:val="006436FF"/>
    <w:rsid w:val="006437AE"/>
    <w:rsid w:val="006438F9"/>
    <w:rsid w:val="00643B5C"/>
    <w:rsid w:val="00643BE5"/>
    <w:rsid w:val="00643BE9"/>
    <w:rsid w:val="00643E65"/>
    <w:rsid w:val="00644015"/>
    <w:rsid w:val="0064406D"/>
    <w:rsid w:val="00644CA2"/>
    <w:rsid w:val="00644D30"/>
    <w:rsid w:val="00645229"/>
    <w:rsid w:val="006452BD"/>
    <w:rsid w:val="0064544F"/>
    <w:rsid w:val="00645582"/>
    <w:rsid w:val="006455D5"/>
    <w:rsid w:val="00645618"/>
    <w:rsid w:val="00645725"/>
    <w:rsid w:val="00645731"/>
    <w:rsid w:val="0064603A"/>
    <w:rsid w:val="006461D4"/>
    <w:rsid w:val="0064625B"/>
    <w:rsid w:val="00646A58"/>
    <w:rsid w:val="00646C3A"/>
    <w:rsid w:val="00646EBF"/>
    <w:rsid w:val="00646F6A"/>
    <w:rsid w:val="00647055"/>
    <w:rsid w:val="00647471"/>
    <w:rsid w:val="0064754D"/>
    <w:rsid w:val="0064765E"/>
    <w:rsid w:val="006476A1"/>
    <w:rsid w:val="00647704"/>
    <w:rsid w:val="00647E79"/>
    <w:rsid w:val="00650519"/>
    <w:rsid w:val="0065077C"/>
    <w:rsid w:val="00650940"/>
    <w:rsid w:val="00650D0D"/>
    <w:rsid w:val="00651B57"/>
    <w:rsid w:val="00651D1A"/>
    <w:rsid w:val="00651D44"/>
    <w:rsid w:val="00651E1E"/>
    <w:rsid w:val="00651EBD"/>
    <w:rsid w:val="006520ED"/>
    <w:rsid w:val="00652270"/>
    <w:rsid w:val="0065236E"/>
    <w:rsid w:val="00652446"/>
    <w:rsid w:val="00652637"/>
    <w:rsid w:val="00652956"/>
    <w:rsid w:val="00652ABA"/>
    <w:rsid w:val="00652F75"/>
    <w:rsid w:val="00652F86"/>
    <w:rsid w:val="006534B1"/>
    <w:rsid w:val="0065354E"/>
    <w:rsid w:val="006536A5"/>
    <w:rsid w:val="006536F3"/>
    <w:rsid w:val="006536FD"/>
    <w:rsid w:val="00653967"/>
    <w:rsid w:val="00653AA6"/>
    <w:rsid w:val="00653DF4"/>
    <w:rsid w:val="00653EE9"/>
    <w:rsid w:val="00654338"/>
    <w:rsid w:val="00654372"/>
    <w:rsid w:val="00654374"/>
    <w:rsid w:val="00654653"/>
    <w:rsid w:val="00654BF1"/>
    <w:rsid w:val="00654DF7"/>
    <w:rsid w:val="0065514B"/>
    <w:rsid w:val="00655162"/>
    <w:rsid w:val="006553FA"/>
    <w:rsid w:val="00655443"/>
    <w:rsid w:val="00655615"/>
    <w:rsid w:val="006557B0"/>
    <w:rsid w:val="0065586F"/>
    <w:rsid w:val="0065590A"/>
    <w:rsid w:val="00655AEA"/>
    <w:rsid w:val="00655B1B"/>
    <w:rsid w:val="006561FE"/>
    <w:rsid w:val="00656497"/>
    <w:rsid w:val="006564C8"/>
    <w:rsid w:val="00656592"/>
    <w:rsid w:val="006565FB"/>
    <w:rsid w:val="006569E7"/>
    <w:rsid w:val="00656A93"/>
    <w:rsid w:val="00656D51"/>
    <w:rsid w:val="006570F9"/>
    <w:rsid w:val="006572AB"/>
    <w:rsid w:val="006572FF"/>
    <w:rsid w:val="006575A6"/>
    <w:rsid w:val="0065780B"/>
    <w:rsid w:val="0065787F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A6D"/>
    <w:rsid w:val="00660B8A"/>
    <w:rsid w:val="00660C4B"/>
    <w:rsid w:val="00660D74"/>
    <w:rsid w:val="00660E6B"/>
    <w:rsid w:val="00660F4E"/>
    <w:rsid w:val="0066111C"/>
    <w:rsid w:val="0066151E"/>
    <w:rsid w:val="00661960"/>
    <w:rsid w:val="00661CAB"/>
    <w:rsid w:val="0066209D"/>
    <w:rsid w:val="0066215E"/>
    <w:rsid w:val="006625DE"/>
    <w:rsid w:val="00662A2B"/>
    <w:rsid w:val="00662A87"/>
    <w:rsid w:val="00662AF9"/>
    <w:rsid w:val="00662F8D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C"/>
    <w:rsid w:val="006642F8"/>
    <w:rsid w:val="00664508"/>
    <w:rsid w:val="0066455C"/>
    <w:rsid w:val="00664623"/>
    <w:rsid w:val="006647AC"/>
    <w:rsid w:val="00664999"/>
    <w:rsid w:val="00664C4D"/>
    <w:rsid w:val="00664EFC"/>
    <w:rsid w:val="006654B2"/>
    <w:rsid w:val="006654C1"/>
    <w:rsid w:val="00665507"/>
    <w:rsid w:val="006655FE"/>
    <w:rsid w:val="0066586E"/>
    <w:rsid w:val="00665A48"/>
    <w:rsid w:val="00665CCC"/>
    <w:rsid w:val="00666197"/>
    <w:rsid w:val="0066638F"/>
    <w:rsid w:val="006664C3"/>
    <w:rsid w:val="00666652"/>
    <w:rsid w:val="0066666A"/>
    <w:rsid w:val="00666848"/>
    <w:rsid w:val="00666D6B"/>
    <w:rsid w:val="00666D96"/>
    <w:rsid w:val="00666F28"/>
    <w:rsid w:val="006670FC"/>
    <w:rsid w:val="00667331"/>
    <w:rsid w:val="0066770C"/>
    <w:rsid w:val="00667950"/>
    <w:rsid w:val="00667B29"/>
    <w:rsid w:val="00667B72"/>
    <w:rsid w:val="0067017A"/>
    <w:rsid w:val="00670304"/>
    <w:rsid w:val="006703BF"/>
    <w:rsid w:val="006704E3"/>
    <w:rsid w:val="00670557"/>
    <w:rsid w:val="0067078D"/>
    <w:rsid w:val="00670793"/>
    <w:rsid w:val="00670AB9"/>
    <w:rsid w:val="00670B11"/>
    <w:rsid w:val="00671066"/>
    <w:rsid w:val="006716B8"/>
    <w:rsid w:val="00671864"/>
    <w:rsid w:val="006719CD"/>
    <w:rsid w:val="00671BA9"/>
    <w:rsid w:val="00671F26"/>
    <w:rsid w:val="0067229B"/>
    <w:rsid w:val="00672486"/>
    <w:rsid w:val="00673406"/>
    <w:rsid w:val="006736FF"/>
    <w:rsid w:val="00673803"/>
    <w:rsid w:val="00673915"/>
    <w:rsid w:val="0067391D"/>
    <w:rsid w:val="006739A9"/>
    <w:rsid w:val="006739EE"/>
    <w:rsid w:val="00673A1F"/>
    <w:rsid w:val="00673B09"/>
    <w:rsid w:val="00673B73"/>
    <w:rsid w:val="00673BED"/>
    <w:rsid w:val="00673F29"/>
    <w:rsid w:val="0067404A"/>
    <w:rsid w:val="006742D4"/>
    <w:rsid w:val="006743E5"/>
    <w:rsid w:val="00674749"/>
    <w:rsid w:val="00674B97"/>
    <w:rsid w:val="00674BC7"/>
    <w:rsid w:val="00674C40"/>
    <w:rsid w:val="00674D69"/>
    <w:rsid w:val="00674E05"/>
    <w:rsid w:val="0067520F"/>
    <w:rsid w:val="00675231"/>
    <w:rsid w:val="00675597"/>
    <w:rsid w:val="006757C7"/>
    <w:rsid w:val="0067598B"/>
    <w:rsid w:val="00675C72"/>
    <w:rsid w:val="00675C93"/>
    <w:rsid w:val="006762E1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7D2"/>
    <w:rsid w:val="0067793E"/>
    <w:rsid w:val="00677A33"/>
    <w:rsid w:val="00677A4A"/>
    <w:rsid w:val="00677A92"/>
    <w:rsid w:val="00677B97"/>
    <w:rsid w:val="00677E5F"/>
    <w:rsid w:val="00677EA8"/>
    <w:rsid w:val="0068001B"/>
    <w:rsid w:val="00680A35"/>
    <w:rsid w:val="00680CC2"/>
    <w:rsid w:val="00680E47"/>
    <w:rsid w:val="0068127F"/>
    <w:rsid w:val="00681678"/>
    <w:rsid w:val="00681906"/>
    <w:rsid w:val="00681A91"/>
    <w:rsid w:val="00681F9D"/>
    <w:rsid w:val="00681FA7"/>
    <w:rsid w:val="00681FB4"/>
    <w:rsid w:val="0068224E"/>
    <w:rsid w:val="006823F8"/>
    <w:rsid w:val="00682619"/>
    <w:rsid w:val="0068266C"/>
    <w:rsid w:val="006827FA"/>
    <w:rsid w:val="00682C48"/>
    <w:rsid w:val="00682DB8"/>
    <w:rsid w:val="00682E58"/>
    <w:rsid w:val="00682EA7"/>
    <w:rsid w:val="006831B8"/>
    <w:rsid w:val="00683325"/>
    <w:rsid w:val="00683562"/>
    <w:rsid w:val="00683844"/>
    <w:rsid w:val="00683AA4"/>
    <w:rsid w:val="00683CEC"/>
    <w:rsid w:val="00683E25"/>
    <w:rsid w:val="00683FFD"/>
    <w:rsid w:val="00684111"/>
    <w:rsid w:val="006844EB"/>
    <w:rsid w:val="00684561"/>
    <w:rsid w:val="00684648"/>
    <w:rsid w:val="006847BB"/>
    <w:rsid w:val="0068482E"/>
    <w:rsid w:val="00684916"/>
    <w:rsid w:val="006849EC"/>
    <w:rsid w:val="00684B3A"/>
    <w:rsid w:val="00684E18"/>
    <w:rsid w:val="00684EDA"/>
    <w:rsid w:val="00684FE4"/>
    <w:rsid w:val="00685236"/>
    <w:rsid w:val="0068533C"/>
    <w:rsid w:val="00685444"/>
    <w:rsid w:val="0068584A"/>
    <w:rsid w:val="00685C4D"/>
    <w:rsid w:val="00685C99"/>
    <w:rsid w:val="00686089"/>
    <w:rsid w:val="006864EF"/>
    <w:rsid w:val="0068666E"/>
    <w:rsid w:val="00686811"/>
    <w:rsid w:val="006868EA"/>
    <w:rsid w:val="00686F1A"/>
    <w:rsid w:val="006873F4"/>
    <w:rsid w:val="0068747D"/>
    <w:rsid w:val="006877B9"/>
    <w:rsid w:val="00687E49"/>
    <w:rsid w:val="0069039D"/>
    <w:rsid w:val="0069054A"/>
    <w:rsid w:val="006909EC"/>
    <w:rsid w:val="00690F37"/>
    <w:rsid w:val="00690FA4"/>
    <w:rsid w:val="00691099"/>
    <w:rsid w:val="0069112A"/>
    <w:rsid w:val="006912CE"/>
    <w:rsid w:val="00691470"/>
    <w:rsid w:val="00691769"/>
    <w:rsid w:val="0069195E"/>
    <w:rsid w:val="006925A1"/>
    <w:rsid w:val="006925C8"/>
    <w:rsid w:val="0069268F"/>
    <w:rsid w:val="006926DC"/>
    <w:rsid w:val="006929BC"/>
    <w:rsid w:val="00692A7E"/>
    <w:rsid w:val="00692E68"/>
    <w:rsid w:val="00692EEF"/>
    <w:rsid w:val="006930A9"/>
    <w:rsid w:val="006930FD"/>
    <w:rsid w:val="00693201"/>
    <w:rsid w:val="00693548"/>
    <w:rsid w:val="006937D6"/>
    <w:rsid w:val="00693950"/>
    <w:rsid w:val="00693FB7"/>
    <w:rsid w:val="0069408F"/>
    <w:rsid w:val="006940E7"/>
    <w:rsid w:val="006945CA"/>
    <w:rsid w:val="006946BE"/>
    <w:rsid w:val="00694ABA"/>
    <w:rsid w:val="00694ACA"/>
    <w:rsid w:val="00694B5D"/>
    <w:rsid w:val="00694B76"/>
    <w:rsid w:val="00694BD1"/>
    <w:rsid w:val="00695002"/>
    <w:rsid w:val="00695311"/>
    <w:rsid w:val="00695529"/>
    <w:rsid w:val="00695779"/>
    <w:rsid w:val="0069598F"/>
    <w:rsid w:val="006959F9"/>
    <w:rsid w:val="00695A0B"/>
    <w:rsid w:val="00695BA6"/>
    <w:rsid w:val="00695D41"/>
    <w:rsid w:val="006960CA"/>
    <w:rsid w:val="0069615D"/>
    <w:rsid w:val="00696169"/>
    <w:rsid w:val="006961B8"/>
    <w:rsid w:val="0069621E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94"/>
    <w:rsid w:val="00696FDD"/>
    <w:rsid w:val="006972A9"/>
    <w:rsid w:val="00697D1C"/>
    <w:rsid w:val="006A0308"/>
    <w:rsid w:val="006A03CF"/>
    <w:rsid w:val="006A0556"/>
    <w:rsid w:val="006A0C57"/>
    <w:rsid w:val="006A0CE8"/>
    <w:rsid w:val="006A0F1E"/>
    <w:rsid w:val="006A1021"/>
    <w:rsid w:val="006A10AE"/>
    <w:rsid w:val="006A1142"/>
    <w:rsid w:val="006A12C4"/>
    <w:rsid w:val="006A155E"/>
    <w:rsid w:val="006A1921"/>
    <w:rsid w:val="006A1A45"/>
    <w:rsid w:val="006A1D28"/>
    <w:rsid w:val="006A1DC9"/>
    <w:rsid w:val="006A20E1"/>
    <w:rsid w:val="006A21E4"/>
    <w:rsid w:val="006A22A6"/>
    <w:rsid w:val="006A22BF"/>
    <w:rsid w:val="006A2336"/>
    <w:rsid w:val="006A25EA"/>
    <w:rsid w:val="006A2626"/>
    <w:rsid w:val="006A26E4"/>
    <w:rsid w:val="006A2969"/>
    <w:rsid w:val="006A2BB4"/>
    <w:rsid w:val="006A34C4"/>
    <w:rsid w:val="006A3531"/>
    <w:rsid w:val="006A3C2A"/>
    <w:rsid w:val="006A3C80"/>
    <w:rsid w:val="006A3C93"/>
    <w:rsid w:val="006A41FB"/>
    <w:rsid w:val="006A4753"/>
    <w:rsid w:val="006A487E"/>
    <w:rsid w:val="006A487F"/>
    <w:rsid w:val="006A494C"/>
    <w:rsid w:val="006A4AD7"/>
    <w:rsid w:val="006A4B4A"/>
    <w:rsid w:val="006A4D10"/>
    <w:rsid w:val="006A4DB9"/>
    <w:rsid w:val="006A4F29"/>
    <w:rsid w:val="006A5023"/>
    <w:rsid w:val="006A502A"/>
    <w:rsid w:val="006A50F2"/>
    <w:rsid w:val="006A51EF"/>
    <w:rsid w:val="006A5591"/>
    <w:rsid w:val="006A5B61"/>
    <w:rsid w:val="006A5C8E"/>
    <w:rsid w:val="006A5F0B"/>
    <w:rsid w:val="006A5FB7"/>
    <w:rsid w:val="006A6316"/>
    <w:rsid w:val="006A65DA"/>
    <w:rsid w:val="006A66B0"/>
    <w:rsid w:val="006A66B6"/>
    <w:rsid w:val="006A6999"/>
    <w:rsid w:val="006A6A8A"/>
    <w:rsid w:val="006A6C57"/>
    <w:rsid w:val="006A6E1B"/>
    <w:rsid w:val="006A7099"/>
    <w:rsid w:val="006A7210"/>
    <w:rsid w:val="006A73E9"/>
    <w:rsid w:val="006A74E0"/>
    <w:rsid w:val="006A7577"/>
    <w:rsid w:val="006A770F"/>
    <w:rsid w:val="006A7C53"/>
    <w:rsid w:val="006A7DF0"/>
    <w:rsid w:val="006A7E97"/>
    <w:rsid w:val="006A7EA7"/>
    <w:rsid w:val="006B0565"/>
    <w:rsid w:val="006B0582"/>
    <w:rsid w:val="006B05B1"/>
    <w:rsid w:val="006B05BB"/>
    <w:rsid w:val="006B065F"/>
    <w:rsid w:val="006B0897"/>
    <w:rsid w:val="006B08CD"/>
    <w:rsid w:val="006B0991"/>
    <w:rsid w:val="006B11CC"/>
    <w:rsid w:val="006B11EF"/>
    <w:rsid w:val="006B1361"/>
    <w:rsid w:val="006B169D"/>
    <w:rsid w:val="006B19B5"/>
    <w:rsid w:val="006B1A30"/>
    <w:rsid w:val="006B1AC9"/>
    <w:rsid w:val="006B1F58"/>
    <w:rsid w:val="006B2043"/>
    <w:rsid w:val="006B229A"/>
    <w:rsid w:val="006B2438"/>
    <w:rsid w:val="006B2B83"/>
    <w:rsid w:val="006B2F00"/>
    <w:rsid w:val="006B2F5B"/>
    <w:rsid w:val="006B31FF"/>
    <w:rsid w:val="006B3265"/>
    <w:rsid w:val="006B3703"/>
    <w:rsid w:val="006B37EF"/>
    <w:rsid w:val="006B3A8A"/>
    <w:rsid w:val="006B3AFB"/>
    <w:rsid w:val="006B3CD2"/>
    <w:rsid w:val="006B3DCC"/>
    <w:rsid w:val="006B3E11"/>
    <w:rsid w:val="006B440F"/>
    <w:rsid w:val="006B4654"/>
    <w:rsid w:val="006B4E97"/>
    <w:rsid w:val="006B5114"/>
    <w:rsid w:val="006B52A3"/>
    <w:rsid w:val="006B5351"/>
    <w:rsid w:val="006B5590"/>
    <w:rsid w:val="006B57DF"/>
    <w:rsid w:val="006B5878"/>
    <w:rsid w:val="006B5AD8"/>
    <w:rsid w:val="006B5B15"/>
    <w:rsid w:val="006B5E9B"/>
    <w:rsid w:val="006B5FE3"/>
    <w:rsid w:val="006B61B2"/>
    <w:rsid w:val="006B6F32"/>
    <w:rsid w:val="006B7249"/>
    <w:rsid w:val="006B74FD"/>
    <w:rsid w:val="006B7CDF"/>
    <w:rsid w:val="006B7CE5"/>
    <w:rsid w:val="006B7D47"/>
    <w:rsid w:val="006C05D2"/>
    <w:rsid w:val="006C0878"/>
    <w:rsid w:val="006C0969"/>
    <w:rsid w:val="006C0A23"/>
    <w:rsid w:val="006C0D53"/>
    <w:rsid w:val="006C0D5F"/>
    <w:rsid w:val="006C0D6A"/>
    <w:rsid w:val="006C0DD3"/>
    <w:rsid w:val="006C10A9"/>
    <w:rsid w:val="006C10EF"/>
    <w:rsid w:val="006C113D"/>
    <w:rsid w:val="006C1730"/>
    <w:rsid w:val="006C1A22"/>
    <w:rsid w:val="006C1B2A"/>
    <w:rsid w:val="006C1BCA"/>
    <w:rsid w:val="006C1CC2"/>
    <w:rsid w:val="006C24D9"/>
    <w:rsid w:val="006C289B"/>
    <w:rsid w:val="006C289F"/>
    <w:rsid w:val="006C2947"/>
    <w:rsid w:val="006C2B5A"/>
    <w:rsid w:val="006C2B7B"/>
    <w:rsid w:val="006C30E3"/>
    <w:rsid w:val="006C3152"/>
    <w:rsid w:val="006C34A2"/>
    <w:rsid w:val="006C3589"/>
    <w:rsid w:val="006C3734"/>
    <w:rsid w:val="006C3833"/>
    <w:rsid w:val="006C3B5D"/>
    <w:rsid w:val="006C3C43"/>
    <w:rsid w:val="006C3E44"/>
    <w:rsid w:val="006C435D"/>
    <w:rsid w:val="006C43D2"/>
    <w:rsid w:val="006C47FC"/>
    <w:rsid w:val="006C4AE2"/>
    <w:rsid w:val="006C4F35"/>
    <w:rsid w:val="006C5680"/>
    <w:rsid w:val="006C5A61"/>
    <w:rsid w:val="006C5F94"/>
    <w:rsid w:val="006C65F7"/>
    <w:rsid w:val="006C6889"/>
    <w:rsid w:val="006C6966"/>
    <w:rsid w:val="006C69C6"/>
    <w:rsid w:val="006C6D3C"/>
    <w:rsid w:val="006C6DDD"/>
    <w:rsid w:val="006C73CA"/>
    <w:rsid w:val="006C76DE"/>
    <w:rsid w:val="006C790B"/>
    <w:rsid w:val="006C7B2A"/>
    <w:rsid w:val="006C7B61"/>
    <w:rsid w:val="006C7C85"/>
    <w:rsid w:val="006C7D72"/>
    <w:rsid w:val="006D010B"/>
    <w:rsid w:val="006D0237"/>
    <w:rsid w:val="006D02DE"/>
    <w:rsid w:val="006D035C"/>
    <w:rsid w:val="006D0380"/>
    <w:rsid w:val="006D0AB4"/>
    <w:rsid w:val="006D0AF8"/>
    <w:rsid w:val="006D0CB2"/>
    <w:rsid w:val="006D0CE2"/>
    <w:rsid w:val="006D0EA9"/>
    <w:rsid w:val="006D0FAD"/>
    <w:rsid w:val="006D1076"/>
    <w:rsid w:val="006D10CE"/>
    <w:rsid w:val="006D169C"/>
    <w:rsid w:val="006D221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0C9"/>
    <w:rsid w:val="006D32CD"/>
    <w:rsid w:val="006D32E8"/>
    <w:rsid w:val="006D356B"/>
    <w:rsid w:val="006D36D3"/>
    <w:rsid w:val="006D39AB"/>
    <w:rsid w:val="006D3D67"/>
    <w:rsid w:val="006D4299"/>
    <w:rsid w:val="006D43C4"/>
    <w:rsid w:val="006D46B8"/>
    <w:rsid w:val="006D4854"/>
    <w:rsid w:val="006D4921"/>
    <w:rsid w:val="006D49D8"/>
    <w:rsid w:val="006D4BEC"/>
    <w:rsid w:val="006D4C7D"/>
    <w:rsid w:val="006D4F30"/>
    <w:rsid w:val="006D4FDB"/>
    <w:rsid w:val="006D5172"/>
    <w:rsid w:val="006D5220"/>
    <w:rsid w:val="006D53BD"/>
    <w:rsid w:val="006D5678"/>
    <w:rsid w:val="006D5A13"/>
    <w:rsid w:val="006D6143"/>
    <w:rsid w:val="006D624C"/>
    <w:rsid w:val="006D6273"/>
    <w:rsid w:val="006D6294"/>
    <w:rsid w:val="006D66AD"/>
    <w:rsid w:val="006D6D97"/>
    <w:rsid w:val="006D7262"/>
    <w:rsid w:val="006D75E3"/>
    <w:rsid w:val="006D7796"/>
    <w:rsid w:val="006D782B"/>
    <w:rsid w:val="006D7852"/>
    <w:rsid w:val="006D78AE"/>
    <w:rsid w:val="006D7DC8"/>
    <w:rsid w:val="006D7FE7"/>
    <w:rsid w:val="006E0011"/>
    <w:rsid w:val="006E08A1"/>
    <w:rsid w:val="006E0AEB"/>
    <w:rsid w:val="006E0C19"/>
    <w:rsid w:val="006E0F24"/>
    <w:rsid w:val="006E1107"/>
    <w:rsid w:val="006E1121"/>
    <w:rsid w:val="006E115E"/>
    <w:rsid w:val="006E174B"/>
    <w:rsid w:val="006E191F"/>
    <w:rsid w:val="006E1E81"/>
    <w:rsid w:val="006E1ED0"/>
    <w:rsid w:val="006E252E"/>
    <w:rsid w:val="006E25F4"/>
    <w:rsid w:val="006E25FA"/>
    <w:rsid w:val="006E26C5"/>
    <w:rsid w:val="006E2AAE"/>
    <w:rsid w:val="006E2BEB"/>
    <w:rsid w:val="006E30AB"/>
    <w:rsid w:val="006E319A"/>
    <w:rsid w:val="006E335C"/>
    <w:rsid w:val="006E366F"/>
    <w:rsid w:val="006E3914"/>
    <w:rsid w:val="006E3A32"/>
    <w:rsid w:val="006E3A99"/>
    <w:rsid w:val="006E3C59"/>
    <w:rsid w:val="006E3D95"/>
    <w:rsid w:val="006E42AF"/>
    <w:rsid w:val="006E44DB"/>
    <w:rsid w:val="006E4591"/>
    <w:rsid w:val="006E463F"/>
    <w:rsid w:val="006E4759"/>
    <w:rsid w:val="006E47B4"/>
    <w:rsid w:val="006E48DB"/>
    <w:rsid w:val="006E4F3A"/>
    <w:rsid w:val="006E4F45"/>
    <w:rsid w:val="006E5051"/>
    <w:rsid w:val="006E5056"/>
    <w:rsid w:val="006E518F"/>
    <w:rsid w:val="006E51D9"/>
    <w:rsid w:val="006E5E23"/>
    <w:rsid w:val="006E5E60"/>
    <w:rsid w:val="006E5EF8"/>
    <w:rsid w:val="006E6B4C"/>
    <w:rsid w:val="006E6C88"/>
    <w:rsid w:val="006E6F8A"/>
    <w:rsid w:val="006E7434"/>
    <w:rsid w:val="006E7534"/>
    <w:rsid w:val="006E756F"/>
    <w:rsid w:val="006E78F3"/>
    <w:rsid w:val="006E79F8"/>
    <w:rsid w:val="006F011E"/>
    <w:rsid w:val="006F0186"/>
    <w:rsid w:val="006F02CF"/>
    <w:rsid w:val="006F08A9"/>
    <w:rsid w:val="006F08DF"/>
    <w:rsid w:val="006F0B19"/>
    <w:rsid w:val="006F0D4D"/>
    <w:rsid w:val="006F10A8"/>
    <w:rsid w:val="006F1133"/>
    <w:rsid w:val="006F17DB"/>
    <w:rsid w:val="006F1A9B"/>
    <w:rsid w:val="006F1AC1"/>
    <w:rsid w:val="006F1C72"/>
    <w:rsid w:val="006F2654"/>
    <w:rsid w:val="006F2DA6"/>
    <w:rsid w:val="006F30FA"/>
    <w:rsid w:val="006F320C"/>
    <w:rsid w:val="006F3270"/>
    <w:rsid w:val="006F3552"/>
    <w:rsid w:val="006F3E8A"/>
    <w:rsid w:val="006F4375"/>
    <w:rsid w:val="006F438E"/>
    <w:rsid w:val="006F43BD"/>
    <w:rsid w:val="006F45AA"/>
    <w:rsid w:val="006F4A79"/>
    <w:rsid w:val="006F4B25"/>
    <w:rsid w:val="006F51BC"/>
    <w:rsid w:val="006F525F"/>
    <w:rsid w:val="006F5297"/>
    <w:rsid w:val="006F554B"/>
    <w:rsid w:val="006F5740"/>
    <w:rsid w:val="006F57E5"/>
    <w:rsid w:val="006F5A69"/>
    <w:rsid w:val="006F6071"/>
    <w:rsid w:val="006F6206"/>
    <w:rsid w:val="006F6272"/>
    <w:rsid w:val="006F641E"/>
    <w:rsid w:val="006F66D7"/>
    <w:rsid w:val="006F6885"/>
    <w:rsid w:val="006F6AB3"/>
    <w:rsid w:val="006F6E37"/>
    <w:rsid w:val="006F6EE9"/>
    <w:rsid w:val="006F7340"/>
    <w:rsid w:val="006F7475"/>
    <w:rsid w:val="006F74BF"/>
    <w:rsid w:val="006F74C9"/>
    <w:rsid w:val="006F76A5"/>
    <w:rsid w:val="006F7745"/>
    <w:rsid w:val="006F7AA7"/>
    <w:rsid w:val="006F7B02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83A"/>
    <w:rsid w:val="007009CA"/>
    <w:rsid w:val="00700BB7"/>
    <w:rsid w:val="00700E69"/>
    <w:rsid w:val="00701498"/>
    <w:rsid w:val="007016DD"/>
    <w:rsid w:val="00701B9C"/>
    <w:rsid w:val="00701CA5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BCC"/>
    <w:rsid w:val="00702E3B"/>
    <w:rsid w:val="00702EEF"/>
    <w:rsid w:val="007030FC"/>
    <w:rsid w:val="0070328B"/>
    <w:rsid w:val="0070330A"/>
    <w:rsid w:val="00703372"/>
    <w:rsid w:val="007033EC"/>
    <w:rsid w:val="00703856"/>
    <w:rsid w:val="00703B1A"/>
    <w:rsid w:val="00704011"/>
    <w:rsid w:val="007042CF"/>
    <w:rsid w:val="007049AD"/>
    <w:rsid w:val="00704BBB"/>
    <w:rsid w:val="00704CE4"/>
    <w:rsid w:val="00704D4F"/>
    <w:rsid w:val="00704DA6"/>
    <w:rsid w:val="00704F9C"/>
    <w:rsid w:val="0070510D"/>
    <w:rsid w:val="007055ED"/>
    <w:rsid w:val="00705965"/>
    <w:rsid w:val="00705B81"/>
    <w:rsid w:val="00706053"/>
    <w:rsid w:val="007061D8"/>
    <w:rsid w:val="00706336"/>
    <w:rsid w:val="0070657B"/>
    <w:rsid w:val="007066E0"/>
    <w:rsid w:val="007067B3"/>
    <w:rsid w:val="007067E0"/>
    <w:rsid w:val="007069F8"/>
    <w:rsid w:val="007074E0"/>
    <w:rsid w:val="007078A8"/>
    <w:rsid w:val="00707A35"/>
    <w:rsid w:val="00707CB5"/>
    <w:rsid w:val="00707F9F"/>
    <w:rsid w:val="007100A8"/>
    <w:rsid w:val="00710842"/>
    <w:rsid w:val="0071092C"/>
    <w:rsid w:val="00710AFE"/>
    <w:rsid w:val="00710EAC"/>
    <w:rsid w:val="00710F26"/>
    <w:rsid w:val="00710F5E"/>
    <w:rsid w:val="007115C6"/>
    <w:rsid w:val="007116CE"/>
    <w:rsid w:val="00711A18"/>
    <w:rsid w:val="00711C8D"/>
    <w:rsid w:val="00711D04"/>
    <w:rsid w:val="00711E06"/>
    <w:rsid w:val="00711EA0"/>
    <w:rsid w:val="0071223E"/>
    <w:rsid w:val="00712341"/>
    <w:rsid w:val="00712692"/>
    <w:rsid w:val="00712C0D"/>
    <w:rsid w:val="00712C32"/>
    <w:rsid w:val="007131AA"/>
    <w:rsid w:val="007135A8"/>
    <w:rsid w:val="00713BAC"/>
    <w:rsid w:val="00713BFA"/>
    <w:rsid w:val="00713E87"/>
    <w:rsid w:val="00713FC0"/>
    <w:rsid w:val="00714215"/>
    <w:rsid w:val="007142C7"/>
    <w:rsid w:val="007145C8"/>
    <w:rsid w:val="007149D0"/>
    <w:rsid w:val="007149E3"/>
    <w:rsid w:val="007149EE"/>
    <w:rsid w:val="0071561D"/>
    <w:rsid w:val="0071576E"/>
    <w:rsid w:val="00715852"/>
    <w:rsid w:val="007159DE"/>
    <w:rsid w:val="00715B78"/>
    <w:rsid w:val="00715B81"/>
    <w:rsid w:val="00715E55"/>
    <w:rsid w:val="0071602E"/>
    <w:rsid w:val="007164D6"/>
    <w:rsid w:val="00716546"/>
    <w:rsid w:val="007165F1"/>
    <w:rsid w:val="00716B0C"/>
    <w:rsid w:val="00716CBF"/>
    <w:rsid w:val="00717023"/>
    <w:rsid w:val="007174D9"/>
    <w:rsid w:val="00717920"/>
    <w:rsid w:val="00717E27"/>
    <w:rsid w:val="00717E2A"/>
    <w:rsid w:val="00717EEF"/>
    <w:rsid w:val="007201D6"/>
    <w:rsid w:val="007202A3"/>
    <w:rsid w:val="007204A5"/>
    <w:rsid w:val="0072070E"/>
    <w:rsid w:val="00721200"/>
    <w:rsid w:val="0072122D"/>
    <w:rsid w:val="00721585"/>
    <w:rsid w:val="0072187B"/>
    <w:rsid w:val="00721A2D"/>
    <w:rsid w:val="00721FF4"/>
    <w:rsid w:val="007221AC"/>
    <w:rsid w:val="00722B42"/>
    <w:rsid w:val="00722B53"/>
    <w:rsid w:val="00722E40"/>
    <w:rsid w:val="007230CA"/>
    <w:rsid w:val="007232AF"/>
    <w:rsid w:val="00723439"/>
    <w:rsid w:val="007235B4"/>
    <w:rsid w:val="0072363E"/>
    <w:rsid w:val="00723B21"/>
    <w:rsid w:val="00723C96"/>
    <w:rsid w:val="00724119"/>
    <w:rsid w:val="00724179"/>
    <w:rsid w:val="0072448A"/>
    <w:rsid w:val="00724969"/>
    <w:rsid w:val="007249A5"/>
    <w:rsid w:val="00724A38"/>
    <w:rsid w:val="00724B89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7CA"/>
    <w:rsid w:val="00726E42"/>
    <w:rsid w:val="00726EAA"/>
    <w:rsid w:val="00727188"/>
    <w:rsid w:val="0072726F"/>
    <w:rsid w:val="007273DF"/>
    <w:rsid w:val="007275EE"/>
    <w:rsid w:val="00727640"/>
    <w:rsid w:val="00727728"/>
    <w:rsid w:val="00727CAF"/>
    <w:rsid w:val="00727FED"/>
    <w:rsid w:val="00730064"/>
    <w:rsid w:val="007300D6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4A"/>
    <w:rsid w:val="007310B7"/>
    <w:rsid w:val="007312D6"/>
    <w:rsid w:val="00731543"/>
    <w:rsid w:val="00731671"/>
    <w:rsid w:val="00731820"/>
    <w:rsid w:val="0073187F"/>
    <w:rsid w:val="00731D02"/>
    <w:rsid w:val="00731F50"/>
    <w:rsid w:val="00732607"/>
    <w:rsid w:val="00732916"/>
    <w:rsid w:val="00732D04"/>
    <w:rsid w:val="0073308A"/>
    <w:rsid w:val="007331DB"/>
    <w:rsid w:val="0073323C"/>
    <w:rsid w:val="00733292"/>
    <w:rsid w:val="007332E9"/>
    <w:rsid w:val="0073341E"/>
    <w:rsid w:val="007338D5"/>
    <w:rsid w:val="00733B4A"/>
    <w:rsid w:val="00733DCF"/>
    <w:rsid w:val="00733ED3"/>
    <w:rsid w:val="00733F9E"/>
    <w:rsid w:val="00734047"/>
    <w:rsid w:val="007340FA"/>
    <w:rsid w:val="00734168"/>
    <w:rsid w:val="0073416A"/>
    <w:rsid w:val="0073429B"/>
    <w:rsid w:val="00734441"/>
    <w:rsid w:val="00734564"/>
    <w:rsid w:val="00734636"/>
    <w:rsid w:val="007346D6"/>
    <w:rsid w:val="00734708"/>
    <w:rsid w:val="00734818"/>
    <w:rsid w:val="00734983"/>
    <w:rsid w:val="00734E79"/>
    <w:rsid w:val="007350ED"/>
    <w:rsid w:val="00735636"/>
    <w:rsid w:val="00735743"/>
    <w:rsid w:val="00735875"/>
    <w:rsid w:val="007359AD"/>
    <w:rsid w:val="00735A8B"/>
    <w:rsid w:val="00735B4B"/>
    <w:rsid w:val="00735B60"/>
    <w:rsid w:val="00736576"/>
    <w:rsid w:val="007368E3"/>
    <w:rsid w:val="007369E8"/>
    <w:rsid w:val="00736BC3"/>
    <w:rsid w:val="00736D21"/>
    <w:rsid w:val="00736DC5"/>
    <w:rsid w:val="00737028"/>
    <w:rsid w:val="007373A2"/>
    <w:rsid w:val="007374B4"/>
    <w:rsid w:val="00737626"/>
    <w:rsid w:val="0073767F"/>
    <w:rsid w:val="007377DA"/>
    <w:rsid w:val="00737F64"/>
    <w:rsid w:val="00737FB7"/>
    <w:rsid w:val="007407A9"/>
    <w:rsid w:val="00740A6F"/>
    <w:rsid w:val="00740BEB"/>
    <w:rsid w:val="00740C76"/>
    <w:rsid w:val="00740D12"/>
    <w:rsid w:val="00740E4E"/>
    <w:rsid w:val="00741219"/>
    <w:rsid w:val="0074166C"/>
    <w:rsid w:val="007416C4"/>
    <w:rsid w:val="00741D3E"/>
    <w:rsid w:val="00741E94"/>
    <w:rsid w:val="0074266F"/>
    <w:rsid w:val="00742873"/>
    <w:rsid w:val="00742AE4"/>
    <w:rsid w:val="00742CD2"/>
    <w:rsid w:val="00742EC6"/>
    <w:rsid w:val="0074305A"/>
    <w:rsid w:val="00743545"/>
    <w:rsid w:val="00743727"/>
    <w:rsid w:val="0074388E"/>
    <w:rsid w:val="007438BA"/>
    <w:rsid w:val="00743900"/>
    <w:rsid w:val="00743934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D0"/>
    <w:rsid w:val="00745AB1"/>
    <w:rsid w:val="00745D39"/>
    <w:rsid w:val="00745F90"/>
    <w:rsid w:val="00746292"/>
    <w:rsid w:val="00746D75"/>
    <w:rsid w:val="00747369"/>
    <w:rsid w:val="0074748C"/>
    <w:rsid w:val="0074757E"/>
    <w:rsid w:val="00747660"/>
    <w:rsid w:val="00747CBA"/>
    <w:rsid w:val="00747D6F"/>
    <w:rsid w:val="0075028C"/>
    <w:rsid w:val="007503A2"/>
    <w:rsid w:val="007507AB"/>
    <w:rsid w:val="00750B5B"/>
    <w:rsid w:val="00750F55"/>
    <w:rsid w:val="00750F5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B13"/>
    <w:rsid w:val="00751C83"/>
    <w:rsid w:val="00751D2D"/>
    <w:rsid w:val="00751DF6"/>
    <w:rsid w:val="007520B1"/>
    <w:rsid w:val="007521E2"/>
    <w:rsid w:val="007522B0"/>
    <w:rsid w:val="007524EA"/>
    <w:rsid w:val="007528D9"/>
    <w:rsid w:val="00753361"/>
    <w:rsid w:val="00753488"/>
    <w:rsid w:val="007534FB"/>
    <w:rsid w:val="0075364A"/>
    <w:rsid w:val="00753770"/>
    <w:rsid w:val="007537D7"/>
    <w:rsid w:val="00753A58"/>
    <w:rsid w:val="00753A71"/>
    <w:rsid w:val="00753B1A"/>
    <w:rsid w:val="00753CB2"/>
    <w:rsid w:val="00753D46"/>
    <w:rsid w:val="0075418C"/>
    <w:rsid w:val="007541CA"/>
    <w:rsid w:val="00754202"/>
    <w:rsid w:val="007543F7"/>
    <w:rsid w:val="00754449"/>
    <w:rsid w:val="0075450D"/>
    <w:rsid w:val="00754758"/>
    <w:rsid w:val="0075480D"/>
    <w:rsid w:val="00754A27"/>
    <w:rsid w:val="00754A55"/>
    <w:rsid w:val="00754C8B"/>
    <w:rsid w:val="0075556D"/>
    <w:rsid w:val="007556E8"/>
    <w:rsid w:val="00755746"/>
    <w:rsid w:val="00755838"/>
    <w:rsid w:val="00755A7C"/>
    <w:rsid w:val="00755BC6"/>
    <w:rsid w:val="00755E1F"/>
    <w:rsid w:val="00755E75"/>
    <w:rsid w:val="00755EAA"/>
    <w:rsid w:val="00756074"/>
    <w:rsid w:val="00756099"/>
    <w:rsid w:val="00756339"/>
    <w:rsid w:val="007565B3"/>
    <w:rsid w:val="00756646"/>
    <w:rsid w:val="0075691E"/>
    <w:rsid w:val="00756C86"/>
    <w:rsid w:val="00756E9A"/>
    <w:rsid w:val="00757023"/>
    <w:rsid w:val="00757244"/>
    <w:rsid w:val="007574B8"/>
    <w:rsid w:val="007575BC"/>
    <w:rsid w:val="007575C7"/>
    <w:rsid w:val="007575DF"/>
    <w:rsid w:val="00757624"/>
    <w:rsid w:val="00757696"/>
    <w:rsid w:val="00757758"/>
    <w:rsid w:val="00757A71"/>
    <w:rsid w:val="00757B4A"/>
    <w:rsid w:val="00757E23"/>
    <w:rsid w:val="00757F30"/>
    <w:rsid w:val="00757F8A"/>
    <w:rsid w:val="007606BE"/>
    <w:rsid w:val="00760766"/>
    <w:rsid w:val="0076088C"/>
    <w:rsid w:val="0076111A"/>
    <w:rsid w:val="0076166F"/>
    <w:rsid w:val="00761692"/>
    <w:rsid w:val="007618FE"/>
    <w:rsid w:val="00761991"/>
    <w:rsid w:val="00761AE4"/>
    <w:rsid w:val="00761B23"/>
    <w:rsid w:val="007622CF"/>
    <w:rsid w:val="0076273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AF4"/>
    <w:rsid w:val="00764BF0"/>
    <w:rsid w:val="00764F71"/>
    <w:rsid w:val="0076535A"/>
    <w:rsid w:val="007656EF"/>
    <w:rsid w:val="007656FD"/>
    <w:rsid w:val="00765B34"/>
    <w:rsid w:val="00765FAA"/>
    <w:rsid w:val="007663FF"/>
    <w:rsid w:val="00766531"/>
    <w:rsid w:val="007665DB"/>
    <w:rsid w:val="00766954"/>
    <w:rsid w:val="00766972"/>
    <w:rsid w:val="007669C9"/>
    <w:rsid w:val="00766BE5"/>
    <w:rsid w:val="00766C55"/>
    <w:rsid w:val="007676D6"/>
    <w:rsid w:val="007677A3"/>
    <w:rsid w:val="00767D1A"/>
    <w:rsid w:val="00770265"/>
    <w:rsid w:val="00770422"/>
    <w:rsid w:val="00770779"/>
    <w:rsid w:val="007707EE"/>
    <w:rsid w:val="00770F01"/>
    <w:rsid w:val="00770F08"/>
    <w:rsid w:val="0077122A"/>
    <w:rsid w:val="00771329"/>
    <w:rsid w:val="0077145B"/>
    <w:rsid w:val="00771919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574"/>
    <w:rsid w:val="00773AE5"/>
    <w:rsid w:val="00773D92"/>
    <w:rsid w:val="00773F07"/>
    <w:rsid w:val="00773FF4"/>
    <w:rsid w:val="00774028"/>
    <w:rsid w:val="007741E1"/>
    <w:rsid w:val="00774400"/>
    <w:rsid w:val="007744F0"/>
    <w:rsid w:val="007745E4"/>
    <w:rsid w:val="007746F5"/>
    <w:rsid w:val="007747FE"/>
    <w:rsid w:val="00774E95"/>
    <w:rsid w:val="007751B0"/>
    <w:rsid w:val="007753F4"/>
    <w:rsid w:val="00775675"/>
    <w:rsid w:val="00775844"/>
    <w:rsid w:val="00775B4B"/>
    <w:rsid w:val="00775BA3"/>
    <w:rsid w:val="00775D95"/>
    <w:rsid w:val="00775F0C"/>
    <w:rsid w:val="0077600E"/>
    <w:rsid w:val="007768EB"/>
    <w:rsid w:val="00776DBC"/>
    <w:rsid w:val="00777005"/>
    <w:rsid w:val="00777437"/>
    <w:rsid w:val="00777638"/>
    <w:rsid w:val="007777E9"/>
    <w:rsid w:val="00777EC5"/>
    <w:rsid w:val="00780135"/>
    <w:rsid w:val="0078013E"/>
    <w:rsid w:val="007802F5"/>
    <w:rsid w:val="00780340"/>
    <w:rsid w:val="00780515"/>
    <w:rsid w:val="00780543"/>
    <w:rsid w:val="0078073B"/>
    <w:rsid w:val="00780796"/>
    <w:rsid w:val="00780914"/>
    <w:rsid w:val="00780B67"/>
    <w:rsid w:val="00780CCC"/>
    <w:rsid w:val="00781010"/>
    <w:rsid w:val="00781114"/>
    <w:rsid w:val="007817F1"/>
    <w:rsid w:val="00781C5E"/>
    <w:rsid w:val="00781C70"/>
    <w:rsid w:val="00781D88"/>
    <w:rsid w:val="00781F68"/>
    <w:rsid w:val="00781FC1"/>
    <w:rsid w:val="00782560"/>
    <w:rsid w:val="0078267E"/>
    <w:rsid w:val="007826A6"/>
    <w:rsid w:val="0078293D"/>
    <w:rsid w:val="007829E4"/>
    <w:rsid w:val="00782C2F"/>
    <w:rsid w:val="00782C5B"/>
    <w:rsid w:val="00782DAB"/>
    <w:rsid w:val="00782F94"/>
    <w:rsid w:val="007832E7"/>
    <w:rsid w:val="00783482"/>
    <w:rsid w:val="00783D06"/>
    <w:rsid w:val="00783F03"/>
    <w:rsid w:val="007840DA"/>
    <w:rsid w:val="00784A07"/>
    <w:rsid w:val="00784E3F"/>
    <w:rsid w:val="00784E70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BF8"/>
    <w:rsid w:val="00785D60"/>
    <w:rsid w:val="00785EFC"/>
    <w:rsid w:val="007862A6"/>
    <w:rsid w:val="007871F7"/>
    <w:rsid w:val="007872ED"/>
    <w:rsid w:val="00787648"/>
    <w:rsid w:val="00787A77"/>
    <w:rsid w:val="00787ACC"/>
    <w:rsid w:val="00787C76"/>
    <w:rsid w:val="00787D1F"/>
    <w:rsid w:val="0079015F"/>
    <w:rsid w:val="0079022E"/>
    <w:rsid w:val="00790559"/>
    <w:rsid w:val="00790A4A"/>
    <w:rsid w:val="00790AAF"/>
    <w:rsid w:val="00790DBF"/>
    <w:rsid w:val="0079107F"/>
    <w:rsid w:val="00791221"/>
    <w:rsid w:val="00791372"/>
    <w:rsid w:val="007915C9"/>
    <w:rsid w:val="00791B11"/>
    <w:rsid w:val="00791DBF"/>
    <w:rsid w:val="00791EB0"/>
    <w:rsid w:val="0079220E"/>
    <w:rsid w:val="007922D2"/>
    <w:rsid w:val="00792598"/>
    <w:rsid w:val="00792658"/>
    <w:rsid w:val="007926CB"/>
    <w:rsid w:val="007927B0"/>
    <w:rsid w:val="007928F2"/>
    <w:rsid w:val="00792A30"/>
    <w:rsid w:val="00792B6E"/>
    <w:rsid w:val="00792CBC"/>
    <w:rsid w:val="00792CE3"/>
    <w:rsid w:val="00793119"/>
    <w:rsid w:val="0079325D"/>
    <w:rsid w:val="0079336C"/>
    <w:rsid w:val="0079355D"/>
    <w:rsid w:val="007935A1"/>
    <w:rsid w:val="007939FB"/>
    <w:rsid w:val="00793A15"/>
    <w:rsid w:val="00793A70"/>
    <w:rsid w:val="00793CC9"/>
    <w:rsid w:val="00793DC2"/>
    <w:rsid w:val="00793E63"/>
    <w:rsid w:val="00793FDC"/>
    <w:rsid w:val="0079415A"/>
    <w:rsid w:val="007942DC"/>
    <w:rsid w:val="00794528"/>
    <w:rsid w:val="007946F9"/>
    <w:rsid w:val="00794A26"/>
    <w:rsid w:val="00794CBA"/>
    <w:rsid w:val="00794D6C"/>
    <w:rsid w:val="00794FD3"/>
    <w:rsid w:val="0079507B"/>
    <w:rsid w:val="007953CC"/>
    <w:rsid w:val="007956A5"/>
    <w:rsid w:val="007956AB"/>
    <w:rsid w:val="00795722"/>
    <w:rsid w:val="0079586A"/>
    <w:rsid w:val="00795926"/>
    <w:rsid w:val="00795CBE"/>
    <w:rsid w:val="00795D3E"/>
    <w:rsid w:val="00795DD4"/>
    <w:rsid w:val="00795F9F"/>
    <w:rsid w:val="00796372"/>
    <w:rsid w:val="00796425"/>
    <w:rsid w:val="007969A2"/>
    <w:rsid w:val="00796FA5"/>
    <w:rsid w:val="007973A7"/>
    <w:rsid w:val="0079747C"/>
    <w:rsid w:val="0079755C"/>
    <w:rsid w:val="00797AD6"/>
    <w:rsid w:val="00797D0E"/>
    <w:rsid w:val="00797F5D"/>
    <w:rsid w:val="007A00E7"/>
    <w:rsid w:val="007A0260"/>
    <w:rsid w:val="007A0291"/>
    <w:rsid w:val="007A04CD"/>
    <w:rsid w:val="007A0A3C"/>
    <w:rsid w:val="007A0D2A"/>
    <w:rsid w:val="007A0E7C"/>
    <w:rsid w:val="007A1037"/>
    <w:rsid w:val="007A10D8"/>
    <w:rsid w:val="007A12DE"/>
    <w:rsid w:val="007A1367"/>
    <w:rsid w:val="007A15A5"/>
    <w:rsid w:val="007A15C0"/>
    <w:rsid w:val="007A1A19"/>
    <w:rsid w:val="007A1E38"/>
    <w:rsid w:val="007A1EC5"/>
    <w:rsid w:val="007A216F"/>
    <w:rsid w:val="007A244D"/>
    <w:rsid w:val="007A299D"/>
    <w:rsid w:val="007A2B74"/>
    <w:rsid w:val="007A2BB4"/>
    <w:rsid w:val="007A2E21"/>
    <w:rsid w:val="007A2EAD"/>
    <w:rsid w:val="007A3238"/>
    <w:rsid w:val="007A3341"/>
    <w:rsid w:val="007A34B3"/>
    <w:rsid w:val="007A34F8"/>
    <w:rsid w:val="007A377A"/>
    <w:rsid w:val="007A3C27"/>
    <w:rsid w:val="007A3C3B"/>
    <w:rsid w:val="007A3CB3"/>
    <w:rsid w:val="007A3CB6"/>
    <w:rsid w:val="007A40E3"/>
    <w:rsid w:val="007A4220"/>
    <w:rsid w:val="007A4AEA"/>
    <w:rsid w:val="007A4B77"/>
    <w:rsid w:val="007A4C4F"/>
    <w:rsid w:val="007A4D1C"/>
    <w:rsid w:val="007A4F3C"/>
    <w:rsid w:val="007A5219"/>
    <w:rsid w:val="007A55ED"/>
    <w:rsid w:val="007A5675"/>
    <w:rsid w:val="007A5731"/>
    <w:rsid w:val="007A57C7"/>
    <w:rsid w:val="007A58B7"/>
    <w:rsid w:val="007A596E"/>
    <w:rsid w:val="007A5C47"/>
    <w:rsid w:val="007A5DB8"/>
    <w:rsid w:val="007A5ECB"/>
    <w:rsid w:val="007A5FA7"/>
    <w:rsid w:val="007A6004"/>
    <w:rsid w:val="007A6179"/>
    <w:rsid w:val="007A63B1"/>
    <w:rsid w:val="007A6572"/>
    <w:rsid w:val="007A6807"/>
    <w:rsid w:val="007A6917"/>
    <w:rsid w:val="007A6A55"/>
    <w:rsid w:val="007A6DC3"/>
    <w:rsid w:val="007A6E61"/>
    <w:rsid w:val="007A72EE"/>
    <w:rsid w:val="007A741B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9EE"/>
    <w:rsid w:val="007B09FA"/>
    <w:rsid w:val="007B0A04"/>
    <w:rsid w:val="007B0DDD"/>
    <w:rsid w:val="007B0E1A"/>
    <w:rsid w:val="007B0EE0"/>
    <w:rsid w:val="007B106E"/>
    <w:rsid w:val="007B14ED"/>
    <w:rsid w:val="007B150A"/>
    <w:rsid w:val="007B1693"/>
    <w:rsid w:val="007B1B3C"/>
    <w:rsid w:val="007B1CE4"/>
    <w:rsid w:val="007B1D16"/>
    <w:rsid w:val="007B21BE"/>
    <w:rsid w:val="007B2314"/>
    <w:rsid w:val="007B2315"/>
    <w:rsid w:val="007B2BCA"/>
    <w:rsid w:val="007B2D53"/>
    <w:rsid w:val="007B3077"/>
    <w:rsid w:val="007B32FE"/>
    <w:rsid w:val="007B3403"/>
    <w:rsid w:val="007B353E"/>
    <w:rsid w:val="007B377F"/>
    <w:rsid w:val="007B38E0"/>
    <w:rsid w:val="007B391F"/>
    <w:rsid w:val="007B40C3"/>
    <w:rsid w:val="007B4356"/>
    <w:rsid w:val="007B4769"/>
    <w:rsid w:val="007B4F09"/>
    <w:rsid w:val="007B536C"/>
    <w:rsid w:val="007B57B0"/>
    <w:rsid w:val="007B5944"/>
    <w:rsid w:val="007B5A7B"/>
    <w:rsid w:val="007B61C0"/>
    <w:rsid w:val="007B61F0"/>
    <w:rsid w:val="007B6258"/>
    <w:rsid w:val="007B67B5"/>
    <w:rsid w:val="007B694A"/>
    <w:rsid w:val="007B6F62"/>
    <w:rsid w:val="007B721E"/>
    <w:rsid w:val="007B76AB"/>
    <w:rsid w:val="007B76D4"/>
    <w:rsid w:val="007B7CC8"/>
    <w:rsid w:val="007B7CD0"/>
    <w:rsid w:val="007B7CF6"/>
    <w:rsid w:val="007B7E2D"/>
    <w:rsid w:val="007C0088"/>
    <w:rsid w:val="007C07EE"/>
    <w:rsid w:val="007C089C"/>
    <w:rsid w:val="007C08AC"/>
    <w:rsid w:val="007C09D9"/>
    <w:rsid w:val="007C0CB4"/>
    <w:rsid w:val="007C0D9A"/>
    <w:rsid w:val="007C0E5A"/>
    <w:rsid w:val="007C0E5F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1EEB"/>
    <w:rsid w:val="007C25D7"/>
    <w:rsid w:val="007C28DC"/>
    <w:rsid w:val="007C2AA3"/>
    <w:rsid w:val="007C2AB1"/>
    <w:rsid w:val="007C2AC1"/>
    <w:rsid w:val="007C2C0B"/>
    <w:rsid w:val="007C2D4C"/>
    <w:rsid w:val="007C2EBA"/>
    <w:rsid w:val="007C3017"/>
    <w:rsid w:val="007C304D"/>
    <w:rsid w:val="007C316D"/>
    <w:rsid w:val="007C3471"/>
    <w:rsid w:val="007C3753"/>
    <w:rsid w:val="007C37A9"/>
    <w:rsid w:val="007C3889"/>
    <w:rsid w:val="007C3A14"/>
    <w:rsid w:val="007C3AD7"/>
    <w:rsid w:val="007C3D14"/>
    <w:rsid w:val="007C3D39"/>
    <w:rsid w:val="007C3FB6"/>
    <w:rsid w:val="007C418B"/>
    <w:rsid w:val="007C4B97"/>
    <w:rsid w:val="007C4C62"/>
    <w:rsid w:val="007C4DC2"/>
    <w:rsid w:val="007C4DC4"/>
    <w:rsid w:val="007C4EAF"/>
    <w:rsid w:val="007C4FB9"/>
    <w:rsid w:val="007C5110"/>
    <w:rsid w:val="007C511D"/>
    <w:rsid w:val="007C536A"/>
    <w:rsid w:val="007C5671"/>
    <w:rsid w:val="007C572D"/>
    <w:rsid w:val="007C57EB"/>
    <w:rsid w:val="007C5806"/>
    <w:rsid w:val="007C5B60"/>
    <w:rsid w:val="007C5D0E"/>
    <w:rsid w:val="007C640D"/>
    <w:rsid w:val="007C6C0F"/>
    <w:rsid w:val="007C7105"/>
    <w:rsid w:val="007C7144"/>
    <w:rsid w:val="007C75B6"/>
    <w:rsid w:val="007C7D72"/>
    <w:rsid w:val="007C7DD1"/>
    <w:rsid w:val="007C7F15"/>
    <w:rsid w:val="007D00E7"/>
    <w:rsid w:val="007D0A3C"/>
    <w:rsid w:val="007D100D"/>
    <w:rsid w:val="007D1098"/>
    <w:rsid w:val="007D1330"/>
    <w:rsid w:val="007D1371"/>
    <w:rsid w:val="007D16DF"/>
    <w:rsid w:val="007D186B"/>
    <w:rsid w:val="007D1AB6"/>
    <w:rsid w:val="007D1DF6"/>
    <w:rsid w:val="007D2384"/>
    <w:rsid w:val="007D24E2"/>
    <w:rsid w:val="007D252A"/>
    <w:rsid w:val="007D273A"/>
    <w:rsid w:val="007D2C2D"/>
    <w:rsid w:val="007D2CF6"/>
    <w:rsid w:val="007D3126"/>
    <w:rsid w:val="007D32C3"/>
    <w:rsid w:val="007D337B"/>
    <w:rsid w:val="007D349E"/>
    <w:rsid w:val="007D3522"/>
    <w:rsid w:val="007D3F50"/>
    <w:rsid w:val="007D44FE"/>
    <w:rsid w:val="007D44FF"/>
    <w:rsid w:val="007D476B"/>
    <w:rsid w:val="007D4962"/>
    <w:rsid w:val="007D4A5D"/>
    <w:rsid w:val="007D4DFE"/>
    <w:rsid w:val="007D4E8D"/>
    <w:rsid w:val="007D5243"/>
    <w:rsid w:val="007D53F4"/>
    <w:rsid w:val="007D557B"/>
    <w:rsid w:val="007D5845"/>
    <w:rsid w:val="007D59F6"/>
    <w:rsid w:val="007D5A64"/>
    <w:rsid w:val="007D5E83"/>
    <w:rsid w:val="007D641B"/>
    <w:rsid w:val="007D641D"/>
    <w:rsid w:val="007D6518"/>
    <w:rsid w:val="007D6738"/>
    <w:rsid w:val="007D6A23"/>
    <w:rsid w:val="007D6B2F"/>
    <w:rsid w:val="007D6C10"/>
    <w:rsid w:val="007D6D51"/>
    <w:rsid w:val="007D70C1"/>
    <w:rsid w:val="007D70D1"/>
    <w:rsid w:val="007D7463"/>
    <w:rsid w:val="007D7643"/>
    <w:rsid w:val="007D768A"/>
    <w:rsid w:val="007D7A40"/>
    <w:rsid w:val="007D7B6F"/>
    <w:rsid w:val="007D7DD9"/>
    <w:rsid w:val="007D7EFA"/>
    <w:rsid w:val="007E009F"/>
    <w:rsid w:val="007E0111"/>
    <w:rsid w:val="007E0331"/>
    <w:rsid w:val="007E0336"/>
    <w:rsid w:val="007E0337"/>
    <w:rsid w:val="007E0691"/>
    <w:rsid w:val="007E084A"/>
    <w:rsid w:val="007E087A"/>
    <w:rsid w:val="007E0A25"/>
    <w:rsid w:val="007E0B2C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2CB6"/>
    <w:rsid w:val="007E3023"/>
    <w:rsid w:val="007E3043"/>
    <w:rsid w:val="007E3405"/>
    <w:rsid w:val="007E3493"/>
    <w:rsid w:val="007E3616"/>
    <w:rsid w:val="007E3B91"/>
    <w:rsid w:val="007E3E0A"/>
    <w:rsid w:val="007E4085"/>
    <w:rsid w:val="007E4233"/>
    <w:rsid w:val="007E4452"/>
    <w:rsid w:val="007E44BC"/>
    <w:rsid w:val="007E48BA"/>
    <w:rsid w:val="007E4969"/>
    <w:rsid w:val="007E4B50"/>
    <w:rsid w:val="007E5226"/>
    <w:rsid w:val="007E57C2"/>
    <w:rsid w:val="007E5965"/>
    <w:rsid w:val="007E5A91"/>
    <w:rsid w:val="007E5D25"/>
    <w:rsid w:val="007E5D5E"/>
    <w:rsid w:val="007E5E3D"/>
    <w:rsid w:val="007E60B1"/>
    <w:rsid w:val="007E6271"/>
    <w:rsid w:val="007E64C8"/>
    <w:rsid w:val="007E64C9"/>
    <w:rsid w:val="007E65C2"/>
    <w:rsid w:val="007E65EC"/>
    <w:rsid w:val="007E6687"/>
    <w:rsid w:val="007E66A1"/>
    <w:rsid w:val="007E675C"/>
    <w:rsid w:val="007E6940"/>
    <w:rsid w:val="007E6B8D"/>
    <w:rsid w:val="007E6BB0"/>
    <w:rsid w:val="007E71DE"/>
    <w:rsid w:val="007E723C"/>
    <w:rsid w:val="007E76BE"/>
    <w:rsid w:val="007E78A9"/>
    <w:rsid w:val="007E7E87"/>
    <w:rsid w:val="007F0042"/>
    <w:rsid w:val="007F093B"/>
    <w:rsid w:val="007F0B1C"/>
    <w:rsid w:val="007F1786"/>
    <w:rsid w:val="007F1871"/>
    <w:rsid w:val="007F19A3"/>
    <w:rsid w:val="007F1DB6"/>
    <w:rsid w:val="007F1EC4"/>
    <w:rsid w:val="007F2929"/>
    <w:rsid w:val="007F2946"/>
    <w:rsid w:val="007F2A08"/>
    <w:rsid w:val="007F2B93"/>
    <w:rsid w:val="007F2DCA"/>
    <w:rsid w:val="007F2DD2"/>
    <w:rsid w:val="007F2DD7"/>
    <w:rsid w:val="007F2E32"/>
    <w:rsid w:val="007F3085"/>
    <w:rsid w:val="007F3171"/>
    <w:rsid w:val="007F3317"/>
    <w:rsid w:val="007F33E6"/>
    <w:rsid w:val="007F3615"/>
    <w:rsid w:val="007F363E"/>
    <w:rsid w:val="007F36AB"/>
    <w:rsid w:val="007F399D"/>
    <w:rsid w:val="007F3D4D"/>
    <w:rsid w:val="007F3DA2"/>
    <w:rsid w:val="007F4255"/>
    <w:rsid w:val="007F425F"/>
    <w:rsid w:val="007F4362"/>
    <w:rsid w:val="007F4733"/>
    <w:rsid w:val="007F49D2"/>
    <w:rsid w:val="007F4A96"/>
    <w:rsid w:val="007F4AF9"/>
    <w:rsid w:val="007F4FE9"/>
    <w:rsid w:val="007F5153"/>
    <w:rsid w:val="007F5297"/>
    <w:rsid w:val="007F58A8"/>
    <w:rsid w:val="007F58D9"/>
    <w:rsid w:val="007F58F7"/>
    <w:rsid w:val="007F611E"/>
    <w:rsid w:val="007F63D7"/>
    <w:rsid w:val="007F65C9"/>
    <w:rsid w:val="007F65E6"/>
    <w:rsid w:val="007F66BF"/>
    <w:rsid w:val="007F67FA"/>
    <w:rsid w:val="007F6B87"/>
    <w:rsid w:val="007F6D4A"/>
    <w:rsid w:val="007F6E0C"/>
    <w:rsid w:val="007F70F9"/>
    <w:rsid w:val="007F752A"/>
    <w:rsid w:val="007F7977"/>
    <w:rsid w:val="007F7B03"/>
    <w:rsid w:val="0080026A"/>
    <w:rsid w:val="0080063D"/>
    <w:rsid w:val="008008C5"/>
    <w:rsid w:val="00800BE1"/>
    <w:rsid w:val="00800D5F"/>
    <w:rsid w:val="0080154C"/>
    <w:rsid w:val="0080167E"/>
    <w:rsid w:val="008018CB"/>
    <w:rsid w:val="00801AC1"/>
    <w:rsid w:val="008020BB"/>
    <w:rsid w:val="008022A5"/>
    <w:rsid w:val="008022A9"/>
    <w:rsid w:val="008023ED"/>
    <w:rsid w:val="00802433"/>
    <w:rsid w:val="008025CF"/>
    <w:rsid w:val="008025D9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3C51"/>
    <w:rsid w:val="00803C79"/>
    <w:rsid w:val="00803E70"/>
    <w:rsid w:val="008040A0"/>
    <w:rsid w:val="008041F4"/>
    <w:rsid w:val="00804386"/>
    <w:rsid w:val="008043AF"/>
    <w:rsid w:val="008044CA"/>
    <w:rsid w:val="00804BC3"/>
    <w:rsid w:val="00804E0F"/>
    <w:rsid w:val="00805090"/>
    <w:rsid w:val="0080522B"/>
    <w:rsid w:val="0080539C"/>
    <w:rsid w:val="00805641"/>
    <w:rsid w:val="0080598A"/>
    <w:rsid w:val="00805AC2"/>
    <w:rsid w:val="00805DE3"/>
    <w:rsid w:val="00805F52"/>
    <w:rsid w:val="008061D3"/>
    <w:rsid w:val="008063A2"/>
    <w:rsid w:val="0080655A"/>
    <w:rsid w:val="008070F9"/>
    <w:rsid w:val="00807181"/>
    <w:rsid w:val="00807425"/>
    <w:rsid w:val="0080747B"/>
    <w:rsid w:val="00807610"/>
    <w:rsid w:val="0080764A"/>
    <w:rsid w:val="00807DAC"/>
    <w:rsid w:val="0081004E"/>
    <w:rsid w:val="0081063A"/>
    <w:rsid w:val="0081066F"/>
    <w:rsid w:val="00810777"/>
    <w:rsid w:val="008108C7"/>
    <w:rsid w:val="008109D1"/>
    <w:rsid w:val="00810A38"/>
    <w:rsid w:val="00811B0B"/>
    <w:rsid w:val="00811B7E"/>
    <w:rsid w:val="00811C5E"/>
    <w:rsid w:val="00811DD5"/>
    <w:rsid w:val="00811E3D"/>
    <w:rsid w:val="00811F90"/>
    <w:rsid w:val="008120E8"/>
    <w:rsid w:val="00812130"/>
    <w:rsid w:val="00812323"/>
    <w:rsid w:val="00812810"/>
    <w:rsid w:val="008133BB"/>
    <w:rsid w:val="00813701"/>
    <w:rsid w:val="0081389E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BF7"/>
    <w:rsid w:val="00814F01"/>
    <w:rsid w:val="008150D3"/>
    <w:rsid w:val="00815383"/>
    <w:rsid w:val="008153CC"/>
    <w:rsid w:val="008153D5"/>
    <w:rsid w:val="00815543"/>
    <w:rsid w:val="00815805"/>
    <w:rsid w:val="00815E2E"/>
    <w:rsid w:val="00815EEB"/>
    <w:rsid w:val="00815F89"/>
    <w:rsid w:val="00816012"/>
    <w:rsid w:val="00816095"/>
    <w:rsid w:val="00816374"/>
    <w:rsid w:val="00816613"/>
    <w:rsid w:val="00816639"/>
    <w:rsid w:val="008168B8"/>
    <w:rsid w:val="00816A61"/>
    <w:rsid w:val="00816FC0"/>
    <w:rsid w:val="0081705C"/>
    <w:rsid w:val="00817103"/>
    <w:rsid w:val="0081710F"/>
    <w:rsid w:val="008178AF"/>
    <w:rsid w:val="008178FE"/>
    <w:rsid w:val="00817DC7"/>
    <w:rsid w:val="00817E8D"/>
    <w:rsid w:val="008205BE"/>
    <w:rsid w:val="00820740"/>
    <w:rsid w:val="0082092C"/>
    <w:rsid w:val="00820B77"/>
    <w:rsid w:val="00820BED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1CF8"/>
    <w:rsid w:val="008226FE"/>
    <w:rsid w:val="00822903"/>
    <w:rsid w:val="00822970"/>
    <w:rsid w:val="008229B3"/>
    <w:rsid w:val="00822DF0"/>
    <w:rsid w:val="00822F24"/>
    <w:rsid w:val="00822FF4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0BC"/>
    <w:rsid w:val="0082433B"/>
    <w:rsid w:val="008244BE"/>
    <w:rsid w:val="00824DB5"/>
    <w:rsid w:val="00824DFB"/>
    <w:rsid w:val="00825213"/>
    <w:rsid w:val="00825572"/>
    <w:rsid w:val="00825972"/>
    <w:rsid w:val="008259B2"/>
    <w:rsid w:val="00825AB5"/>
    <w:rsid w:val="00825B8E"/>
    <w:rsid w:val="00825CD2"/>
    <w:rsid w:val="00825F2D"/>
    <w:rsid w:val="008265C0"/>
    <w:rsid w:val="00826617"/>
    <w:rsid w:val="00826A55"/>
    <w:rsid w:val="00826CC7"/>
    <w:rsid w:val="00826DAD"/>
    <w:rsid w:val="00826EDA"/>
    <w:rsid w:val="00826F1D"/>
    <w:rsid w:val="00827008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16D"/>
    <w:rsid w:val="008312BA"/>
    <w:rsid w:val="008312EE"/>
    <w:rsid w:val="00831787"/>
    <w:rsid w:val="008317D3"/>
    <w:rsid w:val="00831851"/>
    <w:rsid w:val="0083190E"/>
    <w:rsid w:val="00831994"/>
    <w:rsid w:val="00831C61"/>
    <w:rsid w:val="00831C93"/>
    <w:rsid w:val="00831CC2"/>
    <w:rsid w:val="00831CD3"/>
    <w:rsid w:val="00831D75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3FEC"/>
    <w:rsid w:val="008340C9"/>
    <w:rsid w:val="00834205"/>
    <w:rsid w:val="0083461B"/>
    <w:rsid w:val="0083471F"/>
    <w:rsid w:val="008348EE"/>
    <w:rsid w:val="00834909"/>
    <w:rsid w:val="008349FC"/>
    <w:rsid w:val="00834AB8"/>
    <w:rsid w:val="00834E0B"/>
    <w:rsid w:val="00835030"/>
    <w:rsid w:val="008353AB"/>
    <w:rsid w:val="008353B4"/>
    <w:rsid w:val="008355DF"/>
    <w:rsid w:val="008355F3"/>
    <w:rsid w:val="00835763"/>
    <w:rsid w:val="00835ACB"/>
    <w:rsid w:val="00835CCE"/>
    <w:rsid w:val="008360BD"/>
    <w:rsid w:val="0083660B"/>
    <w:rsid w:val="008367F4"/>
    <w:rsid w:val="008368B0"/>
    <w:rsid w:val="008368C2"/>
    <w:rsid w:val="00836D8B"/>
    <w:rsid w:val="00837000"/>
    <w:rsid w:val="00837177"/>
    <w:rsid w:val="00837445"/>
    <w:rsid w:val="0083767A"/>
    <w:rsid w:val="008377D4"/>
    <w:rsid w:val="00837DB6"/>
    <w:rsid w:val="00837E39"/>
    <w:rsid w:val="00837F20"/>
    <w:rsid w:val="008400AB"/>
    <w:rsid w:val="0084011C"/>
    <w:rsid w:val="008401BF"/>
    <w:rsid w:val="00840839"/>
    <w:rsid w:val="00840C45"/>
    <w:rsid w:val="00841239"/>
    <w:rsid w:val="0084139B"/>
    <w:rsid w:val="008419FD"/>
    <w:rsid w:val="00841B43"/>
    <w:rsid w:val="00841E30"/>
    <w:rsid w:val="00842413"/>
    <w:rsid w:val="00842439"/>
    <w:rsid w:val="0084259A"/>
    <w:rsid w:val="008425D8"/>
    <w:rsid w:val="00842677"/>
    <w:rsid w:val="00842B11"/>
    <w:rsid w:val="00842B99"/>
    <w:rsid w:val="00842E56"/>
    <w:rsid w:val="00843208"/>
    <w:rsid w:val="0084331F"/>
    <w:rsid w:val="008433B8"/>
    <w:rsid w:val="008434BC"/>
    <w:rsid w:val="00843724"/>
    <w:rsid w:val="00843754"/>
    <w:rsid w:val="00843C11"/>
    <w:rsid w:val="00843E6E"/>
    <w:rsid w:val="0084406C"/>
    <w:rsid w:val="008444A6"/>
    <w:rsid w:val="00844768"/>
    <w:rsid w:val="00844805"/>
    <w:rsid w:val="00844811"/>
    <w:rsid w:val="0084483B"/>
    <w:rsid w:val="00844A41"/>
    <w:rsid w:val="00844AFA"/>
    <w:rsid w:val="00844EF8"/>
    <w:rsid w:val="00844FF9"/>
    <w:rsid w:val="00845687"/>
    <w:rsid w:val="008457DE"/>
    <w:rsid w:val="00845B0F"/>
    <w:rsid w:val="00845C31"/>
    <w:rsid w:val="00845CE7"/>
    <w:rsid w:val="00845EB6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F9"/>
    <w:rsid w:val="00846F48"/>
    <w:rsid w:val="00846FE8"/>
    <w:rsid w:val="00846FF3"/>
    <w:rsid w:val="00847172"/>
    <w:rsid w:val="008473F2"/>
    <w:rsid w:val="00847486"/>
    <w:rsid w:val="0084776A"/>
    <w:rsid w:val="00847D85"/>
    <w:rsid w:val="008501BD"/>
    <w:rsid w:val="00850324"/>
    <w:rsid w:val="00850761"/>
    <w:rsid w:val="00850BDD"/>
    <w:rsid w:val="00850D01"/>
    <w:rsid w:val="00850DB6"/>
    <w:rsid w:val="00850EB8"/>
    <w:rsid w:val="00851523"/>
    <w:rsid w:val="00851850"/>
    <w:rsid w:val="00851885"/>
    <w:rsid w:val="00851B94"/>
    <w:rsid w:val="00851BA0"/>
    <w:rsid w:val="00851BC9"/>
    <w:rsid w:val="00851CD0"/>
    <w:rsid w:val="00851E5E"/>
    <w:rsid w:val="008527EA"/>
    <w:rsid w:val="0085293E"/>
    <w:rsid w:val="00852A96"/>
    <w:rsid w:val="00852B57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09"/>
    <w:rsid w:val="008542F2"/>
    <w:rsid w:val="00854543"/>
    <w:rsid w:val="008545C3"/>
    <w:rsid w:val="0085460D"/>
    <w:rsid w:val="00854CD1"/>
    <w:rsid w:val="00854D9A"/>
    <w:rsid w:val="0085502C"/>
    <w:rsid w:val="008555CF"/>
    <w:rsid w:val="00855C7E"/>
    <w:rsid w:val="00855ECE"/>
    <w:rsid w:val="00855ED6"/>
    <w:rsid w:val="0085623E"/>
    <w:rsid w:val="0085630E"/>
    <w:rsid w:val="00856327"/>
    <w:rsid w:val="00856440"/>
    <w:rsid w:val="0085660A"/>
    <w:rsid w:val="00856A62"/>
    <w:rsid w:val="00856C0A"/>
    <w:rsid w:val="00856F53"/>
    <w:rsid w:val="008570FA"/>
    <w:rsid w:val="00857176"/>
    <w:rsid w:val="008571A0"/>
    <w:rsid w:val="00857269"/>
    <w:rsid w:val="008574D8"/>
    <w:rsid w:val="008574F2"/>
    <w:rsid w:val="00857790"/>
    <w:rsid w:val="00857B9E"/>
    <w:rsid w:val="00857D4F"/>
    <w:rsid w:val="00857E68"/>
    <w:rsid w:val="0086023C"/>
    <w:rsid w:val="00860445"/>
    <w:rsid w:val="00860AE7"/>
    <w:rsid w:val="00860CFB"/>
    <w:rsid w:val="0086105F"/>
    <w:rsid w:val="008611C6"/>
    <w:rsid w:val="008612C9"/>
    <w:rsid w:val="008613FE"/>
    <w:rsid w:val="00861553"/>
    <w:rsid w:val="00861609"/>
    <w:rsid w:val="0086166A"/>
    <w:rsid w:val="00861AB1"/>
    <w:rsid w:val="00861DD4"/>
    <w:rsid w:val="00862227"/>
    <w:rsid w:val="008622F2"/>
    <w:rsid w:val="00862840"/>
    <w:rsid w:val="008628A6"/>
    <w:rsid w:val="00862A62"/>
    <w:rsid w:val="00862BD2"/>
    <w:rsid w:val="00862C33"/>
    <w:rsid w:val="00862D92"/>
    <w:rsid w:val="00862E37"/>
    <w:rsid w:val="0086320B"/>
    <w:rsid w:val="0086344F"/>
    <w:rsid w:val="008637D4"/>
    <w:rsid w:val="0086385E"/>
    <w:rsid w:val="00864102"/>
    <w:rsid w:val="00864130"/>
    <w:rsid w:val="00864171"/>
    <w:rsid w:val="00864187"/>
    <w:rsid w:val="008646A9"/>
    <w:rsid w:val="008648BA"/>
    <w:rsid w:val="00864AD8"/>
    <w:rsid w:val="00864D1C"/>
    <w:rsid w:val="00864E77"/>
    <w:rsid w:val="00864FA3"/>
    <w:rsid w:val="0086530C"/>
    <w:rsid w:val="00865351"/>
    <w:rsid w:val="00865352"/>
    <w:rsid w:val="00865589"/>
    <w:rsid w:val="008656A7"/>
    <w:rsid w:val="00865B30"/>
    <w:rsid w:val="00865C2B"/>
    <w:rsid w:val="00865CF5"/>
    <w:rsid w:val="00865DF8"/>
    <w:rsid w:val="008664EA"/>
    <w:rsid w:val="00866549"/>
    <w:rsid w:val="00866747"/>
    <w:rsid w:val="00866ABF"/>
    <w:rsid w:val="00866DF3"/>
    <w:rsid w:val="00866F4D"/>
    <w:rsid w:val="0086730B"/>
    <w:rsid w:val="00867384"/>
    <w:rsid w:val="00867534"/>
    <w:rsid w:val="00867729"/>
    <w:rsid w:val="00867B87"/>
    <w:rsid w:val="00870011"/>
    <w:rsid w:val="00870086"/>
    <w:rsid w:val="008700D5"/>
    <w:rsid w:val="00870562"/>
    <w:rsid w:val="008705B3"/>
    <w:rsid w:val="00870649"/>
    <w:rsid w:val="0087066A"/>
    <w:rsid w:val="008707EA"/>
    <w:rsid w:val="00870CC4"/>
    <w:rsid w:val="00870F7B"/>
    <w:rsid w:val="0087116F"/>
    <w:rsid w:val="0087126C"/>
    <w:rsid w:val="00871600"/>
    <w:rsid w:val="00871792"/>
    <w:rsid w:val="00871EDE"/>
    <w:rsid w:val="00871F01"/>
    <w:rsid w:val="00871F9D"/>
    <w:rsid w:val="008723F1"/>
    <w:rsid w:val="008724C8"/>
    <w:rsid w:val="0087258C"/>
    <w:rsid w:val="008728BD"/>
    <w:rsid w:val="00872911"/>
    <w:rsid w:val="00872A70"/>
    <w:rsid w:val="00872A83"/>
    <w:rsid w:val="00872CD4"/>
    <w:rsid w:val="00872E8D"/>
    <w:rsid w:val="00873459"/>
    <w:rsid w:val="00873462"/>
    <w:rsid w:val="00873592"/>
    <w:rsid w:val="008735B0"/>
    <w:rsid w:val="0087378E"/>
    <w:rsid w:val="008737DA"/>
    <w:rsid w:val="008737DF"/>
    <w:rsid w:val="00873956"/>
    <w:rsid w:val="00873E1A"/>
    <w:rsid w:val="0087429D"/>
    <w:rsid w:val="00874498"/>
    <w:rsid w:val="008744A8"/>
    <w:rsid w:val="0087478E"/>
    <w:rsid w:val="008748BE"/>
    <w:rsid w:val="00874E3F"/>
    <w:rsid w:val="00875132"/>
    <w:rsid w:val="00875169"/>
    <w:rsid w:val="00875229"/>
    <w:rsid w:val="00875842"/>
    <w:rsid w:val="00875981"/>
    <w:rsid w:val="00875B3E"/>
    <w:rsid w:val="00875CA1"/>
    <w:rsid w:val="00875FCC"/>
    <w:rsid w:val="0087601E"/>
    <w:rsid w:val="0087644E"/>
    <w:rsid w:val="00876690"/>
    <w:rsid w:val="00876C8C"/>
    <w:rsid w:val="00877158"/>
    <w:rsid w:val="0087725E"/>
    <w:rsid w:val="008772F0"/>
    <w:rsid w:val="008772F4"/>
    <w:rsid w:val="00877591"/>
    <w:rsid w:val="00877612"/>
    <w:rsid w:val="00877D11"/>
    <w:rsid w:val="00877D7B"/>
    <w:rsid w:val="00877F27"/>
    <w:rsid w:val="0088037C"/>
    <w:rsid w:val="00880556"/>
    <w:rsid w:val="00880FB7"/>
    <w:rsid w:val="0088109B"/>
    <w:rsid w:val="0088109F"/>
    <w:rsid w:val="008810E6"/>
    <w:rsid w:val="00881144"/>
    <w:rsid w:val="00881176"/>
    <w:rsid w:val="008812D2"/>
    <w:rsid w:val="0088138B"/>
    <w:rsid w:val="008818A3"/>
    <w:rsid w:val="0088191A"/>
    <w:rsid w:val="00881B14"/>
    <w:rsid w:val="00881B55"/>
    <w:rsid w:val="00881B8D"/>
    <w:rsid w:val="00881CEC"/>
    <w:rsid w:val="00881F09"/>
    <w:rsid w:val="008823AC"/>
    <w:rsid w:val="008823B3"/>
    <w:rsid w:val="0088245B"/>
    <w:rsid w:val="008824A9"/>
    <w:rsid w:val="0088287F"/>
    <w:rsid w:val="008833B1"/>
    <w:rsid w:val="0088355D"/>
    <w:rsid w:val="008838EB"/>
    <w:rsid w:val="00883945"/>
    <w:rsid w:val="00883BE4"/>
    <w:rsid w:val="0088437C"/>
    <w:rsid w:val="0088499E"/>
    <w:rsid w:val="00884A5B"/>
    <w:rsid w:val="00884B19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FC"/>
    <w:rsid w:val="00886982"/>
    <w:rsid w:val="00886D0C"/>
    <w:rsid w:val="00886D99"/>
    <w:rsid w:val="00886F47"/>
    <w:rsid w:val="008872CB"/>
    <w:rsid w:val="0088748E"/>
    <w:rsid w:val="008877B9"/>
    <w:rsid w:val="008879AA"/>
    <w:rsid w:val="00887AFD"/>
    <w:rsid w:val="00887F0E"/>
    <w:rsid w:val="00890275"/>
    <w:rsid w:val="008908E1"/>
    <w:rsid w:val="00890AE5"/>
    <w:rsid w:val="00890BC4"/>
    <w:rsid w:val="00890BF8"/>
    <w:rsid w:val="00890CD6"/>
    <w:rsid w:val="00890EED"/>
    <w:rsid w:val="00891099"/>
    <w:rsid w:val="0089129A"/>
    <w:rsid w:val="00891BCD"/>
    <w:rsid w:val="00891E3F"/>
    <w:rsid w:val="00892096"/>
    <w:rsid w:val="00892600"/>
    <w:rsid w:val="00892609"/>
    <w:rsid w:val="00892CD3"/>
    <w:rsid w:val="0089300A"/>
    <w:rsid w:val="008935B4"/>
    <w:rsid w:val="00893664"/>
    <w:rsid w:val="008939A4"/>
    <w:rsid w:val="00893D12"/>
    <w:rsid w:val="00893E1B"/>
    <w:rsid w:val="00893F40"/>
    <w:rsid w:val="00893FB0"/>
    <w:rsid w:val="008940A2"/>
    <w:rsid w:val="008940F3"/>
    <w:rsid w:val="008942AE"/>
    <w:rsid w:val="00894382"/>
    <w:rsid w:val="00894504"/>
    <w:rsid w:val="008946EE"/>
    <w:rsid w:val="00895038"/>
    <w:rsid w:val="008954D3"/>
    <w:rsid w:val="0089568A"/>
    <w:rsid w:val="00895AB2"/>
    <w:rsid w:val="00895B2F"/>
    <w:rsid w:val="00895DBA"/>
    <w:rsid w:val="00896379"/>
    <w:rsid w:val="00896B84"/>
    <w:rsid w:val="008970AE"/>
    <w:rsid w:val="008970D5"/>
    <w:rsid w:val="00897113"/>
    <w:rsid w:val="008975EF"/>
    <w:rsid w:val="00897722"/>
    <w:rsid w:val="00897810"/>
    <w:rsid w:val="008979C6"/>
    <w:rsid w:val="00897A42"/>
    <w:rsid w:val="00897ADA"/>
    <w:rsid w:val="00897B39"/>
    <w:rsid w:val="00897C4C"/>
    <w:rsid w:val="00897CC9"/>
    <w:rsid w:val="00897D92"/>
    <w:rsid w:val="00897F08"/>
    <w:rsid w:val="00897F22"/>
    <w:rsid w:val="008A01DD"/>
    <w:rsid w:val="008A03D6"/>
    <w:rsid w:val="008A04D4"/>
    <w:rsid w:val="008A06C6"/>
    <w:rsid w:val="008A070A"/>
    <w:rsid w:val="008A08BE"/>
    <w:rsid w:val="008A095A"/>
    <w:rsid w:val="008A0AA8"/>
    <w:rsid w:val="008A0B6B"/>
    <w:rsid w:val="008A0B71"/>
    <w:rsid w:val="008A0C50"/>
    <w:rsid w:val="008A0E16"/>
    <w:rsid w:val="008A0EF8"/>
    <w:rsid w:val="008A1134"/>
    <w:rsid w:val="008A1419"/>
    <w:rsid w:val="008A1464"/>
    <w:rsid w:val="008A20AA"/>
    <w:rsid w:val="008A2499"/>
    <w:rsid w:val="008A2832"/>
    <w:rsid w:val="008A299F"/>
    <w:rsid w:val="008A2A8A"/>
    <w:rsid w:val="008A2D87"/>
    <w:rsid w:val="008A2F7A"/>
    <w:rsid w:val="008A33E4"/>
    <w:rsid w:val="008A381C"/>
    <w:rsid w:val="008A3DE9"/>
    <w:rsid w:val="008A404A"/>
    <w:rsid w:val="008A491B"/>
    <w:rsid w:val="008A4ACC"/>
    <w:rsid w:val="008A4C6A"/>
    <w:rsid w:val="008A4CE2"/>
    <w:rsid w:val="008A4E63"/>
    <w:rsid w:val="008A5038"/>
    <w:rsid w:val="008A5135"/>
    <w:rsid w:val="008A516C"/>
    <w:rsid w:val="008A56CC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6E0"/>
    <w:rsid w:val="008A677D"/>
    <w:rsid w:val="008A67CD"/>
    <w:rsid w:val="008A68BC"/>
    <w:rsid w:val="008A6BF0"/>
    <w:rsid w:val="008A6DCF"/>
    <w:rsid w:val="008A71F7"/>
    <w:rsid w:val="008A74B9"/>
    <w:rsid w:val="008A74CF"/>
    <w:rsid w:val="008A7752"/>
    <w:rsid w:val="008A7969"/>
    <w:rsid w:val="008A7A9D"/>
    <w:rsid w:val="008A7C8B"/>
    <w:rsid w:val="008A7EAF"/>
    <w:rsid w:val="008B02A5"/>
    <w:rsid w:val="008B0508"/>
    <w:rsid w:val="008B0DF7"/>
    <w:rsid w:val="008B0F37"/>
    <w:rsid w:val="008B1351"/>
    <w:rsid w:val="008B1368"/>
    <w:rsid w:val="008B13BA"/>
    <w:rsid w:val="008B1572"/>
    <w:rsid w:val="008B186E"/>
    <w:rsid w:val="008B1BF4"/>
    <w:rsid w:val="008B1C6C"/>
    <w:rsid w:val="008B1CB3"/>
    <w:rsid w:val="008B1DEF"/>
    <w:rsid w:val="008B1E18"/>
    <w:rsid w:val="008B1FBB"/>
    <w:rsid w:val="008B20B6"/>
    <w:rsid w:val="008B226D"/>
    <w:rsid w:val="008B22EE"/>
    <w:rsid w:val="008B2457"/>
    <w:rsid w:val="008B2889"/>
    <w:rsid w:val="008B2969"/>
    <w:rsid w:val="008B2BE7"/>
    <w:rsid w:val="008B2C65"/>
    <w:rsid w:val="008B2CBA"/>
    <w:rsid w:val="008B2DD4"/>
    <w:rsid w:val="008B2E42"/>
    <w:rsid w:val="008B2EDE"/>
    <w:rsid w:val="008B3051"/>
    <w:rsid w:val="008B30E3"/>
    <w:rsid w:val="008B3236"/>
    <w:rsid w:val="008B361E"/>
    <w:rsid w:val="008B3D0B"/>
    <w:rsid w:val="008B3D64"/>
    <w:rsid w:val="008B3EDD"/>
    <w:rsid w:val="008B4557"/>
    <w:rsid w:val="008B4A09"/>
    <w:rsid w:val="008B4CA5"/>
    <w:rsid w:val="008B4D2A"/>
    <w:rsid w:val="008B5131"/>
    <w:rsid w:val="008B5204"/>
    <w:rsid w:val="008B525B"/>
    <w:rsid w:val="008B533A"/>
    <w:rsid w:val="008B578E"/>
    <w:rsid w:val="008B57A7"/>
    <w:rsid w:val="008B58EB"/>
    <w:rsid w:val="008B59AC"/>
    <w:rsid w:val="008B5B06"/>
    <w:rsid w:val="008B5D75"/>
    <w:rsid w:val="008B616E"/>
    <w:rsid w:val="008B640B"/>
    <w:rsid w:val="008B6454"/>
    <w:rsid w:val="008B65F2"/>
    <w:rsid w:val="008B6919"/>
    <w:rsid w:val="008B6AFB"/>
    <w:rsid w:val="008B6B56"/>
    <w:rsid w:val="008B6B6D"/>
    <w:rsid w:val="008B6BEC"/>
    <w:rsid w:val="008B6DC0"/>
    <w:rsid w:val="008B6E4E"/>
    <w:rsid w:val="008B6E8A"/>
    <w:rsid w:val="008B6E98"/>
    <w:rsid w:val="008B6F12"/>
    <w:rsid w:val="008B7356"/>
    <w:rsid w:val="008B75D8"/>
    <w:rsid w:val="008B7D7A"/>
    <w:rsid w:val="008B7E2C"/>
    <w:rsid w:val="008B7FB9"/>
    <w:rsid w:val="008C0049"/>
    <w:rsid w:val="008C01D9"/>
    <w:rsid w:val="008C01F0"/>
    <w:rsid w:val="008C08F8"/>
    <w:rsid w:val="008C0B0B"/>
    <w:rsid w:val="008C0DCC"/>
    <w:rsid w:val="008C0F92"/>
    <w:rsid w:val="008C1271"/>
    <w:rsid w:val="008C1887"/>
    <w:rsid w:val="008C1956"/>
    <w:rsid w:val="008C19C8"/>
    <w:rsid w:val="008C1A83"/>
    <w:rsid w:val="008C1BBE"/>
    <w:rsid w:val="008C269E"/>
    <w:rsid w:val="008C26DF"/>
    <w:rsid w:val="008C281D"/>
    <w:rsid w:val="008C284E"/>
    <w:rsid w:val="008C2AAA"/>
    <w:rsid w:val="008C2D52"/>
    <w:rsid w:val="008C31F5"/>
    <w:rsid w:val="008C3B5F"/>
    <w:rsid w:val="008C3DDF"/>
    <w:rsid w:val="008C3F29"/>
    <w:rsid w:val="008C423E"/>
    <w:rsid w:val="008C4803"/>
    <w:rsid w:val="008C4838"/>
    <w:rsid w:val="008C49BA"/>
    <w:rsid w:val="008C4E98"/>
    <w:rsid w:val="008C51BF"/>
    <w:rsid w:val="008C51FD"/>
    <w:rsid w:val="008C54D0"/>
    <w:rsid w:val="008C55E4"/>
    <w:rsid w:val="008C56F1"/>
    <w:rsid w:val="008C5883"/>
    <w:rsid w:val="008C58FD"/>
    <w:rsid w:val="008C5D53"/>
    <w:rsid w:val="008C5DE6"/>
    <w:rsid w:val="008C6045"/>
    <w:rsid w:val="008C6178"/>
    <w:rsid w:val="008C63E7"/>
    <w:rsid w:val="008C64E4"/>
    <w:rsid w:val="008C6834"/>
    <w:rsid w:val="008C69AA"/>
    <w:rsid w:val="008C69C0"/>
    <w:rsid w:val="008C6A94"/>
    <w:rsid w:val="008C6AFD"/>
    <w:rsid w:val="008C6C1B"/>
    <w:rsid w:val="008C6C6F"/>
    <w:rsid w:val="008C6DF0"/>
    <w:rsid w:val="008C6E0C"/>
    <w:rsid w:val="008C6EC5"/>
    <w:rsid w:val="008C700D"/>
    <w:rsid w:val="008C752B"/>
    <w:rsid w:val="008C772A"/>
    <w:rsid w:val="008C77B5"/>
    <w:rsid w:val="008C78BD"/>
    <w:rsid w:val="008C79CE"/>
    <w:rsid w:val="008C7AA0"/>
    <w:rsid w:val="008C7B6D"/>
    <w:rsid w:val="008C7C14"/>
    <w:rsid w:val="008C7D41"/>
    <w:rsid w:val="008C7D96"/>
    <w:rsid w:val="008C7DE5"/>
    <w:rsid w:val="008C7EB1"/>
    <w:rsid w:val="008D038D"/>
    <w:rsid w:val="008D07F9"/>
    <w:rsid w:val="008D08EC"/>
    <w:rsid w:val="008D11C0"/>
    <w:rsid w:val="008D12F9"/>
    <w:rsid w:val="008D13E6"/>
    <w:rsid w:val="008D14C5"/>
    <w:rsid w:val="008D17DB"/>
    <w:rsid w:val="008D1BB0"/>
    <w:rsid w:val="008D2223"/>
    <w:rsid w:val="008D224E"/>
    <w:rsid w:val="008D2613"/>
    <w:rsid w:val="008D26B0"/>
    <w:rsid w:val="008D29B0"/>
    <w:rsid w:val="008D2D9D"/>
    <w:rsid w:val="008D30C3"/>
    <w:rsid w:val="008D30E0"/>
    <w:rsid w:val="008D329A"/>
    <w:rsid w:val="008D3449"/>
    <w:rsid w:val="008D362E"/>
    <w:rsid w:val="008D3692"/>
    <w:rsid w:val="008D38BA"/>
    <w:rsid w:val="008D3A8C"/>
    <w:rsid w:val="008D3BB8"/>
    <w:rsid w:val="008D42DD"/>
    <w:rsid w:val="008D43D7"/>
    <w:rsid w:val="008D4569"/>
    <w:rsid w:val="008D4605"/>
    <w:rsid w:val="008D46F6"/>
    <w:rsid w:val="008D486E"/>
    <w:rsid w:val="008D4CDA"/>
    <w:rsid w:val="008D516F"/>
    <w:rsid w:val="008D52C5"/>
    <w:rsid w:val="008D52E3"/>
    <w:rsid w:val="008D53F7"/>
    <w:rsid w:val="008D56FD"/>
    <w:rsid w:val="008D5C7F"/>
    <w:rsid w:val="008D5F30"/>
    <w:rsid w:val="008D5F59"/>
    <w:rsid w:val="008D62D6"/>
    <w:rsid w:val="008D62DD"/>
    <w:rsid w:val="008D630C"/>
    <w:rsid w:val="008D63C6"/>
    <w:rsid w:val="008D64BE"/>
    <w:rsid w:val="008D6708"/>
    <w:rsid w:val="008D6717"/>
    <w:rsid w:val="008D6AC2"/>
    <w:rsid w:val="008D6EC9"/>
    <w:rsid w:val="008D709F"/>
    <w:rsid w:val="008D75C4"/>
    <w:rsid w:val="008D7878"/>
    <w:rsid w:val="008D78E9"/>
    <w:rsid w:val="008D7A3B"/>
    <w:rsid w:val="008E0123"/>
    <w:rsid w:val="008E02B0"/>
    <w:rsid w:val="008E0493"/>
    <w:rsid w:val="008E05B5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8E6"/>
    <w:rsid w:val="008E1B04"/>
    <w:rsid w:val="008E1BA6"/>
    <w:rsid w:val="008E24E9"/>
    <w:rsid w:val="008E2644"/>
    <w:rsid w:val="008E2840"/>
    <w:rsid w:val="008E2F00"/>
    <w:rsid w:val="008E3542"/>
    <w:rsid w:val="008E387F"/>
    <w:rsid w:val="008E3932"/>
    <w:rsid w:val="008E3AF0"/>
    <w:rsid w:val="008E3F15"/>
    <w:rsid w:val="008E3FD9"/>
    <w:rsid w:val="008E485B"/>
    <w:rsid w:val="008E536A"/>
    <w:rsid w:val="008E5C17"/>
    <w:rsid w:val="008E5D89"/>
    <w:rsid w:val="008E5ECA"/>
    <w:rsid w:val="008E5ECD"/>
    <w:rsid w:val="008E671B"/>
    <w:rsid w:val="008E68A2"/>
    <w:rsid w:val="008E741B"/>
    <w:rsid w:val="008E7659"/>
    <w:rsid w:val="008E7666"/>
    <w:rsid w:val="008E77D7"/>
    <w:rsid w:val="008E788B"/>
    <w:rsid w:val="008E7A4A"/>
    <w:rsid w:val="008E7B00"/>
    <w:rsid w:val="008E7BF7"/>
    <w:rsid w:val="008E7D42"/>
    <w:rsid w:val="008E7F48"/>
    <w:rsid w:val="008F0360"/>
    <w:rsid w:val="008F049A"/>
    <w:rsid w:val="008F05FD"/>
    <w:rsid w:val="008F06B8"/>
    <w:rsid w:val="008F07A2"/>
    <w:rsid w:val="008F089E"/>
    <w:rsid w:val="008F0A7C"/>
    <w:rsid w:val="008F0B0E"/>
    <w:rsid w:val="008F0DE9"/>
    <w:rsid w:val="008F0F8E"/>
    <w:rsid w:val="008F0F9D"/>
    <w:rsid w:val="008F1215"/>
    <w:rsid w:val="008F16AF"/>
    <w:rsid w:val="008F1857"/>
    <w:rsid w:val="008F18E4"/>
    <w:rsid w:val="008F1942"/>
    <w:rsid w:val="008F19C5"/>
    <w:rsid w:val="008F1C9E"/>
    <w:rsid w:val="008F1C9F"/>
    <w:rsid w:val="008F1CA9"/>
    <w:rsid w:val="008F24F2"/>
    <w:rsid w:val="008F26FA"/>
    <w:rsid w:val="008F2AD7"/>
    <w:rsid w:val="008F2BF1"/>
    <w:rsid w:val="008F2F40"/>
    <w:rsid w:val="008F3192"/>
    <w:rsid w:val="008F328B"/>
    <w:rsid w:val="008F3335"/>
    <w:rsid w:val="008F3351"/>
    <w:rsid w:val="008F3E3B"/>
    <w:rsid w:val="008F402C"/>
    <w:rsid w:val="008F403A"/>
    <w:rsid w:val="008F45FF"/>
    <w:rsid w:val="008F4BF9"/>
    <w:rsid w:val="008F4E7D"/>
    <w:rsid w:val="008F52B4"/>
    <w:rsid w:val="008F5573"/>
    <w:rsid w:val="008F5B42"/>
    <w:rsid w:val="008F5B4A"/>
    <w:rsid w:val="008F5B76"/>
    <w:rsid w:val="008F5EFF"/>
    <w:rsid w:val="008F616A"/>
    <w:rsid w:val="008F61A2"/>
    <w:rsid w:val="008F626F"/>
    <w:rsid w:val="008F6291"/>
    <w:rsid w:val="008F62F8"/>
    <w:rsid w:val="008F67F9"/>
    <w:rsid w:val="008F6E0A"/>
    <w:rsid w:val="008F7194"/>
    <w:rsid w:val="008F731A"/>
    <w:rsid w:val="008F7497"/>
    <w:rsid w:val="008F749E"/>
    <w:rsid w:val="008F74B5"/>
    <w:rsid w:val="009000C3"/>
    <w:rsid w:val="00900202"/>
    <w:rsid w:val="009002F8"/>
    <w:rsid w:val="00900617"/>
    <w:rsid w:val="00900C81"/>
    <w:rsid w:val="00900E8C"/>
    <w:rsid w:val="00901A98"/>
    <w:rsid w:val="00901DD3"/>
    <w:rsid w:val="00901EC5"/>
    <w:rsid w:val="009020B7"/>
    <w:rsid w:val="00902483"/>
    <w:rsid w:val="00902588"/>
    <w:rsid w:val="00902B22"/>
    <w:rsid w:val="0090307C"/>
    <w:rsid w:val="00903836"/>
    <w:rsid w:val="009039A5"/>
    <w:rsid w:val="00903A28"/>
    <w:rsid w:val="00903B15"/>
    <w:rsid w:val="00903F1D"/>
    <w:rsid w:val="009040E2"/>
    <w:rsid w:val="00904134"/>
    <w:rsid w:val="0090451E"/>
    <w:rsid w:val="00904546"/>
    <w:rsid w:val="009045D3"/>
    <w:rsid w:val="009048CE"/>
    <w:rsid w:val="00904A0B"/>
    <w:rsid w:val="00904BBE"/>
    <w:rsid w:val="00904DCC"/>
    <w:rsid w:val="009051E8"/>
    <w:rsid w:val="00905357"/>
    <w:rsid w:val="009053CB"/>
    <w:rsid w:val="009054D8"/>
    <w:rsid w:val="009059AA"/>
    <w:rsid w:val="00905FD7"/>
    <w:rsid w:val="00906036"/>
    <w:rsid w:val="00906086"/>
    <w:rsid w:val="0090669B"/>
    <w:rsid w:val="0090690C"/>
    <w:rsid w:val="00906971"/>
    <w:rsid w:val="00906BEF"/>
    <w:rsid w:val="00906BF8"/>
    <w:rsid w:val="00906C57"/>
    <w:rsid w:val="00906C91"/>
    <w:rsid w:val="00906E2D"/>
    <w:rsid w:val="009072FA"/>
    <w:rsid w:val="009074E8"/>
    <w:rsid w:val="00907577"/>
    <w:rsid w:val="00907620"/>
    <w:rsid w:val="0090762F"/>
    <w:rsid w:val="00907638"/>
    <w:rsid w:val="00907C00"/>
    <w:rsid w:val="00907D20"/>
    <w:rsid w:val="00907DFF"/>
    <w:rsid w:val="009100F8"/>
    <w:rsid w:val="009101C9"/>
    <w:rsid w:val="00910513"/>
    <w:rsid w:val="00910744"/>
    <w:rsid w:val="0091099B"/>
    <w:rsid w:val="00910E4D"/>
    <w:rsid w:val="00910E7E"/>
    <w:rsid w:val="00911270"/>
    <w:rsid w:val="0091163B"/>
    <w:rsid w:val="00911799"/>
    <w:rsid w:val="00911950"/>
    <w:rsid w:val="00911B69"/>
    <w:rsid w:val="00911D04"/>
    <w:rsid w:val="00911E98"/>
    <w:rsid w:val="0091206A"/>
    <w:rsid w:val="00912207"/>
    <w:rsid w:val="00912818"/>
    <w:rsid w:val="00912B08"/>
    <w:rsid w:val="009131D1"/>
    <w:rsid w:val="00913589"/>
    <w:rsid w:val="009136ED"/>
    <w:rsid w:val="0091390D"/>
    <w:rsid w:val="00913B2C"/>
    <w:rsid w:val="00913E45"/>
    <w:rsid w:val="0091408D"/>
    <w:rsid w:val="00914BDF"/>
    <w:rsid w:val="00914E59"/>
    <w:rsid w:val="00914FFF"/>
    <w:rsid w:val="009150E4"/>
    <w:rsid w:val="00915210"/>
    <w:rsid w:val="00915770"/>
    <w:rsid w:val="009158E2"/>
    <w:rsid w:val="00915AF7"/>
    <w:rsid w:val="00915C24"/>
    <w:rsid w:val="00915C9F"/>
    <w:rsid w:val="00915D8B"/>
    <w:rsid w:val="00915DDA"/>
    <w:rsid w:val="00915E63"/>
    <w:rsid w:val="00915F5E"/>
    <w:rsid w:val="00915FF5"/>
    <w:rsid w:val="00916071"/>
    <w:rsid w:val="0091631C"/>
    <w:rsid w:val="009166BF"/>
    <w:rsid w:val="0091685F"/>
    <w:rsid w:val="00916924"/>
    <w:rsid w:val="00916BC3"/>
    <w:rsid w:val="00916E73"/>
    <w:rsid w:val="0091720A"/>
    <w:rsid w:val="00917237"/>
    <w:rsid w:val="00917299"/>
    <w:rsid w:val="0091741D"/>
    <w:rsid w:val="009174B5"/>
    <w:rsid w:val="0091780A"/>
    <w:rsid w:val="00917AE4"/>
    <w:rsid w:val="00917ED6"/>
    <w:rsid w:val="00917F2D"/>
    <w:rsid w:val="00917F35"/>
    <w:rsid w:val="00917F76"/>
    <w:rsid w:val="0092002B"/>
    <w:rsid w:val="009207BA"/>
    <w:rsid w:val="00920B0C"/>
    <w:rsid w:val="00920CA1"/>
    <w:rsid w:val="0092110F"/>
    <w:rsid w:val="009211F6"/>
    <w:rsid w:val="0092129F"/>
    <w:rsid w:val="009212CE"/>
    <w:rsid w:val="00921485"/>
    <w:rsid w:val="009214AE"/>
    <w:rsid w:val="00921B60"/>
    <w:rsid w:val="0092227B"/>
    <w:rsid w:val="009223A9"/>
    <w:rsid w:val="0092282A"/>
    <w:rsid w:val="009228B0"/>
    <w:rsid w:val="00922D1F"/>
    <w:rsid w:val="00922DC2"/>
    <w:rsid w:val="0092302C"/>
    <w:rsid w:val="00923452"/>
    <w:rsid w:val="0092355D"/>
    <w:rsid w:val="00923661"/>
    <w:rsid w:val="00923668"/>
    <w:rsid w:val="00924284"/>
    <w:rsid w:val="0092481B"/>
    <w:rsid w:val="00924A4F"/>
    <w:rsid w:val="00924AFB"/>
    <w:rsid w:val="009250F0"/>
    <w:rsid w:val="00925512"/>
    <w:rsid w:val="00925774"/>
    <w:rsid w:val="00925A04"/>
    <w:rsid w:val="00925A65"/>
    <w:rsid w:val="00925B2E"/>
    <w:rsid w:val="00925BC5"/>
    <w:rsid w:val="00925F80"/>
    <w:rsid w:val="00926173"/>
    <w:rsid w:val="009261D4"/>
    <w:rsid w:val="009266D8"/>
    <w:rsid w:val="009266F1"/>
    <w:rsid w:val="00926BA6"/>
    <w:rsid w:val="00926DFC"/>
    <w:rsid w:val="0092734B"/>
    <w:rsid w:val="009273DA"/>
    <w:rsid w:val="009275EC"/>
    <w:rsid w:val="00927626"/>
    <w:rsid w:val="00927629"/>
    <w:rsid w:val="009276CE"/>
    <w:rsid w:val="00927712"/>
    <w:rsid w:val="0093024B"/>
    <w:rsid w:val="009303C1"/>
    <w:rsid w:val="009305C1"/>
    <w:rsid w:val="00930622"/>
    <w:rsid w:val="00930693"/>
    <w:rsid w:val="009306F9"/>
    <w:rsid w:val="009309BB"/>
    <w:rsid w:val="00930A36"/>
    <w:rsid w:val="00930A3A"/>
    <w:rsid w:val="00930A84"/>
    <w:rsid w:val="00930AB6"/>
    <w:rsid w:val="00930E8D"/>
    <w:rsid w:val="00930FA5"/>
    <w:rsid w:val="00930FCB"/>
    <w:rsid w:val="0093100D"/>
    <w:rsid w:val="009311F2"/>
    <w:rsid w:val="009312EE"/>
    <w:rsid w:val="009313AD"/>
    <w:rsid w:val="00931411"/>
    <w:rsid w:val="0093174F"/>
    <w:rsid w:val="0093176D"/>
    <w:rsid w:val="00931899"/>
    <w:rsid w:val="00931906"/>
    <w:rsid w:val="00931C34"/>
    <w:rsid w:val="00931DCA"/>
    <w:rsid w:val="009322D0"/>
    <w:rsid w:val="009322F6"/>
    <w:rsid w:val="0093251E"/>
    <w:rsid w:val="009326DB"/>
    <w:rsid w:val="00932761"/>
    <w:rsid w:val="009328B6"/>
    <w:rsid w:val="009329A5"/>
    <w:rsid w:val="00932ED1"/>
    <w:rsid w:val="009331B4"/>
    <w:rsid w:val="009331CA"/>
    <w:rsid w:val="009332EC"/>
    <w:rsid w:val="0093342B"/>
    <w:rsid w:val="009337EC"/>
    <w:rsid w:val="00933821"/>
    <w:rsid w:val="00933FAA"/>
    <w:rsid w:val="009340C8"/>
    <w:rsid w:val="0093410B"/>
    <w:rsid w:val="009341E5"/>
    <w:rsid w:val="0093450B"/>
    <w:rsid w:val="00934728"/>
    <w:rsid w:val="00934982"/>
    <w:rsid w:val="00934B2D"/>
    <w:rsid w:val="00934B7D"/>
    <w:rsid w:val="0093519D"/>
    <w:rsid w:val="0093548F"/>
    <w:rsid w:val="009355A5"/>
    <w:rsid w:val="0093563F"/>
    <w:rsid w:val="00935680"/>
    <w:rsid w:val="009357AE"/>
    <w:rsid w:val="0093594E"/>
    <w:rsid w:val="00935B2D"/>
    <w:rsid w:val="00936196"/>
    <w:rsid w:val="0093644B"/>
    <w:rsid w:val="009364A5"/>
    <w:rsid w:val="009364B8"/>
    <w:rsid w:val="0093677C"/>
    <w:rsid w:val="00937377"/>
    <w:rsid w:val="00937437"/>
    <w:rsid w:val="0093745A"/>
    <w:rsid w:val="0093745D"/>
    <w:rsid w:val="0093753C"/>
    <w:rsid w:val="00937583"/>
    <w:rsid w:val="00937622"/>
    <w:rsid w:val="00937643"/>
    <w:rsid w:val="00937778"/>
    <w:rsid w:val="00937A3D"/>
    <w:rsid w:val="00937B58"/>
    <w:rsid w:val="00937C19"/>
    <w:rsid w:val="00937D9E"/>
    <w:rsid w:val="00937E05"/>
    <w:rsid w:val="00937F02"/>
    <w:rsid w:val="00937F94"/>
    <w:rsid w:val="00940032"/>
    <w:rsid w:val="0094017E"/>
    <w:rsid w:val="00940369"/>
    <w:rsid w:val="00940CC2"/>
    <w:rsid w:val="00940F47"/>
    <w:rsid w:val="009414F0"/>
    <w:rsid w:val="009415EB"/>
    <w:rsid w:val="00941710"/>
    <w:rsid w:val="00941A88"/>
    <w:rsid w:val="00941ACE"/>
    <w:rsid w:val="00941C16"/>
    <w:rsid w:val="009421E1"/>
    <w:rsid w:val="009426DB"/>
    <w:rsid w:val="009428D1"/>
    <w:rsid w:val="0094293A"/>
    <w:rsid w:val="00942B1B"/>
    <w:rsid w:val="00942DC2"/>
    <w:rsid w:val="0094306B"/>
    <w:rsid w:val="00943308"/>
    <w:rsid w:val="009437B6"/>
    <w:rsid w:val="00943848"/>
    <w:rsid w:val="00943906"/>
    <w:rsid w:val="00943907"/>
    <w:rsid w:val="00943A72"/>
    <w:rsid w:val="009442A7"/>
    <w:rsid w:val="009443F9"/>
    <w:rsid w:val="00944428"/>
    <w:rsid w:val="009445E2"/>
    <w:rsid w:val="009446A4"/>
    <w:rsid w:val="00944ACF"/>
    <w:rsid w:val="00944C69"/>
    <w:rsid w:val="00944D3B"/>
    <w:rsid w:val="00944DC7"/>
    <w:rsid w:val="00944EE7"/>
    <w:rsid w:val="00944F7E"/>
    <w:rsid w:val="009451B4"/>
    <w:rsid w:val="00945229"/>
    <w:rsid w:val="0094536D"/>
    <w:rsid w:val="00945A29"/>
    <w:rsid w:val="00945DB9"/>
    <w:rsid w:val="0094637E"/>
    <w:rsid w:val="0094643B"/>
    <w:rsid w:val="009467BF"/>
    <w:rsid w:val="00946AD3"/>
    <w:rsid w:val="00946C49"/>
    <w:rsid w:val="00946CF1"/>
    <w:rsid w:val="00946DF4"/>
    <w:rsid w:val="009471AF"/>
    <w:rsid w:val="00947312"/>
    <w:rsid w:val="009473C6"/>
    <w:rsid w:val="00947809"/>
    <w:rsid w:val="00947B36"/>
    <w:rsid w:val="00947C58"/>
    <w:rsid w:val="009502CD"/>
    <w:rsid w:val="0095050A"/>
    <w:rsid w:val="009506E8"/>
    <w:rsid w:val="009506FB"/>
    <w:rsid w:val="0095096C"/>
    <w:rsid w:val="00950AE2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514"/>
    <w:rsid w:val="0095274F"/>
    <w:rsid w:val="009527EF"/>
    <w:rsid w:val="00952853"/>
    <w:rsid w:val="00952933"/>
    <w:rsid w:val="0095296D"/>
    <w:rsid w:val="00952D85"/>
    <w:rsid w:val="00953119"/>
    <w:rsid w:val="00953262"/>
    <w:rsid w:val="00953407"/>
    <w:rsid w:val="00953A65"/>
    <w:rsid w:val="00953B45"/>
    <w:rsid w:val="00953E4C"/>
    <w:rsid w:val="00954037"/>
    <w:rsid w:val="00954113"/>
    <w:rsid w:val="00954371"/>
    <w:rsid w:val="0095480B"/>
    <w:rsid w:val="009549C1"/>
    <w:rsid w:val="00954AB5"/>
    <w:rsid w:val="00954CA6"/>
    <w:rsid w:val="009550B3"/>
    <w:rsid w:val="00955270"/>
    <w:rsid w:val="00955380"/>
    <w:rsid w:val="009554CB"/>
    <w:rsid w:val="00955543"/>
    <w:rsid w:val="009555E9"/>
    <w:rsid w:val="0095564B"/>
    <w:rsid w:val="00955775"/>
    <w:rsid w:val="00955919"/>
    <w:rsid w:val="00955E27"/>
    <w:rsid w:val="0095641B"/>
    <w:rsid w:val="00956543"/>
    <w:rsid w:val="009566B5"/>
    <w:rsid w:val="00956730"/>
    <w:rsid w:val="009568D1"/>
    <w:rsid w:val="00956BF8"/>
    <w:rsid w:val="00956C3B"/>
    <w:rsid w:val="00956C8C"/>
    <w:rsid w:val="00957287"/>
    <w:rsid w:val="00957374"/>
    <w:rsid w:val="009573DA"/>
    <w:rsid w:val="0095745D"/>
    <w:rsid w:val="00957724"/>
    <w:rsid w:val="00957BF9"/>
    <w:rsid w:val="00957D29"/>
    <w:rsid w:val="0096031C"/>
    <w:rsid w:val="009605B3"/>
    <w:rsid w:val="00960602"/>
    <w:rsid w:val="00960668"/>
    <w:rsid w:val="009609B0"/>
    <w:rsid w:val="00960C55"/>
    <w:rsid w:val="0096129A"/>
    <w:rsid w:val="009616C8"/>
    <w:rsid w:val="00961719"/>
    <w:rsid w:val="00961D52"/>
    <w:rsid w:val="00961F51"/>
    <w:rsid w:val="00962072"/>
    <w:rsid w:val="00962163"/>
    <w:rsid w:val="00962208"/>
    <w:rsid w:val="00962209"/>
    <w:rsid w:val="009629B7"/>
    <w:rsid w:val="00962DC7"/>
    <w:rsid w:val="0096304D"/>
    <w:rsid w:val="009635C5"/>
    <w:rsid w:val="009636E7"/>
    <w:rsid w:val="00963709"/>
    <w:rsid w:val="009638DB"/>
    <w:rsid w:val="0096393B"/>
    <w:rsid w:val="00963B67"/>
    <w:rsid w:val="00964939"/>
    <w:rsid w:val="00964E3B"/>
    <w:rsid w:val="00964E99"/>
    <w:rsid w:val="00965276"/>
    <w:rsid w:val="0096561C"/>
    <w:rsid w:val="009656A7"/>
    <w:rsid w:val="0096589C"/>
    <w:rsid w:val="00965915"/>
    <w:rsid w:val="009659E1"/>
    <w:rsid w:val="00965BE7"/>
    <w:rsid w:val="00966318"/>
    <w:rsid w:val="00966AEC"/>
    <w:rsid w:val="00966B7D"/>
    <w:rsid w:val="00966C27"/>
    <w:rsid w:val="00966D45"/>
    <w:rsid w:val="009671BA"/>
    <w:rsid w:val="00967248"/>
    <w:rsid w:val="009672A5"/>
    <w:rsid w:val="009673BB"/>
    <w:rsid w:val="00967473"/>
    <w:rsid w:val="00967600"/>
    <w:rsid w:val="0096767C"/>
    <w:rsid w:val="009676B1"/>
    <w:rsid w:val="009678FC"/>
    <w:rsid w:val="00967DF3"/>
    <w:rsid w:val="00967E42"/>
    <w:rsid w:val="00967EDC"/>
    <w:rsid w:val="00967F9A"/>
    <w:rsid w:val="009701FA"/>
    <w:rsid w:val="0097027C"/>
    <w:rsid w:val="009702F3"/>
    <w:rsid w:val="00970695"/>
    <w:rsid w:val="00970A5D"/>
    <w:rsid w:val="00970F18"/>
    <w:rsid w:val="009712D3"/>
    <w:rsid w:val="0097144B"/>
    <w:rsid w:val="00971748"/>
    <w:rsid w:val="00971994"/>
    <w:rsid w:val="00971CF9"/>
    <w:rsid w:val="00971DFC"/>
    <w:rsid w:val="00971ECB"/>
    <w:rsid w:val="009721B2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76"/>
    <w:rsid w:val="009732B1"/>
    <w:rsid w:val="00973DA2"/>
    <w:rsid w:val="00973DC8"/>
    <w:rsid w:val="00973E03"/>
    <w:rsid w:val="00973E8A"/>
    <w:rsid w:val="00973F35"/>
    <w:rsid w:val="00973FF7"/>
    <w:rsid w:val="00974687"/>
    <w:rsid w:val="00974D5B"/>
    <w:rsid w:val="00974E86"/>
    <w:rsid w:val="00974FC5"/>
    <w:rsid w:val="0097517F"/>
    <w:rsid w:val="009751C7"/>
    <w:rsid w:val="0097526A"/>
    <w:rsid w:val="00975270"/>
    <w:rsid w:val="009754E0"/>
    <w:rsid w:val="0097556B"/>
    <w:rsid w:val="009758DB"/>
    <w:rsid w:val="00975945"/>
    <w:rsid w:val="00975F2B"/>
    <w:rsid w:val="009764EE"/>
    <w:rsid w:val="00976570"/>
    <w:rsid w:val="009766DE"/>
    <w:rsid w:val="0097675E"/>
    <w:rsid w:val="0097698B"/>
    <w:rsid w:val="00976B8F"/>
    <w:rsid w:val="00976D5C"/>
    <w:rsid w:val="00977205"/>
    <w:rsid w:val="0097750B"/>
    <w:rsid w:val="009777D5"/>
    <w:rsid w:val="00977917"/>
    <w:rsid w:val="00977A04"/>
    <w:rsid w:val="00977BB1"/>
    <w:rsid w:val="00977C3B"/>
    <w:rsid w:val="00977DBF"/>
    <w:rsid w:val="00977F11"/>
    <w:rsid w:val="00980830"/>
    <w:rsid w:val="0098089F"/>
    <w:rsid w:val="00980A48"/>
    <w:rsid w:val="00980AE0"/>
    <w:rsid w:val="00980AF4"/>
    <w:rsid w:val="00980B39"/>
    <w:rsid w:val="00980DC9"/>
    <w:rsid w:val="00980E8A"/>
    <w:rsid w:val="00981165"/>
    <w:rsid w:val="009812FC"/>
    <w:rsid w:val="009813F6"/>
    <w:rsid w:val="0098153C"/>
    <w:rsid w:val="00981645"/>
    <w:rsid w:val="0098178C"/>
    <w:rsid w:val="00981A05"/>
    <w:rsid w:val="00981C53"/>
    <w:rsid w:val="00981E71"/>
    <w:rsid w:val="00981EF9"/>
    <w:rsid w:val="00981F6D"/>
    <w:rsid w:val="00982385"/>
    <w:rsid w:val="009824E7"/>
    <w:rsid w:val="009825EB"/>
    <w:rsid w:val="0098260C"/>
    <w:rsid w:val="00982688"/>
    <w:rsid w:val="00982773"/>
    <w:rsid w:val="00982A30"/>
    <w:rsid w:val="00982AE2"/>
    <w:rsid w:val="00982E18"/>
    <w:rsid w:val="00982F6F"/>
    <w:rsid w:val="009833CF"/>
    <w:rsid w:val="009837E1"/>
    <w:rsid w:val="00984071"/>
    <w:rsid w:val="009841C0"/>
    <w:rsid w:val="0098483E"/>
    <w:rsid w:val="00984850"/>
    <w:rsid w:val="009848D9"/>
    <w:rsid w:val="00984AE0"/>
    <w:rsid w:val="00984C23"/>
    <w:rsid w:val="00985283"/>
    <w:rsid w:val="0098580F"/>
    <w:rsid w:val="00985BA3"/>
    <w:rsid w:val="00985FAF"/>
    <w:rsid w:val="00986115"/>
    <w:rsid w:val="00986340"/>
    <w:rsid w:val="009866A6"/>
    <w:rsid w:val="0098681B"/>
    <w:rsid w:val="009868FA"/>
    <w:rsid w:val="00986BB7"/>
    <w:rsid w:val="00987289"/>
    <w:rsid w:val="0098728C"/>
    <w:rsid w:val="00987328"/>
    <w:rsid w:val="00987603"/>
    <w:rsid w:val="00987B65"/>
    <w:rsid w:val="00987FE8"/>
    <w:rsid w:val="00990357"/>
    <w:rsid w:val="00990A1D"/>
    <w:rsid w:val="00990BCD"/>
    <w:rsid w:val="00990C12"/>
    <w:rsid w:val="00990E8B"/>
    <w:rsid w:val="009912AE"/>
    <w:rsid w:val="0099146F"/>
    <w:rsid w:val="0099147F"/>
    <w:rsid w:val="00991681"/>
    <w:rsid w:val="00991902"/>
    <w:rsid w:val="00991F61"/>
    <w:rsid w:val="00992116"/>
    <w:rsid w:val="009928D6"/>
    <w:rsid w:val="00992A14"/>
    <w:rsid w:val="00992CA7"/>
    <w:rsid w:val="00992E1B"/>
    <w:rsid w:val="009932A4"/>
    <w:rsid w:val="009933C6"/>
    <w:rsid w:val="0099381F"/>
    <w:rsid w:val="009940F8"/>
    <w:rsid w:val="009944DD"/>
    <w:rsid w:val="00994719"/>
    <w:rsid w:val="0099486B"/>
    <w:rsid w:val="00994979"/>
    <w:rsid w:val="00994BCD"/>
    <w:rsid w:val="00994C5D"/>
    <w:rsid w:val="00994DFE"/>
    <w:rsid w:val="00994FFD"/>
    <w:rsid w:val="00995639"/>
    <w:rsid w:val="0099586D"/>
    <w:rsid w:val="0099586E"/>
    <w:rsid w:val="0099609E"/>
    <w:rsid w:val="0099621E"/>
    <w:rsid w:val="0099624E"/>
    <w:rsid w:val="009962D4"/>
    <w:rsid w:val="009962E2"/>
    <w:rsid w:val="009964DC"/>
    <w:rsid w:val="009966CF"/>
    <w:rsid w:val="009966ED"/>
    <w:rsid w:val="009967FE"/>
    <w:rsid w:val="0099695A"/>
    <w:rsid w:val="009969B2"/>
    <w:rsid w:val="00996B77"/>
    <w:rsid w:val="00996D9F"/>
    <w:rsid w:val="009972E9"/>
    <w:rsid w:val="0099756F"/>
    <w:rsid w:val="00997830"/>
    <w:rsid w:val="00997E3A"/>
    <w:rsid w:val="009A0076"/>
    <w:rsid w:val="009A008C"/>
    <w:rsid w:val="009A022D"/>
    <w:rsid w:val="009A06A8"/>
    <w:rsid w:val="009A06BC"/>
    <w:rsid w:val="009A0A6A"/>
    <w:rsid w:val="009A0B33"/>
    <w:rsid w:val="009A0BCE"/>
    <w:rsid w:val="009A0DDD"/>
    <w:rsid w:val="009A0EA9"/>
    <w:rsid w:val="009A104A"/>
    <w:rsid w:val="009A1849"/>
    <w:rsid w:val="009A1DEB"/>
    <w:rsid w:val="009A1EAF"/>
    <w:rsid w:val="009A1ED0"/>
    <w:rsid w:val="009A1F7A"/>
    <w:rsid w:val="009A2113"/>
    <w:rsid w:val="009A22BD"/>
    <w:rsid w:val="009A2325"/>
    <w:rsid w:val="009A2461"/>
    <w:rsid w:val="009A25E7"/>
    <w:rsid w:val="009A2715"/>
    <w:rsid w:val="009A27DD"/>
    <w:rsid w:val="009A282F"/>
    <w:rsid w:val="009A29A0"/>
    <w:rsid w:val="009A2D86"/>
    <w:rsid w:val="009A2E2A"/>
    <w:rsid w:val="009A350D"/>
    <w:rsid w:val="009A35AF"/>
    <w:rsid w:val="009A3918"/>
    <w:rsid w:val="009A39BA"/>
    <w:rsid w:val="009A3B66"/>
    <w:rsid w:val="009A4094"/>
    <w:rsid w:val="009A4512"/>
    <w:rsid w:val="009A4977"/>
    <w:rsid w:val="009A4BB0"/>
    <w:rsid w:val="009A4C03"/>
    <w:rsid w:val="009A4C37"/>
    <w:rsid w:val="009A4C48"/>
    <w:rsid w:val="009A4CDA"/>
    <w:rsid w:val="009A4D72"/>
    <w:rsid w:val="009A4E0C"/>
    <w:rsid w:val="009A51A0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712C"/>
    <w:rsid w:val="009A73B4"/>
    <w:rsid w:val="009A745E"/>
    <w:rsid w:val="009A74E2"/>
    <w:rsid w:val="009A75D1"/>
    <w:rsid w:val="009A76AF"/>
    <w:rsid w:val="009A779A"/>
    <w:rsid w:val="009A7845"/>
    <w:rsid w:val="009A7C0E"/>
    <w:rsid w:val="009A7E47"/>
    <w:rsid w:val="009B0215"/>
    <w:rsid w:val="009B0231"/>
    <w:rsid w:val="009B04D5"/>
    <w:rsid w:val="009B054E"/>
    <w:rsid w:val="009B05F9"/>
    <w:rsid w:val="009B0826"/>
    <w:rsid w:val="009B0E3D"/>
    <w:rsid w:val="009B14D3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621"/>
    <w:rsid w:val="009B366F"/>
    <w:rsid w:val="009B3AD2"/>
    <w:rsid w:val="009B3B97"/>
    <w:rsid w:val="009B3D68"/>
    <w:rsid w:val="009B3F5D"/>
    <w:rsid w:val="009B4077"/>
    <w:rsid w:val="009B42D4"/>
    <w:rsid w:val="009B43C7"/>
    <w:rsid w:val="009B44FF"/>
    <w:rsid w:val="009B45EA"/>
    <w:rsid w:val="009B471B"/>
    <w:rsid w:val="009B4757"/>
    <w:rsid w:val="009B4777"/>
    <w:rsid w:val="009B4A6B"/>
    <w:rsid w:val="009B4BA6"/>
    <w:rsid w:val="009B4C37"/>
    <w:rsid w:val="009B5328"/>
    <w:rsid w:val="009B5430"/>
    <w:rsid w:val="009B5541"/>
    <w:rsid w:val="009B56CB"/>
    <w:rsid w:val="009B59C8"/>
    <w:rsid w:val="009B5A7C"/>
    <w:rsid w:val="009B5ADB"/>
    <w:rsid w:val="009B5CA0"/>
    <w:rsid w:val="009B5E96"/>
    <w:rsid w:val="009B5ED5"/>
    <w:rsid w:val="009B6A6D"/>
    <w:rsid w:val="009B6C16"/>
    <w:rsid w:val="009B6C83"/>
    <w:rsid w:val="009B6D7E"/>
    <w:rsid w:val="009B6D89"/>
    <w:rsid w:val="009B7183"/>
    <w:rsid w:val="009B7194"/>
    <w:rsid w:val="009B71E0"/>
    <w:rsid w:val="009B7385"/>
    <w:rsid w:val="009B76B7"/>
    <w:rsid w:val="009B77AF"/>
    <w:rsid w:val="009B7892"/>
    <w:rsid w:val="009B7A6B"/>
    <w:rsid w:val="009B7CBE"/>
    <w:rsid w:val="009B7FA3"/>
    <w:rsid w:val="009B7FAD"/>
    <w:rsid w:val="009C0044"/>
    <w:rsid w:val="009C04F0"/>
    <w:rsid w:val="009C05B1"/>
    <w:rsid w:val="009C0715"/>
    <w:rsid w:val="009C0BAB"/>
    <w:rsid w:val="009C0C14"/>
    <w:rsid w:val="009C0CD3"/>
    <w:rsid w:val="009C0D1A"/>
    <w:rsid w:val="009C0F89"/>
    <w:rsid w:val="009C1240"/>
    <w:rsid w:val="009C12BA"/>
    <w:rsid w:val="009C13EB"/>
    <w:rsid w:val="009C195C"/>
    <w:rsid w:val="009C1AD5"/>
    <w:rsid w:val="009C1B92"/>
    <w:rsid w:val="009C1D89"/>
    <w:rsid w:val="009C2298"/>
    <w:rsid w:val="009C23BD"/>
    <w:rsid w:val="009C250F"/>
    <w:rsid w:val="009C2569"/>
    <w:rsid w:val="009C26A2"/>
    <w:rsid w:val="009C28C2"/>
    <w:rsid w:val="009C2A31"/>
    <w:rsid w:val="009C2C7B"/>
    <w:rsid w:val="009C2CD5"/>
    <w:rsid w:val="009C2D47"/>
    <w:rsid w:val="009C2D8B"/>
    <w:rsid w:val="009C2DC3"/>
    <w:rsid w:val="009C2F67"/>
    <w:rsid w:val="009C3200"/>
    <w:rsid w:val="009C3292"/>
    <w:rsid w:val="009C32B4"/>
    <w:rsid w:val="009C33BD"/>
    <w:rsid w:val="009C34AB"/>
    <w:rsid w:val="009C3650"/>
    <w:rsid w:val="009C36E6"/>
    <w:rsid w:val="009C376D"/>
    <w:rsid w:val="009C3B5D"/>
    <w:rsid w:val="009C4115"/>
    <w:rsid w:val="009C48F0"/>
    <w:rsid w:val="009C5164"/>
    <w:rsid w:val="009C5433"/>
    <w:rsid w:val="009C5794"/>
    <w:rsid w:val="009C59FC"/>
    <w:rsid w:val="009C5A92"/>
    <w:rsid w:val="009C5AA8"/>
    <w:rsid w:val="009C5D8A"/>
    <w:rsid w:val="009C68BF"/>
    <w:rsid w:val="009C707E"/>
    <w:rsid w:val="009C72E7"/>
    <w:rsid w:val="009C7381"/>
    <w:rsid w:val="009C73F0"/>
    <w:rsid w:val="009C77B2"/>
    <w:rsid w:val="009C782D"/>
    <w:rsid w:val="009C795B"/>
    <w:rsid w:val="009C79A8"/>
    <w:rsid w:val="009C7E6A"/>
    <w:rsid w:val="009C7FF2"/>
    <w:rsid w:val="009D00C0"/>
    <w:rsid w:val="009D00F1"/>
    <w:rsid w:val="009D088B"/>
    <w:rsid w:val="009D0E8C"/>
    <w:rsid w:val="009D0F21"/>
    <w:rsid w:val="009D11A8"/>
    <w:rsid w:val="009D131D"/>
    <w:rsid w:val="009D155F"/>
    <w:rsid w:val="009D1818"/>
    <w:rsid w:val="009D189E"/>
    <w:rsid w:val="009D22E6"/>
    <w:rsid w:val="009D2CDB"/>
    <w:rsid w:val="009D2E47"/>
    <w:rsid w:val="009D2FD7"/>
    <w:rsid w:val="009D342B"/>
    <w:rsid w:val="009D347A"/>
    <w:rsid w:val="009D3839"/>
    <w:rsid w:val="009D3935"/>
    <w:rsid w:val="009D3B01"/>
    <w:rsid w:val="009D3C4E"/>
    <w:rsid w:val="009D3F18"/>
    <w:rsid w:val="009D3F56"/>
    <w:rsid w:val="009D4007"/>
    <w:rsid w:val="009D42CB"/>
    <w:rsid w:val="009D47D2"/>
    <w:rsid w:val="009D4889"/>
    <w:rsid w:val="009D49C2"/>
    <w:rsid w:val="009D4CD7"/>
    <w:rsid w:val="009D4D61"/>
    <w:rsid w:val="009D4E38"/>
    <w:rsid w:val="009D529B"/>
    <w:rsid w:val="009D5A42"/>
    <w:rsid w:val="009D5D58"/>
    <w:rsid w:val="009D5D66"/>
    <w:rsid w:val="009D5E07"/>
    <w:rsid w:val="009D6F21"/>
    <w:rsid w:val="009D6FD1"/>
    <w:rsid w:val="009D7330"/>
    <w:rsid w:val="009D73D6"/>
    <w:rsid w:val="009D7455"/>
    <w:rsid w:val="009D745F"/>
    <w:rsid w:val="009D77B0"/>
    <w:rsid w:val="009D7BB9"/>
    <w:rsid w:val="009E0091"/>
    <w:rsid w:val="009E00C4"/>
    <w:rsid w:val="009E03C7"/>
    <w:rsid w:val="009E080E"/>
    <w:rsid w:val="009E08BA"/>
    <w:rsid w:val="009E0A04"/>
    <w:rsid w:val="009E0D47"/>
    <w:rsid w:val="009E0F25"/>
    <w:rsid w:val="009E0F62"/>
    <w:rsid w:val="009E1300"/>
    <w:rsid w:val="009E1BED"/>
    <w:rsid w:val="009E1C75"/>
    <w:rsid w:val="009E223A"/>
    <w:rsid w:val="009E2253"/>
    <w:rsid w:val="009E23C9"/>
    <w:rsid w:val="009E2B97"/>
    <w:rsid w:val="009E318B"/>
    <w:rsid w:val="009E325B"/>
    <w:rsid w:val="009E3455"/>
    <w:rsid w:val="009E3881"/>
    <w:rsid w:val="009E38AF"/>
    <w:rsid w:val="009E3BAC"/>
    <w:rsid w:val="009E3C17"/>
    <w:rsid w:val="009E3F8F"/>
    <w:rsid w:val="009E41E7"/>
    <w:rsid w:val="009E4268"/>
    <w:rsid w:val="009E42A1"/>
    <w:rsid w:val="009E44E8"/>
    <w:rsid w:val="009E4535"/>
    <w:rsid w:val="009E49C6"/>
    <w:rsid w:val="009E4A4C"/>
    <w:rsid w:val="009E4BB7"/>
    <w:rsid w:val="009E4CE5"/>
    <w:rsid w:val="009E505C"/>
    <w:rsid w:val="009E5168"/>
    <w:rsid w:val="009E51EC"/>
    <w:rsid w:val="009E52C2"/>
    <w:rsid w:val="009E5423"/>
    <w:rsid w:val="009E5642"/>
    <w:rsid w:val="009E58C3"/>
    <w:rsid w:val="009E59E8"/>
    <w:rsid w:val="009E62D4"/>
    <w:rsid w:val="009E630E"/>
    <w:rsid w:val="009E650E"/>
    <w:rsid w:val="009E68DB"/>
    <w:rsid w:val="009E6A24"/>
    <w:rsid w:val="009E6CBD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B59"/>
    <w:rsid w:val="009F0FAB"/>
    <w:rsid w:val="009F102E"/>
    <w:rsid w:val="009F12B1"/>
    <w:rsid w:val="009F1E71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9A5"/>
    <w:rsid w:val="009F3D68"/>
    <w:rsid w:val="009F3E88"/>
    <w:rsid w:val="009F3F06"/>
    <w:rsid w:val="009F41D2"/>
    <w:rsid w:val="009F446B"/>
    <w:rsid w:val="009F459F"/>
    <w:rsid w:val="009F4768"/>
    <w:rsid w:val="009F4A45"/>
    <w:rsid w:val="009F4C43"/>
    <w:rsid w:val="009F4E46"/>
    <w:rsid w:val="009F5060"/>
    <w:rsid w:val="009F50D0"/>
    <w:rsid w:val="009F511D"/>
    <w:rsid w:val="009F568B"/>
    <w:rsid w:val="009F598F"/>
    <w:rsid w:val="009F5B93"/>
    <w:rsid w:val="009F5FBD"/>
    <w:rsid w:val="009F60EF"/>
    <w:rsid w:val="009F6454"/>
    <w:rsid w:val="009F6595"/>
    <w:rsid w:val="009F669F"/>
    <w:rsid w:val="009F6712"/>
    <w:rsid w:val="009F6973"/>
    <w:rsid w:val="009F6B39"/>
    <w:rsid w:val="009F6CBF"/>
    <w:rsid w:val="009F6E14"/>
    <w:rsid w:val="009F701C"/>
    <w:rsid w:val="009F7048"/>
    <w:rsid w:val="009F73AA"/>
    <w:rsid w:val="009F7500"/>
    <w:rsid w:val="009F756C"/>
    <w:rsid w:val="009F75A3"/>
    <w:rsid w:val="009F7CAB"/>
    <w:rsid w:val="009F7DF6"/>
    <w:rsid w:val="009F7F8D"/>
    <w:rsid w:val="00A000B2"/>
    <w:rsid w:val="00A00200"/>
    <w:rsid w:val="00A00224"/>
    <w:rsid w:val="00A00591"/>
    <w:rsid w:val="00A00857"/>
    <w:rsid w:val="00A00C85"/>
    <w:rsid w:val="00A01163"/>
    <w:rsid w:val="00A011F4"/>
    <w:rsid w:val="00A015A1"/>
    <w:rsid w:val="00A015A7"/>
    <w:rsid w:val="00A01751"/>
    <w:rsid w:val="00A01CFB"/>
    <w:rsid w:val="00A02003"/>
    <w:rsid w:val="00A020B1"/>
    <w:rsid w:val="00A0228B"/>
    <w:rsid w:val="00A024B3"/>
    <w:rsid w:val="00A02559"/>
    <w:rsid w:val="00A025CD"/>
    <w:rsid w:val="00A026ED"/>
    <w:rsid w:val="00A0281A"/>
    <w:rsid w:val="00A0286D"/>
    <w:rsid w:val="00A02CDD"/>
    <w:rsid w:val="00A03123"/>
    <w:rsid w:val="00A03185"/>
    <w:rsid w:val="00A031C7"/>
    <w:rsid w:val="00A0320E"/>
    <w:rsid w:val="00A0338B"/>
    <w:rsid w:val="00A03417"/>
    <w:rsid w:val="00A03463"/>
    <w:rsid w:val="00A034C5"/>
    <w:rsid w:val="00A03D92"/>
    <w:rsid w:val="00A041EC"/>
    <w:rsid w:val="00A047D4"/>
    <w:rsid w:val="00A049CC"/>
    <w:rsid w:val="00A04BC4"/>
    <w:rsid w:val="00A04E54"/>
    <w:rsid w:val="00A04F81"/>
    <w:rsid w:val="00A04FF7"/>
    <w:rsid w:val="00A05072"/>
    <w:rsid w:val="00A05151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1D5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3FE"/>
    <w:rsid w:val="00A0746C"/>
    <w:rsid w:val="00A0767F"/>
    <w:rsid w:val="00A078E8"/>
    <w:rsid w:val="00A07933"/>
    <w:rsid w:val="00A07B11"/>
    <w:rsid w:val="00A07C8C"/>
    <w:rsid w:val="00A07DE7"/>
    <w:rsid w:val="00A07E4F"/>
    <w:rsid w:val="00A07F93"/>
    <w:rsid w:val="00A10253"/>
    <w:rsid w:val="00A1026F"/>
    <w:rsid w:val="00A10904"/>
    <w:rsid w:val="00A10AB1"/>
    <w:rsid w:val="00A10C61"/>
    <w:rsid w:val="00A10CA0"/>
    <w:rsid w:val="00A10D11"/>
    <w:rsid w:val="00A10D8F"/>
    <w:rsid w:val="00A110CA"/>
    <w:rsid w:val="00A1118B"/>
    <w:rsid w:val="00A115F8"/>
    <w:rsid w:val="00A11859"/>
    <w:rsid w:val="00A119FC"/>
    <w:rsid w:val="00A11A45"/>
    <w:rsid w:val="00A11B3A"/>
    <w:rsid w:val="00A121E4"/>
    <w:rsid w:val="00A12234"/>
    <w:rsid w:val="00A12452"/>
    <w:rsid w:val="00A12AB4"/>
    <w:rsid w:val="00A12AEB"/>
    <w:rsid w:val="00A133B2"/>
    <w:rsid w:val="00A13A18"/>
    <w:rsid w:val="00A13B06"/>
    <w:rsid w:val="00A13B6C"/>
    <w:rsid w:val="00A13C21"/>
    <w:rsid w:val="00A13EB3"/>
    <w:rsid w:val="00A143F6"/>
    <w:rsid w:val="00A1447C"/>
    <w:rsid w:val="00A14522"/>
    <w:rsid w:val="00A145DC"/>
    <w:rsid w:val="00A1473E"/>
    <w:rsid w:val="00A147C6"/>
    <w:rsid w:val="00A147D3"/>
    <w:rsid w:val="00A14834"/>
    <w:rsid w:val="00A14873"/>
    <w:rsid w:val="00A149D0"/>
    <w:rsid w:val="00A14E8F"/>
    <w:rsid w:val="00A14F10"/>
    <w:rsid w:val="00A15110"/>
    <w:rsid w:val="00A15192"/>
    <w:rsid w:val="00A153EF"/>
    <w:rsid w:val="00A15490"/>
    <w:rsid w:val="00A15B0E"/>
    <w:rsid w:val="00A15EC5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C99"/>
    <w:rsid w:val="00A17EA9"/>
    <w:rsid w:val="00A17F10"/>
    <w:rsid w:val="00A2018C"/>
    <w:rsid w:val="00A2052D"/>
    <w:rsid w:val="00A20944"/>
    <w:rsid w:val="00A20C9E"/>
    <w:rsid w:val="00A20FAC"/>
    <w:rsid w:val="00A211DB"/>
    <w:rsid w:val="00A21237"/>
    <w:rsid w:val="00A21EE6"/>
    <w:rsid w:val="00A2200E"/>
    <w:rsid w:val="00A2230B"/>
    <w:rsid w:val="00A22929"/>
    <w:rsid w:val="00A22ACB"/>
    <w:rsid w:val="00A22D61"/>
    <w:rsid w:val="00A22EDA"/>
    <w:rsid w:val="00A22F50"/>
    <w:rsid w:val="00A22FB5"/>
    <w:rsid w:val="00A231BD"/>
    <w:rsid w:val="00A231DF"/>
    <w:rsid w:val="00A231EA"/>
    <w:rsid w:val="00A232E6"/>
    <w:rsid w:val="00A2348E"/>
    <w:rsid w:val="00A23526"/>
    <w:rsid w:val="00A235E4"/>
    <w:rsid w:val="00A23702"/>
    <w:rsid w:val="00A23745"/>
    <w:rsid w:val="00A2387C"/>
    <w:rsid w:val="00A238FA"/>
    <w:rsid w:val="00A23924"/>
    <w:rsid w:val="00A23A22"/>
    <w:rsid w:val="00A243AE"/>
    <w:rsid w:val="00A243EC"/>
    <w:rsid w:val="00A2445C"/>
    <w:rsid w:val="00A244A7"/>
    <w:rsid w:val="00A24A87"/>
    <w:rsid w:val="00A24BF4"/>
    <w:rsid w:val="00A24FF5"/>
    <w:rsid w:val="00A250B7"/>
    <w:rsid w:val="00A252A3"/>
    <w:rsid w:val="00A25674"/>
    <w:rsid w:val="00A256B2"/>
    <w:rsid w:val="00A25BF8"/>
    <w:rsid w:val="00A25FCC"/>
    <w:rsid w:val="00A25FEA"/>
    <w:rsid w:val="00A260AE"/>
    <w:rsid w:val="00A261FC"/>
    <w:rsid w:val="00A2624B"/>
    <w:rsid w:val="00A263C0"/>
    <w:rsid w:val="00A26506"/>
    <w:rsid w:val="00A26A43"/>
    <w:rsid w:val="00A26C4E"/>
    <w:rsid w:val="00A26DC8"/>
    <w:rsid w:val="00A26E61"/>
    <w:rsid w:val="00A26E71"/>
    <w:rsid w:val="00A26EC5"/>
    <w:rsid w:val="00A2710E"/>
    <w:rsid w:val="00A275A1"/>
    <w:rsid w:val="00A275F9"/>
    <w:rsid w:val="00A27BC5"/>
    <w:rsid w:val="00A27E8B"/>
    <w:rsid w:val="00A30006"/>
    <w:rsid w:val="00A3094F"/>
    <w:rsid w:val="00A309FE"/>
    <w:rsid w:val="00A30BB0"/>
    <w:rsid w:val="00A30BC5"/>
    <w:rsid w:val="00A30E89"/>
    <w:rsid w:val="00A30EBD"/>
    <w:rsid w:val="00A311F7"/>
    <w:rsid w:val="00A313DB"/>
    <w:rsid w:val="00A3150B"/>
    <w:rsid w:val="00A31D13"/>
    <w:rsid w:val="00A31F85"/>
    <w:rsid w:val="00A3203D"/>
    <w:rsid w:val="00A3239C"/>
    <w:rsid w:val="00A3246E"/>
    <w:rsid w:val="00A325D2"/>
    <w:rsid w:val="00A3278C"/>
    <w:rsid w:val="00A32EB8"/>
    <w:rsid w:val="00A33053"/>
    <w:rsid w:val="00A330BE"/>
    <w:rsid w:val="00A33209"/>
    <w:rsid w:val="00A336B9"/>
    <w:rsid w:val="00A33A6E"/>
    <w:rsid w:val="00A33D4C"/>
    <w:rsid w:val="00A34075"/>
    <w:rsid w:val="00A344BD"/>
    <w:rsid w:val="00A345D6"/>
    <w:rsid w:val="00A348D5"/>
    <w:rsid w:val="00A3491A"/>
    <w:rsid w:val="00A34932"/>
    <w:rsid w:val="00A34A4A"/>
    <w:rsid w:val="00A34F81"/>
    <w:rsid w:val="00A35296"/>
    <w:rsid w:val="00A35299"/>
    <w:rsid w:val="00A355E5"/>
    <w:rsid w:val="00A3583D"/>
    <w:rsid w:val="00A359AD"/>
    <w:rsid w:val="00A35B21"/>
    <w:rsid w:val="00A35CCE"/>
    <w:rsid w:val="00A36066"/>
    <w:rsid w:val="00A36336"/>
    <w:rsid w:val="00A36472"/>
    <w:rsid w:val="00A3661F"/>
    <w:rsid w:val="00A36814"/>
    <w:rsid w:val="00A36966"/>
    <w:rsid w:val="00A36F0B"/>
    <w:rsid w:val="00A3740C"/>
    <w:rsid w:val="00A37643"/>
    <w:rsid w:val="00A376E9"/>
    <w:rsid w:val="00A37903"/>
    <w:rsid w:val="00A40086"/>
    <w:rsid w:val="00A40561"/>
    <w:rsid w:val="00A40707"/>
    <w:rsid w:val="00A4071E"/>
    <w:rsid w:val="00A40CDD"/>
    <w:rsid w:val="00A41075"/>
    <w:rsid w:val="00A4169A"/>
    <w:rsid w:val="00A41AFB"/>
    <w:rsid w:val="00A41AFF"/>
    <w:rsid w:val="00A41BA5"/>
    <w:rsid w:val="00A41D0C"/>
    <w:rsid w:val="00A41DE1"/>
    <w:rsid w:val="00A420B7"/>
    <w:rsid w:val="00A4225E"/>
    <w:rsid w:val="00A426DD"/>
    <w:rsid w:val="00A42A5D"/>
    <w:rsid w:val="00A42B14"/>
    <w:rsid w:val="00A42B91"/>
    <w:rsid w:val="00A42EA9"/>
    <w:rsid w:val="00A430BB"/>
    <w:rsid w:val="00A43585"/>
    <w:rsid w:val="00A43709"/>
    <w:rsid w:val="00A43A86"/>
    <w:rsid w:val="00A43BC2"/>
    <w:rsid w:val="00A43DE1"/>
    <w:rsid w:val="00A440DF"/>
    <w:rsid w:val="00A44145"/>
    <w:rsid w:val="00A4446D"/>
    <w:rsid w:val="00A447A1"/>
    <w:rsid w:val="00A44B2D"/>
    <w:rsid w:val="00A44BDC"/>
    <w:rsid w:val="00A44E1D"/>
    <w:rsid w:val="00A45025"/>
    <w:rsid w:val="00A45518"/>
    <w:rsid w:val="00A45A49"/>
    <w:rsid w:val="00A45E5E"/>
    <w:rsid w:val="00A45ED2"/>
    <w:rsid w:val="00A46478"/>
    <w:rsid w:val="00A46596"/>
    <w:rsid w:val="00A466D7"/>
    <w:rsid w:val="00A46709"/>
    <w:rsid w:val="00A467AE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C9F"/>
    <w:rsid w:val="00A47FF2"/>
    <w:rsid w:val="00A50B33"/>
    <w:rsid w:val="00A50CD4"/>
    <w:rsid w:val="00A50D49"/>
    <w:rsid w:val="00A513A5"/>
    <w:rsid w:val="00A518F0"/>
    <w:rsid w:val="00A51A77"/>
    <w:rsid w:val="00A51EA2"/>
    <w:rsid w:val="00A520DF"/>
    <w:rsid w:val="00A5216D"/>
    <w:rsid w:val="00A52D59"/>
    <w:rsid w:val="00A52E43"/>
    <w:rsid w:val="00A53105"/>
    <w:rsid w:val="00A5320E"/>
    <w:rsid w:val="00A5322A"/>
    <w:rsid w:val="00A53425"/>
    <w:rsid w:val="00A53490"/>
    <w:rsid w:val="00A534F4"/>
    <w:rsid w:val="00A534F7"/>
    <w:rsid w:val="00A535C2"/>
    <w:rsid w:val="00A535CA"/>
    <w:rsid w:val="00A53826"/>
    <w:rsid w:val="00A53ADC"/>
    <w:rsid w:val="00A53C82"/>
    <w:rsid w:val="00A53CDC"/>
    <w:rsid w:val="00A53F59"/>
    <w:rsid w:val="00A540C0"/>
    <w:rsid w:val="00A541E2"/>
    <w:rsid w:val="00A543D8"/>
    <w:rsid w:val="00A54899"/>
    <w:rsid w:val="00A54CE7"/>
    <w:rsid w:val="00A556D0"/>
    <w:rsid w:val="00A556E9"/>
    <w:rsid w:val="00A55937"/>
    <w:rsid w:val="00A55C7A"/>
    <w:rsid w:val="00A55E8D"/>
    <w:rsid w:val="00A55F1D"/>
    <w:rsid w:val="00A563BF"/>
    <w:rsid w:val="00A568D4"/>
    <w:rsid w:val="00A56AA1"/>
    <w:rsid w:val="00A56C58"/>
    <w:rsid w:val="00A56F41"/>
    <w:rsid w:val="00A56FE3"/>
    <w:rsid w:val="00A571B5"/>
    <w:rsid w:val="00A576C6"/>
    <w:rsid w:val="00A57751"/>
    <w:rsid w:val="00A5794B"/>
    <w:rsid w:val="00A57A22"/>
    <w:rsid w:val="00A57F13"/>
    <w:rsid w:val="00A603D0"/>
    <w:rsid w:val="00A606DB"/>
    <w:rsid w:val="00A607FC"/>
    <w:rsid w:val="00A608BB"/>
    <w:rsid w:val="00A608E9"/>
    <w:rsid w:val="00A609C5"/>
    <w:rsid w:val="00A60B22"/>
    <w:rsid w:val="00A60B55"/>
    <w:rsid w:val="00A60BC5"/>
    <w:rsid w:val="00A60FD7"/>
    <w:rsid w:val="00A612EE"/>
    <w:rsid w:val="00A61623"/>
    <w:rsid w:val="00A6176B"/>
    <w:rsid w:val="00A61A0D"/>
    <w:rsid w:val="00A61B95"/>
    <w:rsid w:val="00A6220E"/>
    <w:rsid w:val="00A622A0"/>
    <w:rsid w:val="00A6275E"/>
    <w:rsid w:val="00A62A33"/>
    <w:rsid w:val="00A62AAF"/>
    <w:rsid w:val="00A62E79"/>
    <w:rsid w:val="00A63086"/>
    <w:rsid w:val="00A6331F"/>
    <w:rsid w:val="00A634D7"/>
    <w:rsid w:val="00A6378B"/>
    <w:rsid w:val="00A63B12"/>
    <w:rsid w:val="00A63EE4"/>
    <w:rsid w:val="00A640CA"/>
    <w:rsid w:val="00A64620"/>
    <w:rsid w:val="00A646B0"/>
    <w:rsid w:val="00A6515B"/>
    <w:rsid w:val="00A65197"/>
    <w:rsid w:val="00A6555E"/>
    <w:rsid w:val="00A658DE"/>
    <w:rsid w:val="00A65B34"/>
    <w:rsid w:val="00A65C7D"/>
    <w:rsid w:val="00A65CEE"/>
    <w:rsid w:val="00A66181"/>
    <w:rsid w:val="00A66285"/>
    <w:rsid w:val="00A662CF"/>
    <w:rsid w:val="00A66625"/>
    <w:rsid w:val="00A6676F"/>
    <w:rsid w:val="00A66E05"/>
    <w:rsid w:val="00A66F35"/>
    <w:rsid w:val="00A67171"/>
    <w:rsid w:val="00A67420"/>
    <w:rsid w:val="00A677FB"/>
    <w:rsid w:val="00A67957"/>
    <w:rsid w:val="00A67B84"/>
    <w:rsid w:val="00A67CDA"/>
    <w:rsid w:val="00A70100"/>
    <w:rsid w:val="00A70472"/>
    <w:rsid w:val="00A70CBD"/>
    <w:rsid w:val="00A70CCC"/>
    <w:rsid w:val="00A70CEE"/>
    <w:rsid w:val="00A70F6C"/>
    <w:rsid w:val="00A70F9A"/>
    <w:rsid w:val="00A71423"/>
    <w:rsid w:val="00A71432"/>
    <w:rsid w:val="00A72492"/>
    <w:rsid w:val="00A724CA"/>
    <w:rsid w:val="00A729E7"/>
    <w:rsid w:val="00A729F5"/>
    <w:rsid w:val="00A72E11"/>
    <w:rsid w:val="00A72E4E"/>
    <w:rsid w:val="00A72FCE"/>
    <w:rsid w:val="00A73172"/>
    <w:rsid w:val="00A7348B"/>
    <w:rsid w:val="00A734ED"/>
    <w:rsid w:val="00A73557"/>
    <w:rsid w:val="00A73742"/>
    <w:rsid w:val="00A73D4E"/>
    <w:rsid w:val="00A74288"/>
    <w:rsid w:val="00A7439B"/>
    <w:rsid w:val="00A74421"/>
    <w:rsid w:val="00A74613"/>
    <w:rsid w:val="00A746EC"/>
    <w:rsid w:val="00A74940"/>
    <w:rsid w:val="00A74BB8"/>
    <w:rsid w:val="00A75149"/>
    <w:rsid w:val="00A75614"/>
    <w:rsid w:val="00A75656"/>
    <w:rsid w:val="00A75827"/>
    <w:rsid w:val="00A758FF"/>
    <w:rsid w:val="00A75A9B"/>
    <w:rsid w:val="00A75C0F"/>
    <w:rsid w:val="00A75C2F"/>
    <w:rsid w:val="00A75D6B"/>
    <w:rsid w:val="00A75D83"/>
    <w:rsid w:val="00A75DCC"/>
    <w:rsid w:val="00A761AC"/>
    <w:rsid w:val="00A76459"/>
    <w:rsid w:val="00A76708"/>
    <w:rsid w:val="00A76839"/>
    <w:rsid w:val="00A76D71"/>
    <w:rsid w:val="00A76F9B"/>
    <w:rsid w:val="00A7729E"/>
    <w:rsid w:val="00A77663"/>
    <w:rsid w:val="00A7787E"/>
    <w:rsid w:val="00A77963"/>
    <w:rsid w:val="00A80173"/>
    <w:rsid w:val="00A803C7"/>
    <w:rsid w:val="00A8043F"/>
    <w:rsid w:val="00A804C6"/>
    <w:rsid w:val="00A805C9"/>
    <w:rsid w:val="00A80688"/>
    <w:rsid w:val="00A80772"/>
    <w:rsid w:val="00A808AA"/>
    <w:rsid w:val="00A80985"/>
    <w:rsid w:val="00A80E32"/>
    <w:rsid w:val="00A8118B"/>
    <w:rsid w:val="00A81414"/>
    <w:rsid w:val="00A8172D"/>
    <w:rsid w:val="00A8173C"/>
    <w:rsid w:val="00A8180F"/>
    <w:rsid w:val="00A818CE"/>
    <w:rsid w:val="00A81A24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8B1"/>
    <w:rsid w:val="00A83AA8"/>
    <w:rsid w:val="00A83C87"/>
    <w:rsid w:val="00A83F40"/>
    <w:rsid w:val="00A83F83"/>
    <w:rsid w:val="00A8403D"/>
    <w:rsid w:val="00A8418E"/>
    <w:rsid w:val="00A84362"/>
    <w:rsid w:val="00A843D9"/>
    <w:rsid w:val="00A844AA"/>
    <w:rsid w:val="00A8457C"/>
    <w:rsid w:val="00A84765"/>
    <w:rsid w:val="00A84AA8"/>
    <w:rsid w:val="00A84B3B"/>
    <w:rsid w:val="00A84FE8"/>
    <w:rsid w:val="00A85287"/>
    <w:rsid w:val="00A85CA0"/>
    <w:rsid w:val="00A85DB0"/>
    <w:rsid w:val="00A85F2F"/>
    <w:rsid w:val="00A85F8A"/>
    <w:rsid w:val="00A862E3"/>
    <w:rsid w:val="00A86337"/>
    <w:rsid w:val="00A86526"/>
    <w:rsid w:val="00A867D8"/>
    <w:rsid w:val="00A86876"/>
    <w:rsid w:val="00A86A08"/>
    <w:rsid w:val="00A86A14"/>
    <w:rsid w:val="00A86DA2"/>
    <w:rsid w:val="00A86F6F"/>
    <w:rsid w:val="00A87203"/>
    <w:rsid w:val="00A90145"/>
    <w:rsid w:val="00A90146"/>
    <w:rsid w:val="00A901FF"/>
    <w:rsid w:val="00A90552"/>
    <w:rsid w:val="00A90553"/>
    <w:rsid w:val="00A905DF"/>
    <w:rsid w:val="00A90B7F"/>
    <w:rsid w:val="00A9107E"/>
    <w:rsid w:val="00A910AD"/>
    <w:rsid w:val="00A910C6"/>
    <w:rsid w:val="00A916C6"/>
    <w:rsid w:val="00A91A20"/>
    <w:rsid w:val="00A91CD6"/>
    <w:rsid w:val="00A91DAA"/>
    <w:rsid w:val="00A91F00"/>
    <w:rsid w:val="00A92883"/>
    <w:rsid w:val="00A928B7"/>
    <w:rsid w:val="00A929D9"/>
    <w:rsid w:val="00A929FD"/>
    <w:rsid w:val="00A92AA5"/>
    <w:rsid w:val="00A92D83"/>
    <w:rsid w:val="00A930EA"/>
    <w:rsid w:val="00A933A5"/>
    <w:rsid w:val="00A9345B"/>
    <w:rsid w:val="00A93472"/>
    <w:rsid w:val="00A934A7"/>
    <w:rsid w:val="00A935CD"/>
    <w:rsid w:val="00A936AD"/>
    <w:rsid w:val="00A93816"/>
    <w:rsid w:val="00A93976"/>
    <w:rsid w:val="00A93E3D"/>
    <w:rsid w:val="00A94036"/>
    <w:rsid w:val="00A94130"/>
    <w:rsid w:val="00A941F3"/>
    <w:rsid w:val="00A94378"/>
    <w:rsid w:val="00A943EA"/>
    <w:rsid w:val="00A9458B"/>
    <w:rsid w:val="00A94757"/>
    <w:rsid w:val="00A94A00"/>
    <w:rsid w:val="00A94B39"/>
    <w:rsid w:val="00A94D62"/>
    <w:rsid w:val="00A94D8D"/>
    <w:rsid w:val="00A94E89"/>
    <w:rsid w:val="00A9504F"/>
    <w:rsid w:val="00A9517C"/>
    <w:rsid w:val="00A95331"/>
    <w:rsid w:val="00A95469"/>
    <w:rsid w:val="00A955F7"/>
    <w:rsid w:val="00A9563A"/>
    <w:rsid w:val="00A957BE"/>
    <w:rsid w:val="00A95815"/>
    <w:rsid w:val="00A9584A"/>
    <w:rsid w:val="00A9589D"/>
    <w:rsid w:val="00A95C11"/>
    <w:rsid w:val="00A95FD7"/>
    <w:rsid w:val="00A9614A"/>
    <w:rsid w:val="00A961D4"/>
    <w:rsid w:val="00A96483"/>
    <w:rsid w:val="00A9672F"/>
    <w:rsid w:val="00A96B80"/>
    <w:rsid w:val="00A96E05"/>
    <w:rsid w:val="00A96EF2"/>
    <w:rsid w:val="00A970F6"/>
    <w:rsid w:val="00A971F1"/>
    <w:rsid w:val="00A97352"/>
    <w:rsid w:val="00A978E1"/>
    <w:rsid w:val="00A978EC"/>
    <w:rsid w:val="00A979D7"/>
    <w:rsid w:val="00A97AF8"/>
    <w:rsid w:val="00A97E33"/>
    <w:rsid w:val="00AA00C3"/>
    <w:rsid w:val="00AA0207"/>
    <w:rsid w:val="00AA02EB"/>
    <w:rsid w:val="00AA0398"/>
    <w:rsid w:val="00AA05C0"/>
    <w:rsid w:val="00AA0601"/>
    <w:rsid w:val="00AA070B"/>
    <w:rsid w:val="00AA0CEA"/>
    <w:rsid w:val="00AA0F53"/>
    <w:rsid w:val="00AA0FFC"/>
    <w:rsid w:val="00AA1267"/>
    <w:rsid w:val="00AA1280"/>
    <w:rsid w:val="00AA1572"/>
    <w:rsid w:val="00AA1A8F"/>
    <w:rsid w:val="00AA1BDB"/>
    <w:rsid w:val="00AA23B4"/>
    <w:rsid w:val="00AA2437"/>
    <w:rsid w:val="00AA29B5"/>
    <w:rsid w:val="00AA2A2A"/>
    <w:rsid w:val="00AA2B67"/>
    <w:rsid w:val="00AA2ECB"/>
    <w:rsid w:val="00AA332B"/>
    <w:rsid w:val="00AA340E"/>
    <w:rsid w:val="00AA348A"/>
    <w:rsid w:val="00AA392B"/>
    <w:rsid w:val="00AA396C"/>
    <w:rsid w:val="00AA3F88"/>
    <w:rsid w:val="00AA4273"/>
    <w:rsid w:val="00AA4506"/>
    <w:rsid w:val="00AA461F"/>
    <w:rsid w:val="00AA54EC"/>
    <w:rsid w:val="00AA5AC6"/>
    <w:rsid w:val="00AA5C7E"/>
    <w:rsid w:val="00AA5CE2"/>
    <w:rsid w:val="00AA62AF"/>
    <w:rsid w:val="00AA6416"/>
    <w:rsid w:val="00AA64EA"/>
    <w:rsid w:val="00AA6AEB"/>
    <w:rsid w:val="00AA6B6D"/>
    <w:rsid w:val="00AA6C08"/>
    <w:rsid w:val="00AA7011"/>
    <w:rsid w:val="00AA7385"/>
    <w:rsid w:val="00AA79ED"/>
    <w:rsid w:val="00AA7B7A"/>
    <w:rsid w:val="00AA7CDD"/>
    <w:rsid w:val="00AA7D73"/>
    <w:rsid w:val="00AB06A4"/>
    <w:rsid w:val="00AB07BE"/>
    <w:rsid w:val="00AB08A8"/>
    <w:rsid w:val="00AB08F1"/>
    <w:rsid w:val="00AB0A33"/>
    <w:rsid w:val="00AB0FE2"/>
    <w:rsid w:val="00AB11C3"/>
    <w:rsid w:val="00AB150B"/>
    <w:rsid w:val="00AB193B"/>
    <w:rsid w:val="00AB1CC2"/>
    <w:rsid w:val="00AB207E"/>
    <w:rsid w:val="00AB234B"/>
    <w:rsid w:val="00AB29D9"/>
    <w:rsid w:val="00AB2A2D"/>
    <w:rsid w:val="00AB2C6D"/>
    <w:rsid w:val="00AB2EC6"/>
    <w:rsid w:val="00AB2FD0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6F9"/>
    <w:rsid w:val="00AB4DCA"/>
    <w:rsid w:val="00AB4E0F"/>
    <w:rsid w:val="00AB5292"/>
    <w:rsid w:val="00AB5343"/>
    <w:rsid w:val="00AB5368"/>
    <w:rsid w:val="00AB570D"/>
    <w:rsid w:val="00AB59D5"/>
    <w:rsid w:val="00AB59FF"/>
    <w:rsid w:val="00AB5C7C"/>
    <w:rsid w:val="00AB5CD4"/>
    <w:rsid w:val="00AB5F05"/>
    <w:rsid w:val="00AB6283"/>
    <w:rsid w:val="00AB62DC"/>
    <w:rsid w:val="00AB676D"/>
    <w:rsid w:val="00AB68E6"/>
    <w:rsid w:val="00AB6ABE"/>
    <w:rsid w:val="00AB6CAE"/>
    <w:rsid w:val="00AB6E5B"/>
    <w:rsid w:val="00AB713D"/>
    <w:rsid w:val="00AB75A7"/>
    <w:rsid w:val="00AB7BF8"/>
    <w:rsid w:val="00AB7DFC"/>
    <w:rsid w:val="00AB7EF1"/>
    <w:rsid w:val="00AC0133"/>
    <w:rsid w:val="00AC05AF"/>
    <w:rsid w:val="00AC0600"/>
    <w:rsid w:val="00AC06A4"/>
    <w:rsid w:val="00AC081A"/>
    <w:rsid w:val="00AC0A39"/>
    <w:rsid w:val="00AC0A5A"/>
    <w:rsid w:val="00AC0AF3"/>
    <w:rsid w:val="00AC0FF4"/>
    <w:rsid w:val="00AC1115"/>
    <w:rsid w:val="00AC15E1"/>
    <w:rsid w:val="00AC17D8"/>
    <w:rsid w:val="00AC182A"/>
    <w:rsid w:val="00AC1A03"/>
    <w:rsid w:val="00AC1A97"/>
    <w:rsid w:val="00AC1B43"/>
    <w:rsid w:val="00AC1BA1"/>
    <w:rsid w:val="00AC1E02"/>
    <w:rsid w:val="00AC210C"/>
    <w:rsid w:val="00AC21EE"/>
    <w:rsid w:val="00AC266D"/>
    <w:rsid w:val="00AC2749"/>
    <w:rsid w:val="00AC2A9C"/>
    <w:rsid w:val="00AC2C9B"/>
    <w:rsid w:val="00AC3274"/>
    <w:rsid w:val="00AC3310"/>
    <w:rsid w:val="00AC3804"/>
    <w:rsid w:val="00AC38D5"/>
    <w:rsid w:val="00AC38DE"/>
    <w:rsid w:val="00AC39E3"/>
    <w:rsid w:val="00AC3B09"/>
    <w:rsid w:val="00AC3B79"/>
    <w:rsid w:val="00AC422D"/>
    <w:rsid w:val="00AC426E"/>
    <w:rsid w:val="00AC42E9"/>
    <w:rsid w:val="00AC44C2"/>
    <w:rsid w:val="00AC47B9"/>
    <w:rsid w:val="00AC49F1"/>
    <w:rsid w:val="00AC4B90"/>
    <w:rsid w:val="00AC5176"/>
    <w:rsid w:val="00AC528B"/>
    <w:rsid w:val="00AC52B9"/>
    <w:rsid w:val="00AC52E8"/>
    <w:rsid w:val="00AC55CC"/>
    <w:rsid w:val="00AC55FD"/>
    <w:rsid w:val="00AC5A7F"/>
    <w:rsid w:val="00AC5CA9"/>
    <w:rsid w:val="00AC5DA7"/>
    <w:rsid w:val="00AC5FD1"/>
    <w:rsid w:val="00AC60FC"/>
    <w:rsid w:val="00AC623F"/>
    <w:rsid w:val="00AC655B"/>
    <w:rsid w:val="00AC697E"/>
    <w:rsid w:val="00AC6B11"/>
    <w:rsid w:val="00AC6C28"/>
    <w:rsid w:val="00AC6FE1"/>
    <w:rsid w:val="00AC708E"/>
    <w:rsid w:val="00AC70B6"/>
    <w:rsid w:val="00AC71A7"/>
    <w:rsid w:val="00AC72F9"/>
    <w:rsid w:val="00AC737F"/>
    <w:rsid w:val="00AC7B98"/>
    <w:rsid w:val="00AC7D3A"/>
    <w:rsid w:val="00AD0064"/>
    <w:rsid w:val="00AD00C7"/>
    <w:rsid w:val="00AD0AE6"/>
    <w:rsid w:val="00AD0E42"/>
    <w:rsid w:val="00AD0E81"/>
    <w:rsid w:val="00AD1005"/>
    <w:rsid w:val="00AD123C"/>
    <w:rsid w:val="00AD15A6"/>
    <w:rsid w:val="00AD17AD"/>
    <w:rsid w:val="00AD1D41"/>
    <w:rsid w:val="00AD1E4E"/>
    <w:rsid w:val="00AD1E99"/>
    <w:rsid w:val="00AD21F4"/>
    <w:rsid w:val="00AD2560"/>
    <w:rsid w:val="00AD25F7"/>
    <w:rsid w:val="00AD26AF"/>
    <w:rsid w:val="00AD26D4"/>
    <w:rsid w:val="00AD2A09"/>
    <w:rsid w:val="00AD2B34"/>
    <w:rsid w:val="00AD3216"/>
    <w:rsid w:val="00AD3668"/>
    <w:rsid w:val="00AD3830"/>
    <w:rsid w:val="00AD392D"/>
    <w:rsid w:val="00AD3FCA"/>
    <w:rsid w:val="00AD4129"/>
    <w:rsid w:val="00AD4516"/>
    <w:rsid w:val="00AD457F"/>
    <w:rsid w:val="00AD4676"/>
    <w:rsid w:val="00AD46FC"/>
    <w:rsid w:val="00AD48A5"/>
    <w:rsid w:val="00AD49E6"/>
    <w:rsid w:val="00AD4BC5"/>
    <w:rsid w:val="00AD4BF5"/>
    <w:rsid w:val="00AD4CC7"/>
    <w:rsid w:val="00AD4E60"/>
    <w:rsid w:val="00AD51D5"/>
    <w:rsid w:val="00AD529C"/>
    <w:rsid w:val="00AD542B"/>
    <w:rsid w:val="00AD5748"/>
    <w:rsid w:val="00AD59F4"/>
    <w:rsid w:val="00AD5DED"/>
    <w:rsid w:val="00AD5FB7"/>
    <w:rsid w:val="00AD63F8"/>
    <w:rsid w:val="00AD68C7"/>
    <w:rsid w:val="00AD6A6E"/>
    <w:rsid w:val="00AD6C02"/>
    <w:rsid w:val="00AD6C85"/>
    <w:rsid w:val="00AD6D0D"/>
    <w:rsid w:val="00AD700B"/>
    <w:rsid w:val="00AD71D4"/>
    <w:rsid w:val="00AD76E4"/>
    <w:rsid w:val="00AD7846"/>
    <w:rsid w:val="00AD7987"/>
    <w:rsid w:val="00AD7A10"/>
    <w:rsid w:val="00AD7E5C"/>
    <w:rsid w:val="00AE0185"/>
    <w:rsid w:val="00AE01D3"/>
    <w:rsid w:val="00AE0259"/>
    <w:rsid w:val="00AE0274"/>
    <w:rsid w:val="00AE04BD"/>
    <w:rsid w:val="00AE05C6"/>
    <w:rsid w:val="00AE0C12"/>
    <w:rsid w:val="00AE0D09"/>
    <w:rsid w:val="00AE0DCD"/>
    <w:rsid w:val="00AE0EF5"/>
    <w:rsid w:val="00AE0F85"/>
    <w:rsid w:val="00AE1029"/>
    <w:rsid w:val="00AE10CC"/>
    <w:rsid w:val="00AE10ED"/>
    <w:rsid w:val="00AE11F0"/>
    <w:rsid w:val="00AE13C6"/>
    <w:rsid w:val="00AE1485"/>
    <w:rsid w:val="00AE148E"/>
    <w:rsid w:val="00AE15D0"/>
    <w:rsid w:val="00AE16F0"/>
    <w:rsid w:val="00AE199A"/>
    <w:rsid w:val="00AE1B91"/>
    <w:rsid w:val="00AE1BCA"/>
    <w:rsid w:val="00AE1C4A"/>
    <w:rsid w:val="00AE1F49"/>
    <w:rsid w:val="00AE217F"/>
    <w:rsid w:val="00AE22B6"/>
    <w:rsid w:val="00AE2A04"/>
    <w:rsid w:val="00AE2D78"/>
    <w:rsid w:val="00AE2E47"/>
    <w:rsid w:val="00AE33A4"/>
    <w:rsid w:val="00AE3913"/>
    <w:rsid w:val="00AE3C8E"/>
    <w:rsid w:val="00AE3CFE"/>
    <w:rsid w:val="00AE3D06"/>
    <w:rsid w:val="00AE3E07"/>
    <w:rsid w:val="00AE3F93"/>
    <w:rsid w:val="00AE3FD2"/>
    <w:rsid w:val="00AE44A1"/>
    <w:rsid w:val="00AE46BC"/>
    <w:rsid w:val="00AE4C8E"/>
    <w:rsid w:val="00AE4C95"/>
    <w:rsid w:val="00AE589E"/>
    <w:rsid w:val="00AE5C93"/>
    <w:rsid w:val="00AE60FD"/>
    <w:rsid w:val="00AE62B3"/>
    <w:rsid w:val="00AE64F2"/>
    <w:rsid w:val="00AE6F90"/>
    <w:rsid w:val="00AE6FB9"/>
    <w:rsid w:val="00AE6FDE"/>
    <w:rsid w:val="00AE7062"/>
    <w:rsid w:val="00AE754F"/>
    <w:rsid w:val="00AE777E"/>
    <w:rsid w:val="00AE7861"/>
    <w:rsid w:val="00AE7E51"/>
    <w:rsid w:val="00AE7F10"/>
    <w:rsid w:val="00AE7F19"/>
    <w:rsid w:val="00AF0040"/>
    <w:rsid w:val="00AF019A"/>
    <w:rsid w:val="00AF022B"/>
    <w:rsid w:val="00AF026A"/>
    <w:rsid w:val="00AF02D0"/>
    <w:rsid w:val="00AF031C"/>
    <w:rsid w:val="00AF070C"/>
    <w:rsid w:val="00AF0B1C"/>
    <w:rsid w:val="00AF0B70"/>
    <w:rsid w:val="00AF0B94"/>
    <w:rsid w:val="00AF0CF5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6F"/>
    <w:rsid w:val="00AF3947"/>
    <w:rsid w:val="00AF40EF"/>
    <w:rsid w:val="00AF454D"/>
    <w:rsid w:val="00AF4605"/>
    <w:rsid w:val="00AF4651"/>
    <w:rsid w:val="00AF4816"/>
    <w:rsid w:val="00AF4BC5"/>
    <w:rsid w:val="00AF51A3"/>
    <w:rsid w:val="00AF5293"/>
    <w:rsid w:val="00AF52A8"/>
    <w:rsid w:val="00AF535E"/>
    <w:rsid w:val="00AF539E"/>
    <w:rsid w:val="00AF53DA"/>
    <w:rsid w:val="00AF5466"/>
    <w:rsid w:val="00AF5539"/>
    <w:rsid w:val="00AF59B4"/>
    <w:rsid w:val="00AF5A92"/>
    <w:rsid w:val="00AF5B14"/>
    <w:rsid w:val="00AF5B29"/>
    <w:rsid w:val="00AF624F"/>
    <w:rsid w:val="00AF633D"/>
    <w:rsid w:val="00AF66EB"/>
    <w:rsid w:val="00AF6724"/>
    <w:rsid w:val="00AF6C77"/>
    <w:rsid w:val="00AF6D1E"/>
    <w:rsid w:val="00AF6D93"/>
    <w:rsid w:val="00AF6F5D"/>
    <w:rsid w:val="00AF70F4"/>
    <w:rsid w:val="00AF723F"/>
    <w:rsid w:val="00AF76D4"/>
    <w:rsid w:val="00AF7807"/>
    <w:rsid w:val="00AF7938"/>
    <w:rsid w:val="00AF7A53"/>
    <w:rsid w:val="00AF7B5B"/>
    <w:rsid w:val="00AF7DC9"/>
    <w:rsid w:val="00B005F4"/>
    <w:rsid w:val="00B00A6F"/>
    <w:rsid w:val="00B00DFA"/>
    <w:rsid w:val="00B012AC"/>
    <w:rsid w:val="00B012DF"/>
    <w:rsid w:val="00B0149E"/>
    <w:rsid w:val="00B01744"/>
    <w:rsid w:val="00B019B4"/>
    <w:rsid w:val="00B01CA1"/>
    <w:rsid w:val="00B01F62"/>
    <w:rsid w:val="00B02077"/>
    <w:rsid w:val="00B02B27"/>
    <w:rsid w:val="00B02E65"/>
    <w:rsid w:val="00B0319F"/>
    <w:rsid w:val="00B031B2"/>
    <w:rsid w:val="00B03387"/>
    <w:rsid w:val="00B03459"/>
    <w:rsid w:val="00B03715"/>
    <w:rsid w:val="00B03A78"/>
    <w:rsid w:val="00B03C5F"/>
    <w:rsid w:val="00B03C82"/>
    <w:rsid w:val="00B0410D"/>
    <w:rsid w:val="00B04248"/>
    <w:rsid w:val="00B04250"/>
    <w:rsid w:val="00B0444F"/>
    <w:rsid w:val="00B04819"/>
    <w:rsid w:val="00B04876"/>
    <w:rsid w:val="00B049B1"/>
    <w:rsid w:val="00B049E3"/>
    <w:rsid w:val="00B04B00"/>
    <w:rsid w:val="00B04DE6"/>
    <w:rsid w:val="00B04EF9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BE2"/>
    <w:rsid w:val="00B06E12"/>
    <w:rsid w:val="00B06F3D"/>
    <w:rsid w:val="00B06F85"/>
    <w:rsid w:val="00B07124"/>
    <w:rsid w:val="00B07463"/>
    <w:rsid w:val="00B07495"/>
    <w:rsid w:val="00B07662"/>
    <w:rsid w:val="00B07A1F"/>
    <w:rsid w:val="00B07C2F"/>
    <w:rsid w:val="00B07CD1"/>
    <w:rsid w:val="00B10147"/>
    <w:rsid w:val="00B10327"/>
    <w:rsid w:val="00B10355"/>
    <w:rsid w:val="00B10721"/>
    <w:rsid w:val="00B10773"/>
    <w:rsid w:val="00B10A43"/>
    <w:rsid w:val="00B10E19"/>
    <w:rsid w:val="00B10E8D"/>
    <w:rsid w:val="00B11138"/>
    <w:rsid w:val="00B115B0"/>
    <w:rsid w:val="00B11B76"/>
    <w:rsid w:val="00B11BF6"/>
    <w:rsid w:val="00B11CE0"/>
    <w:rsid w:val="00B11F17"/>
    <w:rsid w:val="00B11F9A"/>
    <w:rsid w:val="00B1232F"/>
    <w:rsid w:val="00B12370"/>
    <w:rsid w:val="00B12482"/>
    <w:rsid w:val="00B125E2"/>
    <w:rsid w:val="00B127D0"/>
    <w:rsid w:val="00B127FF"/>
    <w:rsid w:val="00B12819"/>
    <w:rsid w:val="00B12839"/>
    <w:rsid w:val="00B12B01"/>
    <w:rsid w:val="00B12B23"/>
    <w:rsid w:val="00B12B37"/>
    <w:rsid w:val="00B12BB5"/>
    <w:rsid w:val="00B12CA8"/>
    <w:rsid w:val="00B12E45"/>
    <w:rsid w:val="00B12E8C"/>
    <w:rsid w:val="00B12EC2"/>
    <w:rsid w:val="00B12FB0"/>
    <w:rsid w:val="00B12FF1"/>
    <w:rsid w:val="00B1305B"/>
    <w:rsid w:val="00B13116"/>
    <w:rsid w:val="00B134CC"/>
    <w:rsid w:val="00B135BD"/>
    <w:rsid w:val="00B1379A"/>
    <w:rsid w:val="00B13B7A"/>
    <w:rsid w:val="00B13B94"/>
    <w:rsid w:val="00B13E0C"/>
    <w:rsid w:val="00B13E41"/>
    <w:rsid w:val="00B14004"/>
    <w:rsid w:val="00B140BA"/>
    <w:rsid w:val="00B145C1"/>
    <w:rsid w:val="00B1489E"/>
    <w:rsid w:val="00B14B5F"/>
    <w:rsid w:val="00B14B6A"/>
    <w:rsid w:val="00B14C42"/>
    <w:rsid w:val="00B14DA1"/>
    <w:rsid w:val="00B14E31"/>
    <w:rsid w:val="00B1536C"/>
    <w:rsid w:val="00B15410"/>
    <w:rsid w:val="00B154EE"/>
    <w:rsid w:val="00B158B0"/>
    <w:rsid w:val="00B1598B"/>
    <w:rsid w:val="00B15B0B"/>
    <w:rsid w:val="00B15D25"/>
    <w:rsid w:val="00B15DD0"/>
    <w:rsid w:val="00B15E55"/>
    <w:rsid w:val="00B15E56"/>
    <w:rsid w:val="00B15FF1"/>
    <w:rsid w:val="00B1608C"/>
    <w:rsid w:val="00B16197"/>
    <w:rsid w:val="00B1648A"/>
    <w:rsid w:val="00B16697"/>
    <w:rsid w:val="00B16A95"/>
    <w:rsid w:val="00B16F1B"/>
    <w:rsid w:val="00B1713C"/>
    <w:rsid w:val="00B171A3"/>
    <w:rsid w:val="00B172D3"/>
    <w:rsid w:val="00B1760C"/>
    <w:rsid w:val="00B17E3A"/>
    <w:rsid w:val="00B20049"/>
    <w:rsid w:val="00B20079"/>
    <w:rsid w:val="00B202A0"/>
    <w:rsid w:val="00B20383"/>
    <w:rsid w:val="00B20442"/>
    <w:rsid w:val="00B205B2"/>
    <w:rsid w:val="00B2082A"/>
    <w:rsid w:val="00B20A90"/>
    <w:rsid w:val="00B20EB7"/>
    <w:rsid w:val="00B20EBC"/>
    <w:rsid w:val="00B21023"/>
    <w:rsid w:val="00B2109C"/>
    <w:rsid w:val="00B212B2"/>
    <w:rsid w:val="00B21521"/>
    <w:rsid w:val="00B2155B"/>
    <w:rsid w:val="00B2167C"/>
    <w:rsid w:val="00B217B6"/>
    <w:rsid w:val="00B2189A"/>
    <w:rsid w:val="00B21A7B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612"/>
    <w:rsid w:val="00B23A2F"/>
    <w:rsid w:val="00B23AEE"/>
    <w:rsid w:val="00B23B0B"/>
    <w:rsid w:val="00B24133"/>
    <w:rsid w:val="00B24268"/>
    <w:rsid w:val="00B242BB"/>
    <w:rsid w:val="00B243EB"/>
    <w:rsid w:val="00B24440"/>
    <w:rsid w:val="00B24586"/>
    <w:rsid w:val="00B248D2"/>
    <w:rsid w:val="00B248DA"/>
    <w:rsid w:val="00B24B2E"/>
    <w:rsid w:val="00B24DCB"/>
    <w:rsid w:val="00B25042"/>
    <w:rsid w:val="00B2528C"/>
    <w:rsid w:val="00B25411"/>
    <w:rsid w:val="00B25586"/>
    <w:rsid w:val="00B2569D"/>
    <w:rsid w:val="00B25705"/>
    <w:rsid w:val="00B2576C"/>
    <w:rsid w:val="00B257FC"/>
    <w:rsid w:val="00B25C70"/>
    <w:rsid w:val="00B25F2A"/>
    <w:rsid w:val="00B2613E"/>
    <w:rsid w:val="00B2633C"/>
    <w:rsid w:val="00B263F2"/>
    <w:rsid w:val="00B26BA8"/>
    <w:rsid w:val="00B26CE5"/>
    <w:rsid w:val="00B26E5D"/>
    <w:rsid w:val="00B26FA5"/>
    <w:rsid w:val="00B27043"/>
    <w:rsid w:val="00B271B6"/>
    <w:rsid w:val="00B272D0"/>
    <w:rsid w:val="00B272FB"/>
    <w:rsid w:val="00B2744F"/>
    <w:rsid w:val="00B279EA"/>
    <w:rsid w:val="00B27A50"/>
    <w:rsid w:val="00B27BFA"/>
    <w:rsid w:val="00B27C80"/>
    <w:rsid w:val="00B27F08"/>
    <w:rsid w:val="00B300DE"/>
    <w:rsid w:val="00B30193"/>
    <w:rsid w:val="00B30547"/>
    <w:rsid w:val="00B30878"/>
    <w:rsid w:val="00B30A3D"/>
    <w:rsid w:val="00B30DAB"/>
    <w:rsid w:val="00B30E4C"/>
    <w:rsid w:val="00B3105A"/>
    <w:rsid w:val="00B3139C"/>
    <w:rsid w:val="00B31515"/>
    <w:rsid w:val="00B31856"/>
    <w:rsid w:val="00B31F85"/>
    <w:rsid w:val="00B323C0"/>
    <w:rsid w:val="00B32561"/>
    <w:rsid w:val="00B327CC"/>
    <w:rsid w:val="00B32901"/>
    <w:rsid w:val="00B32A4B"/>
    <w:rsid w:val="00B32ABE"/>
    <w:rsid w:val="00B32B06"/>
    <w:rsid w:val="00B32C78"/>
    <w:rsid w:val="00B32DB7"/>
    <w:rsid w:val="00B32FFB"/>
    <w:rsid w:val="00B333D4"/>
    <w:rsid w:val="00B333D7"/>
    <w:rsid w:val="00B33550"/>
    <w:rsid w:val="00B335CB"/>
    <w:rsid w:val="00B33665"/>
    <w:rsid w:val="00B33782"/>
    <w:rsid w:val="00B339C8"/>
    <w:rsid w:val="00B33A4F"/>
    <w:rsid w:val="00B33CD1"/>
    <w:rsid w:val="00B33E8A"/>
    <w:rsid w:val="00B34959"/>
    <w:rsid w:val="00B34A65"/>
    <w:rsid w:val="00B34B24"/>
    <w:rsid w:val="00B34BAB"/>
    <w:rsid w:val="00B34DEB"/>
    <w:rsid w:val="00B34FF2"/>
    <w:rsid w:val="00B351BC"/>
    <w:rsid w:val="00B351FD"/>
    <w:rsid w:val="00B35340"/>
    <w:rsid w:val="00B35676"/>
    <w:rsid w:val="00B358A7"/>
    <w:rsid w:val="00B358BE"/>
    <w:rsid w:val="00B358C3"/>
    <w:rsid w:val="00B359D1"/>
    <w:rsid w:val="00B35A89"/>
    <w:rsid w:val="00B35B5A"/>
    <w:rsid w:val="00B35C3C"/>
    <w:rsid w:val="00B35E61"/>
    <w:rsid w:val="00B35E9E"/>
    <w:rsid w:val="00B35EA4"/>
    <w:rsid w:val="00B3647B"/>
    <w:rsid w:val="00B364E4"/>
    <w:rsid w:val="00B3661D"/>
    <w:rsid w:val="00B3681B"/>
    <w:rsid w:val="00B36893"/>
    <w:rsid w:val="00B36E99"/>
    <w:rsid w:val="00B37111"/>
    <w:rsid w:val="00B372DE"/>
    <w:rsid w:val="00B3730C"/>
    <w:rsid w:val="00B375BD"/>
    <w:rsid w:val="00B37777"/>
    <w:rsid w:val="00B378D0"/>
    <w:rsid w:val="00B37953"/>
    <w:rsid w:val="00B37B39"/>
    <w:rsid w:val="00B37C37"/>
    <w:rsid w:val="00B37C4B"/>
    <w:rsid w:val="00B37D45"/>
    <w:rsid w:val="00B37DEA"/>
    <w:rsid w:val="00B37E72"/>
    <w:rsid w:val="00B37F65"/>
    <w:rsid w:val="00B4008D"/>
    <w:rsid w:val="00B40312"/>
    <w:rsid w:val="00B407D8"/>
    <w:rsid w:val="00B409D0"/>
    <w:rsid w:val="00B40B19"/>
    <w:rsid w:val="00B40BF9"/>
    <w:rsid w:val="00B40E25"/>
    <w:rsid w:val="00B4109E"/>
    <w:rsid w:val="00B411F3"/>
    <w:rsid w:val="00B4198E"/>
    <w:rsid w:val="00B41A92"/>
    <w:rsid w:val="00B41B03"/>
    <w:rsid w:val="00B41BF0"/>
    <w:rsid w:val="00B4214A"/>
    <w:rsid w:val="00B4224C"/>
    <w:rsid w:val="00B42299"/>
    <w:rsid w:val="00B424F2"/>
    <w:rsid w:val="00B4273A"/>
    <w:rsid w:val="00B427D3"/>
    <w:rsid w:val="00B42B4A"/>
    <w:rsid w:val="00B42B81"/>
    <w:rsid w:val="00B431E0"/>
    <w:rsid w:val="00B4350F"/>
    <w:rsid w:val="00B435CF"/>
    <w:rsid w:val="00B437D6"/>
    <w:rsid w:val="00B43B67"/>
    <w:rsid w:val="00B43F28"/>
    <w:rsid w:val="00B44479"/>
    <w:rsid w:val="00B448F5"/>
    <w:rsid w:val="00B449D4"/>
    <w:rsid w:val="00B44DD1"/>
    <w:rsid w:val="00B45028"/>
    <w:rsid w:val="00B4528B"/>
    <w:rsid w:val="00B45C1E"/>
    <w:rsid w:val="00B46039"/>
    <w:rsid w:val="00B460D7"/>
    <w:rsid w:val="00B46355"/>
    <w:rsid w:val="00B4651F"/>
    <w:rsid w:val="00B47708"/>
    <w:rsid w:val="00B47A6D"/>
    <w:rsid w:val="00B47ABD"/>
    <w:rsid w:val="00B47E52"/>
    <w:rsid w:val="00B47EA0"/>
    <w:rsid w:val="00B501EE"/>
    <w:rsid w:val="00B50235"/>
    <w:rsid w:val="00B502DF"/>
    <w:rsid w:val="00B506F9"/>
    <w:rsid w:val="00B5087F"/>
    <w:rsid w:val="00B50A0A"/>
    <w:rsid w:val="00B50CCA"/>
    <w:rsid w:val="00B50D7F"/>
    <w:rsid w:val="00B50FBA"/>
    <w:rsid w:val="00B5144C"/>
    <w:rsid w:val="00B51A03"/>
    <w:rsid w:val="00B52377"/>
    <w:rsid w:val="00B52668"/>
    <w:rsid w:val="00B52B4E"/>
    <w:rsid w:val="00B52C85"/>
    <w:rsid w:val="00B52DDE"/>
    <w:rsid w:val="00B53480"/>
    <w:rsid w:val="00B535B9"/>
    <w:rsid w:val="00B5371D"/>
    <w:rsid w:val="00B537AA"/>
    <w:rsid w:val="00B537D0"/>
    <w:rsid w:val="00B53B48"/>
    <w:rsid w:val="00B53B93"/>
    <w:rsid w:val="00B53C83"/>
    <w:rsid w:val="00B54090"/>
    <w:rsid w:val="00B5420E"/>
    <w:rsid w:val="00B54380"/>
    <w:rsid w:val="00B544DA"/>
    <w:rsid w:val="00B54880"/>
    <w:rsid w:val="00B5488D"/>
    <w:rsid w:val="00B54F8E"/>
    <w:rsid w:val="00B54FA8"/>
    <w:rsid w:val="00B55453"/>
    <w:rsid w:val="00B55669"/>
    <w:rsid w:val="00B557D5"/>
    <w:rsid w:val="00B558E9"/>
    <w:rsid w:val="00B55A23"/>
    <w:rsid w:val="00B55CD8"/>
    <w:rsid w:val="00B55D33"/>
    <w:rsid w:val="00B55E0D"/>
    <w:rsid w:val="00B56142"/>
    <w:rsid w:val="00B56336"/>
    <w:rsid w:val="00B5635E"/>
    <w:rsid w:val="00B5664B"/>
    <w:rsid w:val="00B5678A"/>
    <w:rsid w:val="00B56A15"/>
    <w:rsid w:val="00B56E84"/>
    <w:rsid w:val="00B57265"/>
    <w:rsid w:val="00B57403"/>
    <w:rsid w:val="00B57749"/>
    <w:rsid w:val="00B5779B"/>
    <w:rsid w:val="00B57C15"/>
    <w:rsid w:val="00B57F00"/>
    <w:rsid w:val="00B57F2B"/>
    <w:rsid w:val="00B600B7"/>
    <w:rsid w:val="00B60140"/>
    <w:rsid w:val="00B605F9"/>
    <w:rsid w:val="00B6072D"/>
    <w:rsid w:val="00B60820"/>
    <w:rsid w:val="00B60A62"/>
    <w:rsid w:val="00B60DD9"/>
    <w:rsid w:val="00B6122A"/>
    <w:rsid w:val="00B612EB"/>
    <w:rsid w:val="00B615DC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343"/>
    <w:rsid w:val="00B63A3C"/>
    <w:rsid w:val="00B63ACE"/>
    <w:rsid w:val="00B63AD4"/>
    <w:rsid w:val="00B63C06"/>
    <w:rsid w:val="00B63FBF"/>
    <w:rsid w:val="00B64130"/>
    <w:rsid w:val="00B645BC"/>
    <w:rsid w:val="00B64839"/>
    <w:rsid w:val="00B64BFD"/>
    <w:rsid w:val="00B65385"/>
    <w:rsid w:val="00B65518"/>
    <w:rsid w:val="00B65698"/>
    <w:rsid w:val="00B656B9"/>
    <w:rsid w:val="00B65796"/>
    <w:rsid w:val="00B6595B"/>
    <w:rsid w:val="00B659DC"/>
    <w:rsid w:val="00B65B1B"/>
    <w:rsid w:val="00B65E6E"/>
    <w:rsid w:val="00B66045"/>
    <w:rsid w:val="00B664FE"/>
    <w:rsid w:val="00B665CB"/>
    <w:rsid w:val="00B665D6"/>
    <w:rsid w:val="00B66742"/>
    <w:rsid w:val="00B66793"/>
    <w:rsid w:val="00B6699C"/>
    <w:rsid w:val="00B66ADA"/>
    <w:rsid w:val="00B66B84"/>
    <w:rsid w:val="00B673EC"/>
    <w:rsid w:val="00B6748C"/>
    <w:rsid w:val="00B675C8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363"/>
    <w:rsid w:val="00B7058D"/>
    <w:rsid w:val="00B70AC0"/>
    <w:rsid w:val="00B70F1E"/>
    <w:rsid w:val="00B710B7"/>
    <w:rsid w:val="00B7113E"/>
    <w:rsid w:val="00B712D1"/>
    <w:rsid w:val="00B7133D"/>
    <w:rsid w:val="00B71559"/>
    <w:rsid w:val="00B7159A"/>
    <w:rsid w:val="00B719B1"/>
    <w:rsid w:val="00B71B56"/>
    <w:rsid w:val="00B71B80"/>
    <w:rsid w:val="00B71BC7"/>
    <w:rsid w:val="00B71C4A"/>
    <w:rsid w:val="00B71E14"/>
    <w:rsid w:val="00B71F9C"/>
    <w:rsid w:val="00B722B7"/>
    <w:rsid w:val="00B7230B"/>
    <w:rsid w:val="00B728D7"/>
    <w:rsid w:val="00B72919"/>
    <w:rsid w:val="00B7299C"/>
    <w:rsid w:val="00B72A46"/>
    <w:rsid w:val="00B72DC7"/>
    <w:rsid w:val="00B72EE5"/>
    <w:rsid w:val="00B73022"/>
    <w:rsid w:val="00B730F5"/>
    <w:rsid w:val="00B7328B"/>
    <w:rsid w:val="00B73311"/>
    <w:rsid w:val="00B7359B"/>
    <w:rsid w:val="00B7381D"/>
    <w:rsid w:val="00B7402B"/>
    <w:rsid w:val="00B740B4"/>
    <w:rsid w:val="00B741B2"/>
    <w:rsid w:val="00B7421E"/>
    <w:rsid w:val="00B74360"/>
    <w:rsid w:val="00B74456"/>
    <w:rsid w:val="00B7453B"/>
    <w:rsid w:val="00B746F9"/>
    <w:rsid w:val="00B747DE"/>
    <w:rsid w:val="00B74A2B"/>
    <w:rsid w:val="00B74B4E"/>
    <w:rsid w:val="00B74E7A"/>
    <w:rsid w:val="00B74F27"/>
    <w:rsid w:val="00B75340"/>
    <w:rsid w:val="00B75362"/>
    <w:rsid w:val="00B755E2"/>
    <w:rsid w:val="00B7563B"/>
    <w:rsid w:val="00B758D8"/>
    <w:rsid w:val="00B75938"/>
    <w:rsid w:val="00B75AF4"/>
    <w:rsid w:val="00B75D46"/>
    <w:rsid w:val="00B75E71"/>
    <w:rsid w:val="00B75EBF"/>
    <w:rsid w:val="00B75F44"/>
    <w:rsid w:val="00B75F6F"/>
    <w:rsid w:val="00B76215"/>
    <w:rsid w:val="00B76240"/>
    <w:rsid w:val="00B76625"/>
    <w:rsid w:val="00B76699"/>
    <w:rsid w:val="00B7670D"/>
    <w:rsid w:val="00B768B4"/>
    <w:rsid w:val="00B76AAE"/>
    <w:rsid w:val="00B76BEA"/>
    <w:rsid w:val="00B76CBF"/>
    <w:rsid w:val="00B76D0F"/>
    <w:rsid w:val="00B7715F"/>
    <w:rsid w:val="00B7762B"/>
    <w:rsid w:val="00B77802"/>
    <w:rsid w:val="00B77943"/>
    <w:rsid w:val="00B779E2"/>
    <w:rsid w:val="00B77AC5"/>
    <w:rsid w:val="00B77CD0"/>
    <w:rsid w:val="00B77FD4"/>
    <w:rsid w:val="00B80584"/>
    <w:rsid w:val="00B80AC6"/>
    <w:rsid w:val="00B80CF1"/>
    <w:rsid w:val="00B80DA9"/>
    <w:rsid w:val="00B81150"/>
    <w:rsid w:val="00B811E3"/>
    <w:rsid w:val="00B813E9"/>
    <w:rsid w:val="00B81437"/>
    <w:rsid w:val="00B81490"/>
    <w:rsid w:val="00B81573"/>
    <w:rsid w:val="00B817A8"/>
    <w:rsid w:val="00B81F15"/>
    <w:rsid w:val="00B81FD0"/>
    <w:rsid w:val="00B820A7"/>
    <w:rsid w:val="00B822E7"/>
    <w:rsid w:val="00B82448"/>
    <w:rsid w:val="00B82683"/>
    <w:rsid w:val="00B8274E"/>
    <w:rsid w:val="00B82956"/>
    <w:rsid w:val="00B829DF"/>
    <w:rsid w:val="00B83414"/>
    <w:rsid w:val="00B83553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BB"/>
    <w:rsid w:val="00B84D46"/>
    <w:rsid w:val="00B84DDA"/>
    <w:rsid w:val="00B84E50"/>
    <w:rsid w:val="00B84F4F"/>
    <w:rsid w:val="00B853D3"/>
    <w:rsid w:val="00B854E4"/>
    <w:rsid w:val="00B85A18"/>
    <w:rsid w:val="00B85A5F"/>
    <w:rsid w:val="00B85C92"/>
    <w:rsid w:val="00B862A2"/>
    <w:rsid w:val="00B866ED"/>
    <w:rsid w:val="00B86753"/>
    <w:rsid w:val="00B8686E"/>
    <w:rsid w:val="00B86CB9"/>
    <w:rsid w:val="00B87B73"/>
    <w:rsid w:val="00B87BE5"/>
    <w:rsid w:val="00B90102"/>
    <w:rsid w:val="00B9032B"/>
    <w:rsid w:val="00B908D3"/>
    <w:rsid w:val="00B90D77"/>
    <w:rsid w:val="00B90E3E"/>
    <w:rsid w:val="00B9142D"/>
    <w:rsid w:val="00B9142E"/>
    <w:rsid w:val="00B91606"/>
    <w:rsid w:val="00B9187A"/>
    <w:rsid w:val="00B91EF4"/>
    <w:rsid w:val="00B9204D"/>
    <w:rsid w:val="00B9277F"/>
    <w:rsid w:val="00B92C8A"/>
    <w:rsid w:val="00B92D56"/>
    <w:rsid w:val="00B93302"/>
    <w:rsid w:val="00B933C5"/>
    <w:rsid w:val="00B934A5"/>
    <w:rsid w:val="00B93813"/>
    <w:rsid w:val="00B939C3"/>
    <w:rsid w:val="00B93C52"/>
    <w:rsid w:val="00B93D32"/>
    <w:rsid w:val="00B943F3"/>
    <w:rsid w:val="00B94454"/>
    <w:rsid w:val="00B949ED"/>
    <w:rsid w:val="00B94AC4"/>
    <w:rsid w:val="00B94BA2"/>
    <w:rsid w:val="00B94E7F"/>
    <w:rsid w:val="00B94F91"/>
    <w:rsid w:val="00B951E1"/>
    <w:rsid w:val="00B9525F"/>
    <w:rsid w:val="00B9527C"/>
    <w:rsid w:val="00B958D5"/>
    <w:rsid w:val="00B95A2B"/>
    <w:rsid w:val="00B95B7D"/>
    <w:rsid w:val="00B95E17"/>
    <w:rsid w:val="00B95F36"/>
    <w:rsid w:val="00B96289"/>
    <w:rsid w:val="00B967D7"/>
    <w:rsid w:val="00B96BAA"/>
    <w:rsid w:val="00B96FCB"/>
    <w:rsid w:val="00B971D4"/>
    <w:rsid w:val="00B97295"/>
    <w:rsid w:val="00B972ED"/>
    <w:rsid w:val="00B9764A"/>
    <w:rsid w:val="00B97CFB"/>
    <w:rsid w:val="00B97F5B"/>
    <w:rsid w:val="00BA00C5"/>
    <w:rsid w:val="00BA029A"/>
    <w:rsid w:val="00BA02CD"/>
    <w:rsid w:val="00BA0573"/>
    <w:rsid w:val="00BA07D8"/>
    <w:rsid w:val="00BA0B2C"/>
    <w:rsid w:val="00BA0C22"/>
    <w:rsid w:val="00BA0D9F"/>
    <w:rsid w:val="00BA0EC8"/>
    <w:rsid w:val="00BA0F05"/>
    <w:rsid w:val="00BA1171"/>
    <w:rsid w:val="00BA1239"/>
    <w:rsid w:val="00BA1534"/>
    <w:rsid w:val="00BA1561"/>
    <w:rsid w:val="00BA1929"/>
    <w:rsid w:val="00BA1AB2"/>
    <w:rsid w:val="00BA1D67"/>
    <w:rsid w:val="00BA1E78"/>
    <w:rsid w:val="00BA1EF6"/>
    <w:rsid w:val="00BA23D0"/>
    <w:rsid w:val="00BA248A"/>
    <w:rsid w:val="00BA25F5"/>
    <w:rsid w:val="00BA28BF"/>
    <w:rsid w:val="00BA2A8A"/>
    <w:rsid w:val="00BA2BFF"/>
    <w:rsid w:val="00BA2CCA"/>
    <w:rsid w:val="00BA2DD1"/>
    <w:rsid w:val="00BA2EDA"/>
    <w:rsid w:val="00BA3281"/>
    <w:rsid w:val="00BA3379"/>
    <w:rsid w:val="00BA34AA"/>
    <w:rsid w:val="00BA35AD"/>
    <w:rsid w:val="00BA3631"/>
    <w:rsid w:val="00BA38C3"/>
    <w:rsid w:val="00BA3A25"/>
    <w:rsid w:val="00BA3ADF"/>
    <w:rsid w:val="00BA3CA2"/>
    <w:rsid w:val="00BA3DCB"/>
    <w:rsid w:val="00BA3E09"/>
    <w:rsid w:val="00BA3E85"/>
    <w:rsid w:val="00BA435F"/>
    <w:rsid w:val="00BA4398"/>
    <w:rsid w:val="00BA4856"/>
    <w:rsid w:val="00BA4884"/>
    <w:rsid w:val="00BA4896"/>
    <w:rsid w:val="00BA4D22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CB2"/>
    <w:rsid w:val="00BA5CF8"/>
    <w:rsid w:val="00BA5F19"/>
    <w:rsid w:val="00BA6287"/>
    <w:rsid w:val="00BA6304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36F"/>
    <w:rsid w:val="00BA75EB"/>
    <w:rsid w:val="00BA75FF"/>
    <w:rsid w:val="00BA765B"/>
    <w:rsid w:val="00BA7813"/>
    <w:rsid w:val="00BB0055"/>
    <w:rsid w:val="00BB00D6"/>
    <w:rsid w:val="00BB01B5"/>
    <w:rsid w:val="00BB0253"/>
    <w:rsid w:val="00BB0891"/>
    <w:rsid w:val="00BB0C92"/>
    <w:rsid w:val="00BB132B"/>
    <w:rsid w:val="00BB146F"/>
    <w:rsid w:val="00BB15D4"/>
    <w:rsid w:val="00BB1616"/>
    <w:rsid w:val="00BB17D5"/>
    <w:rsid w:val="00BB18F5"/>
    <w:rsid w:val="00BB1C21"/>
    <w:rsid w:val="00BB2236"/>
    <w:rsid w:val="00BB24C1"/>
    <w:rsid w:val="00BB2721"/>
    <w:rsid w:val="00BB2974"/>
    <w:rsid w:val="00BB2F02"/>
    <w:rsid w:val="00BB2F8B"/>
    <w:rsid w:val="00BB2FA2"/>
    <w:rsid w:val="00BB307F"/>
    <w:rsid w:val="00BB3107"/>
    <w:rsid w:val="00BB3260"/>
    <w:rsid w:val="00BB334D"/>
    <w:rsid w:val="00BB33D9"/>
    <w:rsid w:val="00BB3612"/>
    <w:rsid w:val="00BB3979"/>
    <w:rsid w:val="00BB39D5"/>
    <w:rsid w:val="00BB3BF0"/>
    <w:rsid w:val="00BB3C3A"/>
    <w:rsid w:val="00BB3E09"/>
    <w:rsid w:val="00BB4077"/>
    <w:rsid w:val="00BB4226"/>
    <w:rsid w:val="00BB4278"/>
    <w:rsid w:val="00BB45F1"/>
    <w:rsid w:val="00BB48AB"/>
    <w:rsid w:val="00BB4C4A"/>
    <w:rsid w:val="00BB4DE8"/>
    <w:rsid w:val="00BB5015"/>
    <w:rsid w:val="00BB5047"/>
    <w:rsid w:val="00BB5140"/>
    <w:rsid w:val="00BB53CC"/>
    <w:rsid w:val="00BB5453"/>
    <w:rsid w:val="00BB5544"/>
    <w:rsid w:val="00BB57E9"/>
    <w:rsid w:val="00BB58B3"/>
    <w:rsid w:val="00BB5B75"/>
    <w:rsid w:val="00BB5DCB"/>
    <w:rsid w:val="00BB638B"/>
    <w:rsid w:val="00BB6504"/>
    <w:rsid w:val="00BB6542"/>
    <w:rsid w:val="00BB6E31"/>
    <w:rsid w:val="00BB6F8F"/>
    <w:rsid w:val="00BB6FF8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ADE"/>
    <w:rsid w:val="00BB7BF0"/>
    <w:rsid w:val="00BB7EC3"/>
    <w:rsid w:val="00BC0667"/>
    <w:rsid w:val="00BC07E2"/>
    <w:rsid w:val="00BC08C6"/>
    <w:rsid w:val="00BC0A0A"/>
    <w:rsid w:val="00BC0CB0"/>
    <w:rsid w:val="00BC12D9"/>
    <w:rsid w:val="00BC1321"/>
    <w:rsid w:val="00BC134C"/>
    <w:rsid w:val="00BC139D"/>
    <w:rsid w:val="00BC1588"/>
    <w:rsid w:val="00BC16E8"/>
    <w:rsid w:val="00BC19CB"/>
    <w:rsid w:val="00BC1F25"/>
    <w:rsid w:val="00BC23A8"/>
    <w:rsid w:val="00BC2BDC"/>
    <w:rsid w:val="00BC2C0C"/>
    <w:rsid w:val="00BC2CE9"/>
    <w:rsid w:val="00BC3444"/>
    <w:rsid w:val="00BC3577"/>
    <w:rsid w:val="00BC3A1C"/>
    <w:rsid w:val="00BC3A9A"/>
    <w:rsid w:val="00BC3D29"/>
    <w:rsid w:val="00BC44C2"/>
    <w:rsid w:val="00BC471C"/>
    <w:rsid w:val="00BC4A0E"/>
    <w:rsid w:val="00BC4ADD"/>
    <w:rsid w:val="00BC4D84"/>
    <w:rsid w:val="00BC4F52"/>
    <w:rsid w:val="00BC4F68"/>
    <w:rsid w:val="00BC50C4"/>
    <w:rsid w:val="00BC52A2"/>
    <w:rsid w:val="00BC54AF"/>
    <w:rsid w:val="00BC5C0C"/>
    <w:rsid w:val="00BC5D07"/>
    <w:rsid w:val="00BC5E8A"/>
    <w:rsid w:val="00BC5F6B"/>
    <w:rsid w:val="00BC6387"/>
    <w:rsid w:val="00BC64D3"/>
    <w:rsid w:val="00BC6536"/>
    <w:rsid w:val="00BC6BFA"/>
    <w:rsid w:val="00BC6C88"/>
    <w:rsid w:val="00BC704C"/>
    <w:rsid w:val="00BC713B"/>
    <w:rsid w:val="00BC71B6"/>
    <w:rsid w:val="00BC72B3"/>
    <w:rsid w:val="00BC758A"/>
    <w:rsid w:val="00BC7BDC"/>
    <w:rsid w:val="00BC7DCE"/>
    <w:rsid w:val="00BC7F0B"/>
    <w:rsid w:val="00BD0039"/>
    <w:rsid w:val="00BD030F"/>
    <w:rsid w:val="00BD0434"/>
    <w:rsid w:val="00BD04D3"/>
    <w:rsid w:val="00BD075C"/>
    <w:rsid w:val="00BD085F"/>
    <w:rsid w:val="00BD0C0A"/>
    <w:rsid w:val="00BD0DBB"/>
    <w:rsid w:val="00BD0E30"/>
    <w:rsid w:val="00BD0E80"/>
    <w:rsid w:val="00BD0F76"/>
    <w:rsid w:val="00BD1034"/>
    <w:rsid w:val="00BD10F6"/>
    <w:rsid w:val="00BD15D4"/>
    <w:rsid w:val="00BD15D9"/>
    <w:rsid w:val="00BD178B"/>
    <w:rsid w:val="00BD1B17"/>
    <w:rsid w:val="00BD1B3C"/>
    <w:rsid w:val="00BD1B97"/>
    <w:rsid w:val="00BD1C09"/>
    <w:rsid w:val="00BD2101"/>
    <w:rsid w:val="00BD217E"/>
    <w:rsid w:val="00BD24F4"/>
    <w:rsid w:val="00BD29CD"/>
    <w:rsid w:val="00BD3434"/>
    <w:rsid w:val="00BD37C3"/>
    <w:rsid w:val="00BD38B2"/>
    <w:rsid w:val="00BD3A37"/>
    <w:rsid w:val="00BD3ACE"/>
    <w:rsid w:val="00BD3B79"/>
    <w:rsid w:val="00BD3D3F"/>
    <w:rsid w:val="00BD4154"/>
    <w:rsid w:val="00BD465C"/>
    <w:rsid w:val="00BD4770"/>
    <w:rsid w:val="00BD4B9E"/>
    <w:rsid w:val="00BD4F3E"/>
    <w:rsid w:val="00BD4FBB"/>
    <w:rsid w:val="00BD561B"/>
    <w:rsid w:val="00BD5B30"/>
    <w:rsid w:val="00BD5C49"/>
    <w:rsid w:val="00BD5CB2"/>
    <w:rsid w:val="00BD5F41"/>
    <w:rsid w:val="00BD603C"/>
    <w:rsid w:val="00BD6076"/>
    <w:rsid w:val="00BD6161"/>
    <w:rsid w:val="00BD6323"/>
    <w:rsid w:val="00BD63AB"/>
    <w:rsid w:val="00BD67EA"/>
    <w:rsid w:val="00BD6A1C"/>
    <w:rsid w:val="00BD6EF8"/>
    <w:rsid w:val="00BD71C7"/>
    <w:rsid w:val="00BD72CB"/>
    <w:rsid w:val="00BD76ED"/>
    <w:rsid w:val="00BD78C9"/>
    <w:rsid w:val="00BD7B1A"/>
    <w:rsid w:val="00BD7D85"/>
    <w:rsid w:val="00BD7EBE"/>
    <w:rsid w:val="00BE0344"/>
    <w:rsid w:val="00BE0399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BFF"/>
    <w:rsid w:val="00BE1E1A"/>
    <w:rsid w:val="00BE1E6B"/>
    <w:rsid w:val="00BE1F9E"/>
    <w:rsid w:val="00BE2072"/>
    <w:rsid w:val="00BE2214"/>
    <w:rsid w:val="00BE24B5"/>
    <w:rsid w:val="00BE2AE2"/>
    <w:rsid w:val="00BE2BD0"/>
    <w:rsid w:val="00BE302E"/>
    <w:rsid w:val="00BE3044"/>
    <w:rsid w:val="00BE30EA"/>
    <w:rsid w:val="00BE3142"/>
    <w:rsid w:val="00BE33EF"/>
    <w:rsid w:val="00BE3447"/>
    <w:rsid w:val="00BE3664"/>
    <w:rsid w:val="00BE36E4"/>
    <w:rsid w:val="00BE37CB"/>
    <w:rsid w:val="00BE3A3B"/>
    <w:rsid w:val="00BE3A61"/>
    <w:rsid w:val="00BE3C31"/>
    <w:rsid w:val="00BE3CFC"/>
    <w:rsid w:val="00BE4D1F"/>
    <w:rsid w:val="00BE4EEF"/>
    <w:rsid w:val="00BE578A"/>
    <w:rsid w:val="00BE5881"/>
    <w:rsid w:val="00BE590B"/>
    <w:rsid w:val="00BE5AF1"/>
    <w:rsid w:val="00BE5BF2"/>
    <w:rsid w:val="00BE5E52"/>
    <w:rsid w:val="00BE624F"/>
    <w:rsid w:val="00BE63FE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440"/>
    <w:rsid w:val="00BE7488"/>
    <w:rsid w:val="00BE7BC7"/>
    <w:rsid w:val="00BE7F11"/>
    <w:rsid w:val="00BF0527"/>
    <w:rsid w:val="00BF08FB"/>
    <w:rsid w:val="00BF0BF1"/>
    <w:rsid w:val="00BF10AF"/>
    <w:rsid w:val="00BF12A0"/>
    <w:rsid w:val="00BF12D8"/>
    <w:rsid w:val="00BF1450"/>
    <w:rsid w:val="00BF145D"/>
    <w:rsid w:val="00BF180E"/>
    <w:rsid w:val="00BF1928"/>
    <w:rsid w:val="00BF1B75"/>
    <w:rsid w:val="00BF1C1B"/>
    <w:rsid w:val="00BF2582"/>
    <w:rsid w:val="00BF2591"/>
    <w:rsid w:val="00BF2664"/>
    <w:rsid w:val="00BF28D3"/>
    <w:rsid w:val="00BF2A68"/>
    <w:rsid w:val="00BF2B15"/>
    <w:rsid w:val="00BF2E8A"/>
    <w:rsid w:val="00BF2E8D"/>
    <w:rsid w:val="00BF2FFD"/>
    <w:rsid w:val="00BF307B"/>
    <w:rsid w:val="00BF3765"/>
    <w:rsid w:val="00BF38A8"/>
    <w:rsid w:val="00BF38CA"/>
    <w:rsid w:val="00BF397C"/>
    <w:rsid w:val="00BF3D15"/>
    <w:rsid w:val="00BF3D19"/>
    <w:rsid w:val="00BF3D52"/>
    <w:rsid w:val="00BF3E06"/>
    <w:rsid w:val="00BF3E5D"/>
    <w:rsid w:val="00BF4183"/>
    <w:rsid w:val="00BF49CD"/>
    <w:rsid w:val="00BF4B64"/>
    <w:rsid w:val="00BF4C9F"/>
    <w:rsid w:val="00BF4DBB"/>
    <w:rsid w:val="00BF4E70"/>
    <w:rsid w:val="00BF51AB"/>
    <w:rsid w:val="00BF5491"/>
    <w:rsid w:val="00BF550C"/>
    <w:rsid w:val="00BF5582"/>
    <w:rsid w:val="00BF580A"/>
    <w:rsid w:val="00BF58F0"/>
    <w:rsid w:val="00BF5C60"/>
    <w:rsid w:val="00BF5ED0"/>
    <w:rsid w:val="00BF5F1C"/>
    <w:rsid w:val="00BF5F41"/>
    <w:rsid w:val="00BF6218"/>
    <w:rsid w:val="00BF6799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BCC"/>
    <w:rsid w:val="00C00DE9"/>
    <w:rsid w:val="00C01815"/>
    <w:rsid w:val="00C018A3"/>
    <w:rsid w:val="00C01A2F"/>
    <w:rsid w:val="00C01B1B"/>
    <w:rsid w:val="00C01C81"/>
    <w:rsid w:val="00C01CFB"/>
    <w:rsid w:val="00C01F32"/>
    <w:rsid w:val="00C020B5"/>
    <w:rsid w:val="00C02516"/>
    <w:rsid w:val="00C025A2"/>
    <w:rsid w:val="00C02802"/>
    <w:rsid w:val="00C02A65"/>
    <w:rsid w:val="00C02EDB"/>
    <w:rsid w:val="00C031CE"/>
    <w:rsid w:val="00C03215"/>
    <w:rsid w:val="00C035C3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5049"/>
    <w:rsid w:val="00C050C6"/>
    <w:rsid w:val="00C05212"/>
    <w:rsid w:val="00C0527E"/>
    <w:rsid w:val="00C05298"/>
    <w:rsid w:val="00C0549A"/>
    <w:rsid w:val="00C054CC"/>
    <w:rsid w:val="00C05AF3"/>
    <w:rsid w:val="00C06072"/>
    <w:rsid w:val="00C06112"/>
    <w:rsid w:val="00C06234"/>
    <w:rsid w:val="00C06544"/>
    <w:rsid w:val="00C065EB"/>
    <w:rsid w:val="00C070B3"/>
    <w:rsid w:val="00C0710B"/>
    <w:rsid w:val="00C07229"/>
    <w:rsid w:val="00C073F2"/>
    <w:rsid w:val="00C07580"/>
    <w:rsid w:val="00C075BF"/>
    <w:rsid w:val="00C0760F"/>
    <w:rsid w:val="00C077DB"/>
    <w:rsid w:val="00C0785B"/>
    <w:rsid w:val="00C07865"/>
    <w:rsid w:val="00C07A56"/>
    <w:rsid w:val="00C07DA5"/>
    <w:rsid w:val="00C10094"/>
    <w:rsid w:val="00C101B7"/>
    <w:rsid w:val="00C1095D"/>
    <w:rsid w:val="00C10BE5"/>
    <w:rsid w:val="00C10C36"/>
    <w:rsid w:val="00C10CBF"/>
    <w:rsid w:val="00C1105A"/>
    <w:rsid w:val="00C11220"/>
    <w:rsid w:val="00C11521"/>
    <w:rsid w:val="00C11725"/>
    <w:rsid w:val="00C117C0"/>
    <w:rsid w:val="00C11854"/>
    <w:rsid w:val="00C118A8"/>
    <w:rsid w:val="00C11BA6"/>
    <w:rsid w:val="00C11CB2"/>
    <w:rsid w:val="00C11D3C"/>
    <w:rsid w:val="00C11EDA"/>
    <w:rsid w:val="00C11F1E"/>
    <w:rsid w:val="00C1284B"/>
    <w:rsid w:val="00C12866"/>
    <w:rsid w:val="00C128C4"/>
    <w:rsid w:val="00C12D39"/>
    <w:rsid w:val="00C12E1B"/>
    <w:rsid w:val="00C13033"/>
    <w:rsid w:val="00C1398E"/>
    <w:rsid w:val="00C13A0B"/>
    <w:rsid w:val="00C13FB2"/>
    <w:rsid w:val="00C14503"/>
    <w:rsid w:val="00C1477C"/>
    <w:rsid w:val="00C1483F"/>
    <w:rsid w:val="00C148D1"/>
    <w:rsid w:val="00C148EF"/>
    <w:rsid w:val="00C14935"/>
    <w:rsid w:val="00C149C5"/>
    <w:rsid w:val="00C14AEF"/>
    <w:rsid w:val="00C14BF8"/>
    <w:rsid w:val="00C14C41"/>
    <w:rsid w:val="00C152CA"/>
    <w:rsid w:val="00C15369"/>
    <w:rsid w:val="00C156EE"/>
    <w:rsid w:val="00C15A8F"/>
    <w:rsid w:val="00C15B88"/>
    <w:rsid w:val="00C15E02"/>
    <w:rsid w:val="00C15E0A"/>
    <w:rsid w:val="00C15E63"/>
    <w:rsid w:val="00C16491"/>
    <w:rsid w:val="00C16510"/>
    <w:rsid w:val="00C16666"/>
    <w:rsid w:val="00C16724"/>
    <w:rsid w:val="00C16B1F"/>
    <w:rsid w:val="00C16CA8"/>
    <w:rsid w:val="00C16D8D"/>
    <w:rsid w:val="00C16E53"/>
    <w:rsid w:val="00C171FF"/>
    <w:rsid w:val="00C17455"/>
    <w:rsid w:val="00C17593"/>
    <w:rsid w:val="00C1761E"/>
    <w:rsid w:val="00C17911"/>
    <w:rsid w:val="00C1792E"/>
    <w:rsid w:val="00C17B13"/>
    <w:rsid w:val="00C17E11"/>
    <w:rsid w:val="00C17E47"/>
    <w:rsid w:val="00C20236"/>
    <w:rsid w:val="00C202BD"/>
    <w:rsid w:val="00C20351"/>
    <w:rsid w:val="00C20446"/>
    <w:rsid w:val="00C204B5"/>
    <w:rsid w:val="00C20809"/>
    <w:rsid w:val="00C20BB4"/>
    <w:rsid w:val="00C2103F"/>
    <w:rsid w:val="00C2130C"/>
    <w:rsid w:val="00C213A1"/>
    <w:rsid w:val="00C214DD"/>
    <w:rsid w:val="00C21847"/>
    <w:rsid w:val="00C219B9"/>
    <w:rsid w:val="00C21EE4"/>
    <w:rsid w:val="00C221C5"/>
    <w:rsid w:val="00C221CA"/>
    <w:rsid w:val="00C221E1"/>
    <w:rsid w:val="00C2241B"/>
    <w:rsid w:val="00C226F3"/>
    <w:rsid w:val="00C2297A"/>
    <w:rsid w:val="00C22A5C"/>
    <w:rsid w:val="00C22ADE"/>
    <w:rsid w:val="00C22D94"/>
    <w:rsid w:val="00C22E3C"/>
    <w:rsid w:val="00C22F76"/>
    <w:rsid w:val="00C233F7"/>
    <w:rsid w:val="00C23AD8"/>
    <w:rsid w:val="00C23D4A"/>
    <w:rsid w:val="00C23E07"/>
    <w:rsid w:val="00C23F48"/>
    <w:rsid w:val="00C23FE0"/>
    <w:rsid w:val="00C23FF0"/>
    <w:rsid w:val="00C2425B"/>
    <w:rsid w:val="00C24483"/>
    <w:rsid w:val="00C24746"/>
    <w:rsid w:val="00C24897"/>
    <w:rsid w:val="00C24A06"/>
    <w:rsid w:val="00C24C3D"/>
    <w:rsid w:val="00C24FE1"/>
    <w:rsid w:val="00C253E8"/>
    <w:rsid w:val="00C257F4"/>
    <w:rsid w:val="00C25994"/>
    <w:rsid w:val="00C2657D"/>
    <w:rsid w:val="00C26A7B"/>
    <w:rsid w:val="00C26AA2"/>
    <w:rsid w:val="00C26B45"/>
    <w:rsid w:val="00C26B69"/>
    <w:rsid w:val="00C26DAB"/>
    <w:rsid w:val="00C27058"/>
    <w:rsid w:val="00C270AA"/>
    <w:rsid w:val="00C27210"/>
    <w:rsid w:val="00C276EA"/>
    <w:rsid w:val="00C27C71"/>
    <w:rsid w:val="00C30054"/>
    <w:rsid w:val="00C30220"/>
    <w:rsid w:val="00C30A58"/>
    <w:rsid w:val="00C30EF2"/>
    <w:rsid w:val="00C31213"/>
    <w:rsid w:val="00C317E8"/>
    <w:rsid w:val="00C31856"/>
    <w:rsid w:val="00C3202D"/>
    <w:rsid w:val="00C32393"/>
    <w:rsid w:val="00C32689"/>
    <w:rsid w:val="00C32713"/>
    <w:rsid w:val="00C3279A"/>
    <w:rsid w:val="00C328E0"/>
    <w:rsid w:val="00C32C49"/>
    <w:rsid w:val="00C32CEA"/>
    <w:rsid w:val="00C32E44"/>
    <w:rsid w:val="00C32F15"/>
    <w:rsid w:val="00C335BC"/>
    <w:rsid w:val="00C3364D"/>
    <w:rsid w:val="00C3367E"/>
    <w:rsid w:val="00C33A3A"/>
    <w:rsid w:val="00C33A7B"/>
    <w:rsid w:val="00C33E04"/>
    <w:rsid w:val="00C34008"/>
    <w:rsid w:val="00C342E3"/>
    <w:rsid w:val="00C343B1"/>
    <w:rsid w:val="00C34679"/>
    <w:rsid w:val="00C34757"/>
    <w:rsid w:val="00C349DF"/>
    <w:rsid w:val="00C34A9F"/>
    <w:rsid w:val="00C34B60"/>
    <w:rsid w:val="00C34C2C"/>
    <w:rsid w:val="00C34D8C"/>
    <w:rsid w:val="00C34F75"/>
    <w:rsid w:val="00C35035"/>
    <w:rsid w:val="00C35125"/>
    <w:rsid w:val="00C351F7"/>
    <w:rsid w:val="00C35249"/>
    <w:rsid w:val="00C357E9"/>
    <w:rsid w:val="00C35992"/>
    <w:rsid w:val="00C35BB4"/>
    <w:rsid w:val="00C35C77"/>
    <w:rsid w:val="00C35D04"/>
    <w:rsid w:val="00C35EEA"/>
    <w:rsid w:val="00C35F29"/>
    <w:rsid w:val="00C36254"/>
    <w:rsid w:val="00C3642F"/>
    <w:rsid w:val="00C36578"/>
    <w:rsid w:val="00C36DBC"/>
    <w:rsid w:val="00C36FAD"/>
    <w:rsid w:val="00C37181"/>
    <w:rsid w:val="00C373FA"/>
    <w:rsid w:val="00C377D8"/>
    <w:rsid w:val="00C377E6"/>
    <w:rsid w:val="00C37A5A"/>
    <w:rsid w:val="00C37B04"/>
    <w:rsid w:val="00C37F44"/>
    <w:rsid w:val="00C40256"/>
    <w:rsid w:val="00C40461"/>
    <w:rsid w:val="00C408F7"/>
    <w:rsid w:val="00C40B4F"/>
    <w:rsid w:val="00C411DE"/>
    <w:rsid w:val="00C41311"/>
    <w:rsid w:val="00C41429"/>
    <w:rsid w:val="00C41444"/>
    <w:rsid w:val="00C41849"/>
    <w:rsid w:val="00C425F8"/>
    <w:rsid w:val="00C425FE"/>
    <w:rsid w:val="00C426CC"/>
    <w:rsid w:val="00C426F4"/>
    <w:rsid w:val="00C429F1"/>
    <w:rsid w:val="00C42DC2"/>
    <w:rsid w:val="00C430BF"/>
    <w:rsid w:val="00C432BE"/>
    <w:rsid w:val="00C4331D"/>
    <w:rsid w:val="00C43425"/>
    <w:rsid w:val="00C4353D"/>
    <w:rsid w:val="00C43541"/>
    <w:rsid w:val="00C43569"/>
    <w:rsid w:val="00C4361A"/>
    <w:rsid w:val="00C43698"/>
    <w:rsid w:val="00C43EF3"/>
    <w:rsid w:val="00C43F88"/>
    <w:rsid w:val="00C4472B"/>
    <w:rsid w:val="00C448A8"/>
    <w:rsid w:val="00C44B36"/>
    <w:rsid w:val="00C44D12"/>
    <w:rsid w:val="00C44D42"/>
    <w:rsid w:val="00C44DEA"/>
    <w:rsid w:val="00C44E0F"/>
    <w:rsid w:val="00C44E17"/>
    <w:rsid w:val="00C44E5A"/>
    <w:rsid w:val="00C450E1"/>
    <w:rsid w:val="00C4527B"/>
    <w:rsid w:val="00C452DF"/>
    <w:rsid w:val="00C455BC"/>
    <w:rsid w:val="00C45628"/>
    <w:rsid w:val="00C4573E"/>
    <w:rsid w:val="00C45C8E"/>
    <w:rsid w:val="00C45D63"/>
    <w:rsid w:val="00C46160"/>
    <w:rsid w:val="00C4655E"/>
    <w:rsid w:val="00C467AB"/>
    <w:rsid w:val="00C467EF"/>
    <w:rsid w:val="00C46AA4"/>
    <w:rsid w:val="00C46D46"/>
    <w:rsid w:val="00C46FA8"/>
    <w:rsid w:val="00C47018"/>
    <w:rsid w:val="00C471AA"/>
    <w:rsid w:val="00C471C9"/>
    <w:rsid w:val="00C4731C"/>
    <w:rsid w:val="00C47395"/>
    <w:rsid w:val="00C473F2"/>
    <w:rsid w:val="00C4742E"/>
    <w:rsid w:val="00C4748E"/>
    <w:rsid w:val="00C47722"/>
    <w:rsid w:val="00C478A5"/>
    <w:rsid w:val="00C47E66"/>
    <w:rsid w:val="00C47E8A"/>
    <w:rsid w:val="00C47E99"/>
    <w:rsid w:val="00C47EF1"/>
    <w:rsid w:val="00C50320"/>
    <w:rsid w:val="00C50344"/>
    <w:rsid w:val="00C50379"/>
    <w:rsid w:val="00C50409"/>
    <w:rsid w:val="00C50485"/>
    <w:rsid w:val="00C50BB4"/>
    <w:rsid w:val="00C50C80"/>
    <w:rsid w:val="00C50E79"/>
    <w:rsid w:val="00C5107C"/>
    <w:rsid w:val="00C51173"/>
    <w:rsid w:val="00C511A0"/>
    <w:rsid w:val="00C51335"/>
    <w:rsid w:val="00C51497"/>
    <w:rsid w:val="00C51755"/>
    <w:rsid w:val="00C5191A"/>
    <w:rsid w:val="00C51B08"/>
    <w:rsid w:val="00C51B45"/>
    <w:rsid w:val="00C51C75"/>
    <w:rsid w:val="00C51DC6"/>
    <w:rsid w:val="00C52363"/>
    <w:rsid w:val="00C524F5"/>
    <w:rsid w:val="00C52B71"/>
    <w:rsid w:val="00C52C34"/>
    <w:rsid w:val="00C52FD7"/>
    <w:rsid w:val="00C531F1"/>
    <w:rsid w:val="00C53585"/>
    <w:rsid w:val="00C53653"/>
    <w:rsid w:val="00C53A60"/>
    <w:rsid w:val="00C53DC1"/>
    <w:rsid w:val="00C53F25"/>
    <w:rsid w:val="00C53FDB"/>
    <w:rsid w:val="00C540E4"/>
    <w:rsid w:val="00C542AA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51C6"/>
    <w:rsid w:val="00C5539A"/>
    <w:rsid w:val="00C55863"/>
    <w:rsid w:val="00C55F16"/>
    <w:rsid w:val="00C560ED"/>
    <w:rsid w:val="00C56283"/>
    <w:rsid w:val="00C563BA"/>
    <w:rsid w:val="00C5652A"/>
    <w:rsid w:val="00C56749"/>
    <w:rsid w:val="00C56968"/>
    <w:rsid w:val="00C569AB"/>
    <w:rsid w:val="00C56B1A"/>
    <w:rsid w:val="00C56C76"/>
    <w:rsid w:val="00C56CD5"/>
    <w:rsid w:val="00C56CDD"/>
    <w:rsid w:val="00C56ED4"/>
    <w:rsid w:val="00C56F4F"/>
    <w:rsid w:val="00C57157"/>
    <w:rsid w:val="00C57888"/>
    <w:rsid w:val="00C579DA"/>
    <w:rsid w:val="00C57B02"/>
    <w:rsid w:val="00C57C0B"/>
    <w:rsid w:val="00C57E2D"/>
    <w:rsid w:val="00C57FA1"/>
    <w:rsid w:val="00C601E8"/>
    <w:rsid w:val="00C6049F"/>
    <w:rsid w:val="00C604C4"/>
    <w:rsid w:val="00C6090F"/>
    <w:rsid w:val="00C60932"/>
    <w:rsid w:val="00C60980"/>
    <w:rsid w:val="00C60BC7"/>
    <w:rsid w:val="00C60DD2"/>
    <w:rsid w:val="00C61164"/>
    <w:rsid w:val="00C61437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44A"/>
    <w:rsid w:val="00C62479"/>
    <w:rsid w:val="00C624FC"/>
    <w:rsid w:val="00C62745"/>
    <w:rsid w:val="00C6275E"/>
    <w:rsid w:val="00C6280B"/>
    <w:rsid w:val="00C62B53"/>
    <w:rsid w:val="00C62C87"/>
    <w:rsid w:val="00C62DC8"/>
    <w:rsid w:val="00C62E0B"/>
    <w:rsid w:val="00C62FD9"/>
    <w:rsid w:val="00C63007"/>
    <w:rsid w:val="00C630EE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4FF4"/>
    <w:rsid w:val="00C65296"/>
    <w:rsid w:val="00C65548"/>
    <w:rsid w:val="00C65857"/>
    <w:rsid w:val="00C6594A"/>
    <w:rsid w:val="00C65A94"/>
    <w:rsid w:val="00C65AC5"/>
    <w:rsid w:val="00C65D68"/>
    <w:rsid w:val="00C65F69"/>
    <w:rsid w:val="00C66075"/>
    <w:rsid w:val="00C66436"/>
    <w:rsid w:val="00C666AB"/>
    <w:rsid w:val="00C668AD"/>
    <w:rsid w:val="00C669AC"/>
    <w:rsid w:val="00C66B2E"/>
    <w:rsid w:val="00C66BFB"/>
    <w:rsid w:val="00C66D3D"/>
    <w:rsid w:val="00C670E0"/>
    <w:rsid w:val="00C670EB"/>
    <w:rsid w:val="00C671BE"/>
    <w:rsid w:val="00C672C4"/>
    <w:rsid w:val="00C672FE"/>
    <w:rsid w:val="00C67603"/>
    <w:rsid w:val="00C676A2"/>
    <w:rsid w:val="00C67749"/>
    <w:rsid w:val="00C6799F"/>
    <w:rsid w:val="00C70360"/>
    <w:rsid w:val="00C70401"/>
    <w:rsid w:val="00C706C8"/>
    <w:rsid w:val="00C70753"/>
    <w:rsid w:val="00C708A6"/>
    <w:rsid w:val="00C709B4"/>
    <w:rsid w:val="00C70B60"/>
    <w:rsid w:val="00C70DF7"/>
    <w:rsid w:val="00C70E3C"/>
    <w:rsid w:val="00C70FE8"/>
    <w:rsid w:val="00C71254"/>
    <w:rsid w:val="00C712B9"/>
    <w:rsid w:val="00C7170F"/>
    <w:rsid w:val="00C71B54"/>
    <w:rsid w:val="00C71C39"/>
    <w:rsid w:val="00C71F7C"/>
    <w:rsid w:val="00C7202A"/>
    <w:rsid w:val="00C7210F"/>
    <w:rsid w:val="00C721C5"/>
    <w:rsid w:val="00C7245A"/>
    <w:rsid w:val="00C729B5"/>
    <w:rsid w:val="00C72F1A"/>
    <w:rsid w:val="00C72F5A"/>
    <w:rsid w:val="00C73101"/>
    <w:rsid w:val="00C73484"/>
    <w:rsid w:val="00C73740"/>
    <w:rsid w:val="00C737BC"/>
    <w:rsid w:val="00C73A6D"/>
    <w:rsid w:val="00C73BF1"/>
    <w:rsid w:val="00C73DCC"/>
    <w:rsid w:val="00C740F9"/>
    <w:rsid w:val="00C74170"/>
    <w:rsid w:val="00C7459D"/>
    <w:rsid w:val="00C7461A"/>
    <w:rsid w:val="00C74661"/>
    <w:rsid w:val="00C74663"/>
    <w:rsid w:val="00C74905"/>
    <w:rsid w:val="00C749B3"/>
    <w:rsid w:val="00C74B93"/>
    <w:rsid w:val="00C753FF"/>
    <w:rsid w:val="00C75402"/>
    <w:rsid w:val="00C75432"/>
    <w:rsid w:val="00C7576C"/>
    <w:rsid w:val="00C7581A"/>
    <w:rsid w:val="00C75853"/>
    <w:rsid w:val="00C75CCB"/>
    <w:rsid w:val="00C75DBE"/>
    <w:rsid w:val="00C76010"/>
    <w:rsid w:val="00C76328"/>
    <w:rsid w:val="00C7667D"/>
    <w:rsid w:val="00C766B3"/>
    <w:rsid w:val="00C76B4F"/>
    <w:rsid w:val="00C76BFD"/>
    <w:rsid w:val="00C76C50"/>
    <w:rsid w:val="00C76C7B"/>
    <w:rsid w:val="00C771AE"/>
    <w:rsid w:val="00C7782A"/>
    <w:rsid w:val="00C778BD"/>
    <w:rsid w:val="00C77A01"/>
    <w:rsid w:val="00C77AD4"/>
    <w:rsid w:val="00C77D09"/>
    <w:rsid w:val="00C80000"/>
    <w:rsid w:val="00C8016A"/>
    <w:rsid w:val="00C801F5"/>
    <w:rsid w:val="00C80363"/>
    <w:rsid w:val="00C806E5"/>
    <w:rsid w:val="00C8074D"/>
    <w:rsid w:val="00C80806"/>
    <w:rsid w:val="00C809E0"/>
    <w:rsid w:val="00C80B78"/>
    <w:rsid w:val="00C80C29"/>
    <w:rsid w:val="00C80E0E"/>
    <w:rsid w:val="00C80EB7"/>
    <w:rsid w:val="00C80F7E"/>
    <w:rsid w:val="00C80FA9"/>
    <w:rsid w:val="00C8111B"/>
    <w:rsid w:val="00C81636"/>
    <w:rsid w:val="00C816BB"/>
    <w:rsid w:val="00C818C7"/>
    <w:rsid w:val="00C81F84"/>
    <w:rsid w:val="00C8212B"/>
    <w:rsid w:val="00C8231A"/>
    <w:rsid w:val="00C8238D"/>
    <w:rsid w:val="00C8254E"/>
    <w:rsid w:val="00C8265F"/>
    <w:rsid w:val="00C827AE"/>
    <w:rsid w:val="00C829A4"/>
    <w:rsid w:val="00C82AE7"/>
    <w:rsid w:val="00C82CE3"/>
    <w:rsid w:val="00C82FA3"/>
    <w:rsid w:val="00C82FFE"/>
    <w:rsid w:val="00C83454"/>
    <w:rsid w:val="00C8348C"/>
    <w:rsid w:val="00C834FD"/>
    <w:rsid w:val="00C835D4"/>
    <w:rsid w:val="00C836D2"/>
    <w:rsid w:val="00C837D3"/>
    <w:rsid w:val="00C839C5"/>
    <w:rsid w:val="00C83EC8"/>
    <w:rsid w:val="00C83FDD"/>
    <w:rsid w:val="00C84414"/>
    <w:rsid w:val="00C84827"/>
    <w:rsid w:val="00C848F9"/>
    <w:rsid w:val="00C84A1A"/>
    <w:rsid w:val="00C84A8C"/>
    <w:rsid w:val="00C84E8B"/>
    <w:rsid w:val="00C84EC5"/>
    <w:rsid w:val="00C85569"/>
    <w:rsid w:val="00C8572F"/>
    <w:rsid w:val="00C858B7"/>
    <w:rsid w:val="00C85AC9"/>
    <w:rsid w:val="00C85B18"/>
    <w:rsid w:val="00C85BB8"/>
    <w:rsid w:val="00C85CC4"/>
    <w:rsid w:val="00C85EA2"/>
    <w:rsid w:val="00C86090"/>
    <w:rsid w:val="00C86199"/>
    <w:rsid w:val="00C864F1"/>
    <w:rsid w:val="00C865E1"/>
    <w:rsid w:val="00C868E0"/>
    <w:rsid w:val="00C86929"/>
    <w:rsid w:val="00C86AE5"/>
    <w:rsid w:val="00C86B54"/>
    <w:rsid w:val="00C86CE7"/>
    <w:rsid w:val="00C871C4"/>
    <w:rsid w:val="00C8743D"/>
    <w:rsid w:val="00C87F1D"/>
    <w:rsid w:val="00C90086"/>
    <w:rsid w:val="00C90090"/>
    <w:rsid w:val="00C90114"/>
    <w:rsid w:val="00C901A9"/>
    <w:rsid w:val="00C90275"/>
    <w:rsid w:val="00C9050D"/>
    <w:rsid w:val="00C9055D"/>
    <w:rsid w:val="00C90623"/>
    <w:rsid w:val="00C90696"/>
    <w:rsid w:val="00C90830"/>
    <w:rsid w:val="00C908CF"/>
    <w:rsid w:val="00C908DD"/>
    <w:rsid w:val="00C90A1C"/>
    <w:rsid w:val="00C90ADC"/>
    <w:rsid w:val="00C90BE5"/>
    <w:rsid w:val="00C90E34"/>
    <w:rsid w:val="00C91092"/>
    <w:rsid w:val="00C918AE"/>
    <w:rsid w:val="00C91D65"/>
    <w:rsid w:val="00C92271"/>
    <w:rsid w:val="00C9263C"/>
    <w:rsid w:val="00C92711"/>
    <w:rsid w:val="00C92856"/>
    <w:rsid w:val="00C92993"/>
    <w:rsid w:val="00C92DFF"/>
    <w:rsid w:val="00C92FB9"/>
    <w:rsid w:val="00C92FFD"/>
    <w:rsid w:val="00C931DA"/>
    <w:rsid w:val="00C933E0"/>
    <w:rsid w:val="00C936DE"/>
    <w:rsid w:val="00C937AB"/>
    <w:rsid w:val="00C938C1"/>
    <w:rsid w:val="00C939F2"/>
    <w:rsid w:val="00C94058"/>
    <w:rsid w:val="00C941E0"/>
    <w:rsid w:val="00C944E5"/>
    <w:rsid w:val="00C9456F"/>
    <w:rsid w:val="00C94645"/>
    <w:rsid w:val="00C94DF6"/>
    <w:rsid w:val="00C95074"/>
    <w:rsid w:val="00C95366"/>
    <w:rsid w:val="00C9538E"/>
    <w:rsid w:val="00C955E4"/>
    <w:rsid w:val="00C9572E"/>
    <w:rsid w:val="00C957A8"/>
    <w:rsid w:val="00C95A54"/>
    <w:rsid w:val="00C95B1C"/>
    <w:rsid w:val="00C95BBD"/>
    <w:rsid w:val="00C95C70"/>
    <w:rsid w:val="00C95C71"/>
    <w:rsid w:val="00C95E30"/>
    <w:rsid w:val="00C95F5B"/>
    <w:rsid w:val="00C96402"/>
    <w:rsid w:val="00C9690B"/>
    <w:rsid w:val="00C97233"/>
    <w:rsid w:val="00C972E7"/>
    <w:rsid w:val="00C973A1"/>
    <w:rsid w:val="00C97513"/>
    <w:rsid w:val="00C975C8"/>
    <w:rsid w:val="00C9774E"/>
    <w:rsid w:val="00C9780D"/>
    <w:rsid w:val="00C9793A"/>
    <w:rsid w:val="00C97E62"/>
    <w:rsid w:val="00C97FAE"/>
    <w:rsid w:val="00CA020D"/>
    <w:rsid w:val="00CA07E8"/>
    <w:rsid w:val="00CA0898"/>
    <w:rsid w:val="00CA116D"/>
    <w:rsid w:val="00CA14A4"/>
    <w:rsid w:val="00CA1707"/>
    <w:rsid w:val="00CA1B84"/>
    <w:rsid w:val="00CA1B85"/>
    <w:rsid w:val="00CA1E25"/>
    <w:rsid w:val="00CA22E7"/>
    <w:rsid w:val="00CA25F7"/>
    <w:rsid w:val="00CA2978"/>
    <w:rsid w:val="00CA2A16"/>
    <w:rsid w:val="00CA3486"/>
    <w:rsid w:val="00CA35CE"/>
    <w:rsid w:val="00CA38AD"/>
    <w:rsid w:val="00CA3ABF"/>
    <w:rsid w:val="00CA3EF9"/>
    <w:rsid w:val="00CA3F36"/>
    <w:rsid w:val="00CA409E"/>
    <w:rsid w:val="00CA4232"/>
    <w:rsid w:val="00CA45D3"/>
    <w:rsid w:val="00CA461C"/>
    <w:rsid w:val="00CA4D0A"/>
    <w:rsid w:val="00CA519F"/>
    <w:rsid w:val="00CA53FA"/>
    <w:rsid w:val="00CA57C2"/>
    <w:rsid w:val="00CA5987"/>
    <w:rsid w:val="00CA5ADE"/>
    <w:rsid w:val="00CA5C26"/>
    <w:rsid w:val="00CA5CC4"/>
    <w:rsid w:val="00CA5FA4"/>
    <w:rsid w:val="00CA604F"/>
    <w:rsid w:val="00CA6506"/>
    <w:rsid w:val="00CA660F"/>
    <w:rsid w:val="00CA67F9"/>
    <w:rsid w:val="00CA6999"/>
    <w:rsid w:val="00CA6C69"/>
    <w:rsid w:val="00CA7ADD"/>
    <w:rsid w:val="00CA7EBA"/>
    <w:rsid w:val="00CA7F5B"/>
    <w:rsid w:val="00CB0071"/>
    <w:rsid w:val="00CB027C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6C6"/>
    <w:rsid w:val="00CB2CBA"/>
    <w:rsid w:val="00CB2E05"/>
    <w:rsid w:val="00CB2F29"/>
    <w:rsid w:val="00CB2F5B"/>
    <w:rsid w:val="00CB33F6"/>
    <w:rsid w:val="00CB3552"/>
    <w:rsid w:val="00CB35B4"/>
    <w:rsid w:val="00CB3650"/>
    <w:rsid w:val="00CB36D5"/>
    <w:rsid w:val="00CB3C29"/>
    <w:rsid w:val="00CB3CA9"/>
    <w:rsid w:val="00CB3F98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5D54"/>
    <w:rsid w:val="00CB61B3"/>
    <w:rsid w:val="00CB626B"/>
    <w:rsid w:val="00CB633B"/>
    <w:rsid w:val="00CB636A"/>
    <w:rsid w:val="00CB6400"/>
    <w:rsid w:val="00CB64D0"/>
    <w:rsid w:val="00CB68EE"/>
    <w:rsid w:val="00CB719A"/>
    <w:rsid w:val="00CB735A"/>
    <w:rsid w:val="00CB7574"/>
    <w:rsid w:val="00CB75CA"/>
    <w:rsid w:val="00CB7AEB"/>
    <w:rsid w:val="00CB7D1A"/>
    <w:rsid w:val="00CB7D2C"/>
    <w:rsid w:val="00CC0339"/>
    <w:rsid w:val="00CC0431"/>
    <w:rsid w:val="00CC07B3"/>
    <w:rsid w:val="00CC07F3"/>
    <w:rsid w:val="00CC094C"/>
    <w:rsid w:val="00CC0D2F"/>
    <w:rsid w:val="00CC0E93"/>
    <w:rsid w:val="00CC0FBC"/>
    <w:rsid w:val="00CC1021"/>
    <w:rsid w:val="00CC1062"/>
    <w:rsid w:val="00CC11AE"/>
    <w:rsid w:val="00CC11F9"/>
    <w:rsid w:val="00CC1813"/>
    <w:rsid w:val="00CC196B"/>
    <w:rsid w:val="00CC19F7"/>
    <w:rsid w:val="00CC1BFD"/>
    <w:rsid w:val="00CC1EAC"/>
    <w:rsid w:val="00CC1F9C"/>
    <w:rsid w:val="00CC21A3"/>
    <w:rsid w:val="00CC21F6"/>
    <w:rsid w:val="00CC2351"/>
    <w:rsid w:val="00CC242F"/>
    <w:rsid w:val="00CC2500"/>
    <w:rsid w:val="00CC268E"/>
    <w:rsid w:val="00CC26AC"/>
    <w:rsid w:val="00CC2732"/>
    <w:rsid w:val="00CC2B04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773"/>
    <w:rsid w:val="00CC4D4E"/>
    <w:rsid w:val="00CC4DA4"/>
    <w:rsid w:val="00CC4E4B"/>
    <w:rsid w:val="00CC50F5"/>
    <w:rsid w:val="00CC549F"/>
    <w:rsid w:val="00CC59D1"/>
    <w:rsid w:val="00CC5BE5"/>
    <w:rsid w:val="00CC5CE0"/>
    <w:rsid w:val="00CC5E47"/>
    <w:rsid w:val="00CC5E5B"/>
    <w:rsid w:val="00CC5E61"/>
    <w:rsid w:val="00CC5EAC"/>
    <w:rsid w:val="00CC6065"/>
    <w:rsid w:val="00CC607B"/>
    <w:rsid w:val="00CC65D9"/>
    <w:rsid w:val="00CC6942"/>
    <w:rsid w:val="00CC6D86"/>
    <w:rsid w:val="00CC6EC5"/>
    <w:rsid w:val="00CC6F1E"/>
    <w:rsid w:val="00CC720D"/>
    <w:rsid w:val="00CC7877"/>
    <w:rsid w:val="00CC78A1"/>
    <w:rsid w:val="00CC7970"/>
    <w:rsid w:val="00CC7994"/>
    <w:rsid w:val="00CC79F4"/>
    <w:rsid w:val="00CC7D94"/>
    <w:rsid w:val="00CD0414"/>
    <w:rsid w:val="00CD04A7"/>
    <w:rsid w:val="00CD04CF"/>
    <w:rsid w:val="00CD05E5"/>
    <w:rsid w:val="00CD0998"/>
    <w:rsid w:val="00CD0B90"/>
    <w:rsid w:val="00CD0DC8"/>
    <w:rsid w:val="00CD0E18"/>
    <w:rsid w:val="00CD0F88"/>
    <w:rsid w:val="00CD102F"/>
    <w:rsid w:val="00CD1189"/>
    <w:rsid w:val="00CD1357"/>
    <w:rsid w:val="00CD13B4"/>
    <w:rsid w:val="00CD13BE"/>
    <w:rsid w:val="00CD1414"/>
    <w:rsid w:val="00CD149F"/>
    <w:rsid w:val="00CD1A28"/>
    <w:rsid w:val="00CD1A9B"/>
    <w:rsid w:val="00CD1B03"/>
    <w:rsid w:val="00CD1D00"/>
    <w:rsid w:val="00CD1E7D"/>
    <w:rsid w:val="00CD1EE9"/>
    <w:rsid w:val="00CD2035"/>
    <w:rsid w:val="00CD2092"/>
    <w:rsid w:val="00CD2191"/>
    <w:rsid w:val="00CD21A8"/>
    <w:rsid w:val="00CD243E"/>
    <w:rsid w:val="00CD24EC"/>
    <w:rsid w:val="00CD2726"/>
    <w:rsid w:val="00CD2819"/>
    <w:rsid w:val="00CD2835"/>
    <w:rsid w:val="00CD2FC3"/>
    <w:rsid w:val="00CD30B1"/>
    <w:rsid w:val="00CD3345"/>
    <w:rsid w:val="00CD3491"/>
    <w:rsid w:val="00CD3570"/>
    <w:rsid w:val="00CD3840"/>
    <w:rsid w:val="00CD390D"/>
    <w:rsid w:val="00CD3F4E"/>
    <w:rsid w:val="00CD415B"/>
    <w:rsid w:val="00CD4564"/>
    <w:rsid w:val="00CD499A"/>
    <w:rsid w:val="00CD4AFB"/>
    <w:rsid w:val="00CD4B2F"/>
    <w:rsid w:val="00CD4C38"/>
    <w:rsid w:val="00CD4DB7"/>
    <w:rsid w:val="00CD4E64"/>
    <w:rsid w:val="00CD501A"/>
    <w:rsid w:val="00CD508F"/>
    <w:rsid w:val="00CD521C"/>
    <w:rsid w:val="00CD56FC"/>
    <w:rsid w:val="00CD5752"/>
    <w:rsid w:val="00CD57AF"/>
    <w:rsid w:val="00CD602A"/>
    <w:rsid w:val="00CD6078"/>
    <w:rsid w:val="00CD60BE"/>
    <w:rsid w:val="00CD64D8"/>
    <w:rsid w:val="00CD695F"/>
    <w:rsid w:val="00CD6A18"/>
    <w:rsid w:val="00CD6A25"/>
    <w:rsid w:val="00CD6DB4"/>
    <w:rsid w:val="00CD7461"/>
    <w:rsid w:val="00CD774E"/>
    <w:rsid w:val="00CD7930"/>
    <w:rsid w:val="00CD7BF3"/>
    <w:rsid w:val="00CD7CDF"/>
    <w:rsid w:val="00CD7EB0"/>
    <w:rsid w:val="00CE0157"/>
    <w:rsid w:val="00CE01A2"/>
    <w:rsid w:val="00CE0230"/>
    <w:rsid w:val="00CE026F"/>
    <w:rsid w:val="00CE0313"/>
    <w:rsid w:val="00CE0329"/>
    <w:rsid w:val="00CE078B"/>
    <w:rsid w:val="00CE08BD"/>
    <w:rsid w:val="00CE0964"/>
    <w:rsid w:val="00CE0A41"/>
    <w:rsid w:val="00CE0A69"/>
    <w:rsid w:val="00CE0F65"/>
    <w:rsid w:val="00CE1130"/>
    <w:rsid w:val="00CE147E"/>
    <w:rsid w:val="00CE16D7"/>
    <w:rsid w:val="00CE1920"/>
    <w:rsid w:val="00CE19D8"/>
    <w:rsid w:val="00CE19EC"/>
    <w:rsid w:val="00CE1B1B"/>
    <w:rsid w:val="00CE1B8B"/>
    <w:rsid w:val="00CE1C73"/>
    <w:rsid w:val="00CE1D02"/>
    <w:rsid w:val="00CE1D88"/>
    <w:rsid w:val="00CE1E18"/>
    <w:rsid w:val="00CE1FE6"/>
    <w:rsid w:val="00CE2359"/>
    <w:rsid w:val="00CE2445"/>
    <w:rsid w:val="00CE24B1"/>
    <w:rsid w:val="00CE2B2F"/>
    <w:rsid w:val="00CE2B62"/>
    <w:rsid w:val="00CE2B9F"/>
    <w:rsid w:val="00CE2BC2"/>
    <w:rsid w:val="00CE2CA9"/>
    <w:rsid w:val="00CE2E83"/>
    <w:rsid w:val="00CE2EE6"/>
    <w:rsid w:val="00CE2FE1"/>
    <w:rsid w:val="00CE33BD"/>
    <w:rsid w:val="00CE3687"/>
    <w:rsid w:val="00CE3A4F"/>
    <w:rsid w:val="00CE4230"/>
    <w:rsid w:val="00CE42CE"/>
    <w:rsid w:val="00CE46F9"/>
    <w:rsid w:val="00CE4870"/>
    <w:rsid w:val="00CE4ABD"/>
    <w:rsid w:val="00CE4C89"/>
    <w:rsid w:val="00CE4CC1"/>
    <w:rsid w:val="00CE4D49"/>
    <w:rsid w:val="00CE4E38"/>
    <w:rsid w:val="00CE4EFF"/>
    <w:rsid w:val="00CE56E6"/>
    <w:rsid w:val="00CE5D28"/>
    <w:rsid w:val="00CE6008"/>
    <w:rsid w:val="00CE628F"/>
    <w:rsid w:val="00CE68E5"/>
    <w:rsid w:val="00CE6C9E"/>
    <w:rsid w:val="00CE6E22"/>
    <w:rsid w:val="00CE71F0"/>
    <w:rsid w:val="00CE72B4"/>
    <w:rsid w:val="00CE72FE"/>
    <w:rsid w:val="00CE73C6"/>
    <w:rsid w:val="00CE746B"/>
    <w:rsid w:val="00CE791C"/>
    <w:rsid w:val="00CE7AF0"/>
    <w:rsid w:val="00CE7C95"/>
    <w:rsid w:val="00CE7EFF"/>
    <w:rsid w:val="00CF0361"/>
    <w:rsid w:val="00CF0365"/>
    <w:rsid w:val="00CF047E"/>
    <w:rsid w:val="00CF0513"/>
    <w:rsid w:val="00CF0566"/>
    <w:rsid w:val="00CF05B9"/>
    <w:rsid w:val="00CF06EA"/>
    <w:rsid w:val="00CF081C"/>
    <w:rsid w:val="00CF0BCF"/>
    <w:rsid w:val="00CF0CF3"/>
    <w:rsid w:val="00CF0EC6"/>
    <w:rsid w:val="00CF1317"/>
    <w:rsid w:val="00CF151A"/>
    <w:rsid w:val="00CF1563"/>
    <w:rsid w:val="00CF1C88"/>
    <w:rsid w:val="00CF1CD9"/>
    <w:rsid w:val="00CF1E1D"/>
    <w:rsid w:val="00CF1EBD"/>
    <w:rsid w:val="00CF2863"/>
    <w:rsid w:val="00CF2A47"/>
    <w:rsid w:val="00CF2C1E"/>
    <w:rsid w:val="00CF2CF5"/>
    <w:rsid w:val="00CF2D46"/>
    <w:rsid w:val="00CF2E29"/>
    <w:rsid w:val="00CF2EAC"/>
    <w:rsid w:val="00CF2F88"/>
    <w:rsid w:val="00CF3053"/>
    <w:rsid w:val="00CF31B9"/>
    <w:rsid w:val="00CF3431"/>
    <w:rsid w:val="00CF3670"/>
    <w:rsid w:val="00CF37CC"/>
    <w:rsid w:val="00CF3C7D"/>
    <w:rsid w:val="00CF3C9F"/>
    <w:rsid w:val="00CF3DFD"/>
    <w:rsid w:val="00CF4197"/>
    <w:rsid w:val="00CF41DA"/>
    <w:rsid w:val="00CF46AE"/>
    <w:rsid w:val="00CF487C"/>
    <w:rsid w:val="00CF4A85"/>
    <w:rsid w:val="00CF52BD"/>
    <w:rsid w:val="00CF5372"/>
    <w:rsid w:val="00CF55B8"/>
    <w:rsid w:val="00CF5796"/>
    <w:rsid w:val="00CF592F"/>
    <w:rsid w:val="00CF5DDD"/>
    <w:rsid w:val="00CF6594"/>
    <w:rsid w:val="00CF69FF"/>
    <w:rsid w:val="00CF6B4A"/>
    <w:rsid w:val="00CF6EE7"/>
    <w:rsid w:val="00CF7036"/>
    <w:rsid w:val="00CF70AD"/>
    <w:rsid w:val="00CF7119"/>
    <w:rsid w:val="00CF72AB"/>
    <w:rsid w:val="00CF757E"/>
    <w:rsid w:val="00CF7742"/>
    <w:rsid w:val="00CF774B"/>
    <w:rsid w:val="00CF79AC"/>
    <w:rsid w:val="00CF7BCD"/>
    <w:rsid w:val="00D00020"/>
    <w:rsid w:val="00D0042C"/>
    <w:rsid w:val="00D008F8"/>
    <w:rsid w:val="00D0098B"/>
    <w:rsid w:val="00D00A25"/>
    <w:rsid w:val="00D00AE1"/>
    <w:rsid w:val="00D00B13"/>
    <w:rsid w:val="00D01186"/>
    <w:rsid w:val="00D01604"/>
    <w:rsid w:val="00D0167D"/>
    <w:rsid w:val="00D016AF"/>
    <w:rsid w:val="00D0171A"/>
    <w:rsid w:val="00D0174B"/>
    <w:rsid w:val="00D0175A"/>
    <w:rsid w:val="00D01F2A"/>
    <w:rsid w:val="00D01F37"/>
    <w:rsid w:val="00D02511"/>
    <w:rsid w:val="00D026E1"/>
    <w:rsid w:val="00D02749"/>
    <w:rsid w:val="00D02BE1"/>
    <w:rsid w:val="00D02D09"/>
    <w:rsid w:val="00D02D15"/>
    <w:rsid w:val="00D02F9B"/>
    <w:rsid w:val="00D03054"/>
    <w:rsid w:val="00D030F6"/>
    <w:rsid w:val="00D03273"/>
    <w:rsid w:val="00D03788"/>
    <w:rsid w:val="00D03B07"/>
    <w:rsid w:val="00D0420F"/>
    <w:rsid w:val="00D047CD"/>
    <w:rsid w:val="00D04A7D"/>
    <w:rsid w:val="00D04BA3"/>
    <w:rsid w:val="00D0521B"/>
    <w:rsid w:val="00D05308"/>
    <w:rsid w:val="00D05676"/>
    <w:rsid w:val="00D0669B"/>
    <w:rsid w:val="00D066D3"/>
    <w:rsid w:val="00D069CB"/>
    <w:rsid w:val="00D06CE2"/>
    <w:rsid w:val="00D06E8F"/>
    <w:rsid w:val="00D07185"/>
    <w:rsid w:val="00D0722F"/>
    <w:rsid w:val="00D0792A"/>
    <w:rsid w:val="00D07A10"/>
    <w:rsid w:val="00D07A9E"/>
    <w:rsid w:val="00D07ACE"/>
    <w:rsid w:val="00D07DC6"/>
    <w:rsid w:val="00D07F6D"/>
    <w:rsid w:val="00D10142"/>
    <w:rsid w:val="00D106C2"/>
    <w:rsid w:val="00D10D6E"/>
    <w:rsid w:val="00D10E4C"/>
    <w:rsid w:val="00D10F44"/>
    <w:rsid w:val="00D111AD"/>
    <w:rsid w:val="00D11490"/>
    <w:rsid w:val="00D11587"/>
    <w:rsid w:val="00D11746"/>
    <w:rsid w:val="00D11ABE"/>
    <w:rsid w:val="00D11B55"/>
    <w:rsid w:val="00D11C6F"/>
    <w:rsid w:val="00D11E14"/>
    <w:rsid w:val="00D11EBB"/>
    <w:rsid w:val="00D11FD4"/>
    <w:rsid w:val="00D121BC"/>
    <w:rsid w:val="00D1225A"/>
    <w:rsid w:val="00D127B7"/>
    <w:rsid w:val="00D12C88"/>
    <w:rsid w:val="00D12F46"/>
    <w:rsid w:val="00D12FE0"/>
    <w:rsid w:val="00D131B5"/>
    <w:rsid w:val="00D131DC"/>
    <w:rsid w:val="00D13589"/>
    <w:rsid w:val="00D139C9"/>
    <w:rsid w:val="00D13C44"/>
    <w:rsid w:val="00D13E58"/>
    <w:rsid w:val="00D143F2"/>
    <w:rsid w:val="00D14426"/>
    <w:rsid w:val="00D14454"/>
    <w:rsid w:val="00D146D1"/>
    <w:rsid w:val="00D14832"/>
    <w:rsid w:val="00D14E88"/>
    <w:rsid w:val="00D153E7"/>
    <w:rsid w:val="00D1572D"/>
    <w:rsid w:val="00D1577D"/>
    <w:rsid w:val="00D15C3A"/>
    <w:rsid w:val="00D15F92"/>
    <w:rsid w:val="00D1607F"/>
    <w:rsid w:val="00D165B6"/>
    <w:rsid w:val="00D167E2"/>
    <w:rsid w:val="00D16AB1"/>
    <w:rsid w:val="00D16B84"/>
    <w:rsid w:val="00D16C1C"/>
    <w:rsid w:val="00D16C82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AA5"/>
    <w:rsid w:val="00D21BC5"/>
    <w:rsid w:val="00D21F91"/>
    <w:rsid w:val="00D2210E"/>
    <w:rsid w:val="00D221F5"/>
    <w:rsid w:val="00D224E3"/>
    <w:rsid w:val="00D22D6A"/>
    <w:rsid w:val="00D22D95"/>
    <w:rsid w:val="00D22EC4"/>
    <w:rsid w:val="00D230EB"/>
    <w:rsid w:val="00D2326A"/>
    <w:rsid w:val="00D232A1"/>
    <w:rsid w:val="00D234A2"/>
    <w:rsid w:val="00D23846"/>
    <w:rsid w:val="00D23D19"/>
    <w:rsid w:val="00D23D9D"/>
    <w:rsid w:val="00D23FFD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39"/>
    <w:rsid w:val="00D265C8"/>
    <w:rsid w:val="00D2667A"/>
    <w:rsid w:val="00D26A06"/>
    <w:rsid w:val="00D26A85"/>
    <w:rsid w:val="00D26B36"/>
    <w:rsid w:val="00D26B38"/>
    <w:rsid w:val="00D26E4B"/>
    <w:rsid w:val="00D26FDA"/>
    <w:rsid w:val="00D27269"/>
    <w:rsid w:val="00D272B7"/>
    <w:rsid w:val="00D273D4"/>
    <w:rsid w:val="00D27412"/>
    <w:rsid w:val="00D27462"/>
    <w:rsid w:val="00D27732"/>
    <w:rsid w:val="00D2780B"/>
    <w:rsid w:val="00D27866"/>
    <w:rsid w:val="00D27AF2"/>
    <w:rsid w:val="00D27B0A"/>
    <w:rsid w:val="00D27C14"/>
    <w:rsid w:val="00D27C9C"/>
    <w:rsid w:val="00D27D78"/>
    <w:rsid w:val="00D3040F"/>
    <w:rsid w:val="00D306F0"/>
    <w:rsid w:val="00D30AE1"/>
    <w:rsid w:val="00D30BA8"/>
    <w:rsid w:val="00D30DA5"/>
    <w:rsid w:val="00D31569"/>
    <w:rsid w:val="00D3176E"/>
    <w:rsid w:val="00D31909"/>
    <w:rsid w:val="00D31D7E"/>
    <w:rsid w:val="00D31DF4"/>
    <w:rsid w:val="00D320E1"/>
    <w:rsid w:val="00D320F9"/>
    <w:rsid w:val="00D3211C"/>
    <w:rsid w:val="00D32213"/>
    <w:rsid w:val="00D32C78"/>
    <w:rsid w:val="00D33024"/>
    <w:rsid w:val="00D330F4"/>
    <w:rsid w:val="00D33153"/>
    <w:rsid w:val="00D33791"/>
    <w:rsid w:val="00D338DA"/>
    <w:rsid w:val="00D33978"/>
    <w:rsid w:val="00D339D2"/>
    <w:rsid w:val="00D33A69"/>
    <w:rsid w:val="00D33C7E"/>
    <w:rsid w:val="00D33E45"/>
    <w:rsid w:val="00D33EF6"/>
    <w:rsid w:val="00D34005"/>
    <w:rsid w:val="00D340C6"/>
    <w:rsid w:val="00D3423C"/>
    <w:rsid w:val="00D343D4"/>
    <w:rsid w:val="00D34588"/>
    <w:rsid w:val="00D345B9"/>
    <w:rsid w:val="00D34947"/>
    <w:rsid w:val="00D34D17"/>
    <w:rsid w:val="00D34F40"/>
    <w:rsid w:val="00D35399"/>
    <w:rsid w:val="00D353A8"/>
    <w:rsid w:val="00D35487"/>
    <w:rsid w:val="00D356D0"/>
    <w:rsid w:val="00D35738"/>
    <w:rsid w:val="00D35B52"/>
    <w:rsid w:val="00D35B73"/>
    <w:rsid w:val="00D35E61"/>
    <w:rsid w:val="00D35F50"/>
    <w:rsid w:val="00D366DF"/>
    <w:rsid w:val="00D36D1B"/>
    <w:rsid w:val="00D36E01"/>
    <w:rsid w:val="00D36E57"/>
    <w:rsid w:val="00D36F03"/>
    <w:rsid w:val="00D36FA8"/>
    <w:rsid w:val="00D371D2"/>
    <w:rsid w:val="00D37882"/>
    <w:rsid w:val="00D378EF"/>
    <w:rsid w:val="00D3791B"/>
    <w:rsid w:val="00D379CB"/>
    <w:rsid w:val="00D37A96"/>
    <w:rsid w:val="00D37CDE"/>
    <w:rsid w:val="00D37E0F"/>
    <w:rsid w:val="00D37F4D"/>
    <w:rsid w:val="00D37FC1"/>
    <w:rsid w:val="00D400F3"/>
    <w:rsid w:val="00D40179"/>
    <w:rsid w:val="00D4038F"/>
    <w:rsid w:val="00D403ED"/>
    <w:rsid w:val="00D40527"/>
    <w:rsid w:val="00D4062B"/>
    <w:rsid w:val="00D409C9"/>
    <w:rsid w:val="00D40CD8"/>
    <w:rsid w:val="00D40E8C"/>
    <w:rsid w:val="00D41113"/>
    <w:rsid w:val="00D413B1"/>
    <w:rsid w:val="00D41B25"/>
    <w:rsid w:val="00D41B51"/>
    <w:rsid w:val="00D42549"/>
    <w:rsid w:val="00D42579"/>
    <w:rsid w:val="00D42980"/>
    <w:rsid w:val="00D42B62"/>
    <w:rsid w:val="00D42C26"/>
    <w:rsid w:val="00D42DBB"/>
    <w:rsid w:val="00D42F6A"/>
    <w:rsid w:val="00D43060"/>
    <w:rsid w:val="00D43067"/>
    <w:rsid w:val="00D430C5"/>
    <w:rsid w:val="00D43391"/>
    <w:rsid w:val="00D433FF"/>
    <w:rsid w:val="00D43425"/>
    <w:rsid w:val="00D43535"/>
    <w:rsid w:val="00D43601"/>
    <w:rsid w:val="00D43612"/>
    <w:rsid w:val="00D43754"/>
    <w:rsid w:val="00D43C2A"/>
    <w:rsid w:val="00D43EDC"/>
    <w:rsid w:val="00D446B5"/>
    <w:rsid w:val="00D4488E"/>
    <w:rsid w:val="00D448C5"/>
    <w:rsid w:val="00D44BF0"/>
    <w:rsid w:val="00D44CD9"/>
    <w:rsid w:val="00D44DC0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8D8"/>
    <w:rsid w:val="00D468EF"/>
    <w:rsid w:val="00D4693F"/>
    <w:rsid w:val="00D4694B"/>
    <w:rsid w:val="00D469F4"/>
    <w:rsid w:val="00D46A2B"/>
    <w:rsid w:val="00D46AF0"/>
    <w:rsid w:val="00D46C7C"/>
    <w:rsid w:val="00D46EF9"/>
    <w:rsid w:val="00D4743A"/>
    <w:rsid w:val="00D47470"/>
    <w:rsid w:val="00D47488"/>
    <w:rsid w:val="00D475AC"/>
    <w:rsid w:val="00D4764B"/>
    <w:rsid w:val="00D4781D"/>
    <w:rsid w:val="00D47898"/>
    <w:rsid w:val="00D47F12"/>
    <w:rsid w:val="00D500D3"/>
    <w:rsid w:val="00D50323"/>
    <w:rsid w:val="00D507FC"/>
    <w:rsid w:val="00D50868"/>
    <w:rsid w:val="00D50A58"/>
    <w:rsid w:val="00D50A80"/>
    <w:rsid w:val="00D50CF9"/>
    <w:rsid w:val="00D50D12"/>
    <w:rsid w:val="00D50DA5"/>
    <w:rsid w:val="00D50E6D"/>
    <w:rsid w:val="00D50F49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ADF"/>
    <w:rsid w:val="00D52F77"/>
    <w:rsid w:val="00D52FE0"/>
    <w:rsid w:val="00D53101"/>
    <w:rsid w:val="00D531BF"/>
    <w:rsid w:val="00D5331C"/>
    <w:rsid w:val="00D5338B"/>
    <w:rsid w:val="00D53778"/>
    <w:rsid w:val="00D53801"/>
    <w:rsid w:val="00D53C5A"/>
    <w:rsid w:val="00D53D14"/>
    <w:rsid w:val="00D53DB8"/>
    <w:rsid w:val="00D53E8D"/>
    <w:rsid w:val="00D53F91"/>
    <w:rsid w:val="00D540EF"/>
    <w:rsid w:val="00D5440D"/>
    <w:rsid w:val="00D54789"/>
    <w:rsid w:val="00D54CAD"/>
    <w:rsid w:val="00D55073"/>
    <w:rsid w:val="00D5523E"/>
    <w:rsid w:val="00D55676"/>
    <w:rsid w:val="00D55775"/>
    <w:rsid w:val="00D55868"/>
    <w:rsid w:val="00D5591A"/>
    <w:rsid w:val="00D55BFC"/>
    <w:rsid w:val="00D55D57"/>
    <w:rsid w:val="00D55DAF"/>
    <w:rsid w:val="00D5616F"/>
    <w:rsid w:val="00D5624D"/>
    <w:rsid w:val="00D56294"/>
    <w:rsid w:val="00D562D0"/>
    <w:rsid w:val="00D565BF"/>
    <w:rsid w:val="00D566AC"/>
    <w:rsid w:val="00D56840"/>
    <w:rsid w:val="00D56973"/>
    <w:rsid w:val="00D56AFE"/>
    <w:rsid w:val="00D56B2A"/>
    <w:rsid w:val="00D56BED"/>
    <w:rsid w:val="00D56D00"/>
    <w:rsid w:val="00D56D55"/>
    <w:rsid w:val="00D5740F"/>
    <w:rsid w:val="00D57E86"/>
    <w:rsid w:val="00D57F9F"/>
    <w:rsid w:val="00D57FC0"/>
    <w:rsid w:val="00D604B1"/>
    <w:rsid w:val="00D6067F"/>
    <w:rsid w:val="00D6074D"/>
    <w:rsid w:val="00D6075B"/>
    <w:rsid w:val="00D6098E"/>
    <w:rsid w:val="00D60AED"/>
    <w:rsid w:val="00D60C38"/>
    <w:rsid w:val="00D60CAE"/>
    <w:rsid w:val="00D60E50"/>
    <w:rsid w:val="00D60ED1"/>
    <w:rsid w:val="00D61248"/>
    <w:rsid w:val="00D6127F"/>
    <w:rsid w:val="00D6154A"/>
    <w:rsid w:val="00D6195C"/>
    <w:rsid w:val="00D61D16"/>
    <w:rsid w:val="00D621FC"/>
    <w:rsid w:val="00D62480"/>
    <w:rsid w:val="00D6270E"/>
    <w:rsid w:val="00D628F6"/>
    <w:rsid w:val="00D62905"/>
    <w:rsid w:val="00D6297D"/>
    <w:rsid w:val="00D62A85"/>
    <w:rsid w:val="00D62DF0"/>
    <w:rsid w:val="00D62E3E"/>
    <w:rsid w:val="00D62FED"/>
    <w:rsid w:val="00D6318E"/>
    <w:rsid w:val="00D631D4"/>
    <w:rsid w:val="00D63A07"/>
    <w:rsid w:val="00D63A30"/>
    <w:rsid w:val="00D63AD0"/>
    <w:rsid w:val="00D63EB0"/>
    <w:rsid w:val="00D64539"/>
    <w:rsid w:val="00D6459A"/>
    <w:rsid w:val="00D6474B"/>
    <w:rsid w:val="00D64BE6"/>
    <w:rsid w:val="00D64DE7"/>
    <w:rsid w:val="00D64ED6"/>
    <w:rsid w:val="00D6500F"/>
    <w:rsid w:val="00D65323"/>
    <w:rsid w:val="00D654B1"/>
    <w:rsid w:val="00D655CF"/>
    <w:rsid w:val="00D6571C"/>
    <w:rsid w:val="00D65849"/>
    <w:rsid w:val="00D65D2A"/>
    <w:rsid w:val="00D6600D"/>
    <w:rsid w:val="00D6625F"/>
    <w:rsid w:val="00D6636B"/>
    <w:rsid w:val="00D666A4"/>
    <w:rsid w:val="00D6673D"/>
    <w:rsid w:val="00D6683E"/>
    <w:rsid w:val="00D66A35"/>
    <w:rsid w:val="00D66CD3"/>
    <w:rsid w:val="00D66DC5"/>
    <w:rsid w:val="00D66DEB"/>
    <w:rsid w:val="00D66F07"/>
    <w:rsid w:val="00D670B5"/>
    <w:rsid w:val="00D6758C"/>
    <w:rsid w:val="00D6780F"/>
    <w:rsid w:val="00D67873"/>
    <w:rsid w:val="00D67A81"/>
    <w:rsid w:val="00D67BC7"/>
    <w:rsid w:val="00D67ED2"/>
    <w:rsid w:val="00D702E5"/>
    <w:rsid w:val="00D704C8"/>
    <w:rsid w:val="00D7052A"/>
    <w:rsid w:val="00D705F1"/>
    <w:rsid w:val="00D70938"/>
    <w:rsid w:val="00D70C59"/>
    <w:rsid w:val="00D70D07"/>
    <w:rsid w:val="00D70D65"/>
    <w:rsid w:val="00D7107A"/>
    <w:rsid w:val="00D714DD"/>
    <w:rsid w:val="00D715FF"/>
    <w:rsid w:val="00D71892"/>
    <w:rsid w:val="00D718D8"/>
    <w:rsid w:val="00D71B37"/>
    <w:rsid w:val="00D71B61"/>
    <w:rsid w:val="00D71D5B"/>
    <w:rsid w:val="00D7250F"/>
    <w:rsid w:val="00D72602"/>
    <w:rsid w:val="00D72867"/>
    <w:rsid w:val="00D729B3"/>
    <w:rsid w:val="00D72AAD"/>
    <w:rsid w:val="00D72BA5"/>
    <w:rsid w:val="00D72DEC"/>
    <w:rsid w:val="00D72E20"/>
    <w:rsid w:val="00D73038"/>
    <w:rsid w:val="00D734B0"/>
    <w:rsid w:val="00D734B1"/>
    <w:rsid w:val="00D7350B"/>
    <w:rsid w:val="00D73831"/>
    <w:rsid w:val="00D73C9D"/>
    <w:rsid w:val="00D73CAB"/>
    <w:rsid w:val="00D73D7D"/>
    <w:rsid w:val="00D7478E"/>
    <w:rsid w:val="00D7495B"/>
    <w:rsid w:val="00D7496A"/>
    <w:rsid w:val="00D74A36"/>
    <w:rsid w:val="00D74A95"/>
    <w:rsid w:val="00D74C58"/>
    <w:rsid w:val="00D74E2F"/>
    <w:rsid w:val="00D74FD2"/>
    <w:rsid w:val="00D75144"/>
    <w:rsid w:val="00D7540B"/>
    <w:rsid w:val="00D756B6"/>
    <w:rsid w:val="00D757CF"/>
    <w:rsid w:val="00D75CD8"/>
    <w:rsid w:val="00D75D32"/>
    <w:rsid w:val="00D76115"/>
    <w:rsid w:val="00D76159"/>
    <w:rsid w:val="00D7636C"/>
    <w:rsid w:val="00D76497"/>
    <w:rsid w:val="00D7655A"/>
    <w:rsid w:val="00D767B0"/>
    <w:rsid w:val="00D769AE"/>
    <w:rsid w:val="00D76A4D"/>
    <w:rsid w:val="00D76C60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3A1"/>
    <w:rsid w:val="00D813EC"/>
    <w:rsid w:val="00D815CF"/>
    <w:rsid w:val="00D81682"/>
    <w:rsid w:val="00D817CF"/>
    <w:rsid w:val="00D81885"/>
    <w:rsid w:val="00D81935"/>
    <w:rsid w:val="00D81973"/>
    <w:rsid w:val="00D81C3F"/>
    <w:rsid w:val="00D81CF5"/>
    <w:rsid w:val="00D81ED6"/>
    <w:rsid w:val="00D82355"/>
    <w:rsid w:val="00D82437"/>
    <w:rsid w:val="00D8250C"/>
    <w:rsid w:val="00D8254C"/>
    <w:rsid w:val="00D8260E"/>
    <w:rsid w:val="00D82638"/>
    <w:rsid w:val="00D82B19"/>
    <w:rsid w:val="00D82C0C"/>
    <w:rsid w:val="00D82C2D"/>
    <w:rsid w:val="00D82CB9"/>
    <w:rsid w:val="00D82F5B"/>
    <w:rsid w:val="00D83299"/>
    <w:rsid w:val="00D834AD"/>
    <w:rsid w:val="00D8350E"/>
    <w:rsid w:val="00D836B0"/>
    <w:rsid w:val="00D837D3"/>
    <w:rsid w:val="00D8386B"/>
    <w:rsid w:val="00D8391C"/>
    <w:rsid w:val="00D83962"/>
    <w:rsid w:val="00D83FF5"/>
    <w:rsid w:val="00D8426A"/>
    <w:rsid w:val="00D84275"/>
    <w:rsid w:val="00D842D9"/>
    <w:rsid w:val="00D846B4"/>
    <w:rsid w:val="00D848F2"/>
    <w:rsid w:val="00D84B5B"/>
    <w:rsid w:val="00D84CB5"/>
    <w:rsid w:val="00D84CD6"/>
    <w:rsid w:val="00D84DAC"/>
    <w:rsid w:val="00D84E62"/>
    <w:rsid w:val="00D851BE"/>
    <w:rsid w:val="00D8521C"/>
    <w:rsid w:val="00D85230"/>
    <w:rsid w:val="00D8547B"/>
    <w:rsid w:val="00D854DE"/>
    <w:rsid w:val="00D8572F"/>
    <w:rsid w:val="00D858B2"/>
    <w:rsid w:val="00D85F1C"/>
    <w:rsid w:val="00D85FCD"/>
    <w:rsid w:val="00D861F0"/>
    <w:rsid w:val="00D86544"/>
    <w:rsid w:val="00D865F5"/>
    <w:rsid w:val="00D86639"/>
    <w:rsid w:val="00D86935"/>
    <w:rsid w:val="00D86952"/>
    <w:rsid w:val="00D86A84"/>
    <w:rsid w:val="00D86B57"/>
    <w:rsid w:val="00D86E25"/>
    <w:rsid w:val="00D870CF"/>
    <w:rsid w:val="00D872C5"/>
    <w:rsid w:val="00D87729"/>
    <w:rsid w:val="00D8784D"/>
    <w:rsid w:val="00D87864"/>
    <w:rsid w:val="00D8791A"/>
    <w:rsid w:val="00D87BDB"/>
    <w:rsid w:val="00D87CD1"/>
    <w:rsid w:val="00D87CF3"/>
    <w:rsid w:val="00D87D65"/>
    <w:rsid w:val="00D87E7B"/>
    <w:rsid w:val="00D90055"/>
    <w:rsid w:val="00D906ED"/>
    <w:rsid w:val="00D90847"/>
    <w:rsid w:val="00D9099A"/>
    <w:rsid w:val="00D90E1C"/>
    <w:rsid w:val="00D9109B"/>
    <w:rsid w:val="00D915C0"/>
    <w:rsid w:val="00D91C30"/>
    <w:rsid w:val="00D91D84"/>
    <w:rsid w:val="00D9202E"/>
    <w:rsid w:val="00D923C6"/>
    <w:rsid w:val="00D9241F"/>
    <w:rsid w:val="00D92430"/>
    <w:rsid w:val="00D925AD"/>
    <w:rsid w:val="00D925FF"/>
    <w:rsid w:val="00D92AC7"/>
    <w:rsid w:val="00D92B46"/>
    <w:rsid w:val="00D92BD7"/>
    <w:rsid w:val="00D92FBD"/>
    <w:rsid w:val="00D9325F"/>
    <w:rsid w:val="00D93336"/>
    <w:rsid w:val="00D9364F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5A"/>
    <w:rsid w:val="00D94BBA"/>
    <w:rsid w:val="00D94EB1"/>
    <w:rsid w:val="00D9508C"/>
    <w:rsid w:val="00D95103"/>
    <w:rsid w:val="00D95648"/>
    <w:rsid w:val="00D95702"/>
    <w:rsid w:val="00D95833"/>
    <w:rsid w:val="00D95B09"/>
    <w:rsid w:val="00D95D75"/>
    <w:rsid w:val="00D95E48"/>
    <w:rsid w:val="00D95F4B"/>
    <w:rsid w:val="00D95FBE"/>
    <w:rsid w:val="00D9657F"/>
    <w:rsid w:val="00D966B1"/>
    <w:rsid w:val="00D966C2"/>
    <w:rsid w:val="00D966D4"/>
    <w:rsid w:val="00D967E4"/>
    <w:rsid w:val="00D968E9"/>
    <w:rsid w:val="00D96B53"/>
    <w:rsid w:val="00D97349"/>
    <w:rsid w:val="00D97460"/>
    <w:rsid w:val="00D97804"/>
    <w:rsid w:val="00D97879"/>
    <w:rsid w:val="00D9793E"/>
    <w:rsid w:val="00D97991"/>
    <w:rsid w:val="00D979D9"/>
    <w:rsid w:val="00D97E1C"/>
    <w:rsid w:val="00DA0053"/>
    <w:rsid w:val="00DA01D9"/>
    <w:rsid w:val="00DA021D"/>
    <w:rsid w:val="00DA0273"/>
    <w:rsid w:val="00DA03BF"/>
    <w:rsid w:val="00DA0758"/>
    <w:rsid w:val="00DA08C5"/>
    <w:rsid w:val="00DA0F62"/>
    <w:rsid w:val="00DA17B2"/>
    <w:rsid w:val="00DA193C"/>
    <w:rsid w:val="00DA199D"/>
    <w:rsid w:val="00DA1AD4"/>
    <w:rsid w:val="00DA1B6F"/>
    <w:rsid w:val="00DA1D42"/>
    <w:rsid w:val="00DA1E89"/>
    <w:rsid w:val="00DA1EF1"/>
    <w:rsid w:val="00DA21F8"/>
    <w:rsid w:val="00DA2213"/>
    <w:rsid w:val="00DA2457"/>
    <w:rsid w:val="00DA26CB"/>
    <w:rsid w:val="00DA296F"/>
    <w:rsid w:val="00DA2C78"/>
    <w:rsid w:val="00DA2CBA"/>
    <w:rsid w:val="00DA2E47"/>
    <w:rsid w:val="00DA3173"/>
    <w:rsid w:val="00DA3582"/>
    <w:rsid w:val="00DA362B"/>
    <w:rsid w:val="00DA37C2"/>
    <w:rsid w:val="00DA39C3"/>
    <w:rsid w:val="00DA40CE"/>
    <w:rsid w:val="00DA44F0"/>
    <w:rsid w:val="00DA4841"/>
    <w:rsid w:val="00DA4B8B"/>
    <w:rsid w:val="00DA4EC0"/>
    <w:rsid w:val="00DA4F3E"/>
    <w:rsid w:val="00DA5029"/>
    <w:rsid w:val="00DA522D"/>
    <w:rsid w:val="00DA52B7"/>
    <w:rsid w:val="00DA5557"/>
    <w:rsid w:val="00DA5609"/>
    <w:rsid w:val="00DA5A75"/>
    <w:rsid w:val="00DA5B20"/>
    <w:rsid w:val="00DA5B8C"/>
    <w:rsid w:val="00DA5B8D"/>
    <w:rsid w:val="00DA5EF5"/>
    <w:rsid w:val="00DA5F4F"/>
    <w:rsid w:val="00DA62D4"/>
    <w:rsid w:val="00DA63FC"/>
    <w:rsid w:val="00DA6837"/>
    <w:rsid w:val="00DA6903"/>
    <w:rsid w:val="00DA6A25"/>
    <w:rsid w:val="00DA6B55"/>
    <w:rsid w:val="00DA6D18"/>
    <w:rsid w:val="00DA6D40"/>
    <w:rsid w:val="00DA6D66"/>
    <w:rsid w:val="00DA6DC8"/>
    <w:rsid w:val="00DA6DF4"/>
    <w:rsid w:val="00DA6E1A"/>
    <w:rsid w:val="00DA6E51"/>
    <w:rsid w:val="00DA6ED8"/>
    <w:rsid w:val="00DA6EF2"/>
    <w:rsid w:val="00DA6EF5"/>
    <w:rsid w:val="00DA78FF"/>
    <w:rsid w:val="00DA7C0E"/>
    <w:rsid w:val="00DA7CE8"/>
    <w:rsid w:val="00DA7E74"/>
    <w:rsid w:val="00DB017F"/>
    <w:rsid w:val="00DB023D"/>
    <w:rsid w:val="00DB07EA"/>
    <w:rsid w:val="00DB0A73"/>
    <w:rsid w:val="00DB0C4A"/>
    <w:rsid w:val="00DB0E49"/>
    <w:rsid w:val="00DB0F10"/>
    <w:rsid w:val="00DB10FD"/>
    <w:rsid w:val="00DB1105"/>
    <w:rsid w:val="00DB11F2"/>
    <w:rsid w:val="00DB1356"/>
    <w:rsid w:val="00DB1629"/>
    <w:rsid w:val="00DB1B5C"/>
    <w:rsid w:val="00DB1BBC"/>
    <w:rsid w:val="00DB1BDD"/>
    <w:rsid w:val="00DB1BE3"/>
    <w:rsid w:val="00DB1C34"/>
    <w:rsid w:val="00DB1CB9"/>
    <w:rsid w:val="00DB1F2B"/>
    <w:rsid w:val="00DB1FBD"/>
    <w:rsid w:val="00DB2193"/>
    <w:rsid w:val="00DB243D"/>
    <w:rsid w:val="00DB24FD"/>
    <w:rsid w:val="00DB2585"/>
    <w:rsid w:val="00DB2662"/>
    <w:rsid w:val="00DB2725"/>
    <w:rsid w:val="00DB291E"/>
    <w:rsid w:val="00DB2A06"/>
    <w:rsid w:val="00DB2CAA"/>
    <w:rsid w:val="00DB2D30"/>
    <w:rsid w:val="00DB2D78"/>
    <w:rsid w:val="00DB309B"/>
    <w:rsid w:val="00DB321B"/>
    <w:rsid w:val="00DB3281"/>
    <w:rsid w:val="00DB33A3"/>
    <w:rsid w:val="00DB33B6"/>
    <w:rsid w:val="00DB376E"/>
    <w:rsid w:val="00DB3997"/>
    <w:rsid w:val="00DB3B62"/>
    <w:rsid w:val="00DB3CC8"/>
    <w:rsid w:val="00DB4421"/>
    <w:rsid w:val="00DB485B"/>
    <w:rsid w:val="00DB49DA"/>
    <w:rsid w:val="00DB4AD0"/>
    <w:rsid w:val="00DB4CBC"/>
    <w:rsid w:val="00DB4CE5"/>
    <w:rsid w:val="00DB5041"/>
    <w:rsid w:val="00DB5426"/>
    <w:rsid w:val="00DB5456"/>
    <w:rsid w:val="00DB553C"/>
    <w:rsid w:val="00DB5681"/>
    <w:rsid w:val="00DB5862"/>
    <w:rsid w:val="00DB58A6"/>
    <w:rsid w:val="00DB5A7A"/>
    <w:rsid w:val="00DB5C00"/>
    <w:rsid w:val="00DB5EA0"/>
    <w:rsid w:val="00DB6174"/>
    <w:rsid w:val="00DB61B9"/>
    <w:rsid w:val="00DB63CE"/>
    <w:rsid w:val="00DB67C5"/>
    <w:rsid w:val="00DB6F4C"/>
    <w:rsid w:val="00DB6F6A"/>
    <w:rsid w:val="00DB7257"/>
    <w:rsid w:val="00DB75BA"/>
    <w:rsid w:val="00DB7699"/>
    <w:rsid w:val="00DB77C8"/>
    <w:rsid w:val="00DB7A03"/>
    <w:rsid w:val="00DB7BD9"/>
    <w:rsid w:val="00DB7D5D"/>
    <w:rsid w:val="00DC01EA"/>
    <w:rsid w:val="00DC0426"/>
    <w:rsid w:val="00DC04AF"/>
    <w:rsid w:val="00DC04CF"/>
    <w:rsid w:val="00DC0525"/>
    <w:rsid w:val="00DC05C5"/>
    <w:rsid w:val="00DC06D6"/>
    <w:rsid w:val="00DC079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25CF"/>
    <w:rsid w:val="00DC2FEB"/>
    <w:rsid w:val="00DC31D4"/>
    <w:rsid w:val="00DC321C"/>
    <w:rsid w:val="00DC32BA"/>
    <w:rsid w:val="00DC3570"/>
    <w:rsid w:val="00DC380C"/>
    <w:rsid w:val="00DC3BD5"/>
    <w:rsid w:val="00DC3DDD"/>
    <w:rsid w:val="00DC405C"/>
    <w:rsid w:val="00DC4664"/>
    <w:rsid w:val="00DC48AB"/>
    <w:rsid w:val="00DC5692"/>
    <w:rsid w:val="00DC5A0F"/>
    <w:rsid w:val="00DC602E"/>
    <w:rsid w:val="00DC6062"/>
    <w:rsid w:val="00DC660E"/>
    <w:rsid w:val="00DC6616"/>
    <w:rsid w:val="00DC6B26"/>
    <w:rsid w:val="00DC6C78"/>
    <w:rsid w:val="00DC6CAF"/>
    <w:rsid w:val="00DC6F0B"/>
    <w:rsid w:val="00DC7227"/>
    <w:rsid w:val="00DC76E6"/>
    <w:rsid w:val="00DC77F4"/>
    <w:rsid w:val="00DC79AF"/>
    <w:rsid w:val="00DC7F83"/>
    <w:rsid w:val="00DD0123"/>
    <w:rsid w:val="00DD023E"/>
    <w:rsid w:val="00DD0339"/>
    <w:rsid w:val="00DD06D0"/>
    <w:rsid w:val="00DD0933"/>
    <w:rsid w:val="00DD0D78"/>
    <w:rsid w:val="00DD0E5A"/>
    <w:rsid w:val="00DD0ECB"/>
    <w:rsid w:val="00DD0FEC"/>
    <w:rsid w:val="00DD13A8"/>
    <w:rsid w:val="00DD13CC"/>
    <w:rsid w:val="00DD1962"/>
    <w:rsid w:val="00DD1A7A"/>
    <w:rsid w:val="00DD1B7D"/>
    <w:rsid w:val="00DD1C91"/>
    <w:rsid w:val="00DD1CCA"/>
    <w:rsid w:val="00DD20B4"/>
    <w:rsid w:val="00DD2457"/>
    <w:rsid w:val="00DD2617"/>
    <w:rsid w:val="00DD2CE1"/>
    <w:rsid w:val="00DD2E9C"/>
    <w:rsid w:val="00DD2EAE"/>
    <w:rsid w:val="00DD31BD"/>
    <w:rsid w:val="00DD3995"/>
    <w:rsid w:val="00DD3A17"/>
    <w:rsid w:val="00DD3AA2"/>
    <w:rsid w:val="00DD3AAC"/>
    <w:rsid w:val="00DD49A8"/>
    <w:rsid w:val="00DD4F39"/>
    <w:rsid w:val="00DD4FC6"/>
    <w:rsid w:val="00DD526D"/>
    <w:rsid w:val="00DD52FD"/>
    <w:rsid w:val="00DD5350"/>
    <w:rsid w:val="00DD53C3"/>
    <w:rsid w:val="00DD54EF"/>
    <w:rsid w:val="00DD5A0E"/>
    <w:rsid w:val="00DD5DF6"/>
    <w:rsid w:val="00DD5E8B"/>
    <w:rsid w:val="00DD602B"/>
    <w:rsid w:val="00DD62E5"/>
    <w:rsid w:val="00DD63C6"/>
    <w:rsid w:val="00DD6462"/>
    <w:rsid w:val="00DD6491"/>
    <w:rsid w:val="00DD6523"/>
    <w:rsid w:val="00DD66E2"/>
    <w:rsid w:val="00DD68EC"/>
    <w:rsid w:val="00DD69C3"/>
    <w:rsid w:val="00DD6F14"/>
    <w:rsid w:val="00DD747E"/>
    <w:rsid w:val="00DD76A6"/>
    <w:rsid w:val="00DE0210"/>
    <w:rsid w:val="00DE0534"/>
    <w:rsid w:val="00DE057D"/>
    <w:rsid w:val="00DE0680"/>
    <w:rsid w:val="00DE07EC"/>
    <w:rsid w:val="00DE089B"/>
    <w:rsid w:val="00DE0915"/>
    <w:rsid w:val="00DE0981"/>
    <w:rsid w:val="00DE0C5D"/>
    <w:rsid w:val="00DE10BA"/>
    <w:rsid w:val="00DE145E"/>
    <w:rsid w:val="00DE14AA"/>
    <w:rsid w:val="00DE17BA"/>
    <w:rsid w:val="00DE1CB9"/>
    <w:rsid w:val="00DE1CEF"/>
    <w:rsid w:val="00DE1CF7"/>
    <w:rsid w:val="00DE1F03"/>
    <w:rsid w:val="00DE1F6E"/>
    <w:rsid w:val="00DE1FDE"/>
    <w:rsid w:val="00DE204F"/>
    <w:rsid w:val="00DE2594"/>
    <w:rsid w:val="00DE2660"/>
    <w:rsid w:val="00DE27FF"/>
    <w:rsid w:val="00DE2BEC"/>
    <w:rsid w:val="00DE2EED"/>
    <w:rsid w:val="00DE300F"/>
    <w:rsid w:val="00DE3298"/>
    <w:rsid w:val="00DE335D"/>
    <w:rsid w:val="00DE3A69"/>
    <w:rsid w:val="00DE3B1E"/>
    <w:rsid w:val="00DE469C"/>
    <w:rsid w:val="00DE46F7"/>
    <w:rsid w:val="00DE49C0"/>
    <w:rsid w:val="00DE4ADE"/>
    <w:rsid w:val="00DE4C7D"/>
    <w:rsid w:val="00DE4CB8"/>
    <w:rsid w:val="00DE4CC0"/>
    <w:rsid w:val="00DE4CD1"/>
    <w:rsid w:val="00DE4FC9"/>
    <w:rsid w:val="00DE533F"/>
    <w:rsid w:val="00DE552C"/>
    <w:rsid w:val="00DE5BA7"/>
    <w:rsid w:val="00DE615A"/>
    <w:rsid w:val="00DE69E3"/>
    <w:rsid w:val="00DE6A6E"/>
    <w:rsid w:val="00DE6D0C"/>
    <w:rsid w:val="00DE6E40"/>
    <w:rsid w:val="00DE773F"/>
    <w:rsid w:val="00DE775F"/>
    <w:rsid w:val="00DE780D"/>
    <w:rsid w:val="00DE7CA8"/>
    <w:rsid w:val="00DF0118"/>
    <w:rsid w:val="00DF011B"/>
    <w:rsid w:val="00DF015B"/>
    <w:rsid w:val="00DF0178"/>
    <w:rsid w:val="00DF026C"/>
    <w:rsid w:val="00DF0321"/>
    <w:rsid w:val="00DF04FA"/>
    <w:rsid w:val="00DF07D9"/>
    <w:rsid w:val="00DF0C86"/>
    <w:rsid w:val="00DF0CC3"/>
    <w:rsid w:val="00DF1183"/>
    <w:rsid w:val="00DF11AE"/>
    <w:rsid w:val="00DF1326"/>
    <w:rsid w:val="00DF1AE5"/>
    <w:rsid w:val="00DF1BF9"/>
    <w:rsid w:val="00DF1EBE"/>
    <w:rsid w:val="00DF207F"/>
    <w:rsid w:val="00DF218C"/>
    <w:rsid w:val="00DF235B"/>
    <w:rsid w:val="00DF242F"/>
    <w:rsid w:val="00DF2448"/>
    <w:rsid w:val="00DF2A50"/>
    <w:rsid w:val="00DF2B06"/>
    <w:rsid w:val="00DF2B2C"/>
    <w:rsid w:val="00DF2B48"/>
    <w:rsid w:val="00DF2C08"/>
    <w:rsid w:val="00DF2C3D"/>
    <w:rsid w:val="00DF2D61"/>
    <w:rsid w:val="00DF3133"/>
    <w:rsid w:val="00DF3284"/>
    <w:rsid w:val="00DF32BE"/>
    <w:rsid w:val="00DF3326"/>
    <w:rsid w:val="00DF354C"/>
    <w:rsid w:val="00DF363C"/>
    <w:rsid w:val="00DF3840"/>
    <w:rsid w:val="00DF3DE7"/>
    <w:rsid w:val="00DF4326"/>
    <w:rsid w:val="00DF4519"/>
    <w:rsid w:val="00DF4DCE"/>
    <w:rsid w:val="00DF5024"/>
    <w:rsid w:val="00DF50CB"/>
    <w:rsid w:val="00DF50EE"/>
    <w:rsid w:val="00DF51BA"/>
    <w:rsid w:val="00DF57B3"/>
    <w:rsid w:val="00DF6507"/>
    <w:rsid w:val="00DF66A5"/>
    <w:rsid w:val="00DF67B1"/>
    <w:rsid w:val="00DF69EB"/>
    <w:rsid w:val="00DF6B9E"/>
    <w:rsid w:val="00DF6E07"/>
    <w:rsid w:val="00DF6E47"/>
    <w:rsid w:val="00DF6F70"/>
    <w:rsid w:val="00DF7422"/>
    <w:rsid w:val="00DF7453"/>
    <w:rsid w:val="00DF7546"/>
    <w:rsid w:val="00DF7576"/>
    <w:rsid w:val="00DF75BD"/>
    <w:rsid w:val="00DF792A"/>
    <w:rsid w:val="00DF7BB2"/>
    <w:rsid w:val="00DF7E55"/>
    <w:rsid w:val="00DF7F69"/>
    <w:rsid w:val="00E0031C"/>
    <w:rsid w:val="00E007DD"/>
    <w:rsid w:val="00E0080F"/>
    <w:rsid w:val="00E00845"/>
    <w:rsid w:val="00E00C75"/>
    <w:rsid w:val="00E00D1B"/>
    <w:rsid w:val="00E0113D"/>
    <w:rsid w:val="00E01171"/>
    <w:rsid w:val="00E012FF"/>
    <w:rsid w:val="00E0158F"/>
    <w:rsid w:val="00E0209F"/>
    <w:rsid w:val="00E021C3"/>
    <w:rsid w:val="00E02308"/>
    <w:rsid w:val="00E023E9"/>
    <w:rsid w:val="00E026E9"/>
    <w:rsid w:val="00E02701"/>
    <w:rsid w:val="00E02750"/>
    <w:rsid w:val="00E02906"/>
    <w:rsid w:val="00E029EE"/>
    <w:rsid w:val="00E02A6D"/>
    <w:rsid w:val="00E02DC6"/>
    <w:rsid w:val="00E0316B"/>
    <w:rsid w:val="00E03332"/>
    <w:rsid w:val="00E03708"/>
    <w:rsid w:val="00E03AF3"/>
    <w:rsid w:val="00E03BE5"/>
    <w:rsid w:val="00E03F2D"/>
    <w:rsid w:val="00E03FDF"/>
    <w:rsid w:val="00E04142"/>
    <w:rsid w:val="00E04212"/>
    <w:rsid w:val="00E042DA"/>
    <w:rsid w:val="00E0443B"/>
    <w:rsid w:val="00E04527"/>
    <w:rsid w:val="00E04A41"/>
    <w:rsid w:val="00E05042"/>
    <w:rsid w:val="00E05749"/>
    <w:rsid w:val="00E057B8"/>
    <w:rsid w:val="00E058BD"/>
    <w:rsid w:val="00E05945"/>
    <w:rsid w:val="00E05983"/>
    <w:rsid w:val="00E05E4A"/>
    <w:rsid w:val="00E05F32"/>
    <w:rsid w:val="00E0600F"/>
    <w:rsid w:val="00E0611D"/>
    <w:rsid w:val="00E062AD"/>
    <w:rsid w:val="00E062CE"/>
    <w:rsid w:val="00E06563"/>
    <w:rsid w:val="00E0669C"/>
    <w:rsid w:val="00E0682D"/>
    <w:rsid w:val="00E068BA"/>
    <w:rsid w:val="00E069F9"/>
    <w:rsid w:val="00E0724F"/>
    <w:rsid w:val="00E07275"/>
    <w:rsid w:val="00E0773B"/>
    <w:rsid w:val="00E07A28"/>
    <w:rsid w:val="00E07B06"/>
    <w:rsid w:val="00E100A6"/>
    <w:rsid w:val="00E102E9"/>
    <w:rsid w:val="00E10401"/>
    <w:rsid w:val="00E104FB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1AE"/>
    <w:rsid w:val="00E12850"/>
    <w:rsid w:val="00E12916"/>
    <w:rsid w:val="00E12FD2"/>
    <w:rsid w:val="00E1304C"/>
    <w:rsid w:val="00E13349"/>
    <w:rsid w:val="00E1361C"/>
    <w:rsid w:val="00E1361F"/>
    <w:rsid w:val="00E1372D"/>
    <w:rsid w:val="00E13A07"/>
    <w:rsid w:val="00E13C2B"/>
    <w:rsid w:val="00E13E85"/>
    <w:rsid w:val="00E140EB"/>
    <w:rsid w:val="00E14178"/>
    <w:rsid w:val="00E141AA"/>
    <w:rsid w:val="00E14E6F"/>
    <w:rsid w:val="00E151C5"/>
    <w:rsid w:val="00E1528C"/>
    <w:rsid w:val="00E15313"/>
    <w:rsid w:val="00E153B6"/>
    <w:rsid w:val="00E155F5"/>
    <w:rsid w:val="00E1563D"/>
    <w:rsid w:val="00E1587E"/>
    <w:rsid w:val="00E15999"/>
    <w:rsid w:val="00E159AA"/>
    <w:rsid w:val="00E15A2C"/>
    <w:rsid w:val="00E15CAA"/>
    <w:rsid w:val="00E162D5"/>
    <w:rsid w:val="00E1641E"/>
    <w:rsid w:val="00E1643D"/>
    <w:rsid w:val="00E168F4"/>
    <w:rsid w:val="00E16ABF"/>
    <w:rsid w:val="00E16C27"/>
    <w:rsid w:val="00E16E32"/>
    <w:rsid w:val="00E1704C"/>
    <w:rsid w:val="00E17572"/>
    <w:rsid w:val="00E1757D"/>
    <w:rsid w:val="00E177B4"/>
    <w:rsid w:val="00E17D82"/>
    <w:rsid w:val="00E17E19"/>
    <w:rsid w:val="00E20195"/>
    <w:rsid w:val="00E2042A"/>
    <w:rsid w:val="00E204BE"/>
    <w:rsid w:val="00E205C8"/>
    <w:rsid w:val="00E20755"/>
    <w:rsid w:val="00E20867"/>
    <w:rsid w:val="00E20880"/>
    <w:rsid w:val="00E2088C"/>
    <w:rsid w:val="00E209B6"/>
    <w:rsid w:val="00E20A1E"/>
    <w:rsid w:val="00E20E9A"/>
    <w:rsid w:val="00E20F74"/>
    <w:rsid w:val="00E210B7"/>
    <w:rsid w:val="00E21143"/>
    <w:rsid w:val="00E2119E"/>
    <w:rsid w:val="00E211EC"/>
    <w:rsid w:val="00E212D9"/>
    <w:rsid w:val="00E216D2"/>
    <w:rsid w:val="00E21721"/>
    <w:rsid w:val="00E217F3"/>
    <w:rsid w:val="00E21AFE"/>
    <w:rsid w:val="00E21C5C"/>
    <w:rsid w:val="00E2255A"/>
    <w:rsid w:val="00E228E8"/>
    <w:rsid w:val="00E22A9B"/>
    <w:rsid w:val="00E22EE2"/>
    <w:rsid w:val="00E2322B"/>
    <w:rsid w:val="00E2350C"/>
    <w:rsid w:val="00E23533"/>
    <w:rsid w:val="00E236DF"/>
    <w:rsid w:val="00E23A0E"/>
    <w:rsid w:val="00E23F63"/>
    <w:rsid w:val="00E2452B"/>
    <w:rsid w:val="00E248BA"/>
    <w:rsid w:val="00E2494E"/>
    <w:rsid w:val="00E24C38"/>
    <w:rsid w:val="00E24D8A"/>
    <w:rsid w:val="00E24F74"/>
    <w:rsid w:val="00E25378"/>
    <w:rsid w:val="00E254EE"/>
    <w:rsid w:val="00E25A8A"/>
    <w:rsid w:val="00E25B1F"/>
    <w:rsid w:val="00E25CF9"/>
    <w:rsid w:val="00E25D99"/>
    <w:rsid w:val="00E25E23"/>
    <w:rsid w:val="00E25F69"/>
    <w:rsid w:val="00E26163"/>
    <w:rsid w:val="00E26639"/>
    <w:rsid w:val="00E268FD"/>
    <w:rsid w:val="00E26971"/>
    <w:rsid w:val="00E26EB4"/>
    <w:rsid w:val="00E27051"/>
    <w:rsid w:val="00E2707A"/>
    <w:rsid w:val="00E27873"/>
    <w:rsid w:val="00E27905"/>
    <w:rsid w:val="00E27D85"/>
    <w:rsid w:val="00E27E65"/>
    <w:rsid w:val="00E30109"/>
    <w:rsid w:val="00E30202"/>
    <w:rsid w:val="00E3021E"/>
    <w:rsid w:val="00E305AB"/>
    <w:rsid w:val="00E305E2"/>
    <w:rsid w:val="00E30B66"/>
    <w:rsid w:val="00E30D08"/>
    <w:rsid w:val="00E30EF6"/>
    <w:rsid w:val="00E3122D"/>
    <w:rsid w:val="00E316FA"/>
    <w:rsid w:val="00E31806"/>
    <w:rsid w:val="00E319F9"/>
    <w:rsid w:val="00E31C72"/>
    <w:rsid w:val="00E31CC2"/>
    <w:rsid w:val="00E31CD6"/>
    <w:rsid w:val="00E31DBF"/>
    <w:rsid w:val="00E3210C"/>
    <w:rsid w:val="00E3265B"/>
    <w:rsid w:val="00E329B4"/>
    <w:rsid w:val="00E32A99"/>
    <w:rsid w:val="00E330CB"/>
    <w:rsid w:val="00E33248"/>
    <w:rsid w:val="00E33663"/>
    <w:rsid w:val="00E33767"/>
    <w:rsid w:val="00E337EE"/>
    <w:rsid w:val="00E33992"/>
    <w:rsid w:val="00E339CD"/>
    <w:rsid w:val="00E33B5F"/>
    <w:rsid w:val="00E33DF5"/>
    <w:rsid w:val="00E33EFD"/>
    <w:rsid w:val="00E34018"/>
    <w:rsid w:val="00E341D2"/>
    <w:rsid w:val="00E34328"/>
    <w:rsid w:val="00E34488"/>
    <w:rsid w:val="00E3481B"/>
    <w:rsid w:val="00E34940"/>
    <w:rsid w:val="00E34C2C"/>
    <w:rsid w:val="00E35294"/>
    <w:rsid w:val="00E353F0"/>
    <w:rsid w:val="00E35487"/>
    <w:rsid w:val="00E357A6"/>
    <w:rsid w:val="00E357D7"/>
    <w:rsid w:val="00E3588F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C0"/>
    <w:rsid w:val="00E37785"/>
    <w:rsid w:val="00E37940"/>
    <w:rsid w:val="00E37956"/>
    <w:rsid w:val="00E37AEF"/>
    <w:rsid w:val="00E37B0B"/>
    <w:rsid w:val="00E37CFA"/>
    <w:rsid w:val="00E37E2F"/>
    <w:rsid w:val="00E37F4E"/>
    <w:rsid w:val="00E40406"/>
    <w:rsid w:val="00E4045D"/>
    <w:rsid w:val="00E40534"/>
    <w:rsid w:val="00E405BF"/>
    <w:rsid w:val="00E40B37"/>
    <w:rsid w:val="00E40C2C"/>
    <w:rsid w:val="00E4107C"/>
    <w:rsid w:val="00E41335"/>
    <w:rsid w:val="00E41394"/>
    <w:rsid w:val="00E414F6"/>
    <w:rsid w:val="00E415F8"/>
    <w:rsid w:val="00E416A9"/>
    <w:rsid w:val="00E416CD"/>
    <w:rsid w:val="00E4176F"/>
    <w:rsid w:val="00E41FEF"/>
    <w:rsid w:val="00E42603"/>
    <w:rsid w:val="00E4286F"/>
    <w:rsid w:val="00E42993"/>
    <w:rsid w:val="00E42B1A"/>
    <w:rsid w:val="00E43098"/>
    <w:rsid w:val="00E4317E"/>
    <w:rsid w:val="00E432DC"/>
    <w:rsid w:val="00E43599"/>
    <w:rsid w:val="00E43D02"/>
    <w:rsid w:val="00E43F17"/>
    <w:rsid w:val="00E440B7"/>
    <w:rsid w:val="00E44248"/>
    <w:rsid w:val="00E448E9"/>
    <w:rsid w:val="00E44F99"/>
    <w:rsid w:val="00E451C9"/>
    <w:rsid w:val="00E45444"/>
    <w:rsid w:val="00E456D0"/>
    <w:rsid w:val="00E4571A"/>
    <w:rsid w:val="00E45AA7"/>
    <w:rsid w:val="00E45B56"/>
    <w:rsid w:val="00E45DF3"/>
    <w:rsid w:val="00E46056"/>
    <w:rsid w:val="00E460EF"/>
    <w:rsid w:val="00E461AD"/>
    <w:rsid w:val="00E4669A"/>
    <w:rsid w:val="00E468D6"/>
    <w:rsid w:val="00E4699B"/>
    <w:rsid w:val="00E46A14"/>
    <w:rsid w:val="00E46C66"/>
    <w:rsid w:val="00E46F8D"/>
    <w:rsid w:val="00E47282"/>
    <w:rsid w:val="00E473C4"/>
    <w:rsid w:val="00E473C7"/>
    <w:rsid w:val="00E47498"/>
    <w:rsid w:val="00E4753B"/>
    <w:rsid w:val="00E47673"/>
    <w:rsid w:val="00E477E2"/>
    <w:rsid w:val="00E47D91"/>
    <w:rsid w:val="00E507A2"/>
    <w:rsid w:val="00E50A8E"/>
    <w:rsid w:val="00E50E70"/>
    <w:rsid w:val="00E50FFB"/>
    <w:rsid w:val="00E51032"/>
    <w:rsid w:val="00E51146"/>
    <w:rsid w:val="00E51213"/>
    <w:rsid w:val="00E5129E"/>
    <w:rsid w:val="00E514B4"/>
    <w:rsid w:val="00E517B9"/>
    <w:rsid w:val="00E51F63"/>
    <w:rsid w:val="00E5224E"/>
    <w:rsid w:val="00E523E0"/>
    <w:rsid w:val="00E524C6"/>
    <w:rsid w:val="00E525F9"/>
    <w:rsid w:val="00E5266A"/>
    <w:rsid w:val="00E526B9"/>
    <w:rsid w:val="00E5282B"/>
    <w:rsid w:val="00E52AB0"/>
    <w:rsid w:val="00E52EEA"/>
    <w:rsid w:val="00E52F38"/>
    <w:rsid w:val="00E53525"/>
    <w:rsid w:val="00E54050"/>
    <w:rsid w:val="00E54288"/>
    <w:rsid w:val="00E548EE"/>
    <w:rsid w:val="00E54952"/>
    <w:rsid w:val="00E5497E"/>
    <w:rsid w:val="00E54A8F"/>
    <w:rsid w:val="00E54B4C"/>
    <w:rsid w:val="00E54D2E"/>
    <w:rsid w:val="00E54E9E"/>
    <w:rsid w:val="00E55103"/>
    <w:rsid w:val="00E55284"/>
    <w:rsid w:val="00E5572C"/>
    <w:rsid w:val="00E5573E"/>
    <w:rsid w:val="00E55D50"/>
    <w:rsid w:val="00E55DB3"/>
    <w:rsid w:val="00E56195"/>
    <w:rsid w:val="00E56364"/>
    <w:rsid w:val="00E5652C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FC"/>
    <w:rsid w:val="00E60180"/>
    <w:rsid w:val="00E60506"/>
    <w:rsid w:val="00E6074A"/>
    <w:rsid w:val="00E6096E"/>
    <w:rsid w:val="00E610CB"/>
    <w:rsid w:val="00E61394"/>
    <w:rsid w:val="00E6163A"/>
    <w:rsid w:val="00E6175A"/>
    <w:rsid w:val="00E61846"/>
    <w:rsid w:val="00E61A9C"/>
    <w:rsid w:val="00E61D22"/>
    <w:rsid w:val="00E61D6C"/>
    <w:rsid w:val="00E61EB6"/>
    <w:rsid w:val="00E61EC7"/>
    <w:rsid w:val="00E62542"/>
    <w:rsid w:val="00E625AC"/>
    <w:rsid w:val="00E62A70"/>
    <w:rsid w:val="00E62AB8"/>
    <w:rsid w:val="00E62BB0"/>
    <w:rsid w:val="00E631FD"/>
    <w:rsid w:val="00E6363D"/>
    <w:rsid w:val="00E636A6"/>
    <w:rsid w:val="00E6380C"/>
    <w:rsid w:val="00E63823"/>
    <w:rsid w:val="00E63D75"/>
    <w:rsid w:val="00E6401A"/>
    <w:rsid w:val="00E64184"/>
    <w:rsid w:val="00E64683"/>
    <w:rsid w:val="00E64836"/>
    <w:rsid w:val="00E6491D"/>
    <w:rsid w:val="00E65119"/>
    <w:rsid w:val="00E65C71"/>
    <w:rsid w:val="00E65D59"/>
    <w:rsid w:val="00E65D73"/>
    <w:rsid w:val="00E65F06"/>
    <w:rsid w:val="00E661F0"/>
    <w:rsid w:val="00E66306"/>
    <w:rsid w:val="00E66434"/>
    <w:rsid w:val="00E66452"/>
    <w:rsid w:val="00E66F5A"/>
    <w:rsid w:val="00E6770C"/>
    <w:rsid w:val="00E67A25"/>
    <w:rsid w:val="00E67BAC"/>
    <w:rsid w:val="00E67E2A"/>
    <w:rsid w:val="00E67F4A"/>
    <w:rsid w:val="00E67FDF"/>
    <w:rsid w:val="00E70016"/>
    <w:rsid w:val="00E700ED"/>
    <w:rsid w:val="00E70128"/>
    <w:rsid w:val="00E703B0"/>
    <w:rsid w:val="00E704F6"/>
    <w:rsid w:val="00E705F7"/>
    <w:rsid w:val="00E70620"/>
    <w:rsid w:val="00E7097D"/>
    <w:rsid w:val="00E70A97"/>
    <w:rsid w:val="00E70D0F"/>
    <w:rsid w:val="00E71481"/>
    <w:rsid w:val="00E7179E"/>
    <w:rsid w:val="00E71872"/>
    <w:rsid w:val="00E71926"/>
    <w:rsid w:val="00E71B72"/>
    <w:rsid w:val="00E71E2F"/>
    <w:rsid w:val="00E71E74"/>
    <w:rsid w:val="00E71EC6"/>
    <w:rsid w:val="00E71F55"/>
    <w:rsid w:val="00E72526"/>
    <w:rsid w:val="00E7299D"/>
    <w:rsid w:val="00E72BFA"/>
    <w:rsid w:val="00E72FC1"/>
    <w:rsid w:val="00E732AA"/>
    <w:rsid w:val="00E73BC0"/>
    <w:rsid w:val="00E7427A"/>
    <w:rsid w:val="00E742A8"/>
    <w:rsid w:val="00E7462F"/>
    <w:rsid w:val="00E747BC"/>
    <w:rsid w:val="00E74806"/>
    <w:rsid w:val="00E749B0"/>
    <w:rsid w:val="00E74D5B"/>
    <w:rsid w:val="00E752CF"/>
    <w:rsid w:val="00E7542D"/>
    <w:rsid w:val="00E75642"/>
    <w:rsid w:val="00E7564E"/>
    <w:rsid w:val="00E75666"/>
    <w:rsid w:val="00E75896"/>
    <w:rsid w:val="00E75AAC"/>
    <w:rsid w:val="00E75B2B"/>
    <w:rsid w:val="00E75C82"/>
    <w:rsid w:val="00E75D86"/>
    <w:rsid w:val="00E75EA9"/>
    <w:rsid w:val="00E76053"/>
    <w:rsid w:val="00E7608C"/>
    <w:rsid w:val="00E76349"/>
    <w:rsid w:val="00E7662A"/>
    <w:rsid w:val="00E766C2"/>
    <w:rsid w:val="00E768DD"/>
    <w:rsid w:val="00E76A41"/>
    <w:rsid w:val="00E76B3A"/>
    <w:rsid w:val="00E76FCE"/>
    <w:rsid w:val="00E7742D"/>
    <w:rsid w:val="00E774EE"/>
    <w:rsid w:val="00E775C3"/>
    <w:rsid w:val="00E776DE"/>
    <w:rsid w:val="00E77815"/>
    <w:rsid w:val="00E77B03"/>
    <w:rsid w:val="00E77C16"/>
    <w:rsid w:val="00E77C4C"/>
    <w:rsid w:val="00E77C50"/>
    <w:rsid w:val="00E77D61"/>
    <w:rsid w:val="00E77F01"/>
    <w:rsid w:val="00E80286"/>
    <w:rsid w:val="00E80652"/>
    <w:rsid w:val="00E8068B"/>
    <w:rsid w:val="00E80C48"/>
    <w:rsid w:val="00E80F85"/>
    <w:rsid w:val="00E81061"/>
    <w:rsid w:val="00E81239"/>
    <w:rsid w:val="00E81BAE"/>
    <w:rsid w:val="00E81EB6"/>
    <w:rsid w:val="00E82154"/>
    <w:rsid w:val="00E82155"/>
    <w:rsid w:val="00E8217A"/>
    <w:rsid w:val="00E824DF"/>
    <w:rsid w:val="00E826D5"/>
    <w:rsid w:val="00E82835"/>
    <w:rsid w:val="00E82B45"/>
    <w:rsid w:val="00E82DFF"/>
    <w:rsid w:val="00E82E7E"/>
    <w:rsid w:val="00E82F52"/>
    <w:rsid w:val="00E8326E"/>
    <w:rsid w:val="00E833D2"/>
    <w:rsid w:val="00E833E2"/>
    <w:rsid w:val="00E83463"/>
    <w:rsid w:val="00E83579"/>
    <w:rsid w:val="00E839BE"/>
    <w:rsid w:val="00E83CC2"/>
    <w:rsid w:val="00E84345"/>
    <w:rsid w:val="00E843AB"/>
    <w:rsid w:val="00E8465A"/>
    <w:rsid w:val="00E8490D"/>
    <w:rsid w:val="00E84CB3"/>
    <w:rsid w:val="00E8518E"/>
    <w:rsid w:val="00E85241"/>
    <w:rsid w:val="00E85244"/>
    <w:rsid w:val="00E85709"/>
    <w:rsid w:val="00E85A8A"/>
    <w:rsid w:val="00E85BB1"/>
    <w:rsid w:val="00E85E55"/>
    <w:rsid w:val="00E86309"/>
    <w:rsid w:val="00E863FB"/>
    <w:rsid w:val="00E867DD"/>
    <w:rsid w:val="00E86991"/>
    <w:rsid w:val="00E86B57"/>
    <w:rsid w:val="00E86C81"/>
    <w:rsid w:val="00E86E83"/>
    <w:rsid w:val="00E86F3C"/>
    <w:rsid w:val="00E87210"/>
    <w:rsid w:val="00E87839"/>
    <w:rsid w:val="00E87A24"/>
    <w:rsid w:val="00E87B3A"/>
    <w:rsid w:val="00E87CC4"/>
    <w:rsid w:val="00E87D23"/>
    <w:rsid w:val="00E900BA"/>
    <w:rsid w:val="00E903CC"/>
    <w:rsid w:val="00E904AA"/>
    <w:rsid w:val="00E90B49"/>
    <w:rsid w:val="00E90BBD"/>
    <w:rsid w:val="00E90EA9"/>
    <w:rsid w:val="00E90FE2"/>
    <w:rsid w:val="00E91107"/>
    <w:rsid w:val="00E9115B"/>
    <w:rsid w:val="00E9124A"/>
    <w:rsid w:val="00E913BF"/>
    <w:rsid w:val="00E9160D"/>
    <w:rsid w:val="00E91AEA"/>
    <w:rsid w:val="00E9213A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326"/>
    <w:rsid w:val="00E93C7E"/>
    <w:rsid w:val="00E94612"/>
    <w:rsid w:val="00E94680"/>
    <w:rsid w:val="00E94F61"/>
    <w:rsid w:val="00E950E1"/>
    <w:rsid w:val="00E95160"/>
    <w:rsid w:val="00E95199"/>
    <w:rsid w:val="00E953E3"/>
    <w:rsid w:val="00E95815"/>
    <w:rsid w:val="00E95A64"/>
    <w:rsid w:val="00E95A82"/>
    <w:rsid w:val="00E95C83"/>
    <w:rsid w:val="00E95FCA"/>
    <w:rsid w:val="00E96198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27F"/>
    <w:rsid w:val="00E97300"/>
    <w:rsid w:val="00E97342"/>
    <w:rsid w:val="00E97766"/>
    <w:rsid w:val="00E97882"/>
    <w:rsid w:val="00E97B7F"/>
    <w:rsid w:val="00E97BB0"/>
    <w:rsid w:val="00E97F20"/>
    <w:rsid w:val="00EA0028"/>
    <w:rsid w:val="00EA071B"/>
    <w:rsid w:val="00EA0886"/>
    <w:rsid w:val="00EA09F8"/>
    <w:rsid w:val="00EA0B0C"/>
    <w:rsid w:val="00EA0B42"/>
    <w:rsid w:val="00EA0C70"/>
    <w:rsid w:val="00EA0EC2"/>
    <w:rsid w:val="00EA112B"/>
    <w:rsid w:val="00EA153D"/>
    <w:rsid w:val="00EA17A6"/>
    <w:rsid w:val="00EA18C2"/>
    <w:rsid w:val="00EA1B56"/>
    <w:rsid w:val="00EA1CB5"/>
    <w:rsid w:val="00EA1DAA"/>
    <w:rsid w:val="00EA208B"/>
    <w:rsid w:val="00EA2238"/>
    <w:rsid w:val="00EA2482"/>
    <w:rsid w:val="00EA2685"/>
    <w:rsid w:val="00EA2831"/>
    <w:rsid w:val="00EA28EC"/>
    <w:rsid w:val="00EA2A8E"/>
    <w:rsid w:val="00EA2AC1"/>
    <w:rsid w:val="00EA2AC7"/>
    <w:rsid w:val="00EA2ADE"/>
    <w:rsid w:val="00EA2CB4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A14"/>
    <w:rsid w:val="00EA3DAF"/>
    <w:rsid w:val="00EA3DE5"/>
    <w:rsid w:val="00EA3E40"/>
    <w:rsid w:val="00EA3F37"/>
    <w:rsid w:val="00EA41D2"/>
    <w:rsid w:val="00EA432A"/>
    <w:rsid w:val="00EA43B6"/>
    <w:rsid w:val="00EA4506"/>
    <w:rsid w:val="00EA46E6"/>
    <w:rsid w:val="00EA476A"/>
    <w:rsid w:val="00EA49B6"/>
    <w:rsid w:val="00EA49BF"/>
    <w:rsid w:val="00EA4ABB"/>
    <w:rsid w:val="00EA4B9C"/>
    <w:rsid w:val="00EA4C0E"/>
    <w:rsid w:val="00EA5184"/>
    <w:rsid w:val="00EA53D2"/>
    <w:rsid w:val="00EA5740"/>
    <w:rsid w:val="00EA5889"/>
    <w:rsid w:val="00EA599F"/>
    <w:rsid w:val="00EA5C16"/>
    <w:rsid w:val="00EA5DA4"/>
    <w:rsid w:val="00EA6068"/>
    <w:rsid w:val="00EA657B"/>
    <w:rsid w:val="00EA676A"/>
    <w:rsid w:val="00EA6862"/>
    <w:rsid w:val="00EA6B04"/>
    <w:rsid w:val="00EA6C38"/>
    <w:rsid w:val="00EA6DB7"/>
    <w:rsid w:val="00EA6E03"/>
    <w:rsid w:val="00EA70E1"/>
    <w:rsid w:val="00EA7207"/>
    <w:rsid w:val="00EA7B23"/>
    <w:rsid w:val="00EA7F4D"/>
    <w:rsid w:val="00EB029F"/>
    <w:rsid w:val="00EB02C0"/>
    <w:rsid w:val="00EB05C7"/>
    <w:rsid w:val="00EB0628"/>
    <w:rsid w:val="00EB09C1"/>
    <w:rsid w:val="00EB09ED"/>
    <w:rsid w:val="00EB0A15"/>
    <w:rsid w:val="00EB0C17"/>
    <w:rsid w:val="00EB0ED4"/>
    <w:rsid w:val="00EB1150"/>
    <w:rsid w:val="00EB1440"/>
    <w:rsid w:val="00EB1655"/>
    <w:rsid w:val="00EB170B"/>
    <w:rsid w:val="00EB182E"/>
    <w:rsid w:val="00EB1A1C"/>
    <w:rsid w:val="00EB1A37"/>
    <w:rsid w:val="00EB1C90"/>
    <w:rsid w:val="00EB20D5"/>
    <w:rsid w:val="00EB2138"/>
    <w:rsid w:val="00EB218F"/>
    <w:rsid w:val="00EB21B1"/>
    <w:rsid w:val="00EB2717"/>
    <w:rsid w:val="00EB2809"/>
    <w:rsid w:val="00EB31CC"/>
    <w:rsid w:val="00EB36F1"/>
    <w:rsid w:val="00EB3776"/>
    <w:rsid w:val="00EB3873"/>
    <w:rsid w:val="00EB3916"/>
    <w:rsid w:val="00EB3BE6"/>
    <w:rsid w:val="00EB4561"/>
    <w:rsid w:val="00EB49FE"/>
    <w:rsid w:val="00EB4ADD"/>
    <w:rsid w:val="00EB4B24"/>
    <w:rsid w:val="00EB4C7B"/>
    <w:rsid w:val="00EB4DAF"/>
    <w:rsid w:val="00EB5D2C"/>
    <w:rsid w:val="00EB60DA"/>
    <w:rsid w:val="00EB69E1"/>
    <w:rsid w:val="00EB69ED"/>
    <w:rsid w:val="00EB6BF2"/>
    <w:rsid w:val="00EB6DAC"/>
    <w:rsid w:val="00EB72BA"/>
    <w:rsid w:val="00EB7508"/>
    <w:rsid w:val="00EB7519"/>
    <w:rsid w:val="00EB76BE"/>
    <w:rsid w:val="00EB76F9"/>
    <w:rsid w:val="00EB790F"/>
    <w:rsid w:val="00EB79AB"/>
    <w:rsid w:val="00EB7D42"/>
    <w:rsid w:val="00EB7D60"/>
    <w:rsid w:val="00EB7DBB"/>
    <w:rsid w:val="00EC009B"/>
    <w:rsid w:val="00EC05BF"/>
    <w:rsid w:val="00EC0981"/>
    <w:rsid w:val="00EC0EDC"/>
    <w:rsid w:val="00EC0F04"/>
    <w:rsid w:val="00EC1495"/>
    <w:rsid w:val="00EC1663"/>
    <w:rsid w:val="00EC16FD"/>
    <w:rsid w:val="00EC1821"/>
    <w:rsid w:val="00EC1A5C"/>
    <w:rsid w:val="00EC1C3E"/>
    <w:rsid w:val="00EC246F"/>
    <w:rsid w:val="00EC2AA9"/>
    <w:rsid w:val="00EC3265"/>
    <w:rsid w:val="00EC32C6"/>
    <w:rsid w:val="00EC32F4"/>
    <w:rsid w:val="00EC330D"/>
    <w:rsid w:val="00EC352A"/>
    <w:rsid w:val="00EC353F"/>
    <w:rsid w:val="00EC3C15"/>
    <w:rsid w:val="00EC3D2F"/>
    <w:rsid w:val="00EC3D8E"/>
    <w:rsid w:val="00EC3FE7"/>
    <w:rsid w:val="00EC44EE"/>
    <w:rsid w:val="00EC4C25"/>
    <w:rsid w:val="00EC4C69"/>
    <w:rsid w:val="00EC4EBB"/>
    <w:rsid w:val="00EC4F00"/>
    <w:rsid w:val="00EC4F5E"/>
    <w:rsid w:val="00EC4F5F"/>
    <w:rsid w:val="00EC4FCB"/>
    <w:rsid w:val="00EC50A6"/>
    <w:rsid w:val="00EC50E3"/>
    <w:rsid w:val="00EC533D"/>
    <w:rsid w:val="00EC56DC"/>
    <w:rsid w:val="00EC5704"/>
    <w:rsid w:val="00EC57CD"/>
    <w:rsid w:val="00EC5927"/>
    <w:rsid w:val="00EC5D75"/>
    <w:rsid w:val="00EC6009"/>
    <w:rsid w:val="00EC66B0"/>
    <w:rsid w:val="00EC6B4D"/>
    <w:rsid w:val="00EC6B6A"/>
    <w:rsid w:val="00EC6E80"/>
    <w:rsid w:val="00EC6F47"/>
    <w:rsid w:val="00EC6FB9"/>
    <w:rsid w:val="00EC70CC"/>
    <w:rsid w:val="00EC70F8"/>
    <w:rsid w:val="00EC71FB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61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793"/>
    <w:rsid w:val="00ED199C"/>
    <w:rsid w:val="00ED1C72"/>
    <w:rsid w:val="00ED2022"/>
    <w:rsid w:val="00ED2059"/>
    <w:rsid w:val="00ED2358"/>
    <w:rsid w:val="00ED2533"/>
    <w:rsid w:val="00ED2675"/>
    <w:rsid w:val="00ED2965"/>
    <w:rsid w:val="00ED2B69"/>
    <w:rsid w:val="00ED2BA0"/>
    <w:rsid w:val="00ED313A"/>
    <w:rsid w:val="00ED31C3"/>
    <w:rsid w:val="00ED31F3"/>
    <w:rsid w:val="00ED325C"/>
    <w:rsid w:val="00ED32F1"/>
    <w:rsid w:val="00ED3702"/>
    <w:rsid w:val="00ED3CA6"/>
    <w:rsid w:val="00ED3EC3"/>
    <w:rsid w:val="00ED3EDD"/>
    <w:rsid w:val="00ED3F82"/>
    <w:rsid w:val="00ED3FE1"/>
    <w:rsid w:val="00ED4278"/>
    <w:rsid w:val="00ED4555"/>
    <w:rsid w:val="00ED47EB"/>
    <w:rsid w:val="00ED47F6"/>
    <w:rsid w:val="00ED4F86"/>
    <w:rsid w:val="00ED5025"/>
    <w:rsid w:val="00ED5173"/>
    <w:rsid w:val="00ED520A"/>
    <w:rsid w:val="00ED52B3"/>
    <w:rsid w:val="00ED52D4"/>
    <w:rsid w:val="00ED53DB"/>
    <w:rsid w:val="00ED5568"/>
    <w:rsid w:val="00ED5724"/>
    <w:rsid w:val="00ED57F1"/>
    <w:rsid w:val="00ED59A9"/>
    <w:rsid w:val="00ED5B93"/>
    <w:rsid w:val="00ED5E20"/>
    <w:rsid w:val="00ED5E6A"/>
    <w:rsid w:val="00ED5E8F"/>
    <w:rsid w:val="00ED6324"/>
    <w:rsid w:val="00ED6EA9"/>
    <w:rsid w:val="00ED70A9"/>
    <w:rsid w:val="00ED76CA"/>
    <w:rsid w:val="00ED78DF"/>
    <w:rsid w:val="00ED7A44"/>
    <w:rsid w:val="00ED7D69"/>
    <w:rsid w:val="00ED7E07"/>
    <w:rsid w:val="00EE0429"/>
    <w:rsid w:val="00EE0784"/>
    <w:rsid w:val="00EE078F"/>
    <w:rsid w:val="00EE0A30"/>
    <w:rsid w:val="00EE1177"/>
    <w:rsid w:val="00EE11DB"/>
    <w:rsid w:val="00EE1796"/>
    <w:rsid w:val="00EE17C3"/>
    <w:rsid w:val="00EE194B"/>
    <w:rsid w:val="00EE1CEC"/>
    <w:rsid w:val="00EE1EB2"/>
    <w:rsid w:val="00EE20A4"/>
    <w:rsid w:val="00EE21DB"/>
    <w:rsid w:val="00EE25C6"/>
    <w:rsid w:val="00EE29A7"/>
    <w:rsid w:val="00EE2A69"/>
    <w:rsid w:val="00EE2D91"/>
    <w:rsid w:val="00EE2DFE"/>
    <w:rsid w:val="00EE3476"/>
    <w:rsid w:val="00EE3DD3"/>
    <w:rsid w:val="00EE3F63"/>
    <w:rsid w:val="00EE43BE"/>
    <w:rsid w:val="00EE44DD"/>
    <w:rsid w:val="00EE4A41"/>
    <w:rsid w:val="00EE4C6A"/>
    <w:rsid w:val="00EE4D8C"/>
    <w:rsid w:val="00EE5003"/>
    <w:rsid w:val="00EE500C"/>
    <w:rsid w:val="00EE551E"/>
    <w:rsid w:val="00EE5B6F"/>
    <w:rsid w:val="00EE5DB1"/>
    <w:rsid w:val="00EE613A"/>
    <w:rsid w:val="00EE6868"/>
    <w:rsid w:val="00EE68A7"/>
    <w:rsid w:val="00EE6B81"/>
    <w:rsid w:val="00EE6C38"/>
    <w:rsid w:val="00EE722A"/>
    <w:rsid w:val="00EE75A2"/>
    <w:rsid w:val="00EE7651"/>
    <w:rsid w:val="00EE7718"/>
    <w:rsid w:val="00EE7A23"/>
    <w:rsid w:val="00EE7C06"/>
    <w:rsid w:val="00EE7C21"/>
    <w:rsid w:val="00EF00D2"/>
    <w:rsid w:val="00EF04C5"/>
    <w:rsid w:val="00EF06A5"/>
    <w:rsid w:val="00EF06FB"/>
    <w:rsid w:val="00EF09A7"/>
    <w:rsid w:val="00EF115A"/>
    <w:rsid w:val="00EF16AF"/>
    <w:rsid w:val="00EF17C1"/>
    <w:rsid w:val="00EF1B84"/>
    <w:rsid w:val="00EF1B85"/>
    <w:rsid w:val="00EF20F9"/>
    <w:rsid w:val="00EF242A"/>
    <w:rsid w:val="00EF2462"/>
    <w:rsid w:val="00EF2750"/>
    <w:rsid w:val="00EF2C82"/>
    <w:rsid w:val="00EF3030"/>
    <w:rsid w:val="00EF34CD"/>
    <w:rsid w:val="00EF34DD"/>
    <w:rsid w:val="00EF3ADD"/>
    <w:rsid w:val="00EF3CAA"/>
    <w:rsid w:val="00EF3D54"/>
    <w:rsid w:val="00EF3DF5"/>
    <w:rsid w:val="00EF3EB7"/>
    <w:rsid w:val="00EF3EF9"/>
    <w:rsid w:val="00EF41F1"/>
    <w:rsid w:val="00EF49F4"/>
    <w:rsid w:val="00EF4E83"/>
    <w:rsid w:val="00EF4FA1"/>
    <w:rsid w:val="00EF4FA6"/>
    <w:rsid w:val="00EF51AA"/>
    <w:rsid w:val="00EF5258"/>
    <w:rsid w:val="00EF561F"/>
    <w:rsid w:val="00EF585C"/>
    <w:rsid w:val="00EF5F27"/>
    <w:rsid w:val="00EF6015"/>
    <w:rsid w:val="00EF60EC"/>
    <w:rsid w:val="00EF6B81"/>
    <w:rsid w:val="00EF7135"/>
    <w:rsid w:val="00EF7250"/>
    <w:rsid w:val="00EF7429"/>
    <w:rsid w:val="00EF7943"/>
    <w:rsid w:val="00EF7988"/>
    <w:rsid w:val="00EF7B83"/>
    <w:rsid w:val="00EF7BB5"/>
    <w:rsid w:val="00EF7C1D"/>
    <w:rsid w:val="00EF7F22"/>
    <w:rsid w:val="00EF7F6F"/>
    <w:rsid w:val="00F00223"/>
    <w:rsid w:val="00F002C6"/>
    <w:rsid w:val="00F003E4"/>
    <w:rsid w:val="00F0085D"/>
    <w:rsid w:val="00F0093F"/>
    <w:rsid w:val="00F00D54"/>
    <w:rsid w:val="00F00D8A"/>
    <w:rsid w:val="00F00EBC"/>
    <w:rsid w:val="00F0145F"/>
    <w:rsid w:val="00F01606"/>
    <w:rsid w:val="00F016D4"/>
    <w:rsid w:val="00F01766"/>
    <w:rsid w:val="00F01A28"/>
    <w:rsid w:val="00F01C84"/>
    <w:rsid w:val="00F01E08"/>
    <w:rsid w:val="00F0240D"/>
    <w:rsid w:val="00F02601"/>
    <w:rsid w:val="00F028D3"/>
    <w:rsid w:val="00F02AE4"/>
    <w:rsid w:val="00F03218"/>
    <w:rsid w:val="00F033D2"/>
    <w:rsid w:val="00F03435"/>
    <w:rsid w:val="00F03835"/>
    <w:rsid w:val="00F03D8A"/>
    <w:rsid w:val="00F04302"/>
    <w:rsid w:val="00F046C5"/>
    <w:rsid w:val="00F046F6"/>
    <w:rsid w:val="00F04719"/>
    <w:rsid w:val="00F04901"/>
    <w:rsid w:val="00F04A35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CA"/>
    <w:rsid w:val="00F07803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338"/>
    <w:rsid w:val="00F10865"/>
    <w:rsid w:val="00F109D8"/>
    <w:rsid w:val="00F10BEA"/>
    <w:rsid w:val="00F10D5A"/>
    <w:rsid w:val="00F10FC6"/>
    <w:rsid w:val="00F113A4"/>
    <w:rsid w:val="00F115CF"/>
    <w:rsid w:val="00F11C1A"/>
    <w:rsid w:val="00F11C21"/>
    <w:rsid w:val="00F11EDE"/>
    <w:rsid w:val="00F11F8B"/>
    <w:rsid w:val="00F1219F"/>
    <w:rsid w:val="00F122ED"/>
    <w:rsid w:val="00F127C1"/>
    <w:rsid w:val="00F12B0F"/>
    <w:rsid w:val="00F12B2E"/>
    <w:rsid w:val="00F1359D"/>
    <w:rsid w:val="00F1378B"/>
    <w:rsid w:val="00F13939"/>
    <w:rsid w:val="00F139DD"/>
    <w:rsid w:val="00F13E37"/>
    <w:rsid w:val="00F13E89"/>
    <w:rsid w:val="00F14004"/>
    <w:rsid w:val="00F14350"/>
    <w:rsid w:val="00F1453F"/>
    <w:rsid w:val="00F149BE"/>
    <w:rsid w:val="00F14A89"/>
    <w:rsid w:val="00F152B1"/>
    <w:rsid w:val="00F15491"/>
    <w:rsid w:val="00F15683"/>
    <w:rsid w:val="00F158E6"/>
    <w:rsid w:val="00F15A4A"/>
    <w:rsid w:val="00F15B9D"/>
    <w:rsid w:val="00F15C94"/>
    <w:rsid w:val="00F15DC1"/>
    <w:rsid w:val="00F1606B"/>
    <w:rsid w:val="00F16510"/>
    <w:rsid w:val="00F165B5"/>
    <w:rsid w:val="00F1663B"/>
    <w:rsid w:val="00F168E1"/>
    <w:rsid w:val="00F16F13"/>
    <w:rsid w:val="00F173F1"/>
    <w:rsid w:val="00F176BA"/>
    <w:rsid w:val="00F17B13"/>
    <w:rsid w:val="00F17C7A"/>
    <w:rsid w:val="00F17EF6"/>
    <w:rsid w:val="00F17F8E"/>
    <w:rsid w:val="00F17FE0"/>
    <w:rsid w:val="00F20046"/>
    <w:rsid w:val="00F2004C"/>
    <w:rsid w:val="00F201A9"/>
    <w:rsid w:val="00F201F8"/>
    <w:rsid w:val="00F20427"/>
    <w:rsid w:val="00F20C31"/>
    <w:rsid w:val="00F20CFD"/>
    <w:rsid w:val="00F20E59"/>
    <w:rsid w:val="00F21170"/>
    <w:rsid w:val="00F2124F"/>
    <w:rsid w:val="00F213E5"/>
    <w:rsid w:val="00F21495"/>
    <w:rsid w:val="00F21A44"/>
    <w:rsid w:val="00F21C5D"/>
    <w:rsid w:val="00F21D7F"/>
    <w:rsid w:val="00F21F46"/>
    <w:rsid w:val="00F21F78"/>
    <w:rsid w:val="00F221C0"/>
    <w:rsid w:val="00F223A9"/>
    <w:rsid w:val="00F22520"/>
    <w:rsid w:val="00F22953"/>
    <w:rsid w:val="00F22A00"/>
    <w:rsid w:val="00F22E28"/>
    <w:rsid w:val="00F22EAE"/>
    <w:rsid w:val="00F22EC0"/>
    <w:rsid w:val="00F23402"/>
    <w:rsid w:val="00F236F4"/>
    <w:rsid w:val="00F23954"/>
    <w:rsid w:val="00F23A2B"/>
    <w:rsid w:val="00F23AE3"/>
    <w:rsid w:val="00F23B88"/>
    <w:rsid w:val="00F23D1B"/>
    <w:rsid w:val="00F23FCA"/>
    <w:rsid w:val="00F24379"/>
    <w:rsid w:val="00F24CCF"/>
    <w:rsid w:val="00F24E55"/>
    <w:rsid w:val="00F24F2F"/>
    <w:rsid w:val="00F24F53"/>
    <w:rsid w:val="00F25168"/>
    <w:rsid w:val="00F251F7"/>
    <w:rsid w:val="00F25277"/>
    <w:rsid w:val="00F2566A"/>
    <w:rsid w:val="00F25A0C"/>
    <w:rsid w:val="00F25B4E"/>
    <w:rsid w:val="00F25C61"/>
    <w:rsid w:val="00F26262"/>
    <w:rsid w:val="00F26317"/>
    <w:rsid w:val="00F269AF"/>
    <w:rsid w:val="00F269C1"/>
    <w:rsid w:val="00F26A9B"/>
    <w:rsid w:val="00F26BF3"/>
    <w:rsid w:val="00F26C91"/>
    <w:rsid w:val="00F26E12"/>
    <w:rsid w:val="00F26E2D"/>
    <w:rsid w:val="00F26F46"/>
    <w:rsid w:val="00F26F52"/>
    <w:rsid w:val="00F26FD6"/>
    <w:rsid w:val="00F27247"/>
    <w:rsid w:val="00F2735F"/>
    <w:rsid w:val="00F27ADA"/>
    <w:rsid w:val="00F27B8E"/>
    <w:rsid w:val="00F27CCE"/>
    <w:rsid w:val="00F27D71"/>
    <w:rsid w:val="00F27E0F"/>
    <w:rsid w:val="00F27F7A"/>
    <w:rsid w:val="00F300D8"/>
    <w:rsid w:val="00F30EC4"/>
    <w:rsid w:val="00F310C4"/>
    <w:rsid w:val="00F31145"/>
    <w:rsid w:val="00F31369"/>
    <w:rsid w:val="00F31508"/>
    <w:rsid w:val="00F31791"/>
    <w:rsid w:val="00F317C9"/>
    <w:rsid w:val="00F31BC2"/>
    <w:rsid w:val="00F31BD6"/>
    <w:rsid w:val="00F31EDE"/>
    <w:rsid w:val="00F32749"/>
    <w:rsid w:val="00F3280D"/>
    <w:rsid w:val="00F33204"/>
    <w:rsid w:val="00F3323E"/>
    <w:rsid w:val="00F3356C"/>
    <w:rsid w:val="00F3372C"/>
    <w:rsid w:val="00F33BC7"/>
    <w:rsid w:val="00F33C62"/>
    <w:rsid w:val="00F33D75"/>
    <w:rsid w:val="00F33F1F"/>
    <w:rsid w:val="00F340BA"/>
    <w:rsid w:val="00F3425A"/>
    <w:rsid w:val="00F34BAD"/>
    <w:rsid w:val="00F34BD6"/>
    <w:rsid w:val="00F34DE8"/>
    <w:rsid w:val="00F34E2B"/>
    <w:rsid w:val="00F34F9B"/>
    <w:rsid w:val="00F34FEB"/>
    <w:rsid w:val="00F351E4"/>
    <w:rsid w:val="00F353A9"/>
    <w:rsid w:val="00F35576"/>
    <w:rsid w:val="00F3559E"/>
    <w:rsid w:val="00F3563A"/>
    <w:rsid w:val="00F358D9"/>
    <w:rsid w:val="00F3590F"/>
    <w:rsid w:val="00F35AA2"/>
    <w:rsid w:val="00F35AC5"/>
    <w:rsid w:val="00F35CAE"/>
    <w:rsid w:val="00F35CE6"/>
    <w:rsid w:val="00F3651E"/>
    <w:rsid w:val="00F36613"/>
    <w:rsid w:val="00F36A76"/>
    <w:rsid w:val="00F36DF6"/>
    <w:rsid w:val="00F371B6"/>
    <w:rsid w:val="00F371E1"/>
    <w:rsid w:val="00F374C0"/>
    <w:rsid w:val="00F3751E"/>
    <w:rsid w:val="00F376D6"/>
    <w:rsid w:val="00F3771D"/>
    <w:rsid w:val="00F3782F"/>
    <w:rsid w:val="00F37C38"/>
    <w:rsid w:val="00F37CA7"/>
    <w:rsid w:val="00F37DB0"/>
    <w:rsid w:val="00F37DF4"/>
    <w:rsid w:val="00F37F5D"/>
    <w:rsid w:val="00F4027F"/>
    <w:rsid w:val="00F40606"/>
    <w:rsid w:val="00F40E7A"/>
    <w:rsid w:val="00F40ED4"/>
    <w:rsid w:val="00F410A4"/>
    <w:rsid w:val="00F412AD"/>
    <w:rsid w:val="00F4141F"/>
    <w:rsid w:val="00F4149D"/>
    <w:rsid w:val="00F41E02"/>
    <w:rsid w:val="00F41F1D"/>
    <w:rsid w:val="00F42015"/>
    <w:rsid w:val="00F42116"/>
    <w:rsid w:val="00F42B29"/>
    <w:rsid w:val="00F42EC0"/>
    <w:rsid w:val="00F42FCA"/>
    <w:rsid w:val="00F433D2"/>
    <w:rsid w:val="00F4344C"/>
    <w:rsid w:val="00F434A6"/>
    <w:rsid w:val="00F43A91"/>
    <w:rsid w:val="00F43B23"/>
    <w:rsid w:val="00F43F3F"/>
    <w:rsid w:val="00F43F77"/>
    <w:rsid w:val="00F44513"/>
    <w:rsid w:val="00F446E1"/>
    <w:rsid w:val="00F44706"/>
    <w:rsid w:val="00F44872"/>
    <w:rsid w:val="00F44955"/>
    <w:rsid w:val="00F44997"/>
    <w:rsid w:val="00F44B1A"/>
    <w:rsid w:val="00F44C62"/>
    <w:rsid w:val="00F44CD4"/>
    <w:rsid w:val="00F44E9E"/>
    <w:rsid w:val="00F44F85"/>
    <w:rsid w:val="00F44FBF"/>
    <w:rsid w:val="00F45591"/>
    <w:rsid w:val="00F457E6"/>
    <w:rsid w:val="00F45A67"/>
    <w:rsid w:val="00F45AB7"/>
    <w:rsid w:val="00F45BCF"/>
    <w:rsid w:val="00F461EB"/>
    <w:rsid w:val="00F465BD"/>
    <w:rsid w:val="00F465CC"/>
    <w:rsid w:val="00F46BCC"/>
    <w:rsid w:val="00F472AB"/>
    <w:rsid w:val="00F472CF"/>
    <w:rsid w:val="00F47334"/>
    <w:rsid w:val="00F4737D"/>
    <w:rsid w:val="00F4783F"/>
    <w:rsid w:val="00F47B82"/>
    <w:rsid w:val="00F47F70"/>
    <w:rsid w:val="00F500DD"/>
    <w:rsid w:val="00F504B0"/>
    <w:rsid w:val="00F507B5"/>
    <w:rsid w:val="00F509D2"/>
    <w:rsid w:val="00F50A8A"/>
    <w:rsid w:val="00F510D0"/>
    <w:rsid w:val="00F51235"/>
    <w:rsid w:val="00F512CD"/>
    <w:rsid w:val="00F512E3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3027"/>
    <w:rsid w:val="00F531E7"/>
    <w:rsid w:val="00F532CF"/>
    <w:rsid w:val="00F537A4"/>
    <w:rsid w:val="00F53C2E"/>
    <w:rsid w:val="00F53E21"/>
    <w:rsid w:val="00F5407D"/>
    <w:rsid w:val="00F5418F"/>
    <w:rsid w:val="00F542B3"/>
    <w:rsid w:val="00F5477D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D59"/>
    <w:rsid w:val="00F572FB"/>
    <w:rsid w:val="00F57503"/>
    <w:rsid w:val="00F57666"/>
    <w:rsid w:val="00F57B31"/>
    <w:rsid w:val="00F6031D"/>
    <w:rsid w:val="00F60856"/>
    <w:rsid w:val="00F6088F"/>
    <w:rsid w:val="00F609D2"/>
    <w:rsid w:val="00F60D4B"/>
    <w:rsid w:val="00F60E55"/>
    <w:rsid w:val="00F6129A"/>
    <w:rsid w:val="00F61862"/>
    <w:rsid w:val="00F6192B"/>
    <w:rsid w:val="00F61983"/>
    <w:rsid w:val="00F62272"/>
    <w:rsid w:val="00F6242D"/>
    <w:rsid w:val="00F62511"/>
    <w:rsid w:val="00F626FD"/>
    <w:rsid w:val="00F627EA"/>
    <w:rsid w:val="00F62AC3"/>
    <w:rsid w:val="00F62AF0"/>
    <w:rsid w:val="00F62F1D"/>
    <w:rsid w:val="00F62F87"/>
    <w:rsid w:val="00F62FD2"/>
    <w:rsid w:val="00F63040"/>
    <w:rsid w:val="00F631E5"/>
    <w:rsid w:val="00F63745"/>
    <w:rsid w:val="00F6390D"/>
    <w:rsid w:val="00F63CA3"/>
    <w:rsid w:val="00F63E92"/>
    <w:rsid w:val="00F63EEA"/>
    <w:rsid w:val="00F63F5E"/>
    <w:rsid w:val="00F64208"/>
    <w:rsid w:val="00F64472"/>
    <w:rsid w:val="00F6460C"/>
    <w:rsid w:val="00F6469E"/>
    <w:rsid w:val="00F64E0C"/>
    <w:rsid w:val="00F651F1"/>
    <w:rsid w:val="00F65614"/>
    <w:rsid w:val="00F6577A"/>
    <w:rsid w:val="00F65FAE"/>
    <w:rsid w:val="00F66139"/>
    <w:rsid w:val="00F662E6"/>
    <w:rsid w:val="00F6643D"/>
    <w:rsid w:val="00F66BC7"/>
    <w:rsid w:val="00F66C0A"/>
    <w:rsid w:val="00F66D7E"/>
    <w:rsid w:val="00F66DED"/>
    <w:rsid w:val="00F673AA"/>
    <w:rsid w:val="00F67773"/>
    <w:rsid w:val="00F6777A"/>
    <w:rsid w:val="00F678D6"/>
    <w:rsid w:val="00F67B3C"/>
    <w:rsid w:val="00F67BCD"/>
    <w:rsid w:val="00F67DB3"/>
    <w:rsid w:val="00F67E7C"/>
    <w:rsid w:val="00F67F91"/>
    <w:rsid w:val="00F70024"/>
    <w:rsid w:val="00F700A2"/>
    <w:rsid w:val="00F701AB"/>
    <w:rsid w:val="00F704FC"/>
    <w:rsid w:val="00F70692"/>
    <w:rsid w:val="00F70895"/>
    <w:rsid w:val="00F709E2"/>
    <w:rsid w:val="00F70C6B"/>
    <w:rsid w:val="00F70D86"/>
    <w:rsid w:val="00F70E56"/>
    <w:rsid w:val="00F70EEC"/>
    <w:rsid w:val="00F70F81"/>
    <w:rsid w:val="00F71106"/>
    <w:rsid w:val="00F712DD"/>
    <w:rsid w:val="00F712F0"/>
    <w:rsid w:val="00F714D2"/>
    <w:rsid w:val="00F7172D"/>
    <w:rsid w:val="00F71B2C"/>
    <w:rsid w:val="00F71EFF"/>
    <w:rsid w:val="00F72339"/>
    <w:rsid w:val="00F725CF"/>
    <w:rsid w:val="00F727E7"/>
    <w:rsid w:val="00F72B44"/>
    <w:rsid w:val="00F72BFE"/>
    <w:rsid w:val="00F72C52"/>
    <w:rsid w:val="00F72E7D"/>
    <w:rsid w:val="00F72F46"/>
    <w:rsid w:val="00F73013"/>
    <w:rsid w:val="00F7340E"/>
    <w:rsid w:val="00F734C2"/>
    <w:rsid w:val="00F7370F"/>
    <w:rsid w:val="00F7388F"/>
    <w:rsid w:val="00F73A97"/>
    <w:rsid w:val="00F7412D"/>
    <w:rsid w:val="00F741AC"/>
    <w:rsid w:val="00F74622"/>
    <w:rsid w:val="00F74740"/>
    <w:rsid w:val="00F74882"/>
    <w:rsid w:val="00F74AEB"/>
    <w:rsid w:val="00F74CE7"/>
    <w:rsid w:val="00F74FF9"/>
    <w:rsid w:val="00F753F5"/>
    <w:rsid w:val="00F754C0"/>
    <w:rsid w:val="00F755BA"/>
    <w:rsid w:val="00F7571E"/>
    <w:rsid w:val="00F757B3"/>
    <w:rsid w:val="00F75EC8"/>
    <w:rsid w:val="00F76219"/>
    <w:rsid w:val="00F76535"/>
    <w:rsid w:val="00F766D4"/>
    <w:rsid w:val="00F76B6F"/>
    <w:rsid w:val="00F76CF4"/>
    <w:rsid w:val="00F771CC"/>
    <w:rsid w:val="00F77529"/>
    <w:rsid w:val="00F775D7"/>
    <w:rsid w:val="00F77624"/>
    <w:rsid w:val="00F7763E"/>
    <w:rsid w:val="00F776A2"/>
    <w:rsid w:val="00F77920"/>
    <w:rsid w:val="00F77C4C"/>
    <w:rsid w:val="00F77C64"/>
    <w:rsid w:val="00F77F4A"/>
    <w:rsid w:val="00F800E4"/>
    <w:rsid w:val="00F802CB"/>
    <w:rsid w:val="00F804F9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1E5D"/>
    <w:rsid w:val="00F81E9A"/>
    <w:rsid w:val="00F82141"/>
    <w:rsid w:val="00F822B7"/>
    <w:rsid w:val="00F82440"/>
    <w:rsid w:val="00F82805"/>
    <w:rsid w:val="00F82A09"/>
    <w:rsid w:val="00F82A4B"/>
    <w:rsid w:val="00F82B31"/>
    <w:rsid w:val="00F82EF9"/>
    <w:rsid w:val="00F83005"/>
    <w:rsid w:val="00F83080"/>
    <w:rsid w:val="00F834E5"/>
    <w:rsid w:val="00F8351E"/>
    <w:rsid w:val="00F83745"/>
    <w:rsid w:val="00F837D8"/>
    <w:rsid w:val="00F83A14"/>
    <w:rsid w:val="00F84786"/>
    <w:rsid w:val="00F84856"/>
    <w:rsid w:val="00F848D4"/>
    <w:rsid w:val="00F8490C"/>
    <w:rsid w:val="00F84A38"/>
    <w:rsid w:val="00F84E8A"/>
    <w:rsid w:val="00F852B4"/>
    <w:rsid w:val="00F8536C"/>
    <w:rsid w:val="00F85B0E"/>
    <w:rsid w:val="00F85C0C"/>
    <w:rsid w:val="00F86472"/>
    <w:rsid w:val="00F86529"/>
    <w:rsid w:val="00F869C5"/>
    <w:rsid w:val="00F86BA3"/>
    <w:rsid w:val="00F86BD1"/>
    <w:rsid w:val="00F86BD3"/>
    <w:rsid w:val="00F86FEA"/>
    <w:rsid w:val="00F8712C"/>
    <w:rsid w:val="00F87297"/>
    <w:rsid w:val="00F87594"/>
    <w:rsid w:val="00F876C1"/>
    <w:rsid w:val="00F87870"/>
    <w:rsid w:val="00F879AF"/>
    <w:rsid w:val="00F87A15"/>
    <w:rsid w:val="00F87D92"/>
    <w:rsid w:val="00F90087"/>
    <w:rsid w:val="00F9020A"/>
    <w:rsid w:val="00F90514"/>
    <w:rsid w:val="00F90906"/>
    <w:rsid w:val="00F90B6D"/>
    <w:rsid w:val="00F9100D"/>
    <w:rsid w:val="00F9108A"/>
    <w:rsid w:val="00F9131B"/>
    <w:rsid w:val="00F9186D"/>
    <w:rsid w:val="00F91B16"/>
    <w:rsid w:val="00F91B27"/>
    <w:rsid w:val="00F91BDF"/>
    <w:rsid w:val="00F91BF0"/>
    <w:rsid w:val="00F922A1"/>
    <w:rsid w:val="00F92417"/>
    <w:rsid w:val="00F927BE"/>
    <w:rsid w:val="00F929A6"/>
    <w:rsid w:val="00F92AC4"/>
    <w:rsid w:val="00F92ACE"/>
    <w:rsid w:val="00F92B54"/>
    <w:rsid w:val="00F9300D"/>
    <w:rsid w:val="00F93528"/>
    <w:rsid w:val="00F94285"/>
    <w:rsid w:val="00F9440F"/>
    <w:rsid w:val="00F94734"/>
    <w:rsid w:val="00F9479F"/>
    <w:rsid w:val="00F947EF"/>
    <w:rsid w:val="00F9484F"/>
    <w:rsid w:val="00F94931"/>
    <w:rsid w:val="00F94A6F"/>
    <w:rsid w:val="00F94B65"/>
    <w:rsid w:val="00F94D1B"/>
    <w:rsid w:val="00F94E0D"/>
    <w:rsid w:val="00F94ED3"/>
    <w:rsid w:val="00F95791"/>
    <w:rsid w:val="00F95947"/>
    <w:rsid w:val="00F95A0C"/>
    <w:rsid w:val="00F95B9B"/>
    <w:rsid w:val="00F96203"/>
    <w:rsid w:val="00F96263"/>
    <w:rsid w:val="00F963D3"/>
    <w:rsid w:val="00F963D8"/>
    <w:rsid w:val="00F965F1"/>
    <w:rsid w:val="00F9673B"/>
    <w:rsid w:val="00F967EF"/>
    <w:rsid w:val="00F96C06"/>
    <w:rsid w:val="00F96D16"/>
    <w:rsid w:val="00F96E17"/>
    <w:rsid w:val="00F96EAA"/>
    <w:rsid w:val="00F975B7"/>
    <w:rsid w:val="00F97AC8"/>
    <w:rsid w:val="00F97C37"/>
    <w:rsid w:val="00F97CCA"/>
    <w:rsid w:val="00F97F62"/>
    <w:rsid w:val="00FA001E"/>
    <w:rsid w:val="00FA01B3"/>
    <w:rsid w:val="00FA0271"/>
    <w:rsid w:val="00FA06E1"/>
    <w:rsid w:val="00FA0969"/>
    <w:rsid w:val="00FA0BB4"/>
    <w:rsid w:val="00FA0BE7"/>
    <w:rsid w:val="00FA0E3E"/>
    <w:rsid w:val="00FA2497"/>
    <w:rsid w:val="00FA24A4"/>
    <w:rsid w:val="00FA2752"/>
    <w:rsid w:val="00FA2787"/>
    <w:rsid w:val="00FA2A58"/>
    <w:rsid w:val="00FA2E89"/>
    <w:rsid w:val="00FA30E2"/>
    <w:rsid w:val="00FA3438"/>
    <w:rsid w:val="00FA3542"/>
    <w:rsid w:val="00FA3684"/>
    <w:rsid w:val="00FA38AC"/>
    <w:rsid w:val="00FA3EEE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5C45"/>
    <w:rsid w:val="00FA6333"/>
    <w:rsid w:val="00FA63FE"/>
    <w:rsid w:val="00FA6474"/>
    <w:rsid w:val="00FA653D"/>
    <w:rsid w:val="00FA65D6"/>
    <w:rsid w:val="00FA6617"/>
    <w:rsid w:val="00FA682D"/>
    <w:rsid w:val="00FA6B66"/>
    <w:rsid w:val="00FA6DF9"/>
    <w:rsid w:val="00FA6E21"/>
    <w:rsid w:val="00FA700E"/>
    <w:rsid w:val="00FA70BF"/>
    <w:rsid w:val="00FA72C8"/>
    <w:rsid w:val="00FA7359"/>
    <w:rsid w:val="00FA7890"/>
    <w:rsid w:val="00FA7CF6"/>
    <w:rsid w:val="00FB011A"/>
    <w:rsid w:val="00FB0226"/>
    <w:rsid w:val="00FB02FE"/>
    <w:rsid w:val="00FB0627"/>
    <w:rsid w:val="00FB077A"/>
    <w:rsid w:val="00FB0922"/>
    <w:rsid w:val="00FB0C3E"/>
    <w:rsid w:val="00FB0F69"/>
    <w:rsid w:val="00FB100F"/>
    <w:rsid w:val="00FB11A2"/>
    <w:rsid w:val="00FB125B"/>
    <w:rsid w:val="00FB1361"/>
    <w:rsid w:val="00FB158D"/>
    <w:rsid w:val="00FB1794"/>
    <w:rsid w:val="00FB2041"/>
    <w:rsid w:val="00FB20BB"/>
    <w:rsid w:val="00FB22F7"/>
    <w:rsid w:val="00FB2302"/>
    <w:rsid w:val="00FB23EB"/>
    <w:rsid w:val="00FB276D"/>
    <w:rsid w:val="00FB27C5"/>
    <w:rsid w:val="00FB2AB7"/>
    <w:rsid w:val="00FB2B42"/>
    <w:rsid w:val="00FB2E30"/>
    <w:rsid w:val="00FB30FC"/>
    <w:rsid w:val="00FB316C"/>
    <w:rsid w:val="00FB332A"/>
    <w:rsid w:val="00FB3406"/>
    <w:rsid w:val="00FB3430"/>
    <w:rsid w:val="00FB346C"/>
    <w:rsid w:val="00FB361C"/>
    <w:rsid w:val="00FB3783"/>
    <w:rsid w:val="00FB3871"/>
    <w:rsid w:val="00FB3C18"/>
    <w:rsid w:val="00FB3C85"/>
    <w:rsid w:val="00FB3D7A"/>
    <w:rsid w:val="00FB42D0"/>
    <w:rsid w:val="00FB4423"/>
    <w:rsid w:val="00FB4471"/>
    <w:rsid w:val="00FB4609"/>
    <w:rsid w:val="00FB4874"/>
    <w:rsid w:val="00FB4A63"/>
    <w:rsid w:val="00FB4AFD"/>
    <w:rsid w:val="00FB4CE3"/>
    <w:rsid w:val="00FB4F66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2DB"/>
    <w:rsid w:val="00FB6739"/>
    <w:rsid w:val="00FB69C3"/>
    <w:rsid w:val="00FB6A80"/>
    <w:rsid w:val="00FB6F05"/>
    <w:rsid w:val="00FB6FE2"/>
    <w:rsid w:val="00FB7159"/>
    <w:rsid w:val="00FB73E8"/>
    <w:rsid w:val="00FB76E7"/>
    <w:rsid w:val="00FB7B1A"/>
    <w:rsid w:val="00FB7B8D"/>
    <w:rsid w:val="00FB7CCC"/>
    <w:rsid w:val="00FB7E19"/>
    <w:rsid w:val="00FB7F01"/>
    <w:rsid w:val="00FC0212"/>
    <w:rsid w:val="00FC0309"/>
    <w:rsid w:val="00FC0713"/>
    <w:rsid w:val="00FC0DAA"/>
    <w:rsid w:val="00FC0DEB"/>
    <w:rsid w:val="00FC0E7C"/>
    <w:rsid w:val="00FC0E88"/>
    <w:rsid w:val="00FC10AF"/>
    <w:rsid w:val="00FC1191"/>
    <w:rsid w:val="00FC1212"/>
    <w:rsid w:val="00FC1485"/>
    <w:rsid w:val="00FC14E4"/>
    <w:rsid w:val="00FC159F"/>
    <w:rsid w:val="00FC17E3"/>
    <w:rsid w:val="00FC1A3A"/>
    <w:rsid w:val="00FC1E21"/>
    <w:rsid w:val="00FC1FB0"/>
    <w:rsid w:val="00FC21E8"/>
    <w:rsid w:val="00FC24FD"/>
    <w:rsid w:val="00FC283F"/>
    <w:rsid w:val="00FC2ADA"/>
    <w:rsid w:val="00FC2B13"/>
    <w:rsid w:val="00FC2B1F"/>
    <w:rsid w:val="00FC2E4A"/>
    <w:rsid w:val="00FC2FA5"/>
    <w:rsid w:val="00FC3150"/>
    <w:rsid w:val="00FC3539"/>
    <w:rsid w:val="00FC36B8"/>
    <w:rsid w:val="00FC393D"/>
    <w:rsid w:val="00FC3961"/>
    <w:rsid w:val="00FC39B6"/>
    <w:rsid w:val="00FC39E2"/>
    <w:rsid w:val="00FC3FDA"/>
    <w:rsid w:val="00FC4211"/>
    <w:rsid w:val="00FC4343"/>
    <w:rsid w:val="00FC4454"/>
    <w:rsid w:val="00FC44FE"/>
    <w:rsid w:val="00FC45CD"/>
    <w:rsid w:val="00FC46CC"/>
    <w:rsid w:val="00FC49EC"/>
    <w:rsid w:val="00FC502E"/>
    <w:rsid w:val="00FC53CE"/>
    <w:rsid w:val="00FC549F"/>
    <w:rsid w:val="00FC55DF"/>
    <w:rsid w:val="00FC5723"/>
    <w:rsid w:val="00FC59D2"/>
    <w:rsid w:val="00FC5AAF"/>
    <w:rsid w:val="00FC5D9B"/>
    <w:rsid w:val="00FC5DD1"/>
    <w:rsid w:val="00FC5DDE"/>
    <w:rsid w:val="00FC5EA0"/>
    <w:rsid w:val="00FC5F3C"/>
    <w:rsid w:val="00FC6264"/>
    <w:rsid w:val="00FC66C3"/>
    <w:rsid w:val="00FC6860"/>
    <w:rsid w:val="00FC68A5"/>
    <w:rsid w:val="00FC6B4F"/>
    <w:rsid w:val="00FC71B5"/>
    <w:rsid w:val="00FC7831"/>
    <w:rsid w:val="00FC798E"/>
    <w:rsid w:val="00FC7ADF"/>
    <w:rsid w:val="00FC7B9F"/>
    <w:rsid w:val="00FC7C39"/>
    <w:rsid w:val="00FC7D57"/>
    <w:rsid w:val="00FC7D94"/>
    <w:rsid w:val="00FC7DD6"/>
    <w:rsid w:val="00FD00AE"/>
    <w:rsid w:val="00FD0118"/>
    <w:rsid w:val="00FD0226"/>
    <w:rsid w:val="00FD0275"/>
    <w:rsid w:val="00FD078E"/>
    <w:rsid w:val="00FD1261"/>
    <w:rsid w:val="00FD15BA"/>
    <w:rsid w:val="00FD1A42"/>
    <w:rsid w:val="00FD1A77"/>
    <w:rsid w:val="00FD1C8F"/>
    <w:rsid w:val="00FD1DC3"/>
    <w:rsid w:val="00FD2434"/>
    <w:rsid w:val="00FD24FB"/>
    <w:rsid w:val="00FD2512"/>
    <w:rsid w:val="00FD297A"/>
    <w:rsid w:val="00FD2E85"/>
    <w:rsid w:val="00FD324B"/>
    <w:rsid w:val="00FD3606"/>
    <w:rsid w:val="00FD36B7"/>
    <w:rsid w:val="00FD3773"/>
    <w:rsid w:val="00FD3946"/>
    <w:rsid w:val="00FD3F3C"/>
    <w:rsid w:val="00FD3F69"/>
    <w:rsid w:val="00FD4030"/>
    <w:rsid w:val="00FD4396"/>
    <w:rsid w:val="00FD43D8"/>
    <w:rsid w:val="00FD457C"/>
    <w:rsid w:val="00FD459E"/>
    <w:rsid w:val="00FD4906"/>
    <w:rsid w:val="00FD4ACF"/>
    <w:rsid w:val="00FD4DA5"/>
    <w:rsid w:val="00FD536E"/>
    <w:rsid w:val="00FD54AE"/>
    <w:rsid w:val="00FD5B21"/>
    <w:rsid w:val="00FD5D4B"/>
    <w:rsid w:val="00FD607E"/>
    <w:rsid w:val="00FD623F"/>
    <w:rsid w:val="00FD6ABF"/>
    <w:rsid w:val="00FD7036"/>
    <w:rsid w:val="00FD7303"/>
    <w:rsid w:val="00FD74CC"/>
    <w:rsid w:val="00FD79E2"/>
    <w:rsid w:val="00FD7C5A"/>
    <w:rsid w:val="00FE01B3"/>
    <w:rsid w:val="00FE0748"/>
    <w:rsid w:val="00FE091F"/>
    <w:rsid w:val="00FE0A1B"/>
    <w:rsid w:val="00FE0C4A"/>
    <w:rsid w:val="00FE0DC0"/>
    <w:rsid w:val="00FE0DEB"/>
    <w:rsid w:val="00FE1723"/>
    <w:rsid w:val="00FE18E7"/>
    <w:rsid w:val="00FE1A5D"/>
    <w:rsid w:val="00FE1C20"/>
    <w:rsid w:val="00FE1D75"/>
    <w:rsid w:val="00FE21F0"/>
    <w:rsid w:val="00FE246D"/>
    <w:rsid w:val="00FE2909"/>
    <w:rsid w:val="00FE2AA6"/>
    <w:rsid w:val="00FE2D21"/>
    <w:rsid w:val="00FE2DAD"/>
    <w:rsid w:val="00FE3111"/>
    <w:rsid w:val="00FE3161"/>
    <w:rsid w:val="00FE31DD"/>
    <w:rsid w:val="00FE32F7"/>
    <w:rsid w:val="00FE366D"/>
    <w:rsid w:val="00FE36DD"/>
    <w:rsid w:val="00FE39C8"/>
    <w:rsid w:val="00FE3E35"/>
    <w:rsid w:val="00FE423F"/>
    <w:rsid w:val="00FE4479"/>
    <w:rsid w:val="00FE492E"/>
    <w:rsid w:val="00FE494F"/>
    <w:rsid w:val="00FE4B0D"/>
    <w:rsid w:val="00FE4B18"/>
    <w:rsid w:val="00FE4B2C"/>
    <w:rsid w:val="00FE4E9C"/>
    <w:rsid w:val="00FE4EBA"/>
    <w:rsid w:val="00FE4EF0"/>
    <w:rsid w:val="00FE50A5"/>
    <w:rsid w:val="00FE51B3"/>
    <w:rsid w:val="00FE554E"/>
    <w:rsid w:val="00FE55EC"/>
    <w:rsid w:val="00FE59A5"/>
    <w:rsid w:val="00FE5A68"/>
    <w:rsid w:val="00FE5B82"/>
    <w:rsid w:val="00FE5ED4"/>
    <w:rsid w:val="00FE5EF8"/>
    <w:rsid w:val="00FE676D"/>
    <w:rsid w:val="00FE683D"/>
    <w:rsid w:val="00FE687F"/>
    <w:rsid w:val="00FE6D7B"/>
    <w:rsid w:val="00FE6F0D"/>
    <w:rsid w:val="00FE6F13"/>
    <w:rsid w:val="00FE70BF"/>
    <w:rsid w:val="00FE7BD7"/>
    <w:rsid w:val="00FE7D5F"/>
    <w:rsid w:val="00FE7FE8"/>
    <w:rsid w:val="00FF013A"/>
    <w:rsid w:val="00FF0898"/>
    <w:rsid w:val="00FF0911"/>
    <w:rsid w:val="00FF0C38"/>
    <w:rsid w:val="00FF0F38"/>
    <w:rsid w:val="00FF1382"/>
    <w:rsid w:val="00FF1713"/>
    <w:rsid w:val="00FF19A6"/>
    <w:rsid w:val="00FF1B20"/>
    <w:rsid w:val="00FF1C0B"/>
    <w:rsid w:val="00FF1CFB"/>
    <w:rsid w:val="00FF226F"/>
    <w:rsid w:val="00FF254D"/>
    <w:rsid w:val="00FF27A7"/>
    <w:rsid w:val="00FF28BF"/>
    <w:rsid w:val="00FF2991"/>
    <w:rsid w:val="00FF2CFB"/>
    <w:rsid w:val="00FF3194"/>
    <w:rsid w:val="00FF3292"/>
    <w:rsid w:val="00FF33DE"/>
    <w:rsid w:val="00FF388E"/>
    <w:rsid w:val="00FF3A7C"/>
    <w:rsid w:val="00FF3B28"/>
    <w:rsid w:val="00FF3DF0"/>
    <w:rsid w:val="00FF4267"/>
    <w:rsid w:val="00FF42F1"/>
    <w:rsid w:val="00FF45E1"/>
    <w:rsid w:val="00FF489E"/>
    <w:rsid w:val="00FF4A9D"/>
    <w:rsid w:val="00FF4DEB"/>
    <w:rsid w:val="00FF4ECB"/>
    <w:rsid w:val="00FF4FB5"/>
    <w:rsid w:val="00FF4FD7"/>
    <w:rsid w:val="00FF4FD8"/>
    <w:rsid w:val="00FF5397"/>
    <w:rsid w:val="00FF55D7"/>
    <w:rsid w:val="00FF59A9"/>
    <w:rsid w:val="00FF5A76"/>
    <w:rsid w:val="00FF5C4C"/>
    <w:rsid w:val="00FF5CD4"/>
    <w:rsid w:val="00FF5E29"/>
    <w:rsid w:val="00FF61FF"/>
    <w:rsid w:val="00FF63C6"/>
    <w:rsid w:val="00FF682B"/>
    <w:rsid w:val="00FF6C13"/>
    <w:rsid w:val="00FF6E16"/>
    <w:rsid w:val="00FF7176"/>
    <w:rsid w:val="00FF75A7"/>
    <w:rsid w:val="00FF76AF"/>
    <w:rsid w:val="00FF788D"/>
    <w:rsid w:val="00FF7AD9"/>
    <w:rsid w:val="00FF7AEF"/>
    <w:rsid w:val="00FF7BE6"/>
    <w:rsid w:val="00FF7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47FF291"/>
  <w15:docId w15:val="{FFFF800B-5761-45CC-B4BB-E2948D4E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17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BBC7D-FA03-4E10-A49A-B0BB8945C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438</Words>
  <Characters>1697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Saisamorn, Chimyoo</cp:lastModifiedBy>
  <cp:revision>3</cp:revision>
  <cp:lastPrinted>2019-05-08T10:33:00Z</cp:lastPrinted>
  <dcterms:created xsi:type="dcterms:W3CDTF">2019-05-09T12:46:00Z</dcterms:created>
  <dcterms:modified xsi:type="dcterms:W3CDTF">2019-05-09T12:48:00Z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