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4B707B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4B707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:rsidR="00FD1DC3" w:rsidRPr="004B707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D1DC3" w:rsidRPr="004B707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  <w:r w:rsidR="002D3F94"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ระหว่างกาล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2D3F94" w:rsidRPr="004B707B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56E9A" w:rsidRPr="00756E9A" w:rsidRDefault="002D3F94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56E9A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56E9A" w:rsidRPr="004B707B" w:rsidRDefault="00756E9A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56E9A" w:rsidRPr="004B707B" w:rsidRDefault="00756E9A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56E9A" w:rsidRPr="004B707B" w:rsidRDefault="00756E9A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6E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7A4C4F" w:rsidP="002D3F9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82C5B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82C5B" w:rsidRPr="004B707B" w:rsidRDefault="00782C5B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82C5B" w:rsidRPr="004B707B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82C5B" w:rsidRPr="004B707B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D3F94" w:rsidRPr="004B707B" w:rsidRDefault="0004424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2D3F94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3F94" w:rsidRPr="00044242" w:rsidRDefault="002D3F94" w:rsidP="00044242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56E9A" w:rsidRPr="00782C5B" w:rsidRDefault="00044242" w:rsidP="0078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AD4CC7" w:rsidRPr="004B7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4CC7" w:rsidRPr="00044242" w:rsidRDefault="00AD4CC7" w:rsidP="00044242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4CC7" w:rsidRPr="004B707B" w:rsidRDefault="00AD4CC7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D4CC7" w:rsidRPr="00AD4CC7" w:rsidRDefault="00AD4CC7" w:rsidP="00AD4CC7">
            <w:pPr>
              <w:pStyle w:val="IndexHeading1"/>
              <w:tabs>
                <w:tab w:val="left" w:pos="1170"/>
              </w:tabs>
              <w:spacing w:after="0" w:line="240" w:lineRule="auto"/>
              <w:ind w:right="-43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มาตรฐานการายงานทางการเงินที่ยังไม่ได้ใช้</w:t>
            </w:r>
          </w:p>
        </w:tc>
      </w:tr>
    </w:tbl>
    <w:p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3A61" w:rsidRDefault="00BE3A61" w:rsidP="00BE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4B707B" w:rsidRDefault="00FD1DC3" w:rsidP="00354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616BF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B707B">
        <w:rPr>
          <w:rFonts w:ascii="Angsana New" w:hAnsi="Angsana New"/>
          <w:sz w:val="30"/>
          <w:szCs w:val="30"/>
          <w:cs/>
        </w:rPr>
        <w:t>นี้</w:t>
      </w:r>
    </w:p>
    <w:p w:rsidR="000C65C9" w:rsidRPr="00E80F85" w:rsidRDefault="000C65C9" w:rsidP="00C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งบการเงิน</w:t>
      </w:r>
      <w:r w:rsidR="000D101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B707B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6A5C8E" w:rsidRPr="004B707B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E34940" w:rsidRPr="004B707B">
        <w:rPr>
          <w:rFonts w:ascii="Angsana New" w:hAnsi="Angsana New"/>
          <w:sz w:val="30"/>
          <w:szCs w:val="30"/>
        </w:rPr>
        <w:t xml:space="preserve"> </w:t>
      </w:r>
      <w:r w:rsidR="006A4F29">
        <w:rPr>
          <w:rFonts w:ascii="Angsana New" w:hAnsi="Angsana New"/>
          <w:sz w:val="30"/>
          <w:szCs w:val="30"/>
        </w:rPr>
        <w:t>10</w:t>
      </w:r>
      <w:r w:rsidR="00E80F85">
        <w:rPr>
          <w:rFonts w:ascii="Angsana New" w:hAnsi="Angsana New"/>
          <w:sz w:val="30"/>
          <w:szCs w:val="30"/>
        </w:rPr>
        <w:t xml:space="preserve"> </w:t>
      </w:r>
      <w:r w:rsidR="00E80F8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87EED">
        <w:rPr>
          <w:rFonts w:ascii="Angsana New" w:hAnsi="Angsana New"/>
          <w:sz w:val="30"/>
          <w:szCs w:val="30"/>
        </w:rPr>
        <w:t>256</w:t>
      </w:r>
      <w:r w:rsidR="00BA0EC8">
        <w:rPr>
          <w:rFonts w:ascii="Angsana New" w:hAnsi="Angsana New"/>
          <w:sz w:val="30"/>
          <w:szCs w:val="30"/>
        </w:rPr>
        <w:t>2</w:t>
      </w:r>
    </w:p>
    <w:p w:rsidR="000C65C9" w:rsidRPr="00E80F85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</w:rPr>
      </w:pPr>
    </w:p>
    <w:p w:rsidR="00FD1DC3" w:rsidRPr="004B707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C65C9" w:rsidRPr="00E80F85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C17455" w:rsidRPr="00753770" w:rsidRDefault="00C17455" w:rsidP="0060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53770">
        <w:rPr>
          <w:rFonts w:ascii="Angsana New" w:hAnsi="Angsana New"/>
          <w:spacing w:val="-2"/>
          <w:sz w:val="30"/>
          <w:szCs w:val="30"/>
          <w:cs/>
        </w:rPr>
        <w:t xml:space="preserve">บริษัท แผ่นดินทอง พร็อพเพอร์ตี้ ดีเวลลอปเม้นท์ จำกัด (มหาชน) </w:t>
      </w:r>
      <w:r w:rsidRPr="00753770">
        <w:rPr>
          <w:rFonts w:ascii="Angsana New" w:hAnsi="Angsana New"/>
          <w:spacing w:val="-2"/>
          <w:sz w:val="30"/>
          <w:szCs w:val="30"/>
        </w:rPr>
        <w:t>“</w:t>
      </w:r>
      <w:r w:rsidRPr="0075377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53770">
        <w:rPr>
          <w:rFonts w:ascii="Angsana New" w:hAnsi="Angsana New"/>
          <w:spacing w:val="-2"/>
          <w:sz w:val="30"/>
          <w:szCs w:val="30"/>
        </w:rPr>
        <w:t>”</w:t>
      </w:r>
      <w:r w:rsidRPr="0075377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753770">
        <w:rPr>
          <w:rFonts w:ascii="Angsana New" w:hAnsi="Angsana New"/>
          <w:spacing w:val="-2"/>
          <w:sz w:val="30"/>
          <w:szCs w:val="30"/>
        </w:rPr>
        <w:t> 98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อาคารสาทร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สแควร์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ออฟฟิศ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ทาวเวอร์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ชั้น</w:t>
      </w:r>
      <w:r w:rsidRPr="00753770">
        <w:rPr>
          <w:rFonts w:ascii="Angsana New" w:hAnsi="Angsana New"/>
          <w:spacing w:val="-2"/>
          <w:sz w:val="30"/>
          <w:szCs w:val="30"/>
        </w:rPr>
        <w:t> 36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ถนนสาทรเหนือ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 xml:space="preserve">แขวงสีลม </w:t>
      </w:r>
      <w:r w:rsidR="005A5402" w:rsidRPr="00753770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="006012E1" w:rsidRPr="00753770">
        <w:rPr>
          <w:rFonts w:ascii="Angsana New" w:hAnsi="Angsana New"/>
          <w:spacing w:val="-2"/>
          <w:sz w:val="30"/>
          <w:szCs w:val="30"/>
          <w:cs/>
        </w:rPr>
        <w:t>เข</w:t>
      </w:r>
      <w:r w:rsidR="006012E1" w:rsidRPr="00753770">
        <w:rPr>
          <w:rFonts w:ascii="Angsana New" w:hAnsi="Angsana New" w:hint="cs"/>
          <w:spacing w:val="-2"/>
          <w:sz w:val="30"/>
          <w:szCs w:val="30"/>
          <w:cs/>
        </w:rPr>
        <w:t>ต</w:t>
      </w:r>
      <w:r w:rsidRPr="00753770">
        <w:rPr>
          <w:rFonts w:ascii="Angsana New" w:hAnsi="Angsana New"/>
          <w:spacing w:val="-2"/>
          <w:sz w:val="30"/>
          <w:szCs w:val="30"/>
          <w:cs/>
        </w:rPr>
        <w:t>บางรัก</w:t>
      </w:r>
      <w:r w:rsidRPr="00753770">
        <w:rPr>
          <w:rFonts w:ascii="Angsana New" w:hAnsi="Angsana New"/>
          <w:spacing w:val="-2"/>
          <w:sz w:val="30"/>
          <w:szCs w:val="30"/>
        </w:rPr>
        <w:t> </w:t>
      </w:r>
      <w:r w:rsidRPr="00753770">
        <w:rPr>
          <w:rFonts w:ascii="Angsana New" w:hAnsi="Angsana New"/>
          <w:spacing w:val="-2"/>
          <w:sz w:val="30"/>
          <w:szCs w:val="30"/>
          <w:cs/>
        </w:rPr>
        <w:t>กรุงเทพมหานคร</w:t>
      </w:r>
    </w:p>
    <w:p w:rsidR="000C65C9" w:rsidRPr="00E80F85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17455" w:rsidRPr="004B707B" w:rsidRDefault="00C17455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E2660" w:rsidRPr="004B707B">
        <w:rPr>
          <w:rFonts w:ascii="Angsana New" w:hAnsi="Angsana New"/>
          <w:sz w:val="30"/>
          <w:szCs w:val="30"/>
        </w:rPr>
        <w:t>17</w:t>
      </w:r>
      <w:r w:rsidRPr="004B707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E2660" w:rsidRPr="004B707B">
        <w:rPr>
          <w:rFonts w:ascii="Angsana New" w:hAnsi="Angsana New"/>
          <w:sz w:val="30"/>
          <w:szCs w:val="30"/>
        </w:rPr>
        <w:t>2537</w:t>
      </w:r>
    </w:p>
    <w:p w:rsidR="000C65C9" w:rsidRPr="00E80F85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C65C9" w:rsidRPr="004B707B" w:rsidRDefault="00C17455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FC0DEB" w:rsidRPr="004B707B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4B707B">
        <w:rPr>
          <w:rFonts w:ascii="Angsana New" w:hAnsi="Angsana New"/>
          <w:sz w:val="30"/>
          <w:szCs w:val="30"/>
          <w:cs/>
        </w:rPr>
        <w:t>ได้แก่บริษัท ยูนิเวนเจอร์ จำกัด (มหาชน) และบริษัท อเดลฟอส จำกัด ซึ่งบริษัททั้งสองแห่งเป็นนิติบุคคลที่จัดตั้งขึ้นในประเทศไทย</w:t>
      </w:r>
    </w:p>
    <w:p w:rsidR="000C65C9" w:rsidRPr="00E80F85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17455" w:rsidRPr="004B707B" w:rsidRDefault="00A275A1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pacing w:val="6"/>
          <w:sz w:val="30"/>
          <w:szCs w:val="30"/>
          <w:cs/>
        </w:rPr>
        <w:t>บริษัทและ</w:t>
      </w:r>
      <w:r w:rsidR="00574F68" w:rsidRPr="004B707B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="00C17455" w:rsidRPr="004B707B">
        <w:rPr>
          <w:rFonts w:ascii="Angsana New" w:hAnsi="Angsana New"/>
          <w:spacing w:val="6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="00574F68" w:rsidRPr="004B707B">
        <w:rPr>
          <w:rFonts w:ascii="Angsana New" w:hAnsi="Angsana New" w:hint="cs"/>
          <w:spacing w:val="6"/>
          <w:sz w:val="30"/>
          <w:szCs w:val="30"/>
          <w:cs/>
        </w:rPr>
        <w:t xml:space="preserve"> ธุรกิจให้เช่าและบริการอาคารเพื่อการพาณิชย์แล</w:t>
      </w:r>
      <w:r w:rsidR="00647055" w:rsidRPr="004B707B">
        <w:rPr>
          <w:rFonts w:ascii="Angsana New" w:hAnsi="Angsana New" w:hint="cs"/>
          <w:spacing w:val="6"/>
          <w:sz w:val="30"/>
          <w:szCs w:val="30"/>
          <w:cs/>
        </w:rPr>
        <w:t>ะกิจการโรงแรม</w:t>
      </w:r>
      <w:r w:rsidR="00C17455" w:rsidRPr="004B707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17455" w:rsidRPr="004B707B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46A14" w:rsidRPr="004B707B">
        <w:rPr>
          <w:rFonts w:ascii="Angsana New" w:hAnsi="Angsana New"/>
          <w:sz w:val="30"/>
          <w:szCs w:val="30"/>
        </w:rPr>
        <w:t xml:space="preserve"> </w:t>
      </w:r>
      <w:r w:rsidR="00E46A14" w:rsidRPr="004B707B">
        <w:rPr>
          <w:rFonts w:ascii="Angsana New" w:hAnsi="Angsana New"/>
          <w:sz w:val="30"/>
          <w:szCs w:val="30"/>
          <w:cs/>
        </w:rPr>
        <w:t>บริษัทร่วม</w:t>
      </w:r>
      <w:r w:rsidR="005421DD" w:rsidRPr="004B707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C17455" w:rsidRPr="004B707B">
        <w:rPr>
          <w:rFonts w:ascii="Angsana New" w:hAnsi="Angsana New"/>
          <w:sz w:val="30"/>
          <w:szCs w:val="30"/>
          <w:cs/>
        </w:rPr>
        <w:t xml:space="preserve"> </w:t>
      </w:r>
      <w:r w:rsidR="00DB61B9" w:rsidRPr="004B707B">
        <w:rPr>
          <w:rFonts w:ascii="Angsana New" w:hAnsi="Angsana New"/>
          <w:sz w:val="30"/>
          <w:szCs w:val="30"/>
        </w:rPr>
        <w:t xml:space="preserve"> </w:t>
      </w:r>
      <w:r w:rsidR="00C17455" w:rsidRPr="004B707B">
        <w:rPr>
          <w:rFonts w:ascii="Angsana New" w:hAnsi="Angsana New"/>
          <w:sz w:val="30"/>
          <w:szCs w:val="30"/>
          <w:cs/>
        </w:rPr>
        <w:t>ณ วันที่</w:t>
      </w:r>
      <w:r w:rsidR="00156771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110508" w:rsidRPr="004B707B">
        <w:rPr>
          <w:rFonts w:ascii="Angsana New" w:hAnsi="Angsana New"/>
          <w:sz w:val="30"/>
          <w:szCs w:val="30"/>
        </w:rPr>
        <w:t>31</w:t>
      </w:r>
      <w:r w:rsidR="00156771" w:rsidRPr="004B707B">
        <w:rPr>
          <w:rFonts w:ascii="Angsana New" w:hAnsi="Angsana New"/>
          <w:sz w:val="30"/>
          <w:szCs w:val="30"/>
        </w:rPr>
        <w:t xml:space="preserve"> </w:t>
      </w:r>
      <w:r w:rsidR="00E80F85">
        <w:rPr>
          <w:rFonts w:ascii="Angsana New" w:hAnsi="Angsana New" w:hint="cs"/>
          <w:sz w:val="30"/>
          <w:szCs w:val="30"/>
          <w:cs/>
        </w:rPr>
        <w:t>มีนาคม</w:t>
      </w:r>
      <w:r w:rsidR="00156771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E80F85">
        <w:rPr>
          <w:rFonts w:ascii="Angsana New" w:hAnsi="Angsana New"/>
          <w:sz w:val="30"/>
          <w:szCs w:val="30"/>
        </w:rPr>
        <w:t>256</w:t>
      </w:r>
      <w:r w:rsidR="00BA0EC8">
        <w:rPr>
          <w:rFonts w:ascii="Angsana New" w:hAnsi="Angsana New"/>
          <w:sz w:val="30"/>
          <w:szCs w:val="30"/>
        </w:rPr>
        <w:t>2</w:t>
      </w:r>
      <w:r w:rsidR="00156771" w:rsidRPr="004B707B">
        <w:rPr>
          <w:rFonts w:ascii="Angsana New" w:hAnsi="Angsana New"/>
          <w:sz w:val="30"/>
          <w:szCs w:val="30"/>
        </w:rPr>
        <w:t xml:space="preserve"> </w:t>
      </w:r>
      <w:r w:rsidR="00156771" w:rsidRPr="004B707B">
        <w:rPr>
          <w:rFonts w:ascii="Angsana New" w:hAnsi="Angsana New" w:hint="cs"/>
          <w:sz w:val="30"/>
          <w:szCs w:val="30"/>
          <w:cs/>
        </w:rPr>
        <w:t>และ</w:t>
      </w:r>
      <w:r w:rsidR="00C17455" w:rsidRPr="004B707B">
        <w:rPr>
          <w:rFonts w:ascii="Angsana New" w:hAnsi="Angsana New"/>
          <w:sz w:val="30"/>
          <w:szCs w:val="30"/>
          <w:cs/>
        </w:rPr>
        <w:t xml:space="preserve"> </w:t>
      </w:r>
      <w:r w:rsidR="00110508" w:rsidRPr="004B707B">
        <w:rPr>
          <w:rFonts w:ascii="Angsana New" w:hAnsi="Angsana New"/>
          <w:sz w:val="30"/>
          <w:szCs w:val="30"/>
        </w:rPr>
        <w:t>30</w:t>
      </w:r>
      <w:r w:rsidR="00C17455" w:rsidRPr="004B707B">
        <w:rPr>
          <w:rFonts w:ascii="Angsana New" w:hAnsi="Angsana New"/>
          <w:sz w:val="30"/>
          <w:szCs w:val="30"/>
        </w:rPr>
        <w:t xml:space="preserve"> </w:t>
      </w:r>
      <w:r w:rsidR="00110508" w:rsidRPr="004B707B">
        <w:rPr>
          <w:rFonts w:ascii="Angsana New" w:hAnsi="Angsana New" w:hint="cs"/>
          <w:sz w:val="30"/>
          <w:szCs w:val="30"/>
          <w:cs/>
        </w:rPr>
        <w:t>กันยายน</w:t>
      </w:r>
      <w:r w:rsidR="00DB61B9" w:rsidRPr="004B707B">
        <w:rPr>
          <w:rFonts w:ascii="Angsana New" w:hAnsi="Angsana New"/>
          <w:sz w:val="30"/>
          <w:szCs w:val="30"/>
        </w:rPr>
        <w:t xml:space="preserve"> </w:t>
      </w:r>
      <w:r w:rsidR="00110508" w:rsidRPr="004B707B">
        <w:rPr>
          <w:rFonts w:ascii="Angsana New" w:hAnsi="Angsana New"/>
          <w:sz w:val="30"/>
          <w:szCs w:val="30"/>
        </w:rPr>
        <w:t>256</w:t>
      </w:r>
      <w:r w:rsidR="00BA0EC8">
        <w:rPr>
          <w:rFonts w:ascii="Angsana New" w:hAnsi="Angsana New"/>
          <w:sz w:val="30"/>
          <w:szCs w:val="30"/>
        </w:rPr>
        <w:t xml:space="preserve">1 </w:t>
      </w:r>
      <w:r w:rsidR="00C17455" w:rsidRPr="004B707B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110508" w:rsidRPr="004B707B">
        <w:rPr>
          <w:rFonts w:ascii="Angsana New" w:hAnsi="Angsana New"/>
          <w:sz w:val="30"/>
          <w:szCs w:val="30"/>
        </w:rPr>
        <w:t>6</w:t>
      </w:r>
      <w:r w:rsidR="00DB61B9" w:rsidRPr="004B707B">
        <w:rPr>
          <w:rFonts w:ascii="Angsana New" w:hAnsi="Angsana New"/>
          <w:sz w:val="30"/>
          <w:szCs w:val="30"/>
        </w:rPr>
        <w:t xml:space="preserve"> </w:t>
      </w:r>
      <w:r w:rsidR="00C17455" w:rsidRPr="004B707B">
        <w:rPr>
          <w:rFonts w:ascii="Angsana New" w:hAnsi="Angsana New"/>
          <w:sz w:val="30"/>
          <w:szCs w:val="30"/>
          <w:cs/>
        </w:rPr>
        <w:t xml:space="preserve">และ </w:t>
      </w:r>
      <w:r w:rsidR="00110508" w:rsidRPr="004B707B">
        <w:rPr>
          <w:rFonts w:ascii="Angsana New" w:hAnsi="Angsana New"/>
          <w:sz w:val="30"/>
          <w:szCs w:val="30"/>
        </w:rPr>
        <w:t>7</w:t>
      </w:r>
    </w:p>
    <w:p w:rsidR="00FD1DC3" w:rsidRPr="00E80F85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3150B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FD1DC3" w:rsidRPr="00E80F85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A3150B" w:rsidRDefault="00FD1DC3" w:rsidP="00884B1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3150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FD1DC3" w:rsidRPr="00E80F85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C65C9" w:rsidRPr="004B707B" w:rsidRDefault="00110508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A3150B">
        <w:rPr>
          <w:rFonts w:ascii="Angsana New" w:hAnsi="Angsana New"/>
          <w:sz w:val="30"/>
          <w:szCs w:val="30"/>
          <w:cs/>
        </w:rPr>
        <w:t xml:space="preserve">และตามมาตรฐานการบัญชี ฉบับที่ </w:t>
      </w:r>
      <w:r w:rsidR="00A3150B">
        <w:rPr>
          <w:rFonts w:ascii="Angsana New" w:hAnsi="Angsana New"/>
          <w:sz w:val="30"/>
          <w:szCs w:val="30"/>
        </w:rPr>
        <w:t>34</w:t>
      </w:r>
      <w:r w:rsidR="00A3150B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701B9C">
        <w:rPr>
          <w:rFonts w:ascii="Angsana New" w:hAnsi="Angsana New"/>
          <w:sz w:val="30"/>
          <w:szCs w:val="30"/>
        </w:rPr>
        <w:t>25</w:t>
      </w:r>
      <w:r w:rsidR="007840DA">
        <w:rPr>
          <w:rFonts w:ascii="Angsana New" w:hAnsi="Angsana New"/>
          <w:sz w:val="30"/>
          <w:szCs w:val="30"/>
        </w:rPr>
        <w:t>60</w:t>
      </w:r>
      <w:r w:rsidRPr="004B707B">
        <w:rPr>
          <w:rFonts w:ascii="Angsana New" w:hAnsi="Angsana New"/>
          <w:sz w:val="30"/>
          <w:szCs w:val="30"/>
          <w:cs/>
        </w:rPr>
        <w:t xml:space="preserve">) เรื่อง </w:t>
      </w:r>
      <w:r w:rsidRPr="004B707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B707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10508" w:rsidRPr="00E80F85" w:rsidRDefault="00110508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10508" w:rsidRPr="007840DA" w:rsidRDefault="00110508" w:rsidP="00AB7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</w:t>
      </w:r>
      <w:r w:rsidR="007840DA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="007840DA">
        <w:rPr>
          <w:rFonts w:ascii="Angsana New" w:hAnsi="Angsana New"/>
          <w:sz w:val="30"/>
          <w:szCs w:val="30"/>
        </w:rPr>
        <w:t>30</w:t>
      </w:r>
      <w:r w:rsidR="008022A9">
        <w:rPr>
          <w:rFonts w:ascii="Angsana New" w:hAnsi="Angsana New"/>
          <w:sz w:val="30"/>
          <w:szCs w:val="30"/>
        </w:rPr>
        <w:t xml:space="preserve"> </w:t>
      </w:r>
      <w:r w:rsidR="007840DA">
        <w:rPr>
          <w:rFonts w:ascii="Angsana New" w:hAnsi="Angsana New" w:hint="cs"/>
          <w:sz w:val="30"/>
          <w:szCs w:val="30"/>
          <w:cs/>
        </w:rPr>
        <w:t>กันยายน</w:t>
      </w:r>
      <w:r w:rsidR="008022A9">
        <w:rPr>
          <w:rFonts w:ascii="Angsana New" w:hAnsi="Angsana New" w:hint="cs"/>
          <w:sz w:val="30"/>
          <w:szCs w:val="30"/>
          <w:cs/>
        </w:rPr>
        <w:t xml:space="preserve"> </w:t>
      </w:r>
      <w:r w:rsidR="008022A9">
        <w:rPr>
          <w:rFonts w:ascii="Angsana New" w:hAnsi="Angsana New"/>
          <w:sz w:val="30"/>
          <w:szCs w:val="30"/>
        </w:rPr>
        <w:t>256</w:t>
      </w:r>
      <w:r w:rsidR="007840DA">
        <w:rPr>
          <w:rFonts w:ascii="Angsana New" w:hAnsi="Angsana New"/>
          <w:sz w:val="30"/>
          <w:szCs w:val="30"/>
        </w:rPr>
        <w:t>1</w:t>
      </w:r>
      <w:r w:rsidR="00047584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7840DA">
        <w:rPr>
          <w:rFonts w:ascii="Angsana New" w:hAnsi="Angsana New" w:hint="cs"/>
          <w:sz w:val="30"/>
          <w:szCs w:val="30"/>
          <w:cs/>
        </w:rPr>
        <w:t>ปีสิ้นสุด</w:t>
      </w:r>
      <w:r w:rsidRPr="004B707B">
        <w:rPr>
          <w:rFonts w:ascii="Angsana New" w:hAnsi="Angsana New" w:hint="cs"/>
          <w:sz w:val="30"/>
          <w:szCs w:val="30"/>
          <w:cs/>
        </w:rPr>
        <w:t>วันที่</w:t>
      </w:r>
      <w:r w:rsidR="00D41B51" w:rsidRPr="004B707B">
        <w:rPr>
          <w:rFonts w:ascii="Angsana New" w:hAnsi="Angsana New"/>
          <w:sz w:val="30"/>
          <w:szCs w:val="30"/>
        </w:rPr>
        <w:t xml:space="preserve"> </w:t>
      </w:r>
      <w:r w:rsidR="00A3150B">
        <w:rPr>
          <w:rFonts w:ascii="Angsana New" w:hAnsi="Angsana New"/>
          <w:sz w:val="30"/>
          <w:szCs w:val="30"/>
        </w:rPr>
        <w:t>30</w:t>
      </w:r>
      <w:r w:rsidRPr="004B707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="007840DA">
        <w:rPr>
          <w:rFonts w:ascii="Angsana New" w:hAnsi="Angsana New"/>
          <w:sz w:val="30"/>
          <w:szCs w:val="30"/>
        </w:rPr>
        <w:t>2561</w:t>
      </w:r>
    </w:p>
    <w:p w:rsidR="00110508" w:rsidRPr="00E80F85" w:rsidRDefault="00110508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56730" w:rsidRPr="00746292" w:rsidRDefault="00B9204D" w:rsidP="0074629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10508" w:rsidRPr="004B707B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</w:t>
      </w:r>
      <w:r w:rsidR="007840DA">
        <w:rPr>
          <w:rFonts w:ascii="Angsana New" w:hAnsi="Angsana New" w:hint="cs"/>
          <w:sz w:val="30"/>
          <w:szCs w:val="30"/>
          <w:cs/>
        </w:rPr>
        <w:t>ปีสิ้นสุด</w:t>
      </w:r>
      <w:r w:rsidR="00AB7BF8" w:rsidRPr="004B707B">
        <w:rPr>
          <w:rFonts w:ascii="Angsana New" w:hAnsi="Angsana New" w:hint="cs"/>
          <w:sz w:val="30"/>
          <w:szCs w:val="30"/>
          <w:cs/>
        </w:rPr>
        <w:t>วันที่</w:t>
      </w:r>
      <w:r w:rsidR="00AB7BF8" w:rsidRPr="004B707B">
        <w:rPr>
          <w:rFonts w:ascii="Angsana New" w:hAnsi="Angsana New"/>
          <w:sz w:val="30"/>
          <w:szCs w:val="30"/>
        </w:rPr>
        <w:t xml:space="preserve"> </w:t>
      </w:r>
      <w:r w:rsidR="00AB7BF8">
        <w:rPr>
          <w:rFonts w:ascii="Angsana New" w:hAnsi="Angsana New"/>
          <w:sz w:val="30"/>
          <w:szCs w:val="30"/>
        </w:rPr>
        <w:t>30</w:t>
      </w:r>
      <w:r w:rsidR="00AB7BF8" w:rsidRPr="004B707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AB7BF8" w:rsidRPr="004B707B">
        <w:rPr>
          <w:rFonts w:ascii="Angsana New" w:hAnsi="Angsana New"/>
          <w:sz w:val="30"/>
          <w:szCs w:val="30"/>
        </w:rPr>
        <w:t xml:space="preserve"> </w:t>
      </w:r>
      <w:r w:rsidR="00AB7BF8">
        <w:rPr>
          <w:rFonts w:ascii="Angsana New" w:hAnsi="Angsana New"/>
          <w:sz w:val="30"/>
          <w:szCs w:val="30"/>
        </w:rPr>
        <w:t>256</w:t>
      </w:r>
      <w:r w:rsidR="007840DA">
        <w:rPr>
          <w:rFonts w:ascii="Angsana New" w:hAnsi="Angsana New"/>
          <w:sz w:val="30"/>
          <w:szCs w:val="30"/>
        </w:rPr>
        <w:t>1</w:t>
      </w:r>
      <w:r w:rsidR="00746292" w:rsidRPr="00746292">
        <w:rPr>
          <w:rFonts w:ascii="Angsana New" w:hAnsi="Angsana New" w:hint="cs"/>
          <w:sz w:val="30"/>
          <w:szCs w:val="30"/>
          <w:cs/>
        </w:rPr>
        <w:t xml:space="preserve"> </w:t>
      </w:r>
      <w:r w:rsidR="00D72602">
        <w:rPr>
          <w:rFonts w:ascii="Angsana New" w:hAnsi="Angsana New" w:hint="cs"/>
          <w:sz w:val="30"/>
          <w:szCs w:val="30"/>
          <w:cs/>
        </w:rPr>
        <w:t>ยกเว้น</w:t>
      </w:r>
      <w:r w:rsidR="00474A63" w:rsidRPr="004D6BFF">
        <w:rPr>
          <w:rFonts w:ascii="Angsana New" w:hAnsi="Angsana New" w:hint="cs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474A63" w:rsidRPr="004D6BFF">
        <w:rPr>
          <w:rFonts w:ascii="Angsana New" w:hAnsi="Angsana New"/>
          <w:sz w:val="30"/>
          <w:szCs w:val="30"/>
        </w:rPr>
        <w:t xml:space="preserve">1 </w:t>
      </w:r>
      <w:r w:rsidR="00474A63" w:rsidRPr="004D6BF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74A63" w:rsidRPr="004D6BFF">
        <w:rPr>
          <w:rFonts w:ascii="Angsana New" w:hAnsi="Angsana New"/>
          <w:sz w:val="30"/>
          <w:szCs w:val="30"/>
        </w:rPr>
        <w:t xml:space="preserve">2561 </w:t>
      </w:r>
      <w:r w:rsidR="00474A63" w:rsidRPr="004D6BFF">
        <w:rPr>
          <w:rFonts w:ascii="Angsana New" w:hAnsi="Angsana New" w:hint="cs"/>
          <w:sz w:val="30"/>
          <w:szCs w:val="30"/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956730" w:rsidRPr="00956730" w:rsidRDefault="00956730" w:rsidP="004F2F3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7670D" w:rsidRDefault="00474A63" w:rsidP="00E74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1 มกราคม 2562 เป็นต้นไป และ</w:t>
      </w:r>
      <w:r w:rsidR="00E747BC">
        <w:rPr>
          <w:rFonts w:ascii="Angsana New" w:hAnsi="Angsana New" w:hint="cs"/>
          <w:sz w:val="30"/>
          <w:szCs w:val="30"/>
          <w:cs/>
        </w:rPr>
        <w:t xml:space="preserve">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ประกอบงบการเงินข้อ </w:t>
      </w:r>
      <w:r w:rsidR="00E747BC">
        <w:rPr>
          <w:rFonts w:ascii="Angsana New" w:hAnsi="Angsana New"/>
          <w:sz w:val="30"/>
          <w:szCs w:val="30"/>
        </w:rPr>
        <w:t>23</w:t>
      </w:r>
    </w:p>
    <w:p w:rsidR="00474A63" w:rsidRPr="00BB39D5" w:rsidRDefault="00474A63" w:rsidP="00BB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4A3E7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left="547" w:hanging="540"/>
        <w:jc w:val="both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F66139" w:rsidRPr="004B707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4B707B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FD1DC3" w:rsidRPr="00A612EE" w:rsidRDefault="00FD1DC3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753770" w:rsidRDefault="00FD1DC3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ab/>
      </w:r>
      <w:r w:rsidRPr="00753770">
        <w:rPr>
          <w:rFonts w:ascii="Angsana New" w:hAnsi="Angsana New"/>
          <w:spacing w:val="-2"/>
          <w:sz w:val="30"/>
          <w:szCs w:val="30"/>
          <w:cs/>
        </w:rPr>
        <w:t>งบการเงิน</w:t>
      </w:r>
      <w:r w:rsidR="00CF06EA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Pr="00753770">
        <w:rPr>
          <w:rFonts w:ascii="Angsana New" w:hAnsi="Angsana New"/>
          <w:spacing w:val="-2"/>
          <w:sz w:val="30"/>
          <w:szCs w:val="30"/>
          <w:cs/>
        </w:rPr>
        <w:t>นี้จัดทำและแสดงหน่วยเงินตราเป็นเงินบาท</w:t>
      </w:r>
      <w:r w:rsidR="00F66139" w:rsidRPr="00753770">
        <w:rPr>
          <w:rFonts w:ascii="Angsana New" w:hAnsi="Angsana New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753770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25347C" w:rsidRPr="00E80F85" w:rsidRDefault="0025347C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182425" w:rsidP="004A3E7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left="547" w:hanging="540"/>
        <w:jc w:val="both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4B707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Pr="004B707B">
        <w:rPr>
          <w:rFonts w:ascii="Angsana New" w:hAnsi="Angsana New" w:hint="cs"/>
          <w:i/>
          <w:iCs/>
          <w:sz w:val="30"/>
          <w:szCs w:val="30"/>
          <w:cs/>
        </w:rPr>
        <w:t>และประมาณการ</w:t>
      </w:r>
    </w:p>
    <w:p w:rsidR="00FD1DC3" w:rsidRPr="00E80F85" w:rsidRDefault="00FD1DC3" w:rsidP="004A3E71">
      <w:pPr>
        <w:tabs>
          <w:tab w:val="clear" w:pos="227"/>
          <w:tab w:val="clear" w:pos="454"/>
          <w:tab w:val="clear" w:pos="680"/>
          <w:tab w:val="left" w:pos="720"/>
        </w:tabs>
        <w:spacing w:line="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FD1DC3" w:rsidRPr="0073104A" w:rsidRDefault="00FD1DC3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ab/>
      </w:r>
      <w:r w:rsidRPr="0073104A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</w:t>
      </w:r>
      <w:r w:rsidR="0073104A" w:rsidRPr="0073104A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73104A">
        <w:rPr>
          <w:rFonts w:ascii="Angsana New" w:hAnsi="Angsana New"/>
          <w:spacing w:val="-4"/>
          <w:sz w:val="30"/>
          <w:szCs w:val="30"/>
          <w:cs/>
        </w:rPr>
        <w:t>ให้เป็นไปตามมาตรฐานการรายงานทางการเงิน ผู้บริหารต้องใช้วิจารณญาณ</w:t>
      </w:r>
      <w:r w:rsidR="00B679E8" w:rsidRPr="0073104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B792B" w:rsidRPr="0073104A">
        <w:rPr>
          <w:rFonts w:ascii="Angsana New" w:hAnsi="Angsana New"/>
          <w:spacing w:val="-4"/>
          <w:sz w:val="30"/>
          <w:szCs w:val="30"/>
          <w:cs/>
        </w:rPr>
        <w:t>การประมาณและข้อสมมติ</w:t>
      </w:r>
      <w:r w:rsidRPr="0073104A">
        <w:rPr>
          <w:rFonts w:ascii="Angsana New" w:hAnsi="Angsana New"/>
          <w:spacing w:val="-4"/>
          <w:sz w:val="30"/>
          <w:szCs w:val="30"/>
          <w:cs/>
        </w:rPr>
        <w:t>หลายประการ ซึ่งมีผลกระทบต่อการกำหนดนโยบายการบัญชีและ</w:t>
      </w:r>
      <w:r w:rsidR="00F66139" w:rsidRPr="0073104A">
        <w:rPr>
          <w:rFonts w:ascii="Angsana New" w:hAnsi="Angsana New"/>
          <w:spacing w:val="-4"/>
          <w:sz w:val="30"/>
          <w:szCs w:val="30"/>
          <w:cs/>
        </w:rPr>
        <w:t>การ</w:t>
      </w:r>
      <w:r w:rsidR="001E53EE">
        <w:rPr>
          <w:rFonts w:ascii="Angsana New" w:hAnsi="Angsana New"/>
          <w:spacing w:val="-4"/>
          <w:sz w:val="30"/>
          <w:szCs w:val="30"/>
          <w:cs/>
        </w:rPr>
        <w:t>รายงานจำนวนเงินที่เกี่ยวกับ</w:t>
      </w:r>
      <w:r w:rsidRPr="0073104A">
        <w:rPr>
          <w:rFonts w:ascii="Angsana New" w:hAnsi="Angsana New"/>
          <w:spacing w:val="-4"/>
          <w:sz w:val="30"/>
          <w:szCs w:val="30"/>
          <w:cs/>
        </w:rPr>
        <w:t>สินทรัพย์ หนี้สิน รายได้</w:t>
      </w:r>
      <w:r w:rsidR="00B679E8" w:rsidRPr="0073104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104A">
        <w:rPr>
          <w:rFonts w:ascii="Angsana New" w:hAnsi="Angsana New"/>
          <w:spacing w:val="-4"/>
          <w:sz w:val="30"/>
          <w:szCs w:val="30"/>
          <w:cs/>
        </w:rPr>
        <w:t>และค่าใช้จ่าย ผลที่เกิดขึ้นจริงอาจแตกต่างจากที่ประมาณไว้</w:t>
      </w:r>
    </w:p>
    <w:p w:rsidR="00FD1DC3" w:rsidRPr="00E80F85" w:rsidRDefault="00FD1DC3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04"/>
        <w:jc w:val="thaiDistribute"/>
        <w:rPr>
          <w:rFonts w:ascii="Angsana New" w:hAnsi="Angsana New"/>
          <w:sz w:val="20"/>
          <w:szCs w:val="20"/>
        </w:rPr>
      </w:pPr>
    </w:p>
    <w:p w:rsidR="006B57DF" w:rsidRPr="00753770" w:rsidRDefault="006B57DF" w:rsidP="006B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53770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4B707B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ปีสิ้นสุด</w:t>
      </w:r>
      <w:r>
        <w:rPr>
          <w:rFonts w:ascii="Angsana New" w:hAnsi="Angsana New"/>
          <w:sz w:val="30"/>
          <w:szCs w:val="30"/>
        </w:rPr>
        <w:t xml:space="preserve"> 30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2561</w:t>
      </w:r>
    </w:p>
    <w:p w:rsidR="00743934" w:rsidRPr="00E80F85" w:rsidRDefault="00743934" w:rsidP="00743934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807DAC" w:rsidRPr="00807DAC" w:rsidRDefault="00807DAC" w:rsidP="004A3E71">
      <w:pPr>
        <w:pStyle w:val="block"/>
        <w:spacing w:after="0" w:line="40" w:lineRule="atLeast"/>
        <w:ind w:left="0" w:firstLine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807DAC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807DAC" w:rsidRDefault="00807DA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2D2410" w:rsidRPr="00A37D95" w:rsidRDefault="002D2410" w:rsidP="002D2410">
      <w:pPr>
        <w:tabs>
          <w:tab w:val="left" w:pos="9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37D95">
        <w:rPr>
          <w:rFonts w:ascii="Angsana New" w:hAnsi="Angsana New"/>
          <w:sz w:val="30"/>
          <w:szCs w:val="30"/>
          <w:cs/>
          <w:lang w:val="en-GB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2D2410" w:rsidRDefault="002D2410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2D2410" w:rsidRDefault="002D2410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E747BC" w:rsidRDefault="00E747B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E747BC" w:rsidRDefault="00E747B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E747BC" w:rsidRDefault="00E747B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E747BC" w:rsidRPr="00E80F85" w:rsidRDefault="00E747B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highlight w:val="lightGray"/>
          <w:lang w:bidi="th-TH"/>
        </w:rPr>
      </w:pPr>
    </w:p>
    <w:p w:rsidR="00807DAC" w:rsidRPr="00753770" w:rsidRDefault="00807DA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07DAC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807DAC">
        <w:rPr>
          <w:rFonts w:ascii="Angsana New" w:hAnsi="Angsana New" w:hint="cs"/>
          <w:sz w:val="30"/>
          <w:szCs w:val="30"/>
          <w:cs/>
          <w:lang w:bidi="th-TH"/>
        </w:rPr>
        <w:t>กำ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807DAC">
        <w:rPr>
          <w:rFonts w:ascii="Angsana New" w:hAnsi="Angsana New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75377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807DAC" w:rsidRPr="00E80F85" w:rsidRDefault="00807DAC" w:rsidP="004A3E71">
      <w:pPr>
        <w:pStyle w:val="block"/>
        <w:spacing w:after="0" w:line="40" w:lineRule="atLeast"/>
        <w:ind w:left="540"/>
        <w:jc w:val="thaiDistribute"/>
        <w:rPr>
          <w:rFonts w:ascii="Angsana New" w:hAnsi="Angsana New"/>
          <w:sz w:val="20"/>
          <w:szCs w:val="24"/>
          <w:cs/>
          <w:lang w:bidi="th-TH"/>
        </w:rPr>
      </w:pPr>
    </w:p>
    <w:p w:rsidR="00807DAC" w:rsidRDefault="00807DAC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807DAC">
        <w:rPr>
          <w:rFonts w:ascii="Angsana New" w:hAnsi="Angsana New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807DAC">
        <w:rPr>
          <w:rFonts w:ascii="Angsana New" w:hAnsi="Angsana New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hint="cs"/>
          <w:sz w:val="30"/>
          <w:szCs w:val="30"/>
          <w:cs/>
        </w:rPr>
        <w:t>ได้</w:t>
      </w:r>
      <w:r w:rsidRPr="005D600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hint="cs"/>
          <w:sz w:val="30"/>
          <w:szCs w:val="30"/>
          <w:cs/>
        </w:rPr>
        <w:t>การจัด</w:t>
      </w:r>
      <w:r w:rsidRPr="00807DAC">
        <w:rPr>
          <w:rFonts w:ascii="Angsana New" w:hAnsi="Angsana New" w:hint="cs"/>
          <w:sz w:val="30"/>
          <w:szCs w:val="30"/>
          <w:cs/>
        </w:rPr>
        <w:t>ลำ</w:t>
      </w:r>
      <w:r w:rsidRPr="00807DAC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807DAC" w:rsidRPr="00E80F85" w:rsidRDefault="00807DAC" w:rsidP="004A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807DAC" w:rsidRPr="00807DAC" w:rsidRDefault="00807DAC" w:rsidP="004A3E71">
      <w:pPr>
        <w:pStyle w:val="BodyText"/>
        <w:shd w:val="clear" w:color="auto" w:fill="FFFFFF"/>
        <w:spacing w:after="0" w:line="40" w:lineRule="atLeast"/>
        <w:ind w:left="540"/>
        <w:jc w:val="both"/>
        <w:rPr>
          <w:rFonts w:ascii="Angsana New" w:hAnsi="Angsana New"/>
          <w:sz w:val="30"/>
          <w:szCs w:val="30"/>
        </w:rPr>
      </w:pPr>
      <w:r w:rsidRPr="00807DAC">
        <w:rPr>
          <w:rFonts w:ascii="Angsana New" w:hAnsi="Angsana New" w:hint="cs"/>
          <w:sz w:val="30"/>
          <w:szCs w:val="30"/>
          <w:cs/>
        </w:rPr>
        <w:t>ประเด็น</w:t>
      </w:r>
      <w:r w:rsidRPr="00807DAC">
        <w:rPr>
          <w:rFonts w:ascii="Angsana New" w:hAnsi="Angsana New"/>
          <w:sz w:val="30"/>
          <w:szCs w:val="30"/>
          <w:cs/>
        </w:rPr>
        <w:t>ปัญหา</w:t>
      </w:r>
      <w:r w:rsidRPr="00807DAC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807DAC">
        <w:rPr>
          <w:rFonts w:ascii="Angsana New" w:hAnsi="Angsana New"/>
          <w:sz w:val="30"/>
          <w:szCs w:val="30"/>
          <w:cs/>
        </w:rPr>
        <w:t>สำคัญ</w:t>
      </w:r>
      <w:r w:rsidRPr="00807DAC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807DAC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807DAC" w:rsidRPr="00E80F85" w:rsidRDefault="00807DAC" w:rsidP="004A3E71">
      <w:pPr>
        <w:pStyle w:val="BodyText"/>
        <w:shd w:val="clear" w:color="auto" w:fill="FFFFFF"/>
        <w:spacing w:after="0" w:line="40" w:lineRule="atLeast"/>
        <w:ind w:left="540"/>
        <w:jc w:val="both"/>
        <w:rPr>
          <w:rFonts w:ascii="Angsana New" w:hAnsi="Angsana New"/>
          <w:sz w:val="20"/>
          <w:szCs w:val="24"/>
        </w:rPr>
      </w:pPr>
    </w:p>
    <w:p w:rsidR="00807DAC" w:rsidRDefault="00807DAC" w:rsidP="004A3E71">
      <w:pPr>
        <w:pStyle w:val="BodyText"/>
        <w:shd w:val="clear" w:color="auto" w:fill="FFFFFF"/>
        <w:tabs>
          <w:tab w:val="clear" w:pos="454"/>
        </w:tabs>
        <w:spacing w:after="0" w:line="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07DAC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807DAC">
        <w:rPr>
          <w:rFonts w:ascii="Angsana New" w:hAnsi="Angsana New"/>
          <w:sz w:val="30"/>
          <w:szCs w:val="30"/>
          <w:cs/>
        </w:rPr>
        <w:t>กลุ่</w:t>
      </w:r>
      <w:r w:rsidRPr="00807DAC">
        <w:rPr>
          <w:rFonts w:ascii="Angsana New" w:hAnsi="Angsana New"/>
          <w:sz w:val="30"/>
          <w:szCs w:val="30"/>
          <w:cs/>
          <w:lang w:val="en-GB"/>
        </w:rPr>
        <w:t>มบริษัทได้ใช้</w:t>
      </w:r>
      <w:r w:rsidRPr="00807DAC">
        <w:rPr>
          <w:rFonts w:ascii="Angsana New" w:hAnsi="Angsana New" w:hint="cs"/>
          <w:sz w:val="30"/>
          <w:szCs w:val="30"/>
          <w:cs/>
          <w:lang w:val="en-GB"/>
        </w:rPr>
        <w:t>ข้อมูลที่สามารถสังเกตได้ให้มากที่สุดเท่าที่จะทำได้</w:t>
      </w:r>
      <w:r w:rsidRPr="00807DAC">
        <w:rPr>
          <w:rFonts w:ascii="Angsana New" w:hAnsi="Angsana New"/>
          <w:sz w:val="30"/>
          <w:szCs w:val="30"/>
          <w:lang w:val="en-GB"/>
        </w:rPr>
        <w:t xml:space="preserve"> </w:t>
      </w:r>
      <w:r w:rsidRPr="00807DAC">
        <w:rPr>
          <w:rFonts w:ascii="Angsana New" w:hAnsi="Angsana New"/>
          <w:sz w:val="30"/>
          <w:szCs w:val="30"/>
          <w:cs/>
          <w:lang w:val="en-GB"/>
        </w:rPr>
        <w:t>มูลค่ายุติธรรมเหล่านี้ถูกจัดประเภท</w:t>
      </w:r>
      <w:r w:rsidRPr="00807DAC">
        <w:rPr>
          <w:rFonts w:ascii="Angsana New" w:hAnsi="Angsana New" w:hint="cs"/>
          <w:sz w:val="30"/>
          <w:szCs w:val="30"/>
          <w:cs/>
          <w:lang w:val="en-GB"/>
        </w:rPr>
        <w:t>ในแต่ละ</w:t>
      </w:r>
      <w:r w:rsidRPr="00807DAC">
        <w:rPr>
          <w:rFonts w:ascii="Angsana New" w:hAnsi="Angsana New"/>
          <w:sz w:val="30"/>
          <w:szCs w:val="30"/>
          <w:cs/>
          <w:lang w:val="en-GB"/>
        </w:rPr>
        <w:t>ลำดับชั้น</w:t>
      </w:r>
      <w:r w:rsidRPr="00807DAC"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Pr="00807DAC">
        <w:rPr>
          <w:rFonts w:ascii="Angsana New" w:hAnsi="Angsana New"/>
          <w:sz w:val="30"/>
          <w:szCs w:val="30"/>
          <w:cs/>
          <w:lang w:val="en-GB"/>
        </w:rPr>
        <w:t>มูลค่</w:t>
      </w:r>
      <w:r w:rsidRPr="00807DAC">
        <w:rPr>
          <w:rFonts w:ascii="Angsana New" w:hAnsi="Angsana New"/>
          <w:sz w:val="30"/>
          <w:szCs w:val="30"/>
          <w:cs/>
        </w:rPr>
        <w:t>ายุติธรรมตามข้อมูลที่ใช้ในการประเมินมูลค่า</w:t>
      </w:r>
      <w:r w:rsidRPr="00807DAC">
        <w:rPr>
          <w:rFonts w:ascii="Angsana New" w:hAnsi="Angsana New"/>
          <w:sz w:val="30"/>
          <w:szCs w:val="30"/>
        </w:rPr>
        <w:t xml:space="preserve"> </w:t>
      </w:r>
      <w:r w:rsidRPr="00807DAC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337F7E" w:rsidRPr="0067793E" w:rsidRDefault="00337F7E" w:rsidP="004A3E71">
      <w:pPr>
        <w:pStyle w:val="BodyText"/>
        <w:shd w:val="clear" w:color="auto" w:fill="FFFFFF"/>
        <w:tabs>
          <w:tab w:val="clear" w:pos="454"/>
        </w:tabs>
        <w:spacing w:after="0" w:line="40" w:lineRule="atLeast"/>
        <w:ind w:left="540"/>
        <w:jc w:val="thaiDistribute"/>
        <w:rPr>
          <w:rFonts w:ascii="Angsana New" w:hAnsi="Angsana New"/>
          <w:sz w:val="16"/>
          <w:szCs w:val="20"/>
        </w:rPr>
      </w:pPr>
    </w:p>
    <w:p w:rsidR="00807DAC" w:rsidRPr="001E53EE" w:rsidRDefault="00807DAC" w:rsidP="004A3E71">
      <w:pPr>
        <w:pStyle w:val="block"/>
        <w:numPr>
          <w:ilvl w:val="0"/>
          <w:numId w:val="5"/>
        </w:numPr>
        <w:tabs>
          <w:tab w:val="left" w:pos="1080"/>
        </w:tabs>
        <w:spacing w:after="0" w:line="40" w:lineRule="atLeast"/>
        <w:ind w:left="1080" w:right="-7" w:hanging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E53EE">
        <w:rPr>
          <w:rFonts w:ascii="Angsana New" w:hAnsi="Angsana New"/>
          <w:i/>
          <w:iCs/>
          <w:spacing w:val="-18"/>
          <w:sz w:val="30"/>
          <w:szCs w:val="30"/>
          <w:cs/>
          <w:lang w:bidi="th-TH"/>
        </w:rPr>
        <w:t xml:space="preserve">ข้อมูลระดับ </w:t>
      </w:r>
      <w:r w:rsidRPr="001E53EE">
        <w:rPr>
          <w:rFonts w:ascii="Angsana New" w:hAnsi="Angsana New"/>
          <w:i/>
          <w:iCs/>
          <w:spacing w:val="-18"/>
          <w:sz w:val="30"/>
          <w:szCs w:val="30"/>
          <w:lang w:val="en-US" w:bidi="th-TH"/>
        </w:rPr>
        <w:t>1</w:t>
      </w:r>
      <w:r w:rsidRPr="00A612EE">
        <w:rPr>
          <w:rFonts w:ascii="Angsana New" w:hAnsi="Angsana New"/>
          <w:spacing w:val="-18"/>
          <w:sz w:val="30"/>
          <w:szCs w:val="30"/>
          <w:lang w:val="en-US" w:bidi="th-TH"/>
        </w:rPr>
        <w:t xml:space="preserve"> </w:t>
      </w:r>
      <w:r w:rsidRPr="001E53EE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1E53E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เป็นราคาเสนอซื้อขาย </w:t>
      </w:r>
      <w:r w:rsidRPr="001E53EE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1E53EE">
        <w:rPr>
          <w:rFonts w:ascii="Angsana New" w:hAnsi="Angsana New"/>
          <w:spacing w:val="-4"/>
          <w:sz w:val="30"/>
          <w:szCs w:val="30"/>
          <w:cs/>
          <w:lang w:bidi="th-TH"/>
        </w:rPr>
        <w:t>ไม่</w:t>
      </w:r>
      <w:r w:rsidRPr="001E53EE">
        <w:rPr>
          <w:rFonts w:ascii="Angsana New" w:hAnsi="Angsana New" w:hint="cs"/>
          <w:spacing w:val="-4"/>
          <w:sz w:val="30"/>
          <w:szCs w:val="30"/>
          <w:cs/>
          <w:lang w:bidi="th-TH"/>
        </w:rPr>
        <w:t>ต้อง</w:t>
      </w:r>
      <w:r w:rsidRPr="001E53EE">
        <w:rPr>
          <w:rFonts w:ascii="Angsana New" w:hAnsi="Angsana New"/>
          <w:spacing w:val="-4"/>
          <w:sz w:val="30"/>
          <w:szCs w:val="30"/>
          <w:cs/>
          <w:lang w:bidi="th-TH"/>
        </w:rPr>
        <w:t>ปรับปรุง</w:t>
      </w:r>
      <w:r w:rsidRPr="001E53EE">
        <w:rPr>
          <w:rFonts w:ascii="Angsana New" w:hAnsi="Angsana New"/>
          <w:spacing w:val="-4"/>
          <w:sz w:val="30"/>
          <w:szCs w:val="30"/>
          <w:lang w:bidi="th-TH"/>
        </w:rPr>
        <w:t xml:space="preserve">) </w:t>
      </w:r>
      <w:r w:rsidRPr="001E53EE">
        <w:rPr>
          <w:rFonts w:ascii="Angsana New" w:hAnsi="Angsana New"/>
          <w:spacing w:val="-4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07DAC" w:rsidRPr="009E3BAC" w:rsidRDefault="00807DAC" w:rsidP="004A3E71">
      <w:pPr>
        <w:pStyle w:val="block"/>
        <w:numPr>
          <w:ilvl w:val="0"/>
          <w:numId w:val="5"/>
        </w:numPr>
        <w:tabs>
          <w:tab w:val="left" w:pos="1080"/>
        </w:tabs>
        <w:spacing w:after="0" w:line="40" w:lineRule="atLeast"/>
        <w:ind w:left="1080" w:right="-7" w:hanging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E53EE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>ข้อมูลระดับ</w:t>
      </w:r>
      <w:r w:rsidRPr="001E53EE">
        <w:rPr>
          <w:rFonts w:ascii="Angsana New" w:hAnsi="Angsana New"/>
          <w:i/>
          <w:iCs/>
          <w:spacing w:val="-4"/>
          <w:sz w:val="30"/>
          <w:szCs w:val="30"/>
          <w:lang w:bidi="th-TH"/>
        </w:rPr>
        <w:t xml:space="preserve"> 2</w:t>
      </w:r>
      <w:r w:rsidRPr="009E3BAC">
        <w:rPr>
          <w:rFonts w:ascii="Angsana New" w:hAnsi="Angsana New"/>
          <w:spacing w:val="-4"/>
          <w:sz w:val="30"/>
          <w:szCs w:val="30"/>
          <w:lang w:bidi="th-TH"/>
        </w:rPr>
        <w:t xml:space="preserve">  </w:t>
      </w:r>
      <w:r w:rsidRPr="009E3BAC">
        <w:rPr>
          <w:rFonts w:ascii="Angsana New" w:hAnsi="Angsana New"/>
          <w:spacing w:val="-4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9E3BA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Pr="009E3BAC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9E3BA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เช่น ราคาขาย) </w:t>
      </w:r>
      <w:r w:rsidRPr="009E3BAC">
        <w:rPr>
          <w:rFonts w:ascii="Angsana New" w:hAnsi="Angsana New"/>
          <w:spacing w:val="-4"/>
          <w:sz w:val="30"/>
          <w:szCs w:val="30"/>
          <w:cs/>
          <w:lang w:bidi="th-TH"/>
        </w:rPr>
        <w:t>หรือโดยอ้อม</w:t>
      </w:r>
      <w:r w:rsidRPr="009E3BAC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(เช่น ได้มาจากราคา) </w:t>
      </w:r>
      <w:r w:rsidRPr="009E3BAC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E3BAC">
        <w:rPr>
          <w:rFonts w:ascii="Angsana New" w:hAnsi="Angsana New"/>
          <w:spacing w:val="-4"/>
          <w:sz w:val="30"/>
          <w:szCs w:val="30"/>
          <w:lang w:bidi="th-TH"/>
        </w:rPr>
        <w:t>1</w:t>
      </w:r>
    </w:p>
    <w:p w:rsidR="00807DAC" w:rsidRDefault="00807DAC" w:rsidP="00B9204D">
      <w:pPr>
        <w:pStyle w:val="block"/>
        <w:numPr>
          <w:ilvl w:val="0"/>
          <w:numId w:val="5"/>
        </w:numPr>
        <w:tabs>
          <w:tab w:val="left" w:pos="1080"/>
          <w:tab w:val="left" w:pos="1170"/>
        </w:tabs>
        <w:spacing w:after="0" w:line="40" w:lineRule="atLeast"/>
        <w:ind w:left="1080" w:right="-7" w:hanging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E53EE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ข้อมูล</w:t>
      </w:r>
      <w:r w:rsidRPr="001E53EE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>ระดับ</w:t>
      </w:r>
      <w:r w:rsidR="00753770" w:rsidRPr="001E53EE">
        <w:rPr>
          <w:rFonts w:ascii="Angsana New" w:hAnsi="Angsana New"/>
          <w:i/>
          <w:iCs/>
          <w:spacing w:val="-4"/>
          <w:sz w:val="30"/>
          <w:szCs w:val="30"/>
          <w:lang w:bidi="th-TH"/>
        </w:rPr>
        <w:t xml:space="preserve"> 3</w:t>
      </w:r>
      <w:r w:rsidR="00753770" w:rsidRPr="004F4BB5">
        <w:rPr>
          <w:rFonts w:ascii="Angsana New" w:hAnsi="Angsana New"/>
          <w:spacing w:val="-4"/>
          <w:sz w:val="30"/>
          <w:szCs w:val="30"/>
          <w:lang w:bidi="th-TH"/>
        </w:rPr>
        <w:t xml:space="preserve">  </w:t>
      </w:r>
      <w:r w:rsidRPr="004F4BB5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</w:t>
      </w:r>
      <w:r w:rsidRPr="004F4BB5">
        <w:rPr>
          <w:rFonts w:ascii="Angsana New" w:hAnsi="Angsana New"/>
          <w:spacing w:val="-4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4F4BB5">
        <w:rPr>
          <w:rFonts w:ascii="Angsana New" w:hAnsi="Angsana New" w:hint="cs"/>
          <w:spacing w:val="-4"/>
          <w:sz w:val="30"/>
          <w:szCs w:val="30"/>
          <w:cs/>
          <w:lang w:bidi="th-TH"/>
        </w:rPr>
        <w:t>ไม่ได้มาจากข้อมูลที่</w:t>
      </w:r>
      <w:r w:rsidR="001E53EE">
        <w:rPr>
          <w:rFonts w:ascii="Angsana New" w:hAnsi="Angsana New" w:hint="cs"/>
          <w:spacing w:val="-4"/>
          <w:sz w:val="30"/>
          <w:szCs w:val="30"/>
          <w:cs/>
          <w:lang w:bidi="th-TH"/>
        </w:rPr>
        <w:t>สามารถ</w:t>
      </w:r>
      <w:r w:rsidRPr="004F4BB5">
        <w:rPr>
          <w:rFonts w:ascii="Angsana New" w:hAnsi="Angsana New" w:hint="cs"/>
          <w:spacing w:val="-4"/>
          <w:sz w:val="30"/>
          <w:szCs w:val="30"/>
          <w:cs/>
          <w:lang w:bidi="th-TH"/>
        </w:rPr>
        <w:t>สังเกตได้ (ข้อมูลที่ไม่สามารถ</w:t>
      </w:r>
      <w:r w:rsidRPr="004F4BB5">
        <w:rPr>
          <w:rFonts w:ascii="Angsana New" w:hAnsi="Angsana New"/>
          <w:spacing w:val="-4"/>
          <w:sz w:val="30"/>
          <w:szCs w:val="30"/>
          <w:cs/>
          <w:lang w:bidi="th-TH"/>
        </w:rPr>
        <w:t>สังเกตได้</w:t>
      </w:r>
      <w:r w:rsidRPr="004F4BB5">
        <w:rPr>
          <w:rFonts w:ascii="Angsana New" w:hAnsi="Angsana New" w:hint="cs"/>
          <w:spacing w:val="-4"/>
          <w:sz w:val="30"/>
          <w:szCs w:val="30"/>
          <w:cs/>
          <w:lang w:bidi="th-TH"/>
        </w:rPr>
        <w:t>)</w:t>
      </w:r>
    </w:p>
    <w:p w:rsidR="00BB39D5" w:rsidRPr="00BB39D5" w:rsidRDefault="00BB39D5" w:rsidP="00BB39D5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807DAC" w:rsidRPr="00807DAC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07DAC">
        <w:rPr>
          <w:rFonts w:ascii="Angsana New" w:hAnsi="Angsana New"/>
          <w:sz w:val="30"/>
          <w:szCs w:val="30"/>
          <w:cs/>
        </w:rPr>
        <w:t>หา</w:t>
      </w:r>
      <w:r w:rsidRPr="00807DAC">
        <w:rPr>
          <w:rFonts w:ascii="Angsana New" w:hAnsi="Angsana New" w:hint="cs"/>
          <w:sz w:val="30"/>
          <w:szCs w:val="30"/>
          <w:cs/>
        </w:rPr>
        <w:t>ก</w:t>
      </w:r>
      <w:r w:rsidRPr="00807DAC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807DAC">
        <w:rPr>
          <w:rFonts w:ascii="Angsana New" w:hAnsi="Angsana New" w:hint="cs"/>
          <w:sz w:val="30"/>
          <w:szCs w:val="30"/>
          <w:cs/>
        </w:rPr>
        <w:t>ั้น</w:t>
      </w:r>
      <w:r w:rsidRPr="00807DAC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807DAC">
        <w:rPr>
          <w:rFonts w:ascii="Angsana New" w:hAnsi="Angsana New" w:hint="cs"/>
          <w:sz w:val="30"/>
          <w:szCs w:val="30"/>
          <w:cs/>
        </w:rPr>
        <w:t>โดยรวม</w:t>
      </w:r>
      <w:r w:rsidRPr="00807DAC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807DAC">
        <w:rPr>
          <w:rFonts w:ascii="Angsana New" w:hAnsi="Angsana New" w:hint="cs"/>
          <w:sz w:val="30"/>
          <w:szCs w:val="30"/>
          <w:cs/>
        </w:rPr>
        <w:t>ตาม</w:t>
      </w:r>
      <w:r w:rsidRPr="00807DA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807DAC">
        <w:rPr>
          <w:rFonts w:ascii="Angsana New" w:hAnsi="Angsana New" w:hint="cs"/>
          <w:sz w:val="30"/>
          <w:szCs w:val="30"/>
          <w:cs/>
        </w:rPr>
        <w:t>ของ</w:t>
      </w:r>
      <w:r w:rsidRPr="00807DAC">
        <w:rPr>
          <w:rFonts w:ascii="Angsana New" w:hAnsi="Angsana New"/>
          <w:sz w:val="30"/>
          <w:szCs w:val="30"/>
          <w:cs/>
        </w:rPr>
        <w:t>ข้อมูล</w:t>
      </w:r>
      <w:r w:rsidRPr="00807DAC">
        <w:rPr>
          <w:rFonts w:ascii="Angsana New" w:hAnsi="Angsana New" w:hint="cs"/>
          <w:sz w:val="30"/>
          <w:szCs w:val="30"/>
          <w:cs/>
        </w:rPr>
        <w:t>ที่อยู่</w:t>
      </w:r>
      <w:r w:rsidRPr="00807DAC">
        <w:rPr>
          <w:rFonts w:ascii="Angsana New" w:hAnsi="Angsana New"/>
          <w:sz w:val="30"/>
          <w:szCs w:val="30"/>
          <w:cs/>
        </w:rPr>
        <w:t>ในระดับต่ำสุด</w:t>
      </w:r>
      <w:r w:rsidRPr="00807DAC">
        <w:rPr>
          <w:rFonts w:ascii="Angsana New" w:hAnsi="Angsana New" w:hint="cs"/>
          <w:sz w:val="30"/>
          <w:szCs w:val="30"/>
          <w:cs/>
        </w:rPr>
        <w:t>ที่</w:t>
      </w:r>
      <w:r w:rsidRPr="00807DAC">
        <w:rPr>
          <w:rFonts w:ascii="Angsana New" w:hAnsi="Angsana New"/>
          <w:sz w:val="30"/>
          <w:szCs w:val="30"/>
          <w:cs/>
        </w:rPr>
        <w:t>มีนัยสำคัญ</w:t>
      </w:r>
      <w:r w:rsidRPr="00807DAC">
        <w:rPr>
          <w:rFonts w:ascii="Angsana New" w:hAnsi="Angsana New" w:hint="cs"/>
          <w:sz w:val="30"/>
          <w:szCs w:val="30"/>
          <w:cs/>
        </w:rPr>
        <w:t>สำหรับ</w:t>
      </w:r>
      <w:r w:rsidRPr="00807DAC">
        <w:rPr>
          <w:rFonts w:ascii="Angsana New" w:hAnsi="Angsana New"/>
          <w:sz w:val="30"/>
          <w:szCs w:val="30"/>
          <w:cs/>
        </w:rPr>
        <w:t>การวัดมูลค่า</w:t>
      </w:r>
      <w:r w:rsidRPr="00807DAC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807DAC" w:rsidRPr="00E80F85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807DAC" w:rsidRPr="00807DAC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07DAC">
        <w:rPr>
          <w:rFonts w:ascii="Angsana New" w:hAnsi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hint="cs"/>
          <w:sz w:val="30"/>
          <w:szCs w:val="30"/>
          <w:cs/>
        </w:rPr>
        <w:t>ของ</w:t>
      </w:r>
      <w:r w:rsidRPr="0020301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807DAC">
        <w:rPr>
          <w:rFonts w:ascii="Angsana New" w:hAnsi="Angsana New"/>
          <w:sz w:val="30"/>
          <w:szCs w:val="30"/>
        </w:rPr>
        <w:t xml:space="preserve"> </w:t>
      </w:r>
    </w:p>
    <w:p w:rsidR="00807DAC" w:rsidRPr="00E80F85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807DAC" w:rsidRPr="00937F94" w:rsidRDefault="00807DAC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7F94">
        <w:rPr>
          <w:rFonts w:ascii="Angsana New" w:hAnsi="Angsana New"/>
          <w:spacing w:val="-2"/>
          <w:sz w:val="30"/>
          <w:szCs w:val="30"/>
          <w:cs/>
        </w:rPr>
        <w:t>ข้อมูลเพิ่มเติมเกี่ยวกับ</w:t>
      </w:r>
      <w:r w:rsidRPr="00937F94">
        <w:rPr>
          <w:rFonts w:ascii="Angsana New" w:hAnsi="Angsana New" w:hint="cs"/>
          <w:spacing w:val="-2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Pr="00937F94">
        <w:rPr>
          <w:rFonts w:ascii="Angsana New" w:hAnsi="Angsana New"/>
          <w:spacing w:val="-2"/>
          <w:sz w:val="30"/>
          <w:szCs w:val="30"/>
        </w:rPr>
        <w:t xml:space="preserve"> 1</w:t>
      </w:r>
      <w:r w:rsidR="001E53EE">
        <w:rPr>
          <w:rFonts w:ascii="Angsana New" w:hAnsi="Angsana New"/>
          <w:spacing w:val="-2"/>
          <w:sz w:val="30"/>
          <w:szCs w:val="30"/>
        </w:rPr>
        <w:t>9</w:t>
      </w:r>
      <w:r w:rsidRPr="00937F94">
        <w:rPr>
          <w:rFonts w:ascii="Angsana New" w:hAnsi="Angsana New" w:hint="cs"/>
          <w:spacing w:val="-2"/>
          <w:sz w:val="30"/>
          <w:szCs w:val="30"/>
          <w:cs/>
        </w:rPr>
        <w:t xml:space="preserve"> เครื่องมือทางการเงิน</w:t>
      </w:r>
    </w:p>
    <w:p w:rsidR="00753770" w:rsidRPr="00E80F85" w:rsidRDefault="00753770" w:rsidP="00937F94">
      <w:pPr>
        <w:pStyle w:val="BodyText"/>
        <w:shd w:val="clear" w:color="auto" w:fill="FFFFFF"/>
        <w:tabs>
          <w:tab w:val="clear" w:pos="454"/>
        </w:tabs>
        <w:spacing w:after="0" w:line="1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F51235" w:rsidRDefault="00B9204D" w:rsidP="00D26539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51235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D1DC3" w:rsidRPr="00F5123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D1DC3" w:rsidRPr="00E80F85" w:rsidRDefault="00FD1DC3" w:rsidP="00937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jc w:val="thaiDistribute"/>
        <w:rPr>
          <w:rFonts w:ascii="Angsana New" w:hAnsi="Angsana New"/>
          <w:sz w:val="20"/>
          <w:szCs w:val="20"/>
        </w:rPr>
      </w:pPr>
    </w:p>
    <w:p w:rsidR="004E4678" w:rsidRPr="00753770" w:rsidRDefault="00FD1DC3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753770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6D46B8" w:rsidRPr="00753770">
        <w:rPr>
          <w:rFonts w:ascii="Angsana New" w:hAnsi="Angsana New" w:hint="cs"/>
          <w:spacing w:val="4"/>
          <w:sz w:val="30"/>
          <w:szCs w:val="30"/>
          <w:cs/>
        </w:rPr>
        <w:t>นัย</w:t>
      </w:r>
      <w:r w:rsidRPr="00753770">
        <w:rPr>
          <w:rFonts w:ascii="Angsana New" w:hAnsi="Angsana New"/>
          <w:spacing w:val="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C7576C" w:rsidRPr="00753770">
        <w:rPr>
          <w:rFonts w:ascii="Angsana New" w:hAnsi="Angsana New" w:hint="cs"/>
          <w:spacing w:val="4"/>
          <w:sz w:val="30"/>
          <w:szCs w:val="30"/>
          <w:cs/>
        </w:rPr>
        <w:t>นัย</w:t>
      </w:r>
      <w:r w:rsidRPr="00753770">
        <w:rPr>
          <w:rFonts w:ascii="Angsana New" w:hAnsi="Angsana New"/>
          <w:spacing w:val="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CE7EFF" w:rsidRPr="00E80F85" w:rsidRDefault="00CE7EFF" w:rsidP="00BB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Default="00FD1DC3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E3BAC">
        <w:rPr>
          <w:rFonts w:ascii="Angsana New" w:hAnsi="Angsana New"/>
          <w:spacing w:val="-4"/>
          <w:sz w:val="30"/>
          <w:szCs w:val="30"/>
          <w:cs/>
        </w:rPr>
        <w:t>ความสัมพันธ์ที่มีกับบริษัท</w:t>
      </w:r>
      <w:r w:rsidR="00F8172D" w:rsidRPr="009E3BAC">
        <w:rPr>
          <w:rFonts w:ascii="Angsana New" w:hAnsi="Angsana New"/>
          <w:spacing w:val="-4"/>
          <w:sz w:val="30"/>
          <w:szCs w:val="30"/>
          <w:cs/>
        </w:rPr>
        <w:t>ย่อย</w:t>
      </w:r>
      <w:r w:rsidR="00286587" w:rsidRPr="009E3BA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8172D" w:rsidRPr="009E3BAC">
        <w:rPr>
          <w:rFonts w:ascii="Angsana New" w:hAnsi="Angsana New"/>
          <w:spacing w:val="-4"/>
          <w:sz w:val="30"/>
          <w:szCs w:val="30"/>
          <w:cs/>
        </w:rPr>
        <w:t>บริษัทร่วม</w:t>
      </w:r>
      <w:r w:rsidR="00286587" w:rsidRPr="009E3BAC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432924" w:rsidRPr="009E3BAC">
        <w:rPr>
          <w:rFonts w:ascii="Angsana New" w:hAnsi="Angsana New" w:hint="cs"/>
          <w:spacing w:val="-4"/>
          <w:sz w:val="30"/>
          <w:szCs w:val="30"/>
          <w:cs/>
        </w:rPr>
        <w:t>การร่วมค้า</w:t>
      </w:r>
      <w:r w:rsidRPr="009E3BAC">
        <w:rPr>
          <w:rFonts w:ascii="Angsana New" w:hAnsi="Angsana New"/>
          <w:spacing w:val="-4"/>
          <w:sz w:val="30"/>
          <w:szCs w:val="30"/>
          <w:cs/>
        </w:rPr>
        <w:t>ได้เปิดเผยใน</w:t>
      </w:r>
      <w:r w:rsidR="000D1018" w:rsidRPr="009E3BAC">
        <w:rPr>
          <w:rFonts w:ascii="Angsana New" w:hAnsi="Angsana New"/>
          <w:spacing w:val="-4"/>
          <w:sz w:val="30"/>
          <w:szCs w:val="30"/>
          <w:cs/>
        </w:rPr>
        <w:t>หมายเหตุ</w:t>
      </w:r>
      <w:r w:rsidR="00736BC3" w:rsidRPr="009E3BAC">
        <w:rPr>
          <w:rFonts w:ascii="Angsana New" w:hAnsi="Angsana New"/>
          <w:spacing w:val="-4"/>
          <w:sz w:val="30"/>
          <w:szCs w:val="30"/>
          <w:cs/>
        </w:rPr>
        <w:t>ข้</w:t>
      </w:r>
      <w:r w:rsidR="00736BC3" w:rsidRPr="009E3BAC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9E3BA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64FA3" w:rsidRPr="009E3BAC">
        <w:rPr>
          <w:rFonts w:ascii="Angsana New" w:hAnsi="Angsana New"/>
          <w:spacing w:val="-4"/>
          <w:sz w:val="30"/>
          <w:szCs w:val="30"/>
        </w:rPr>
        <w:t>6</w:t>
      </w:r>
      <w:r w:rsidR="00736BC3" w:rsidRPr="009E3BAC">
        <w:rPr>
          <w:rFonts w:ascii="Angsana New" w:hAnsi="Angsana New"/>
          <w:spacing w:val="-4"/>
          <w:sz w:val="30"/>
          <w:szCs w:val="30"/>
        </w:rPr>
        <w:t xml:space="preserve"> </w:t>
      </w:r>
      <w:r w:rsidR="003217BE" w:rsidRPr="009E3BAC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864FA3" w:rsidRPr="009E3BAC">
        <w:rPr>
          <w:rFonts w:ascii="Angsana New" w:hAnsi="Angsana New"/>
          <w:spacing w:val="-4"/>
          <w:sz w:val="30"/>
          <w:szCs w:val="30"/>
        </w:rPr>
        <w:t>7</w:t>
      </w:r>
      <w:r w:rsidRPr="009E3BAC">
        <w:rPr>
          <w:rFonts w:ascii="Angsana New" w:hAnsi="Angsana New"/>
          <w:spacing w:val="-4"/>
          <w:sz w:val="30"/>
          <w:szCs w:val="30"/>
          <w:cs/>
        </w:rPr>
        <w:t xml:space="preserve"> สำห</w:t>
      </w:r>
      <w:r w:rsidR="00F8172D" w:rsidRPr="009E3BAC">
        <w:rPr>
          <w:rFonts w:ascii="Angsana New" w:hAnsi="Angsana New"/>
          <w:spacing w:val="-4"/>
          <w:sz w:val="30"/>
          <w:szCs w:val="30"/>
          <w:cs/>
        </w:rPr>
        <w:t>รับความสัมพันธ์กับผู้บริหารสำคัญ</w:t>
      </w:r>
      <w:r w:rsidRPr="009E3BAC">
        <w:rPr>
          <w:rFonts w:ascii="Angsana New" w:hAnsi="Angsana New"/>
          <w:spacing w:val="-4"/>
          <w:sz w:val="30"/>
          <w:szCs w:val="30"/>
          <w:cs/>
        </w:rPr>
        <w:t>และบุคคลหรือกิจการที่เกี่ยวข้องกัน</w:t>
      </w:r>
      <w:r w:rsidR="00286587" w:rsidRPr="009E3BAC">
        <w:rPr>
          <w:rFonts w:ascii="Angsana New" w:hAnsi="Angsana New"/>
          <w:spacing w:val="-4"/>
          <w:sz w:val="30"/>
          <w:szCs w:val="30"/>
          <w:cs/>
        </w:rPr>
        <w:t>อื่น</w:t>
      </w:r>
      <w:r w:rsidR="0056210A" w:rsidRPr="009E3BAC">
        <w:rPr>
          <w:rFonts w:ascii="Angsana New" w:hAnsi="Angsana New"/>
          <w:spacing w:val="-4"/>
          <w:sz w:val="30"/>
          <w:szCs w:val="30"/>
          <w:cs/>
        </w:rPr>
        <w:t>ที่มีรายการกับกลุ่มบริษัท</w:t>
      </w:r>
      <w:r w:rsidR="00C7576C" w:rsidRPr="009E3BA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E3BAC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D72602" w:rsidRDefault="00D72602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60"/>
        <w:gridCol w:w="4050"/>
      </w:tblGrid>
      <w:tr w:rsidR="009E42A1" w:rsidRPr="00EF646B" w:rsidTr="001E2FB9">
        <w:trPr>
          <w:trHeight w:val="20"/>
          <w:tblHeader/>
        </w:trPr>
        <w:tc>
          <w:tcPr>
            <w:tcW w:w="4338" w:type="dxa"/>
          </w:tcPr>
          <w:p w:rsidR="009E42A1" w:rsidRPr="00EF646B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9E42A1" w:rsidRPr="00EF646B" w:rsidRDefault="009E42A1" w:rsidP="00930FCB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:rsidR="009E42A1" w:rsidRPr="00EF646B" w:rsidRDefault="009E42A1" w:rsidP="00930FCB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E42A1" w:rsidRPr="00EF646B" w:rsidTr="001E2FB9">
        <w:trPr>
          <w:trHeight w:val="20"/>
        </w:trPr>
        <w:tc>
          <w:tcPr>
            <w:tcW w:w="4338" w:type="dxa"/>
          </w:tcPr>
          <w:p w:rsidR="009E42A1" w:rsidRPr="00EF646B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จำกัด (มหาชน)</w:t>
            </w:r>
          </w:p>
        </w:tc>
        <w:tc>
          <w:tcPr>
            <w:tcW w:w="1260" w:type="dxa"/>
          </w:tcPr>
          <w:p w:rsidR="009E42A1" w:rsidRPr="00EF646B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EF646B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เป็นผู้ถือหุ้นรายใหญ่โดยถือหุ้นในบริษัท</w:t>
            </w:r>
          </w:p>
          <w:p w:rsidR="009E42A1" w:rsidRPr="00EF646B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39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</w:tc>
      </w:tr>
      <w:tr w:rsidR="009E42A1" w:rsidRPr="00EF646B" w:rsidTr="001E2FB9">
        <w:trPr>
          <w:trHeight w:val="20"/>
        </w:trPr>
        <w:tc>
          <w:tcPr>
            <w:tcW w:w="4338" w:type="dxa"/>
          </w:tcPr>
          <w:p w:rsidR="009E42A1" w:rsidRPr="00EF646B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โฮลดิ้งส์</w:t>
            </w:r>
          </w:p>
          <w:p w:rsidR="009E42A1" w:rsidRPr="00EF646B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</w:tcPr>
          <w:p w:rsidR="009E42A1" w:rsidRPr="00EF646B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EF646B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เป็นผู้ถือหุ้นโดยถือหุ้นในบริษัท</w:t>
            </w:r>
            <w:r w:rsidRPr="00F11D2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F11D2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Pr="00F11D2B">
              <w:rPr>
                <w:rFonts w:ascii="Angsana New" w:hAnsi="Angsana New"/>
                <w:spacing w:val="-6"/>
                <w:sz w:val="30"/>
                <w:szCs w:val="30"/>
              </w:rPr>
              <w:t>39</w:t>
            </w:r>
            <w:r w:rsidRPr="00F11D2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ละมีผู้แทนเป็นกรรมการของบริษัท</w:t>
            </w:r>
          </w:p>
          <w:p w:rsidR="009E42A1" w:rsidRPr="00EF646B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9E42A1" w:rsidRPr="00EF646B" w:rsidTr="001E2FB9">
        <w:trPr>
          <w:trHeight w:val="20"/>
        </w:trPr>
        <w:tc>
          <w:tcPr>
            <w:tcW w:w="4338" w:type="dxa"/>
          </w:tcPr>
          <w:p w:rsidR="009E42A1" w:rsidRPr="00EF646B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สยามโฮลดิ้ง จำกัด</w:t>
            </w:r>
          </w:p>
        </w:tc>
        <w:tc>
          <w:tcPr>
            <w:tcW w:w="1260" w:type="dxa"/>
          </w:tcPr>
          <w:p w:rsidR="009E42A1" w:rsidRPr="00EF646B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9E42A1" w:rsidRPr="00EF646B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เป็นผู้ถือหุ้นของบริษัทย่อย</w:t>
            </w:r>
          </w:p>
          <w:p w:rsidR="009E42A1" w:rsidRPr="00EF646B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สาธรทรัพย์สิน จำกัด</w:t>
            </w:r>
            <w:r w:rsidRPr="00EF64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42A1" w:rsidRPr="00EF646B" w:rsidTr="001E2FB9">
        <w:trPr>
          <w:trHeight w:val="20"/>
        </w:trPr>
        <w:tc>
          <w:tcPr>
            <w:tcW w:w="4338" w:type="dxa"/>
          </w:tcPr>
          <w:p w:rsidR="009E42A1" w:rsidRPr="00EF646B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60" w:type="dxa"/>
          </w:tcPr>
          <w:p w:rsidR="009E42A1" w:rsidRPr="00EF646B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EF646B" w:rsidRDefault="009E42A1" w:rsidP="00930FCB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EF646B" w:rsidTr="001E2FB9">
        <w:trPr>
          <w:trHeight w:val="20"/>
        </w:trPr>
        <w:tc>
          <w:tcPr>
            <w:tcW w:w="4338" w:type="dxa"/>
          </w:tcPr>
          <w:p w:rsidR="009E42A1" w:rsidRPr="00EF646B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:rsidR="009E42A1" w:rsidRPr="00EF646B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EF646B" w:rsidRDefault="009E42A1" w:rsidP="00930FCB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ศูนย์วิชาการอาคเนย์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เครืออาคเนย์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 แมเนจเม้นท์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  <w:tcMar>
              <w:left w:w="115" w:type="dxa"/>
              <w:right w:w="0" w:type="dxa"/>
            </w:tcMar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B4E37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นอร์ธปาร์คเซอร์วิส อพาร์ทเม้นท์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  <w:tcMar>
              <w:left w:w="115" w:type="dxa"/>
              <w:right w:w="0" w:type="dxa"/>
            </w:tcMar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  <w:tcMar>
              <w:left w:w="115" w:type="dxa"/>
              <w:right w:w="0" w:type="dxa"/>
            </w:tcMar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ชินาทรัพย์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เอเชีย โฮเรก้า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ไทยดริ้งค์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BD5C2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BD5C2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BD5C2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BD5C2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วัน แบงค็อก จำกัด</w:t>
            </w:r>
            <w:r w:rsidRPr="00BD5C2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BD5C2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สีมาธุรกิจ จำกัด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BD5C2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แมนเนจเม้นท์ แอนด์ </w:t>
            </w:r>
          </w:p>
          <w:p w:rsidR="009E42A1" w:rsidRPr="00BD5C28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D5C28">
              <w:rPr>
                <w:rFonts w:ascii="Angsana New" w:hAnsi="Angsana New"/>
                <w:sz w:val="30"/>
                <w:szCs w:val="30"/>
                <w:cs/>
              </w:rPr>
              <w:t>ดิเวลลอปเม้นท์ จำกัด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BD5C2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วีระวงค์</w:t>
            </w:r>
            <w:r w:rsidRPr="00BD5C2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D5C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C28">
              <w:rPr>
                <w:rFonts w:ascii="Angsana New" w:hAnsi="Angsana New"/>
                <w:sz w:val="30"/>
                <w:szCs w:val="30"/>
                <w:cs/>
              </w:rPr>
              <w:t>ชินวัฒน์ และพาร์ทเนอร์ส</w:t>
            </w:r>
            <w:r w:rsidRPr="00BD5C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C2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BD5C2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ลีพ โซลูชั่น เอเชีย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อมรินทร์พริ้นติ้ง แอนด์ พับลิซซิ่ง จำกัด (มหาชน)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ประชารัฐรักสามัคคี วิสาหกิจเพื่อสังคม (ประเทศไทย)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ป้อมทิพย์ (2012)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F75E32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497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เดอะโฮเทล สุขุมวิท </w:t>
            </w:r>
            <w:r w:rsidRPr="0076497B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76497B">
              <w:rPr>
                <w:rFonts w:ascii="Angsana New" w:hAnsi="Angsana New" w:hint="cs"/>
                <w:sz w:val="30"/>
                <w:szCs w:val="30"/>
                <w:cs/>
              </w:rPr>
              <w:t>จำกัด (เดิมชื่อ</w:t>
            </w:r>
            <w:r w:rsidRPr="0076497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6497B">
              <w:rPr>
                <w:rFonts w:ascii="Angsana New" w:hAnsi="Angsana New" w:hint="cs"/>
                <w:sz w:val="30"/>
                <w:szCs w:val="30"/>
                <w:cs/>
              </w:rPr>
              <w:t xml:space="preserve">อินน์ไซด์ โฮเทล สุขุมวิท </w:t>
            </w:r>
            <w:r w:rsidRPr="0076497B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76497B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Pr="007649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7649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9E42A1" w:rsidRPr="00F75E32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5E3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F75E32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5E3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โรงงานอุตสาหกรรมกระดาษบางปะอิน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บริษัท เอส พี เอ็ม อาหารและเครื่องดื่ม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แอสคอทท์ อินเตอร์เนชั่นแนลแมนเนจ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เมนท์ (ประเทศไทย)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F64388" w:rsidTr="001E2FB9">
        <w:trPr>
          <w:trHeight w:val="20"/>
        </w:trPr>
        <w:tc>
          <w:tcPr>
            <w:tcW w:w="4338" w:type="dxa"/>
          </w:tcPr>
          <w:p w:rsidR="009E42A1" w:rsidRPr="00F6438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4388">
              <w:rPr>
                <w:rFonts w:ascii="Angsana New" w:hAnsi="Angsana New"/>
                <w:sz w:val="30"/>
                <w:szCs w:val="30"/>
                <w:cs/>
              </w:rPr>
              <w:t>บริษัท โกลเด้นเวลธ์ จำกัด</w:t>
            </w:r>
          </w:p>
        </w:tc>
        <w:tc>
          <w:tcPr>
            <w:tcW w:w="1260" w:type="dxa"/>
          </w:tcPr>
          <w:p w:rsidR="009E42A1" w:rsidRPr="00F6438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43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F6438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43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F64388" w:rsidTr="001E2FB9">
        <w:trPr>
          <w:trHeight w:val="20"/>
        </w:trPr>
        <w:tc>
          <w:tcPr>
            <w:tcW w:w="4338" w:type="dxa"/>
          </w:tcPr>
          <w:p w:rsidR="009E42A1" w:rsidRPr="00F6438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4388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</w:t>
            </w:r>
            <w:r w:rsidRPr="00F6438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64388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260" w:type="dxa"/>
          </w:tcPr>
          <w:p w:rsidR="009E42A1" w:rsidRPr="00F6438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438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F6438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43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F64388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ป้อมบูรพา จำกัด 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C148EF" w:rsidTr="00C148EF">
        <w:trPr>
          <w:trHeight w:val="20"/>
        </w:trPr>
        <w:tc>
          <w:tcPr>
            <w:tcW w:w="4338" w:type="dxa"/>
            <w:shd w:val="clear" w:color="auto" w:fill="auto"/>
          </w:tcPr>
          <w:p w:rsidR="009E42A1" w:rsidRPr="00C148EF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 w:hint="cs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  <w:shd w:val="clear" w:color="auto" w:fill="auto"/>
          </w:tcPr>
          <w:p w:rsidR="009E42A1" w:rsidRPr="00C148EF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9E42A1" w:rsidRPr="00C148EF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F3323E" w:rsidRPr="00C21283" w:rsidTr="00C148EF">
        <w:trPr>
          <w:trHeight w:val="20"/>
        </w:trPr>
        <w:tc>
          <w:tcPr>
            <w:tcW w:w="4338" w:type="dxa"/>
            <w:shd w:val="clear" w:color="auto" w:fill="auto"/>
          </w:tcPr>
          <w:p w:rsidR="00F3323E" w:rsidRPr="00C148EF" w:rsidRDefault="00F3323E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/>
                <w:sz w:val="30"/>
                <w:szCs w:val="30"/>
                <w:cs/>
              </w:rPr>
              <w:t>บริษัท ป้อมกิจ จำกัด</w:t>
            </w:r>
          </w:p>
        </w:tc>
        <w:tc>
          <w:tcPr>
            <w:tcW w:w="1260" w:type="dxa"/>
            <w:shd w:val="clear" w:color="auto" w:fill="auto"/>
          </w:tcPr>
          <w:p w:rsidR="00F3323E" w:rsidRPr="00C148EF" w:rsidRDefault="00F3323E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F3323E" w:rsidRPr="00BD5C28" w:rsidRDefault="00F3323E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 w:rsidRPr="00BD5C2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D5C28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ฟอร์เวิร์ด ซิสเต็ม จำกัด</w:t>
            </w:r>
            <w:r w:rsidRPr="00BD5C28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BD5C28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BD5C28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บริษัท เลิศรัฐการ จำกัด</w:t>
            </w:r>
          </w:p>
        </w:tc>
        <w:tc>
          <w:tcPr>
            <w:tcW w:w="1260" w:type="dxa"/>
          </w:tcPr>
          <w:p w:rsidR="009E42A1" w:rsidRPr="00BD5C28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BD5C28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C2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BD5C28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คอนซัลติ้ง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อะเฮดออล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rPr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655256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55256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เฟรเซอร์ ฮอสพิทอลลิตี้ (ประเทศไทย)</w:t>
            </w:r>
            <w:r w:rsidRPr="0065525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655256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เฟรเซอร์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แมเนจเมนท์ เซอร์วิส พีทีอี </w:t>
            </w:r>
          </w:p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พร๊อพเพอร์ตี้ ลิมิเต็ด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พร๊อพเพอร์ตี้ คอเปอเรท เซอร์วิส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พีทีอี แอลทีดี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70083A" w:rsidRPr="00BD24F4" w:rsidRDefault="0070083A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(ประเทศไทย) จำกัด (มหาชน)</w:t>
            </w:r>
          </w:p>
          <w:p w:rsidR="009E42A1" w:rsidRPr="00BD24F4" w:rsidRDefault="0070083A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(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="009E42A1" w:rsidRPr="00BD24F4">
              <w:rPr>
                <w:rFonts w:ascii="Angsana New" w:hAnsi="Angsana New"/>
                <w:sz w:val="30"/>
                <w:szCs w:val="30"/>
                <w:cs/>
              </w:rPr>
              <w:t>บริษัท ไทคอน อินดัสเทรียล คอนเน็คชั่น จำกัด (มหาชน)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9E42A1" w:rsidRPr="00BD24F4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9E42A1" w:rsidRPr="00BD24F4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ฟู๊ด ออฟ เอเชีย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ไทยโชว์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2013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แอสเสท เวิรด์ ลีเฌอร์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แอสเสท เวิรด์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เว็ก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ของบริษัทที่มีกรรมการร่วมกัน</w:t>
            </w:r>
          </w:p>
        </w:tc>
      </w:tr>
      <w:tr w:rsidR="009E42A1" w:rsidRPr="00C21283" w:rsidTr="001E2FB9">
        <w:trPr>
          <w:trHeight w:val="20"/>
        </w:trPr>
        <w:tc>
          <w:tcPr>
            <w:tcW w:w="4338" w:type="dxa"/>
          </w:tcPr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ทีซีซี โฮเทลส์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 แอสเซ็ทส์</w:t>
            </w:r>
          </w:p>
          <w:p w:rsidR="009E42A1" w:rsidRPr="00C21283" w:rsidRDefault="009E42A1" w:rsidP="00930F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แมนเนจเม้นท์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E42A1" w:rsidRPr="00C21283" w:rsidRDefault="009E42A1" w:rsidP="00930FC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E42A1" w:rsidRPr="00C21283" w:rsidRDefault="009E42A1" w:rsidP="00930FC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7049AD" w:rsidRPr="00C21283" w:rsidTr="001E2FB9">
        <w:trPr>
          <w:trHeight w:val="20"/>
        </w:trPr>
        <w:tc>
          <w:tcPr>
            <w:tcW w:w="4338" w:type="dxa"/>
          </w:tcPr>
          <w:p w:rsidR="007049AD" w:rsidRPr="00C148EF" w:rsidRDefault="007049AD" w:rsidP="0070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/>
                <w:sz w:val="30"/>
                <w:szCs w:val="30"/>
                <w:cs/>
              </w:rPr>
              <w:t>บริษัท ซี เอ ซี จำกัด</w:t>
            </w:r>
          </w:p>
        </w:tc>
        <w:tc>
          <w:tcPr>
            <w:tcW w:w="1260" w:type="dxa"/>
          </w:tcPr>
          <w:p w:rsidR="007049AD" w:rsidRPr="00C148EF" w:rsidRDefault="007049AD" w:rsidP="007049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049AD" w:rsidRPr="00C148EF" w:rsidRDefault="007049AD" w:rsidP="007049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48E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7049AD" w:rsidRPr="00C21283" w:rsidTr="001E2FB9">
        <w:trPr>
          <w:trHeight w:val="20"/>
        </w:trPr>
        <w:tc>
          <w:tcPr>
            <w:tcW w:w="4338" w:type="dxa"/>
          </w:tcPr>
          <w:p w:rsidR="007049AD" w:rsidRPr="00C21283" w:rsidRDefault="007049AD" w:rsidP="0070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 ฮอสพิทอลลิตี้ พีทีอี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:rsidR="007049AD" w:rsidRPr="00C21283" w:rsidRDefault="007049AD" w:rsidP="007049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7049AD" w:rsidRPr="00C21283" w:rsidRDefault="007049AD" w:rsidP="007049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7049AD" w:rsidRPr="00C21283" w:rsidTr="001E2FB9">
        <w:trPr>
          <w:trHeight w:val="20"/>
        </w:trPr>
        <w:tc>
          <w:tcPr>
            <w:tcW w:w="4338" w:type="dxa"/>
          </w:tcPr>
          <w:p w:rsidR="007049AD" w:rsidRPr="00C21283" w:rsidRDefault="007049AD" w:rsidP="0070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(ไทยแลนด์) พีทีอี แอลทีดี</w:t>
            </w:r>
          </w:p>
        </w:tc>
        <w:tc>
          <w:tcPr>
            <w:tcW w:w="1260" w:type="dxa"/>
          </w:tcPr>
          <w:p w:rsidR="007049AD" w:rsidRPr="00C21283" w:rsidRDefault="007049AD" w:rsidP="007049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7049AD" w:rsidRPr="00C21283" w:rsidRDefault="007049AD" w:rsidP="007049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</w:t>
            </w:r>
            <w:r w:rsidRPr="001E63A3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หรือผู้ถือหุ้นใหญ่ของบริษัท</w:t>
            </w:r>
            <w:r w:rsidRPr="001E63A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</w:t>
            </w:r>
            <w:r w:rsidRPr="001E63A3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เป็นผู้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ให้บริการด้านผู้บริหารสำคัญกับบริษัท</w:t>
            </w:r>
          </w:p>
        </w:tc>
      </w:tr>
      <w:tr w:rsidR="007049AD" w:rsidRPr="00C21283" w:rsidTr="001E2FB9">
        <w:trPr>
          <w:trHeight w:val="20"/>
        </w:trPr>
        <w:tc>
          <w:tcPr>
            <w:tcW w:w="4338" w:type="dxa"/>
          </w:tcPr>
          <w:p w:rsidR="007049AD" w:rsidRPr="00C21283" w:rsidRDefault="007049AD" w:rsidP="0070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ควอลิตี้ กอล์ฟ (ประเทศไทย) จำกัด</w:t>
            </w:r>
          </w:p>
        </w:tc>
        <w:tc>
          <w:tcPr>
            <w:tcW w:w="1260" w:type="dxa"/>
          </w:tcPr>
          <w:p w:rsidR="007049AD" w:rsidRPr="00C21283" w:rsidRDefault="007049AD" w:rsidP="007049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049AD" w:rsidRPr="00C21283" w:rsidRDefault="007049AD" w:rsidP="007049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7049AD" w:rsidRPr="00C21283" w:rsidTr="001E2FB9">
        <w:trPr>
          <w:trHeight w:val="20"/>
        </w:trPr>
        <w:tc>
          <w:tcPr>
            <w:tcW w:w="4338" w:type="dxa"/>
          </w:tcPr>
          <w:p w:rsidR="007049AD" w:rsidRPr="00C21283" w:rsidRDefault="007049AD" w:rsidP="0070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พิณสิริ พร็อพเพอร์ตี้ จำกัด</w:t>
            </w:r>
          </w:p>
        </w:tc>
        <w:tc>
          <w:tcPr>
            <w:tcW w:w="1260" w:type="dxa"/>
          </w:tcPr>
          <w:p w:rsidR="007049AD" w:rsidRPr="00C21283" w:rsidRDefault="007049AD" w:rsidP="007049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049AD" w:rsidRPr="00C21283" w:rsidRDefault="007049AD" w:rsidP="007049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7049AD" w:rsidRPr="00C21283" w:rsidTr="001E2FB9">
        <w:trPr>
          <w:trHeight w:val="20"/>
        </w:trPr>
        <w:tc>
          <w:tcPr>
            <w:tcW w:w="4338" w:type="dxa"/>
          </w:tcPr>
          <w:p w:rsidR="007049AD" w:rsidRPr="00C21283" w:rsidRDefault="007049AD" w:rsidP="0070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แมริออท อินเตอร์เนชั่นแนล </w:t>
            </w:r>
          </w:p>
          <w:p w:rsidR="007049AD" w:rsidRPr="00C21283" w:rsidRDefault="007049AD" w:rsidP="0070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  ประเทศไทย จำกัด</w:t>
            </w:r>
          </w:p>
        </w:tc>
        <w:tc>
          <w:tcPr>
            <w:tcW w:w="1260" w:type="dxa"/>
          </w:tcPr>
          <w:p w:rsidR="007049AD" w:rsidRPr="00C21283" w:rsidRDefault="007049AD" w:rsidP="007049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049AD" w:rsidRPr="00C21283" w:rsidRDefault="007049AD" w:rsidP="007049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7049AD" w:rsidRPr="00C21283" w:rsidTr="001E2FB9">
        <w:trPr>
          <w:trHeight w:val="20"/>
        </w:trPr>
        <w:tc>
          <w:tcPr>
            <w:tcW w:w="4338" w:type="dxa"/>
          </w:tcPr>
          <w:p w:rsidR="007049AD" w:rsidRPr="00C21283" w:rsidRDefault="007049AD" w:rsidP="0070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ลักช์ชูรี โฮเต็ลส์ แอนด์ รีสอร์ท </w:t>
            </w:r>
          </w:p>
          <w:p w:rsidR="007049AD" w:rsidRPr="00C21283" w:rsidRDefault="007049AD" w:rsidP="0070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260" w:type="dxa"/>
          </w:tcPr>
          <w:p w:rsidR="007049AD" w:rsidRPr="00C21283" w:rsidRDefault="007049AD" w:rsidP="007049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049AD" w:rsidRPr="00C21283" w:rsidRDefault="007049AD" w:rsidP="007049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7049AD" w:rsidRPr="00EF646B" w:rsidTr="001E2FB9">
        <w:trPr>
          <w:trHeight w:val="20"/>
        </w:trPr>
        <w:tc>
          <w:tcPr>
            <w:tcW w:w="4338" w:type="dxa"/>
          </w:tcPr>
          <w:p w:rsidR="007049AD" w:rsidRPr="00C21283" w:rsidRDefault="007049AD" w:rsidP="0070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7049AD" w:rsidRPr="00C21283" w:rsidRDefault="007049AD" w:rsidP="007049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7049AD" w:rsidRPr="00EF646B" w:rsidRDefault="007049AD" w:rsidP="007049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9E42A1" w:rsidRDefault="009E42A1" w:rsidP="00937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FD1DC3" w:rsidRPr="004B707B" w:rsidRDefault="00FD1DC3" w:rsidP="00505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626A7A" w:rsidRPr="00C90830" w:rsidRDefault="00626A7A" w:rsidP="0004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98"/>
        <w:gridCol w:w="4842"/>
      </w:tblGrid>
      <w:tr w:rsidR="00626A7A" w:rsidRPr="004B707B" w:rsidTr="0088109F">
        <w:trPr>
          <w:tblHeader/>
        </w:trPr>
        <w:tc>
          <w:tcPr>
            <w:tcW w:w="4698" w:type="dxa"/>
          </w:tcPr>
          <w:p w:rsidR="00626A7A" w:rsidRPr="004B707B" w:rsidRDefault="00626A7A" w:rsidP="001E2FB9">
            <w:pPr>
              <w:tabs>
                <w:tab w:val="clear" w:pos="227"/>
                <w:tab w:val="left" w:pos="0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42" w:type="dxa"/>
          </w:tcPr>
          <w:p w:rsidR="00626A7A" w:rsidRPr="004B707B" w:rsidRDefault="00626A7A" w:rsidP="00481E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4842" w:type="dxa"/>
          </w:tcPr>
          <w:p w:rsidR="00626A7A" w:rsidRPr="004B707B" w:rsidRDefault="00DE2660" w:rsidP="00AC060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4842" w:type="dxa"/>
          </w:tcPr>
          <w:p w:rsidR="00626A7A" w:rsidRPr="004B707B" w:rsidRDefault="00AC0600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ต้นทุนบวกด้วยกำไรส่วนเพิ่ม</w:t>
            </w:r>
          </w:p>
        </w:tc>
      </w:tr>
      <w:tr w:rsidR="00DE2660" w:rsidRPr="004B707B" w:rsidTr="0088109F">
        <w:tc>
          <w:tcPr>
            <w:tcW w:w="4698" w:type="dxa"/>
          </w:tcPr>
          <w:p w:rsidR="00DE2660" w:rsidRPr="004B707B" w:rsidRDefault="00DE2660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4842" w:type="dxa"/>
          </w:tcPr>
          <w:p w:rsidR="00DE2660" w:rsidRPr="004B707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42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DE2660" w:rsidRPr="004B707B" w:rsidTr="0088109F">
        <w:tc>
          <w:tcPr>
            <w:tcW w:w="4698" w:type="dxa"/>
          </w:tcPr>
          <w:p w:rsidR="00DE2660" w:rsidRPr="004B707B" w:rsidRDefault="00DE2660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4842" w:type="dxa"/>
          </w:tcPr>
          <w:p w:rsidR="00DE2660" w:rsidRPr="004B707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42" w:type="dxa"/>
          </w:tcPr>
          <w:p w:rsidR="00626A7A" w:rsidRPr="004B707B" w:rsidRDefault="001C3455" w:rsidP="00481ECB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BF3D19" w:rsidRPr="004B707B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ต้นทุนของการกู้ยืมบวกอัตราคงที่</w:t>
            </w:r>
          </w:p>
        </w:tc>
      </w:tr>
      <w:tr w:rsidR="00534391" w:rsidRPr="004B707B" w:rsidTr="0088109F">
        <w:tc>
          <w:tcPr>
            <w:tcW w:w="4698" w:type="dxa"/>
          </w:tcPr>
          <w:p w:rsidR="00534391" w:rsidRPr="004B707B" w:rsidRDefault="00534391" w:rsidP="003D5B5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42" w:type="dxa"/>
          </w:tcPr>
          <w:p w:rsidR="00534391" w:rsidRPr="004B707B" w:rsidRDefault="00534391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42" w:type="dxa"/>
          </w:tcPr>
          <w:p w:rsidR="00104F86" w:rsidRPr="004B707B" w:rsidRDefault="00626A7A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1C3455" w:rsidRPr="004B707B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ต้นทุนของการกู้ยืมของผู้ให้กู้บวกอัตราคงที่</w:t>
            </w:r>
            <w:r w:rsidR="00104F86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4F86"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หรือ </w:t>
            </w:r>
          </w:p>
          <w:p w:rsidR="00626A7A" w:rsidRPr="004B707B" w:rsidRDefault="00637245" w:rsidP="00637245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04F86"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อัตราดอกเบี้ยเงินฝากประจำ </w:t>
            </w:r>
            <w:r w:rsidR="00104F86" w:rsidRPr="004B707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104F86" w:rsidRPr="004B707B">
              <w:rPr>
                <w:rFonts w:ascii="Angsana New" w:hAnsi="Angsana New" w:hint="cs"/>
                <w:sz w:val="30"/>
                <w:szCs w:val="30"/>
                <w:cs/>
              </w:rPr>
              <w:t>เดือนบวกอัตราคงที่ต่อปี</w:t>
            </w:r>
          </w:p>
        </w:tc>
      </w:tr>
      <w:tr w:rsidR="00966D45" w:rsidRPr="004B707B" w:rsidTr="0088109F">
        <w:tc>
          <w:tcPr>
            <w:tcW w:w="4698" w:type="dxa"/>
          </w:tcPr>
          <w:p w:rsidR="00966D45" w:rsidRPr="004B707B" w:rsidRDefault="00966D45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842" w:type="dxa"/>
          </w:tcPr>
          <w:p w:rsidR="00966D45" w:rsidRPr="004B707B" w:rsidRDefault="009E58C3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A84B3B" w:rsidRPr="004B707B" w:rsidTr="0088109F">
        <w:tc>
          <w:tcPr>
            <w:tcW w:w="4698" w:type="dxa"/>
          </w:tcPr>
          <w:p w:rsidR="00A84B3B" w:rsidRPr="004B707B" w:rsidRDefault="0081004E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4842" w:type="dxa"/>
          </w:tcPr>
          <w:p w:rsidR="00A84B3B" w:rsidRPr="004B707B" w:rsidRDefault="00803E70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4842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4842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4842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842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4B707B" w:rsidTr="0088109F">
        <w:tc>
          <w:tcPr>
            <w:tcW w:w="4698" w:type="dxa"/>
          </w:tcPr>
          <w:p w:rsidR="00626A7A" w:rsidRPr="004B707B" w:rsidRDefault="00626A7A" w:rsidP="001E2FB9">
            <w:pPr>
              <w:spacing w:line="240" w:lineRule="auto"/>
              <w:ind w:right="-115"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ใช้จ่ายอื่น</w:t>
            </w:r>
          </w:p>
        </w:tc>
        <w:tc>
          <w:tcPr>
            <w:tcW w:w="4842" w:type="dxa"/>
          </w:tcPr>
          <w:p w:rsidR="00626A7A" w:rsidRPr="004B707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:rsidR="003C56D1" w:rsidRPr="00C90830" w:rsidRDefault="003C56D1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p w:rsidR="00E007DD" w:rsidRPr="00E87F12" w:rsidRDefault="00E007DD" w:rsidP="00881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 New" w:hAnsi="Angsana New"/>
          <w:sz w:val="30"/>
          <w:szCs w:val="30"/>
        </w:rPr>
      </w:pPr>
      <w:r w:rsidRPr="00E87F12">
        <w:rPr>
          <w:rFonts w:ascii="Angsana New" w:hAnsi="Angsana New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="005B40D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87F1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E87F12">
        <w:rPr>
          <w:rFonts w:ascii="Angsana New" w:hAnsi="Angsana New" w:hint="cs"/>
          <w:sz w:val="30"/>
          <w:szCs w:val="30"/>
          <w:cs/>
        </w:rPr>
        <w:t xml:space="preserve"> 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87F12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E007DD" w:rsidRPr="00C90830" w:rsidRDefault="00E007DD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2"/>
        <w:gridCol w:w="1168"/>
        <w:gridCol w:w="285"/>
        <w:gridCol w:w="1155"/>
        <w:gridCol w:w="270"/>
        <w:gridCol w:w="12"/>
        <w:gridCol w:w="1158"/>
      </w:tblGrid>
      <w:tr w:rsidR="00E007DD" w:rsidRPr="00E87F12" w:rsidTr="007049AD">
        <w:trPr>
          <w:tblHeader/>
        </w:trPr>
        <w:tc>
          <w:tcPr>
            <w:tcW w:w="4095" w:type="dxa"/>
          </w:tcPr>
          <w:p w:rsidR="00E007DD" w:rsidRPr="00C06948" w:rsidRDefault="00E007DD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007DD" w:rsidRPr="00C06948" w:rsidRDefault="00E007DD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E007DD" w:rsidRPr="00C06948" w:rsidRDefault="00E007DD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4"/>
          </w:tcPr>
          <w:p w:rsidR="00E007DD" w:rsidRPr="00C06948" w:rsidRDefault="00E007DD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7DD" w:rsidRPr="00E87F12" w:rsidTr="007049AD">
        <w:trPr>
          <w:tblHeader/>
        </w:trPr>
        <w:tc>
          <w:tcPr>
            <w:tcW w:w="4095" w:type="dxa"/>
          </w:tcPr>
          <w:p w:rsidR="00E007DD" w:rsidRPr="00C0694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0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:rsidR="00E007DD" w:rsidRPr="00C06948" w:rsidRDefault="00BA0EC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:rsidR="00E007DD" w:rsidRPr="00C0694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E007DD" w:rsidRPr="00C06948" w:rsidRDefault="00BA0EC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E007DD" w:rsidRPr="00C0694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E007DD" w:rsidRPr="00C06948" w:rsidRDefault="00BA0EC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2" w:type="dxa"/>
            <w:gridSpan w:val="2"/>
          </w:tcPr>
          <w:p w:rsidR="00E007DD" w:rsidRPr="00C0694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07DD" w:rsidRPr="00C06948" w:rsidRDefault="00BA0EC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07DD" w:rsidRPr="00E87F12" w:rsidTr="007049AD">
        <w:trPr>
          <w:tblHeader/>
        </w:trPr>
        <w:tc>
          <w:tcPr>
            <w:tcW w:w="4095" w:type="dxa"/>
          </w:tcPr>
          <w:p w:rsidR="00E007DD" w:rsidRPr="00C0694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:rsidR="00E007DD" w:rsidRPr="00C0694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07DD" w:rsidRPr="00E87F12" w:rsidTr="007049AD">
        <w:tc>
          <w:tcPr>
            <w:tcW w:w="4095" w:type="dxa"/>
          </w:tcPr>
          <w:p w:rsidR="00E007DD" w:rsidRPr="00C06948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7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E007DD" w:rsidRPr="00C06948" w:rsidRDefault="00E007DD" w:rsidP="00E007D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007DD" w:rsidRPr="00C06948" w:rsidRDefault="00E007DD" w:rsidP="00E007D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E007DD" w:rsidRPr="00C06948" w:rsidRDefault="00E007DD" w:rsidP="00E007D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E007DD" w:rsidRPr="00C06948" w:rsidRDefault="00E007DD" w:rsidP="00E007D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</w:tcPr>
          <w:p w:rsidR="00E007DD" w:rsidRPr="00C06948" w:rsidRDefault="00E007DD" w:rsidP="00E007D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7DD" w:rsidRPr="00C06948" w:rsidRDefault="00E007DD" w:rsidP="00E007D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007DD" w:rsidRPr="00C06948" w:rsidRDefault="00E007DD" w:rsidP="00E007D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E87F12" w:rsidTr="007049AD">
        <w:tc>
          <w:tcPr>
            <w:tcW w:w="409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27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1.46</w:t>
            </w:r>
          </w:p>
        </w:tc>
      </w:tr>
      <w:tr w:rsidR="00CD0414" w:rsidRPr="00E87F12" w:rsidTr="007049AD">
        <w:tc>
          <w:tcPr>
            <w:tcW w:w="409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83.61</w:t>
            </w:r>
          </w:p>
        </w:tc>
        <w:tc>
          <w:tcPr>
            <w:tcW w:w="27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81.00</w:t>
            </w:r>
          </w:p>
        </w:tc>
      </w:tr>
      <w:tr w:rsidR="00CD0414" w:rsidRPr="00E87F12" w:rsidTr="007049AD">
        <w:tc>
          <w:tcPr>
            <w:tcW w:w="409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CD0414" w:rsidRPr="00BB650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B65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CD0414" w:rsidRPr="00BB650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B650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B65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364.75</w:t>
            </w:r>
          </w:p>
        </w:tc>
        <w:tc>
          <w:tcPr>
            <w:tcW w:w="27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484.60</w:t>
            </w:r>
          </w:p>
        </w:tc>
      </w:tr>
      <w:tr w:rsidR="00CD0414" w:rsidRPr="00E87F12" w:rsidTr="007049AD">
        <w:tc>
          <w:tcPr>
            <w:tcW w:w="409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271.24</w:t>
            </w:r>
          </w:p>
        </w:tc>
        <w:tc>
          <w:tcPr>
            <w:tcW w:w="2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178.43</w:t>
            </w:r>
          </w:p>
        </w:tc>
      </w:tr>
      <w:tr w:rsidR="00CD0414" w:rsidRPr="00E87F12" w:rsidTr="007049AD">
        <w:tc>
          <w:tcPr>
            <w:tcW w:w="409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37.02</w:t>
            </w:r>
          </w:p>
        </w:tc>
        <w:tc>
          <w:tcPr>
            <w:tcW w:w="2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36.90</w:t>
            </w:r>
          </w:p>
        </w:tc>
      </w:tr>
      <w:tr w:rsidR="00CD0414" w:rsidRPr="00E87F12" w:rsidTr="007049AD">
        <w:tc>
          <w:tcPr>
            <w:tcW w:w="409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14.10</w:t>
            </w:r>
          </w:p>
        </w:tc>
        <w:tc>
          <w:tcPr>
            <w:tcW w:w="2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14.10</w:t>
            </w:r>
          </w:p>
        </w:tc>
      </w:tr>
      <w:tr w:rsidR="00CD0414" w:rsidRPr="00E87F12" w:rsidTr="007049AD">
        <w:tc>
          <w:tcPr>
            <w:tcW w:w="409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004A95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CD0414" w:rsidRPr="00BB650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highlight w:val="red"/>
              </w:rPr>
            </w:pPr>
            <w:r w:rsidRPr="00EE3A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B650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gridSpan w:val="2"/>
          </w:tcPr>
          <w:p w:rsidR="00CD0414" w:rsidRPr="00BB650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highlight w:val="red"/>
              </w:rPr>
            </w:pPr>
            <w:r w:rsidRPr="00966D45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  <w:tr w:rsidR="00BA0EC8" w:rsidRPr="001A4612" w:rsidTr="007049AD">
        <w:tc>
          <w:tcPr>
            <w:tcW w:w="4095" w:type="dxa"/>
          </w:tcPr>
          <w:p w:rsidR="00BA0EC8" w:rsidRPr="001A4612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BA0EC8" w:rsidRPr="001A4612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:rsidR="00BA0EC8" w:rsidRPr="001A4612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:rsidR="00BA0EC8" w:rsidRPr="001A4612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5" w:type="dxa"/>
          </w:tcPr>
          <w:p w:rsidR="00BA0EC8" w:rsidRPr="001A4612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55" w:type="dxa"/>
          </w:tcPr>
          <w:p w:rsidR="00BA0EC8" w:rsidRPr="001A4612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BA0EC8" w:rsidRPr="001A4612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BA0EC8" w:rsidRPr="001A4612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0EC8" w:rsidRPr="00C80363" w:rsidTr="007049AD">
        <w:tc>
          <w:tcPr>
            <w:tcW w:w="4095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3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C80363" w:rsidTr="007049AD">
        <w:tc>
          <w:tcPr>
            <w:tcW w:w="4095" w:type="dxa"/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C80363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24.42</w:t>
            </w:r>
          </w:p>
        </w:tc>
        <w:tc>
          <w:tcPr>
            <w:tcW w:w="272" w:type="dxa"/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20.70</w:t>
            </w:r>
          </w:p>
        </w:tc>
        <w:tc>
          <w:tcPr>
            <w:tcW w:w="285" w:type="dxa"/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24.42</w:t>
            </w:r>
          </w:p>
        </w:tc>
        <w:tc>
          <w:tcPr>
            <w:tcW w:w="270" w:type="dxa"/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20.70</w:t>
            </w:r>
          </w:p>
        </w:tc>
      </w:tr>
      <w:tr w:rsidR="00BD29CD" w:rsidRPr="00C80363" w:rsidTr="007049AD">
        <w:tc>
          <w:tcPr>
            <w:tcW w:w="4095" w:type="dxa"/>
          </w:tcPr>
          <w:p w:rsidR="00BD29CD" w:rsidRPr="00C80363" w:rsidRDefault="00BD29CD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BD29CD" w:rsidRDefault="00BD29CD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72" w:type="dxa"/>
          </w:tcPr>
          <w:p w:rsidR="00BD29CD" w:rsidRPr="00C80363" w:rsidRDefault="00BD29CD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BD29CD" w:rsidRDefault="00BD29CD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BD29CD" w:rsidRPr="00C80363" w:rsidRDefault="00BD29CD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</w:tcPr>
          <w:p w:rsidR="00BD29CD" w:rsidRDefault="00BD29CD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:rsidR="00BD29CD" w:rsidRPr="00C80363" w:rsidRDefault="00BD29CD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D29CD" w:rsidRDefault="00BD29CD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C80363" w:rsidTr="007049AD">
        <w:trPr>
          <w:trHeight w:val="308"/>
        </w:trPr>
        <w:tc>
          <w:tcPr>
            <w:tcW w:w="4095" w:type="dxa"/>
          </w:tcPr>
          <w:p w:rsidR="00CD0414" w:rsidRPr="00C80363" w:rsidRDefault="00CD0414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D0414" w:rsidRPr="00C80363" w:rsidRDefault="00CD0414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CD0414" w:rsidRPr="00C80363" w:rsidRDefault="00CD0414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Default="00CD0414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D0414" w:rsidRPr="00C80363" w:rsidRDefault="00CD0414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5" w:type="dxa"/>
          </w:tcPr>
          <w:p w:rsidR="00CD0414" w:rsidRPr="00C80363" w:rsidRDefault="00CD0414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414" w:rsidRPr="00C80363" w:rsidRDefault="00CD0414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Default="00CD0414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EC8" w:rsidRPr="00C80363" w:rsidTr="007049AD">
        <w:tc>
          <w:tcPr>
            <w:tcW w:w="4095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C80363">
              <w:rPr>
                <w:rFonts w:ascii="Angsana New" w:hAnsi="Angsana New"/>
                <w:sz w:val="30"/>
                <w:szCs w:val="30"/>
              </w:rPr>
              <w:br w:type="page"/>
            </w:r>
            <w:r w:rsidRPr="00C80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A0EC8" w:rsidRPr="00C80363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CD0414" w:rsidRPr="00BD24F4" w:rsidRDefault="00814BF7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88.11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105.51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D24F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D24F4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ธรรมเนียมบริหารอสังหาริมทรัพย์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23.84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15.48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51.88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37.06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2.64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2.63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2.63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:rsidR="00CD0414" w:rsidRPr="00BD24F4" w:rsidRDefault="00AF51A3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25.85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24.85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D8386B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5.80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4.88</w:t>
            </w:r>
          </w:p>
        </w:tc>
      </w:tr>
      <w:tr w:rsidR="00CD0414" w:rsidRPr="00BD24F4" w:rsidTr="007049AD">
        <w:trPr>
          <w:trHeight w:val="308"/>
        </w:trPr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0"/>
                <w:szCs w:val="2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CD0414" w:rsidRPr="00BD24F4" w:rsidRDefault="00D8386B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spacing w:line="240" w:lineRule="auto"/>
              <w:ind w:left="-9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0.54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5" w:type="dxa"/>
          </w:tcPr>
          <w:p w:rsidR="00CD0414" w:rsidRPr="00BD24F4" w:rsidRDefault="00D8386B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0.19</w:t>
            </w:r>
          </w:p>
        </w:tc>
      </w:tr>
      <w:tr w:rsidR="00BA0EC8" w:rsidRPr="00BD24F4" w:rsidTr="007049AD">
        <w:trPr>
          <w:trHeight w:val="308"/>
        </w:trPr>
        <w:tc>
          <w:tcPr>
            <w:tcW w:w="4095" w:type="dxa"/>
          </w:tcPr>
          <w:p w:rsidR="00BA0EC8" w:rsidRPr="00BD24F4" w:rsidRDefault="00BA0EC8" w:rsidP="00EF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A0EC8" w:rsidRPr="00BD24F4" w:rsidRDefault="00BA0EC8" w:rsidP="00EF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BA0EC8" w:rsidRPr="00BD24F4" w:rsidRDefault="00BA0EC8" w:rsidP="00EF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BA0EC8" w:rsidRPr="00BD24F4" w:rsidRDefault="00BA0EC8" w:rsidP="00EF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A0EC8" w:rsidRPr="00BD24F4" w:rsidRDefault="00BA0EC8" w:rsidP="00EF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BA0EC8" w:rsidRPr="00BD24F4" w:rsidRDefault="00BA0EC8" w:rsidP="00EF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0EC8" w:rsidRPr="00BD24F4" w:rsidRDefault="00BA0EC8" w:rsidP="00EF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A0EC8" w:rsidRPr="00BD24F4" w:rsidRDefault="00BA0EC8" w:rsidP="00EF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EC8" w:rsidRPr="00BD24F4" w:rsidTr="007049AD">
        <w:tc>
          <w:tcPr>
            <w:tcW w:w="4095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BA0EC8" w:rsidRPr="00BD24F4" w:rsidRDefault="00BA0EC8" w:rsidP="00BA0EC8">
            <w:pPr>
              <w:tabs>
                <w:tab w:val="decimal" w:pos="522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BA0EC8" w:rsidRPr="00BD24F4" w:rsidRDefault="00BA0EC8" w:rsidP="00BA0EC8">
            <w:pPr>
              <w:tabs>
                <w:tab w:val="decimal" w:pos="522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:rsidR="00CD0414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2.11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1.56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1.83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1.32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0.84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:rsidR="00CD0414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10.38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5.20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7.14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2.35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CD0414" w:rsidRPr="00BD24F4" w:rsidRDefault="008C6178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1.51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17.</w:t>
            </w:r>
            <w:r w:rsidR="00AF51A3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18.46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6.0</w:t>
            </w:r>
            <w:r w:rsidR="00C90696" w:rsidRPr="00BD24F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6.97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1.63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1.42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2.56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2.40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CD0414" w:rsidRPr="00BD24F4" w:rsidRDefault="00AF51A3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9.02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14.14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AF51A3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2.79</w:t>
            </w:r>
          </w:p>
        </w:tc>
        <w:tc>
          <w:tcPr>
            <w:tcW w:w="282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6.68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18.25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18.43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13.90</w:t>
            </w:r>
          </w:p>
        </w:tc>
        <w:tc>
          <w:tcPr>
            <w:tcW w:w="282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14.07</w:t>
            </w:r>
          </w:p>
        </w:tc>
      </w:tr>
      <w:tr w:rsidR="00CD0414" w:rsidRPr="00BD24F4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  <w:r w:rsidRPr="00BD24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24F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1.59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1.47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1.31</w:t>
            </w:r>
          </w:p>
        </w:tc>
        <w:tc>
          <w:tcPr>
            <w:tcW w:w="282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1.22</w:t>
            </w:r>
          </w:p>
        </w:tc>
      </w:tr>
      <w:tr w:rsidR="00CD0414" w:rsidRPr="00C80363" w:rsidTr="007049AD">
        <w:tc>
          <w:tcPr>
            <w:tcW w:w="409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</w:rPr>
              <w:t>19.84</w:t>
            </w:r>
          </w:p>
        </w:tc>
        <w:tc>
          <w:tcPr>
            <w:tcW w:w="27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</w:rPr>
              <w:t>19.90</w:t>
            </w:r>
          </w:p>
        </w:tc>
        <w:tc>
          <w:tcPr>
            <w:tcW w:w="285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</w:rPr>
              <w:t>15.21</w:t>
            </w:r>
          </w:p>
        </w:tc>
        <w:tc>
          <w:tcPr>
            <w:tcW w:w="282" w:type="dxa"/>
            <w:gridSpan w:val="2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CD0414" w:rsidRPr="00C80363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</w:rPr>
              <w:t>15.29</w:t>
            </w:r>
          </w:p>
        </w:tc>
      </w:tr>
    </w:tbl>
    <w:p w:rsidR="00E007DD" w:rsidRDefault="00E007DD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88"/>
        <w:gridCol w:w="252"/>
        <w:gridCol w:w="1188"/>
        <w:gridCol w:w="342"/>
        <w:gridCol w:w="1170"/>
        <w:gridCol w:w="270"/>
        <w:gridCol w:w="1098"/>
      </w:tblGrid>
      <w:tr w:rsidR="009F1E71" w:rsidRPr="00E87F12" w:rsidTr="0088109F">
        <w:trPr>
          <w:tblHeader/>
        </w:trPr>
        <w:tc>
          <w:tcPr>
            <w:tcW w:w="4050" w:type="dxa"/>
          </w:tcPr>
          <w:p w:rsidR="009F1E71" w:rsidRPr="00C06948" w:rsidRDefault="00753A58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628" w:type="dxa"/>
            <w:gridSpan w:val="3"/>
          </w:tcPr>
          <w:p w:rsidR="009F1E71" w:rsidRPr="00C0694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" w:type="dxa"/>
          </w:tcPr>
          <w:p w:rsidR="009F1E71" w:rsidRPr="00C0694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9F1E71" w:rsidRPr="00C0694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E87F12" w:rsidTr="0088109F">
        <w:trPr>
          <w:tblHeader/>
        </w:trPr>
        <w:tc>
          <w:tcPr>
            <w:tcW w:w="4050" w:type="dxa"/>
          </w:tcPr>
          <w:p w:rsidR="009F1E71" w:rsidRPr="00C0694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C0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0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8" w:type="dxa"/>
          </w:tcPr>
          <w:p w:rsidR="009F1E71" w:rsidRPr="00C06948" w:rsidRDefault="00BA0EC8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:rsidR="009F1E71" w:rsidRPr="00C0694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9F1E71" w:rsidRPr="00C06948" w:rsidRDefault="00BA0EC8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42" w:type="dxa"/>
          </w:tcPr>
          <w:p w:rsidR="009F1E71" w:rsidRPr="00C0694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1E71" w:rsidRPr="00C06948" w:rsidRDefault="00BA0EC8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F1E71" w:rsidRPr="00C0694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F1E71" w:rsidRPr="00C06948" w:rsidRDefault="00BA0EC8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F1E71" w:rsidRPr="00E87F12" w:rsidTr="0088109F">
        <w:trPr>
          <w:trHeight w:val="443"/>
          <w:tblHeader/>
        </w:trPr>
        <w:tc>
          <w:tcPr>
            <w:tcW w:w="4050" w:type="dxa"/>
          </w:tcPr>
          <w:p w:rsidR="009F1E71" w:rsidRPr="00753A5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7"/>
          </w:tcPr>
          <w:p w:rsidR="009F1E71" w:rsidRPr="0060027D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02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1E71" w:rsidRPr="00E87F12" w:rsidTr="0088109F">
        <w:tc>
          <w:tcPr>
            <w:tcW w:w="4050" w:type="dxa"/>
          </w:tcPr>
          <w:p w:rsidR="009F1E71" w:rsidRPr="00C06948" w:rsidRDefault="009F1E71" w:rsidP="00D90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7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:rsidR="009F1E71" w:rsidRPr="00C06948" w:rsidRDefault="009F1E71" w:rsidP="00D90E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F1E71" w:rsidRPr="00C06948" w:rsidRDefault="009F1E71" w:rsidP="00D90E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88" w:type="dxa"/>
          </w:tcPr>
          <w:p w:rsidR="009F1E71" w:rsidRPr="00C06948" w:rsidRDefault="009F1E71" w:rsidP="00D90E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9F1E71" w:rsidRPr="00C06948" w:rsidRDefault="009F1E71" w:rsidP="00D90E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9F1E71" w:rsidRPr="00C06948" w:rsidRDefault="009F1E71" w:rsidP="00D90E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1E71" w:rsidRPr="00C06948" w:rsidRDefault="009F1E71" w:rsidP="00D90E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F1E71" w:rsidRPr="00C06948" w:rsidRDefault="009F1E71" w:rsidP="00D90E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E87F12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2.89</w:t>
            </w:r>
          </w:p>
        </w:tc>
        <w:tc>
          <w:tcPr>
            <w:tcW w:w="270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2.90</w:t>
            </w:r>
          </w:p>
        </w:tc>
      </w:tr>
      <w:tr w:rsidR="00CD0414" w:rsidRPr="00E87F12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167.22</w:t>
            </w:r>
          </w:p>
        </w:tc>
        <w:tc>
          <w:tcPr>
            <w:tcW w:w="270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160.80</w:t>
            </w:r>
          </w:p>
        </w:tc>
      </w:tr>
      <w:tr w:rsidR="00CD0414" w:rsidRPr="00E87F12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364.75</w:t>
            </w:r>
          </w:p>
        </w:tc>
        <w:tc>
          <w:tcPr>
            <w:tcW w:w="270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  <w:r w:rsidRPr="008C51FD">
              <w:rPr>
                <w:rFonts w:ascii="Angsana New" w:hAnsi="Angsana New"/>
                <w:sz w:val="30"/>
                <w:szCs w:val="30"/>
              </w:rPr>
              <w:t>.60</w:t>
            </w:r>
          </w:p>
        </w:tc>
      </w:tr>
      <w:tr w:rsidR="00CD0414" w:rsidRPr="00E87F12" w:rsidTr="0088109F">
        <w:tc>
          <w:tcPr>
            <w:tcW w:w="4050" w:type="dxa"/>
          </w:tcPr>
          <w:p w:rsidR="00CD041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</w:tr>
      <w:tr w:rsidR="00CD0414" w:rsidRPr="00E87F12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510.65</w:t>
            </w:r>
          </w:p>
        </w:tc>
        <w:tc>
          <w:tcPr>
            <w:tcW w:w="270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338.08</w:t>
            </w:r>
          </w:p>
        </w:tc>
      </w:tr>
      <w:tr w:rsidR="00CD0414" w:rsidRPr="00E87F12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73.99</w:t>
            </w:r>
          </w:p>
        </w:tc>
        <w:tc>
          <w:tcPr>
            <w:tcW w:w="270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74.74</w:t>
            </w:r>
          </w:p>
        </w:tc>
      </w:tr>
      <w:tr w:rsidR="00CD0414" w:rsidRPr="00E87F12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ค่าใช้จ่ายการจัดการ</w:t>
            </w: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28.20</w:t>
            </w:r>
          </w:p>
        </w:tc>
        <w:tc>
          <w:tcPr>
            <w:tcW w:w="270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28.20</w:t>
            </w:r>
          </w:p>
        </w:tc>
      </w:tr>
      <w:tr w:rsidR="00CD0414" w:rsidRPr="00E87F12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8C51FD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51FD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</w:tr>
      <w:tr w:rsidR="00BA0EC8" w:rsidRPr="00BD24F4" w:rsidTr="0088109F">
        <w:tc>
          <w:tcPr>
            <w:tcW w:w="4050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8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A0EC8" w:rsidRPr="00BD24F4" w:rsidRDefault="00BA0EC8" w:rsidP="00BA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BD24F4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88" w:type="dxa"/>
          </w:tcPr>
          <w:p w:rsidR="00CD0414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CD0414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BD24F4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48.84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41.40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48.84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41.40</w:t>
            </w:r>
          </w:p>
        </w:tc>
      </w:tr>
      <w:tr w:rsidR="00C90696" w:rsidRPr="00BD24F4" w:rsidTr="0088109F">
        <w:tc>
          <w:tcPr>
            <w:tcW w:w="4050" w:type="dxa"/>
          </w:tcPr>
          <w:p w:rsidR="00C90696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8" w:type="dxa"/>
          </w:tcPr>
          <w:p w:rsidR="00C90696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52" w:type="dxa"/>
          </w:tcPr>
          <w:p w:rsidR="00C90696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90696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90696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C90696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:rsidR="00C90696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90696" w:rsidRPr="00BD24F4" w:rsidRDefault="00C9069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252E07" w:rsidTr="0088109F">
        <w:trPr>
          <w:trHeight w:val="200"/>
        </w:trPr>
        <w:tc>
          <w:tcPr>
            <w:tcW w:w="4050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8"/>
                <w:szCs w:val="8"/>
                <w:highlight w:val="green"/>
                <w:cs/>
              </w:rPr>
            </w:pPr>
          </w:p>
        </w:tc>
        <w:tc>
          <w:tcPr>
            <w:tcW w:w="1188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252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1188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342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  <w:highlight w:val="green"/>
                <w:u w:val="single"/>
              </w:rPr>
            </w:pPr>
          </w:p>
        </w:tc>
        <w:tc>
          <w:tcPr>
            <w:tcW w:w="1170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270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1098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br w:type="page"/>
            </w: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88" w:type="dxa"/>
          </w:tcPr>
          <w:p w:rsidR="00CD0414" w:rsidRPr="00BD24F4" w:rsidRDefault="00814BF7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177.94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195.34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D24F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D24F4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ธรรมเนียมบริหารอสังหาริมทรัพย์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47.47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30.89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89.96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65.66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5.33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5.33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5.33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5.33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88" w:type="dxa"/>
          </w:tcPr>
          <w:p w:rsidR="00CD0414" w:rsidRPr="00BD24F4" w:rsidRDefault="00AF51A3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51.39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47.04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11.6</w:t>
            </w:r>
            <w:r w:rsidR="00CD0414" w:rsidRPr="00BD24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9.78</w:t>
            </w:r>
          </w:p>
        </w:tc>
      </w:tr>
      <w:tr w:rsidR="00CD0414" w:rsidRPr="00DA21F8" w:rsidTr="0088109F">
        <w:trPr>
          <w:trHeight w:val="308"/>
        </w:trPr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0"/>
                <w:szCs w:val="2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8" w:type="dxa"/>
          </w:tcPr>
          <w:p w:rsidR="00CD0414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spacing w:line="240" w:lineRule="auto"/>
              <w:ind w:left="-9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1.19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</w:t>
            </w:r>
            <w:r w:rsidR="008C5DE6" w:rsidRPr="00BD24F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0.49</w:t>
            </w:r>
          </w:p>
        </w:tc>
      </w:tr>
      <w:tr w:rsidR="00CD0414" w:rsidRPr="00252E07" w:rsidTr="0088109F">
        <w:trPr>
          <w:trHeight w:val="155"/>
        </w:trPr>
        <w:tc>
          <w:tcPr>
            <w:tcW w:w="4050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8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2" w:type="dxa"/>
          </w:tcPr>
          <w:p w:rsidR="00CD0414" w:rsidRPr="00252E07" w:rsidRDefault="00CD0414" w:rsidP="00CD0414">
            <w:pPr>
              <w:spacing w:line="240" w:lineRule="auto"/>
              <w:ind w:left="-90"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8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42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98" w:type="dxa"/>
          </w:tcPr>
          <w:p w:rsidR="00CD0414" w:rsidRPr="00252E07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D0414" w:rsidRPr="00E87F12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decimal" w:pos="522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decimal" w:pos="522"/>
              </w:tabs>
              <w:spacing w:line="240" w:lineRule="auto"/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88" w:type="dxa"/>
          </w:tcPr>
          <w:p w:rsidR="00CD0414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4.01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3.24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3.6</w:t>
            </w:r>
            <w:r w:rsidR="008C5DE6" w:rsidRPr="00BD24F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2.61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Pr="00BD24F4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DE6" w:rsidRPr="00DA21F8" w:rsidTr="0088109F">
        <w:tc>
          <w:tcPr>
            <w:tcW w:w="4050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8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4.22</w:t>
            </w:r>
          </w:p>
        </w:tc>
        <w:tc>
          <w:tcPr>
            <w:tcW w:w="252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2.99</w:t>
            </w:r>
          </w:p>
        </w:tc>
        <w:tc>
          <w:tcPr>
            <w:tcW w:w="270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7.38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7.38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DE6" w:rsidRPr="00DA21F8" w:rsidTr="0088109F">
        <w:tc>
          <w:tcPr>
            <w:tcW w:w="4050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88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22.76</w:t>
            </w:r>
          </w:p>
        </w:tc>
        <w:tc>
          <w:tcPr>
            <w:tcW w:w="252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10.86</w:t>
            </w:r>
          </w:p>
        </w:tc>
        <w:tc>
          <w:tcPr>
            <w:tcW w:w="342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16.48</w:t>
            </w:r>
          </w:p>
        </w:tc>
        <w:tc>
          <w:tcPr>
            <w:tcW w:w="270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C5DE6" w:rsidRPr="00BD24F4" w:rsidRDefault="008C5DE6" w:rsidP="008C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5.19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88" w:type="dxa"/>
          </w:tcPr>
          <w:p w:rsidR="00CD0414" w:rsidRPr="00BD24F4" w:rsidRDefault="008C6178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0.58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1.51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B25" w:rsidRPr="00DA21F8" w:rsidTr="0088109F">
        <w:tc>
          <w:tcPr>
            <w:tcW w:w="4050" w:type="dxa"/>
          </w:tcPr>
          <w:p w:rsidR="006F4B25" w:rsidRPr="00BD24F4" w:rsidRDefault="006F4B25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88" w:type="dxa"/>
          </w:tcPr>
          <w:p w:rsidR="006F4B25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  <w:tc>
          <w:tcPr>
            <w:tcW w:w="252" w:type="dxa"/>
          </w:tcPr>
          <w:p w:rsidR="006F4B25" w:rsidRPr="00BD24F4" w:rsidRDefault="006F4B25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6F4B25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:rsidR="006F4B25" w:rsidRPr="00BD24F4" w:rsidRDefault="006F4B25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4B25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  <w:tc>
          <w:tcPr>
            <w:tcW w:w="270" w:type="dxa"/>
          </w:tcPr>
          <w:p w:rsidR="006F4B25" w:rsidRPr="00BD24F4" w:rsidRDefault="006F4B25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F4B25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88" w:type="dxa"/>
          </w:tcPr>
          <w:p w:rsidR="00CD0414" w:rsidRPr="00BD24F4" w:rsidRDefault="00AF51A3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37.70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33.86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8C5DE6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14.9</w:t>
            </w:r>
            <w:r w:rsidR="00AF51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12.95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3.96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3.93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DA21F8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5.49</w:t>
            </w: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4.99</w:t>
            </w: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414" w:rsidRPr="00E87F12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8" w:type="dxa"/>
            <w:shd w:val="clear" w:color="auto" w:fill="auto"/>
          </w:tcPr>
          <w:p w:rsidR="00CD0414" w:rsidRPr="00BD24F4" w:rsidRDefault="00AF51A3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22.19</w:t>
            </w:r>
          </w:p>
        </w:tc>
        <w:tc>
          <w:tcPr>
            <w:tcW w:w="252" w:type="dxa"/>
            <w:shd w:val="clear" w:color="auto" w:fill="auto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19.60</w:t>
            </w:r>
          </w:p>
        </w:tc>
        <w:tc>
          <w:tcPr>
            <w:tcW w:w="342" w:type="dxa"/>
            <w:shd w:val="clear" w:color="auto" w:fill="auto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D0414" w:rsidRPr="00BD24F4" w:rsidRDefault="00AF51A3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7.87</w:t>
            </w:r>
          </w:p>
        </w:tc>
        <w:tc>
          <w:tcPr>
            <w:tcW w:w="270" w:type="dxa"/>
            <w:shd w:val="clear" w:color="auto" w:fill="auto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9.68</w:t>
            </w:r>
          </w:p>
        </w:tc>
      </w:tr>
      <w:tr w:rsidR="006909EC" w:rsidRPr="00252E07" w:rsidTr="0088109F">
        <w:trPr>
          <w:trHeight w:val="254"/>
        </w:trPr>
        <w:tc>
          <w:tcPr>
            <w:tcW w:w="4050" w:type="dxa"/>
          </w:tcPr>
          <w:p w:rsidR="006909EC" w:rsidRPr="00252E07" w:rsidRDefault="006909EC" w:rsidP="0025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6909EC" w:rsidRPr="00252E07" w:rsidRDefault="006909EC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:rsidR="006909EC" w:rsidRPr="00252E07" w:rsidRDefault="006909EC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8" w:type="dxa"/>
            <w:shd w:val="clear" w:color="auto" w:fill="auto"/>
          </w:tcPr>
          <w:p w:rsidR="006909EC" w:rsidRPr="00252E07" w:rsidRDefault="006909EC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42" w:type="dxa"/>
            <w:shd w:val="clear" w:color="auto" w:fill="auto"/>
          </w:tcPr>
          <w:p w:rsidR="006909EC" w:rsidRPr="00252E07" w:rsidRDefault="006909EC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</w:tcPr>
          <w:p w:rsidR="006909EC" w:rsidRPr="00252E07" w:rsidRDefault="006909EC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:rsidR="006909EC" w:rsidRPr="00252E07" w:rsidRDefault="006909EC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98" w:type="dxa"/>
            <w:shd w:val="clear" w:color="auto" w:fill="auto"/>
          </w:tcPr>
          <w:p w:rsidR="006909EC" w:rsidRPr="00252E07" w:rsidRDefault="006909EC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D0414" w:rsidRPr="00F86F65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F86F65" w:rsidTr="0088109F">
        <w:tc>
          <w:tcPr>
            <w:tcW w:w="405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BD24F4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414" w:rsidRPr="00F86F65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88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252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33.94</w:t>
            </w:r>
          </w:p>
        </w:tc>
        <w:tc>
          <w:tcPr>
            <w:tcW w:w="342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26.48</w:t>
            </w:r>
          </w:p>
        </w:tc>
        <w:tc>
          <w:tcPr>
            <w:tcW w:w="270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26.08</w:t>
            </w:r>
          </w:p>
        </w:tc>
      </w:tr>
      <w:tr w:rsidR="00CD0414" w:rsidRPr="00F86F65" w:rsidTr="0088109F">
        <w:tc>
          <w:tcPr>
            <w:tcW w:w="4050" w:type="dxa"/>
          </w:tcPr>
          <w:p w:rsidR="00CD0414" w:rsidRPr="00C06948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C06948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C06948"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  <w:r w:rsidRPr="00C069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694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3.15</w:t>
            </w:r>
          </w:p>
        </w:tc>
        <w:tc>
          <w:tcPr>
            <w:tcW w:w="252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2.89</w:t>
            </w:r>
          </w:p>
        </w:tc>
        <w:tc>
          <w:tcPr>
            <w:tcW w:w="342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2.60</w:t>
            </w:r>
          </w:p>
        </w:tc>
        <w:tc>
          <w:tcPr>
            <w:tcW w:w="270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2.41</w:t>
            </w:r>
          </w:p>
        </w:tc>
      </w:tr>
      <w:tr w:rsidR="00CD0414" w:rsidRPr="00BA5052" w:rsidTr="0088109F">
        <w:tc>
          <w:tcPr>
            <w:tcW w:w="4050" w:type="dxa"/>
          </w:tcPr>
          <w:p w:rsidR="00CD0414" w:rsidRPr="00312779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2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38.15</w:t>
            </w:r>
          </w:p>
        </w:tc>
        <w:tc>
          <w:tcPr>
            <w:tcW w:w="252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36.83</w:t>
            </w:r>
          </w:p>
        </w:tc>
        <w:tc>
          <w:tcPr>
            <w:tcW w:w="342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29.08</w:t>
            </w:r>
          </w:p>
        </w:tc>
        <w:tc>
          <w:tcPr>
            <w:tcW w:w="270" w:type="dxa"/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CD0414" w:rsidRPr="00404F91" w:rsidRDefault="00CD0414" w:rsidP="00CD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28.49</w:t>
            </w:r>
          </w:p>
        </w:tc>
      </w:tr>
    </w:tbl>
    <w:p w:rsidR="00E007DD" w:rsidRDefault="00E007DD" w:rsidP="00753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C90BE5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00430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0430F">
        <w:rPr>
          <w:rFonts w:ascii="Angsana New" w:hAnsi="Angsana New"/>
          <w:sz w:val="30"/>
          <w:szCs w:val="30"/>
        </w:rPr>
        <w:t>256</w:t>
      </w:r>
      <w:r w:rsidR="0002644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0430F">
        <w:rPr>
          <w:rFonts w:ascii="Angsana New" w:hAnsi="Angsana New"/>
          <w:sz w:val="30"/>
          <w:szCs w:val="30"/>
        </w:rPr>
        <w:t>30</w:t>
      </w:r>
      <w:r w:rsidR="009F1E71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C90BE5">
        <w:rPr>
          <w:rFonts w:ascii="Angsana New" w:hAnsi="Angsana New"/>
          <w:sz w:val="30"/>
          <w:szCs w:val="30"/>
          <w:cs/>
        </w:rPr>
        <w:t xml:space="preserve"> </w:t>
      </w:r>
      <w:r w:rsidR="0000430F">
        <w:rPr>
          <w:rFonts w:ascii="Angsana New" w:hAnsi="Angsana New"/>
          <w:sz w:val="30"/>
          <w:szCs w:val="30"/>
        </w:rPr>
        <w:t>256</w:t>
      </w:r>
      <w:r w:rsidR="0002644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90BE5">
        <w:rPr>
          <w:rFonts w:ascii="Angsana New" w:hAnsi="Angsana New"/>
          <w:sz w:val="30"/>
          <w:szCs w:val="30"/>
          <w:cs/>
        </w:rPr>
        <w:t>มีดังนี้</w:t>
      </w:r>
    </w:p>
    <w:p w:rsidR="00BF7D1F" w:rsidRPr="004B707B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360"/>
        <w:gridCol w:w="1170"/>
        <w:gridCol w:w="270"/>
        <w:gridCol w:w="1080"/>
      </w:tblGrid>
      <w:tr w:rsidR="00BF7D1F" w:rsidRPr="004B707B" w:rsidTr="00FE2D21">
        <w:tc>
          <w:tcPr>
            <w:tcW w:w="4140" w:type="dxa"/>
            <w:shd w:val="clear" w:color="auto" w:fill="auto"/>
          </w:tcPr>
          <w:p w:rsidR="00BF7D1F" w:rsidRPr="004B707B" w:rsidRDefault="00BF1928" w:rsidP="002B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  <w:r w:rsidR="005200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BF7D1F" w:rsidRPr="004B707B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B707B" w:rsidTr="00FE2D21">
        <w:tc>
          <w:tcPr>
            <w:tcW w:w="414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F1E71" w:rsidRPr="004B707B" w:rsidRDefault="003978CE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F1E71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1E7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F1E71" w:rsidRPr="004B707B" w:rsidRDefault="003978CE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F1E71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1E7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F1E71" w:rsidRPr="004B707B" w:rsidTr="00FE2D21">
        <w:tc>
          <w:tcPr>
            <w:tcW w:w="414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F1E71" w:rsidRPr="004B707B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F1E71" w:rsidRPr="004B707B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F1E71" w:rsidRPr="004B707B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F1E71" w:rsidRPr="004B707B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07DD" w:rsidRPr="004B707B" w:rsidTr="0047092A">
        <w:trPr>
          <w:trHeight w:val="425"/>
        </w:trPr>
        <w:tc>
          <w:tcPr>
            <w:tcW w:w="4140" w:type="dxa"/>
            <w:shd w:val="clear" w:color="auto" w:fill="auto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:rsidR="00E007DD" w:rsidRPr="004B707B" w:rsidRDefault="0047092A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007DD"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3840" w:rsidRPr="004B707B" w:rsidTr="00FE2D21">
        <w:tc>
          <w:tcPr>
            <w:tcW w:w="4140" w:type="dxa"/>
            <w:shd w:val="clear" w:color="auto" w:fill="auto"/>
          </w:tcPr>
          <w:p w:rsidR="004D3840" w:rsidRPr="005200F5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00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4D3840" w:rsidRPr="0079747C" w:rsidRDefault="002E1862" w:rsidP="0036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4D3840" w:rsidRPr="0079747C" w:rsidRDefault="00DE17BA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97.52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12.64</w:t>
            </w:r>
          </w:p>
        </w:tc>
      </w:tr>
      <w:tr w:rsidR="0079747C" w:rsidRPr="004B707B" w:rsidTr="00FE2D21">
        <w:tc>
          <w:tcPr>
            <w:tcW w:w="4140" w:type="dxa"/>
            <w:shd w:val="clear" w:color="auto" w:fill="auto"/>
          </w:tcPr>
          <w:p w:rsidR="0079747C" w:rsidRPr="005200F5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9747C" w:rsidRPr="0079747C" w:rsidRDefault="0079747C" w:rsidP="00A2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2.23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9747C" w:rsidRPr="0079747C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79747C" w:rsidRPr="0079747C" w:rsidRDefault="00B4528B" w:rsidP="005E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E5C86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79747C" w:rsidRPr="0079747C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79747C" w:rsidRPr="0079747C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9747C" w:rsidRPr="0079747C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9747C" w:rsidRPr="0079747C" w:rsidRDefault="0079747C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5C86" w:rsidRPr="004B707B" w:rsidTr="00FE2D21">
        <w:tc>
          <w:tcPr>
            <w:tcW w:w="4140" w:type="dxa"/>
            <w:shd w:val="clear" w:color="auto" w:fill="auto"/>
          </w:tcPr>
          <w:p w:rsidR="005E5C86" w:rsidRPr="00356C8A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E5C86" w:rsidRPr="0079747C" w:rsidRDefault="005E5C86" w:rsidP="0070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E5C86" w:rsidRPr="0079747C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5E5C86" w:rsidRPr="0079747C" w:rsidRDefault="005E5C86" w:rsidP="0036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5E5C86" w:rsidRPr="0079747C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5E5C86" w:rsidRPr="0079747C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E5C86" w:rsidRPr="0079747C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E5C86" w:rsidRPr="0079747C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3840" w:rsidRPr="004B707B" w:rsidTr="00FE2D21">
        <w:tc>
          <w:tcPr>
            <w:tcW w:w="4140" w:type="dxa"/>
            <w:tcBorders>
              <w:bottom w:val="nil"/>
            </w:tcBorders>
            <w:shd w:val="clear" w:color="auto" w:fill="auto"/>
          </w:tcPr>
          <w:p w:rsidR="004D3840" w:rsidRPr="005200F5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0F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3840" w:rsidRPr="0079747C" w:rsidRDefault="003639B1" w:rsidP="00BD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9747C" w:rsidRPr="0079747C">
              <w:rPr>
                <w:rFonts w:ascii="Angsana New" w:hAnsi="Angsana New"/>
                <w:sz w:val="30"/>
                <w:szCs w:val="30"/>
              </w:rPr>
              <w:t>1.44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D3840" w:rsidRPr="0079747C" w:rsidRDefault="003639B1" w:rsidP="005E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4D3840" w:rsidRPr="0079747C">
              <w:rPr>
                <w:rFonts w:ascii="Angsana New" w:hAnsi="Angsana New"/>
                <w:sz w:val="30"/>
                <w:szCs w:val="30"/>
              </w:rPr>
              <w:t>1.</w:t>
            </w:r>
            <w:r w:rsidR="007115C6" w:rsidRPr="0079747C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D3840" w:rsidRPr="0079747C" w:rsidRDefault="002E1862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1.1</w:t>
            </w:r>
            <w:r w:rsidR="00D76A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47C">
              <w:rPr>
                <w:rFonts w:ascii="Angsana New" w:hAnsi="Angsana New"/>
                <w:sz w:val="30"/>
                <w:szCs w:val="30"/>
              </w:rPr>
              <w:t>0.97</w:t>
            </w:r>
          </w:p>
        </w:tc>
      </w:tr>
      <w:tr w:rsidR="004D3840" w:rsidRPr="004B707B" w:rsidTr="00FE2D21">
        <w:tc>
          <w:tcPr>
            <w:tcW w:w="4140" w:type="dxa"/>
            <w:tcBorders>
              <w:bottom w:val="nil"/>
            </w:tcBorders>
            <w:shd w:val="clear" w:color="auto" w:fill="auto"/>
          </w:tcPr>
          <w:p w:rsidR="004D3840" w:rsidRPr="005200F5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3840" w:rsidRPr="0079747C" w:rsidRDefault="00A22F50" w:rsidP="00A2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29.80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3840" w:rsidRPr="0079747C" w:rsidRDefault="00B4528B" w:rsidP="005E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11.19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3840" w:rsidRPr="0079747C" w:rsidRDefault="005E5C86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124.83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3840" w:rsidRPr="0079747C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47C">
              <w:rPr>
                <w:rFonts w:ascii="Angsana New" w:hAnsi="Angsana New"/>
                <w:b/>
                <w:bCs/>
                <w:sz w:val="30"/>
                <w:szCs w:val="30"/>
              </w:rPr>
              <w:t>13.61</w:t>
            </w:r>
          </w:p>
        </w:tc>
      </w:tr>
    </w:tbl>
    <w:p w:rsidR="00C95074" w:rsidRPr="00B4528B" w:rsidRDefault="00C95074" w:rsidP="00BB39D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062"/>
        <w:gridCol w:w="270"/>
        <w:gridCol w:w="1170"/>
        <w:gridCol w:w="378"/>
        <w:gridCol w:w="1152"/>
        <w:gridCol w:w="288"/>
        <w:gridCol w:w="1062"/>
      </w:tblGrid>
      <w:tr w:rsidR="007C1EEB" w:rsidRPr="004B707B" w:rsidTr="00047584">
        <w:tc>
          <w:tcPr>
            <w:tcW w:w="4158" w:type="dxa"/>
            <w:tcBorders>
              <w:top w:val="nil"/>
            </w:tcBorders>
          </w:tcPr>
          <w:p w:rsidR="007C1EEB" w:rsidRPr="004B707B" w:rsidRDefault="005200F5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br w:type="page"/>
            </w:r>
            <w:r w:rsidR="009F1E71">
              <w:br w:type="page"/>
            </w:r>
            <w:r w:rsidR="007C1EEB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2" w:type="dxa"/>
            <w:gridSpan w:val="3"/>
            <w:tcBorders>
              <w:top w:val="nil"/>
            </w:tcBorders>
          </w:tcPr>
          <w:p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8" w:type="dxa"/>
            <w:tcBorders>
              <w:top w:val="nil"/>
            </w:tcBorders>
          </w:tcPr>
          <w:p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top w:val="nil"/>
            </w:tcBorders>
          </w:tcPr>
          <w:p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B707B" w:rsidTr="00047584">
        <w:trPr>
          <w:trHeight w:val="70"/>
        </w:trPr>
        <w:tc>
          <w:tcPr>
            <w:tcW w:w="4158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47584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(ไม่หมุนเวียน)</w:t>
            </w:r>
          </w:p>
        </w:tc>
        <w:tc>
          <w:tcPr>
            <w:tcW w:w="1062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8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C59D1" w:rsidRPr="004B707B" w:rsidTr="00047584">
        <w:trPr>
          <w:trHeight w:val="70"/>
        </w:trPr>
        <w:tc>
          <w:tcPr>
            <w:tcW w:w="4158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78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07DD" w:rsidRPr="004B707B" w:rsidTr="00047584">
        <w:tc>
          <w:tcPr>
            <w:tcW w:w="4158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3840" w:rsidRPr="004B707B" w:rsidTr="00047584">
        <w:trPr>
          <w:trHeight w:val="199"/>
        </w:trPr>
        <w:tc>
          <w:tcPr>
            <w:tcW w:w="4158" w:type="dxa"/>
            <w:tcBorders>
              <w:bottom w:val="nil"/>
            </w:tcBorders>
          </w:tcPr>
          <w:p w:rsidR="004D3840" w:rsidRPr="00356C8A" w:rsidRDefault="00512529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4D3840" w:rsidRPr="00356C8A" w:rsidRDefault="00586B8E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4D3840" w:rsidRPr="00356C8A" w:rsidRDefault="004D3840" w:rsidP="004D3840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4D3840" w:rsidRPr="00356C8A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8" w:type="dxa"/>
            <w:tcBorders>
              <w:top w:val="nil"/>
              <w:bottom w:val="nil"/>
            </w:tcBorders>
          </w:tcPr>
          <w:p w:rsidR="004D3840" w:rsidRPr="00356C8A" w:rsidRDefault="004D3840" w:rsidP="004D3840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</w:tcPr>
          <w:p w:rsidR="004D3840" w:rsidRPr="00356C8A" w:rsidRDefault="00586B8E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:rsidR="004D3840" w:rsidRPr="00356C8A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4D3840" w:rsidRPr="00EF646B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</w:tr>
    </w:tbl>
    <w:p w:rsidR="00252E07" w:rsidRPr="00B4528B" w:rsidRDefault="00252E07">
      <w:pPr>
        <w:rPr>
          <w:sz w:val="6"/>
          <w:szCs w:val="6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450"/>
        <w:gridCol w:w="1062"/>
        <w:gridCol w:w="270"/>
        <w:gridCol w:w="1170"/>
        <w:gridCol w:w="378"/>
        <w:gridCol w:w="1152"/>
        <w:gridCol w:w="288"/>
        <w:gridCol w:w="1062"/>
      </w:tblGrid>
      <w:tr w:rsidR="00BC4F68" w:rsidRPr="00462302" w:rsidTr="00047584">
        <w:tc>
          <w:tcPr>
            <w:tcW w:w="3708" w:type="dxa"/>
          </w:tcPr>
          <w:p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24F4">
              <w:br w:type="page"/>
            </w:r>
            <w:r w:rsidRPr="00BD24F4">
              <w:br w:type="page"/>
            </w: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450" w:type="dxa"/>
          </w:tcPr>
          <w:p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8" w:type="dxa"/>
          </w:tcPr>
          <w:p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62302" w:rsidTr="00047584">
        <w:tc>
          <w:tcPr>
            <w:tcW w:w="3708" w:type="dxa"/>
          </w:tcPr>
          <w:p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D24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9F1E71" w:rsidRPr="00BD24F4" w:rsidRDefault="003978CE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31</w:t>
            </w:r>
            <w:r w:rsidR="009F1E71" w:rsidRPr="00BD24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1E71" w:rsidRPr="00BD24F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8" w:type="dxa"/>
          </w:tcPr>
          <w:p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C59D1" w:rsidRPr="00462302" w:rsidTr="00047584">
        <w:tc>
          <w:tcPr>
            <w:tcW w:w="3708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78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CC59D1" w:rsidRPr="00BD24F4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07DD" w:rsidRPr="00462302" w:rsidTr="00047584">
        <w:tc>
          <w:tcPr>
            <w:tcW w:w="3708" w:type="dxa"/>
          </w:tcPr>
          <w:p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2" w:type="dxa"/>
            <w:gridSpan w:val="7"/>
          </w:tcPr>
          <w:p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07DD" w:rsidRPr="00462302" w:rsidTr="00047584">
        <w:tc>
          <w:tcPr>
            <w:tcW w:w="3708" w:type="dxa"/>
          </w:tcPr>
          <w:p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E007DD" w:rsidRPr="00BD24F4" w:rsidRDefault="00B9527C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8.30</w:t>
            </w:r>
          </w:p>
        </w:tc>
        <w:tc>
          <w:tcPr>
            <w:tcW w:w="270" w:type="dxa"/>
          </w:tcPr>
          <w:p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07DD" w:rsidRPr="00BD24F4" w:rsidRDefault="00AD21F4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378" w:type="dxa"/>
          </w:tcPr>
          <w:p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007DD" w:rsidRPr="00BD24F4" w:rsidRDefault="00B9527C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5.32</w:t>
            </w:r>
          </w:p>
        </w:tc>
        <w:tc>
          <w:tcPr>
            <w:tcW w:w="288" w:type="dxa"/>
          </w:tcPr>
          <w:p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E007DD" w:rsidRPr="00BD24F4" w:rsidRDefault="00AD21F4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</w:tr>
      <w:tr w:rsidR="00DA21F8" w:rsidRPr="00462302" w:rsidTr="00047584">
        <w:tc>
          <w:tcPr>
            <w:tcW w:w="3708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4.02</w:t>
            </w:r>
          </w:p>
        </w:tc>
        <w:tc>
          <w:tcPr>
            <w:tcW w:w="270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4.02</w:t>
            </w:r>
          </w:p>
        </w:tc>
        <w:tc>
          <w:tcPr>
            <w:tcW w:w="288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DA21F8" w:rsidRPr="00BD24F4" w:rsidRDefault="00DA21F8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21F8" w:rsidRPr="004B707B" w:rsidTr="00047584">
        <w:tc>
          <w:tcPr>
            <w:tcW w:w="3708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</w:rPr>
              <w:t>12.32</w:t>
            </w:r>
          </w:p>
        </w:tc>
        <w:tc>
          <w:tcPr>
            <w:tcW w:w="270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  <w:tc>
          <w:tcPr>
            <w:tcW w:w="378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</w:rPr>
              <w:t>9.34</w:t>
            </w:r>
          </w:p>
        </w:tc>
        <w:tc>
          <w:tcPr>
            <w:tcW w:w="288" w:type="dxa"/>
          </w:tcPr>
          <w:p w:rsidR="00DA21F8" w:rsidRPr="00BD24F4" w:rsidRDefault="00DA21F8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DA21F8" w:rsidRPr="00BD24F4" w:rsidRDefault="00DA21F8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</w:rPr>
              <w:t>5.02</w:t>
            </w:r>
          </w:p>
        </w:tc>
      </w:tr>
    </w:tbl>
    <w:p w:rsidR="00BB39D5" w:rsidRPr="00B4528B" w:rsidRDefault="00BB39D5">
      <w:pPr>
        <w:rPr>
          <w:rFonts w:ascii="Angsana New" w:hAnsi="Angsana New"/>
          <w:sz w:val="10"/>
          <w:szCs w:val="10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78"/>
        <w:gridCol w:w="1080"/>
        <w:gridCol w:w="1260"/>
        <w:gridCol w:w="1080"/>
        <w:gridCol w:w="270"/>
        <w:gridCol w:w="1080"/>
        <w:gridCol w:w="270"/>
        <w:gridCol w:w="1080"/>
        <w:gridCol w:w="270"/>
        <w:gridCol w:w="1080"/>
      </w:tblGrid>
      <w:tr w:rsidR="00BC4F68" w:rsidRPr="004B707B" w:rsidTr="00245731">
        <w:trPr>
          <w:tblHeader/>
        </w:trPr>
        <w:tc>
          <w:tcPr>
            <w:tcW w:w="2178" w:type="dxa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340" w:type="dxa"/>
            <w:gridSpan w:val="2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C4F68" w:rsidRPr="004B707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B707B" w:rsidTr="00245731">
        <w:trPr>
          <w:trHeight w:val="290"/>
          <w:tblHeader/>
        </w:trPr>
        <w:tc>
          <w:tcPr>
            <w:tcW w:w="2178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และดอกเบี้ยค้างรับแก่</w:t>
            </w:r>
          </w:p>
        </w:tc>
        <w:tc>
          <w:tcPr>
            <w:tcW w:w="108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C59D1" w:rsidRPr="004B707B" w:rsidTr="00245731">
        <w:trPr>
          <w:trHeight w:val="335"/>
          <w:tblHeader/>
        </w:trPr>
        <w:tc>
          <w:tcPr>
            <w:tcW w:w="2178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07DD" w:rsidRPr="004B707B" w:rsidTr="00245731">
        <w:trPr>
          <w:trHeight w:val="290"/>
          <w:tblHeader/>
        </w:trPr>
        <w:tc>
          <w:tcPr>
            <w:tcW w:w="2178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07DD" w:rsidRPr="00356C8A" w:rsidTr="00245731">
        <w:tc>
          <w:tcPr>
            <w:tcW w:w="2178" w:type="dxa"/>
            <w:shd w:val="clear" w:color="auto" w:fill="auto"/>
          </w:tcPr>
          <w:p w:rsidR="00E007DD" w:rsidRPr="00356C8A" w:rsidRDefault="00E007DD" w:rsidP="002D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007DD" w:rsidRPr="00356C8A" w:rsidRDefault="00E007DD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E71" w:rsidRPr="00356C8A" w:rsidTr="00245731">
        <w:trPr>
          <w:trHeight w:val="362"/>
        </w:trPr>
        <w:tc>
          <w:tcPr>
            <w:tcW w:w="2178" w:type="dxa"/>
            <w:shd w:val="clear" w:color="auto" w:fill="auto"/>
          </w:tcPr>
          <w:p w:rsidR="009F1E71" w:rsidRPr="00356C8A" w:rsidRDefault="009F1E71" w:rsidP="002D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:rsidR="009F1E71" w:rsidRPr="00356C8A" w:rsidRDefault="009F1E71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F1E71" w:rsidRPr="00356C8A" w:rsidRDefault="009F1E71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F1E71" w:rsidRPr="00356C8A" w:rsidRDefault="004C7BD2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F1E71" w:rsidRPr="00356C8A" w:rsidRDefault="009F1E71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F1E71" w:rsidRPr="00356C8A" w:rsidRDefault="009F1E71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F1E71" w:rsidRPr="00356C8A" w:rsidRDefault="009F1E71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F1E71" w:rsidRPr="00356C8A" w:rsidRDefault="004C7BD2" w:rsidP="0066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60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21,243.06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F1E71" w:rsidRPr="00356C8A" w:rsidRDefault="009F1E71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F1E71" w:rsidRPr="00356C8A" w:rsidRDefault="00AD21F4" w:rsidP="0052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17,732.64</w:t>
            </w:r>
          </w:p>
        </w:tc>
      </w:tr>
      <w:tr w:rsidR="00AD21F4" w:rsidRPr="00356C8A" w:rsidTr="00245731">
        <w:tc>
          <w:tcPr>
            <w:tcW w:w="2178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:rsidR="00AD21F4" w:rsidRPr="00356C8A" w:rsidRDefault="00957BF9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5.140</w:t>
            </w:r>
            <w:r w:rsidR="00FB3871" w:rsidRPr="00356C8A">
              <w:rPr>
                <w:rFonts w:ascii="Angsana New" w:hAnsi="Angsana New"/>
                <w:sz w:val="30"/>
                <w:szCs w:val="30"/>
              </w:rPr>
              <w:t>-6.50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5.022-6.500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D21F4" w:rsidRPr="00356C8A" w:rsidRDefault="004C7BD2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4C7BD2" w:rsidP="0066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60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889.41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1,178.96</w:t>
            </w:r>
          </w:p>
        </w:tc>
      </w:tr>
      <w:tr w:rsidR="00AD21F4" w:rsidRPr="00356C8A" w:rsidTr="00245731">
        <w:tc>
          <w:tcPr>
            <w:tcW w:w="2178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4C7BD2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66638F" w:rsidP="0066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22,132.47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18,911.60</w:t>
            </w:r>
          </w:p>
        </w:tc>
      </w:tr>
      <w:tr w:rsidR="00AD21F4" w:rsidRPr="00356C8A" w:rsidTr="00245731">
        <w:tc>
          <w:tcPr>
            <w:tcW w:w="2178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66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21F4" w:rsidRPr="00356C8A" w:rsidTr="00245731">
        <w:tc>
          <w:tcPr>
            <w:tcW w:w="2178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4C7BD2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3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4C7BD2" w:rsidP="0066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</w:tr>
      <w:tr w:rsidR="00AD21F4" w:rsidRPr="00356C8A" w:rsidTr="00245731">
        <w:tc>
          <w:tcPr>
            <w:tcW w:w="2178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:rsidR="00AD21F4" w:rsidRPr="00356C8A" w:rsidRDefault="00CE01A2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4.425</w:t>
            </w:r>
          </w:p>
        </w:tc>
        <w:tc>
          <w:tcPr>
            <w:tcW w:w="1260" w:type="dxa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4.425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4C7BD2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24.38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3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19.05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4C7BD2" w:rsidP="0066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24.38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19.05</w:t>
            </w:r>
          </w:p>
        </w:tc>
      </w:tr>
      <w:tr w:rsidR="00011A1C" w:rsidRPr="00356C8A" w:rsidTr="00245731">
        <w:tc>
          <w:tcPr>
            <w:tcW w:w="2178" w:type="dxa"/>
            <w:shd w:val="clear" w:color="auto" w:fill="auto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A1C" w:rsidRPr="00356C8A" w:rsidRDefault="00011A1C" w:rsidP="00C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266.12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A1C" w:rsidRPr="00356C8A" w:rsidRDefault="009443F9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260.79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A1C" w:rsidRPr="00356C8A" w:rsidRDefault="00011A1C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266.12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260.79</w:t>
            </w:r>
          </w:p>
        </w:tc>
      </w:tr>
      <w:tr w:rsidR="00011A1C" w:rsidRPr="00356C8A" w:rsidTr="00245731">
        <w:tc>
          <w:tcPr>
            <w:tcW w:w="4518" w:type="dxa"/>
            <w:gridSpan w:val="3"/>
            <w:shd w:val="clear" w:color="auto" w:fill="auto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1A1C" w:rsidRPr="00356C8A" w:rsidRDefault="00011A1C" w:rsidP="00C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266.12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1A1C" w:rsidRPr="00356C8A" w:rsidRDefault="009443F9" w:rsidP="00C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260.79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1A1C" w:rsidRPr="00356C8A" w:rsidRDefault="00011A1C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22,398.59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11A1C" w:rsidRPr="00356C8A" w:rsidRDefault="00011A1C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1A1C" w:rsidRPr="00356C8A" w:rsidRDefault="00011A1C" w:rsidP="00C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19,172.39</w:t>
            </w:r>
          </w:p>
        </w:tc>
      </w:tr>
      <w:tr w:rsidR="00AD21F4" w:rsidRPr="004B707B" w:rsidTr="00245731">
        <w:tc>
          <w:tcPr>
            <w:tcW w:w="4518" w:type="dxa"/>
            <w:gridSpan w:val="3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C74B93" w:rsidRDefault="0066638F" w:rsidP="00C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74B93">
              <w:rPr>
                <w:rFonts w:ascii="Angsana New" w:hAnsi="Angsana New"/>
                <w:sz w:val="30"/>
                <w:szCs w:val="30"/>
              </w:rPr>
              <w:t>(33.54)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C74B93" w:rsidRDefault="00AD21F4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4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C74B93" w:rsidRDefault="00AD21F4" w:rsidP="00C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74B93">
              <w:rPr>
                <w:rFonts w:ascii="Angsana New" w:hAnsi="Angsana New"/>
                <w:sz w:val="30"/>
                <w:szCs w:val="30"/>
              </w:rPr>
              <w:t>(28.21)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C74B93" w:rsidRDefault="00AD21F4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4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C74B93" w:rsidRDefault="00957BF9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74B93">
              <w:rPr>
                <w:rFonts w:ascii="Angsana New" w:hAnsi="Angsana New"/>
                <w:sz w:val="30"/>
                <w:szCs w:val="30"/>
              </w:rPr>
              <w:t>(1,346.45</w:t>
            </w:r>
            <w:r w:rsidR="0066638F" w:rsidRPr="00C74B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C74B93" w:rsidRDefault="00AD21F4" w:rsidP="0001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4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21F4" w:rsidRPr="00C74B93" w:rsidRDefault="00AD21F4" w:rsidP="00C74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74B93">
              <w:rPr>
                <w:rFonts w:ascii="Angsana New" w:hAnsi="Angsana New"/>
                <w:sz w:val="30"/>
                <w:szCs w:val="30"/>
              </w:rPr>
              <w:t>(1,339.65)</w:t>
            </w:r>
          </w:p>
        </w:tc>
      </w:tr>
      <w:tr w:rsidR="00AD21F4" w:rsidRPr="00356C8A" w:rsidTr="00245731">
        <w:tc>
          <w:tcPr>
            <w:tcW w:w="4518" w:type="dxa"/>
            <w:gridSpan w:val="3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66638F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66638F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957BF9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21,052.14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17,832.74</w:t>
            </w:r>
          </w:p>
        </w:tc>
      </w:tr>
      <w:tr w:rsidR="00AD21F4" w:rsidRPr="00356C8A" w:rsidTr="00245731">
        <w:tc>
          <w:tcPr>
            <w:tcW w:w="4518" w:type="dxa"/>
            <w:gridSpan w:val="3"/>
            <w:shd w:val="clear" w:color="auto" w:fill="auto"/>
          </w:tcPr>
          <w:p w:rsidR="007F2929" w:rsidRPr="00356C8A" w:rsidRDefault="007F2929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D21F4" w:rsidRPr="00356C8A" w:rsidTr="00245731">
        <w:tc>
          <w:tcPr>
            <w:tcW w:w="4518" w:type="dxa"/>
            <w:gridSpan w:val="3"/>
            <w:shd w:val="clear" w:color="auto" w:fill="auto"/>
          </w:tcPr>
          <w:p w:rsidR="00AD21F4" w:rsidRPr="00356C8A" w:rsidRDefault="00AD21F4" w:rsidP="0024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98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21F4" w:rsidRPr="00356C8A" w:rsidTr="00245731">
        <w:tc>
          <w:tcPr>
            <w:tcW w:w="4518" w:type="dxa"/>
            <w:gridSpan w:val="3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56C8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356C8A">
              <w:rPr>
                <w:rFonts w:ascii="Angsana New" w:hAnsi="Angsana New"/>
                <w:sz w:val="30"/>
                <w:szCs w:val="30"/>
              </w:rPr>
              <w:t>31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E2119E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2.64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3F0A8B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2.63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957BF9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3F0A8B" w:rsidP="00C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45.80</w:t>
            </w:r>
          </w:p>
        </w:tc>
      </w:tr>
      <w:tr w:rsidR="00AD21F4" w:rsidRPr="002D7F27" w:rsidTr="00245731">
        <w:tc>
          <w:tcPr>
            <w:tcW w:w="4518" w:type="dxa"/>
            <w:gridSpan w:val="3"/>
            <w:shd w:val="clear" w:color="auto" w:fill="auto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56C8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356C8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E2119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5.33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3F0A8B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5.33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D21F4" w:rsidRPr="00356C8A" w:rsidRDefault="00957BF9" w:rsidP="0035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</w:t>
            </w:r>
            <w:r w:rsidR="00E2119E" w:rsidRPr="00356C8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21F4" w:rsidRPr="00356C8A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D21F4" w:rsidRPr="002D7F27" w:rsidRDefault="003F0A8B" w:rsidP="00C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64.30</w:t>
            </w:r>
          </w:p>
        </w:tc>
      </w:tr>
    </w:tbl>
    <w:p w:rsidR="00F35CE6" w:rsidRPr="00BB39D5" w:rsidRDefault="00F35CE6" w:rsidP="0075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p w:rsidR="00E007DD" w:rsidRDefault="00E007DD" w:rsidP="00956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3114A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รายการเคลื่อนไหวของเงินให้กู้ยืมระยะยาวแก่ก</w:t>
      </w:r>
      <w:r>
        <w:rPr>
          <w:rFonts w:ascii="Angsana New" w:hAnsi="Angsana New"/>
          <w:sz w:val="30"/>
          <w:szCs w:val="30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973DC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311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9614A">
        <w:rPr>
          <w:rFonts w:ascii="Angsana New" w:hAnsi="Angsana New"/>
          <w:sz w:val="30"/>
          <w:szCs w:val="30"/>
        </w:rPr>
        <w:t>31</w:t>
      </w:r>
      <w:r w:rsidRPr="00D311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D3114A">
        <w:rPr>
          <w:rFonts w:ascii="Angsana New" w:hAnsi="Angsana New"/>
          <w:sz w:val="30"/>
          <w:szCs w:val="30"/>
          <w:cs/>
        </w:rPr>
        <w:t>คม</w:t>
      </w:r>
      <w:r w:rsidR="002D7F27">
        <w:rPr>
          <w:rFonts w:ascii="Angsana New" w:hAnsi="Angsana New"/>
          <w:sz w:val="30"/>
          <w:szCs w:val="30"/>
        </w:rPr>
        <w:br/>
      </w:r>
      <w:r w:rsidRPr="00D3114A">
        <w:rPr>
          <w:rFonts w:ascii="Angsana New" w:hAnsi="Angsana New"/>
          <w:sz w:val="30"/>
          <w:szCs w:val="30"/>
          <w:cs/>
        </w:rPr>
        <w:t>มีดังนี้</w:t>
      </w:r>
    </w:p>
    <w:p w:rsidR="00E007DD" w:rsidRPr="00BB39D5" w:rsidRDefault="00E007DD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18"/>
        <w:gridCol w:w="1063"/>
        <w:gridCol w:w="270"/>
        <w:gridCol w:w="1097"/>
        <w:gridCol w:w="282"/>
        <w:gridCol w:w="1068"/>
        <w:gridCol w:w="276"/>
        <w:gridCol w:w="1074"/>
      </w:tblGrid>
      <w:tr w:rsidR="00E007DD" w:rsidRPr="000222E7" w:rsidTr="00EC57CD">
        <w:trPr>
          <w:tblHeader/>
        </w:trPr>
        <w:tc>
          <w:tcPr>
            <w:tcW w:w="4518" w:type="dxa"/>
          </w:tcPr>
          <w:p w:rsidR="00E007DD" w:rsidRPr="000222E7" w:rsidRDefault="00E007DD" w:rsidP="00EC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022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E007DD" w:rsidRPr="000222E7" w:rsidRDefault="00E007DD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E007DD" w:rsidRPr="000222E7" w:rsidRDefault="00E007DD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8" w:type="dxa"/>
            <w:gridSpan w:val="3"/>
          </w:tcPr>
          <w:p w:rsidR="00E007DD" w:rsidRPr="000222E7" w:rsidRDefault="00E007DD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2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9D1" w:rsidRPr="000222E7" w:rsidTr="00EC57CD">
        <w:trPr>
          <w:tblHeader/>
        </w:trPr>
        <w:tc>
          <w:tcPr>
            <w:tcW w:w="4518" w:type="dxa"/>
          </w:tcPr>
          <w:p w:rsidR="00CC59D1" w:rsidRPr="000222E7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022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(</w:t>
            </w:r>
            <w:r w:rsidRPr="000222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0222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รวมดอกเบี้ยค้างรับ)</w:t>
            </w:r>
          </w:p>
        </w:tc>
        <w:tc>
          <w:tcPr>
            <w:tcW w:w="1063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2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CC59D1" w:rsidRPr="004B707B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07DD" w:rsidRPr="000222E7" w:rsidTr="00EC57CD">
        <w:trPr>
          <w:tblHeader/>
        </w:trPr>
        <w:tc>
          <w:tcPr>
            <w:tcW w:w="4518" w:type="dxa"/>
          </w:tcPr>
          <w:p w:rsidR="00E007DD" w:rsidRPr="000222E7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007DD" w:rsidRPr="000222E7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22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DC0" w:rsidRPr="00356C8A" w:rsidTr="00EC57CD">
        <w:tc>
          <w:tcPr>
            <w:tcW w:w="4518" w:type="dxa"/>
          </w:tcPr>
          <w:p w:rsidR="00D44DC0" w:rsidRPr="00356C8A" w:rsidRDefault="00D44DC0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0" w:type="dxa"/>
            <w:gridSpan w:val="7"/>
          </w:tcPr>
          <w:p w:rsidR="00D44DC0" w:rsidRPr="00356C8A" w:rsidRDefault="00D44DC0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C59D1" w:rsidRPr="00356C8A" w:rsidTr="00EC57CD">
        <w:tc>
          <w:tcPr>
            <w:tcW w:w="4518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56C8A">
              <w:rPr>
                <w:rFonts w:ascii="Angsana New" w:hAnsi="Angsana New"/>
                <w:sz w:val="30"/>
                <w:szCs w:val="30"/>
              </w:rPr>
              <w:t>1</w:t>
            </w:r>
            <w:r w:rsidRPr="00356C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356C8A">
              <w:rPr>
                <w:rFonts w:ascii="Angsana New" w:hAnsi="Angsana New"/>
                <w:sz w:val="30"/>
                <w:szCs w:val="30"/>
              </w:rPr>
              <w:t>256</w:t>
            </w:r>
            <w:r w:rsidR="00AD21F4" w:rsidRPr="00356C8A">
              <w:rPr>
                <w:rFonts w:ascii="Angsana New" w:hAnsi="Angsana New"/>
                <w:sz w:val="30"/>
                <w:szCs w:val="30"/>
              </w:rPr>
              <w:t>1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/ 25</w:t>
            </w:r>
            <w:r w:rsidR="00AD21F4" w:rsidRPr="00356C8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63" w:type="dxa"/>
            <w:shd w:val="clear" w:color="auto" w:fill="auto"/>
          </w:tcPr>
          <w:p w:rsidR="00CC59D1" w:rsidRPr="00356C8A" w:rsidRDefault="006151CE" w:rsidP="002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C59D1" w:rsidRPr="00356C8A" w:rsidRDefault="006151CE" w:rsidP="006F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17,732.64</w:t>
            </w:r>
          </w:p>
        </w:tc>
        <w:tc>
          <w:tcPr>
            <w:tcW w:w="276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11,788.04</w:t>
            </w:r>
          </w:p>
        </w:tc>
      </w:tr>
      <w:tr w:rsidR="00CC59D1" w:rsidRPr="00356C8A" w:rsidTr="00EC57CD">
        <w:tc>
          <w:tcPr>
            <w:tcW w:w="4518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3" w:type="dxa"/>
            <w:shd w:val="clear" w:color="auto" w:fill="auto"/>
          </w:tcPr>
          <w:p w:rsidR="00CC59D1" w:rsidRPr="00356C8A" w:rsidRDefault="000E58CA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C59D1" w:rsidRPr="00356C8A" w:rsidRDefault="006F7340" w:rsidP="006F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11,758.50</w:t>
            </w:r>
          </w:p>
        </w:tc>
        <w:tc>
          <w:tcPr>
            <w:tcW w:w="276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7,971.70</w:t>
            </w:r>
          </w:p>
        </w:tc>
      </w:tr>
      <w:tr w:rsidR="00CC59D1" w:rsidRPr="00356C8A" w:rsidTr="00EC57CD">
        <w:tc>
          <w:tcPr>
            <w:tcW w:w="4518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CC59D1" w:rsidRPr="00356C8A" w:rsidRDefault="000E58CA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C59D1" w:rsidRPr="00356C8A" w:rsidRDefault="006F7340" w:rsidP="006F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(8,248.08)</w:t>
            </w:r>
          </w:p>
        </w:tc>
        <w:tc>
          <w:tcPr>
            <w:tcW w:w="276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(4,503.20)</w:t>
            </w:r>
          </w:p>
        </w:tc>
      </w:tr>
      <w:tr w:rsidR="00CC59D1" w:rsidRPr="00356C8A" w:rsidTr="00EC57CD">
        <w:trPr>
          <w:trHeight w:val="442"/>
        </w:trPr>
        <w:tc>
          <w:tcPr>
            <w:tcW w:w="4518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คม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C182A"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 w:rsidR="00AC182A"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59D1" w:rsidRPr="00356C8A" w:rsidRDefault="000E58CA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59D1" w:rsidRPr="00356C8A" w:rsidRDefault="006F7340" w:rsidP="006F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21,243.06</w:t>
            </w:r>
          </w:p>
        </w:tc>
        <w:tc>
          <w:tcPr>
            <w:tcW w:w="276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15,256.54</w:t>
            </w:r>
          </w:p>
        </w:tc>
      </w:tr>
      <w:tr w:rsidR="00CC59D1" w:rsidRPr="00356C8A" w:rsidTr="00EC57CD">
        <w:trPr>
          <w:trHeight w:val="442"/>
        </w:trPr>
        <w:tc>
          <w:tcPr>
            <w:tcW w:w="4518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C59D1" w:rsidRPr="00356C8A" w:rsidTr="00EC57CD">
        <w:tc>
          <w:tcPr>
            <w:tcW w:w="4518" w:type="dxa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130" w:type="dxa"/>
            <w:gridSpan w:val="7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C59D1" w:rsidRPr="00356C8A" w:rsidTr="00EC57CD">
        <w:tc>
          <w:tcPr>
            <w:tcW w:w="4518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56C8A">
              <w:rPr>
                <w:rFonts w:ascii="Angsana New" w:hAnsi="Angsana New"/>
                <w:sz w:val="30"/>
                <w:szCs w:val="30"/>
              </w:rPr>
              <w:t>1</w:t>
            </w:r>
            <w:r w:rsidRPr="00356C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356C8A">
              <w:rPr>
                <w:rFonts w:ascii="Angsana New" w:hAnsi="Angsana New"/>
                <w:sz w:val="30"/>
                <w:szCs w:val="30"/>
              </w:rPr>
              <w:t>256</w:t>
            </w:r>
            <w:r w:rsidR="00AD21F4" w:rsidRPr="00356C8A">
              <w:rPr>
                <w:rFonts w:ascii="Angsana New" w:hAnsi="Angsana New"/>
                <w:sz w:val="30"/>
                <w:szCs w:val="30"/>
              </w:rPr>
              <w:t>1</w:t>
            </w:r>
            <w:r w:rsidR="00403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/ 25</w:t>
            </w:r>
            <w:r w:rsidR="00AD21F4" w:rsidRPr="00356C8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63" w:type="dxa"/>
            <w:shd w:val="clear" w:color="auto" w:fill="auto"/>
          </w:tcPr>
          <w:p w:rsidR="00CC59D1" w:rsidRPr="00356C8A" w:rsidRDefault="006151CE" w:rsidP="004E5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CC59D1" w:rsidRPr="00356C8A" w:rsidRDefault="00CC59D1" w:rsidP="00704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82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C59D1" w:rsidRPr="00356C8A" w:rsidRDefault="006151CE" w:rsidP="006F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6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C59D1" w:rsidRPr="00356C8A" w:rsidRDefault="00CC59D1" w:rsidP="00CC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</w:tr>
      <w:tr w:rsidR="00345603" w:rsidRPr="00356C8A" w:rsidTr="00EC57CD">
        <w:tc>
          <w:tcPr>
            <w:tcW w:w="451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3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5603" w:rsidRPr="00356C8A" w:rsidTr="00EC57CD">
        <w:tc>
          <w:tcPr>
            <w:tcW w:w="451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5603" w:rsidRPr="00356C8A" w:rsidTr="00EC57CD">
        <w:trPr>
          <w:trHeight w:val="442"/>
        </w:trPr>
        <w:tc>
          <w:tcPr>
            <w:tcW w:w="451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คม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82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6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</w:tr>
      <w:tr w:rsidR="00345603" w:rsidRPr="00356C8A" w:rsidTr="00EC57CD">
        <w:tc>
          <w:tcPr>
            <w:tcW w:w="4518" w:type="dxa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30" w:type="dxa"/>
            <w:gridSpan w:val="7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45603" w:rsidRPr="00356C8A" w:rsidTr="00EC57CD">
        <w:tc>
          <w:tcPr>
            <w:tcW w:w="451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56C8A">
              <w:rPr>
                <w:rFonts w:ascii="Angsana New" w:hAnsi="Angsana New"/>
                <w:sz w:val="30"/>
                <w:szCs w:val="30"/>
              </w:rPr>
              <w:t>1</w:t>
            </w:r>
            <w:r w:rsidRPr="00356C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356C8A">
              <w:rPr>
                <w:rFonts w:ascii="Angsana New" w:hAnsi="Angsana New"/>
                <w:sz w:val="30"/>
                <w:szCs w:val="30"/>
              </w:rPr>
              <w:t>2561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/ 25</w:t>
            </w:r>
            <w:r w:rsidRPr="00356C8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63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82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17,974.38</w:t>
            </w:r>
          </w:p>
        </w:tc>
        <w:tc>
          <w:tcPr>
            <w:tcW w:w="276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C8A">
              <w:rPr>
                <w:rFonts w:ascii="Angsana New" w:hAnsi="Angsana New"/>
                <w:sz w:val="30"/>
                <w:szCs w:val="30"/>
              </w:rPr>
              <w:t>12,029.78</w:t>
            </w:r>
          </w:p>
        </w:tc>
      </w:tr>
      <w:tr w:rsidR="00345603" w:rsidRPr="00356C8A" w:rsidTr="00EC57CD">
        <w:tc>
          <w:tcPr>
            <w:tcW w:w="451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3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345603" w:rsidRPr="00356C8A" w:rsidRDefault="00345603" w:rsidP="00741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11,758.50</w:t>
            </w:r>
          </w:p>
        </w:tc>
        <w:tc>
          <w:tcPr>
            <w:tcW w:w="276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7,971.70</w:t>
            </w:r>
          </w:p>
        </w:tc>
      </w:tr>
      <w:tr w:rsidR="00345603" w:rsidRPr="00356C8A" w:rsidTr="00EC57CD">
        <w:tc>
          <w:tcPr>
            <w:tcW w:w="451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63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(8,248.08)</w:t>
            </w:r>
          </w:p>
        </w:tc>
        <w:tc>
          <w:tcPr>
            <w:tcW w:w="276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(4,503.20)</w:t>
            </w:r>
          </w:p>
        </w:tc>
      </w:tr>
      <w:tr w:rsidR="00345603" w:rsidRPr="00004A95" w:rsidTr="00EC57CD">
        <w:trPr>
          <w:trHeight w:val="442"/>
        </w:trPr>
        <w:tc>
          <w:tcPr>
            <w:tcW w:w="4518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คม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82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21,484.80</w:t>
            </w:r>
          </w:p>
        </w:tc>
        <w:tc>
          <w:tcPr>
            <w:tcW w:w="276" w:type="dxa"/>
            <w:shd w:val="clear" w:color="auto" w:fill="auto"/>
          </w:tcPr>
          <w:p w:rsidR="00345603" w:rsidRPr="00356C8A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603" w:rsidRPr="006F6E37" w:rsidRDefault="00345603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15,498.28</w:t>
            </w:r>
          </w:p>
        </w:tc>
      </w:tr>
    </w:tbl>
    <w:p w:rsidR="007F2929" w:rsidRPr="00F700A2" w:rsidRDefault="007F2929">
      <w:pPr>
        <w:rPr>
          <w:rFonts w:ascii="Angsana New" w:hAnsi="Angsana New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18"/>
        <w:gridCol w:w="1080"/>
        <w:gridCol w:w="270"/>
        <w:gridCol w:w="1080"/>
        <w:gridCol w:w="270"/>
        <w:gridCol w:w="1080"/>
        <w:gridCol w:w="270"/>
        <w:gridCol w:w="1080"/>
      </w:tblGrid>
      <w:tr w:rsidR="00F3651E" w:rsidRPr="004B707B" w:rsidTr="00EC57CD">
        <w:tc>
          <w:tcPr>
            <w:tcW w:w="4518" w:type="dxa"/>
          </w:tcPr>
          <w:p w:rsidR="00F3651E" w:rsidRPr="004B707B" w:rsidRDefault="00E007DD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="00E867DD" w:rsidRPr="004B707B">
              <w:br w:type="page"/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6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651E"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:rsidTr="00EC57CD">
        <w:tc>
          <w:tcPr>
            <w:tcW w:w="4518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917" w:rsidRPr="004B707B" w:rsidRDefault="003978CE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917" w:rsidRPr="004B707B" w:rsidRDefault="003978CE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D21F4" w:rsidRPr="004B707B" w:rsidTr="00EC57CD">
        <w:tc>
          <w:tcPr>
            <w:tcW w:w="4518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21F4" w:rsidRPr="004B707B" w:rsidTr="00EC57CD">
        <w:tc>
          <w:tcPr>
            <w:tcW w:w="4518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4EBB" w:rsidRPr="00356C8A" w:rsidTr="00EC57CD">
        <w:tc>
          <w:tcPr>
            <w:tcW w:w="4518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:rsidR="00EC4EBB" w:rsidRPr="00356C8A" w:rsidRDefault="004541A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7.72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4.64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4EBB" w:rsidRPr="00356C8A" w:rsidRDefault="0037515A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4EBB" w:rsidRPr="00356C8A" w:rsidRDefault="00EC4EBB" w:rsidP="0034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4EBB" w:rsidRPr="00356C8A" w:rsidTr="00EC57CD">
        <w:tc>
          <w:tcPr>
            <w:tcW w:w="4518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C4EBB" w:rsidRPr="00356C8A" w:rsidRDefault="004541A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3.78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C4EBB" w:rsidRPr="00356C8A" w:rsidRDefault="0037515A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0.48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C4EBB" w:rsidRPr="00356C8A" w:rsidRDefault="00EC4EBB" w:rsidP="00CE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1.17</w:t>
            </w:r>
          </w:p>
        </w:tc>
      </w:tr>
      <w:tr w:rsidR="00EC4EBB" w:rsidRPr="00356C8A" w:rsidTr="00EC57CD">
        <w:trPr>
          <w:trHeight w:val="442"/>
        </w:trPr>
        <w:tc>
          <w:tcPr>
            <w:tcW w:w="4518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4EBB" w:rsidRPr="00356C8A" w:rsidRDefault="004541A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11.50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7.57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4EBB" w:rsidRPr="00356C8A" w:rsidRDefault="0037515A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270" w:type="dxa"/>
            <w:shd w:val="clear" w:color="auto" w:fill="auto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4EBB" w:rsidRPr="00356C8A" w:rsidRDefault="00EC4EBB" w:rsidP="00CE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1.17</w:t>
            </w:r>
          </w:p>
        </w:tc>
      </w:tr>
    </w:tbl>
    <w:p w:rsidR="00B031B2" w:rsidRPr="00F700A2" w:rsidRDefault="00B031B2">
      <w:pPr>
        <w:rPr>
          <w:sz w:val="10"/>
          <w:szCs w:val="10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18"/>
        <w:gridCol w:w="1080"/>
        <w:gridCol w:w="270"/>
        <w:gridCol w:w="1080"/>
        <w:gridCol w:w="270"/>
        <w:gridCol w:w="1080"/>
        <w:gridCol w:w="270"/>
        <w:gridCol w:w="1080"/>
      </w:tblGrid>
      <w:tr w:rsidR="00EC4EBB" w:rsidRPr="00356C8A" w:rsidTr="00EC57CD">
        <w:tc>
          <w:tcPr>
            <w:tcW w:w="4518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br w:type="page"/>
            </w:r>
            <w:r w:rsidRPr="00356C8A">
              <w:rPr>
                <w:rFonts w:ascii="Angsana New" w:hAnsi="Angsana New"/>
                <w:sz w:val="30"/>
                <w:szCs w:val="30"/>
              </w:rPr>
              <w:br w:type="page"/>
            </w:r>
            <w:r w:rsidRPr="00356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56C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356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56C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EBB" w:rsidRPr="00356C8A" w:rsidTr="00EC57CD">
        <w:tc>
          <w:tcPr>
            <w:tcW w:w="4518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31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31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C4EBB" w:rsidRPr="00356C8A" w:rsidTr="00EC57CD">
        <w:tc>
          <w:tcPr>
            <w:tcW w:w="4518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4EBB" w:rsidRPr="00356C8A" w:rsidRDefault="00907D20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C4EBB" w:rsidRPr="00356C8A" w:rsidTr="00EC57CD">
        <w:tc>
          <w:tcPr>
            <w:tcW w:w="4518" w:type="dxa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C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4A2B" w:rsidRPr="00356C8A" w:rsidTr="00EC57CD">
        <w:tc>
          <w:tcPr>
            <w:tcW w:w="4518" w:type="dxa"/>
          </w:tcPr>
          <w:p w:rsidR="00B74A2B" w:rsidRPr="00356C8A" w:rsidRDefault="00536944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B74A2B" w:rsidRPr="00356C8A" w:rsidRDefault="004541A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74A2B" w:rsidRPr="00356C8A" w:rsidRDefault="00B74A2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74A2B" w:rsidRPr="00356C8A" w:rsidRDefault="00536944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74A2B" w:rsidRPr="00356C8A" w:rsidRDefault="00B74A2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74A2B" w:rsidRPr="00356C8A" w:rsidRDefault="00893664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2.28</w:t>
            </w:r>
          </w:p>
        </w:tc>
        <w:tc>
          <w:tcPr>
            <w:tcW w:w="270" w:type="dxa"/>
            <w:shd w:val="clear" w:color="auto" w:fill="auto"/>
          </w:tcPr>
          <w:p w:rsidR="00B74A2B" w:rsidRPr="00356C8A" w:rsidRDefault="00B74A2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74A2B" w:rsidRPr="00356C8A" w:rsidRDefault="00536944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235CDC" w:rsidRPr="00356C8A" w:rsidTr="00EC57CD">
        <w:tc>
          <w:tcPr>
            <w:tcW w:w="4518" w:type="dxa"/>
          </w:tcPr>
          <w:p w:rsidR="00235CDC" w:rsidRPr="00356C8A" w:rsidRDefault="00235CDC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:rsidR="00235CDC" w:rsidRPr="00356C8A" w:rsidRDefault="00235CDC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7.23</w:t>
            </w:r>
          </w:p>
        </w:tc>
        <w:tc>
          <w:tcPr>
            <w:tcW w:w="270" w:type="dxa"/>
            <w:shd w:val="clear" w:color="auto" w:fill="auto"/>
          </w:tcPr>
          <w:p w:rsidR="00235CDC" w:rsidRPr="00356C8A" w:rsidRDefault="00235CDC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35CDC" w:rsidRPr="00356C8A" w:rsidRDefault="00235CDC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16.30</w:t>
            </w:r>
          </w:p>
        </w:tc>
        <w:tc>
          <w:tcPr>
            <w:tcW w:w="270" w:type="dxa"/>
            <w:shd w:val="clear" w:color="auto" w:fill="auto"/>
          </w:tcPr>
          <w:p w:rsidR="00235CDC" w:rsidRPr="00356C8A" w:rsidRDefault="00235CDC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35CDC" w:rsidRPr="00356C8A" w:rsidRDefault="00235CDC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35CDC" w:rsidRPr="00356C8A" w:rsidRDefault="00235CDC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35CDC" w:rsidRPr="00356C8A" w:rsidRDefault="00235CDC" w:rsidP="00741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944" w:rsidRPr="00356C8A" w:rsidTr="00EC57CD">
        <w:tc>
          <w:tcPr>
            <w:tcW w:w="4518" w:type="dxa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36944" w:rsidRPr="00356C8A" w:rsidRDefault="004541AB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8.30</w:t>
            </w:r>
          </w:p>
        </w:tc>
        <w:tc>
          <w:tcPr>
            <w:tcW w:w="270" w:type="dxa"/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15.09</w:t>
            </w:r>
          </w:p>
        </w:tc>
        <w:tc>
          <w:tcPr>
            <w:tcW w:w="270" w:type="dxa"/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36944" w:rsidRPr="00356C8A" w:rsidRDefault="0037515A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5.67</w:t>
            </w:r>
          </w:p>
        </w:tc>
        <w:tc>
          <w:tcPr>
            <w:tcW w:w="270" w:type="dxa"/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>13.56</w:t>
            </w:r>
          </w:p>
        </w:tc>
      </w:tr>
      <w:tr w:rsidR="00536944" w:rsidRPr="00356C8A" w:rsidTr="00EC57CD">
        <w:tc>
          <w:tcPr>
            <w:tcW w:w="4518" w:type="dxa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6944" w:rsidRPr="00356C8A" w:rsidRDefault="00235CDC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15.53</w:t>
            </w:r>
          </w:p>
        </w:tc>
        <w:tc>
          <w:tcPr>
            <w:tcW w:w="270" w:type="dxa"/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6944" w:rsidRPr="00356C8A" w:rsidRDefault="00235CDC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31.39</w:t>
            </w:r>
          </w:p>
        </w:tc>
        <w:tc>
          <w:tcPr>
            <w:tcW w:w="270" w:type="dxa"/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6944" w:rsidRPr="00356C8A" w:rsidRDefault="0037515A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7.95</w:t>
            </w:r>
          </w:p>
        </w:tc>
        <w:tc>
          <w:tcPr>
            <w:tcW w:w="270" w:type="dxa"/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6944" w:rsidRPr="00356C8A" w:rsidRDefault="00536944" w:rsidP="0053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13.61</w:t>
            </w:r>
          </w:p>
        </w:tc>
      </w:tr>
    </w:tbl>
    <w:p w:rsidR="00BB18F5" w:rsidRPr="00F700A2" w:rsidRDefault="00BB18F5">
      <w:pPr>
        <w:rPr>
          <w:sz w:val="8"/>
          <w:szCs w:val="8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18"/>
        <w:gridCol w:w="1080"/>
        <w:gridCol w:w="270"/>
        <w:gridCol w:w="1080"/>
        <w:gridCol w:w="270"/>
        <w:gridCol w:w="1080"/>
        <w:gridCol w:w="270"/>
        <w:gridCol w:w="1080"/>
      </w:tblGrid>
      <w:tr w:rsidR="00E007DD" w:rsidRPr="004B707B" w:rsidTr="00EC57CD">
        <w:tc>
          <w:tcPr>
            <w:tcW w:w="4518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เจ้าหนี้และเงินทดรองจ่ายจากกิจการ</w:t>
            </w:r>
          </w:p>
        </w:tc>
        <w:tc>
          <w:tcPr>
            <w:tcW w:w="2430" w:type="dxa"/>
            <w:gridSpan w:val="3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:rsidTr="00EC57CD">
        <w:tc>
          <w:tcPr>
            <w:tcW w:w="4518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1080" w:type="dxa"/>
          </w:tcPr>
          <w:p w:rsidR="00532917" w:rsidRPr="004B707B" w:rsidRDefault="00916071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917" w:rsidRPr="004B707B" w:rsidRDefault="003978CE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D21F4" w:rsidRPr="004B707B" w:rsidTr="00EC57CD">
        <w:tc>
          <w:tcPr>
            <w:tcW w:w="4518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21F4" w:rsidRPr="004B707B" w:rsidTr="00EC57CD">
        <w:tc>
          <w:tcPr>
            <w:tcW w:w="4518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024E" w:rsidRPr="00E65C71" w:rsidTr="00EC57CD">
        <w:tc>
          <w:tcPr>
            <w:tcW w:w="4518" w:type="dxa"/>
          </w:tcPr>
          <w:p w:rsidR="000C024E" w:rsidRPr="00E65C71" w:rsidRDefault="000C024E" w:rsidP="00AD21F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0C024E" w:rsidRPr="00352F3E" w:rsidRDefault="00D756B6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2F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2F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024E" w:rsidRPr="00352F3E" w:rsidRDefault="00D756B6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2F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2F3E">
              <w:rPr>
                <w:rFonts w:ascii="Angsana New" w:hAnsi="Angsana New"/>
                <w:sz w:val="30"/>
                <w:szCs w:val="30"/>
              </w:rPr>
              <w:t>19.80</w:t>
            </w:r>
          </w:p>
        </w:tc>
      </w:tr>
      <w:tr w:rsidR="000C024E" w:rsidRPr="00E65C71" w:rsidTr="00EC57CD">
        <w:tc>
          <w:tcPr>
            <w:tcW w:w="4518" w:type="dxa"/>
          </w:tcPr>
          <w:p w:rsidR="000C024E" w:rsidRPr="00E65C71" w:rsidRDefault="000C024E" w:rsidP="00AD21F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024E" w:rsidRPr="00352F3E" w:rsidRDefault="00D756B6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2F3E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2F3E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024E" w:rsidRPr="00352F3E" w:rsidRDefault="00D756B6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2F3E">
              <w:rPr>
                <w:rFonts w:ascii="Angsana New" w:hAnsi="Angsana New"/>
                <w:sz w:val="30"/>
                <w:szCs w:val="30"/>
              </w:rPr>
              <w:t>0.1</w:t>
            </w:r>
            <w:r w:rsidR="00352F3E" w:rsidRPr="00352F3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024E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52F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1F4" w:rsidRPr="00E65C71" w:rsidTr="00EC57CD">
        <w:tc>
          <w:tcPr>
            <w:tcW w:w="4518" w:type="dxa"/>
          </w:tcPr>
          <w:p w:rsidR="00AD21F4" w:rsidRPr="000C024E" w:rsidRDefault="000C024E" w:rsidP="00AD21F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1F4" w:rsidRPr="00352F3E" w:rsidRDefault="00D756B6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F3E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:rsidR="00AD21F4" w:rsidRPr="00352F3E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1F4" w:rsidRPr="00352F3E" w:rsidRDefault="00EC4EBB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F3E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:rsidR="00AD21F4" w:rsidRPr="00352F3E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1F4" w:rsidRPr="00352F3E" w:rsidRDefault="00D756B6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F3E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352F3E" w:rsidRPr="00352F3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D21F4" w:rsidRPr="00352F3E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1F4" w:rsidRPr="00352F3E" w:rsidRDefault="000C024E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F3E">
              <w:rPr>
                <w:rFonts w:ascii="Angsana New" w:hAnsi="Angsana New"/>
                <w:b/>
                <w:bCs/>
                <w:sz w:val="30"/>
                <w:szCs w:val="30"/>
              </w:rPr>
              <w:t>19.80</w:t>
            </w:r>
          </w:p>
        </w:tc>
      </w:tr>
      <w:tr w:rsidR="00223924" w:rsidRPr="00EF7C1D" w:rsidTr="00D56B2A">
        <w:tc>
          <w:tcPr>
            <w:tcW w:w="4518" w:type="dxa"/>
          </w:tcPr>
          <w:p w:rsidR="00223924" w:rsidRPr="00EF7C1D" w:rsidRDefault="007C4DC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เจ้าหนี้เงินมัดจำค่าเช่าและค่าบริการ</w:t>
            </w:r>
          </w:p>
        </w:tc>
        <w:tc>
          <w:tcPr>
            <w:tcW w:w="2430" w:type="dxa"/>
            <w:gridSpan w:val="3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924" w:rsidRPr="00EF7C1D" w:rsidTr="00D56B2A">
        <w:tc>
          <w:tcPr>
            <w:tcW w:w="4518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</w:t>
            </w:r>
            <w:r w:rsidRPr="00EF7C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>31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>31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23924" w:rsidRPr="00EF7C1D" w:rsidTr="00D56B2A">
        <w:tc>
          <w:tcPr>
            <w:tcW w:w="4518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23924" w:rsidRPr="00EF7C1D" w:rsidTr="00D56B2A">
        <w:tc>
          <w:tcPr>
            <w:tcW w:w="4518" w:type="dxa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7C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3924" w:rsidRPr="007C4DC4" w:rsidTr="00835030">
        <w:tc>
          <w:tcPr>
            <w:tcW w:w="4518" w:type="dxa"/>
          </w:tcPr>
          <w:p w:rsidR="00223924" w:rsidRPr="00EF7C1D" w:rsidRDefault="007C4DC4" w:rsidP="00FE24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3924" w:rsidRPr="00F700A2" w:rsidRDefault="007C4DC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0A2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270" w:type="dxa"/>
          </w:tcPr>
          <w:p w:rsidR="00223924" w:rsidRPr="00F700A2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3924" w:rsidRPr="00F700A2" w:rsidRDefault="007C4DC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0A2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270" w:type="dxa"/>
          </w:tcPr>
          <w:p w:rsidR="00223924" w:rsidRPr="00F700A2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3924" w:rsidRPr="00F700A2" w:rsidRDefault="007C4DC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0A2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270" w:type="dxa"/>
          </w:tcPr>
          <w:p w:rsidR="00223924" w:rsidRPr="00F700A2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3924" w:rsidRPr="00F700A2" w:rsidRDefault="007C4DC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0A2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</w:tr>
    </w:tbl>
    <w:p w:rsidR="000B18A7" w:rsidRPr="00231EE8" w:rsidRDefault="000B18A7">
      <w:pPr>
        <w:rPr>
          <w:rFonts w:ascii="Angsana New" w:hAnsi="Angsana New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0C3925" w:rsidRPr="004B707B" w:rsidTr="00D56B2A">
        <w:trPr>
          <w:cantSplit/>
        </w:trPr>
        <w:tc>
          <w:tcPr>
            <w:tcW w:w="2268" w:type="dxa"/>
          </w:tcPr>
          <w:p w:rsidR="000C3925" w:rsidRPr="004B707B" w:rsidRDefault="000C3925" w:rsidP="000C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0C3925" w:rsidRPr="004B707B" w:rsidRDefault="000C3925" w:rsidP="000C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</w:tcPr>
          <w:p w:rsidR="000C3925" w:rsidRPr="004B707B" w:rsidRDefault="000C3925" w:rsidP="000C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C3925" w:rsidRPr="004B707B" w:rsidRDefault="000C3925" w:rsidP="000C3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C3925" w:rsidRPr="004B707B" w:rsidRDefault="000C3925" w:rsidP="000C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:rsidTr="00D56B2A">
        <w:trPr>
          <w:cantSplit/>
        </w:trPr>
        <w:tc>
          <w:tcPr>
            <w:tcW w:w="2268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:rsidR="00532917" w:rsidRPr="004B707B" w:rsidRDefault="008368C2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532917" w:rsidRPr="004B707B" w:rsidRDefault="008368C2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917" w:rsidRPr="004B707B" w:rsidRDefault="008368C2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D21F4" w:rsidRPr="004B707B" w:rsidTr="00D56B2A">
        <w:trPr>
          <w:cantSplit/>
        </w:trPr>
        <w:tc>
          <w:tcPr>
            <w:tcW w:w="2268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21F4" w:rsidRPr="004B707B" w:rsidTr="00D56B2A">
        <w:trPr>
          <w:cantSplit/>
          <w:trHeight w:val="290"/>
        </w:trPr>
        <w:tc>
          <w:tcPr>
            <w:tcW w:w="2268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D21F4" w:rsidRPr="004B707B" w:rsidTr="00D56B2A">
        <w:trPr>
          <w:cantSplit/>
        </w:trPr>
        <w:tc>
          <w:tcPr>
            <w:tcW w:w="2268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  <w:gridSpan w:val="2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1F4" w:rsidRPr="004B707B" w:rsidTr="00D56B2A">
        <w:trPr>
          <w:cantSplit/>
        </w:trPr>
        <w:tc>
          <w:tcPr>
            <w:tcW w:w="2268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7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D21F4" w:rsidRPr="00070FC3" w:rsidRDefault="002B02CF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070FC3" w:rsidRDefault="002B02CF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4,587.0</w:t>
            </w:r>
            <w:r w:rsidR="00BF49CD" w:rsidRPr="00070FC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070FC3" w:rsidRDefault="00EC4EBB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4,431.15</w:t>
            </w:r>
          </w:p>
        </w:tc>
      </w:tr>
      <w:tr w:rsidR="00EC4EBB" w:rsidRPr="004B707B" w:rsidTr="00D56B2A">
        <w:trPr>
          <w:cantSplit/>
        </w:trPr>
        <w:tc>
          <w:tcPr>
            <w:tcW w:w="2268" w:type="dxa"/>
          </w:tcPr>
          <w:p w:rsidR="00EC4EBB" w:rsidRPr="00E65C71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7"/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:rsidR="00EC4EBB" w:rsidRPr="00070FC3" w:rsidRDefault="0057223D" w:rsidP="0057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3.30</w:t>
            </w:r>
          </w:p>
        </w:tc>
        <w:tc>
          <w:tcPr>
            <w:tcW w:w="1080" w:type="dxa"/>
            <w:shd w:val="clear" w:color="auto" w:fill="auto"/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3.30-5.288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C4EBB" w:rsidRPr="00070FC3" w:rsidRDefault="002B02CF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C4EBB" w:rsidRPr="00070FC3" w:rsidRDefault="002B02CF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246.44</w:t>
            </w:r>
          </w:p>
        </w:tc>
        <w:tc>
          <w:tcPr>
            <w:tcW w:w="270" w:type="dxa"/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176.84</w:t>
            </w:r>
          </w:p>
        </w:tc>
      </w:tr>
      <w:tr w:rsidR="00EC4EBB" w:rsidRPr="004B707B" w:rsidTr="00D56B2A">
        <w:trPr>
          <w:cantSplit/>
        </w:trPr>
        <w:tc>
          <w:tcPr>
            <w:tcW w:w="4518" w:type="dxa"/>
            <w:gridSpan w:val="3"/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0F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4EBB" w:rsidRPr="00070FC3" w:rsidRDefault="002B02CF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4EBB" w:rsidRPr="00070FC3" w:rsidRDefault="002B02CF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4,833.</w:t>
            </w:r>
            <w:r w:rsidR="00B675C8" w:rsidRPr="00070FC3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4EBB" w:rsidRPr="00070FC3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4,607.99</w:t>
            </w:r>
          </w:p>
        </w:tc>
      </w:tr>
    </w:tbl>
    <w:p w:rsidR="00DB3CC8" w:rsidRPr="00BA3E85" w:rsidRDefault="00DB3CC8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5856E4" w:rsidRPr="00BB39D5" w:rsidRDefault="005856E4" w:rsidP="00D5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18" w:firstLine="450"/>
        <w:jc w:val="thaiDistribute"/>
        <w:rPr>
          <w:rFonts w:ascii="Angsana New" w:hAnsi="Angsana New"/>
          <w:sz w:val="30"/>
          <w:szCs w:val="30"/>
          <w:cs/>
        </w:rPr>
      </w:pPr>
      <w:r w:rsidRPr="00004A95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532917">
        <w:rPr>
          <w:rFonts w:ascii="Angsana New" w:hAnsi="Angsana New" w:hint="cs"/>
          <w:sz w:val="30"/>
          <w:szCs w:val="30"/>
          <w:cs/>
        </w:rPr>
        <w:t>หก</w:t>
      </w:r>
      <w:r w:rsidRPr="00004A9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D355D">
        <w:rPr>
          <w:rFonts w:ascii="Angsana New" w:hAnsi="Angsana New"/>
          <w:sz w:val="30"/>
          <w:szCs w:val="30"/>
        </w:rPr>
        <w:t>31</w:t>
      </w:r>
      <w:r w:rsidRPr="00004A9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BB39D5">
        <w:rPr>
          <w:rFonts w:ascii="Angsana New" w:hAnsi="Angsana New"/>
          <w:sz w:val="30"/>
          <w:szCs w:val="30"/>
        </w:rPr>
        <w:t xml:space="preserve"> </w:t>
      </w:r>
      <w:r w:rsidR="00BB39D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5856E4" w:rsidRPr="00004A95" w:rsidRDefault="005856E4" w:rsidP="0058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20"/>
          <w:szCs w:val="20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1080"/>
        <w:gridCol w:w="270"/>
        <w:gridCol w:w="1101"/>
        <w:gridCol w:w="270"/>
        <w:gridCol w:w="1077"/>
      </w:tblGrid>
      <w:tr w:rsidR="005856E4" w:rsidRPr="00004A95" w:rsidTr="004D29BD">
        <w:trPr>
          <w:trHeight w:val="418"/>
          <w:tblHeader/>
        </w:trPr>
        <w:tc>
          <w:tcPr>
            <w:tcW w:w="4500" w:type="dxa"/>
          </w:tcPr>
          <w:p w:rsidR="005856E4" w:rsidRPr="00004A95" w:rsidRDefault="005856E4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5856E4" w:rsidRPr="00004A95" w:rsidRDefault="005856E4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A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856E4" w:rsidRPr="00004A95" w:rsidRDefault="005856E4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5856E4" w:rsidRPr="00004A95" w:rsidRDefault="005856E4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4A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1F4" w:rsidRPr="00004A95" w:rsidTr="004D29BD">
        <w:trPr>
          <w:trHeight w:val="403"/>
          <w:tblHeader/>
        </w:trPr>
        <w:tc>
          <w:tcPr>
            <w:tcW w:w="450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4A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4A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004A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004A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รวมดอกเบี้ยค้างจ่าย)</w:t>
            </w: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21F4" w:rsidRPr="00004A95" w:rsidTr="004D29BD">
        <w:trPr>
          <w:trHeight w:val="403"/>
          <w:tblHeader/>
        </w:trPr>
        <w:tc>
          <w:tcPr>
            <w:tcW w:w="450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4A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21F4" w:rsidRPr="00004A95" w:rsidTr="004D29BD">
        <w:trPr>
          <w:trHeight w:val="403"/>
          <w:tblHeader/>
        </w:trPr>
        <w:tc>
          <w:tcPr>
            <w:tcW w:w="450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D44DC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48" w:type="dxa"/>
            <w:gridSpan w:val="7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21F4" w:rsidRPr="00004A95" w:rsidTr="004D29BD">
        <w:trPr>
          <w:trHeight w:val="403"/>
        </w:trPr>
        <w:tc>
          <w:tcPr>
            <w:tcW w:w="450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04A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C4EB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C4EB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:rsidR="00AD21F4" w:rsidRPr="00070FC3" w:rsidRDefault="00524D45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AD21F4" w:rsidRPr="00070FC3" w:rsidRDefault="00524D45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4,431.15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AD21F4" w:rsidRPr="00004A95" w:rsidRDefault="00EC4EBB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4,514.35</w:t>
            </w:r>
          </w:p>
        </w:tc>
      </w:tr>
      <w:tr w:rsidR="00AD21F4" w:rsidRPr="00004A95" w:rsidTr="004D29BD">
        <w:tc>
          <w:tcPr>
            <w:tcW w:w="450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04A9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AD21F4" w:rsidRPr="00070FC3" w:rsidRDefault="002B02CF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AD21F4" w:rsidRPr="00070FC3" w:rsidRDefault="00341263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259.90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AD21F4" w:rsidRPr="00004A95" w:rsidRDefault="002C46AF" w:rsidP="002C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  <w:r w:rsidR="00EC4EB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C4EB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D21F4" w:rsidRPr="00004A95" w:rsidTr="004D29BD">
        <w:tc>
          <w:tcPr>
            <w:tcW w:w="450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04A9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:rsidR="00AD21F4" w:rsidRPr="00070FC3" w:rsidRDefault="002B02CF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AD21F4" w:rsidRPr="00070FC3" w:rsidRDefault="00341263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(104.00)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AD21F4" w:rsidRPr="00004A95" w:rsidRDefault="00EC4EBB" w:rsidP="002C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46AF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.50)</w:t>
            </w:r>
          </w:p>
        </w:tc>
      </w:tr>
      <w:tr w:rsidR="00AD21F4" w:rsidRPr="00654851" w:rsidTr="004D29BD">
        <w:tc>
          <w:tcPr>
            <w:tcW w:w="450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A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04A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04A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C4EB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 w:rsidR="00EC4EB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1F4" w:rsidRPr="00070FC3" w:rsidRDefault="002B02CF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AD21F4" w:rsidRPr="00070FC3" w:rsidRDefault="00341263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4,587.05</w:t>
            </w:r>
          </w:p>
        </w:tc>
        <w:tc>
          <w:tcPr>
            <w:tcW w:w="270" w:type="dxa"/>
          </w:tcPr>
          <w:p w:rsidR="00AD21F4" w:rsidRPr="00070FC3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AD21F4" w:rsidRPr="00004A95" w:rsidRDefault="00EC4EBB" w:rsidP="002C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2C46AF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2C46A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741E94" w:rsidRDefault="00741E94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Default="00B12B37">
      <w:pPr>
        <w:rPr>
          <w:sz w:val="14"/>
          <w:szCs w:val="14"/>
        </w:rPr>
      </w:pPr>
    </w:p>
    <w:p w:rsidR="00B12B37" w:rsidRPr="00B12B37" w:rsidRDefault="00B12B37">
      <w:pPr>
        <w:rPr>
          <w:sz w:val="14"/>
          <w:szCs w:val="14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46"/>
        <w:gridCol w:w="974"/>
        <w:gridCol w:w="18"/>
        <w:gridCol w:w="1062"/>
        <w:gridCol w:w="1080"/>
        <w:gridCol w:w="252"/>
        <w:gridCol w:w="1008"/>
        <w:gridCol w:w="270"/>
        <w:gridCol w:w="1080"/>
        <w:gridCol w:w="270"/>
        <w:gridCol w:w="1080"/>
      </w:tblGrid>
      <w:tr w:rsidR="00DB3CC8" w:rsidRPr="004B707B" w:rsidTr="001D55E2">
        <w:tc>
          <w:tcPr>
            <w:tcW w:w="2446" w:type="dxa"/>
          </w:tcPr>
          <w:p w:rsidR="00DB3CC8" w:rsidRPr="004B707B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เงินกู้ยืมระยะยาวและ</w:t>
            </w:r>
          </w:p>
        </w:tc>
        <w:tc>
          <w:tcPr>
            <w:tcW w:w="2054" w:type="dxa"/>
            <w:gridSpan w:val="3"/>
          </w:tcPr>
          <w:p w:rsidR="00DB3CC8" w:rsidRPr="004B707B" w:rsidRDefault="00DB3CC8" w:rsidP="009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0" w:type="dxa"/>
            <w:gridSpan w:val="3"/>
          </w:tcPr>
          <w:p w:rsidR="00DB3CC8" w:rsidRPr="004B707B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B3CC8" w:rsidRPr="004B707B" w:rsidRDefault="00DB3CC8" w:rsidP="00DB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B3CC8" w:rsidRPr="009306F9" w:rsidRDefault="00DB3CC8" w:rsidP="009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:rsidTr="001D55E2">
        <w:tc>
          <w:tcPr>
            <w:tcW w:w="2446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ดอกเบี้ยค้างจ่ายจาก</w:t>
            </w:r>
          </w:p>
        </w:tc>
        <w:tc>
          <w:tcPr>
            <w:tcW w:w="992" w:type="dxa"/>
            <w:gridSpan w:val="2"/>
          </w:tcPr>
          <w:p w:rsidR="00532917" w:rsidRPr="004B707B" w:rsidRDefault="00AC7B98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532917" w:rsidRPr="004B707B" w:rsidRDefault="00AC7B98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917" w:rsidRPr="004B707B" w:rsidRDefault="00AC7B98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32917" w:rsidRPr="004B707B" w:rsidTr="001D55E2">
        <w:tc>
          <w:tcPr>
            <w:tcW w:w="2446" w:type="dxa"/>
          </w:tcPr>
          <w:p w:rsidR="00532917" w:rsidRPr="009306F9" w:rsidRDefault="00532917" w:rsidP="009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06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</w:t>
            </w:r>
            <w:r w:rsidRPr="009306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ถือหุ้นของบริษัทย่อย</w:t>
            </w:r>
          </w:p>
        </w:tc>
        <w:tc>
          <w:tcPr>
            <w:tcW w:w="992" w:type="dxa"/>
            <w:gridSpan w:val="2"/>
          </w:tcPr>
          <w:p w:rsidR="00532917" w:rsidRPr="004B707B" w:rsidRDefault="00AD21F4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2" w:type="dxa"/>
          </w:tcPr>
          <w:p w:rsidR="00532917" w:rsidRPr="004B707B" w:rsidRDefault="00AD21F4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532917" w:rsidRPr="004B707B" w:rsidRDefault="000F181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532917" w:rsidRPr="004B707B" w:rsidRDefault="000F181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917" w:rsidRPr="004B707B" w:rsidRDefault="000F181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0F181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0534" w:rsidRPr="004B707B" w:rsidTr="001D55E2">
        <w:tc>
          <w:tcPr>
            <w:tcW w:w="2446" w:type="dxa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4" w:type="dxa"/>
            <w:gridSpan w:val="3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0534" w:rsidRPr="004B707B" w:rsidTr="001D55E2">
        <w:tc>
          <w:tcPr>
            <w:tcW w:w="4500" w:type="dxa"/>
            <w:gridSpan w:val="4"/>
          </w:tcPr>
          <w:p w:rsidR="00E40534" w:rsidRPr="009306F9" w:rsidRDefault="00E40534" w:rsidP="009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06F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534" w:rsidRPr="004B707B" w:rsidRDefault="00E40534" w:rsidP="00E4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2917" w:rsidRPr="00F766D4" w:rsidTr="001D55E2">
        <w:tc>
          <w:tcPr>
            <w:tcW w:w="2446" w:type="dxa"/>
          </w:tcPr>
          <w:p w:rsidR="00532917" w:rsidRPr="00F766D4" w:rsidRDefault="009306F9" w:rsidP="009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532917" w:rsidRPr="00F766D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74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F766D4" w:rsidRDefault="0095564B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52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532917" w:rsidRPr="00F766D4" w:rsidRDefault="000F181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32917" w:rsidRPr="00F766D4" w:rsidRDefault="00EA0C70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32917" w:rsidRPr="00F766D4" w:rsidTr="001D55E2">
        <w:tc>
          <w:tcPr>
            <w:tcW w:w="2446" w:type="dxa"/>
          </w:tcPr>
          <w:p w:rsidR="00532917" w:rsidRPr="00F766D4" w:rsidRDefault="009306F9" w:rsidP="009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532917" w:rsidRPr="00F766D4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74" w:type="dxa"/>
          </w:tcPr>
          <w:p w:rsidR="00532917" w:rsidRPr="00F766D4" w:rsidRDefault="00907D20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64CC" w:rsidRPr="00F766D4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1080" w:type="dxa"/>
            <w:gridSpan w:val="2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2917" w:rsidRPr="00F766D4" w:rsidRDefault="00EA0C70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259.49</w:t>
            </w:r>
          </w:p>
        </w:tc>
        <w:tc>
          <w:tcPr>
            <w:tcW w:w="252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532917" w:rsidRPr="00F766D4" w:rsidRDefault="001E4814" w:rsidP="00D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252.11</w:t>
            </w:r>
          </w:p>
        </w:tc>
        <w:tc>
          <w:tcPr>
            <w:tcW w:w="270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2917" w:rsidRPr="00F766D4" w:rsidRDefault="00EA0C70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32917" w:rsidRPr="004B707B" w:rsidTr="001D55E2">
        <w:tc>
          <w:tcPr>
            <w:tcW w:w="4500" w:type="dxa"/>
            <w:gridSpan w:val="4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6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32917" w:rsidRPr="00F766D4" w:rsidRDefault="00EA0C70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6D4">
              <w:rPr>
                <w:rFonts w:ascii="Angsana New" w:hAnsi="Angsana New"/>
                <w:b/>
                <w:bCs/>
                <w:sz w:val="30"/>
                <w:szCs w:val="30"/>
              </w:rPr>
              <w:t>532.92</w:t>
            </w:r>
          </w:p>
        </w:tc>
        <w:tc>
          <w:tcPr>
            <w:tcW w:w="252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532917" w:rsidRPr="00F766D4" w:rsidRDefault="000F1815" w:rsidP="00D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6D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E4814" w:rsidRPr="00F766D4">
              <w:rPr>
                <w:rFonts w:ascii="Angsana New" w:hAnsi="Angsana New"/>
                <w:b/>
                <w:bCs/>
                <w:sz w:val="30"/>
                <w:szCs w:val="30"/>
              </w:rPr>
              <w:t>25.54</w:t>
            </w:r>
          </w:p>
        </w:tc>
        <w:tc>
          <w:tcPr>
            <w:tcW w:w="270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32917" w:rsidRPr="00F766D4" w:rsidRDefault="00EA0C70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6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2917" w:rsidRPr="00F766D4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532917" w:rsidRPr="00532917" w:rsidRDefault="00532917" w:rsidP="00E40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E40534" w:rsidRDefault="00E40534" w:rsidP="0055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91027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รายการเคลื่อนไหวของเงินกู้ยืมระยะยาวจากผู้ถือหุ้นของบริษัทย่อยสำหรับงวด</w:t>
      </w:r>
      <w:r w:rsidR="00532917">
        <w:rPr>
          <w:rFonts w:ascii="Angsana New" w:hAnsi="Angsana New" w:hint="cs"/>
          <w:sz w:val="30"/>
          <w:szCs w:val="30"/>
          <w:cs/>
        </w:rPr>
        <w:t>หก</w:t>
      </w:r>
      <w:r w:rsidRPr="00F91027">
        <w:rPr>
          <w:rFonts w:ascii="Angsana New" w:hAnsi="Angsana New" w:hint="cs"/>
          <w:sz w:val="30"/>
          <w:szCs w:val="30"/>
          <w:cs/>
        </w:rPr>
        <w:t>เดือน</w:t>
      </w:r>
      <w:r w:rsidRPr="00F9102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7B98">
        <w:rPr>
          <w:rFonts w:ascii="Angsana New" w:hAnsi="Angsana New"/>
          <w:sz w:val="30"/>
          <w:szCs w:val="30"/>
        </w:rPr>
        <w:t>31</w:t>
      </w:r>
      <w:r w:rsidRPr="00F9102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BB39D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11DE1" w:rsidRPr="00312779" w:rsidRDefault="00211DE1" w:rsidP="00211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540"/>
        <w:gridCol w:w="1170"/>
      </w:tblGrid>
      <w:tr w:rsidR="00E40534" w:rsidRPr="00B37217" w:rsidTr="001D55E2">
        <w:tc>
          <w:tcPr>
            <w:tcW w:w="4050" w:type="dxa"/>
          </w:tcPr>
          <w:p w:rsidR="00E40534" w:rsidRPr="00B37217" w:rsidRDefault="00E40534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372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2520" w:type="dxa"/>
            <w:gridSpan w:val="3"/>
          </w:tcPr>
          <w:p w:rsidR="00E40534" w:rsidRPr="00B37217" w:rsidRDefault="00E40534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40534" w:rsidRPr="00B37217" w:rsidRDefault="00E40534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E40534" w:rsidRPr="00B37217" w:rsidRDefault="00E40534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713C" w:rsidRPr="00B37217" w:rsidTr="001D55E2">
        <w:trPr>
          <w:tblHeader/>
        </w:trPr>
        <w:tc>
          <w:tcPr>
            <w:tcW w:w="4050" w:type="dxa"/>
          </w:tcPr>
          <w:p w:rsidR="00AD21F4" w:rsidRPr="00B37217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372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372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B372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B372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รวมดอกเบี้ยค้างจ่าย)</w:t>
            </w:r>
          </w:p>
        </w:tc>
        <w:tc>
          <w:tcPr>
            <w:tcW w:w="11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4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21F4" w:rsidRPr="00B37217" w:rsidTr="001D55E2">
        <w:trPr>
          <w:tblHeader/>
        </w:trPr>
        <w:tc>
          <w:tcPr>
            <w:tcW w:w="4050" w:type="dxa"/>
          </w:tcPr>
          <w:p w:rsidR="00AD21F4" w:rsidRPr="00B37217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AD21F4" w:rsidRPr="00B37217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2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713C" w:rsidRPr="00B37217" w:rsidTr="001D55E2">
        <w:tc>
          <w:tcPr>
            <w:tcW w:w="4050" w:type="dxa"/>
          </w:tcPr>
          <w:p w:rsidR="00AD21F4" w:rsidRPr="00B37217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C6A0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C6A0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21F4" w:rsidRPr="00004A95" w:rsidRDefault="00AD21F4" w:rsidP="00AD2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21F4" w:rsidRPr="00004A95" w:rsidRDefault="00AD21F4" w:rsidP="00AD2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AD21F4" w:rsidRPr="00B37217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1F4" w:rsidRPr="00004A95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713C" w:rsidRPr="00B37217" w:rsidTr="001D55E2">
        <w:tc>
          <w:tcPr>
            <w:tcW w:w="4050" w:type="dxa"/>
          </w:tcPr>
          <w:p w:rsidR="000F1815" w:rsidRPr="00B37217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7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372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0F1815" w:rsidRPr="00070FC3" w:rsidRDefault="00524D45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815" w:rsidRPr="00070FC3" w:rsidRDefault="000F1815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815" w:rsidRPr="00070FC3" w:rsidRDefault="00524D45" w:rsidP="00A0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815" w:rsidRPr="00004A95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13C" w:rsidRPr="00D2375D" w:rsidTr="001D55E2">
        <w:tc>
          <w:tcPr>
            <w:tcW w:w="4050" w:type="dxa"/>
          </w:tcPr>
          <w:p w:rsidR="000F1815" w:rsidRPr="00D2375D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37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0F1815" w:rsidRPr="00070FC3" w:rsidRDefault="007D2CF6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815" w:rsidRPr="00070FC3" w:rsidRDefault="007D2CF6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815" w:rsidRPr="00004A95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04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13C" w:rsidRPr="00F91027" w:rsidTr="001D55E2">
        <w:tc>
          <w:tcPr>
            <w:tcW w:w="4050" w:type="dxa"/>
          </w:tcPr>
          <w:p w:rsidR="000F1815" w:rsidRPr="00B37217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B372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37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372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1815" w:rsidRPr="00070FC3" w:rsidRDefault="007D2CF6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1815" w:rsidRPr="00070FC3" w:rsidRDefault="000F1815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1815" w:rsidRPr="00070FC3" w:rsidRDefault="007D2CF6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1815" w:rsidRPr="00004A95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A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9204D" w:rsidRPr="00320766" w:rsidRDefault="00B9204D">
      <w:pPr>
        <w:rPr>
          <w:sz w:val="20"/>
          <w:szCs w:val="20"/>
          <w:cs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540"/>
        <w:gridCol w:w="1170"/>
        <w:gridCol w:w="270"/>
        <w:gridCol w:w="1080"/>
        <w:gridCol w:w="270"/>
        <w:gridCol w:w="1080"/>
        <w:gridCol w:w="270"/>
        <w:gridCol w:w="1350"/>
      </w:tblGrid>
      <w:tr w:rsidR="00F16F13" w:rsidRPr="004B707B" w:rsidTr="001D55E2">
        <w:tc>
          <w:tcPr>
            <w:tcW w:w="3510" w:type="dxa"/>
          </w:tcPr>
          <w:p w:rsidR="00F16F13" w:rsidRPr="004B707B" w:rsidRDefault="00F16F13" w:rsidP="0036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540" w:type="dxa"/>
          </w:tcPr>
          <w:p w:rsidR="00F16F13" w:rsidRPr="004B707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16F13" w:rsidRPr="004B707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16F13" w:rsidRPr="004B707B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16F13" w:rsidRPr="004B707B" w:rsidRDefault="00F16F13" w:rsidP="003C6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:rsidTr="001D55E2">
        <w:tc>
          <w:tcPr>
            <w:tcW w:w="351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2917" w:rsidRPr="004B707B" w:rsidRDefault="00226AE2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917" w:rsidRPr="004B707B" w:rsidRDefault="00226AE2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3291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D21F4" w:rsidRPr="004B707B" w:rsidTr="001D55E2">
        <w:tc>
          <w:tcPr>
            <w:tcW w:w="351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21F4" w:rsidRPr="004B707B" w:rsidTr="001D55E2">
        <w:trPr>
          <w:trHeight w:val="245"/>
        </w:trPr>
        <w:tc>
          <w:tcPr>
            <w:tcW w:w="351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21F4" w:rsidRPr="004B707B" w:rsidTr="001D55E2">
        <w:tc>
          <w:tcPr>
            <w:tcW w:w="351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815" w:rsidRPr="004B707B" w:rsidTr="001D55E2">
        <w:tc>
          <w:tcPr>
            <w:tcW w:w="3510" w:type="dxa"/>
          </w:tcPr>
          <w:p w:rsidR="000F1815" w:rsidRPr="004B707B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0" w:type="dxa"/>
          </w:tcPr>
          <w:p w:rsidR="000F1815" w:rsidRPr="004B707B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815" w:rsidRPr="00070FC3" w:rsidRDefault="00070FC3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306.8</w:t>
            </w:r>
            <w:r w:rsidR="00EC50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815" w:rsidRPr="00070FC3" w:rsidRDefault="000F1815" w:rsidP="00AF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815" w:rsidRPr="00070FC3" w:rsidRDefault="00E65F06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815" w:rsidRPr="00070FC3" w:rsidRDefault="000F1815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F1815" w:rsidRPr="004B707B" w:rsidTr="001D55E2">
        <w:tc>
          <w:tcPr>
            <w:tcW w:w="3510" w:type="dxa"/>
          </w:tcPr>
          <w:p w:rsidR="000F1815" w:rsidRPr="004B707B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540" w:type="dxa"/>
          </w:tcPr>
          <w:p w:rsidR="000F1815" w:rsidRPr="004B707B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F1815" w:rsidRPr="00070FC3" w:rsidRDefault="00070FC3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6,282.20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6,435.61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1815" w:rsidRPr="00070FC3" w:rsidRDefault="00E65F06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F1815" w:rsidRPr="004B707B" w:rsidTr="001D55E2">
        <w:trPr>
          <w:trHeight w:val="80"/>
        </w:trPr>
        <w:tc>
          <w:tcPr>
            <w:tcW w:w="3510" w:type="dxa"/>
          </w:tcPr>
          <w:p w:rsidR="000F1815" w:rsidRPr="00B06F3D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0F1815" w:rsidRPr="004B707B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1815" w:rsidRPr="00070FC3" w:rsidRDefault="00E65F06" w:rsidP="00B1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6,589.0</w:t>
            </w:r>
            <w:r w:rsidR="00EC50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6,741.67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1815" w:rsidRPr="00070FC3" w:rsidRDefault="00E65F06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F1815" w:rsidRPr="00070FC3" w:rsidRDefault="000F1815" w:rsidP="000F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211DE1" w:rsidRDefault="00211DE1" w:rsidP="000F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0F3A55" w:rsidRDefault="000F3A55" w:rsidP="000F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0F3A55" w:rsidRDefault="000F3A55" w:rsidP="000F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0F3A55" w:rsidRDefault="000F3A55" w:rsidP="000F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0F3A55" w:rsidRDefault="000F3A55" w:rsidP="000F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0F3A55" w:rsidRDefault="000F3A55" w:rsidP="000F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0F3A55" w:rsidRDefault="000F3A55" w:rsidP="000F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F16F13" w:rsidP="00DC4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ind w:firstLine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สัญญาสำคัญที่เกี่ยวข้องกับรายได้สิทธิการเช่า </w:t>
      </w:r>
      <w:r w:rsidRPr="004B707B">
        <w:rPr>
          <w:rFonts w:ascii="Angsana New" w:hAnsi="Angsana New"/>
          <w:sz w:val="30"/>
          <w:szCs w:val="30"/>
          <w:cs/>
        </w:rPr>
        <w:t>(</w:t>
      </w:r>
      <w:r w:rsidRPr="004B707B">
        <w:rPr>
          <w:rFonts w:ascii="Angsana New" w:hAnsi="Angsana New" w:hint="cs"/>
          <w:sz w:val="30"/>
          <w:szCs w:val="30"/>
          <w:cs/>
        </w:rPr>
        <w:t>ดู</w:t>
      </w:r>
      <w:r w:rsidR="000D1018" w:rsidRPr="004B707B">
        <w:rPr>
          <w:rFonts w:ascii="Angsana New" w:hAnsi="Angsana New"/>
          <w:sz w:val="30"/>
          <w:szCs w:val="30"/>
          <w:cs/>
        </w:rPr>
        <w:t>หมายเหตุ</w:t>
      </w:r>
      <w:r w:rsidRPr="004B707B">
        <w:rPr>
          <w:rFonts w:ascii="Angsana New" w:hAnsi="Angsana New" w:hint="cs"/>
          <w:sz w:val="30"/>
          <w:szCs w:val="30"/>
          <w:cs/>
        </w:rPr>
        <w:t xml:space="preserve">ข้อ </w:t>
      </w:r>
      <w:r w:rsidR="00C87F1D">
        <w:rPr>
          <w:rFonts w:ascii="Angsana New" w:hAnsi="Angsana New"/>
          <w:sz w:val="30"/>
          <w:szCs w:val="30"/>
        </w:rPr>
        <w:t>1</w:t>
      </w:r>
      <w:r w:rsidR="00621D23">
        <w:rPr>
          <w:rFonts w:ascii="Angsana New" w:hAnsi="Angsana New"/>
          <w:sz w:val="30"/>
          <w:szCs w:val="30"/>
        </w:rPr>
        <w:t>3</w:t>
      </w:r>
      <w:r w:rsidRPr="004B707B">
        <w:rPr>
          <w:rFonts w:ascii="Angsana New" w:hAnsi="Angsana New"/>
          <w:sz w:val="30"/>
          <w:szCs w:val="30"/>
          <w:cs/>
        </w:rPr>
        <w:t>)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16F13" w:rsidRPr="004B707B" w:rsidRDefault="00F16F13" w:rsidP="0093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สัญญาที่สำคัญที่ทำกับกิจการที่เกี่ยวข้องกันมีดังต่อไปนี้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16F13" w:rsidRPr="004B707B" w:rsidRDefault="00F16F13" w:rsidP="0093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 w:hint="cs"/>
          <w:i/>
          <w:iCs/>
          <w:sz w:val="30"/>
          <w:szCs w:val="30"/>
          <w:cs/>
        </w:rPr>
        <w:t>สัญญาบริหารจัดการ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:rsidR="00F16F13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บริษัทได้ทำสัญญาบริการกับบริษัทย่อย</w:t>
      </w:r>
      <w:r w:rsidRPr="004B707B">
        <w:rPr>
          <w:rFonts w:ascii="Angsana New" w:hAnsi="Angsana New" w:hint="cs"/>
          <w:sz w:val="30"/>
          <w:szCs w:val="30"/>
          <w:cs/>
        </w:rPr>
        <w:t>หลายบริษัท</w:t>
      </w:r>
      <w:r w:rsidRPr="004B707B">
        <w:rPr>
          <w:rFonts w:ascii="Angsana New" w:hAnsi="Angsana New"/>
          <w:sz w:val="30"/>
          <w:szCs w:val="30"/>
          <w:cs/>
        </w:rPr>
        <w:t>สำหรับการ</w:t>
      </w:r>
      <w:r w:rsidRPr="004B707B">
        <w:rPr>
          <w:rFonts w:ascii="Angsana New" w:hAnsi="Angsana New" w:hint="cs"/>
          <w:sz w:val="30"/>
          <w:szCs w:val="30"/>
          <w:cs/>
        </w:rPr>
        <w:t>ให้บริการ</w:t>
      </w:r>
      <w:r w:rsidRPr="004B707B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4B707B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7E66A1" w:rsidRPr="004B707B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:rsidR="00A9584A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บริษัทได้ทำสัญญาบริการกับการร่วมค้าแห่งหนึ่งสำหรับการให้บริการบริหารโครงการ การก่อสร้างและการออกแบบรูปแบบโครงการ โดยคิดค</w:t>
      </w:r>
      <w:r w:rsidR="00A9584A" w:rsidRPr="004B707B">
        <w:rPr>
          <w:rFonts w:ascii="Angsana New" w:hAnsi="Angsana New" w:hint="cs"/>
          <w:sz w:val="30"/>
          <w:szCs w:val="30"/>
          <w:cs/>
        </w:rPr>
        <w:t>่าบริการเป็นรายเดือนในอัตราที่ตกลงกันตามสัญญา</w:t>
      </w:r>
    </w:p>
    <w:p w:rsidR="00F16F13" w:rsidRPr="004B707B" w:rsidRDefault="00A9584A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  <w:cs/>
        </w:rPr>
      </w:pPr>
      <w:r w:rsidRPr="004B707B">
        <w:rPr>
          <w:rFonts w:ascii="Angsana New" w:hAnsi="Angsana New"/>
          <w:sz w:val="20"/>
          <w:szCs w:val="20"/>
          <w:cs/>
        </w:rPr>
        <w:t xml:space="preserve"> </w:t>
      </w:r>
    </w:p>
    <w:p w:rsidR="00A9584A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right="-27" w:hanging="540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4B707B">
        <w:rPr>
          <w:rFonts w:ascii="Angsana New" w:hAnsi="Angsana New"/>
          <w:sz w:val="30"/>
          <w:szCs w:val="30"/>
          <w:cs/>
        </w:rPr>
        <w:t>ทำสัญญาบริการกับบริษัทย่อย</w:t>
      </w:r>
      <w:r w:rsidRPr="004B707B">
        <w:rPr>
          <w:rFonts w:ascii="Angsana New" w:hAnsi="Angsana New" w:hint="cs"/>
          <w:sz w:val="30"/>
          <w:szCs w:val="30"/>
          <w:cs/>
        </w:rPr>
        <w:t>หลายบริษัท</w:t>
      </w:r>
      <w:r w:rsidRPr="004B707B">
        <w:rPr>
          <w:rFonts w:ascii="Angsana New" w:hAnsi="Angsana New"/>
          <w:sz w:val="30"/>
          <w:szCs w:val="30"/>
          <w:cs/>
        </w:rPr>
        <w:t>สำหรับการ</w:t>
      </w:r>
      <w:r w:rsidRPr="004B707B">
        <w:rPr>
          <w:rFonts w:ascii="Angsana New" w:hAnsi="Angsana New" w:hint="cs"/>
          <w:sz w:val="30"/>
          <w:szCs w:val="30"/>
          <w:cs/>
        </w:rPr>
        <w:t>ให้บริการ</w:t>
      </w:r>
      <w:r w:rsidRPr="004B707B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4B707B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A9584A" w:rsidRPr="004B707B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:rsidR="00F16F13" w:rsidRPr="004B707B" w:rsidRDefault="00A9584A" w:rsidP="00A9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/>
          <w:sz w:val="20"/>
          <w:szCs w:val="20"/>
        </w:rPr>
        <w:t xml:space="preserve"> </w:t>
      </w:r>
    </w:p>
    <w:p w:rsidR="00F16F13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3" w:right="-27" w:hanging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4B707B">
        <w:rPr>
          <w:rFonts w:ascii="Angsana New" w:hAnsi="Angsana New"/>
          <w:sz w:val="30"/>
          <w:szCs w:val="30"/>
          <w:cs/>
        </w:rPr>
        <w:t>แห่งหนึ่งทำสัญญาบริการกับบริษัทสำหรับการให้บริการจ้างเหมาแรงงาน เพื่อดำเนินการกิจการโรงแรมโดยคิดค่าบริการเป็นรายเดือนใน</w:t>
      </w:r>
      <w:r w:rsidR="003A5DA1" w:rsidRPr="004B707B">
        <w:rPr>
          <w:rFonts w:ascii="Angsana New" w:hAnsi="Angsana New" w:hint="cs"/>
          <w:sz w:val="30"/>
          <w:szCs w:val="30"/>
          <w:cs/>
        </w:rPr>
        <w:t>อัตราที่ตกลงกันตามสัญญา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  <w:cs/>
        </w:rPr>
      </w:pPr>
    </w:p>
    <w:p w:rsidR="00F16F13" w:rsidRPr="004B707B" w:rsidRDefault="00F16F13" w:rsidP="00DC48A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3" w:right="-27" w:hanging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บริษัทย่อยแห่งหนึ่งได้เข้าทำสัญญากับบริษัทที่เกี่ยวข้องกันแห่งหนึ่ง </w:t>
      </w:r>
      <w:r w:rsidRPr="004B707B">
        <w:rPr>
          <w:rFonts w:ascii="Angsana New" w:hAnsi="Angsana New"/>
          <w:sz w:val="30"/>
          <w:szCs w:val="30"/>
          <w:cs/>
        </w:rPr>
        <w:t xml:space="preserve">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 สำหรับระยะเวลา </w:t>
      </w:r>
      <w:r w:rsidRPr="004B707B">
        <w:rPr>
          <w:rFonts w:ascii="Angsana New" w:hAnsi="Angsana New"/>
          <w:sz w:val="30"/>
          <w:szCs w:val="30"/>
        </w:rPr>
        <w:t xml:space="preserve">10 </w:t>
      </w:r>
      <w:r w:rsidRPr="004B707B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โดยเริ่มตั้งแต่เดือนกรกฎาคม </w:t>
      </w:r>
      <w:r w:rsidRPr="004B707B">
        <w:rPr>
          <w:rFonts w:ascii="Angsana New" w:hAnsi="Angsana New"/>
          <w:sz w:val="30"/>
          <w:szCs w:val="30"/>
        </w:rPr>
        <w:t xml:space="preserve">2546 </w:t>
      </w:r>
      <w:r w:rsidRPr="004B707B">
        <w:rPr>
          <w:rFonts w:ascii="Angsana New" w:hAnsi="Angsana New"/>
          <w:sz w:val="30"/>
          <w:szCs w:val="30"/>
          <w:cs/>
        </w:rPr>
        <w:t xml:space="preserve">และสิ้นสุดในเดือนเมษายน </w:t>
      </w:r>
      <w:r w:rsidRPr="004B707B">
        <w:rPr>
          <w:rFonts w:ascii="Angsana New" w:hAnsi="Angsana New"/>
          <w:sz w:val="30"/>
          <w:szCs w:val="30"/>
        </w:rPr>
        <w:t xml:space="preserve">2557 </w:t>
      </w:r>
      <w:r w:rsidRPr="004B707B">
        <w:rPr>
          <w:rFonts w:ascii="Angsana New" w:hAnsi="Angsana New"/>
          <w:sz w:val="30"/>
          <w:szCs w:val="30"/>
          <w:cs/>
        </w:rPr>
        <w:t>ภายหลังสิ้นสุดสัญญา บริษัทย่อยได้ต่ออายุสัญญาทุก</w:t>
      </w:r>
      <w:r w:rsidR="00365E36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ๆ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="00BB754C" w:rsidRPr="004B707B">
        <w:rPr>
          <w:rFonts w:ascii="Angsana New" w:hAnsi="Angsana New" w:hint="cs"/>
          <w:sz w:val="30"/>
          <w:szCs w:val="30"/>
          <w:cs/>
        </w:rPr>
        <w:t>เดือน</w:t>
      </w:r>
    </w:p>
    <w:p w:rsidR="004A07AF" w:rsidRPr="000B18A7" w:rsidRDefault="004A07AF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16"/>
          <w:szCs w:val="16"/>
        </w:rPr>
      </w:pPr>
    </w:p>
    <w:p w:rsidR="00F16F13" w:rsidRDefault="00F16F13" w:rsidP="00F74AE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 w:hanging="54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บริษัทได้เข้าทำสัญญากับบริษัท</w:t>
      </w:r>
      <w:r w:rsidR="00785BF8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785BF8" w:rsidRPr="004B707B">
        <w:rPr>
          <w:rFonts w:ascii="Angsana New" w:hAnsi="Angsana New"/>
          <w:sz w:val="30"/>
          <w:szCs w:val="30"/>
          <w:cs/>
        </w:rPr>
        <w:t>สองแห่ง</w:t>
      </w:r>
      <w:r w:rsidRPr="004B707B">
        <w:rPr>
          <w:rFonts w:ascii="Angsana New" w:hAnsi="Angsana New"/>
          <w:sz w:val="30"/>
          <w:szCs w:val="30"/>
          <w:cs/>
        </w:rPr>
        <w:t xml:space="preserve">มีกำหนด </w:t>
      </w:r>
      <w:r w:rsidRPr="004B707B">
        <w:rPr>
          <w:rFonts w:ascii="Angsana New" w:hAnsi="Angsana New"/>
          <w:sz w:val="30"/>
          <w:szCs w:val="30"/>
        </w:rPr>
        <w:t>10</w:t>
      </w:r>
      <w:r w:rsidRPr="004B707B">
        <w:rPr>
          <w:rFonts w:ascii="Angsana New" w:hAnsi="Angsana New"/>
          <w:sz w:val="30"/>
          <w:szCs w:val="30"/>
          <w:cs/>
        </w:rPr>
        <w:t xml:space="preserve"> ปี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เริ่มตั้งแต่</w:t>
      </w:r>
      <w:r w:rsidR="0077402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74028">
        <w:rPr>
          <w:rFonts w:ascii="Angsana New" w:hAnsi="Angsana New"/>
          <w:sz w:val="30"/>
          <w:szCs w:val="30"/>
        </w:rPr>
        <w:t xml:space="preserve">2559 </w:t>
      </w:r>
      <w:r w:rsidRPr="004B707B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4B707B">
        <w:rPr>
          <w:rFonts w:ascii="Angsana New" w:hAnsi="Angsana New"/>
          <w:sz w:val="30"/>
          <w:szCs w:val="30"/>
        </w:rPr>
        <w:t>10</w:t>
      </w:r>
      <w:r w:rsidRPr="004B707B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</w:t>
      </w:r>
      <w:r w:rsidRPr="004B707B">
        <w:rPr>
          <w:rFonts w:ascii="Angsana New" w:hAnsi="Angsana New" w:hint="cs"/>
          <w:sz w:val="30"/>
          <w:szCs w:val="30"/>
          <w:cs/>
        </w:rPr>
        <w:t>งานโรงแรม</w:t>
      </w:r>
      <w:r w:rsidRPr="004B707B">
        <w:rPr>
          <w:rFonts w:ascii="Angsana New" w:hAnsi="Angsana New"/>
          <w:sz w:val="30"/>
          <w:szCs w:val="30"/>
          <w:cs/>
        </w:rPr>
        <w:t xml:space="preserve">ของบริษัทและอนุญาตให้บริษัทใช้เครื่องหมายการค้าโดยจะต้องจ่ายค่าธรรมเนียมต่าง ๆ ตามที่ระบุไว้ในสัญญา </w:t>
      </w:r>
    </w:p>
    <w:p w:rsidR="000B18A7" w:rsidRPr="000B18A7" w:rsidRDefault="000B18A7" w:rsidP="000B1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16"/>
          <w:szCs w:val="16"/>
        </w:rPr>
      </w:pPr>
    </w:p>
    <w:p w:rsidR="00320766" w:rsidRPr="00F725CF" w:rsidRDefault="00F16F13" w:rsidP="008C77B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3" w:right="-27" w:hanging="547"/>
        <w:jc w:val="thaiDistribute"/>
        <w:rPr>
          <w:rFonts w:ascii="Angsana New" w:hAnsi="Angsana New"/>
          <w:sz w:val="16"/>
          <w:szCs w:val="16"/>
        </w:rPr>
      </w:pPr>
      <w:r w:rsidRPr="00F725CF">
        <w:rPr>
          <w:rFonts w:ascii="Angsana New" w:hAnsi="Angsana New"/>
          <w:sz w:val="30"/>
          <w:szCs w:val="30"/>
          <w:cs/>
        </w:rPr>
        <w:t>บริษัทย่อยได้เข้าทำสัญญา</w:t>
      </w:r>
      <w:r w:rsidRPr="00F725CF">
        <w:rPr>
          <w:rFonts w:ascii="Angsana New" w:hAnsi="Angsana New" w:hint="cs"/>
          <w:sz w:val="30"/>
          <w:szCs w:val="30"/>
          <w:cs/>
        </w:rPr>
        <w:t>บริหารโครงการ</w:t>
      </w:r>
      <w:r w:rsidRPr="00F725CF">
        <w:rPr>
          <w:rFonts w:ascii="Angsana New" w:hAnsi="Angsana New"/>
          <w:sz w:val="30"/>
          <w:szCs w:val="30"/>
          <w:cs/>
        </w:rPr>
        <w:t>กับบริษัท</w:t>
      </w:r>
      <w:r w:rsidRPr="00F725CF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 สัญญา</w:t>
      </w:r>
      <w:r w:rsidRPr="00F725CF">
        <w:rPr>
          <w:rFonts w:ascii="Angsana New" w:hAnsi="Angsana New"/>
          <w:sz w:val="30"/>
          <w:szCs w:val="30"/>
          <w:cs/>
        </w:rPr>
        <w:t xml:space="preserve">มีกำหนด </w:t>
      </w:r>
      <w:r w:rsidRPr="00F725CF">
        <w:rPr>
          <w:rFonts w:ascii="Angsana New" w:hAnsi="Angsana New"/>
          <w:sz w:val="30"/>
          <w:szCs w:val="30"/>
        </w:rPr>
        <w:t>20</w:t>
      </w:r>
      <w:r w:rsidRPr="00F725CF">
        <w:rPr>
          <w:rFonts w:ascii="Angsana New" w:hAnsi="Angsana New"/>
          <w:sz w:val="30"/>
          <w:szCs w:val="30"/>
          <w:cs/>
        </w:rPr>
        <w:t xml:space="preserve"> ปี</w:t>
      </w:r>
      <w:r w:rsidRPr="00F725C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Pr="00F725CF">
        <w:rPr>
          <w:rFonts w:ascii="Angsana New" w:hAnsi="Angsana New"/>
          <w:sz w:val="30"/>
          <w:szCs w:val="30"/>
        </w:rPr>
        <w:t xml:space="preserve">28 </w:t>
      </w:r>
      <w:r w:rsidRPr="00F725CF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86105F" w:rsidRPr="00F725CF">
        <w:rPr>
          <w:rFonts w:ascii="Angsana New" w:hAnsi="Angsana New"/>
          <w:sz w:val="30"/>
          <w:szCs w:val="30"/>
        </w:rPr>
        <w:t>2566</w:t>
      </w:r>
      <w:r w:rsidRPr="00F725CF">
        <w:rPr>
          <w:rFonts w:ascii="Angsana New" w:hAnsi="Angsana New" w:hint="cs"/>
          <w:sz w:val="30"/>
          <w:szCs w:val="30"/>
          <w:cs/>
        </w:rPr>
        <w:t xml:space="preserve"> </w:t>
      </w:r>
      <w:r w:rsidRPr="00F725CF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F725CF">
        <w:rPr>
          <w:rFonts w:ascii="Angsana New" w:hAnsi="Angsana New"/>
          <w:sz w:val="30"/>
          <w:szCs w:val="30"/>
        </w:rPr>
        <w:t>10</w:t>
      </w:r>
      <w:r w:rsidRPr="00F725CF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โดย</w:t>
      </w:r>
      <w:r w:rsidRPr="00F725CF">
        <w:rPr>
          <w:rFonts w:ascii="Angsana New" w:hAnsi="Angsana New" w:hint="cs"/>
          <w:sz w:val="30"/>
          <w:szCs w:val="30"/>
          <w:cs/>
        </w:rPr>
        <w:t>บริษัทย่อย</w:t>
      </w:r>
      <w:r w:rsidRPr="00F725CF">
        <w:rPr>
          <w:rFonts w:ascii="Angsana New" w:hAnsi="Angsana New"/>
          <w:sz w:val="30"/>
          <w:szCs w:val="30"/>
          <w:cs/>
        </w:rPr>
        <w:t xml:space="preserve">จะต้องจ่ายค่าธรรมเนียมต่าง ๆ ตามที่ระบุไว้ในสัญญา </w:t>
      </w:r>
    </w:p>
    <w:p w:rsidR="00320766" w:rsidRDefault="00320766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16"/>
          <w:szCs w:val="16"/>
        </w:rPr>
      </w:pPr>
    </w:p>
    <w:p w:rsidR="00F16F13" w:rsidRPr="006E5E23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6E5E23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บริหารโครงการกับบริษัทที่เกี่ยวข้องกันแห่งหนึ่งเพื่อขายอสังหาริมทรัพย์ มีกำหนด </w:t>
      </w:r>
      <w:r w:rsidRPr="006E5E23">
        <w:rPr>
          <w:rFonts w:ascii="Angsana New" w:hAnsi="Angsana New"/>
          <w:sz w:val="30"/>
          <w:szCs w:val="30"/>
        </w:rPr>
        <w:t xml:space="preserve">2 </w:t>
      </w:r>
      <w:r w:rsidRPr="006E5E23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Pr="006E5E23">
        <w:rPr>
          <w:rFonts w:ascii="Angsana New" w:hAnsi="Angsana New"/>
          <w:sz w:val="30"/>
          <w:szCs w:val="30"/>
        </w:rPr>
        <w:t xml:space="preserve">22 </w:t>
      </w:r>
      <w:r w:rsidRPr="006E5E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E5E23">
        <w:rPr>
          <w:rFonts w:ascii="Angsana New" w:hAnsi="Angsana New"/>
          <w:sz w:val="30"/>
          <w:szCs w:val="30"/>
        </w:rPr>
        <w:t xml:space="preserve">2560 </w:t>
      </w:r>
      <w:r w:rsidRPr="006E5E23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</w:t>
      </w:r>
      <w:r w:rsidRPr="006E5E23">
        <w:rPr>
          <w:rFonts w:ascii="Angsana New" w:hAnsi="Angsana New"/>
          <w:sz w:val="30"/>
          <w:szCs w:val="30"/>
          <w:cs/>
        </w:rPr>
        <w:t>พัฒนา</w:t>
      </w:r>
      <w:r w:rsidRPr="006E5E23">
        <w:rPr>
          <w:rFonts w:ascii="Angsana New" w:hAnsi="Angsana New" w:hint="cs"/>
          <w:sz w:val="30"/>
          <w:szCs w:val="30"/>
          <w:cs/>
        </w:rPr>
        <w:t>โครงการ</w:t>
      </w:r>
      <w:r w:rsidRPr="006E5E23">
        <w:rPr>
          <w:rFonts w:ascii="Angsana New" w:hAnsi="Angsana New"/>
          <w:sz w:val="30"/>
          <w:szCs w:val="30"/>
          <w:cs/>
        </w:rPr>
        <w:t>และบริหารงานขาย</w:t>
      </w:r>
      <w:r w:rsidRPr="00FE32F7">
        <w:rPr>
          <w:rFonts w:ascii="Angsana New" w:hAnsi="Angsana New"/>
          <w:sz w:val="30"/>
          <w:szCs w:val="30"/>
          <w:cs/>
        </w:rPr>
        <w:t>โครงการ</w:t>
      </w:r>
      <w:r w:rsidRPr="00FE32F7">
        <w:rPr>
          <w:rFonts w:ascii="Angsana New" w:hAnsi="Angsana New" w:hint="cs"/>
          <w:sz w:val="30"/>
          <w:szCs w:val="30"/>
          <w:cs/>
        </w:rPr>
        <w:t xml:space="preserve"> </w:t>
      </w:r>
      <w:r w:rsidR="005B4F73">
        <w:rPr>
          <w:rFonts w:ascii="Angsana New" w:hAnsi="Angsana New"/>
          <w:sz w:val="30"/>
          <w:szCs w:val="30"/>
          <w:cs/>
        </w:rPr>
        <w:t>ซึ่ง</w:t>
      </w:r>
      <w:r w:rsidRPr="00FE32F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FE32F7">
        <w:rPr>
          <w:rFonts w:ascii="Angsana New" w:hAnsi="Angsana New"/>
          <w:sz w:val="30"/>
          <w:szCs w:val="30"/>
          <w:cs/>
        </w:rPr>
        <w:t>จะต้องจ่ายค่า</w:t>
      </w:r>
      <w:r w:rsidRPr="00FE32F7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  <w:r w:rsidR="005B4F73">
        <w:rPr>
          <w:rFonts w:ascii="Angsana New" w:hAnsi="Angsana New" w:hint="cs"/>
          <w:sz w:val="30"/>
          <w:szCs w:val="30"/>
          <w:cs/>
        </w:rPr>
        <w:t xml:space="preserve"> </w:t>
      </w:r>
    </w:p>
    <w:p w:rsidR="00C44E0F" w:rsidRPr="000B18A7" w:rsidRDefault="00C44E0F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16"/>
          <w:szCs w:val="16"/>
        </w:rPr>
      </w:pPr>
    </w:p>
    <w:p w:rsidR="00C44E0F" w:rsidRPr="006E5E23" w:rsidRDefault="008D7A3B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 w:hint="cs"/>
          <w:spacing w:val="-10"/>
          <w:sz w:val="30"/>
          <w:szCs w:val="30"/>
          <w:cs/>
        </w:rPr>
        <w:t>บริษัทและบริษัทย่อยแห่งหนึ่ง</w:t>
      </w:r>
      <w:r w:rsidR="00C44E0F" w:rsidRPr="006E5E23">
        <w:rPr>
          <w:rFonts w:ascii="Angsana New" w:hAnsi="Angsana New" w:hint="cs"/>
          <w:spacing w:val="-10"/>
          <w:sz w:val="30"/>
          <w:szCs w:val="30"/>
          <w:cs/>
        </w:rPr>
        <w:t xml:space="preserve"> เข้าทำสัญญาจ้างบริหารกับบริษัทที่เกี่ยวข้องกันแห่งหนึ่ง สัญญามีกำหนด </w:t>
      </w:r>
      <w:r w:rsidR="00C44E0F" w:rsidRPr="006E5E23">
        <w:rPr>
          <w:rFonts w:ascii="Angsana New" w:hAnsi="Angsana New"/>
          <w:spacing w:val="-10"/>
          <w:sz w:val="30"/>
          <w:szCs w:val="30"/>
        </w:rPr>
        <w:t xml:space="preserve">1 </w:t>
      </w:r>
      <w:r w:rsidR="00C44E0F" w:rsidRPr="006E5E23">
        <w:rPr>
          <w:rFonts w:ascii="Angsana New" w:hAnsi="Angsana New" w:hint="cs"/>
          <w:spacing w:val="-10"/>
          <w:sz w:val="30"/>
          <w:szCs w:val="30"/>
          <w:cs/>
        </w:rPr>
        <w:t>ปี เพื่อบริหารโครงการโรงแรมของ</w:t>
      </w:r>
      <w:r w:rsidR="00403290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="00C44E0F" w:rsidRPr="006E5E23">
        <w:rPr>
          <w:rFonts w:ascii="Angsana New" w:hAnsi="Angsana New" w:hint="cs"/>
          <w:spacing w:val="-10"/>
          <w:sz w:val="30"/>
          <w:szCs w:val="30"/>
          <w:cs/>
        </w:rPr>
        <w:t xml:space="preserve">บริษัท </w:t>
      </w:r>
      <w:r w:rsidR="00C44E0F" w:rsidRPr="006E5E23">
        <w:rPr>
          <w:rFonts w:ascii="Angsana New" w:hAnsi="Angsana New"/>
          <w:spacing w:val="-10"/>
          <w:sz w:val="30"/>
          <w:szCs w:val="30"/>
          <w:cs/>
        </w:rPr>
        <w:t>โดยจะต้องจ่ายค่าธรรมเนียมต่าง</w:t>
      </w:r>
      <w:r w:rsidR="00C44E0F" w:rsidRPr="006E5E23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C44E0F" w:rsidRPr="006E5E23">
        <w:rPr>
          <w:rFonts w:ascii="Angsana New" w:hAnsi="Angsana New"/>
          <w:spacing w:val="-10"/>
          <w:sz w:val="30"/>
          <w:szCs w:val="30"/>
          <w:cs/>
        </w:rPr>
        <w:t xml:space="preserve">ๆ ตามที่ระบุไว้ในสัญญา </w:t>
      </w:r>
    </w:p>
    <w:p w:rsidR="00C44E0F" w:rsidRPr="000B18A7" w:rsidRDefault="00C44E0F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16"/>
          <w:szCs w:val="16"/>
        </w:rPr>
      </w:pPr>
    </w:p>
    <w:p w:rsidR="00F16F13" w:rsidRDefault="00F16F13" w:rsidP="000B1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:rsidR="000B18A7" w:rsidRDefault="000B18A7" w:rsidP="000B1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</w:p>
    <w:p w:rsidR="00F16F13" w:rsidRPr="004B707B" w:rsidRDefault="00F16F13" w:rsidP="000B18A7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4B707B">
        <w:rPr>
          <w:rFonts w:ascii="Angsana New" w:hAnsi="Angsana New"/>
          <w:sz w:val="30"/>
          <w:szCs w:val="30"/>
        </w:rPr>
        <w:t>2550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 โกลเด้น แลนด์ (เมย์แฟร์) จำกัด ซึ่งเป็นบริษัทย่อยของบริษัทได้เข้าทำสัญญาเช่ากับกองทุนรวมสิทธิการเช่าอสังหาริมทรัพย์โกลด์ (</w:t>
      </w:r>
      <w:r w:rsidRPr="004B707B">
        <w:rPr>
          <w:rFonts w:ascii="Angsana New" w:hAnsi="Angsana New"/>
          <w:sz w:val="30"/>
          <w:szCs w:val="30"/>
        </w:rPr>
        <w:t>“</w:t>
      </w:r>
      <w:r w:rsidRPr="004B707B">
        <w:rPr>
          <w:rFonts w:ascii="Angsana New" w:hAnsi="Angsana New"/>
          <w:sz w:val="30"/>
          <w:szCs w:val="30"/>
          <w:cs/>
        </w:rPr>
        <w:t>กองทุนรวม</w:t>
      </w:r>
      <w:r w:rsidRPr="004B707B">
        <w:rPr>
          <w:rFonts w:ascii="Angsana New" w:hAnsi="Angsana New"/>
          <w:sz w:val="30"/>
          <w:szCs w:val="30"/>
        </w:rPr>
        <w:t>”</w:t>
      </w:r>
      <w:r w:rsidRPr="004B707B">
        <w:rPr>
          <w:rFonts w:ascii="Angsana New" w:hAnsi="Angsana New"/>
          <w:sz w:val="30"/>
          <w:szCs w:val="30"/>
          <w:cs/>
        </w:rPr>
        <w:t xml:space="preserve">) ซึ่งเป็นบริษัทร่วม โดยบริษัทได้เข้าถือหน่วยลงทุนในกองทุนรวมคิดเป็นสัดส่วนร้อยละ </w:t>
      </w:r>
      <w:r w:rsidRPr="004B707B">
        <w:rPr>
          <w:rFonts w:ascii="Angsana New" w:hAnsi="Angsana New"/>
          <w:sz w:val="30"/>
          <w:szCs w:val="30"/>
        </w:rPr>
        <w:t>33</w:t>
      </w:r>
      <w:r w:rsidRPr="004B707B">
        <w:rPr>
          <w:rFonts w:ascii="Angsana New" w:hAnsi="Angsana New"/>
          <w:sz w:val="30"/>
          <w:szCs w:val="30"/>
          <w:cs/>
        </w:rPr>
        <w:t xml:space="preserve"> ของหน่วยลงทุน ตามสัญญากองทุนรวมได้ตกลงเช่าที่ดินและอาคารในโครงการเมย์แฟร์แมริออท (</w:t>
      </w:r>
      <w:r w:rsidRPr="004B707B">
        <w:rPr>
          <w:rFonts w:ascii="Angsana New" w:hAnsi="Angsana New"/>
          <w:sz w:val="30"/>
          <w:szCs w:val="30"/>
        </w:rPr>
        <w:t>“</w:t>
      </w:r>
      <w:r w:rsidRPr="004B707B">
        <w:rPr>
          <w:rFonts w:ascii="Angsana New" w:hAnsi="Angsana New"/>
          <w:sz w:val="30"/>
          <w:szCs w:val="30"/>
          <w:cs/>
        </w:rPr>
        <w:t>โครงการ</w:t>
      </w:r>
      <w:r w:rsidRPr="004B707B">
        <w:rPr>
          <w:rFonts w:ascii="Angsana New" w:hAnsi="Angsana New"/>
          <w:sz w:val="30"/>
          <w:szCs w:val="30"/>
        </w:rPr>
        <w:t>”</w:t>
      </w:r>
      <w:r w:rsidRPr="004B707B">
        <w:rPr>
          <w:rFonts w:ascii="Angsana New" w:hAnsi="Angsana New"/>
          <w:sz w:val="30"/>
          <w:szCs w:val="30"/>
          <w:cs/>
        </w:rPr>
        <w:t xml:space="preserve">) ซึ่งเป็นโครงการที่พักและธุรกิจที่เกี่ยวข้องจากบริษัทย่อย เป็นระยะเวลา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4B707B">
        <w:rPr>
          <w:rFonts w:ascii="Angsana New" w:hAnsi="Angsana New"/>
          <w:sz w:val="30"/>
          <w:szCs w:val="30"/>
        </w:rPr>
        <w:t xml:space="preserve">8 </w:t>
      </w:r>
      <w:r w:rsidRPr="004B707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B707B">
        <w:rPr>
          <w:rFonts w:ascii="Angsana New" w:hAnsi="Angsana New"/>
          <w:sz w:val="30"/>
          <w:szCs w:val="30"/>
        </w:rPr>
        <w:t xml:space="preserve">2550 </w:t>
      </w:r>
      <w:r w:rsidRPr="004B707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4B707B">
        <w:rPr>
          <w:rFonts w:ascii="Angsana New" w:hAnsi="Angsana New"/>
          <w:sz w:val="30"/>
          <w:szCs w:val="30"/>
        </w:rPr>
        <w:t xml:space="preserve">7 </w:t>
      </w:r>
      <w:r w:rsidRPr="004B707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4B707B">
        <w:rPr>
          <w:rFonts w:ascii="Angsana New" w:hAnsi="Angsana New"/>
          <w:sz w:val="30"/>
          <w:szCs w:val="30"/>
        </w:rPr>
        <w:t>2580</w:t>
      </w:r>
      <w:r w:rsidRPr="004B707B">
        <w:rPr>
          <w:rFonts w:ascii="Angsana New" w:hAnsi="Angsana New"/>
          <w:spacing w:val="-6"/>
          <w:sz w:val="30"/>
          <w:szCs w:val="30"/>
        </w:rPr>
        <w:t xml:space="preserve"> </w:t>
      </w:r>
      <w:r w:rsidRPr="004B707B">
        <w:rPr>
          <w:rFonts w:ascii="Angsana New" w:hAnsi="Angsana New"/>
          <w:spacing w:val="-6"/>
          <w:sz w:val="30"/>
          <w:szCs w:val="30"/>
          <w:cs/>
        </w:rPr>
        <w:t xml:space="preserve">เป็นจำนวนรวม </w:t>
      </w:r>
      <w:r w:rsidRPr="004B707B">
        <w:rPr>
          <w:rFonts w:ascii="Angsana New" w:hAnsi="Angsana New"/>
          <w:spacing w:val="-6"/>
          <w:sz w:val="30"/>
          <w:szCs w:val="30"/>
        </w:rPr>
        <w:t>1,700</w:t>
      </w:r>
      <w:r w:rsidRPr="004B707B">
        <w:rPr>
          <w:rFonts w:ascii="Angsana New" w:hAnsi="Angsana New"/>
          <w:spacing w:val="-6"/>
          <w:sz w:val="30"/>
          <w:szCs w:val="30"/>
          <w:cs/>
        </w:rPr>
        <w:t>.</w:t>
      </w:r>
      <w:r w:rsidRPr="004B707B">
        <w:rPr>
          <w:rFonts w:ascii="Angsana New" w:hAnsi="Angsana New"/>
          <w:spacing w:val="-6"/>
          <w:sz w:val="30"/>
          <w:szCs w:val="30"/>
        </w:rPr>
        <w:t xml:space="preserve">00 </w:t>
      </w:r>
      <w:r w:rsidRPr="004B707B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4B707B">
        <w:rPr>
          <w:rFonts w:ascii="Angsana New" w:hAnsi="Angsana New"/>
          <w:sz w:val="30"/>
          <w:szCs w:val="30"/>
          <w:cs/>
        </w:rPr>
        <w:t xml:space="preserve">บาท ซึ่งชำระในวันเริ่มสัญญาเช่าและชำระเพิ่มอีกจำนวน </w:t>
      </w:r>
      <w:r w:rsidRPr="004B707B">
        <w:rPr>
          <w:rFonts w:ascii="Angsana New" w:hAnsi="Angsana New"/>
          <w:sz w:val="30"/>
          <w:szCs w:val="30"/>
        </w:rPr>
        <w:t>258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 xml:space="preserve">80 </w:t>
      </w:r>
      <w:r w:rsidRPr="004B707B">
        <w:rPr>
          <w:rFonts w:ascii="Angsana New" w:hAnsi="Angsana New"/>
          <w:sz w:val="30"/>
          <w:szCs w:val="30"/>
          <w:cs/>
        </w:rPr>
        <w:t>ล้านบาท ซ</w:t>
      </w:r>
      <w:r w:rsidR="00F1663B" w:rsidRPr="004B707B">
        <w:rPr>
          <w:rFonts w:ascii="Angsana New" w:hAnsi="Angsana New"/>
          <w:sz w:val="30"/>
          <w:szCs w:val="30"/>
          <w:cs/>
        </w:rPr>
        <w:t>ึ่งชำระในวันเริ่มสัญญาเช่า</w:t>
      </w:r>
      <w:r w:rsidR="00B755E2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เพื่อเป็นคำมั่นในการต่อสัญญาเช่าอีกเป็นระยะเวลา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/>
          <w:sz w:val="30"/>
          <w:szCs w:val="30"/>
          <w:cs/>
        </w:rPr>
        <w:t>ปี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ภายใต้สัญญาเช่ากองทุนรวมสามารถใช้สิทธิที่จะซื้อสินทรัพย์ที่เช่าในราคา</w:t>
      </w:r>
      <w:r w:rsidRPr="004B707B">
        <w:rPr>
          <w:rFonts w:ascii="Angsana New" w:hAnsi="Angsana New"/>
          <w:sz w:val="30"/>
          <w:szCs w:val="30"/>
        </w:rPr>
        <w:t xml:space="preserve"> 405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 xml:space="preserve">00 </w:t>
      </w:r>
      <w:r w:rsidRPr="004B707B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/>
          <w:sz w:val="30"/>
          <w:szCs w:val="30"/>
          <w:cs/>
        </w:rPr>
        <w:t xml:space="preserve">ปีแรกหรือจำนวน </w:t>
      </w:r>
      <w:r w:rsidRPr="004B707B">
        <w:rPr>
          <w:rFonts w:ascii="Angsana New" w:hAnsi="Angsana New"/>
          <w:sz w:val="30"/>
          <w:szCs w:val="30"/>
        </w:rPr>
        <w:t>984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 xml:space="preserve">00 </w:t>
      </w:r>
      <w:r w:rsidRPr="004B707B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เมื่อครบกำหนดสัญญาเช่าในอีก </w:t>
      </w:r>
      <w:r w:rsidRPr="004B707B">
        <w:rPr>
          <w:rFonts w:ascii="Angsana New" w:hAnsi="Angsana New"/>
          <w:sz w:val="30"/>
          <w:szCs w:val="30"/>
        </w:rPr>
        <w:t xml:space="preserve">30 </w:t>
      </w:r>
      <w:r w:rsidRPr="004B707B">
        <w:rPr>
          <w:rFonts w:ascii="Angsana New" w:hAnsi="Angsana New"/>
          <w:sz w:val="30"/>
          <w:szCs w:val="30"/>
          <w:cs/>
        </w:rPr>
        <w:t>ปีถัดไป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บริษัทย่อยได้จำนองสินทรัพย</w:t>
      </w:r>
      <w:r w:rsidR="00056B71">
        <w:rPr>
          <w:rFonts w:ascii="Angsana New" w:hAnsi="Angsana New"/>
          <w:sz w:val="30"/>
          <w:szCs w:val="30"/>
          <w:cs/>
        </w:rPr>
        <w:t>์ที่ให้เช่าและจำนำหุ้นของบริษัท</w:t>
      </w:r>
      <w:r w:rsidR="00B755E2" w:rsidRPr="004B707B">
        <w:rPr>
          <w:rFonts w:ascii="Angsana New" w:hAnsi="Angsana New"/>
          <w:sz w:val="30"/>
          <w:szCs w:val="30"/>
        </w:rPr>
        <w:t xml:space="preserve"> </w:t>
      </w:r>
      <w:r w:rsidR="00AD4E60">
        <w:rPr>
          <w:rFonts w:ascii="Angsana New" w:hAnsi="Angsana New"/>
          <w:sz w:val="30"/>
          <w:szCs w:val="30"/>
        </w:rPr>
        <w:br/>
      </w:r>
      <w:r w:rsidRPr="004B707B">
        <w:rPr>
          <w:rFonts w:ascii="Angsana New" w:hAnsi="Angsana New"/>
          <w:sz w:val="30"/>
          <w:szCs w:val="30"/>
          <w:cs/>
        </w:rPr>
        <w:t>แกรนด์ เมย์แฟร์ จำกัด ที่ถือไว้ท</w:t>
      </w:r>
      <w:r w:rsidR="00344294" w:rsidRPr="004B707B">
        <w:rPr>
          <w:rFonts w:ascii="Angsana New" w:hAnsi="Angsana New"/>
          <w:sz w:val="30"/>
          <w:szCs w:val="30"/>
          <w:cs/>
        </w:rPr>
        <w:t>ั้งจำนวนให้แก่กองทุนรวม</w:t>
      </w:r>
      <w:r w:rsidR="00344294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รวมทั้งบริษัทค้ำประกันการปฏิบัติตามสัญญาดังกล่าว</w:t>
      </w:r>
      <w:r w:rsidR="00F30EC4" w:rsidRPr="004B707B">
        <w:rPr>
          <w:rFonts w:ascii="Angsana New" w:hAnsi="Angsana New" w:hint="cs"/>
          <w:sz w:val="30"/>
          <w:szCs w:val="30"/>
          <w:cs/>
        </w:rPr>
        <w:t>ให้แก่กองทุนรวม</w:t>
      </w:r>
    </w:p>
    <w:p w:rsidR="00F16F13" w:rsidRPr="00F725CF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cs/>
        </w:rPr>
      </w:pPr>
    </w:p>
    <w:p w:rsidR="00F16F13" w:rsidRDefault="00F16F13" w:rsidP="00995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4B707B">
        <w:rPr>
          <w:rFonts w:ascii="Angsana New" w:hAnsi="Angsana New"/>
          <w:sz w:val="30"/>
          <w:szCs w:val="30"/>
        </w:rPr>
        <w:t>2550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 แกรนด์ เมย์แฟร์ จำกัด ซึ่งเป็นบริษัทย่อยแห่งหนึ่งของบริษัท โกลเด้น แลนด์</w:t>
      </w:r>
      <w:r w:rsidR="00056B71">
        <w:rPr>
          <w:rFonts w:ascii="Angsana New" w:hAnsi="Angsana New"/>
          <w:sz w:val="30"/>
          <w:szCs w:val="30"/>
        </w:rPr>
        <w:t xml:space="preserve"> </w:t>
      </w:r>
      <w:r w:rsidR="00777437">
        <w:rPr>
          <w:rFonts w:ascii="Angsana New" w:hAnsi="Angsana New"/>
          <w:sz w:val="30"/>
          <w:szCs w:val="30"/>
        </w:rPr>
        <w:br/>
      </w:r>
      <w:r w:rsidRPr="004B707B">
        <w:rPr>
          <w:rFonts w:ascii="Angsana New" w:hAnsi="Angsana New"/>
          <w:sz w:val="30"/>
          <w:szCs w:val="30"/>
          <w:cs/>
        </w:rPr>
        <w:t>(เมย์แฟร์) จำกัด ได้ทำสัญญากับกองทุนรวมสิทธิการเช่าอสังหาริมทรัพย์โกลด์เพื่อเช่าช่วงที่ดินและอาคาร และเช่าเฟอร์นิเจอร์และอุปกรณ์ของโครงการเมย์แฟร์แมริออท (ดูหมายเหตุ (</w:t>
      </w:r>
      <w:r w:rsidR="002F5D3E">
        <w:rPr>
          <w:rFonts w:ascii="Angsana New" w:hAnsi="Angsana New" w:hint="cs"/>
          <w:sz w:val="30"/>
          <w:szCs w:val="30"/>
          <w:cs/>
        </w:rPr>
        <w:t>ญ</w:t>
      </w:r>
      <w:r w:rsidRPr="004B707B">
        <w:rPr>
          <w:rFonts w:ascii="Angsana New" w:hAnsi="Angsana New"/>
          <w:sz w:val="30"/>
          <w:szCs w:val="30"/>
          <w:cs/>
        </w:rPr>
        <w:t>) ก่อนหน้า) เป็นระยะเวลา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</w:rPr>
        <w:br/>
        <w:t>16</w:t>
      </w:r>
      <w:r w:rsidRPr="004B707B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4B707B">
        <w:rPr>
          <w:rFonts w:ascii="Angsana New" w:hAnsi="Angsana New"/>
          <w:sz w:val="30"/>
          <w:szCs w:val="30"/>
        </w:rPr>
        <w:t>8</w:t>
      </w:r>
      <w:r w:rsidRPr="004B707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B707B">
        <w:rPr>
          <w:rFonts w:ascii="Angsana New" w:hAnsi="Angsana New"/>
          <w:sz w:val="30"/>
          <w:szCs w:val="30"/>
        </w:rPr>
        <w:t>2550</w:t>
      </w:r>
      <w:r w:rsidRPr="004B707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B707B">
        <w:rPr>
          <w:rFonts w:ascii="Angsana New" w:hAnsi="Angsana New"/>
          <w:sz w:val="30"/>
          <w:szCs w:val="30"/>
        </w:rPr>
        <w:t>15</w:t>
      </w:r>
      <w:r w:rsidRPr="004B707B">
        <w:rPr>
          <w:rFonts w:ascii="Angsana New" w:hAnsi="Angsana New"/>
          <w:sz w:val="30"/>
          <w:szCs w:val="30"/>
          <w:cs/>
        </w:rPr>
        <w:t xml:space="preserve"> มีนาคม </w:t>
      </w:r>
      <w:r w:rsidRPr="004B707B">
        <w:rPr>
          <w:rFonts w:ascii="Angsana New" w:hAnsi="Angsana New"/>
          <w:sz w:val="30"/>
          <w:szCs w:val="30"/>
        </w:rPr>
        <w:t>2566</w:t>
      </w:r>
      <w:r w:rsidRPr="004B707B">
        <w:rPr>
          <w:rFonts w:ascii="Angsana New" w:hAnsi="Angsana New"/>
          <w:sz w:val="30"/>
          <w:szCs w:val="30"/>
          <w:cs/>
        </w:rPr>
        <w:t xml:space="preserve"> ทั้งนี้ กองทุนรวมสามารถใช้สิทธิต่ออายุสัญญาฉบับดังกล่าวได้อีกเป็นระยะเวลา </w:t>
      </w:r>
      <w:r w:rsidRPr="004B707B">
        <w:rPr>
          <w:rFonts w:ascii="Angsana New" w:hAnsi="Angsana New"/>
          <w:sz w:val="30"/>
          <w:szCs w:val="30"/>
        </w:rPr>
        <w:t xml:space="preserve">10 </w:t>
      </w:r>
      <w:r w:rsidRPr="004B707B">
        <w:rPr>
          <w:rFonts w:ascii="Angsana New" w:hAnsi="Angsana New"/>
          <w:sz w:val="30"/>
          <w:szCs w:val="30"/>
          <w:cs/>
        </w:rPr>
        <w:t xml:space="preserve">ปี ค่าเช่าจ่ายให้กองทุนรวมภายใต้สัญญาประกอบด้วยอัตราค่าเช่าคงที่เดือนละ </w:t>
      </w:r>
      <w:r w:rsidRPr="004B707B">
        <w:rPr>
          <w:rFonts w:ascii="Angsana New" w:hAnsi="Angsana New"/>
          <w:sz w:val="30"/>
          <w:szCs w:val="30"/>
        </w:rPr>
        <w:t>4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 xml:space="preserve">00 </w:t>
      </w:r>
      <w:r w:rsidRPr="004B707B">
        <w:rPr>
          <w:rFonts w:ascii="Angsana New" w:hAnsi="Angsana New"/>
          <w:sz w:val="30"/>
          <w:szCs w:val="30"/>
          <w:cs/>
        </w:rPr>
        <w:t>ล้านบาท และค่าเช่าแปรผันรายเดือนตามผลการดำเนินงานของบริษัท แกรนด์ เมย์แฟร์ จำกัด</w:t>
      </w:r>
    </w:p>
    <w:p w:rsidR="00320766" w:rsidRPr="00F725CF" w:rsidRDefault="00320766" w:rsidP="00320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7"/>
        <w:jc w:val="thaiDistribute"/>
        <w:rPr>
          <w:rFonts w:ascii="Angsana New" w:hAnsi="Angsana New"/>
          <w:szCs w:val="18"/>
        </w:rPr>
      </w:pPr>
    </w:p>
    <w:tbl>
      <w:tblPr>
        <w:tblW w:w="93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04"/>
        <w:gridCol w:w="1269"/>
        <w:gridCol w:w="272"/>
        <w:gridCol w:w="1093"/>
        <w:gridCol w:w="265"/>
        <w:gridCol w:w="17"/>
        <w:gridCol w:w="1077"/>
        <w:gridCol w:w="17"/>
        <w:gridCol w:w="228"/>
        <w:gridCol w:w="17"/>
        <w:gridCol w:w="1071"/>
      </w:tblGrid>
      <w:tr w:rsidR="005623E0" w:rsidRPr="00F725CF" w:rsidTr="00367922">
        <w:trPr>
          <w:trHeight w:val="326"/>
        </w:trPr>
        <w:tc>
          <w:tcPr>
            <w:tcW w:w="2146" w:type="pct"/>
          </w:tcPr>
          <w:p w:rsidR="005623E0" w:rsidRPr="00F725CF" w:rsidRDefault="005623E0" w:rsidP="00D26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hideMark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pct"/>
            <w:gridSpan w:val="5"/>
            <w:hideMark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623E0" w:rsidRPr="00F725CF" w:rsidTr="00367922">
        <w:trPr>
          <w:trHeight w:val="389"/>
        </w:trPr>
        <w:tc>
          <w:tcPr>
            <w:tcW w:w="2146" w:type="pct"/>
          </w:tcPr>
          <w:p w:rsidR="005623E0" w:rsidRPr="00F725CF" w:rsidRDefault="005623E0" w:rsidP="005623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25C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725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gridSpan w:val="2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hideMark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25C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  <w:gridSpan w:val="2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725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623E0" w:rsidRPr="00F725CF" w:rsidTr="00367922">
        <w:trPr>
          <w:trHeight w:val="263"/>
        </w:trPr>
        <w:tc>
          <w:tcPr>
            <w:tcW w:w="2146" w:type="pct"/>
          </w:tcPr>
          <w:p w:rsidR="005623E0" w:rsidRPr="00F725CF" w:rsidRDefault="005623E0" w:rsidP="005623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  <w:gridSpan w:val="2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1" w:type="pct"/>
            <w:gridSpan w:val="2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5623E0" w:rsidRPr="00F725CF" w:rsidRDefault="005623E0" w:rsidP="005623E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23E0" w:rsidRPr="00F725CF" w:rsidTr="00367922">
        <w:trPr>
          <w:trHeight w:val="344"/>
        </w:trPr>
        <w:tc>
          <w:tcPr>
            <w:tcW w:w="2146" w:type="pct"/>
          </w:tcPr>
          <w:p w:rsidR="005623E0" w:rsidRPr="00F725CF" w:rsidRDefault="005623E0" w:rsidP="00D26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4" w:type="pct"/>
            <w:gridSpan w:val="10"/>
            <w:hideMark/>
          </w:tcPr>
          <w:p w:rsidR="005623E0" w:rsidRPr="00F725CF" w:rsidRDefault="005623E0" w:rsidP="00D26539">
            <w:pPr>
              <w:pStyle w:val="acctfourfigures"/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725C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5623E0" w:rsidRPr="00F725CF" w:rsidTr="00367922">
        <w:trPr>
          <w:trHeight w:val="317"/>
        </w:trPr>
        <w:tc>
          <w:tcPr>
            <w:tcW w:w="2146" w:type="pct"/>
            <w:hideMark/>
          </w:tcPr>
          <w:p w:rsidR="005623E0" w:rsidRPr="00F725CF" w:rsidRDefault="005623E0" w:rsidP="00DC48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9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ภาระผูกพันตามสัญญาเช่าที่ดิน (ฎ)</w:t>
            </w:r>
          </w:p>
        </w:tc>
        <w:tc>
          <w:tcPr>
            <w:tcW w:w="680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decimal" w:pos="30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3E0" w:rsidRPr="00F725CF" w:rsidTr="00367922">
        <w:trPr>
          <w:trHeight w:val="281"/>
        </w:trPr>
        <w:tc>
          <w:tcPr>
            <w:tcW w:w="2146" w:type="pct"/>
            <w:hideMark/>
          </w:tcPr>
          <w:p w:rsidR="005623E0" w:rsidRPr="00F725CF" w:rsidRDefault="005623E0" w:rsidP="00DC48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90" w:right="-131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</w:tcPr>
          <w:p w:rsidR="005623E0" w:rsidRPr="00F725CF" w:rsidRDefault="005623E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06" w:firstLine="7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48.00</w:t>
            </w:r>
          </w:p>
        </w:tc>
        <w:tc>
          <w:tcPr>
            <w:tcW w:w="146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:rsidR="005623E0" w:rsidRPr="00F725CF" w:rsidRDefault="005623E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  <w:cs/>
              </w:rPr>
              <w:t>48.00</w:t>
            </w:r>
          </w:p>
        </w:tc>
        <w:tc>
          <w:tcPr>
            <w:tcW w:w="142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hideMark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23E0" w:rsidRPr="00F725CF" w:rsidTr="00367922">
        <w:trPr>
          <w:trHeight w:val="433"/>
        </w:trPr>
        <w:tc>
          <w:tcPr>
            <w:tcW w:w="2146" w:type="pct"/>
            <w:hideMark/>
          </w:tcPr>
          <w:p w:rsidR="005623E0" w:rsidRPr="00F725CF" w:rsidRDefault="005623E0" w:rsidP="00DC48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9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</w:tcPr>
          <w:p w:rsidR="005623E0" w:rsidRPr="00F725CF" w:rsidRDefault="008C7EB1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06" w:firstLine="7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153.31</w:t>
            </w:r>
          </w:p>
        </w:tc>
        <w:tc>
          <w:tcPr>
            <w:tcW w:w="146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:rsidR="005623E0" w:rsidRPr="00F725CF" w:rsidRDefault="005623E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15" w:right="-106" w:firstLine="7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725CF">
              <w:rPr>
                <w:rFonts w:ascii="Angsana New" w:hAnsi="Angsana New"/>
                <w:sz w:val="30"/>
                <w:szCs w:val="30"/>
              </w:rPr>
              <w:t>78</w:t>
            </w:r>
            <w:r w:rsidRPr="00F725C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725C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2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hideMark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F725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23E0" w:rsidRPr="00F725CF" w:rsidTr="00367922">
        <w:trPr>
          <w:trHeight w:val="417"/>
        </w:trPr>
        <w:tc>
          <w:tcPr>
            <w:tcW w:w="2146" w:type="pct"/>
            <w:hideMark/>
          </w:tcPr>
          <w:p w:rsidR="005623E0" w:rsidRPr="00F725CF" w:rsidRDefault="00DC48AB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5623E0" w:rsidRPr="00F72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23E0" w:rsidRPr="00F725CF" w:rsidRDefault="008C7EB1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06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5CF">
              <w:rPr>
                <w:rFonts w:ascii="Angsana New" w:hAnsi="Angsana New"/>
                <w:b/>
                <w:bCs/>
                <w:sz w:val="30"/>
                <w:szCs w:val="30"/>
              </w:rPr>
              <w:t>201.31</w:t>
            </w:r>
          </w:p>
        </w:tc>
        <w:tc>
          <w:tcPr>
            <w:tcW w:w="146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623E0" w:rsidRPr="00F725CF" w:rsidRDefault="005623E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15" w:right="-106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F725CF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F725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.21</w:t>
            </w:r>
          </w:p>
        </w:tc>
        <w:tc>
          <w:tcPr>
            <w:tcW w:w="142" w:type="pct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623E0" w:rsidRPr="00F725CF" w:rsidRDefault="005623E0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5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623E0" w:rsidRPr="00320766" w:rsidRDefault="005623E0" w:rsidP="00320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7"/>
        <w:jc w:val="thaiDistribute"/>
        <w:rPr>
          <w:rFonts w:ascii="Angsana New" w:hAnsi="Angsana New"/>
          <w:sz w:val="20"/>
          <w:szCs w:val="20"/>
        </w:rPr>
      </w:pPr>
    </w:p>
    <w:p w:rsidR="00AD4E60" w:rsidRDefault="00284E38" w:rsidP="0069615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344294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344294" w:rsidRPr="004B707B">
        <w:rPr>
          <w:rFonts w:ascii="Angsana New" w:hAnsi="Angsana New"/>
          <w:sz w:val="30"/>
          <w:szCs w:val="30"/>
        </w:rPr>
        <w:t xml:space="preserve">2554 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บริษัทได้สิทธิตามสัญญาเพื่อให้บริษัทย่อยแห่งหนึ่งเช่าที่ดินสำหรับโครงการอาคารพักอาศัยเพื่อให้เช่า สำหรับระยะเวลา </w:t>
      </w:r>
      <w:r w:rsidR="00F16F13" w:rsidRPr="004B707B">
        <w:rPr>
          <w:rFonts w:ascii="Angsana New" w:hAnsi="Angsana New"/>
          <w:sz w:val="30"/>
          <w:szCs w:val="30"/>
        </w:rPr>
        <w:t>41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ปี เริ่มวันที่ </w:t>
      </w:r>
      <w:r w:rsidR="00F16F13" w:rsidRPr="004B707B">
        <w:rPr>
          <w:rFonts w:ascii="Angsana New" w:hAnsi="Angsana New"/>
          <w:sz w:val="30"/>
          <w:szCs w:val="30"/>
        </w:rPr>
        <w:t>23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6F13" w:rsidRPr="004B707B">
        <w:rPr>
          <w:rFonts w:ascii="Angsana New" w:hAnsi="Angsana New"/>
          <w:sz w:val="30"/>
          <w:szCs w:val="30"/>
        </w:rPr>
        <w:t>2554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รวมค่าเช่าตลอดอายุสัญญาเป็นจำนวนเงิน </w:t>
      </w:r>
      <w:r w:rsidR="00F16F13" w:rsidRPr="004B707B">
        <w:rPr>
          <w:rFonts w:ascii="Angsana New" w:hAnsi="Angsana New"/>
          <w:sz w:val="30"/>
          <w:szCs w:val="30"/>
        </w:rPr>
        <w:t>234</w:t>
      </w:r>
      <w:r w:rsidR="00F16F13" w:rsidRPr="004B707B">
        <w:rPr>
          <w:rFonts w:ascii="Angsana New" w:hAnsi="Angsana New"/>
          <w:sz w:val="30"/>
          <w:szCs w:val="30"/>
          <w:cs/>
        </w:rPr>
        <w:t>.</w:t>
      </w:r>
      <w:r w:rsidR="00DB3CC8" w:rsidRPr="004B707B">
        <w:rPr>
          <w:rFonts w:ascii="Angsana New" w:hAnsi="Angsana New"/>
          <w:sz w:val="30"/>
          <w:szCs w:val="30"/>
        </w:rPr>
        <w:t>17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ล้านบาท เมื่อครบกำหนดอายุการเช่าตามสัญญาดังกล่าวแล้ว บริษัทสัญญาว่าจะต่อสัญญาเช่าออกไปอีก </w:t>
      </w:r>
      <w:r w:rsidR="00F16F13" w:rsidRPr="004B707B">
        <w:rPr>
          <w:rFonts w:ascii="Angsana New" w:hAnsi="Angsana New"/>
          <w:sz w:val="30"/>
          <w:szCs w:val="30"/>
        </w:rPr>
        <w:t xml:space="preserve">10 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ปีโดยมีค่าเช่าที่จะต้องจ่ายในอนาคตทั้งหมด </w:t>
      </w:r>
      <w:r w:rsidR="00F16F13" w:rsidRPr="004B707B">
        <w:rPr>
          <w:rFonts w:ascii="Angsana New" w:hAnsi="Angsana New"/>
          <w:sz w:val="30"/>
          <w:szCs w:val="30"/>
        </w:rPr>
        <w:t>85</w:t>
      </w:r>
      <w:r w:rsidR="00F16F13" w:rsidRPr="004B707B">
        <w:rPr>
          <w:rFonts w:ascii="Angsana New" w:hAnsi="Angsana New"/>
          <w:sz w:val="30"/>
          <w:szCs w:val="30"/>
          <w:cs/>
        </w:rPr>
        <w:t>.</w:t>
      </w:r>
      <w:r w:rsidR="00F16F13" w:rsidRPr="004B707B">
        <w:rPr>
          <w:rFonts w:ascii="Angsana New" w:hAnsi="Angsana New"/>
          <w:sz w:val="30"/>
          <w:szCs w:val="30"/>
        </w:rPr>
        <w:t>16</w:t>
      </w:r>
      <w:r w:rsidR="00F16F13" w:rsidRPr="004B707B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B9204D" w:rsidRPr="00B9204D" w:rsidRDefault="00B9204D" w:rsidP="00B92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</w:rPr>
      </w:pPr>
    </w:p>
    <w:p w:rsidR="0069615D" w:rsidRPr="004B707B" w:rsidRDefault="0069615D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:rsidR="00F16F13" w:rsidRPr="004B707B" w:rsidRDefault="00F16F13" w:rsidP="00D2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สัญญาแต่งตั้งผู้บริหารอสังหาริมทรัพย์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  <w:cs/>
        </w:rPr>
      </w:pPr>
    </w:p>
    <w:p w:rsidR="00F16F13" w:rsidRPr="004B707B" w:rsidRDefault="00F16F13" w:rsidP="00AD4E6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4B707B">
        <w:rPr>
          <w:rFonts w:ascii="Angsana New" w:hAnsi="Angsana New"/>
          <w:sz w:val="30"/>
          <w:szCs w:val="30"/>
        </w:rPr>
        <w:t>2559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</w:t>
      </w:r>
      <w:r w:rsidR="00E95FCA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นอร์ท สาธร เรียลตี้ จำกัด ซึ่งเป็นบริษัทย่อยของบริษัท ได้รับแต่งตั้งจากกองทรัสต์</w:t>
      </w:r>
      <w:r w:rsidR="003A5DA1" w:rsidRPr="004B707B"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</w:t>
      </w:r>
      <w:r w:rsidRPr="004B707B">
        <w:rPr>
          <w:rFonts w:ascii="Angsana New" w:hAnsi="Angsana New"/>
          <w:sz w:val="30"/>
          <w:szCs w:val="30"/>
          <w:cs/>
        </w:rPr>
        <w:t>ให้เป็นผู้บริหารอสังหาริมทรัพย์ โดยเรียกเก็บค่าธรรมเนียม</w:t>
      </w:r>
      <w:r w:rsidRPr="004B707B">
        <w:rPr>
          <w:rFonts w:ascii="Angsana New" w:hAnsi="Angsana New" w:hint="cs"/>
          <w:sz w:val="30"/>
          <w:szCs w:val="30"/>
          <w:cs/>
        </w:rPr>
        <w:t>ดังนี้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F16F13" w:rsidP="00AD4E6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440" w:right="-27" w:hanging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ค่าธรรมเนียมพื้นฐานในการจัดการทรัพย์สิน ประมาณ </w:t>
      </w:r>
      <w:r w:rsidRPr="004B707B">
        <w:rPr>
          <w:rFonts w:ascii="Angsana New" w:hAnsi="Angsana New"/>
          <w:sz w:val="30"/>
          <w:szCs w:val="30"/>
        </w:rPr>
        <w:t>15</w:t>
      </w:r>
      <w:r w:rsidR="00DD62E5">
        <w:rPr>
          <w:rFonts w:ascii="Angsana New" w:hAnsi="Angsana New"/>
          <w:sz w:val="30"/>
          <w:szCs w:val="30"/>
        </w:rPr>
        <w:t xml:space="preserve"> </w:t>
      </w:r>
      <w:r w:rsidR="00CC5E61">
        <w:rPr>
          <w:rFonts w:ascii="Angsana New" w:hAnsi="Angsana New"/>
          <w:sz w:val="30"/>
          <w:szCs w:val="30"/>
        </w:rPr>
        <w:t>-</w:t>
      </w:r>
      <w:r w:rsidR="00DD62E5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</w:rPr>
        <w:t>33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ล้านบาทต่อปี สำหรับโครงการ</w:t>
      </w:r>
      <w:r w:rsidR="00CC5E61">
        <w:rPr>
          <w:rFonts w:ascii="Angsana New" w:hAnsi="Angsana New"/>
          <w:sz w:val="30"/>
          <w:szCs w:val="30"/>
        </w:rPr>
        <w:t xml:space="preserve"> </w:t>
      </w:r>
      <w:r w:rsidR="003147C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4B707B">
        <w:rPr>
          <w:rFonts w:ascii="Angsana New" w:hAnsi="Angsana New"/>
          <w:sz w:val="30"/>
          <w:szCs w:val="30"/>
          <w:cs/>
        </w:rPr>
        <w:t xml:space="preserve">ปาร์คเวนเชอร์ อีโคเพล็กซ์ และประมาณ </w:t>
      </w:r>
      <w:r w:rsidRPr="004B707B">
        <w:rPr>
          <w:rFonts w:ascii="Angsana New" w:hAnsi="Angsana New"/>
          <w:sz w:val="30"/>
          <w:szCs w:val="30"/>
        </w:rPr>
        <w:t>19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</w:rPr>
        <w:t>-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</w:rPr>
        <w:t>45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ล้านบาทต่อปี สำหรับ</w:t>
      </w:r>
      <w:r w:rsidRPr="004B707B">
        <w:rPr>
          <w:sz w:val="30"/>
          <w:szCs w:val="30"/>
          <w:cs/>
        </w:rPr>
        <w:t xml:space="preserve">โครงการสาทร สแควร์ </w:t>
      </w:r>
      <w:r w:rsidRPr="004B707B">
        <w:rPr>
          <w:rFonts w:ascii="Angsana New" w:hAnsi="Angsana New"/>
          <w:sz w:val="30"/>
          <w:szCs w:val="30"/>
          <w:cs/>
        </w:rPr>
        <w:t>โดยคิดในอัตราคงที่ที่แตกต่างกันในแต่ละปีตามที่กำหนดในสัญญาแต่งตั้งผู้บริหารอสังหาริมทรัพย์ โดยชำระเป็นรายเดือน</w:t>
      </w:r>
    </w:p>
    <w:p w:rsidR="00F16F13" w:rsidRPr="004B707B" w:rsidRDefault="00F16F13" w:rsidP="00F74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CC5E61" w:rsidRDefault="00F16F13" w:rsidP="00AD4E6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CC5E61">
        <w:rPr>
          <w:rFonts w:ascii="Angsana New" w:hAnsi="Angsana New" w:hint="cs"/>
          <w:spacing w:val="-2"/>
          <w:sz w:val="30"/>
          <w:szCs w:val="30"/>
          <w:cs/>
        </w:rPr>
        <w:t>ค่าธรรมเนียม</w:t>
      </w:r>
      <w:r w:rsidRPr="00CC5E61">
        <w:rPr>
          <w:rFonts w:ascii="Angsana New" w:hAnsi="Angsana New"/>
          <w:spacing w:val="-2"/>
          <w:sz w:val="30"/>
          <w:szCs w:val="30"/>
          <w:cs/>
        </w:rPr>
        <w:t>ผันแปรในการจัดการทรัพย์สินสำหรับโครงการปาร์คเวนเชอร์ อีโคเพล็กซ์ในปีที่</w:t>
      </w:r>
      <w:r w:rsidR="00CC5E61" w:rsidRPr="00CC5E61">
        <w:rPr>
          <w:rFonts w:ascii="Angsana New" w:hAnsi="Angsana New"/>
          <w:spacing w:val="-2"/>
          <w:sz w:val="30"/>
          <w:szCs w:val="30"/>
        </w:rPr>
        <w:t xml:space="preserve"> 1</w:t>
      </w:r>
      <w:r w:rsidR="00156AFA">
        <w:rPr>
          <w:rFonts w:ascii="Angsana New" w:hAnsi="Angsana New"/>
          <w:spacing w:val="-2"/>
          <w:sz w:val="30"/>
          <w:szCs w:val="30"/>
        </w:rPr>
        <w:t xml:space="preserve"> </w:t>
      </w:r>
      <w:r w:rsidR="00CC5E61" w:rsidRPr="00CC5E61">
        <w:rPr>
          <w:rFonts w:ascii="Angsana New" w:hAnsi="Angsana New"/>
          <w:spacing w:val="-2"/>
          <w:sz w:val="30"/>
          <w:szCs w:val="30"/>
        </w:rPr>
        <w:t>-</w:t>
      </w:r>
      <w:r w:rsidR="00156AFA">
        <w:rPr>
          <w:rFonts w:ascii="Angsana New" w:hAnsi="Angsana New"/>
          <w:spacing w:val="-2"/>
          <w:sz w:val="30"/>
          <w:szCs w:val="30"/>
        </w:rPr>
        <w:t xml:space="preserve"> </w:t>
      </w:r>
      <w:r w:rsidR="00CC5E61" w:rsidRPr="00CC5E61">
        <w:rPr>
          <w:rFonts w:ascii="Angsana New" w:hAnsi="Angsana New"/>
          <w:spacing w:val="-2"/>
          <w:sz w:val="30"/>
          <w:szCs w:val="30"/>
        </w:rPr>
        <w:t xml:space="preserve">3 </w:t>
      </w:r>
      <w:r w:rsidRPr="00CC5E61">
        <w:rPr>
          <w:rFonts w:ascii="Angsana New" w:hAnsi="Angsana New"/>
          <w:spacing w:val="-2"/>
          <w:sz w:val="30"/>
          <w:szCs w:val="30"/>
          <w:cs/>
        </w:rPr>
        <w:t>คิดในอัตราร้อยละ</w:t>
      </w:r>
      <w:r w:rsidRPr="00CC5E61">
        <w:rPr>
          <w:rFonts w:ascii="Angsana New" w:hAnsi="Angsana New"/>
          <w:spacing w:val="-2"/>
          <w:sz w:val="30"/>
          <w:szCs w:val="30"/>
        </w:rPr>
        <w:t> 3.50 - 4.75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ต่อปี และตั้งแต่ปีที่</w:t>
      </w:r>
      <w:r w:rsidRPr="00CC5E61">
        <w:rPr>
          <w:rFonts w:ascii="Angsana New" w:hAnsi="Angsana New"/>
          <w:spacing w:val="-2"/>
          <w:sz w:val="30"/>
          <w:szCs w:val="30"/>
        </w:rPr>
        <w:t> 4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เป็นต้นไป คิดในอัตราร้อยละ</w:t>
      </w:r>
      <w:r w:rsidRPr="00CC5E61">
        <w:rPr>
          <w:rFonts w:ascii="Angsana New" w:hAnsi="Angsana New"/>
          <w:spacing w:val="-2"/>
          <w:sz w:val="30"/>
          <w:szCs w:val="30"/>
        </w:rPr>
        <w:t> 6.20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ต่อปี และสำหรับโครงการสาทร</w:t>
      </w:r>
      <w:r w:rsidR="00056B71">
        <w:rPr>
          <w:rFonts w:ascii="Angsana New" w:hAnsi="Angsana New"/>
          <w:spacing w:val="-2"/>
          <w:sz w:val="30"/>
          <w:szCs w:val="30"/>
        </w:rPr>
        <w:t xml:space="preserve"> </w:t>
      </w:r>
      <w:r w:rsidRPr="00CC5E61">
        <w:rPr>
          <w:rFonts w:ascii="Angsana New" w:hAnsi="Angsana New"/>
          <w:spacing w:val="-2"/>
          <w:sz w:val="30"/>
          <w:szCs w:val="30"/>
          <w:cs/>
        </w:rPr>
        <w:t>สแควร์ในปีที่</w:t>
      </w:r>
      <w:r w:rsidRPr="00CC5E61">
        <w:rPr>
          <w:rFonts w:ascii="Angsana New" w:hAnsi="Angsana New"/>
          <w:spacing w:val="-2"/>
          <w:sz w:val="30"/>
          <w:szCs w:val="30"/>
        </w:rPr>
        <w:t> 1 - </w:t>
      </w:r>
      <w:r w:rsidR="00346857">
        <w:rPr>
          <w:rFonts w:ascii="Angsana New" w:hAnsi="Angsana New"/>
          <w:spacing w:val="-2"/>
          <w:sz w:val="30"/>
          <w:szCs w:val="30"/>
        </w:rPr>
        <w:t>3</w:t>
      </w:r>
      <w:r w:rsidRPr="00CC5E61">
        <w:rPr>
          <w:rFonts w:ascii="Angsana New" w:hAnsi="Angsana New"/>
          <w:spacing w:val="-2"/>
          <w:sz w:val="30"/>
          <w:szCs w:val="30"/>
        </w:rPr>
        <w:t>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คิดในอัตราร้อ</w:t>
      </w:r>
      <w:r w:rsidRPr="00CC5E61">
        <w:rPr>
          <w:rFonts w:ascii="Angsana New" w:hAnsi="Angsana New" w:hint="cs"/>
          <w:spacing w:val="-2"/>
          <w:sz w:val="30"/>
          <w:szCs w:val="30"/>
          <w:cs/>
        </w:rPr>
        <w:t>ย</w:t>
      </w:r>
      <w:r w:rsidRPr="00CC5E61">
        <w:rPr>
          <w:rFonts w:ascii="Angsana New" w:hAnsi="Angsana New"/>
          <w:spacing w:val="-2"/>
          <w:sz w:val="30"/>
          <w:szCs w:val="30"/>
          <w:cs/>
        </w:rPr>
        <w:t>ละ</w:t>
      </w:r>
      <w:r w:rsidRPr="00CC5E61">
        <w:rPr>
          <w:rFonts w:ascii="Angsana New" w:hAnsi="Angsana New"/>
          <w:spacing w:val="-2"/>
          <w:sz w:val="30"/>
          <w:szCs w:val="30"/>
        </w:rPr>
        <w:t> 1.55 - 3.45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ต่อปี และตั้งแต่ปีที่</w:t>
      </w:r>
      <w:r w:rsidRPr="00CC5E61">
        <w:rPr>
          <w:rFonts w:ascii="Angsana New" w:hAnsi="Angsana New"/>
          <w:spacing w:val="-2"/>
          <w:sz w:val="30"/>
          <w:szCs w:val="30"/>
        </w:rPr>
        <w:t> 4 </w:t>
      </w:r>
      <w:r w:rsidRPr="00CC5E61">
        <w:rPr>
          <w:rFonts w:ascii="Angsana New" w:hAnsi="Angsana New"/>
          <w:spacing w:val="-2"/>
          <w:sz w:val="30"/>
          <w:szCs w:val="30"/>
          <w:cs/>
        </w:rPr>
        <w:t>เป็นต้นไป คิดในอัตราร้อยละ</w:t>
      </w:r>
      <w:r w:rsidRPr="00CC5E61">
        <w:rPr>
          <w:rFonts w:ascii="Angsana New" w:hAnsi="Angsana New"/>
          <w:spacing w:val="-2"/>
          <w:sz w:val="30"/>
          <w:szCs w:val="30"/>
        </w:rPr>
        <w:t> 4.65 </w:t>
      </w:r>
      <w:r w:rsidRPr="00CC5E61">
        <w:rPr>
          <w:rFonts w:ascii="Angsana New" w:hAnsi="Angsana New"/>
          <w:spacing w:val="-2"/>
          <w:sz w:val="30"/>
          <w:szCs w:val="30"/>
          <w:cs/>
        </w:rPr>
        <w:t xml:space="preserve">ต่อปี โดยค่าธรรมเนียมผันแปรคิดในอัตราร้อยละต่อปีของรายได้จากการให้เช่าพื้นที่และบริการพื้นที่เช่าอาคารซึ่งประกอบด้วยพื้นที่สำนักงานให้เช่า พื้นที่พาณิชยกรรม (ไม่รวมรายได้จากลานจัดกิจกรรม) และพื้นที่ห้องเก็บของ โดยชำระเป็นรายไตรมาส </w:t>
      </w:r>
    </w:p>
    <w:p w:rsidR="00532917" w:rsidRPr="00AD4E60" w:rsidRDefault="00532917" w:rsidP="00AD4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540"/>
        <w:jc w:val="thaiDistribute"/>
        <w:rPr>
          <w:rFonts w:ascii="Angsana New" w:hAnsi="Angsana New"/>
          <w:sz w:val="20"/>
          <w:szCs w:val="20"/>
        </w:rPr>
      </w:pPr>
    </w:p>
    <w:p w:rsidR="00F16F13" w:rsidRPr="004B707B" w:rsidRDefault="007E66A1" w:rsidP="0053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หนี้สินที่อาจจะเกิดขึ้นกับกิจการที่เกี่ยวข้องกัน</w:t>
      </w:r>
    </w:p>
    <w:p w:rsidR="00F16F13" w:rsidRPr="004B707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540"/>
        <w:jc w:val="thaiDistribute"/>
        <w:rPr>
          <w:rFonts w:ascii="Angsana New" w:hAnsi="Angsana New"/>
          <w:sz w:val="20"/>
          <w:szCs w:val="20"/>
        </w:rPr>
      </w:pPr>
    </w:p>
    <w:p w:rsidR="003A5DA1" w:rsidRPr="002C7687" w:rsidRDefault="00F16F13" w:rsidP="00AD4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2C768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21F5E" w:rsidRPr="002C7687">
        <w:rPr>
          <w:rFonts w:ascii="Angsana New" w:hAnsi="Angsana New"/>
          <w:spacing w:val="-2"/>
          <w:sz w:val="30"/>
          <w:szCs w:val="30"/>
        </w:rPr>
        <w:t>31</w:t>
      </w:r>
      <w:r w:rsidR="00AB150B" w:rsidRPr="002C76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32917" w:rsidRPr="002C7687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AB150B" w:rsidRPr="002C76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32917" w:rsidRPr="002C7687">
        <w:rPr>
          <w:rFonts w:ascii="Angsana New" w:hAnsi="Angsana New"/>
          <w:spacing w:val="-2"/>
          <w:sz w:val="30"/>
          <w:szCs w:val="30"/>
        </w:rPr>
        <w:t>256</w:t>
      </w:r>
      <w:r w:rsidR="0001662B">
        <w:rPr>
          <w:rFonts w:ascii="Angsana New" w:hAnsi="Angsana New"/>
          <w:spacing w:val="-2"/>
          <w:sz w:val="30"/>
          <w:szCs w:val="30"/>
        </w:rPr>
        <w:t>2</w:t>
      </w:r>
      <w:r w:rsidRPr="002C76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C7687">
        <w:rPr>
          <w:rFonts w:ascii="Angsana New" w:hAnsi="Angsana New"/>
          <w:spacing w:val="-2"/>
          <w:sz w:val="30"/>
          <w:szCs w:val="30"/>
          <w:cs/>
        </w:rPr>
        <w:t>บริษัทมี</w:t>
      </w:r>
      <w:r w:rsidR="003A5DA1" w:rsidRPr="002C7687">
        <w:rPr>
          <w:rFonts w:ascii="Angsana New" w:hAnsi="Angsana New" w:hint="cs"/>
          <w:spacing w:val="-2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="003A5DA1" w:rsidRPr="002C7687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2C7687">
        <w:rPr>
          <w:rFonts w:ascii="Angsana New" w:hAnsi="Angsana New"/>
          <w:spacing w:val="-2"/>
          <w:sz w:val="30"/>
          <w:szCs w:val="30"/>
          <w:cs/>
        </w:rPr>
        <w:t>การค้ำประกันหนี้สินที่มีภาระดอกเบี้ยและหนังสือค้ำประกันของบริษัทย่อย</w:t>
      </w:r>
      <w:r w:rsidR="007E66A1" w:rsidRPr="002C7687">
        <w:rPr>
          <w:rFonts w:ascii="Angsana New" w:hAnsi="Angsana New" w:hint="cs"/>
          <w:spacing w:val="-2"/>
          <w:sz w:val="30"/>
          <w:szCs w:val="30"/>
          <w:cs/>
        </w:rPr>
        <w:t>ที่มีต่อสถาบัน</w:t>
      </w:r>
      <w:r w:rsidR="007E66A1" w:rsidRPr="00070FC3">
        <w:rPr>
          <w:rFonts w:ascii="Angsana New" w:hAnsi="Angsana New" w:hint="cs"/>
          <w:spacing w:val="-2"/>
          <w:sz w:val="30"/>
          <w:szCs w:val="30"/>
          <w:cs/>
        </w:rPr>
        <w:t>การเงิน</w:t>
      </w:r>
      <w:r w:rsidRPr="00070FC3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CC6EC5" w:rsidRPr="00070FC3">
        <w:rPr>
          <w:rFonts w:ascii="Angsana New" w:hAnsi="Angsana New"/>
          <w:spacing w:val="-2"/>
          <w:sz w:val="30"/>
          <w:szCs w:val="30"/>
        </w:rPr>
        <w:t>822.00</w:t>
      </w:r>
      <w:r w:rsidRPr="00070FC3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070FC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AB150B" w:rsidRPr="00070FC3">
        <w:rPr>
          <w:rFonts w:ascii="Angsana New" w:hAnsi="Angsana New"/>
          <w:i/>
          <w:iCs/>
          <w:spacing w:val="-2"/>
          <w:sz w:val="30"/>
          <w:szCs w:val="30"/>
        </w:rPr>
        <w:t>(30</w:t>
      </w:r>
      <w:r w:rsidR="00AB150B" w:rsidRPr="002C768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B150B" w:rsidRPr="002C768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="00AB150B" w:rsidRPr="002C7687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1662B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AB150B" w:rsidRPr="002C7687">
        <w:rPr>
          <w:rFonts w:ascii="Angsana New" w:hAnsi="Angsana New"/>
          <w:i/>
          <w:iCs/>
          <w:spacing w:val="-2"/>
          <w:sz w:val="30"/>
          <w:szCs w:val="30"/>
        </w:rPr>
        <w:t xml:space="preserve"> : </w:t>
      </w:r>
      <w:r w:rsidR="00563B0B">
        <w:rPr>
          <w:rFonts w:ascii="Angsana New" w:hAnsi="Angsana New"/>
          <w:i/>
          <w:iCs/>
          <w:spacing w:val="-2"/>
          <w:sz w:val="30"/>
          <w:szCs w:val="30"/>
        </w:rPr>
        <w:t>822.00</w:t>
      </w:r>
      <w:r w:rsidR="00090A3A" w:rsidRPr="002C768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090A3A" w:rsidRPr="002C7687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AB150B" w:rsidRPr="002C7687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2C7687">
        <w:rPr>
          <w:rFonts w:ascii="Angsana New" w:hAnsi="Angsana New"/>
          <w:spacing w:val="-2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  <w:r w:rsidR="00777437" w:rsidRPr="002C7687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64263A" w:rsidRPr="004B707B" w:rsidRDefault="003A5DA1" w:rsidP="009F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  <w:r w:rsidRPr="004B707B">
        <w:rPr>
          <w:rFonts w:ascii="Angsana New" w:hAnsi="Angsana New"/>
          <w:sz w:val="20"/>
          <w:szCs w:val="20"/>
          <w:cs/>
        </w:rPr>
        <w:t xml:space="preserve"> </w:t>
      </w:r>
    </w:p>
    <w:p w:rsidR="00F16F13" w:rsidRPr="004B707B" w:rsidRDefault="00F16F13" w:rsidP="006E5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:rsidR="00F16F13" w:rsidRPr="004B707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69615D" w:rsidRPr="004B707B" w:rsidRDefault="00F16F13" w:rsidP="00AD4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เงินกู้ยืมระยะยาวจากบริษัทย่อยและผู้ถือหุ้นของบริษัทย่อย มีเงื่อนไขการเรียกชำระคืนเงินกู้เมื่อทวงถาม เงินกู้ยืมระ</w:t>
      </w:r>
      <w:r w:rsidR="00E94612">
        <w:rPr>
          <w:rFonts w:ascii="Angsana New" w:hAnsi="Angsana New" w:hint="cs"/>
          <w:sz w:val="30"/>
          <w:szCs w:val="30"/>
          <w:cs/>
        </w:rPr>
        <w:t>ยะ</w:t>
      </w:r>
      <w:r w:rsidRPr="004B707B">
        <w:rPr>
          <w:rFonts w:ascii="Angsana New" w:hAnsi="Angsana New" w:hint="cs"/>
          <w:sz w:val="30"/>
          <w:szCs w:val="30"/>
          <w:cs/>
        </w:rPr>
        <w:t>ยาวจากบริษัทย่อยและผู้ถือหุ้นของบริษัทย่อยถูกจัดประเภทเป็นหนี้สินระยะยาว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เนื่องจากผู้ให้กู้ตกลงที่จะไม่เรียกชำระคืนเงินกู้ภายในสิบสองเดือนนับจากวันสิ้นงว</w:t>
      </w:r>
      <w:r w:rsidR="007E66A1" w:rsidRPr="004B707B">
        <w:rPr>
          <w:rFonts w:ascii="Angsana New" w:hAnsi="Angsana New" w:hint="cs"/>
          <w:sz w:val="30"/>
          <w:szCs w:val="30"/>
          <w:cs/>
        </w:rPr>
        <w:t>ด</w:t>
      </w:r>
    </w:p>
    <w:p w:rsidR="000B5ECF" w:rsidRDefault="000B5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8072F" w:rsidRDefault="00180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8072F" w:rsidRPr="00532917" w:rsidRDefault="00180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FD1DC3" w:rsidRPr="004B707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2B3E7A" w:rsidRPr="004B707B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09"/>
        <w:gridCol w:w="829"/>
        <w:gridCol w:w="1081"/>
        <w:gridCol w:w="269"/>
        <w:gridCol w:w="1083"/>
        <w:gridCol w:w="271"/>
        <w:gridCol w:w="1081"/>
        <w:gridCol w:w="269"/>
        <w:gridCol w:w="1076"/>
      </w:tblGrid>
      <w:tr w:rsidR="00D23D9D" w:rsidRPr="004B707B" w:rsidTr="00E40534">
        <w:trPr>
          <w:tblHeader/>
        </w:trPr>
        <w:tc>
          <w:tcPr>
            <w:tcW w:w="1853" w:type="pct"/>
          </w:tcPr>
          <w:p w:rsidR="000C4614" w:rsidRPr="004B707B" w:rsidRDefault="000C4614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</w:tcPr>
          <w:p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457" w:rsidRPr="004B707B" w:rsidTr="00E40534">
        <w:trPr>
          <w:tblHeader/>
        </w:trPr>
        <w:tc>
          <w:tcPr>
            <w:tcW w:w="1853" w:type="pct"/>
          </w:tcPr>
          <w:p w:rsidR="00DD2457" w:rsidRPr="004B707B" w:rsidRDefault="00DD2457" w:rsidP="00DD245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DD2457" w:rsidRPr="004B707B" w:rsidRDefault="00DD2457" w:rsidP="00DD24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DD2457" w:rsidRPr="004B707B" w:rsidRDefault="00421F5E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DD2457" w:rsidRPr="004B707B" w:rsidRDefault="00421F5E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D2457" w:rsidRPr="004B707B" w:rsidTr="00E40534">
        <w:trPr>
          <w:tblHeader/>
        </w:trPr>
        <w:tc>
          <w:tcPr>
            <w:tcW w:w="1853" w:type="pct"/>
          </w:tcPr>
          <w:p w:rsidR="00DD2457" w:rsidRPr="004B707B" w:rsidRDefault="00DD2457" w:rsidP="00DD245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DD2457" w:rsidRPr="004B707B" w:rsidRDefault="00DD2457" w:rsidP="00DD24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1" w:type="pct"/>
          </w:tcPr>
          <w:p w:rsidR="00DD2457" w:rsidRPr="004B707B" w:rsidRDefault="005C4CAA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DD2457" w:rsidRPr="004B707B" w:rsidRDefault="005C4CAA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DD2457" w:rsidRPr="004B707B" w:rsidRDefault="005C4CAA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DD2457" w:rsidRPr="004B707B" w:rsidRDefault="005C4CAA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0534" w:rsidRPr="004B707B" w:rsidTr="00777437">
        <w:trPr>
          <w:trHeight w:val="335"/>
          <w:tblHeader/>
        </w:trPr>
        <w:tc>
          <w:tcPr>
            <w:tcW w:w="1853" w:type="pct"/>
          </w:tcPr>
          <w:p w:rsidR="00E40534" w:rsidRPr="004B707B" w:rsidRDefault="00E40534" w:rsidP="00E405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E40534" w:rsidRPr="004B707B" w:rsidRDefault="00E40534" w:rsidP="00E405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9" w:type="pct"/>
            <w:gridSpan w:val="7"/>
          </w:tcPr>
          <w:p w:rsidR="00E40534" w:rsidRPr="004B707B" w:rsidRDefault="00E40534" w:rsidP="00E405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4CAA" w:rsidRPr="004B707B" w:rsidTr="00E40534">
        <w:trPr>
          <w:trHeight w:val="155"/>
        </w:trPr>
        <w:tc>
          <w:tcPr>
            <w:tcW w:w="1853" w:type="pct"/>
          </w:tcPr>
          <w:p w:rsidR="005C4CAA" w:rsidRPr="004B707B" w:rsidRDefault="005C4CAA" w:rsidP="005C4CAA">
            <w:pPr>
              <w:tabs>
                <w:tab w:val="clear" w:pos="227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71" w:type="pct"/>
          </w:tcPr>
          <w:p w:rsidR="005C4CAA" w:rsidRPr="00070FC3" w:rsidRDefault="004C22F5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29.80</w:t>
            </w:r>
          </w:p>
        </w:tc>
        <w:tc>
          <w:tcPr>
            <w:tcW w:w="142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5C4CAA" w:rsidRPr="00070FC3" w:rsidRDefault="004C22F5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11.19</w:t>
            </w:r>
          </w:p>
        </w:tc>
        <w:tc>
          <w:tcPr>
            <w:tcW w:w="143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5C4CAA" w:rsidRPr="00070FC3" w:rsidRDefault="004C22F5" w:rsidP="0061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124.83</w:t>
            </w:r>
          </w:p>
        </w:tc>
        <w:tc>
          <w:tcPr>
            <w:tcW w:w="142" w:type="pct"/>
          </w:tcPr>
          <w:p w:rsidR="005C4CAA" w:rsidRPr="001D281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C4CAA" w:rsidRPr="00E159AF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13.61</w:t>
            </w:r>
          </w:p>
        </w:tc>
      </w:tr>
      <w:tr w:rsidR="005C4CAA" w:rsidRPr="004B707B" w:rsidTr="00E40534">
        <w:trPr>
          <w:trHeight w:val="155"/>
        </w:trPr>
        <w:tc>
          <w:tcPr>
            <w:tcW w:w="1853" w:type="pct"/>
          </w:tcPr>
          <w:p w:rsidR="005C4CAA" w:rsidRPr="004B707B" w:rsidRDefault="005C4CAA" w:rsidP="005C4CAA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8" w:type="pct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5C4CAA" w:rsidRPr="00070FC3" w:rsidRDefault="00965BE7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41.7</w:t>
            </w:r>
            <w:r w:rsidR="00B2189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55.66</w:t>
            </w:r>
          </w:p>
        </w:tc>
        <w:tc>
          <w:tcPr>
            <w:tcW w:w="143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5C4CAA" w:rsidRPr="00070FC3" w:rsidRDefault="0016041B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19.9</w:t>
            </w:r>
            <w:r w:rsidR="00EB4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5C4CAA" w:rsidRPr="001D281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5C4CAA" w:rsidRPr="00E159AF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31.52</w:t>
            </w:r>
          </w:p>
        </w:tc>
      </w:tr>
      <w:tr w:rsidR="005C4CAA" w:rsidRPr="004B707B" w:rsidTr="00E40534">
        <w:trPr>
          <w:trHeight w:val="155"/>
        </w:trPr>
        <w:tc>
          <w:tcPr>
            <w:tcW w:w="1853" w:type="pct"/>
          </w:tcPr>
          <w:p w:rsidR="005C4CAA" w:rsidRPr="004B707B" w:rsidRDefault="005C4CAA" w:rsidP="005C4CAA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5C4CAA" w:rsidRPr="00070FC3" w:rsidRDefault="004C22F5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71.59</w:t>
            </w:r>
          </w:p>
        </w:tc>
        <w:tc>
          <w:tcPr>
            <w:tcW w:w="142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5C4CAA" w:rsidRPr="00070FC3" w:rsidRDefault="004C22F5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3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5C4CAA" w:rsidRPr="00070FC3" w:rsidRDefault="004C22F5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144.81</w:t>
            </w:r>
          </w:p>
        </w:tc>
        <w:tc>
          <w:tcPr>
            <w:tcW w:w="142" w:type="pct"/>
          </w:tcPr>
          <w:p w:rsidR="005C4CAA" w:rsidRPr="001D281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5C4CAA" w:rsidRPr="00E159AF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5C4CAA" w:rsidRPr="004B707B" w:rsidTr="00E40534">
        <w:trPr>
          <w:trHeight w:val="155"/>
        </w:trPr>
        <w:tc>
          <w:tcPr>
            <w:tcW w:w="1853" w:type="pct"/>
          </w:tcPr>
          <w:p w:rsidR="005C4CAA" w:rsidRPr="004B707B" w:rsidRDefault="005C4CAA" w:rsidP="005C4CAA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8" w:type="pct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5C4CAA" w:rsidRPr="00070FC3" w:rsidRDefault="00965BE7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(3.0</w:t>
            </w:r>
            <w:r w:rsidR="00B2189A">
              <w:rPr>
                <w:rFonts w:ascii="Angsana New" w:hAnsi="Angsana New"/>
                <w:sz w:val="30"/>
                <w:szCs w:val="30"/>
              </w:rPr>
              <w:t>3</w:t>
            </w:r>
            <w:r w:rsidRPr="00070F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3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5C4CAA" w:rsidRPr="00070FC3" w:rsidRDefault="00965BE7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C4CAA" w:rsidRPr="001D281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5C4CAA" w:rsidRPr="00E159AF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4CAA" w:rsidRPr="004B707B" w:rsidTr="00E40534">
        <w:trPr>
          <w:trHeight w:val="155"/>
        </w:trPr>
        <w:tc>
          <w:tcPr>
            <w:tcW w:w="1853" w:type="pct"/>
          </w:tcPr>
          <w:p w:rsidR="005C4CAA" w:rsidRPr="004B707B" w:rsidRDefault="005C4CAA" w:rsidP="005C4CAA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5C4CAA" w:rsidRPr="00070FC3" w:rsidRDefault="004C22F5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68.56</w:t>
            </w:r>
          </w:p>
        </w:tc>
        <w:tc>
          <w:tcPr>
            <w:tcW w:w="142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5C4CAA" w:rsidRPr="00070FC3" w:rsidRDefault="004C22F5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3" w:type="pct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5C4CAA" w:rsidRPr="00070FC3" w:rsidRDefault="004C22F5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144.81</w:t>
            </w:r>
          </w:p>
        </w:tc>
        <w:tc>
          <w:tcPr>
            <w:tcW w:w="142" w:type="pct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5C4CAA" w:rsidRPr="00E159AF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5C4CAA" w:rsidRPr="004B707B" w:rsidTr="00E40534">
        <w:trPr>
          <w:trHeight w:val="155"/>
        </w:trPr>
        <w:tc>
          <w:tcPr>
            <w:tcW w:w="1853" w:type="pct"/>
          </w:tcPr>
          <w:p w:rsidR="005C4CAA" w:rsidRPr="004B707B" w:rsidRDefault="005C4CAA" w:rsidP="005C4C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CAA" w:rsidRPr="004B707B" w:rsidTr="00421F5E">
        <w:trPr>
          <w:trHeight w:val="155"/>
        </w:trPr>
        <w:tc>
          <w:tcPr>
            <w:tcW w:w="2291" w:type="pct"/>
            <w:gridSpan w:val="2"/>
          </w:tcPr>
          <w:p w:rsidR="005C4CAA" w:rsidRPr="004B707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2045D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 w:rsidRPr="000204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45D"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สูญและหนี้สงสัยจะสูญสำหรับ</w:t>
            </w:r>
          </w:p>
        </w:tc>
        <w:tc>
          <w:tcPr>
            <w:tcW w:w="571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5C4CAA" w:rsidRPr="00F74AE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C4CAA" w:rsidRPr="00F74AE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4CAA" w:rsidRPr="004B707B" w:rsidTr="00FB7B1A">
        <w:trPr>
          <w:trHeight w:val="155"/>
        </w:trPr>
        <w:tc>
          <w:tcPr>
            <w:tcW w:w="2291" w:type="pct"/>
            <w:gridSpan w:val="2"/>
          </w:tcPr>
          <w:p w:rsidR="005C4CAA" w:rsidRPr="00090A3A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5C4CAA" w:rsidRPr="00070FC3" w:rsidRDefault="005E08F7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2.9</w:t>
            </w:r>
            <w:r w:rsidR="00B218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5C4CAA" w:rsidRPr="00070FC3" w:rsidRDefault="0014188C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(0.02)</w:t>
            </w:r>
          </w:p>
        </w:tc>
        <w:tc>
          <w:tcPr>
            <w:tcW w:w="143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5C4CAA" w:rsidRPr="00070FC3" w:rsidRDefault="00610D18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C4CAA" w:rsidRPr="00F74AE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5C4CAA" w:rsidRPr="00F74AEB" w:rsidRDefault="0014188C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4CAA" w:rsidRPr="004B707B" w:rsidTr="00421F5E">
        <w:trPr>
          <w:trHeight w:val="155"/>
        </w:trPr>
        <w:tc>
          <w:tcPr>
            <w:tcW w:w="2291" w:type="pct"/>
            <w:gridSpan w:val="2"/>
          </w:tcPr>
          <w:p w:rsidR="005C4CAA" w:rsidRPr="00090A3A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C4CAA" w:rsidRPr="00070FC3" w:rsidRDefault="005E08F7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2.</w:t>
            </w:r>
            <w:r w:rsidR="00B2189A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2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5C4CAA" w:rsidRPr="00070FC3" w:rsidRDefault="0014188C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43" w:type="pct"/>
            <w:shd w:val="clear" w:color="auto" w:fill="auto"/>
          </w:tcPr>
          <w:p w:rsidR="005C4CAA" w:rsidRPr="00070FC3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5C4CAA" w:rsidRPr="00070FC3" w:rsidRDefault="00610D18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C4CAA" w:rsidRPr="00F74AEB" w:rsidRDefault="005C4CAA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5C4CAA" w:rsidRPr="00F74AEB" w:rsidRDefault="0014188C" w:rsidP="005C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67BC7" w:rsidRPr="00DD2457" w:rsidRDefault="00D67BC7" w:rsidP="00DD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353FC4" w:rsidRPr="004B707B" w:rsidRDefault="00353FC4" w:rsidP="00367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ลูกหนี้การค้า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ณ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F74AEB">
        <w:rPr>
          <w:rFonts w:ascii="Angsana New" w:hAnsi="Angsana New"/>
          <w:sz w:val="30"/>
          <w:szCs w:val="30"/>
          <w:cs/>
        </w:rPr>
        <w:t>วันที่</w:t>
      </w:r>
      <w:r w:rsidRPr="00F74AEB">
        <w:rPr>
          <w:rFonts w:ascii="Angsana New" w:hAnsi="Angsana New"/>
          <w:sz w:val="30"/>
          <w:szCs w:val="30"/>
        </w:rPr>
        <w:t xml:space="preserve"> </w:t>
      </w:r>
      <w:r w:rsidR="007C1EEB" w:rsidRPr="00F74AEB">
        <w:rPr>
          <w:rFonts w:ascii="Angsana New" w:hAnsi="Angsana New"/>
          <w:sz w:val="30"/>
          <w:szCs w:val="30"/>
        </w:rPr>
        <w:t>31</w:t>
      </w:r>
      <w:r w:rsidR="007C1EEB" w:rsidRPr="00F74AEB">
        <w:rPr>
          <w:rFonts w:ascii="Angsana New" w:hAnsi="Angsana New"/>
          <w:sz w:val="30"/>
          <w:szCs w:val="30"/>
          <w:cs/>
        </w:rPr>
        <w:t xml:space="preserve"> </w:t>
      </w:r>
      <w:r w:rsidR="00E40534" w:rsidRPr="00F74AEB">
        <w:rPr>
          <w:rFonts w:ascii="Angsana New" w:hAnsi="Angsana New" w:hint="cs"/>
          <w:sz w:val="30"/>
          <w:szCs w:val="30"/>
          <w:cs/>
        </w:rPr>
        <w:t>มีนาคม</w:t>
      </w:r>
      <w:r w:rsidR="007C1EEB" w:rsidRPr="00F74AEB">
        <w:rPr>
          <w:rFonts w:ascii="Angsana New" w:hAnsi="Angsana New"/>
          <w:sz w:val="30"/>
          <w:szCs w:val="30"/>
          <w:cs/>
        </w:rPr>
        <w:t xml:space="preserve"> </w:t>
      </w:r>
      <w:r w:rsidR="007C1EEB" w:rsidRPr="00F74AEB">
        <w:rPr>
          <w:rFonts w:ascii="Angsana New" w:hAnsi="Angsana New"/>
          <w:sz w:val="30"/>
          <w:szCs w:val="30"/>
        </w:rPr>
        <w:t>25</w:t>
      </w:r>
      <w:r w:rsidR="007C1EEB" w:rsidRPr="00F74AEB">
        <w:rPr>
          <w:rFonts w:ascii="Angsana New" w:hAnsi="Angsana New" w:hint="cs"/>
          <w:sz w:val="30"/>
          <w:szCs w:val="30"/>
          <w:cs/>
        </w:rPr>
        <w:t>6</w:t>
      </w:r>
      <w:r w:rsidR="00100EBA">
        <w:rPr>
          <w:rFonts w:ascii="Angsana New" w:hAnsi="Angsana New"/>
          <w:sz w:val="30"/>
          <w:szCs w:val="30"/>
        </w:rPr>
        <w:t>2</w:t>
      </w:r>
      <w:r w:rsidR="007C1EEB" w:rsidRPr="00F74AEB">
        <w:rPr>
          <w:rFonts w:ascii="Angsana New" w:hAnsi="Angsana New"/>
          <w:sz w:val="30"/>
          <w:szCs w:val="30"/>
        </w:rPr>
        <w:t xml:space="preserve"> </w:t>
      </w:r>
      <w:r w:rsidR="007C1EEB" w:rsidRPr="00F74AEB">
        <w:rPr>
          <w:rFonts w:ascii="Angsana New" w:hAnsi="Angsana New" w:hint="cs"/>
          <w:sz w:val="30"/>
          <w:szCs w:val="30"/>
          <w:cs/>
        </w:rPr>
        <w:t xml:space="preserve">และ </w:t>
      </w:r>
      <w:r w:rsidR="006C1730" w:rsidRPr="00F74AEB">
        <w:rPr>
          <w:rFonts w:ascii="Angsana New" w:hAnsi="Angsana New"/>
          <w:sz w:val="30"/>
          <w:szCs w:val="30"/>
        </w:rPr>
        <w:t xml:space="preserve">30 </w:t>
      </w:r>
      <w:r w:rsidR="006C1730" w:rsidRPr="00F74AE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C1EEB" w:rsidRPr="00F74AEB">
        <w:rPr>
          <w:rFonts w:ascii="Angsana New" w:hAnsi="Angsana New"/>
          <w:sz w:val="30"/>
          <w:szCs w:val="30"/>
        </w:rPr>
        <w:t>256</w:t>
      </w:r>
      <w:r w:rsidR="00100EBA">
        <w:rPr>
          <w:rFonts w:ascii="Angsana New" w:hAnsi="Angsana New"/>
          <w:sz w:val="30"/>
          <w:szCs w:val="30"/>
        </w:rPr>
        <w:t xml:space="preserve">1 </w:t>
      </w:r>
      <w:r w:rsidRPr="00F74AEB">
        <w:rPr>
          <w:rFonts w:ascii="Angsana New" w:hAnsi="Angsana New"/>
          <w:sz w:val="30"/>
          <w:szCs w:val="30"/>
          <w:cs/>
        </w:rPr>
        <w:t>ประกอบด้</w:t>
      </w:r>
      <w:r w:rsidRPr="004B707B">
        <w:rPr>
          <w:rFonts w:ascii="Angsana New" w:hAnsi="Angsana New"/>
          <w:sz w:val="30"/>
          <w:szCs w:val="30"/>
          <w:cs/>
        </w:rPr>
        <w:t>วย</w:t>
      </w:r>
    </w:p>
    <w:p w:rsidR="00787648" w:rsidRPr="004B707B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2"/>
        <w:gridCol w:w="926"/>
        <w:gridCol w:w="1064"/>
        <w:gridCol w:w="255"/>
        <w:gridCol w:w="1115"/>
        <w:gridCol w:w="266"/>
        <w:gridCol w:w="1085"/>
        <w:gridCol w:w="270"/>
        <w:gridCol w:w="1034"/>
        <w:gridCol w:w="21"/>
      </w:tblGrid>
      <w:tr w:rsidR="00353FC4" w:rsidRPr="004B707B" w:rsidTr="00367922">
        <w:trPr>
          <w:gridAfter w:val="1"/>
          <w:wAfter w:w="13" w:type="pct"/>
          <w:tblHeader/>
        </w:trPr>
        <w:tc>
          <w:tcPr>
            <w:tcW w:w="1806" w:type="pct"/>
          </w:tcPr>
          <w:p w:rsidR="00353FC4" w:rsidRPr="004B707B" w:rsidRDefault="00353FC4" w:rsidP="007D7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457" w:rsidRPr="004B707B" w:rsidTr="00367922">
        <w:trPr>
          <w:tblHeader/>
        </w:trPr>
        <w:tc>
          <w:tcPr>
            <w:tcW w:w="1806" w:type="pct"/>
          </w:tcPr>
          <w:p w:rsidR="00DD2457" w:rsidRPr="004B707B" w:rsidRDefault="00DD2457" w:rsidP="00DD245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:rsidR="00DD2457" w:rsidRPr="004B707B" w:rsidRDefault="00DD2457" w:rsidP="00DD24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DD2457" w:rsidRPr="004B707B" w:rsidRDefault="00421F5E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DD2457" w:rsidRPr="004B707B" w:rsidRDefault="00421F5E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gridSpan w:val="2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D2457" w:rsidRPr="004B707B" w:rsidTr="00367922">
        <w:trPr>
          <w:tblHeader/>
        </w:trPr>
        <w:tc>
          <w:tcPr>
            <w:tcW w:w="1806" w:type="pct"/>
          </w:tcPr>
          <w:p w:rsidR="00DD2457" w:rsidRPr="004B707B" w:rsidRDefault="00DD2457" w:rsidP="00DD245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:rsidR="00DD2457" w:rsidRPr="004B707B" w:rsidRDefault="00DD2457" w:rsidP="00DD24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DD2457" w:rsidRPr="004B707B" w:rsidRDefault="00100EBA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DD2457" w:rsidRPr="004B707B" w:rsidRDefault="00100EBA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DD2457" w:rsidRPr="004B707B" w:rsidRDefault="00100EBA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gridSpan w:val="2"/>
          </w:tcPr>
          <w:p w:rsidR="00DD2457" w:rsidRPr="004B707B" w:rsidRDefault="00100EBA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0534" w:rsidRPr="004B707B" w:rsidTr="00367922">
        <w:trPr>
          <w:trHeight w:val="335"/>
          <w:tblHeader/>
        </w:trPr>
        <w:tc>
          <w:tcPr>
            <w:tcW w:w="1806" w:type="pct"/>
          </w:tcPr>
          <w:p w:rsidR="00E40534" w:rsidRPr="004B707B" w:rsidRDefault="00E40534" w:rsidP="00E4053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:rsidR="00E40534" w:rsidRPr="004B707B" w:rsidRDefault="00E40534" w:rsidP="00E405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4" w:type="pct"/>
            <w:gridSpan w:val="8"/>
          </w:tcPr>
          <w:p w:rsidR="00E40534" w:rsidRPr="004B707B" w:rsidRDefault="00E40534" w:rsidP="00E405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0EBA" w:rsidRPr="004B707B" w:rsidTr="00367922">
        <w:tc>
          <w:tcPr>
            <w:tcW w:w="1806" w:type="pct"/>
          </w:tcPr>
          <w:p w:rsidR="00100EBA" w:rsidRPr="00070FC3" w:rsidRDefault="00AA070B" w:rsidP="00100EB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0" w:type="pct"/>
          </w:tcPr>
          <w:p w:rsidR="00100EBA" w:rsidRPr="00070FC3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100EBA" w:rsidRPr="00070FC3" w:rsidRDefault="00AA070B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  <w:tc>
          <w:tcPr>
            <w:tcW w:w="135" w:type="pct"/>
          </w:tcPr>
          <w:p w:rsidR="00100EBA" w:rsidRPr="00070FC3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00EBA" w:rsidRPr="00070FC3" w:rsidRDefault="00AA070B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100EBA" w:rsidRPr="00070FC3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100EBA" w:rsidRPr="00070FC3" w:rsidRDefault="00AA070B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00EBA" w:rsidRPr="00070FC3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</w:tcPr>
          <w:p w:rsidR="00100EBA" w:rsidRPr="00070FC3" w:rsidRDefault="00AA070B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347C" w:rsidRPr="004B707B" w:rsidTr="00367922">
        <w:tc>
          <w:tcPr>
            <w:tcW w:w="1806" w:type="pct"/>
          </w:tcPr>
          <w:p w:rsidR="002D347C" w:rsidRPr="00070FC3" w:rsidRDefault="002D347C" w:rsidP="00AA07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490" w:type="pct"/>
          </w:tcPr>
          <w:p w:rsidR="002D347C" w:rsidRPr="00070FC3" w:rsidRDefault="002D347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D347C" w:rsidRPr="00070FC3" w:rsidRDefault="002D347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26.13</w:t>
            </w:r>
          </w:p>
        </w:tc>
        <w:tc>
          <w:tcPr>
            <w:tcW w:w="135" w:type="pct"/>
          </w:tcPr>
          <w:p w:rsidR="002D347C" w:rsidRPr="00070FC3" w:rsidRDefault="002D347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D347C" w:rsidRPr="00070FC3" w:rsidRDefault="002D347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41" w:type="pct"/>
          </w:tcPr>
          <w:p w:rsidR="002D347C" w:rsidRPr="00070FC3" w:rsidRDefault="002D347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2D347C" w:rsidRPr="00070FC3" w:rsidRDefault="003D389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110.45</w:t>
            </w:r>
          </w:p>
        </w:tc>
        <w:tc>
          <w:tcPr>
            <w:tcW w:w="143" w:type="pct"/>
          </w:tcPr>
          <w:p w:rsidR="002D347C" w:rsidRPr="00070FC3" w:rsidRDefault="002D347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</w:tcPr>
          <w:p w:rsidR="002D347C" w:rsidRPr="00070FC3" w:rsidRDefault="003D389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70B" w:rsidRPr="004B707B" w:rsidTr="00367922">
        <w:tc>
          <w:tcPr>
            <w:tcW w:w="1806" w:type="pct"/>
          </w:tcPr>
          <w:p w:rsidR="00AA070B" w:rsidRPr="00070FC3" w:rsidRDefault="00AA070B" w:rsidP="00AA070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490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25.49</w:t>
            </w:r>
          </w:p>
        </w:tc>
        <w:tc>
          <w:tcPr>
            <w:tcW w:w="135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31.87</w:t>
            </w:r>
          </w:p>
        </w:tc>
        <w:tc>
          <w:tcPr>
            <w:tcW w:w="141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6.68</w:t>
            </w:r>
          </w:p>
        </w:tc>
        <w:tc>
          <w:tcPr>
            <w:tcW w:w="143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</w:tr>
      <w:tr w:rsidR="00AA070B" w:rsidRPr="004B707B" w:rsidTr="00367922">
        <w:tc>
          <w:tcPr>
            <w:tcW w:w="1806" w:type="pct"/>
          </w:tcPr>
          <w:p w:rsidR="00AA070B" w:rsidRPr="00070FC3" w:rsidRDefault="00AA070B" w:rsidP="00AA07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490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17.0</w:t>
            </w:r>
            <w:r w:rsidR="00B218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24.97</w:t>
            </w:r>
          </w:p>
        </w:tc>
        <w:tc>
          <w:tcPr>
            <w:tcW w:w="141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27.6</w:t>
            </w:r>
            <w:r w:rsidR="006F0D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37.13</w:t>
            </w:r>
          </w:p>
        </w:tc>
      </w:tr>
      <w:tr w:rsidR="00AA070B" w:rsidRPr="004B707B" w:rsidTr="00367922">
        <w:trPr>
          <w:trHeight w:val="70"/>
        </w:trPr>
        <w:tc>
          <w:tcPr>
            <w:tcW w:w="1806" w:type="pct"/>
          </w:tcPr>
          <w:p w:rsidR="00AA070B" w:rsidRPr="00070FC3" w:rsidRDefault="00AA070B" w:rsidP="00AA070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AA070B" w:rsidRPr="00444A2E" w:rsidRDefault="003D389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71.59</w:t>
            </w:r>
          </w:p>
        </w:tc>
        <w:tc>
          <w:tcPr>
            <w:tcW w:w="135" w:type="pct"/>
          </w:tcPr>
          <w:p w:rsidR="00AA070B" w:rsidRPr="00444A2E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AA070B" w:rsidRPr="00444A2E" w:rsidRDefault="003D389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1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AA070B" w:rsidRPr="00070FC3" w:rsidRDefault="003D389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144.81</w:t>
            </w:r>
          </w:p>
        </w:tc>
        <w:tc>
          <w:tcPr>
            <w:tcW w:w="143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</w:tcBorders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AA070B" w:rsidRPr="004B707B" w:rsidTr="00367922">
        <w:trPr>
          <w:trHeight w:val="70"/>
        </w:trPr>
        <w:tc>
          <w:tcPr>
            <w:tcW w:w="1806" w:type="pct"/>
          </w:tcPr>
          <w:p w:rsidR="00AA070B" w:rsidRPr="00070FC3" w:rsidRDefault="00AA070B" w:rsidP="00AA07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70FC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90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AA070B" w:rsidRPr="00444A2E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44A2E">
              <w:rPr>
                <w:rFonts w:ascii="Angsana New" w:hAnsi="Angsana New"/>
                <w:sz w:val="30"/>
                <w:szCs w:val="30"/>
              </w:rPr>
              <w:t>(3.0</w:t>
            </w:r>
            <w:r w:rsidR="009D6F21" w:rsidRPr="00444A2E">
              <w:rPr>
                <w:rFonts w:ascii="Angsana New" w:hAnsi="Angsana New"/>
                <w:sz w:val="30"/>
                <w:szCs w:val="30"/>
              </w:rPr>
              <w:t>3</w:t>
            </w:r>
            <w:r w:rsidRPr="00444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:rsidR="00AA070B" w:rsidRPr="00444A2E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A070B" w:rsidRPr="00444A2E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44A2E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1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0F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70B" w:rsidRPr="004B707B" w:rsidTr="00367922">
        <w:trPr>
          <w:trHeight w:val="60"/>
        </w:trPr>
        <w:tc>
          <w:tcPr>
            <w:tcW w:w="1806" w:type="pct"/>
          </w:tcPr>
          <w:p w:rsidR="00AA070B" w:rsidRPr="00070FC3" w:rsidRDefault="00AA070B" w:rsidP="00AA070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0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AA070B" w:rsidRPr="00070FC3" w:rsidRDefault="003D389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68.56</w:t>
            </w:r>
          </w:p>
        </w:tc>
        <w:tc>
          <w:tcPr>
            <w:tcW w:w="135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AA070B" w:rsidRPr="00070FC3" w:rsidRDefault="003D389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1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AA070B" w:rsidRPr="00070FC3" w:rsidRDefault="003D389C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144.81</w:t>
            </w:r>
          </w:p>
        </w:tc>
        <w:tc>
          <w:tcPr>
            <w:tcW w:w="143" w:type="pct"/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</w:tcPr>
          <w:p w:rsidR="00AA070B" w:rsidRPr="00070FC3" w:rsidRDefault="00AA070B" w:rsidP="00AA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</w:tbl>
    <w:p w:rsidR="00E54288" w:rsidRPr="004B707B" w:rsidRDefault="00E54288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3F5160" w:rsidRDefault="003F5160" w:rsidP="00836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:rsidR="003F5160" w:rsidRDefault="003F5160" w:rsidP="00836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:rsidR="003F5160" w:rsidRDefault="003F5160" w:rsidP="00836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:rsidR="00FD1DC3" w:rsidRPr="004B707B" w:rsidRDefault="00FD1DC3" w:rsidP="00836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A4446D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:rsidR="00FB76E7" w:rsidRPr="004B707B" w:rsidRDefault="00FB76E7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45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5"/>
        <w:gridCol w:w="1078"/>
        <w:gridCol w:w="269"/>
        <w:gridCol w:w="1106"/>
        <w:gridCol w:w="270"/>
        <w:gridCol w:w="1053"/>
        <w:gridCol w:w="270"/>
        <w:gridCol w:w="1084"/>
      </w:tblGrid>
      <w:tr w:rsidR="00FD1DC3" w:rsidRPr="004B707B" w:rsidTr="000753E2">
        <w:trPr>
          <w:tblHeader/>
        </w:trPr>
        <w:tc>
          <w:tcPr>
            <w:tcW w:w="2287" w:type="pct"/>
          </w:tcPr>
          <w:p w:rsidR="00FD1DC3" w:rsidRPr="004B707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2F6" w:rsidRPr="004B707B" w:rsidTr="009D4D61">
        <w:trPr>
          <w:tblHeader/>
        </w:trPr>
        <w:tc>
          <w:tcPr>
            <w:tcW w:w="2287" w:type="pct"/>
          </w:tcPr>
          <w:p w:rsidR="00DD2457" w:rsidRPr="004B707B" w:rsidRDefault="00DD2457" w:rsidP="00DD245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DD2457" w:rsidRPr="004B707B" w:rsidRDefault="003A3B93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DD2457" w:rsidRPr="004B707B" w:rsidRDefault="003A3B93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D24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322F6" w:rsidRPr="004B707B" w:rsidTr="009D4D61">
        <w:trPr>
          <w:tblHeader/>
        </w:trPr>
        <w:tc>
          <w:tcPr>
            <w:tcW w:w="2287" w:type="pct"/>
          </w:tcPr>
          <w:p w:rsidR="00100EBA" w:rsidRPr="004B707B" w:rsidRDefault="00100EBA" w:rsidP="00100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100EBA" w:rsidRPr="004B707B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100EBA" w:rsidRPr="004B707B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100EBA" w:rsidRPr="004B707B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100EBA" w:rsidRPr="004B707B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100EBA" w:rsidRPr="004B707B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100EBA" w:rsidRPr="004B707B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100EBA" w:rsidRPr="004B707B" w:rsidRDefault="00100EBA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00EBA" w:rsidRPr="004B707B" w:rsidTr="000753E2">
        <w:trPr>
          <w:tblHeader/>
        </w:trPr>
        <w:tc>
          <w:tcPr>
            <w:tcW w:w="2287" w:type="pct"/>
          </w:tcPr>
          <w:p w:rsidR="00100EBA" w:rsidRPr="004B707B" w:rsidRDefault="00100EBA" w:rsidP="00100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3" w:type="pct"/>
            <w:gridSpan w:val="7"/>
          </w:tcPr>
          <w:p w:rsidR="00100EBA" w:rsidRPr="004B707B" w:rsidRDefault="00100EBA" w:rsidP="00100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4D61" w:rsidRPr="004B707B" w:rsidTr="009D4D61">
        <w:trPr>
          <w:trHeight w:val="80"/>
        </w:trPr>
        <w:tc>
          <w:tcPr>
            <w:tcW w:w="2287" w:type="pct"/>
          </w:tcPr>
          <w:p w:rsidR="009D4D61" w:rsidRPr="009D4D61" w:rsidRDefault="009D4D61" w:rsidP="00254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4D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0" w:type="pct"/>
          </w:tcPr>
          <w:p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EAF" w:rsidRPr="004B707B" w:rsidTr="009D4D61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70" w:type="pct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EAF" w:rsidRPr="004B707B" w:rsidTr="009D4D61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B7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70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EAF" w:rsidRPr="004B707B" w:rsidTr="00A13EB3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2.93</w:t>
            </w:r>
          </w:p>
        </w:tc>
        <w:tc>
          <w:tcPr>
            <w:tcW w:w="142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4605" w:rsidRPr="004B707B" w:rsidTr="00AF4605">
        <w:trPr>
          <w:trHeight w:val="80"/>
        </w:trPr>
        <w:tc>
          <w:tcPr>
            <w:tcW w:w="2287" w:type="pct"/>
          </w:tcPr>
          <w:p w:rsidR="00AF4605" w:rsidRPr="004B707B" w:rsidRDefault="00AF4605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:rsidR="00AF4605" w:rsidRPr="004B707B" w:rsidRDefault="00AF4605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F4605" w:rsidRPr="004B707B" w:rsidRDefault="00AF4605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AF4605" w:rsidRPr="004B707B" w:rsidRDefault="00AF4605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F4605" w:rsidRPr="004B707B" w:rsidRDefault="00AF4605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:rsidR="00AF4605" w:rsidRPr="004B707B" w:rsidRDefault="00AF4605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F4605" w:rsidRPr="004B707B" w:rsidRDefault="00AF4605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AF4605" w:rsidRPr="004B707B" w:rsidRDefault="00AF4605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EAF" w:rsidRPr="004B707B" w:rsidTr="00AF4605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570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EAF" w:rsidRPr="004B707B" w:rsidTr="009D4D61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70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18.27</w:t>
            </w: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25.32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6.1</w:t>
            </w:r>
            <w:r w:rsidR="005D6E6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7.72</w:t>
            </w:r>
          </w:p>
        </w:tc>
      </w:tr>
      <w:tr w:rsidR="009A1EAF" w:rsidRPr="004B707B" w:rsidTr="009D4D61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B7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70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EAF" w:rsidRPr="004B707B" w:rsidTr="009D4D61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:rsidR="009A1EAF" w:rsidRPr="00B81FD0" w:rsidRDefault="005D6E6C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4.83</w:t>
            </w: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0.57</w:t>
            </w:r>
          </w:p>
        </w:tc>
        <w:tc>
          <w:tcPr>
            <w:tcW w:w="143" w:type="pct"/>
            <w:shd w:val="clear" w:color="auto" w:fill="auto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</w:p>
        </w:tc>
      </w:tr>
      <w:tr w:rsidR="009A1EAF" w:rsidRPr="004B707B" w:rsidTr="009D4D61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0.</w:t>
            </w:r>
            <w:r w:rsidR="005D6E6C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0.54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EAF" w:rsidRPr="004B707B" w:rsidTr="009D4D61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EAF" w:rsidRPr="004B707B" w:rsidTr="009D4D61">
        <w:trPr>
          <w:trHeight w:val="92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2.08</w:t>
            </w: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2.04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9A1EAF" w:rsidRPr="00EF646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EAF" w:rsidRPr="004B707B" w:rsidTr="009D4D61">
        <w:trPr>
          <w:trHeight w:val="8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B81FD0" w:rsidRDefault="005D6E6C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25.49</w:t>
            </w: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FD0">
              <w:rPr>
                <w:rFonts w:ascii="Angsana New" w:hAnsi="Angsana New"/>
                <w:b/>
                <w:bCs/>
                <w:sz w:val="30"/>
                <w:szCs w:val="30"/>
              </w:rPr>
              <w:t>31.87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FD0">
              <w:rPr>
                <w:rFonts w:ascii="Angsana New" w:hAnsi="Angsana New"/>
                <w:b/>
                <w:bCs/>
                <w:sz w:val="30"/>
                <w:szCs w:val="30"/>
              </w:rPr>
              <w:t>6.6</w:t>
            </w:r>
            <w:r w:rsidR="005D6E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9A1EAF" w:rsidRPr="00E159AF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</w:tr>
      <w:tr w:rsidR="009A1EAF" w:rsidRPr="004B707B" w:rsidTr="009D4D61">
        <w:trPr>
          <w:trHeight w:val="82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FD0">
              <w:rPr>
                <w:rFonts w:ascii="Angsana New" w:hAnsi="Angsana New"/>
                <w:b/>
                <w:bCs/>
                <w:sz w:val="30"/>
                <w:szCs w:val="30"/>
              </w:rPr>
              <w:t>17.04</w:t>
            </w: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FD0">
              <w:rPr>
                <w:rFonts w:ascii="Angsana New" w:hAnsi="Angsana New"/>
                <w:b/>
                <w:bCs/>
                <w:sz w:val="30"/>
                <w:szCs w:val="30"/>
              </w:rPr>
              <w:t>24.97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FD0">
              <w:rPr>
                <w:rFonts w:ascii="Angsana New" w:hAnsi="Angsana New"/>
                <w:b/>
                <w:bCs/>
                <w:sz w:val="30"/>
                <w:szCs w:val="30"/>
              </w:rPr>
              <w:t>27.6</w:t>
            </w:r>
            <w:r w:rsidR="005D6E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9A1EAF" w:rsidRPr="00E159AF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37.13</w:t>
            </w:r>
          </w:p>
        </w:tc>
      </w:tr>
      <w:tr w:rsidR="009A1EAF" w:rsidRPr="004B707B" w:rsidTr="009D4D61">
        <w:trPr>
          <w:trHeight w:val="82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:rsidR="009A1EAF" w:rsidRPr="004246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9A1EAF" w:rsidRPr="00E159AF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EAF" w:rsidRPr="004B707B" w:rsidTr="009D4D61">
        <w:trPr>
          <w:trHeight w:val="82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570" w:type="pct"/>
            <w:shd w:val="clear" w:color="auto" w:fill="auto"/>
          </w:tcPr>
          <w:p w:rsidR="009A1EAF" w:rsidRPr="004246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9A1EAF" w:rsidRPr="00E159AF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EAF" w:rsidRPr="004B707B" w:rsidTr="009D4D61">
        <w:trPr>
          <w:trHeight w:val="82"/>
        </w:trPr>
        <w:tc>
          <w:tcPr>
            <w:tcW w:w="2287" w:type="pct"/>
          </w:tcPr>
          <w:p w:rsidR="009A1EAF" w:rsidRPr="00AB5368" w:rsidRDefault="009A1EAF" w:rsidP="009A1E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9A1EAF" w:rsidRPr="00AB5368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26.13</w:t>
            </w:r>
          </w:p>
        </w:tc>
        <w:tc>
          <w:tcPr>
            <w:tcW w:w="142" w:type="pct"/>
            <w:shd w:val="clear" w:color="auto" w:fill="auto"/>
          </w:tcPr>
          <w:p w:rsidR="009A1EAF" w:rsidRPr="00AB5368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9A1EAF" w:rsidRPr="00AB5368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43" w:type="pct"/>
            <w:shd w:val="clear" w:color="auto" w:fill="auto"/>
          </w:tcPr>
          <w:p w:rsidR="009A1EAF" w:rsidRPr="00AB5368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:rsidR="009A1EAF" w:rsidRPr="00AB5368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110.45</w:t>
            </w:r>
          </w:p>
        </w:tc>
        <w:tc>
          <w:tcPr>
            <w:tcW w:w="143" w:type="pct"/>
          </w:tcPr>
          <w:p w:rsidR="009A1EAF" w:rsidRPr="00AB5368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9A1EAF" w:rsidRPr="00AB5368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EAF" w:rsidRPr="004B707B" w:rsidTr="009D4D61">
        <w:trPr>
          <w:trHeight w:val="82"/>
        </w:trPr>
        <w:tc>
          <w:tcPr>
            <w:tcW w:w="2287" w:type="pct"/>
          </w:tcPr>
          <w:p w:rsidR="009A1EAF" w:rsidRPr="000753E2" w:rsidRDefault="009A1EAF" w:rsidP="009A1E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3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0753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3E2">
              <w:rPr>
                <w:rFonts w:ascii="Angsana New" w:hAnsi="Angsana New"/>
                <w:b/>
                <w:bCs/>
                <w:sz w:val="30"/>
                <w:szCs w:val="30"/>
              </w:rPr>
              <w:t>71.59</w:t>
            </w:r>
          </w:p>
        </w:tc>
        <w:tc>
          <w:tcPr>
            <w:tcW w:w="142" w:type="pct"/>
            <w:shd w:val="clear" w:color="auto" w:fill="auto"/>
          </w:tcPr>
          <w:p w:rsidR="009A1EAF" w:rsidRPr="000753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0753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3E2"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3" w:type="pct"/>
            <w:shd w:val="clear" w:color="auto" w:fill="auto"/>
          </w:tcPr>
          <w:p w:rsidR="009A1EAF" w:rsidRPr="000753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0753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3E2">
              <w:rPr>
                <w:rFonts w:ascii="Angsana New" w:hAnsi="Angsana New"/>
                <w:b/>
                <w:bCs/>
                <w:sz w:val="30"/>
                <w:szCs w:val="30"/>
              </w:rPr>
              <w:t>144.81</w:t>
            </w:r>
          </w:p>
        </w:tc>
        <w:tc>
          <w:tcPr>
            <w:tcW w:w="143" w:type="pct"/>
          </w:tcPr>
          <w:p w:rsidR="009A1EAF" w:rsidRPr="000753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9A1EAF" w:rsidRPr="000753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3E2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9A1EAF" w:rsidRPr="004B707B" w:rsidTr="009D4D61">
        <w:trPr>
          <w:trHeight w:val="10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4246E2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46E2">
              <w:rPr>
                <w:rFonts w:ascii="Angsana New" w:hAnsi="Angsana New"/>
                <w:sz w:val="30"/>
                <w:szCs w:val="30"/>
              </w:rPr>
              <w:t>(3.03)</w:t>
            </w:r>
          </w:p>
        </w:tc>
        <w:tc>
          <w:tcPr>
            <w:tcW w:w="142" w:type="pct"/>
            <w:shd w:val="clear" w:color="auto" w:fill="auto"/>
          </w:tcPr>
          <w:p w:rsidR="009A1EAF" w:rsidRPr="00857269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857269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57269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81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9A1EAF" w:rsidRPr="00E159AF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EAF" w:rsidRPr="004B707B" w:rsidTr="009D4D61">
        <w:trPr>
          <w:trHeight w:val="100"/>
        </w:trPr>
        <w:tc>
          <w:tcPr>
            <w:tcW w:w="2287" w:type="pct"/>
          </w:tcPr>
          <w:p w:rsidR="009A1EAF" w:rsidRPr="004B707B" w:rsidRDefault="009A1EAF" w:rsidP="009A1EA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68.56</w:t>
            </w:r>
          </w:p>
        </w:tc>
        <w:tc>
          <w:tcPr>
            <w:tcW w:w="142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3" w:type="pct"/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1EAF" w:rsidRPr="00B81FD0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144.81</w:t>
            </w:r>
          </w:p>
        </w:tc>
        <w:tc>
          <w:tcPr>
            <w:tcW w:w="143" w:type="pct"/>
          </w:tcPr>
          <w:p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9A1EAF" w:rsidRPr="00E159AF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</w:tbl>
    <w:p w:rsidR="00FB76E7" w:rsidRPr="004B707B" w:rsidRDefault="00FB76E7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FD1DC3" w:rsidRDefault="00FD1DC3" w:rsidP="00357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 w:hanging="9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4B707B">
        <w:rPr>
          <w:rFonts w:ascii="Angsana New" w:hAnsi="Angsana New"/>
          <w:sz w:val="30"/>
          <w:szCs w:val="30"/>
        </w:rPr>
        <w:t>30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4B707B">
        <w:rPr>
          <w:rFonts w:ascii="Angsana New" w:hAnsi="Angsana New"/>
          <w:sz w:val="30"/>
          <w:szCs w:val="30"/>
        </w:rPr>
        <w:t>45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วัน </w:t>
      </w:r>
    </w:p>
    <w:p w:rsidR="006433A3" w:rsidRDefault="006433A3" w:rsidP="001D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 w:firstLine="90"/>
        <w:jc w:val="thaiDistribute"/>
        <w:rPr>
          <w:rFonts w:ascii="Angsana New" w:hAnsi="Angsana New"/>
          <w:sz w:val="30"/>
          <w:szCs w:val="30"/>
          <w:cs/>
        </w:rPr>
        <w:sectPr w:rsidR="006433A3" w:rsidSect="003541FB">
          <w:headerReference w:type="default" r:id="rId8"/>
          <w:footerReference w:type="default" r:id="rId9"/>
          <w:pgSz w:w="11907" w:h="16840" w:code="9"/>
          <w:pgMar w:top="691" w:right="1152" w:bottom="720" w:left="1152" w:header="720" w:footer="504" w:gutter="0"/>
          <w:pgNumType w:start="17"/>
          <w:cols w:space="708"/>
          <w:docGrid w:linePitch="360"/>
        </w:sectPr>
      </w:pPr>
    </w:p>
    <w:p w:rsidR="00FD1DC3" w:rsidRPr="00EF242A" w:rsidRDefault="00FD1DC3" w:rsidP="001324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504059017"/>
      <w:r w:rsidRPr="00EF242A">
        <w:rPr>
          <w:rFonts w:ascii="Angsana New" w:hAnsi="Angsana New"/>
          <w:b/>
          <w:bCs/>
          <w:sz w:val="30"/>
          <w:szCs w:val="30"/>
          <w:cs/>
        </w:rPr>
        <w:t>โครงการอสังหาริมทรัพย์ระหว่างการพัฒนา</w:t>
      </w:r>
    </w:p>
    <w:p w:rsidR="00BF5491" w:rsidRPr="000706CA" w:rsidRDefault="00BF5491" w:rsidP="00620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  <w:highlight w:val="yellow"/>
        </w:rPr>
      </w:pPr>
    </w:p>
    <w:tbl>
      <w:tblPr>
        <w:tblpPr w:leftFromText="180" w:rightFromText="180" w:vertAnchor="text" w:tblpX="441" w:tblpY="1"/>
        <w:tblOverlap w:val="never"/>
        <w:tblW w:w="4731" w:type="pct"/>
        <w:tblLayout w:type="fixed"/>
        <w:tblLook w:val="01E0" w:firstRow="1" w:lastRow="1" w:firstColumn="1" w:lastColumn="1" w:noHBand="0" w:noVBand="0"/>
      </w:tblPr>
      <w:tblGrid>
        <w:gridCol w:w="3432"/>
        <w:gridCol w:w="287"/>
        <w:gridCol w:w="1234"/>
        <w:gridCol w:w="263"/>
        <w:gridCol w:w="1232"/>
        <w:gridCol w:w="263"/>
        <w:gridCol w:w="1056"/>
        <w:gridCol w:w="263"/>
        <w:gridCol w:w="1056"/>
      </w:tblGrid>
      <w:tr w:rsidR="001D281B" w:rsidRPr="000706CA" w:rsidTr="009322F6">
        <w:trPr>
          <w:tblHeader/>
        </w:trPr>
        <w:tc>
          <w:tcPr>
            <w:tcW w:w="1888" w:type="pct"/>
          </w:tcPr>
          <w:p w:rsidR="00942B1B" w:rsidRPr="000706CA" w:rsidRDefault="00942B1B" w:rsidP="0093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8" w:type="pct"/>
          </w:tcPr>
          <w:p w:rsidR="00942B1B" w:rsidRPr="000706CA" w:rsidRDefault="00942B1B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2" w:type="pct"/>
            <w:gridSpan w:val="3"/>
          </w:tcPr>
          <w:p w:rsidR="00942B1B" w:rsidRPr="001D3C67" w:rsidRDefault="00942B1B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3C6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942B1B" w:rsidRPr="000706CA" w:rsidRDefault="00942B1B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:rsidR="00942B1B" w:rsidRPr="005D1B7A" w:rsidRDefault="00942B1B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D1B7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7B02" w:rsidRPr="000706CA" w:rsidTr="009322F6">
        <w:trPr>
          <w:tblHeader/>
        </w:trPr>
        <w:tc>
          <w:tcPr>
            <w:tcW w:w="1888" w:type="pct"/>
          </w:tcPr>
          <w:p w:rsidR="006F7B02" w:rsidRPr="000706CA" w:rsidRDefault="006F7B02" w:rsidP="0093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8" w:type="pct"/>
          </w:tcPr>
          <w:p w:rsidR="006F7B02" w:rsidRPr="000706C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</w:tcPr>
          <w:p w:rsidR="006F7B02" w:rsidRPr="001D3C67" w:rsidRDefault="008240BC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C67">
              <w:rPr>
                <w:rFonts w:ascii="Angsana New" w:hAnsi="Angsana New"/>
                <w:sz w:val="30"/>
                <w:szCs w:val="30"/>
              </w:rPr>
              <w:t>31</w:t>
            </w:r>
            <w:r w:rsidR="006F7B02" w:rsidRPr="001D3C6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:rsidR="006F7B02" w:rsidRPr="000706C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8" w:type="pct"/>
          </w:tcPr>
          <w:p w:rsidR="006F7B02" w:rsidRPr="001D3C67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C6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D3C6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6F7B02" w:rsidRPr="000706C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6F7B02" w:rsidRPr="005D1B7A" w:rsidRDefault="008240BC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31</w:t>
            </w:r>
            <w:r w:rsidR="006F7B02" w:rsidRPr="005D1B7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  <w:shd w:val="clear" w:color="auto" w:fill="auto"/>
          </w:tcPr>
          <w:p w:rsidR="006F7B02" w:rsidRPr="005D1B7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6F7B02" w:rsidRPr="005D1B7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F7B02" w:rsidRPr="000706CA" w:rsidTr="009322F6">
        <w:trPr>
          <w:tblHeader/>
        </w:trPr>
        <w:tc>
          <w:tcPr>
            <w:tcW w:w="1888" w:type="pct"/>
          </w:tcPr>
          <w:p w:rsidR="006F7B02" w:rsidRPr="000706CA" w:rsidRDefault="006F7B02" w:rsidP="0093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8" w:type="pct"/>
          </w:tcPr>
          <w:p w:rsidR="006F7B02" w:rsidRPr="000706C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9" w:type="pct"/>
          </w:tcPr>
          <w:p w:rsidR="006F7B02" w:rsidRPr="001D3C67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C6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6F7B02" w:rsidRPr="000706C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8" w:type="pct"/>
          </w:tcPr>
          <w:p w:rsidR="006F7B02" w:rsidRPr="001D3C67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C6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6F7B02" w:rsidRPr="000706C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6F7B02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:rsidR="006F7B02" w:rsidRPr="005D1B7A" w:rsidRDefault="006F7B02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6F7B02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0534" w:rsidRPr="000706CA" w:rsidTr="009322F6">
        <w:trPr>
          <w:tblHeader/>
        </w:trPr>
        <w:tc>
          <w:tcPr>
            <w:tcW w:w="1888" w:type="pct"/>
          </w:tcPr>
          <w:p w:rsidR="00E40534" w:rsidRPr="000706CA" w:rsidRDefault="00E40534" w:rsidP="0093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8" w:type="pct"/>
          </w:tcPr>
          <w:p w:rsidR="00E40534" w:rsidRPr="000706CA" w:rsidRDefault="00E40534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55" w:type="pct"/>
            <w:gridSpan w:val="7"/>
            <w:shd w:val="clear" w:color="auto" w:fill="auto"/>
          </w:tcPr>
          <w:p w:rsidR="00E40534" w:rsidRPr="001D3C67" w:rsidRDefault="00E40534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3C6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0DFA" w:rsidRPr="000706CA" w:rsidTr="009322F6">
        <w:tc>
          <w:tcPr>
            <w:tcW w:w="1888" w:type="pct"/>
          </w:tcPr>
          <w:p w:rsidR="00B00DFA" w:rsidRPr="008D11C0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11C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shd w:val="clear" w:color="auto" w:fill="auto"/>
          </w:tcPr>
          <w:p w:rsidR="00B00DFA" w:rsidRPr="00B33E8A" w:rsidRDefault="0086385E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1D3C67" w:rsidRPr="00B33E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248</w:t>
            </w:r>
            <w:r w:rsidR="001D3C67" w:rsidRPr="00B33E8A">
              <w:rPr>
                <w:rFonts w:ascii="Angsana New" w:hAnsi="Angsana New"/>
                <w:sz w:val="30"/>
                <w:szCs w:val="30"/>
              </w:rPr>
              <w:t>.6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shd w:val="clear" w:color="auto" w:fill="auto"/>
          </w:tcPr>
          <w:p w:rsidR="00B00DFA" w:rsidRPr="00DC3DDD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DDD">
              <w:rPr>
                <w:rFonts w:ascii="Angsana New" w:hAnsi="Angsana New"/>
                <w:sz w:val="30"/>
                <w:szCs w:val="30"/>
              </w:rPr>
              <w:t>17,</w:t>
            </w:r>
            <w:r w:rsidRPr="00DC3DDD">
              <w:rPr>
                <w:rFonts w:ascii="Angsana New" w:hAnsi="Angsana New" w:hint="cs"/>
                <w:sz w:val="30"/>
                <w:szCs w:val="30"/>
                <w:cs/>
              </w:rPr>
              <w:t>765.27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1669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0DFA" w:rsidRPr="000706CA" w:rsidTr="009322F6">
        <w:tc>
          <w:tcPr>
            <w:tcW w:w="1888" w:type="pct"/>
          </w:tcPr>
          <w:p w:rsidR="00B00DFA" w:rsidRPr="008D11C0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11C0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shd w:val="clear" w:color="auto" w:fill="auto"/>
          </w:tcPr>
          <w:p w:rsidR="00B00DFA" w:rsidRPr="00B33E8A" w:rsidRDefault="008D11C0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8A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shd w:val="clear" w:color="auto" w:fill="auto"/>
          </w:tcPr>
          <w:p w:rsidR="00B00DFA" w:rsidRPr="00DC3DDD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C3DDD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1669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0DFA" w:rsidRPr="000706CA" w:rsidTr="009322F6">
        <w:tc>
          <w:tcPr>
            <w:tcW w:w="1888" w:type="pct"/>
          </w:tcPr>
          <w:p w:rsidR="00B00DFA" w:rsidRPr="008D11C0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11C0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shd w:val="clear" w:color="auto" w:fill="auto"/>
          </w:tcPr>
          <w:p w:rsidR="00B00DFA" w:rsidRPr="006C10A9" w:rsidRDefault="0086385E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D3C67" w:rsidRPr="006C1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314</w:t>
            </w:r>
            <w:r w:rsidR="001D3C67" w:rsidRPr="006C10A9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shd w:val="clear" w:color="auto" w:fill="auto"/>
          </w:tcPr>
          <w:p w:rsidR="00B00DFA" w:rsidRPr="00DC3DDD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DDD">
              <w:rPr>
                <w:rFonts w:ascii="Angsana New" w:hAnsi="Angsana New"/>
                <w:sz w:val="30"/>
                <w:szCs w:val="30"/>
              </w:rPr>
              <w:t>2,860.31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1669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0DFA" w:rsidRPr="000706CA" w:rsidTr="009322F6">
        <w:tc>
          <w:tcPr>
            <w:tcW w:w="1888" w:type="pct"/>
          </w:tcPr>
          <w:p w:rsidR="00B00DFA" w:rsidRPr="008D11C0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11C0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shd w:val="clear" w:color="auto" w:fill="auto"/>
          </w:tcPr>
          <w:p w:rsidR="00B00DFA" w:rsidRPr="006C10A9" w:rsidRDefault="001D3C6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0A9">
              <w:rPr>
                <w:rFonts w:ascii="Angsana New" w:hAnsi="Angsana New"/>
                <w:sz w:val="30"/>
                <w:szCs w:val="30"/>
              </w:rPr>
              <w:t>3,</w:t>
            </w:r>
            <w:r w:rsidR="00C05AF3" w:rsidRPr="006C10A9">
              <w:rPr>
                <w:rFonts w:ascii="Angsana New" w:hAnsi="Angsana New"/>
                <w:sz w:val="30"/>
                <w:szCs w:val="30"/>
              </w:rPr>
              <w:t>367</w:t>
            </w:r>
            <w:r w:rsidRPr="006C10A9">
              <w:rPr>
                <w:rFonts w:ascii="Angsana New" w:hAnsi="Angsana New"/>
                <w:sz w:val="30"/>
                <w:szCs w:val="30"/>
              </w:rPr>
              <w:t>.</w:t>
            </w:r>
            <w:r w:rsidR="00C05AF3" w:rsidRPr="006C10A9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shd w:val="clear" w:color="auto" w:fill="auto"/>
          </w:tcPr>
          <w:p w:rsidR="00B00DFA" w:rsidRPr="00DC3DDD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DDD">
              <w:rPr>
                <w:rFonts w:ascii="Angsana New" w:hAnsi="Angsana New" w:hint="cs"/>
                <w:sz w:val="30"/>
                <w:szCs w:val="30"/>
                <w:cs/>
              </w:rPr>
              <w:t>2,843.09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1669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0DFA" w:rsidRPr="000706CA" w:rsidTr="009322F6">
        <w:tc>
          <w:tcPr>
            <w:tcW w:w="1888" w:type="pct"/>
          </w:tcPr>
          <w:p w:rsidR="00B00DFA" w:rsidRPr="008D11C0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11C0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shd w:val="clear" w:color="auto" w:fill="auto"/>
          </w:tcPr>
          <w:p w:rsidR="00B00DFA" w:rsidRPr="006C10A9" w:rsidRDefault="001D3C6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0A9">
              <w:rPr>
                <w:rFonts w:ascii="Angsana New" w:hAnsi="Angsana New"/>
                <w:sz w:val="30"/>
                <w:szCs w:val="30"/>
              </w:rPr>
              <w:t>38</w:t>
            </w:r>
            <w:r w:rsidR="00C05AF3" w:rsidRPr="006C10A9">
              <w:rPr>
                <w:rFonts w:ascii="Angsana New" w:hAnsi="Angsana New"/>
                <w:sz w:val="30"/>
                <w:szCs w:val="30"/>
              </w:rPr>
              <w:t>3</w:t>
            </w:r>
            <w:r w:rsidRPr="006C10A9">
              <w:rPr>
                <w:rFonts w:ascii="Angsana New" w:hAnsi="Angsana New"/>
                <w:sz w:val="30"/>
                <w:szCs w:val="30"/>
              </w:rPr>
              <w:t>.</w:t>
            </w:r>
            <w:r w:rsidR="00C05AF3" w:rsidRPr="006C10A9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shd w:val="clear" w:color="auto" w:fill="auto"/>
          </w:tcPr>
          <w:p w:rsidR="00B00DFA" w:rsidRPr="00DC3DDD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DDD">
              <w:rPr>
                <w:rFonts w:ascii="Angsana New" w:hAnsi="Angsana New"/>
                <w:sz w:val="30"/>
                <w:szCs w:val="30"/>
              </w:rPr>
              <w:t>332.82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1669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0DFA" w:rsidRPr="000706CA" w:rsidTr="009322F6">
        <w:tc>
          <w:tcPr>
            <w:tcW w:w="1888" w:type="pct"/>
          </w:tcPr>
          <w:p w:rsidR="00B00DFA" w:rsidRPr="008D11C0" w:rsidRDefault="00B00DFA" w:rsidP="009322F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:rsidR="00B00DFA" w:rsidRPr="006C10A9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0A9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C05AF3" w:rsidRPr="006C10A9"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  <w:r w:rsidRPr="006C10A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05AF3" w:rsidRPr="006C10A9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:rsidR="00B00DFA" w:rsidRPr="00DC3DDD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DDD">
              <w:rPr>
                <w:rFonts w:ascii="Angsana New" w:hAnsi="Angsana New"/>
                <w:b/>
                <w:bCs/>
                <w:sz w:val="30"/>
                <w:szCs w:val="30"/>
              </w:rPr>
              <w:t>23,810.85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:rsidR="00B00DFA" w:rsidRPr="005D1B7A" w:rsidRDefault="00B1669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B7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00DFA" w:rsidRPr="000706CA" w:rsidTr="009322F6">
        <w:tc>
          <w:tcPr>
            <w:tcW w:w="1888" w:type="pct"/>
          </w:tcPr>
          <w:p w:rsidR="00B00DFA" w:rsidRPr="008D11C0" w:rsidRDefault="00B00DFA" w:rsidP="009322F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1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D11C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B00DFA" w:rsidRPr="006C10A9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10A9">
              <w:rPr>
                <w:rFonts w:ascii="Angsana New" w:hAnsi="Angsana New"/>
                <w:sz w:val="30"/>
                <w:szCs w:val="30"/>
              </w:rPr>
              <w:t>(6</w:t>
            </w:r>
            <w:r w:rsidR="00C05AF3" w:rsidRPr="006C10A9">
              <w:rPr>
                <w:rFonts w:ascii="Angsana New" w:hAnsi="Angsana New"/>
                <w:sz w:val="30"/>
                <w:szCs w:val="30"/>
              </w:rPr>
              <w:t>3</w:t>
            </w:r>
            <w:r w:rsidRPr="006C10A9">
              <w:rPr>
                <w:rFonts w:ascii="Angsana New" w:hAnsi="Angsana New"/>
                <w:sz w:val="30"/>
                <w:szCs w:val="30"/>
              </w:rPr>
              <w:t>.7</w:t>
            </w:r>
            <w:r w:rsidR="00C05AF3" w:rsidRPr="006C10A9">
              <w:rPr>
                <w:rFonts w:ascii="Angsana New" w:hAnsi="Angsana New"/>
                <w:sz w:val="30"/>
                <w:szCs w:val="30"/>
              </w:rPr>
              <w:t>3</w:t>
            </w:r>
            <w:r w:rsidRPr="006C10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B00DFA" w:rsidRPr="00DC3DDD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DDD">
              <w:rPr>
                <w:rFonts w:ascii="Angsana New" w:hAnsi="Angsana New"/>
                <w:sz w:val="30"/>
                <w:szCs w:val="30"/>
              </w:rPr>
              <w:t>(63.70)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B00DFA" w:rsidRPr="005D1B7A" w:rsidRDefault="00B1669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0DFA" w:rsidRPr="000706CA" w:rsidTr="009322F6">
        <w:tc>
          <w:tcPr>
            <w:tcW w:w="1888" w:type="pct"/>
          </w:tcPr>
          <w:p w:rsidR="00B00DFA" w:rsidRPr="008D11C0" w:rsidRDefault="00B00DFA" w:rsidP="009322F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1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0DFA" w:rsidRPr="006C10A9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0A9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C05AF3" w:rsidRPr="006C10A9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 w:rsidRPr="006C10A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05AF3" w:rsidRPr="006C10A9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0DFA" w:rsidRPr="00DC3DDD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DDD">
              <w:rPr>
                <w:rFonts w:ascii="Angsana New" w:hAnsi="Angsana New"/>
                <w:b/>
                <w:bCs/>
                <w:sz w:val="30"/>
                <w:szCs w:val="30"/>
              </w:rPr>
              <w:t>23,747.15</w:t>
            </w:r>
          </w:p>
        </w:tc>
        <w:tc>
          <w:tcPr>
            <w:tcW w:w="145" w:type="pct"/>
            <w:shd w:val="clear" w:color="auto" w:fill="auto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0DFA" w:rsidRPr="005D1B7A" w:rsidRDefault="00B16697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B7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00DFA" w:rsidRPr="000706CA" w:rsidTr="009322F6">
        <w:trPr>
          <w:trHeight w:val="192"/>
        </w:trPr>
        <w:tc>
          <w:tcPr>
            <w:tcW w:w="1888" w:type="pct"/>
          </w:tcPr>
          <w:p w:rsidR="00B00DFA" w:rsidRPr="008D11C0" w:rsidRDefault="00B00DFA" w:rsidP="009322F6">
            <w:pPr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B00DFA" w:rsidRPr="006C10A9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145" w:type="pct"/>
          </w:tcPr>
          <w:p w:rsidR="00B00DFA" w:rsidRPr="000706C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B00DFA" w:rsidRPr="005D1B7A" w:rsidRDefault="00B00DF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716546" w:rsidRPr="000706CA" w:rsidTr="009322F6">
        <w:tc>
          <w:tcPr>
            <w:tcW w:w="1888" w:type="pct"/>
          </w:tcPr>
          <w:p w:rsidR="00716546" w:rsidRPr="008D11C0" w:rsidRDefault="00716546" w:rsidP="0093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</w:rPr>
            </w:pPr>
            <w:r w:rsidRPr="008D11C0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:rsidR="00716546" w:rsidRPr="008D11C0" w:rsidRDefault="00716546" w:rsidP="0093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8D11C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D11C0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</w:t>
            </w:r>
            <w:r w:rsidRPr="008D11C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8" w:type="pct"/>
          </w:tcPr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16546" w:rsidRPr="006C10A9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16546" w:rsidRPr="006C10A9" w:rsidRDefault="00080BAE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201.21</w:t>
            </w:r>
          </w:p>
        </w:tc>
        <w:tc>
          <w:tcPr>
            <w:tcW w:w="145" w:type="pct"/>
          </w:tcPr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:rsidR="00716546" w:rsidRPr="00CE078B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16546" w:rsidRPr="00CE078B" w:rsidRDefault="00CE078B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78B">
              <w:rPr>
                <w:rFonts w:ascii="Angsana New" w:hAnsi="Angsana New"/>
                <w:sz w:val="30"/>
                <w:szCs w:val="30"/>
              </w:rPr>
              <w:t>93.70</w:t>
            </w:r>
          </w:p>
        </w:tc>
        <w:tc>
          <w:tcPr>
            <w:tcW w:w="145" w:type="pct"/>
          </w:tcPr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16546" w:rsidRPr="000706CA" w:rsidTr="009322F6">
        <w:tc>
          <w:tcPr>
            <w:tcW w:w="1888" w:type="pct"/>
          </w:tcPr>
          <w:p w:rsidR="00716546" w:rsidRPr="008D11C0" w:rsidRDefault="00716546" w:rsidP="009322F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11C0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158" w:type="pct"/>
          </w:tcPr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716546" w:rsidRPr="00F3563A" w:rsidRDefault="00F662E6" w:rsidP="000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="00080BAE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716546" w:rsidRPr="000706CA" w:rsidRDefault="00716546" w:rsidP="000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716546" w:rsidRPr="00CE078B" w:rsidRDefault="00C86AE5" w:rsidP="000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90" w:right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1.96-</w:t>
            </w:r>
          </w:p>
        </w:tc>
        <w:tc>
          <w:tcPr>
            <w:tcW w:w="145" w:type="pct"/>
          </w:tcPr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546" w:rsidRPr="0094637E" w:rsidTr="009322F6">
        <w:tc>
          <w:tcPr>
            <w:tcW w:w="1888" w:type="pct"/>
          </w:tcPr>
          <w:p w:rsidR="00716546" w:rsidRPr="00F3563A" w:rsidRDefault="00716546" w:rsidP="009322F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63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F356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8" w:type="pct"/>
          </w:tcPr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16546" w:rsidRPr="00F3563A" w:rsidRDefault="00F3563A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63A">
              <w:rPr>
                <w:rFonts w:ascii="Angsana New" w:hAnsi="Angsana New"/>
                <w:sz w:val="30"/>
                <w:szCs w:val="30"/>
              </w:rPr>
              <w:t>4.</w:t>
            </w:r>
            <w:r w:rsidR="001B2C26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5" w:type="pct"/>
          </w:tcPr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:rsidR="00716546" w:rsidRPr="00CE078B" w:rsidRDefault="00CE078B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078B">
              <w:rPr>
                <w:rFonts w:ascii="Angsana New" w:hAnsi="Angsana New"/>
                <w:sz w:val="30"/>
                <w:szCs w:val="30"/>
              </w:rPr>
              <w:t>4.525</w:t>
            </w:r>
          </w:p>
        </w:tc>
        <w:tc>
          <w:tcPr>
            <w:tcW w:w="145" w:type="pct"/>
          </w:tcPr>
          <w:p w:rsidR="00716546" w:rsidRPr="000706C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716546" w:rsidRPr="005D1B7A" w:rsidRDefault="00716546" w:rsidP="009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D1B7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bookmarkEnd w:id="1"/>
    </w:tbl>
    <w:p w:rsidR="009C0044" w:rsidRPr="002C1100" w:rsidRDefault="009C0044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723B21" w:rsidRPr="004B707B" w:rsidRDefault="00723B21" w:rsidP="0093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02045D">
        <w:rPr>
          <w:rFonts w:ascii="Angsana New" w:hAnsi="Angsana New" w:hint="cs"/>
          <w:sz w:val="30"/>
          <w:szCs w:val="30"/>
          <w:cs/>
        </w:rPr>
        <w:t>โครงการอสังหาริมทรัพย์ระหว่างพัฒนา ประกอบด้วย บ้านเดี่ยว บ้านแฝด ทาวน์เฮ้าส์</w:t>
      </w:r>
      <w:r w:rsidRPr="0002045D">
        <w:rPr>
          <w:rFonts w:ascii="Angsana New" w:hAnsi="Angsana New"/>
          <w:sz w:val="30"/>
          <w:szCs w:val="30"/>
        </w:rPr>
        <w:t xml:space="preserve"> 2 </w:t>
      </w:r>
      <w:r w:rsidRPr="0002045D">
        <w:rPr>
          <w:rFonts w:ascii="Angsana New" w:hAnsi="Angsana New" w:hint="cs"/>
          <w:sz w:val="30"/>
          <w:szCs w:val="30"/>
          <w:cs/>
        </w:rPr>
        <w:t xml:space="preserve">ชั้น ทาวน์เฮ้าส์ </w:t>
      </w:r>
      <w:r w:rsidRPr="0002045D">
        <w:rPr>
          <w:rFonts w:ascii="Angsana New" w:hAnsi="Angsana New"/>
          <w:sz w:val="30"/>
          <w:szCs w:val="30"/>
        </w:rPr>
        <w:t xml:space="preserve">3 </w:t>
      </w:r>
      <w:r w:rsidR="008C1A83" w:rsidRPr="0002045D">
        <w:rPr>
          <w:rFonts w:ascii="Angsana New" w:hAnsi="Angsana New" w:hint="cs"/>
          <w:sz w:val="30"/>
          <w:szCs w:val="30"/>
          <w:cs/>
        </w:rPr>
        <w:t>ชั้น อาคารพาณิชย์ และห้องชุดซึ่ง</w:t>
      </w:r>
      <w:r w:rsidR="00772125" w:rsidRPr="0002045D">
        <w:rPr>
          <w:rFonts w:ascii="Angsana New" w:hAnsi="Angsana New" w:hint="cs"/>
          <w:sz w:val="30"/>
          <w:szCs w:val="30"/>
          <w:cs/>
        </w:rPr>
        <w:t>เป็นโครงการ</w:t>
      </w:r>
      <w:r w:rsidR="008C1A83" w:rsidRPr="0002045D">
        <w:rPr>
          <w:rFonts w:ascii="Angsana New" w:hAnsi="Angsana New" w:hint="cs"/>
          <w:sz w:val="30"/>
          <w:szCs w:val="30"/>
          <w:cs/>
        </w:rPr>
        <w:t>บ้าน</w:t>
      </w:r>
      <w:r w:rsidR="00772125" w:rsidRPr="0002045D">
        <w:rPr>
          <w:rFonts w:ascii="Angsana New" w:hAnsi="Angsana New" w:hint="cs"/>
          <w:sz w:val="30"/>
          <w:szCs w:val="30"/>
          <w:cs/>
        </w:rPr>
        <w:t>ที่</w:t>
      </w:r>
      <w:r w:rsidR="008C1A83" w:rsidRPr="0002045D">
        <w:rPr>
          <w:rFonts w:ascii="Angsana New" w:hAnsi="Angsana New" w:hint="cs"/>
          <w:sz w:val="30"/>
          <w:szCs w:val="30"/>
          <w:cs/>
        </w:rPr>
        <w:t>ดำเนินการและเริ่มขายแล้ว</w:t>
      </w:r>
      <w:r w:rsidR="008C1A83" w:rsidRPr="008D11C0">
        <w:rPr>
          <w:rFonts w:ascii="Angsana New" w:hAnsi="Angsana New" w:hint="cs"/>
          <w:sz w:val="30"/>
          <w:szCs w:val="30"/>
          <w:cs/>
        </w:rPr>
        <w:t xml:space="preserve">รวม </w:t>
      </w:r>
      <w:r w:rsidR="00D66A35" w:rsidRPr="008D11C0">
        <w:rPr>
          <w:rFonts w:ascii="Angsana New" w:hAnsi="Angsana New"/>
          <w:sz w:val="30"/>
          <w:szCs w:val="30"/>
        </w:rPr>
        <w:t>4</w:t>
      </w:r>
      <w:r w:rsidR="001C49C9">
        <w:rPr>
          <w:rFonts w:ascii="Angsana New" w:hAnsi="Angsana New"/>
          <w:sz w:val="30"/>
          <w:szCs w:val="30"/>
        </w:rPr>
        <w:t>8</w:t>
      </w:r>
      <w:r w:rsidRPr="008D11C0">
        <w:rPr>
          <w:rFonts w:ascii="Angsana New" w:hAnsi="Angsana New"/>
          <w:sz w:val="30"/>
          <w:szCs w:val="30"/>
        </w:rPr>
        <w:t xml:space="preserve"> </w:t>
      </w:r>
      <w:r w:rsidRPr="008D11C0">
        <w:rPr>
          <w:rFonts w:ascii="Angsana New" w:hAnsi="Angsana New" w:hint="cs"/>
          <w:sz w:val="30"/>
          <w:szCs w:val="30"/>
          <w:cs/>
        </w:rPr>
        <w:t>โครงการ</w:t>
      </w:r>
      <w:r w:rsidR="008C1A83" w:rsidRPr="0002045D">
        <w:rPr>
          <w:rFonts w:ascii="Angsana New" w:hAnsi="Angsana New"/>
          <w:sz w:val="30"/>
          <w:szCs w:val="30"/>
        </w:rPr>
        <w:t xml:space="preserve"> </w:t>
      </w:r>
      <w:r w:rsidR="008C1A83" w:rsidRPr="0002045D">
        <w:rPr>
          <w:rFonts w:ascii="Angsana New" w:hAnsi="Angsana New" w:hint="cs"/>
          <w:sz w:val="30"/>
          <w:szCs w:val="30"/>
          <w:cs/>
        </w:rPr>
        <w:t>และ</w:t>
      </w:r>
      <w:r w:rsidR="000D4435" w:rsidRPr="0002045D">
        <w:rPr>
          <w:rFonts w:ascii="Angsana New" w:hAnsi="Angsana New" w:hint="cs"/>
          <w:sz w:val="30"/>
          <w:szCs w:val="30"/>
          <w:cs/>
        </w:rPr>
        <w:t>ส่วนหนึ่ง</w:t>
      </w:r>
      <w:r w:rsidR="008C1A83" w:rsidRPr="0002045D">
        <w:rPr>
          <w:rFonts w:ascii="Angsana New" w:hAnsi="Angsana New" w:hint="cs"/>
          <w:sz w:val="30"/>
          <w:szCs w:val="30"/>
          <w:cs/>
        </w:rPr>
        <w:t>เป็นโครงการที่อ</w:t>
      </w:r>
      <w:r w:rsidRPr="0002045D">
        <w:rPr>
          <w:rFonts w:ascii="Angsana New" w:hAnsi="Angsana New" w:hint="cs"/>
          <w:sz w:val="30"/>
          <w:szCs w:val="30"/>
          <w:cs/>
        </w:rPr>
        <w:t>ยู่</w:t>
      </w:r>
      <w:r w:rsidR="008C1A83" w:rsidRPr="0002045D">
        <w:rPr>
          <w:rFonts w:ascii="Angsana New" w:hAnsi="Angsana New" w:hint="cs"/>
          <w:sz w:val="30"/>
          <w:szCs w:val="30"/>
          <w:cs/>
        </w:rPr>
        <w:t>ในระหว่างการ</w:t>
      </w:r>
      <w:r w:rsidRPr="0002045D">
        <w:rPr>
          <w:rFonts w:ascii="Angsana New" w:hAnsi="Angsana New" w:hint="cs"/>
          <w:sz w:val="30"/>
          <w:szCs w:val="30"/>
          <w:cs/>
        </w:rPr>
        <w:t>พัฒนา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</w:p>
    <w:p w:rsidR="007A7828" w:rsidRPr="004B707B" w:rsidRDefault="007A7828" w:rsidP="0013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0"/>
          <w:szCs w:val="20"/>
        </w:rPr>
      </w:pPr>
    </w:p>
    <w:p w:rsidR="00B90D77" w:rsidRPr="004B707B" w:rsidRDefault="00C4573E" w:rsidP="0013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:rsidR="00B90D77" w:rsidRPr="00FF1B20" w:rsidRDefault="00B90D77" w:rsidP="0013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0"/>
          <w:szCs w:val="20"/>
        </w:rPr>
      </w:pPr>
    </w:p>
    <w:p w:rsidR="00FB76E7" w:rsidRPr="00F74AEB" w:rsidRDefault="00FB76E7" w:rsidP="0013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4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</w:t>
      </w:r>
      <w:r w:rsidR="00C1477C">
        <w:rPr>
          <w:rFonts w:ascii="Angsana New" w:hAnsi="Angsana New" w:hint="cs"/>
          <w:sz w:val="30"/>
          <w:szCs w:val="30"/>
          <w:cs/>
        </w:rPr>
        <w:t>ของบริษัท</w:t>
      </w:r>
      <w:r w:rsidRPr="004B707B">
        <w:rPr>
          <w:rFonts w:ascii="Angsana New" w:hAnsi="Angsana New"/>
          <w:sz w:val="30"/>
          <w:szCs w:val="30"/>
          <w:cs/>
        </w:rPr>
        <w:t>ได้นำที่ดิน</w:t>
      </w:r>
      <w:r w:rsidRPr="004B707B">
        <w:rPr>
          <w:rFonts w:ascii="Angsana New" w:hAnsi="Angsana New" w:hint="cs"/>
          <w:sz w:val="30"/>
          <w:szCs w:val="30"/>
          <w:cs/>
        </w:rPr>
        <w:t>พร้อม</w:t>
      </w:r>
      <w:r w:rsidRPr="004B707B">
        <w:rPr>
          <w:rFonts w:ascii="Angsana New" w:hAnsi="Angsana New"/>
          <w:sz w:val="30"/>
          <w:szCs w:val="30"/>
          <w:cs/>
        </w:rPr>
        <w:t>สิ่งปลูกสร้าง</w:t>
      </w:r>
      <w:r w:rsidRPr="004B707B">
        <w:rPr>
          <w:rFonts w:ascii="Angsana New" w:hAnsi="Angsana New" w:hint="cs"/>
          <w:sz w:val="30"/>
          <w:szCs w:val="30"/>
          <w:cs/>
        </w:rPr>
        <w:t>ส่วนใหญ่</w:t>
      </w:r>
      <w:r w:rsidR="001C4418" w:rsidRPr="004B707B">
        <w:rPr>
          <w:rFonts w:ascii="Angsana New" w:hAnsi="Angsana New" w:hint="cs"/>
          <w:sz w:val="30"/>
          <w:szCs w:val="30"/>
          <w:cs/>
        </w:rPr>
        <w:t>และสิ่งปลูกสร้างที่มีในภายหน้า</w:t>
      </w:r>
      <w:r w:rsidRPr="004B707B">
        <w:rPr>
          <w:rFonts w:ascii="Angsana New" w:hAnsi="Angsana New"/>
          <w:sz w:val="30"/>
          <w:szCs w:val="30"/>
          <w:cs/>
        </w:rPr>
        <w:t>ไปจดจำนองเพื่อใช้</w:t>
      </w:r>
      <w:r w:rsidRPr="00F74AEB">
        <w:rPr>
          <w:rFonts w:ascii="Angsana New" w:hAnsi="Angsana New"/>
          <w:spacing w:val="-4"/>
          <w:sz w:val="30"/>
          <w:szCs w:val="30"/>
          <w:cs/>
        </w:rPr>
        <w:t>เป็นหลักประกันเงินเบิกเกินบัญชีธนาคาร</w:t>
      </w:r>
      <w:r w:rsidR="006272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>เงินกู้ยืมจากสถาบันการเงิน</w:t>
      </w:r>
      <w:r w:rsidR="0062722F">
        <w:rPr>
          <w:rFonts w:ascii="Angsana New" w:hAnsi="Angsana New" w:hint="cs"/>
          <w:spacing w:val="-4"/>
          <w:sz w:val="30"/>
          <w:szCs w:val="30"/>
          <w:cs/>
        </w:rPr>
        <w:t xml:space="preserve"> และการอาวัลตั๋วเงินจ่ายเพื่อการซื้อที่ดิน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 xml:space="preserve">ของบริษัทย่อย (ดูหมายเหตุข้อ </w:t>
      </w:r>
      <w:r w:rsidR="006345F1" w:rsidRPr="00F74AEB">
        <w:rPr>
          <w:rFonts w:ascii="Angsana New" w:hAnsi="Angsana New"/>
          <w:spacing w:val="-4"/>
          <w:sz w:val="30"/>
          <w:szCs w:val="30"/>
        </w:rPr>
        <w:t>11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>)</w:t>
      </w:r>
      <w:r w:rsidRPr="00F74AE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C11CB2" w:rsidRPr="00F74AEB" w:rsidRDefault="00C11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FD1DC3" w:rsidRPr="004B707B" w:rsidRDefault="00122C55" w:rsidP="00AD25F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hanging="531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3642F" w:rsidRPr="004B707B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E54B4C" w:rsidRPr="00312779" w:rsidRDefault="00E54B4C" w:rsidP="00E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48"/>
        <w:gridCol w:w="963"/>
        <w:gridCol w:w="264"/>
        <w:gridCol w:w="976"/>
        <w:gridCol w:w="264"/>
        <w:gridCol w:w="970"/>
        <w:gridCol w:w="264"/>
        <w:gridCol w:w="966"/>
      </w:tblGrid>
      <w:tr w:rsidR="00E54B4C" w:rsidRPr="003C52BC" w:rsidTr="009322F6">
        <w:trPr>
          <w:trHeight w:val="68"/>
        </w:trPr>
        <w:tc>
          <w:tcPr>
            <w:tcW w:w="1782" w:type="pct"/>
          </w:tcPr>
          <w:p w:rsidR="00E54B4C" w:rsidRPr="00C06948" w:rsidRDefault="00005946" w:rsidP="0000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0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722" w:type="pct"/>
          </w:tcPr>
          <w:p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pct"/>
            <w:gridSpan w:val="3"/>
          </w:tcPr>
          <w:p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74AEB" w:rsidRPr="003C52BC" w:rsidTr="009322F6">
        <w:tc>
          <w:tcPr>
            <w:tcW w:w="1782" w:type="pct"/>
          </w:tcPr>
          <w:p w:rsidR="00F74AEB" w:rsidRPr="00C06948" w:rsidRDefault="00F74AEB" w:rsidP="00F7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7"/>
              </w:tabs>
              <w:spacing w:line="240" w:lineRule="auto"/>
              <w:ind w:firstLine="191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C0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2" w:type="pct"/>
          </w:tcPr>
          <w:p w:rsidR="00F74AEB" w:rsidRPr="00C06948" w:rsidRDefault="00F74AEB" w:rsidP="0000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7"/>
              </w:tabs>
              <w:spacing w:line="240" w:lineRule="auto"/>
              <w:ind w:firstLine="191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:rsidR="00F74AEB" w:rsidRPr="00F91027" w:rsidRDefault="00B00DFA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F74AEB" w:rsidRPr="00F91027" w:rsidRDefault="00F74AEB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F74AEB" w:rsidRPr="00F91027" w:rsidRDefault="00B00DFA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:rsidR="00F74AEB" w:rsidRPr="00F91027" w:rsidRDefault="00F74AEB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F74AEB" w:rsidRPr="00F91027" w:rsidRDefault="00B00DFA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F74AEB" w:rsidRPr="00F91027" w:rsidRDefault="00F74AEB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F74AEB" w:rsidRPr="00F91027" w:rsidRDefault="00B00DFA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54B4C" w:rsidRPr="003C52BC" w:rsidTr="009322F6">
        <w:tc>
          <w:tcPr>
            <w:tcW w:w="1782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2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96" w:type="pct"/>
            <w:gridSpan w:val="7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4B4C" w:rsidRPr="003C52BC" w:rsidTr="009322F6">
        <w:tc>
          <w:tcPr>
            <w:tcW w:w="1782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22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3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3043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6770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/ 25</w:t>
            </w:r>
            <w:r w:rsidR="0066770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</w:tcPr>
          <w:p w:rsidR="00B00DFA" w:rsidRPr="00716546" w:rsidRDefault="00616C58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1,965.09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2,030.63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:rsidR="00B00DFA" w:rsidRPr="00716546" w:rsidRDefault="00616C58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2,378.14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2,364.14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3043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304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33043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55.16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49.16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3043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3304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(89.96)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(65.66)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3043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ลดมูลค่าหน่วยลงทุน</w:t>
            </w:r>
          </w:p>
        </w:tc>
        <w:tc>
          <w:tcPr>
            <w:tcW w:w="722" w:type="pct"/>
            <w:vAlign w:val="bottom"/>
          </w:tcPr>
          <w:p w:rsidR="00B00DFA" w:rsidRPr="000059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4" w:firstLine="2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33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</w:t>
            </w:r>
            <w:r w:rsidRPr="00F33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6770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 w:rsidR="0066770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1,930.29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2,002.91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2,378.14</w:t>
            </w:r>
          </w:p>
        </w:tc>
        <w:tc>
          <w:tcPr>
            <w:tcW w:w="141" w:type="pct"/>
            <w:shd w:val="clear" w:color="auto" w:fill="auto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63E7">
              <w:rPr>
                <w:rFonts w:ascii="Angsana New" w:hAnsi="Angsana New"/>
                <w:b/>
                <w:bCs/>
                <w:sz w:val="30"/>
                <w:szCs w:val="30"/>
              </w:rPr>
              <w:t>2,352.92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F1B20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2" w:type="pct"/>
          </w:tcPr>
          <w:p w:rsidR="00B00DFA" w:rsidRPr="00FF1B20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B00DFA" w:rsidRPr="005E515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5E515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rPr>
                <w:rFonts w:ascii="Angsana New" w:hAnsi="Angsana New"/>
                <w:sz w:val="30"/>
                <w:szCs w:val="30"/>
              </w:rPr>
            </w:pPr>
            <w:r w:rsidRPr="00F33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3043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6770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6770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616C58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1,435.22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921.44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616C58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5E515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5E5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33043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F3304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33043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5E515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330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3043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(23.09)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(18.52)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5E515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E5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เพิ่มทุนในการร่วมค้า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294.00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5E515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E5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33043" w:rsidRDefault="00B00DFA" w:rsidP="00B00DF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33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</w:t>
            </w:r>
            <w:r w:rsidRPr="00F33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C79A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 w:rsidR="009C79A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2" w:type="pct"/>
          </w:tcPr>
          <w:p w:rsidR="00B00DFA" w:rsidRPr="00F33043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DFA" w:rsidRPr="00716546" w:rsidRDefault="00194045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1,412.13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1,196.92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DFA" w:rsidRPr="005E515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1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FF1B20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2" w:type="pct"/>
          </w:tcPr>
          <w:p w:rsidR="00B00DFA" w:rsidRPr="00FF1B20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B00DFA" w:rsidRPr="005E515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0DFA" w:rsidRPr="00F33043" w:rsidTr="009322F6">
        <w:tc>
          <w:tcPr>
            <w:tcW w:w="1782" w:type="pct"/>
          </w:tcPr>
          <w:p w:rsidR="00B00DFA" w:rsidRPr="008C63E7" w:rsidRDefault="00B00DFA" w:rsidP="00B00DF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63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0DFA" w:rsidRPr="00F33043" w:rsidTr="009322F6">
        <w:tc>
          <w:tcPr>
            <w:tcW w:w="1782" w:type="pct"/>
          </w:tcPr>
          <w:p w:rsidR="00B00DFA" w:rsidRPr="008C63E7" w:rsidRDefault="00B00DFA" w:rsidP="00B00DFA">
            <w:pPr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63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63E7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8C63E7">
              <w:rPr>
                <w:rFonts w:ascii="Angsana New" w:hAnsi="Angsana New"/>
                <w:sz w:val="30"/>
                <w:szCs w:val="30"/>
              </w:rPr>
              <w:t>25</w:t>
            </w:r>
            <w:r w:rsidR="00A55C7A">
              <w:rPr>
                <w:rFonts w:ascii="Angsana New" w:hAnsi="Angsana New"/>
                <w:sz w:val="30"/>
                <w:szCs w:val="30"/>
              </w:rPr>
              <w:t>6</w:t>
            </w:r>
            <w:r w:rsidR="004D2DDA">
              <w:rPr>
                <w:rFonts w:ascii="Angsana New" w:hAnsi="Angsana New"/>
                <w:sz w:val="30"/>
                <w:szCs w:val="30"/>
              </w:rPr>
              <w:t>1</w:t>
            </w:r>
            <w:r w:rsidRPr="008C63E7">
              <w:rPr>
                <w:rFonts w:ascii="Angsana New" w:hAnsi="Angsana New" w:hint="cs"/>
                <w:sz w:val="30"/>
                <w:szCs w:val="30"/>
                <w:cs/>
              </w:rPr>
              <w:t xml:space="preserve">/ </w:t>
            </w:r>
            <w:r w:rsidRPr="008C63E7">
              <w:rPr>
                <w:rFonts w:ascii="Angsana New" w:hAnsi="Angsana New"/>
                <w:sz w:val="30"/>
                <w:szCs w:val="30"/>
              </w:rPr>
              <w:t>25</w:t>
            </w:r>
            <w:r w:rsidR="00A55C7A">
              <w:rPr>
                <w:rFonts w:ascii="Angsana New" w:hAnsi="Angsana New"/>
                <w:sz w:val="30"/>
                <w:szCs w:val="30"/>
              </w:rPr>
              <w:t>6</w:t>
            </w:r>
            <w:r w:rsidR="004D2D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22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616C58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3,400.31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2,952.07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4E68AE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2,378.14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2,364.14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8C63E7" w:rsidRDefault="00B00DFA" w:rsidP="00B00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3E7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</w:t>
            </w:r>
          </w:p>
        </w:tc>
        <w:tc>
          <w:tcPr>
            <w:tcW w:w="722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vAlign w:val="bottom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DFA" w:rsidRPr="00F33043" w:rsidTr="009322F6">
        <w:trPr>
          <w:trHeight w:val="421"/>
        </w:trPr>
        <w:tc>
          <w:tcPr>
            <w:tcW w:w="1782" w:type="pct"/>
          </w:tcPr>
          <w:p w:rsidR="00B00DFA" w:rsidRPr="008C63E7" w:rsidRDefault="00B00DFA" w:rsidP="00B00DFA">
            <w:pPr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8C63E7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8C63E7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722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194045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32.07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30.64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8C63E7" w:rsidRDefault="00B00DFA" w:rsidP="00B00DFA">
            <w:pPr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 w:hint="cs"/>
                <w:sz w:val="30"/>
                <w:szCs w:val="30"/>
                <w:cs/>
              </w:rPr>
              <w:t>เพิ่มทุนใน</w:t>
            </w:r>
            <w:r w:rsidR="00094308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8C63E7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722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194045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294.00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8C63E7" w:rsidRDefault="00B00DFA" w:rsidP="00B00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3E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8C63E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722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194045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(89.96)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(65.66)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DFA" w:rsidRPr="00F33043" w:rsidTr="009322F6">
        <w:tc>
          <w:tcPr>
            <w:tcW w:w="1782" w:type="pct"/>
          </w:tcPr>
          <w:p w:rsidR="00B00DFA" w:rsidRPr="008C63E7" w:rsidRDefault="00B00DFA" w:rsidP="00B00DFA">
            <w:pPr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ลดมูลค่าหน่วยลงทุน</w:t>
            </w:r>
          </w:p>
        </w:tc>
        <w:tc>
          <w:tcPr>
            <w:tcW w:w="722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:rsidR="00B00DFA" w:rsidRPr="00716546" w:rsidRDefault="00194045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6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C63E7">
              <w:rPr>
                <w:rFonts w:ascii="Angsana New" w:hAnsi="Angsana New"/>
                <w:sz w:val="30"/>
                <w:szCs w:val="30"/>
              </w:rPr>
              <w:t>(11.22)</w:t>
            </w:r>
          </w:p>
        </w:tc>
      </w:tr>
      <w:tr w:rsidR="00B00DFA" w:rsidRPr="003C52BC" w:rsidTr="009322F6">
        <w:tc>
          <w:tcPr>
            <w:tcW w:w="1782" w:type="pct"/>
          </w:tcPr>
          <w:p w:rsidR="00B00DFA" w:rsidRPr="008C63E7" w:rsidRDefault="00B00DFA" w:rsidP="00B00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63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C63E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C63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</w:t>
            </w:r>
            <w:r w:rsidRPr="008C63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คม</w:t>
            </w:r>
            <w:r w:rsidRPr="008C63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C63E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C63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2" w:type="pct"/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:rsidR="00B00DFA" w:rsidRPr="00716546" w:rsidRDefault="00194045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3,342.42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3,199.83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:rsidR="00B00DFA" w:rsidRPr="00716546" w:rsidRDefault="001637C4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546">
              <w:rPr>
                <w:rFonts w:ascii="Angsana New" w:hAnsi="Angsana New"/>
                <w:b/>
                <w:bCs/>
                <w:sz w:val="30"/>
                <w:szCs w:val="30"/>
              </w:rPr>
              <w:t>2,378.14</w:t>
            </w:r>
          </w:p>
        </w:tc>
        <w:tc>
          <w:tcPr>
            <w:tcW w:w="141" w:type="pct"/>
          </w:tcPr>
          <w:p w:rsidR="00B00DFA" w:rsidRPr="00716546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:rsidR="00B00DFA" w:rsidRPr="008C63E7" w:rsidRDefault="00B00DFA" w:rsidP="00B0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63E7">
              <w:rPr>
                <w:rFonts w:ascii="Angsana New" w:hAnsi="Angsana New"/>
                <w:b/>
                <w:bCs/>
                <w:sz w:val="30"/>
                <w:szCs w:val="30"/>
              </w:rPr>
              <w:t>2,352.92</w:t>
            </w:r>
          </w:p>
        </w:tc>
      </w:tr>
    </w:tbl>
    <w:p w:rsidR="00E54B4C" w:rsidRDefault="00E54B4C" w:rsidP="0032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:rsidR="002D5DD6" w:rsidRPr="004B707B" w:rsidRDefault="00FF1B20" w:rsidP="0032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774028">
        <w:rPr>
          <w:rFonts w:ascii="Angsana New" w:hAnsi="Angsana New" w:hint="cs"/>
          <w:i/>
          <w:iCs/>
          <w:sz w:val="30"/>
          <w:szCs w:val="30"/>
          <w:cs/>
        </w:rPr>
        <w:t>การเพิ่มทุนในบริษัทร่วมและการร่วมค้า</w:t>
      </w:r>
    </w:p>
    <w:p w:rsidR="002D5DD6" w:rsidRPr="008C63E7" w:rsidRDefault="002D5DD6" w:rsidP="008C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D5DD6" w:rsidRPr="004B707B" w:rsidRDefault="002D5DD6" w:rsidP="002D5DD6">
      <w:pPr>
        <w:pStyle w:val="NoSpacing"/>
        <w:rPr>
          <w:rFonts w:ascii="Angsana New" w:hAnsi="Angsana New"/>
          <w:i/>
          <w:iCs/>
          <w:sz w:val="30"/>
          <w:szCs w:val="30"/>
        </w:rPr>
      </w:pPr>
      <w:r w:rsidRPr="004B707B">
        <w:rPr>
          <w:rFonts w:ascii="Angsana New" w:hAnsi="Angsana New"/>
          <w:sz w:val="30"/>
          <w:szCs w:val="30"/>
        </w:rPr>
        <w:tab/>
      </w:r>
      <w:r w:rsidRPr="004B707B">
        <w:rPr>
          <w:rFonts w:ascii="Angsana New" w:hAnsi="Angsana New"/>
          <w:sz w:val="30"/>
          <w:szCs w:val="30"/>
        </w:rPr>
        <w:tab/>
      </w:r>
      <w:r w:rsidRPr="004B707B">
        <w:rPr>
          <w:rFonts w:ascii="Angsana New" w:hAnsi="Angsana New"/>
          <w:i/>
          <w:iCs/>
          <w:sz w:val="30"/>
          <w:szCs w:val="30"/>
        </w:rPr>
        <w:t xml:space="preserve"> </w:t>
      </w:r>
      <w:r w:rsidRPr="004B707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:rsidR="002D5DD6" w:rsidRPr="008C63E7" w:rsidRDefault="002D5DD6" w:rsidP="008C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B943F3" w:rsidRDefault="00B943F3" w:rsidP="00B94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 นอร์ท สาธร โฮเต็ล จำกัด ซึ่งเป็น</w:t>
      </w:r>
      <w:r w:rsidRPr="004B707B">
        <w:rPr>
          <w:rFonts w:ascii="Angsana New" w:hAnsi="Angsana New"/>
          <w:sz w:val="30"/>
          <w:szCs w:val="30"/>
          <w:cs/>
        </w:rPr>
        <w:t>บริษัท</w:t>
      </w:r>
      <w:r w:rsidRPr="004B707B">
        <w:rPr>
          <w:rFonts w:ascii="Angsana New" w:hAnsi="Angsana New" w:hint="cs"/>
          <w:sz w:val="30"/>
          <w:szCs w:val="30"/>
          <w:cs/>
        </w:rPr>
        <w:t>ร่วมไ</w:t>
      </w:r>
      <w:r w:rsidRPr="004B707B">
        <w:rPr>
          <w:rFonts w:ascii="Angsana New" w:hAnsi="Angsana New"/>
          <w:sz w:val="30"/>
          <w:szCs w:val="30"/>
          <w:cs/>
        </w:rPr>
        <w:t>ด้ทำสัญญากู้ยืมกับ</w:t>
      </w:r>
      <w:r w:rsidRPr="004B707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4B707B">
        <w:rPr>
          <w:rFonts w:ascii="Angsana New" w:hAnsi="Angsana New"/>
          <w:sz w:val="30"/>
          <w:szCs w:val="30"/>
          <w:cs/>
        </w:rPr>
        <w:t>แห่งหนึ่ง</w:t>
      </w:r>
      <w:r w:rsidRPr="004B707B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4B707B">
        <w:rPr>
          <w:rFonts w:ascii="Angsana New" w:hAnsi="Angsana New"/>
          <w:sz w:val="30"/>
          <w:szCs w:val="30"/>
          <w:cs/>
        </w:rPr>
        <w:t>บริษัทค้ำประกันเงินกู้</w:t>
      </w:r>
      <w:r w:rsidRPr="004B707B">
        <w:rPr>
          <w:rFonts w:ascii="Angsana New" w:hAnsi="Angsana New" w:hint="cs"/>
          <w:sz w:val="30"/>
          <w:szCs w:val="30"/>
          <w:cs/>
        </w:rPr>
        <w:t>ยืม</w:t>
      </w:r>
      <w:r w:rsidRPr="004B707B">
        <w:rPr>
          <w:rFonts w:ascii="Angsana New" w:hAnsi="Angsana New"/>
          <w:sz w:val="30"/>
          <w:szCs w:val="30"/>
          <w:cs/>
        </w:rPr>
        <w:t>ดังกล่าว</w:t>
      </w:r>
      <w:r w:rsidRPr="004B707B">
        <w:rPr>
          <w:rFonts w:ascii="Angsana New" w:hAnsi="Angsana New" w:hint="cs"/>
          <w:sz w:val="30"/>
          <w:szCs w:val="30"/>
          <w:cs/>
        </w:rPr>
        <w:t>และ</w:t>
      </w:r>
      <w:r w:rsidRPr="004B707B">
        <w:rPr>
          <w:rFonts w:ascii="Angsana New" w:hAnsi="Angsana New"/>
          <w:sz w:val="30"/>
          <w:szCs w:val="30"/>
          <w:cs/>
        </w:rPr>
        <w:t>จำนำใบหุ้นของบริษัท</w:t>
      </w:r>
      <w:r w:rsidRPr="004B707B">
        <w:rPr>
          <w:rFonts w:ascii="Angsana New" w:hAnsi="Angsana New" w:hint="cs"/>
          <w:sz w:val="30"/>
          <w:szCs w:val="30"/>
          <w:cs/>
        </w:rPr>
        <w:t>ร่วม</w:t>
      </w:r>
      <w:r w:rsidRPr="004B707B">
        <w:rPr>
          <w:rFonts w:ascii="Angsana New" w:hAnsi="Angsana New"/>
          <w:sz w:val="30"/>
          <w:szCs w:val="30"/>
          <w:cs/>
        </w:rPr>
        <w:t>ที่ถือโดยบริษัททั้งจำนวนกับ</w:t>
      </w:r>
      <w:r w:rsidRPr="004B707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4B707B">
        <w:rPr>
          <w:rFonts w:ascii="Angsana New" w:hAnsi="Angsana New"/>
          <w:sz w:val="30"/>
          <w:szCs w:val="30"/>
          <w:cs/>
        </w:rPr>
        <w:t>ดังกล่าว</w:t>
      </w:r>
    </w:p>
    <w:p w:rsidR="000B5ECF" w:rsidRPr="00382043" w:rsidRDefault="000B5ECF" w:rsidP="00841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82043" w:rsidRPr="00382043" w:rsidRDefault="00382043" w:rsidP="00841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2043">
        <w:rPr>
          <w:rFonts w:ascii="Angsana New" w:hAnsi="Angsana New" w:hint="cs"/>
          <w:sz w:val="30"/>
          <w:szCs w:val="30"/>
          <w:cs/>
        </w:rPr>
        <w:t>ในเด</w:t>
      </w:r>
      <w:r>
        <w:rPr>
          <w:rFonts w:ascii="Angsana New" w:hAnsi="Angsana New" w:hint="cs"/>
          <w:sz w:val="30"/>
          <w:szCs w:val="30"/>
          <w:cs/>
        </w:rPr>
        <w:t xml:space="preserve">ือนมีนาคม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กองทุนรวมสิทธิการเช่าอสังหาริมทรัพย์</w:t>
      </w:r>
      <w:r w:rsidR="00B11CE0">
        <w:rPr>
          <w:rFonts w:ascii="Angsana New" w:hAnsi="Angsana New" w:hint="cs"/>
          <w:sz w:val="30"/>
          <w:szCs w:val="30"/>
          <w:cs/>
        </w:rPr>
        <w:t xml:space="preserve">โกลด์ลดมูลค่าหน่วยลงทุนหน่วยละ </w:t>
      </w:r>
      <w:r w:rsidR="00B11CE0">
        <w:rPr>
          <w:rFonts w:ascii="Angsana New" w:hAnsi="Angsana New"/>
          <w:sz w:val="30"/>
          <w:szCs w:val="30"/>
        </w:rPr>
        <w:t xml:space="preserve">0.1650 </w:t>
      </w:r>
      <w:r w:rsidR="00B11CE0">
        <w:rPr>
          <w:rFonts w:ascii="Angsana New" w:hAnsi="Angsana New" w:hint="cs"/>
          <w:sz w:val="30"/>
          <w:szCs w:val="30"/>
          <w:cs/>
        </w:rPr>
        <w:t xml:space="preserve">บาท โดยลดมูลค่าหน่วยลงทุนที่ตราไว้จาก </w:t>
      </w:r>
      <w:r w:rsidR="00B11CE0">
        <w:rPr>
          <w:rFonts w:ascii="Angsana New" w:hAnsi="Angsana New"/>
          <w:sz w:val="30"/>
          <w:szCs w:val="30"/>
        </w:rPr>
        <w:t>9.790</w:t>
      </w:r>
      <w:r w:rsidR="00426CD2">
        <w:rPr>
          <w:rFonts w:ascii="Angsana New" w:hAnsi="Angsana New"/>
          <w:sz w:val="30"/>
          <w:szCs w:val="30"/>
        </w:rPr>
        <w:t>2</w:t>
      </w:r>
      <w:r w:rsidR="00B11CE0">
        <w:rPr>
          <w:rFonts w:ascii="Angsana New" w:hAnsi="Angsana New"/>
          <w:sz w:val="30"/>
          <w:szCs w:val="30"/>
        </w:rPr>
        <w:t xml:space="preserve"> </w:t>
      </w:r>
      <w:r w:rsidR="00B11CE0">
        <w:rPr>
          <w:rFonts w:ascii="Angsana New" w:hAnsi="Angsana New" w:hint="cs"/>
          <w:sz w:val="30"/>
          <w:szCs w:val="30"/>
          <w:cs/>
        </w:rPr>
        <w:t xml:space="preserve">บาทต่อหน่วยเป็น </w:t>
      </w:r>
      <w:r w:rsidR="00B11CE0">
        <w:rPr>
          <w:rFonts w:ascii="Angsana New" w:hAnsi="Angsana New"/>
          <w:sz w:val="30"/>
          <w:szCs w:val="30"/>
        </w:rPr>
        <w:t xml:space="preserve">9.6252 </w:t>
      </w:r>
      <w:r w:rsidR="00B11CE0">
        <w:rPr>
          <w:rFonts w:ascii="Angsana New" w:hAnsi="Angsana New" w:hint="cs"/>
          <w:sz w:val="30"/>
          <w:szCs w:val="30"/>
          <w:cs/>
        </w:rPr>
        <w:t>บาทต่อหน่วย โดยบริษัทได้รับเงินจากการลดมูลค่าหน</w:t>
      </w:r>
      <w:r w:rsidR="00E95199">
        <w:rPr>
          <w:rFonts w:ascii="Angsana New" w:hAnsi="Angsana New" w:hint="cs"/>
          <w:sz w:val="30"/>
          <w:szCs w:val="30"/>
          <w:cs/>
        </w:rPr>
        <w:t>่</w:t>
      </w:r>
      <w:r w:rsidR="00B11CE0">
        <w:rPr>
          <w:rFonts w:ascii="Angsana New" w:hAnsi="Angsana New" w:hint="cs"/>
          <w:sz w:val="30"/>
          <w:szCs w:val="30"/>
          <w:cs/>
        </w:rPr>
        <w:t xml:space="preserve">วยลงทุนจำนวน </w:t>
      </w:r>
      <w:r w:rsidR="00B11CE0">
        <w:rPr>
          <w:rFonts w:ascii="Angsana New" w:hAnsi="Angsana New"/>
          <w:sz w:val="30"/>
          <w:szCs w:val="30"/>
        </w:rPr>
        <w:t xml:space="preserve">11.22 </w:t>
      </w:r>
      <w:r w:rsidR="00B11CE0">
        <w:rPr>
          <w:rFonts w:ascii="Angsana New" w:hAnsi="Angsana New" w:hint="cs"/>
          <w:sz w:val="30"/>
          <w:szCs w:val="30"/>
          <w:cs/>
        </w:rPr>
        <w:t>ล้านบาท</w:t>
      </w:r>
    </w:p>
    <w:p w:rsidR="00382043" w:rsidRPr="00382043" w:rsidRDefault="00382043" w:rsidP="00841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D5DD6" w:rsidRPr="008C63E7" w:rsidRDefault="002D5DD6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63E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2D5DD6" w:rsidRPr="008C63E7" w:rsidRDefault="002D5DD6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43F3" w:rsidRDefault="00B943F3" w:rsidP="00B94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72A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B72A5">
        <w:rPr>
          <w:rFonts w:ascii="Angsana New" w:hAnsi="Angsana New"/>
          <w:sz w:val="30"/>
          <w:szCs w:val="30"/>
        </w:rPr>
        <w:t>10</w:t>
      </w:r>
      <w:r w:rsidRPr="006B72A5">
        <w:rPr>
          <w:rFonts w:ascii="Angsana New" w:hAnsi="Angsana New"/>
          <w:sz w:val="30"/>
          <w:szCs w:val="30"/>
          <w:cs/>
        </w:rPr>
        <w:t xml:space="preserve"> มกราคม </w:t>
      </w:r>
      <w:r w:rsidRPr="006B72A5">
        <w:rPr>
          <w:rFonts w:ascii="Angsana New" w:hAnsi="Angsana New"/>
          <w:sz w:val="30"/>
          <w:szCs w:val="30"/>
        </w:rPr>
        <w:t>2560</w:t>
      </w:r>
      <w:r w:rsidRPr="006B72A5">
        <w:rPr>
          <w:rFonts w:ascii="Angsana New" w:hAnsi="Angsana New"/>
          <w:sz w:val="30"/>
          <w:szCs w:val="30"/>
          <w:cs/>
        </w:rPr>
        <w:t xml:space="preserve"> บริษัท เกษมทรัพย์ภักดี จำกัด เพิ่มทุนจดทะเบียนเป็น </w:t>
      </w:r>
      <w:r w:rsidRPr="006B72A5">
        <w:rPr>
          <w:rFonts w:ascii="Angsana New" w:hAnsi="Angsana New"/>
          <w:sz w:val="30"/>
          <w:szCs w:val="30"/>
        </w:rPr>
        <w:t xml:space="preserve">3,000 </w:t>
      </w:r>
      <w:r w:rsidRPr="006B72A5">
        <w:rPr>
          <w:rFonts w:ascii="Angsana New" w:hAnsi="Angsana New"/>
          <w:sz w:val="30"/>
          <w:szCs w:val="30"/>
          <w:cs/>
        </w:rPr>
        <w:t>ล้านบาท (</w:t>
      </w:r>
      <w:r w:rsidRPr="006B72A5">
        <w:rPr>
          <w:rFonts w:ascii="Angsana New" w:hAnsi="Angsana New"/>
          <w:sz w:val="30"/>
          <w:szCs w:val="30"/>
        </w:rPr>
        <w:t>300,000,000</w:t>
      </w:r>
      <w:r w:rsidRPr="006B72A5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6B72A5">
        <w:rPr>
          <w:rFonts w:ascii="Angsana New" w:hAnsi="Angsana New"/>
          <w:sz w:val="30"/>
          <w:szCs w:val="30"/>
        </w:rPr>
        <w:t>10</w:t>
      </w:r>
      <w:r w:rsidRPr="006B72A5">
        <w:rPr>
          <w:rFonts w:ascii="Angsana New" w:hAnsi="Angsana New"/>
          <w:sz w:val="30"/>
          <w:szCs w:val="30"/>
          <w:cs/>
        </w:rPr>
        <w:t xml:space="preserve"> บาท) และมีการเรียกชำระหุ้นเพิ่มทุนตามสัดส่วนการถือหุ้นร้อยละ </w:t>
      </w:r>
      <w:r w:rsidRPr="006B72A5">
        <w:rPr>
          <w:rFonts w:ascii="Angsana New" w:hAnsi="Angsana New"/>
          <w:sz w:val="30"/>
          <w:szCs w:val="30"/>
        </w:rPr>
        <w:t>49</w:t>
      </w:r>
      <w:r w:rsidRPr="006B72A5">
        <w:rPr>
          <w:rFonts w:ascii="Angsana New" w:hAnsi="Angsana New"/>
          <w:sz w:val="30"/>
          <w:szCs w:val="30"/>
          <w:cs/>
        </w:rPr>
        <w:t xml:space="preserve"> ในระหว่าง</w:t>
      </w:r>
      <w:r w:rsidR="00DE4ADE">
        <w:rPr>
          <w:rFonts w:ascii="Angsana New" w:hAnsi="Angsana New" w:hint="cs"/>
          <w:sz w:val="30"/>
          <w:szCs w:val="30"/>
          <w:cs/>
        </w:rPr>
        <w:t>งวดหก</w:t>
      </w:r>
      <w:r w:rsidRPr="006B72A5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6B72A5">
        <w:rPr>
          <w:rFonts w:ascii="Angsana New" w:hAnsi="Angsana New"/>
          <w:sz w:val="30"/>
          <w:szCs w:val="30"/>
        </w:rPr>
        <w:t xml:space="preserve">31 </w:t>
      </w:r>
      <w:r w:rsidR="00DE4ADE">
        <w:rPr>
          <w:rFonts w:ascii="Angsana New" w:hAnsi="Angsana New" w:hint="cs"/>
          <w:sz w:val="30"/>
          <w:szCs w:val="30"/>
          <w:cs/>
        </w:rPr>
        <w:t>มีนาคม</w:t>
      </w:r>
      <w:r w:rsidRPr="006B72A5">
        <w:rPr>
          <w:rFonts w:ascii="Angsana New" w:hAnsi="Angsana New" w:hint="cs"/>
          <w:sz w:val="30"/>
          <w:szCs w:val="30"/>
          <w:cs/>
        </w:rPr>
        <w:t xml:space="preserve"> </w:t>
      </w:r>
      <w:r w:rsidRPr="006B72A5">
        <w:rPr>
          <w:rFonts w:ascii="Angsana New" w:hAnsi="Angsana New"/>
          <w:sz w:val="30"/>
          <w:szCs w:val="30"/>
        </w:rPr>
        <w:t>256</w:t>
      </w:r>
      <w:r w:rsidR="00DE4ADE">
        <w:rPr>
          <w:rFonts w:ascii="Angsana New" w:hAnsi="Angsana New"/>
          <w:sz w:val="30"/>
          <w:szCs w:val="30"/>
        </w:rPr>
        <w:t>1</w:t>
      </w:r>
      <w:r w:rsidRPr="006B72A5">
        <w:rPr>
          <w:rFonts w:ascii="Angsana New" w:hAnsi="Angsana New"/>
          <w:sz w:val="30"/>
          <w:szCs w:val="30"/>
        </w:rPr>
        <w:t xml:space="preserve"> </w:t>
      </w:r>
      <w:r w:rsidRPr="006B72A5">
        <w:rPr>
          <w:rFonts w:ascii="Angsana New" w:hAnsi="Angsana New" w:hint="cs"/>
          <w:sz w:val="30"/>
          <w:szCs w:val="30"/>
          <w:cs/>
        </w:rPr>
        <w:t xml:space="preserve">เป็นจำนวนทั้งสิ้น </w:t>
      </w:r>
      <w:r w:rsidR="00DB2585">
        <w:rPr>
          <w:rFonts w:ascii="Angsana New" w:hAnsi="Angsana New"/>
          <w:sz w:val="30"/>
          <w:szCs w:val="30"/>
        </w:rPr>
        <w:t>294</w:t>
      </w:r>
      <w:r w:rsidRPr="006B72A5">
        <w:rPr>
          <w:rFonts w:ascii="Angsana New" w:hAnsi="Angsana New"/>
          <w:sz w:val="30"/>
          <w:szCs w:val="30"/>
        </w:rPr>
        <w:t xml:space="preserve"> </w:t>
      </w:r>
      <w:r w:rsidRPr="006B72A5">
        <w:rPr>
          <w:rFonts w:ascii="Angsana New" w:hAnsi="Angsana New" w:hint="cs"/>
          <w:sz w:val="30"/>
          <w:szCs w:val="30"/>
          <w:cs/>
        </w:rPr>
        <w:t>ล้าน</w:t>
      </w:r>
      <w:r w:rsidRPr="00070D58">
        <w:rPr>
          <w:rFonts w:ascii="Angsana New" w:hAnsi="Angsana New" w:hint="cs"/>
          <w:sz w:val="30"/>
          <w:szCs w:val="30"/>
          <w:cs/>
        </w:rPr>
        <w:t>บาท</w:t>
      </w:r>
      <w:r w:rsidRPr="00070D58">
        <w:rPr>
          <w:rFonts w:ascii="Angsana New" w:hAnsi="Angsana New"/>
          <w:sz w:val="30"/>
          <w:szCs w:val="30"/>
        </w:rPr>
        <w:t xml:space="preserve"> </w:t>
      </w:r>
      <w:r w:rsidRPr="00070D58">
        <w:rPr>
          <w:rFonts w:ascii="Angsana New" w:hAnsi="Angsana New" w:hint="cs"/>
          <w:sz w:val="30"/>
          <w:szCs w:val="30"/>
          <w:cs/>
        </w:rPr>
        <w:t xml:space="preserve">คิดเป็นร้อยละ </w:t>
      </w:r>
      <w:r w:rsidR="00382043">
        <w:rPr>
          <w:rFonts w:ascii="Angsana New" w:hAnsi="Angsana New"/>
          <w:sz w:val="30"/>
          <w:szCs w:val="30"/>
        </w:rPr>
        <w:t>3</w:t>
      </w:r>
      <w:r w:rsidRPr="00070D58">
        <w:rPr>
          <w:rFonts w:ascii="Angsana New" w:hAnsi="Angsana New"/>
          <w:sz w:val="30"/>
          <w:szCs w:val="30"/>
        </w:rPr>
        <w:t xml:space="preserve">0 </w:t>
      </w:r>
      <w:r w:rsidRPr="00070D58">
        <w:rPr>
          <w:rFonts w:ascii="Angsana New" w:hAnsi="Angsana New" w:hint="cs"/>
          <w:sz w:val="30"/>
          <w:szCs w:val="30"/>
          <w:cs/>
        </w:rPr>
        <w:t>ของมูลค่าหุ้นที่ออกใหม่</w:t>
      </w:r>
    </w:p>
    <w:p w:rsidR="005E41DE" w:rsidRPr="008C63E7" w:rsidRDefault="005E41DE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C283F" w:rsidRPr="008C63E7" w:rsidRDefault="00FC283F" w:rsidP="00B943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:rsidR="007E7E87" w:rsidRPr="004B707B" w:rsidRDefault="007E7E87" w:rsidP="007E7E87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  <w:sectPr w:rsidR="007E7E87" w:rsidRPr="004B707B" w:rsidSect="009303C1">
          <w:headerReference w:type="default" r:id="rId10"/>
          <w:pgSz w:w="11907" w:h="16840" w:code="9"/>
          <w:pgMar w:top="691" w:right="1152" w:bottom="720" w:left="1152" w:header="720" w:footer="504" w:gutter="0"/>
          <w:pgNumType w:start="38"/>
          <w:cols w:space="708"/>
          <w:docGrid w:linePitch="360"/>
        </w:sectPr>
      </w:pPr>
    </w:p>
    <w:p w:rsidR="00FD1DC3" w:rsidRPr="004B707B" w:rsidRDefault="00FD1DC3" w:rsidP="0032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เงินลงทุน</w:t>
      </w:r>
      <w:r w:rsidR="005072B0" w:rsidRPr="004B707B">
        <w:rPr>
          <w:rFonts w:ascii="Angsana New" w:hAnsi="Angsana New" w:hint="cs"/>
          <w:sz w:val="30"/>
          <w:szCs w:val="30"/>
          <w:cs/>
        </w:rPr>
        <w:t>ในบริษัทร่วม</w:t>
      </w:r>
      <w:r w:rsidR="00F45591" w:rsidRPr="004B707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B707B">
        <w:rPr>
          <w:rFonts w:ascii="Angsana New" w:hAnsi="Angsana New"/>
          <w:sz w:val="30"/>
          <w:szCs w:val="30"/>
          <w:cs/>
        </w:rPr>
        <w:t xml:space="preserve"> วันที่ </w:t>
      </w:r>
      <w:r w:rsidR="002A2B6E">
        <w:rPr>
          <w:rFonts w:ascii="Angsana New" w:hAnsi="Angsana New"/>
          <w:sz w:val="30"/>
          <w:szCs w:val="30"/>
        </w:rPr>
        <w:t>31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E54B4C">
        <w:rPr>
          <w:rFonts w:ascii="Angsana New" w:hAnsi="Angsana New" w:hint="cs"/>
          <w:sz w:val="30"/>
          <w:szCs w:val="30"/>
          <w:cs/>
        </w:rPr>
        <w:t>มีนาคม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2A2B6E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/>
          <w:sz w:val="30"/>
          <w:szCs w:val="30"/>
        </w:rPr>
        <w:t>5</w:t>
      </w:r>
      <w:r w:rsidR="007C1EEB" w:rsidRPr="004B707B">
        <w:rPr>
          <w:rFonts w:ascii="Angsana New" w:hAnsi="Angsana New" w:hint="cs"/>
          <w:sz w:val="30"/>
          <w:szCs w:val="30"/>
          <w:cs/>
        </w:rPr>
        <w:t>6</w:t>
      </w:r>
      <w:r w:rsidR="0066770C">
        <w:rPr>
          <w:rFonts w:ascii="Angsana New" w:hAnsi="Angsana New"/>
          <w:sz w:val="30"/>
          <w:szCs w:val="30"/>
        </w:rPr>
        <w:t xml:space="preserve">2 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1B20">
        <w:rPr>
          <w:rFonts w:ascii="Angsana New" w:hAnsi="Angsana New"/>
          <w:sz w:val="30"/>
          <w:szCs w:val="30"/>
        </w:rPr>
        <w:t xml:space="preserve">30 </w:t>
      </w:r>
      <w:r w:rsidR="00FF1B2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C1EEB" w:rsidRPr="004B707B">
        <w:rPr>
          <w:rFonts w:ascii="Angsana New" w:hAnsi="Angsana New"/>
          <w:sz w:val="30"/>
          <w:szCs w:val="30"/>
        </w:rPr>
        <w:t>256</w:t>
      </w:r>
      <w:r w:rsidR="0066770C">
        <w:rPr>
          <w:rFonts w:ascii="Angsana New" w:hAnsi="Angsana New"/>
          <w:sz w:val="30"/>
          <w:szCs w:val="30"/>
        </w:rPr>
        <w:t>1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4B707B">
        <w:rPr>
          <w:rFonts w:ascii="Angsana New" w:hAnsi="Angsana New"/>
          <w:sz w:val="30"/>
          <w:szCs w:val="30"/>
          <w:cs/>
        </w:rPr>
        <w:t>สำหรับ</w:t>
      </w:r>
      <w:r w:rsidR="00B30A3D" w:rsidRPr="004B707B">
        <w:rPr>
          <w:rFonts w:ascii="Angsana New" w:hAnsi="Angsana New" w:hint="cs"/>
          <w:sz w:val="30"/>
          <w:szCs w:val="30"/>
          <w:cs/>
        </w:rPr>
        <w:t>งวด</w:t>
      </w:r>
      <w:r w:rsidR="00FF1B20">
        <w:rPr>
          <w:rFonts w:ascii="Angsana New" w:hAnsi="Angsana New" w:hint="cs"/>
          <w:sz w:val="30"/>
          <w:szCs w:val="30"/>
          <w:cs/>
        </w:rPr>
        <w:t>หก</w:t>
      </w:r>
      <w:r w:rsidR="00B30A3D" w:rsidRPr="004B707B">
        <w:rPr>
          <w:rFonts w:ascii="Angsana New" w:hAnsi="Angsana New" w:hint="cs"/>
          <w:sz w:val="30"/>
          <w:szCs w:val="30"/>
          <w:cs/>
        </w:rPr>
        <w:t>เดือน</w:t>
      </w:r>
      <w:r w:rsidR="009421E1" w:rsidRPr="004B7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F61B4">
        <w:rPr>
          <w:rFonts w:ascii="Angsana New" w:hAnsi="Angsana New"/>
          <w:sz w:val="30"/>
          <w:szCs w:val="30"/>
        </w:rPr>
        <w:t>31</w:t>
      </w:r>
      <w:r w:rsidR="009421E1" w:rsidRPr="004B707B">
        <w:rPr>
          <w:rFonts w:ascii="Angsana New" w:hAnsi="Angsana New"/>
          <w:sz w:val="30"/>
          <w:szCs w:val="30"/>
        </w:rPr>
        <w:t xml:space="preserve"> </w:t>
      </w:r>
      <w:r w:rsidR="00FF1B20">
        <w:rPr>
          <w:rFonts w:ascii="Angsana New" w:hAnsi="Angsana New" w:hint="cs"/>
          <w:sz w:val="30"/>
          <w:szCs w:val="30"/>
          <w:cs/>
        </w:rPr>
        <w:t>มีนาคม</w:t>
      </w:r>
      <w:r w:rsidR="009421E1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:rsidR="005931F8" w:rsidRPr="004B707B" w:rsidRDefault="005931F8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4910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2924"/>
        <w:gridCol w:w="700"/>
        <w:gridCol w:w="1580"/>
        <w:gridCol w:w="643"/>
        <w:gridCol w:w="262"/>
        <w:gridCol w:w="629"/>
        <w:gridCol w:w="262"/>
        <w:gridCol w:w="719"/>
        <w:gridCol w:w="265"/>
        <w:gridCol w:w="713"/>
        <w:gridCol w:w="262"/>
        <w:gridCol w:w="713"/>
        <w:gridCol w:w="236"/>
        <w:gridCol w:w="739"/>
        <w:gridCol w:w="26"/>
        <w:gridCol w:w="213"/>
        <w:gridCol w:w="23"/>
        <w:gridCol w:w="684"/>
        <w:gridCol w:w="271"/>
        <w:gridCol w:w="722"/>
        <w:gridCol w:w="268"/>
        <w:gridCol w:w="719"/>
        <w:gridCol w:w="271"/>
        <w:gridCol w:w="707"/>
      </w:tblGrid>
      <w:tr w:rsidR="00227685" w:rsidRPr="004B707B" w:rsidTr="00941C16">
        <w:tc>
          <w:tcPr>
            <w:tcW w:w="1005" w:type="pct"/>
          </w:tcPr>
          <w:p w:rsidR="005931F8" w:rsidRPr="004B707B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3" w:type="pct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210" w:type="pct"/>
            <w:gridSpan w:val="21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27685" w:rsidRPr="004B707B" w:rsidTr="00941C16">
        <w:tc>
          <w:tcPr>
            <w:tcW w:w="1005" w:type="pct"/>
          </w:tcPr>
          <w:p w:rsidR="005931F8" w:rsidRPr="004B707B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43" w:type="pct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27" w:type="pct"/>
            <w:gridSpan w:val="3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pct"/>
            <w:vAlign w:val="bottom"/>
          </w:tcPr>
          <w:p w:rsidR="005931F8" w:rsidRPr="004B707B" w:rsidRDefault="005931F8" w:rsidP="00A934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hanging="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3" w:type="pct"/>
            <w:gridSpan w:val="3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90" w:type="pct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2" w:type="pct"/>
            <w:gridSpan w:val="2"/>
            <w:vAlign w:val="bottom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" w:type="pct"/>
            <w:gridSpan w:val="4"/>
            <w:shd w:val="clear" w:color="auto" w:fill="auto"/>
            <w:vAlign w:val="bottom"/>
          </w:tcPr>
          <w:p w:rsidR="005931F8" w:rsidRPr="001A4BF6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5931F8" w:rsidRPr="001A4BF6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92" w:type="pct"/>
          </w:tcPr>
          <w:p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2" w:type="pct"/>
            <w:gridSpan w:val="3"/>
          </w:tcPr>
          <w:p w:rsidR="005931F8" w:rsidRPr="004B707B" w:rsidRDefault="005931F8" w:rsidP="0022768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6345F1"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  <w:r w:rsidR="006345F1" w:rsidRPr="004B707B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br/>
            </w:r>
            <w:r w:rsidR="00D6758C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หก</w:t>
            </w:r>
            <w:r w:rsidR="006345F1"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27685" w:rsidRPr="004B707B" w:rsidTr="00941C16">
        <w:trPr>
          <w:trHeight w:val="335"/>
        </w:trPr>
        <w:tc>
          <w:tcPr>
            <w:tcW w:w="1005" w:type="pct"/>
          </w:tcPr>
          <w:p w:rsidR="00617961" w:rsidRPr="004B707B" w:rsidRDefault="00617961" w:rsidP="00617961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43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9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8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2" w:type="pct"/>
            <w:gridSpan w:val="2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93" w:type="pct"/>
            <w:shd w:val="clear" w:color="auto" w:fill="auto"/>
          </w:tcPr>
          <w:p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A4BF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</w:t>
            </w:r>
          </w:p>
        </w:tc>
        <w:tc>
          <w:tcPr>
            <w:tcW w:w="92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7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93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</w:tr>
      <w:tr w:rsidR="00227685" w:rsidRPr="004B707B" w:rsidTr="00941C16">
        <w:tc>
          <w:tcPr>
            <w:tcW w:w="1005" w:type="pct"/>
          </w:tcPr>
          <w:p w:rsidR="00617961" w:rsidRPr="004B707B" w:rsidRDefault="00617961" w:rsidP="00617961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43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8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63" w:type="pct"/>
            <w:gridSpan w:val="2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B70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1" w:type="pct"/>
            <w:gridSpan w:val="2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35" w:type="pct"/>
            <w:shd w:val="clear" w:color="auto" w:fill="auto"/>
          </w:tcPr>
          <w:p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4BF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3" w:type="pct"/>
            <w:shd w:val="clear" w:color="auto" w:fill="auto"/>
          </w:tcPr>
          <w:p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2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 w:hanging="3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7" w:type="pct"/>
          </w:tcPr>
          <w:p w:rsidR="00617961" w:rsidRPr="004B707B" w:rsidRDefault="00617961" w:rsidP="00227685">
            <w:pPr>
              <w:pStyle w:val="acctfourfigures"/>
              <w:tabs>
                <w:tab w:val="clear" w:pos="765"/>
              </w:tabs>
              <w:spacing w:line="240" w:lineRule="atLeast"/>
              <w:ind w:left="-203" w:right="-380" w:firstLine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3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4BF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227685" w:rsidRPr="004B707B" w:rsidTr="00941C16">
        <w:tc>
          <w:tcPr>
            <w:tcW w:w="1005" w:type="pct"/>
          </w:tcPr>
          <w:p w:rsidR="00617961" w:rsidRPr="004B707B" w:rsidRDefault="00617961" w:rsidP="00617961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543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2" w:type="pct"/>
            <w:gridSpan w:val="2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3" w:type="pct"/>
            <w:shd w:val="clear" w:color="auto" w:fill="auto"/>
          </w:tcPr>
          <w:p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1A4BF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2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7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3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227685" w:rsidRPr="004B707B" w:rsidTr="00941C16">
        <w:tc>
          <w:tcPr>
            <w:tcW w:w="1005" w:type="pct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43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27" w:type="pct"/>
            <w:gridSpan w:val="3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93" w:type="pct"/>
            <w:gridSpan w:val="17"/>
            <w:shd w:val="clear" w:color="auto" w:fill="auto"/>
          </w:tcPr>
          <w:p w:rsidR="00617961" w:rsidRPr="001A4BF6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27685" w:rsidRPr="004B707B" w:rsidTr="00941C16">
        <w:tc>
          <w:tcPr>
            <w:tcW w:w="1005" w:type="pct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gridSpan w:val="2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27685" w:rsidRPr="004B707B" w:rsidTr="00941C16">
        <w:tc>
          <w:tcPr>
            <w:tcW w:w="1005" w:type="pct"/>
          </w:tcPr>
          <w:p w:rsidR="00617961" w:rsidRDefault="00617961" w:rsidP="00617961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กองทุนรวมสิทธิการเช่า</w:t>
            </w:r>
          </w:p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4B707B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3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ญ</w:t>
            </w: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543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221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798E">
              <w:rPr>
                <w:rFonts w:ascii="Angsana New" w:hAnsi="Angsana New"/>
                <w:sz w:val="24"/>
                <w:szCs w:val="24"/>
              </w:rPr>
              <w:t>33.00</w:t>
            </w:r>
          </w:p>
        </w:tc>
        <w:tc>
          <w:tcPr>
            <w:tcW w:w="90" w:type="pct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90" w:type="pct"/>
          </w:tcPr>
          <w:p w:rsidR="00617961" w:rsidRPr="00FC798E" w:rsidRDefault="00617961" w:rsidP="00617961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1" w:type="pct"/>
          </w:tcPr>
          <w:p w:rsidR="00617961" w:rsidRPr="00674B97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6F6E37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DA1AD4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A1AD4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:rsidR="00617961" w:rsidRPr="006F6E37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2" w:type="pct"/>
            <w:gridSpan w:val="2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color w:val="000000"/>
                <w:sz w:val="24"/>
                <w:szCs w:val="24"/>
              </w:rPr>
              <w:t>204.98</w:t>
            </w:r>
          </w:p>
        </w:tc>
        <w:tc>
          <w:tcPr>
            <w:tcW w:w="93" w:type="pct"/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:rsidR="00617961" w:rsidRPr="00FC3150" w:rsidRDefault="00617961" w:rsidP="0022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color w:val="000000"/>
                <w:sz w:val="24"/>
                <w:szCs w:val="24"/>
              </w:rPr>
              <w:t>206.00</w:t>
            </w:r>
          </w:p>
        </w:tc>
        <w:tc>
          <w:tcPr>
            <w:tcW w:w="92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  <w:tc>
          <w:tcPr>
            <w:tcW w:w="93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27685" w:rsidRPr="004B707B" w:rsidTr="00941C16">
        <w:trPr>
          <w:trHeight w:val="254"/>
        </w:trPr>
        <w:tc>
          <w:tcPr>
            <w:tcW w:w="1005" w:type="pct"/>
            <w:vAlign w:val="bottom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43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21" w:type="pct"/>
            <w:vAlign w:val="center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0" w:type="pct"/>
            <w:vAlign w:val="center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0" w:type="pct"/>
            <w:vAlign w:val="center"/>
          </w:tcPr>
          <w:p w:rsidR="00617961" w:rsidRPr="00FC798E" w:rsidRDefault="00617961" w:rsidP="00617961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617961" w:rsidRPr="00FC798E" w:rsidRDefault="00617961" w:rsidP="00617961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1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617961" w:rsidRPr="006F6E37" w:rsidRDefault="00617961" w:rsidP="00617961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0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617961" w:rsidRPr="00DA1AD4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AD4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1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:rsidR="00617961" w:rsidRPr="006F6E37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2" w:type="pct"/>
            <w:gridSpan w:val="2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  <w:vAlign w:val="center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22"/>
                <w:tab w:val="left" w:pos="612"/>
              </w:tabs>
              <w:spacing w:line="240" w:lineRule="auto"/>
              <w:ind w:left="-108" w:right="-2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3" w:type="pct"/>
            <w:shd w:val="clear" w:color="auto" w:fill="auto"/>
            <w:vAlign w:val="center"/>
          </w:tcPr>
          <w:p w:rsidR="00617961" w:rsidRPr="00FC3150" w:rsidRDefault="00617961" w:rsidP="00617961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17961" w:rsidRPr="00FC3150" w:rsidRDefault="00617961" w:rsidP="0022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2" w:type="pct"/>
            <w:vAlign w:val="center"/>
          </w:tcPr>
          <w:p w:rsidR="00617961" w:rsidRPr="004B707B" w:rsidRDefault="00617961" w:rsidP="00617961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27685" w:rsidRPr="004B707B" w:rsidTr="00941C16">
        <w:tc>
          <w:tcPr>
            <w:tcW w:w="1005" w:type="pct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อสังหาริมทรัพย์โกลเด้นเวนเจอร์</w:t>
            </w:r>
          </w:p>
          <w:p w:rsidR="00617961" w:rsidRPr="004B707B" w:rsidRDefault="00617961" w:rsidP="00617961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221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0" w:type="pct"/>
            <w:vAlign w:val="center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0" w:type="pct"/>
          </w:tcPr>
          <w:p w:rsidR="00617961" w:rsidRPr="00FC798E" w:rsidRDefault="00617961" w:rsidP="00617961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FC798E" w:rsidRDefault="00617961" w:rsidP="00617961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1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6F6E37" w:rsidRDefault="00617961" w:rsidP="00617961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617961" w:rsidRPr="00DA1AD4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AD4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:rsidR="00617961" w:rsidRPr="006F6E37" w:rsidRDefault="00617961" w:rsidP="00617961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2" w:type="pct"/>
            <w:gridSpan w:val="2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color w:val="000000"/>
                <w:sz w:val="24"/>
                <w:szCs w:val="24"/>
              </w:rPr>
              <w:t>1,655.31</w:t>
            </w:r>
          </w:p>
        </w:tc>
        <w:tc>
          <w:tcPr>
            <w:tcW w:w="93" w:type="pct"/>
            <w:shd w:val="clear" w:color="auto" w:fill="auto"/>
          </w:tcPr>
          <w:p w:rsidR="00617961" w:rsidRPr="00FC3150" w:rsidRDefault="00617961" w:rsidP="00617961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:rsidR="00617961" w:rsidRPr="00FC3150" w:rsidRDefault="00617961" w:rsidP="0022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color w:val="000000"/>
                <w:sz w:val="24"/>
                <w:szCs w:val="24"/>
              </w:rPr>
              <w:t>1,689.09</w:t>
            </w:r>
          </w:p>
        </w:tc>
        <w:tc>
          <w:tcPr>
            <w:tcW w:w="92" w:type="pct"/>
          </w:tcPr>
          <w:p w:rsidR="00617961" w:rsidRPr="004B707B" w:rsidRDefault="00617961" w:rsidP="00617961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76.70</w:t>
            </w:r>
          </w:p>
        </w:tc>
        <w:tc>
          <w:tcPr>
            <w:tcW w:w="93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65.66</w:t>
            </w:r>
          </w:p>
        </w:tc>
      </w:tr>
      <w:tr w:rsidR="00227685" w:rsidRPr="004B707B" w:rsidTr="00941C16">
        <w:trPr>
          <w:trHeight w:val="289"/>
        </w:trPr>
        <w:tc>
          <w:tcPr>
            <w:tcW w:w="1005" w:type="pct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:rsidR="00617961" w:rsidRPr="00FC798E" w:rsidRDefault="00617961" w:rsidP="00617961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617961" w:rsidRPr="00FC798E" w:rsidRDefault="00617961" w:rsidP="00617961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FC798E" w:rsidRDefault="00617961" w:rsidP="00617961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6F6E37" w:rsidRDefault="00617961" w:rsidP="00617961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:rsidR="00617961" w:rsidRPr="00DA1AD4" w:rsidRDefault="00617961" w:rsidP="0061796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A1AD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1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</w:tcBorders>
          </w:tcPr>
          <w:p w:rsidR="00617961" w:rsidRPr="00D54CAD" w:rsidRDefault="00617961" w:rsidP="00617961">
            <w:pPr>
              <w:tabs>
                <w:tab w:val="clear" w:pos="227"/>
                <w:tab w:val="clear" w:pos="680"/>
                <w:tab w:val="left" w:pos="184"/>
                <w:tab w:val="decimal" w:pos="28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CA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2" w:type="pct"/>
            <w:gridSpan w:val="2"/>
          </w:tcPr>
          <w:p w:rsidR="00617961" w:rsidRPr="004B707B" w:rsidRDefault="00617961" w:rsidP="00617961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1,930.29</w:t>
            </w:r>
          </w:p>
        </w:tc>
        <w:tc>
          <w:tcPr>
            <w:tcW w:w="93" w:type="pct"/>
            <w:shd w:val="clear" w:color="auto" w:fill="auto"/>
          </w:tcPr>
          <w:p w:rsidR="00617961" w:rsidRPr="00FC3150" w:rsidRDefault="00617961" w:rsidP="00617961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7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1,965.09</w:t>
            </w:r>
          </w:p>
        </w:tc>
        <w:tc>
          <w:tcPr>
            <w:tcW w:w="92" w:type="pct"/>
          </w:tcPr>
          <w:p w:rsidR="00617961" w:rsidRPr="004B707B" w:rsidRDefault="00617961" w:rsidP="00617961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89.96</w:t>
            </w:r>
          </w:p>
        </w:tc>
        <w:tc>
          <w:tcPr>
            <w:tcW w:w="93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sz="4" w:space="0" w:color="auto"/>
              <w:bottom w:val="single" w:sz="4" w:space="0" w:color="auto"/>
            </w:tcBorders>
          </w:tcPr>
          <w:p w:rsidR="00617961" w:rsidRPr="00F947EF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65.66</w:t>
            </w:r>
          </w:p>
        </w:tc>
      </w:tr>
      <w:tr w:rsidR="00227685" w:rsidRPr="004B707B" w:rsidTr="00941C16">
        <w:trPr>
          <w:trHeight w:val="389"/>
        </w:trPr>
        <w:tc>
          <w:tcPr>
            <w:tcW w:w="1005" w:type="pct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:rsidR="00617961" w:rsidRPr="00FC798E" w:rsidRDefault="00617961" w:rsidP="00617961">
            <w:pPr>
              <w:spacing w:line="240" w:lineRule="auto"/>
              <w:ind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617961" w:rsidRPr="00FC798E" w:rsidRDefault="00617961" w:rsidP="00617961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FC798E" w:rsidRDefault="00617961" w:rsidP="00617961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6F6E37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DA1AD4" w:rsidRDefault="00617961" w:rsidP="0061796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:rsidR="00617961" w:rsidRPr="006F6E37" w:rsidRDefault="00617961" w:rsidP="00617961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gridSpan w:val="2"/>
          </w:tcPr>
          <w:p w:rsidR="00617961" w:rsidRPr="004B707B" w:rsidRDefault="00617961" w:rsidP="00617961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:rsidR="00617961" w:rsidRPr="00FC3150" w:rsidRDefault="00617961" w:rsidP="00617961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:rsidR="00617961" w:rsidRPr="004B707B" w:rsidRDefault="00617961" w:rsidP="00617961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27685" w:rsidRPr="004B707B" w:rsidTr="00941C16">
        <w:tc>
          <w:tcPr>
            <w:tcW w:w="1005" w:type="pct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 w:rsidR="009443F9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พัฒนา</w:t>
            </w:r>
          </w:p>
          <w:p w:rsidR="00617961" w:rsidRPr="004B707B" w:rsidRDefault="009443F9" w:rsidP="00944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617961"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1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0" w:type="pct"/>
            <w:vAlign w:val="center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0" w:type="pct"/>
          </w:tcPr>
          <w:p w:rsidR="00617961" w:rsidRPr="00FC798E" w:rsidRDefault="00617961" w:rsidP="00617961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:rsidR="00617961" w:rsidRPr="00FC798E" w:rsidRDefault="00617961" w:rsidP="00617961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1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:rsidR="00617961" w:rsidRPr="006F6E37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0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617961" w:rsidRPr="00DA1AD4" w:rsidRDefault="00617961" w:rsidP="0061796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AD4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1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:rsidR="00617961" w:rsidRPr="006F6E37" w:rsidRDefault="00617961" w:rsidP="00617961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  <w:gridSpan w:val="2"/>
          </w:tcPr>
          <w:p w:rsidR="00617961" w:rsidRPr="004B707B" w:rsidRDefault="00617961" w:rsidP="00617961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color w:val="000000"/>
                <w:sz w:val="24"/>
                <w:szCs w:val="24"/>
              </w:rPr>
              <w:t>1,412.13</w:t>
            </w:r>
          </w:p>
        </w:tc>
        <w:tc>
          <w:tcPr>
            <w:tcW w:w="93" w:type="pct"/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color w:val="000000"/>
                <w:sz w:val="24"/>
                <w:szCs w:val="24"/>
              </w:rPr>
              <w:t>1,435.22</w:t>
            </w:r>
          </w:p>
        </w:tc>
        <w:tc>
          <w:tcPr>
            <w:tcW w:w="92" w:type="pct"/>
          </w:tcPr>
          <w:p w:rsidR="00617961" w:rsidRPr="004B707B" w:rsidRDefault="00617961" w:rsidP="0022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93" w:right="-201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27685" w:rsidRPr="004B707B" w:rsidTr="00941C16">
        <w:tc>
          <w:tcPr>
            <w:tcW w:w="1005" w:type="pct"/>
            <w:vAlign w:val="bottom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617961" w:rsidRPr="00FC798E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7961" w:rsidRPr="00DA1AD4" w:rsidRDefault="00617961" w:rsidP="00617961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A1AD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1" w:type="pct"/>
            <w:vAlign w:val="center"/>
          </w:tcPr>
          <w:p w:rsidR="00617961" w:rsidRPr="00320D94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:rsidR="00617961" w:rsidRPr="006F6E37" w:rsidRDefault="00617961" w:rsidP="00617961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  <w:gridSpan w:val="2"/>
          </w:tcPr>
          <w:p w:rsidR="00617961" w:rsidRPr="00F947EF" w:rsidRDefault="00617961" w:rsidP="00617961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1,412.13</w:t>
            </w:r>
          </w:p>
        </w:tc>
        <w:tc>
          <w:tcPr>
            <w:tcW w:w="93" w:type="pct"/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1,435.22</w:t>
            </w:r>
          </w:p>
        </w:tc>
        <w:tc>
          <w:tcPr>
            <w:tcW w:w="92" w:type="pct"/>
            <w:vAlign w:val="center"/>
          </w:tcPr>
          <w:p w:rsidR="00617961" w:rsidRPr="004B707B" w:rsidRDefault="00617961" w:rsidP="00617961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vAlign w:val="center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617961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227685" w:rsidRPr="004B707B" w:rsidTr="00941C16">
        <w:tc>
          <w:tcPr>
            <w:tcW w:w="1005" w:type="pct"/>
            <w:vAlign w:val="bottom"/>
          </w:tcPr>
          <w:p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1" w:type="pct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17961" w:rsidRPr="00DA1AD4" w:rsidRDefault="00617961" w:rsidP="00617961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A1AD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1" w:type="pct"/>
            <w:vAlign w:val="center"/>
          </w:tcPr>
          <w:p w:rsidR="00617961" w:rsidRPr="00320D94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17961" w:rsidRPr="006F6E37" w:rsidRDefault="00617961" w:rsidP="00617961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2" w:type="pct"/>
            <w:gridSpan w:val="2"/>
          </w:tcPr>
          <w:p w:rsidR="00617961" w:rsidRPr="00F947EF" w:rsidRDefault="00617961" w:rsidP="00617961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3,342.42</w:t>
            </w:r>
          </w:p>
        </w:tc>
        <w:tc>
          <w:tcPr>
            <w:tcW w:w="93" w:type="pct"/>
            <w:shd w:val="clear" w:color="auto" w:fill="auto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7961" w:rsidRPr="00FC3150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315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3,400.31</w:t>
            </w:r>
          </w:p>
        </w:tc>
        <w:tc>
          <w:tcPr>
            <w:tcW w:w="92" w:type="pct"/>
            <w:vAlign w:val="center"/>
          </w:tcPr>
          <w:p w:rsidR="00617961" w:rsidRPr="004B707B" w:rsidRDefault="00617961" w:rsidP="00617961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17961" w:rsidRPr="00FC798E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89.96</w:t>
            </w:r>
          </w:p>
        </w:tc>
        <w:tc>
          <w:tcPr>
            <w:tcW w:w="93" w:type="pct"/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17961" w:rsidRPr="004B707B" w:rsidRDefault="00617961" w:rsidP="0061796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65.66</w:t>
            </w:r>
          </w:p>
        </w:tc>
      </w:tr>
    </w:tbl>
    <w:p w:rsidR="00C70401" w:rsidRDefault="00C70401" w:rsidP="00C70401">
      <w:pPr>
        <w:rPr>
          <w:cs/>
        </w:rPr>
        <w:sectPr w:rsidR="00C70401" w:rsidSect="00BE1996">
          <w:headerReference w:type="default" r:id="rId11"/>
          <w:footerReference w:type="default" r:id="rId12"/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tbl>
      <w:tblPr>
        <w:tblW w:w="15030" w:type="dxa"/>
        <w:tblInd w:w="1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FD1DC3" w:rsidRPr="004B707B" w:rsidTr="00C70401">
        <w:tc>
          <w:tcPr>
            <w:tcW w:w="243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</w:rPr>
              <w:br w:type="page"/>
            </w:r>
            <w:r w:rsidRPr="004B707B">
              <w:rPr>
                <w:rFonts w:ascii="Angsana New" w:hAnsi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72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10" w:type="dxa"/>
            <w:gridSpan w:val="2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53CE" w:rsidRPr="004B707B" w:rsidTr="00FC53CE">
        <w:tc>
          <w:tcPr>
            <w:tcW w:w="243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8B2E42" w:rsidRPr="004B707B" w:rsidRDefault="008B2E42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FD1DC3" w:rsidRPr="004B707B" w:rsidRDefault="00FD1DC3" w:rsidP="00D702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สัดส่วนความ</w:t>
            </w: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4B707B" w:rsidRDefault="00B30A3D" w:rsidP="00C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เงินปันผลรับ</w:t>
            </w:r>
            <w:r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สำหรับงวด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B2102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หก</w:t>
            </w:r>
            <w:r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B21023" w:rsidRPr="004B707B" w:rsidTr="00FC53CE">
        <w:tc>
          <w:tcPr>
            <w:tcW w:w="243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</w:tr>
      <w:tr w:rsidR="00B21023" w:rsidRPr="004B707B" w:rsidTr="00FC53CE">
        <w:tc>
          <w:tcPr>
            <w:tcW w:w="243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0E7728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772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B21023" w:rsidRPr="004B707B" w:rsidTr="00FC53CE">
        <w:tc>
          <w:tcPr>
            <w:tcW w:w="243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996D9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4B707B" w:rsidRDefault="00BA3A25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21023" w:rsidRPr="004B707B" w:rsidRDefault="003B3D82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B21023" w:rsidRPr="004B707B" w:rsidRDefault="00B21023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21023" w:rsidRPr="000E7728" w:rsidRDefault="003B3D82" w:rsidP="00B21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E54B4C" w:rsidRPr="004B707B" w:rsidTr="00FC53CE">
        <w:tc>
          <w:tcPr>
            <w:tcW w:w="2430" w:type="dxa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630" w:type="dxa"/>
            <w:gridSpan w:val="19"/>
          </w:tcPr>
          <w:p w:rsidR="00E54B4C" w:rsidRPr="000E772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772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0F1BBE" w:rsidRPr="004B707B" w:rsidTr="00FC53CE">
        <w:tc>
          <w:tcPr>
            <w:tcW w:w="243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F1BBE" w:rsidRPr="004B707B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0F1BBE" w:rsidRPr="000E7728" w:rsidRDefault="000F1BBE" w:rsidP="000F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B3D82" w:rsidRPr="004B707B" w:rsidTr="00FC53CE">
        <w:tc>
          <w:tcPr>
            <w:tcW w:w="2430" w:type="dxa"/>
          </w:tcPr>
          <w:p w:rsidR="003B3D82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กองทุนรวมสิทธิการเช่า</w:t>
            </w:r>
          </w:p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720" w:type="dxa"/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ญ</w:t>
            </w: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3B3D82" w:rsidRPr="00D86935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6935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3B3D82" w:rsidRPr="00674B97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:rsidR="003B3D82" w:rsidRPr="00674B97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D73CAB" w:rsidP="003B3D82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674B97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674B97" w:rsidRDefault="002205DA" w:rsidP="003B3D82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3B3D82" w:rsidP="0027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274385" w:rsidRPr="007D59F6">
              <w:rPr>
                <w:rFonts w:ascii="Angsana New" w:hAnsi="Angsana New"/>
                <w:color w:val="000000"/>
                <w:sz w:val="24"/>
                <w:szCs w:val="24"/>
              </w:rPr>
              <w:t>54</w:t>
            </w: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274385" w:rsidRPr="007D59F6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(164.91)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3B3D82" w:rsidP="0027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(1</w:t>
            </w:r>
            <w:r w:rsidR="00274385" w:rsidRPr="007D59F6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274385" w:rsidRPr="007D59F6">
              <w:rPr>
                <w:rFonts w:ascii="Angsana New" w:hAnsi="Angsana New"/>
                <w:color w:val="000000"/>
                <w:sz w:val="24"/>
                <w:szCs w:val="24"/>
              </w:rPr>
              <w:t>91</w:t>
            </w: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:rsidR="003B3D82" w:rsidRPr="007D59F6" w:rsidRDefault="00616C58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489.60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3B3D82" w:rsidP="0027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74385" w:rsidRPr="007D59F6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274385" w:rsidRPr="007D59F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C2241B" w:rsidRDefault="001B7855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241B"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B3D82" w:rsidRPr="004B707B" w:rsidTr="00FC53CE">
        <w:tc>
          <w:tcPr>
            <w:tcW w:w="243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D86935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6935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3B3D82" w:rsidRPr="007D59F6" w:rsidRDefault="00D73CAB" w:rsidP="003B3D8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3B3D82" w:rsidRPr="004B707B" w:rsidRDefault="003B3D82" w:rsidP="003B3D8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3B3D82" w:rsidRPr="007D59F6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3B3D82" w:rsidRPr="007D59F6" w:rsidRDefault="003B3D82" w:rsidP="0036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3B3D82" w:rsidP="0027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(2</w:t>
            </w:r>
            <w:r w:rsidR="00274385" w:rsidRPr="007D59F6"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274385" w:rsidRPr="007D59F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0)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616C58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7D59F6" w:rsidRDefault="00274385" w:rsidP="0027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66</w:t>
            </w:r>
            <w:r w:rsidR="003B3D82" w:rsidRPr="007D59F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3B3D82" w:rsidRPr="007D59F6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C2241B" w:rsidRDefault="001B7855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241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B3D82" w:rsidRPr="004B707B" w:rsidTr="00FC53CE">
        <w:tc>
          <w:tcPr>
            <w:tcW w:w="243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5" w:hanging="540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D86935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D73CAB" w:rsidRPr="00D86935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6935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3B3D82" w:rsidRPr="007D59F6" w:rsidRDefault="003B3D82" w:rsidP="003B3D8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D73CAB" w:rsidRPr="007D59F6" w:rsidRDefault="00D73CAB" w:rsidP="003B3D8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3B3D82" w:rsidRPr="004B707B" w:rsidRDefault="003B3D82" w:rsidP="003B3D8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B3D82" w:rsidRPr="004B707B" w:rsidRDefault="003B3D82" w:rsidP="003B3D8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B3D82" w:rsidRPr="007D59F6" w:rsidRDefault="003B3D82" w:rsidP="003B3D82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D73CAB" w:rsidRPr="007D59F6" w:rsidRDefault="00D73CAB" w:rsidP="003B3D82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B3D82" w:rsidRPr="007D59F6" w:rsidRDefault="003B3D82" w:rsidP="0036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B3D82" w:rsidRPr="007D59F6" w:rsidRDefault="003B3D82" w:rsidP="0036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D73CAB" w:rsidRPr="007D59F6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B3D82" w:rsidRPr="007D59F6" w:rsidRDefault="003B3D82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616C58" w:rsidRPr="007D59F6" w:rsidRDefault="00616C58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B3D82" w:rsidRPr="007D59F6" w:rsidRDefault="003B3D82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B3D82" w:rsidRPr="007D59F6" w:rsidRDefault="003B3D82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B3D82" w:rsidRPr="00C2241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B7855" w:rsidRPr="00C2241B" w:rsidRDefault="001B7855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241B">
              <w:rPr>
                <w:rFonts w:ascii="Angsana New" w:hAnsi="Angsana New"/>
                <w:color w:val="000000"/>
                <w:sz w:val="24"/>
                <w:szCs w:val="24"/>
              </w:rPr>
              <w:t>76.70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3B3D82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65.66</w:t>
            </w:r>
          </w:p>
        </w:tc>
      </w:tr>
      <w:tr w:rsidR="003B3D82" w:rsidRPr="004B707B" w:rsidTr="00FC53CE">
        <w:tc>
          <w:tcPr>
            <w:tcW w:w="243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B3D82" w:rsidRPr="007D59F6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B3D82" w:rsidRPr="007D59F6" w:rsidRDefault="003B3D82" w:rsidP="0027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</w:t>
            </w:r>
            <w:r w:rsidR="00274385"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</w:t>
            </w: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274385"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B3D82" w:rsidRPr="007D59F6" w:rsidRDefault="00D73CAB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(388.31)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B3D82" w:rsidRPr="007D59F6" w:rsidRDefault="003B3D82" w:rsidP="0027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274385"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388</w:t>
            </w: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274385"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B3D82" w:rsidRPr="007D59F6" w:rsidRDefault="00616C58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2,378.14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7D59F6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B3D82" w:rsidRPr="007D59F6" w:rsidRDefault="003B3D82" w:rsidP="0027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</w:t>
            </w:r>
            <w:r w:rsidR="00274385"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78</w:t>
            </w:r>
            <w:r w:rsidRPr="007D59F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.14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B3D82" w:rsidRPr="00C2241B" w:rsidRDefault="001B7855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241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89.96</w:t>
            </w:r>
          </w:p>
        </w:tc>
        <w:tc>
          <w:tcPr>
            <w:tcW w:w="270" w:type="dxa"/>
            <w:tcBorders>
              <w:bottom w:val="nil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B3D82" w:rsidRPr="004B707B" w:rsidRDefault="003B3D82" w:rsidP="003B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65.66</w:t>
            </w:r>
          </w:p>
        </w:tc>
      </w:tr>
    </w:tbl>
    <w:p w:rsidR="00FD1DC3" w:rsidRPr="00C70401" w:rsidRDefault="00FD1DC3" w:rsidP="0074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rPr>
          <w:rFonts w:ascii="Angsana New" w:hAnsi="Angsana New"/>
        </w:rPr>
      </w:pPr>
    </w:p>
    <w:p w:rsidR="00B35E9E" w:rsidRPr="004B707B" w:rsidRDefault="00B35E9E" w:rsidP="00415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บริษัทร่วมทั้งหมดดำเนินธุรกิจในไทย</w:t>
      </w:r>
    </w:p>
    <w:p w:rsidR="00B35E9E" w:rsidRPr="00C70401" w:rsidRDefault="00B35E9E" w:rsidP="0077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sz w:val="14"/>
          <w:szCs w:val="14"/>
        </w:rPr>
      </w:pPr>
    </w:p>
    <w:p w:rsidR="007707EE" w:rsidRPr="004B707B" w:rsidRDefault="007707EE" w:rsidP="00C70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196D78">
        <w:rPr>
          <w:rFonts w:ascii="Angsana New" w:hAnsi="Angsana New" w:hint="cs"/>
          <w:sz w:val="30"/>
          <w:szCs w:val="30"/>
          <w:cs/>
        </w:rPr>
        <w:t>บริษัทร่วมและการร่วมค้า</w:t>
      </w:r>
      <w:r w:rsidRPr="004B707B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</w:p>
    <w:p w:rsidR="007707EE" w:rsidRPr="00282378" w:rsidRDefault="007707EE" w:rsidP="00290C7B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2378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วันที่ </w:t>
      </w:r>
      <w:r w:rsidR="00196D78" w:rsidRPr="00282378">
        <w:rPr>
          <w:rFonts w:ascii="Angsana New" w:hAnsi="Angsana New"/>
          <w:sz w:val="30"/>
          <w:szCs w:val="30"/>
        </w:rPr>
        <w:t>31</w:t>
      </w:r>
      <w:r w:rsidR="009A74E2"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E54B4C" w:rsidRPr="00282378">
        <w:rPr>
          <w:rFonts w:ascii="Angsana New" w:hAnsi="Angsana New" w:hint="cs"/>
          <w:sz w:val="30"/>
          <w:szCs w:val="30"/>
          <w:cs/>
        </w:rPr>
        <w:t>มีนาคม</w:t>
      </w:r>
      <w:r w:rsidR="00290C7B"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196D78" w:rsidRPr="00282378">
        <w:rPr>
          <w:rFonts w:ascii="Angsana New" w:hAnsi="Angsana New"/>
          <w:sz w:val="30"/>
          <w:szCs w:val="30"/>
        </w:rPr>
        <w:t>256</w:t>
      </w:r>
      <w:r w:rsidR="00B72DC7" w:rsidRPr="00282378">
        <w:rPr>
          <w:rFonts w:ascii="Angsana New" w:hAnsi="Angsana New"/>
          <w:sz w:val="30"/>
          <w:szCs w:val="30"/>
        </w:rPr>
        <w:t>2</w:t>
      </w:r>
      <w:r w:rsidR="00290C7B"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>มีราคาปิด</w:t>
      </w:r>
      <w:r w:rsidRPr="00282378">
        <w:rPr>
          <w:rFonts w:ascii="Angsana New" w:hAnsi="Angsana New" w:hint="cs"/>
          <w:sz w:val="30"/>
          <w:szCs w:val="30"/>
          <w:cs/>
        </w:rPr>
        <w:t>ต่อหน่วย</w:t>
      </w:r>
      <w:r w:rsidRPr="00282378">
        <w:rPr>
          <w:rFonts w:ascii="Angsana New" w:hAnsi="Angsana New"/>
          <w:sz w:val="30"/>
          <w:szCs w:val="30"/>
          <w:cs/>
        </w:rPr>
        <w:t>อยู่ท</w:t>
      </w:r>
      <w:r w:rsidR="009D22E6" w:rsidRPr="00282378">
        <w:rPr>
          <w:rFonts w:ascii="Angsana New" w:hAnsi="Angsana New" w:hint="cs"/>
          <w:sz w:val="30"/>
          <w:szCs w:val="30"/>
          <w:cs/>
        </w:rPr>
        <w:t xml:space="preserve">ี่ </w:t>
      </w:r>
      <w:r w:rsidR="00866DF3" w:rsidRPr="00282378">
        <w:rPr>
          <w:rFonts w:ascii="Angsana New" w:hAnsi="Angsana New"/>
          <w:sz w:val="30"/>
          <w:szCs w:val="30"/>
        </w:rPr>
        <w:t>7.25</w:t>
      </w:r>
      <w:r w:rsidR="00290C7B"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 xml:space="preserve">บาท </w:t>
      </w:r>
      <w:r w:rsidRPr="00282378">
        <w:rPr>
          <w:rFonts w:ascii="Angsana New" w:hAnsi="Angsana New"/>
          <w:sz w:val="30"/>
          <w:szCs w:val="30"/>
        </w:rPr>
        <w:br/>
      </w:r>
      <w:r w:rsidRPr="00282378">
        <w:rPr>
          <w:rFonts w:ascii="Angsana New" w:hAnsi="Angsana New"/>
          <w:i/>
          <w:iCs/>
          <w:sz w:val="30"/>
          <w:szCs w:val="30"/>
          <w:cs/>
        </w:rPr>
        <w:t>(</w:t>
      </w:r>
      <w:r w:rsidR="00FB7B1A" w:rsidRPr="00282378">
        <w:rPr>
          <w:rFonts w:ascii="Angsana New" w:hAnsi="Angsana New" w:hint="cs"/>
          <w:i/>
          <w:iCs/>
          <w:sz w:val="30"/>
          <w:szCs w:val="30"/>
          <w:cs/>
        </w:rPr>
        <w:t>30 กันยายน</w:t>
      </w:r>
      <w:r w:rsidR="00196D78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256</w:t>
      </w:r>
      <w:r w:rsidR="00B72DC7" w:rsidRPr="00282378">
        <w:rPr>
          <w:rFonts w:ascii="Angsana New" w:hAnsi="Angsana New"/>
          <w:i/>
          <w:iCs/>
          <w:sz w:val="30"/>
          <w:szCs w:val="30"/>
        </w:rPr>
        <w:t>1</w:t>
      </w:r>
      <w:r w:rsidRPr="00282378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282378">
        <w:rPr>
          <w:rFonts w:ascii="Angsana New" w:hAnsi="Angsana New"/>
          <w:i/>
          <w:iCs/>
          <w:sz w:val="30"/>
          <w:szCs w:val="30"/>
        </w:rPr>
        <w:t xml:space="preserve"> </w:t>
      </w:r>
      <w:r w:rsidR="00A44E1D" w:rsidRPr="00282378">
        <w:rPr>
          <w:rFonts w:ascii="Angsana New" w:hAnsi="Angsana New"/>
          <w:i/>
          <w:iCs/>
          <w:sz w:val="30"/>
          <w:szCs w:val="30"/>
        </w:rPr>
        <w:t>7.20</w:t>
      </w:r>
      <w:r w:rsidRPr="00282378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282378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</w:t>
      </w:r>
      <w:r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4263A7" w:rsidRPr="00282378">
        <w:rPr>
          <w:rFonts w:ascii="Angsana New" w:hAnsi="Angsana New"/>
          <w:sz w:val="30"/>
          <w:szCs w:val="30"/>
        </w:rPr>
        <w:t>493.00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82378">
        <w:rPr>
          <w:rFonts w:ascii="Angsana New" w:hAnsi="Angsana New"/>
          <w:i/>
          <w:iCs/>
          <w:sz w:val="30"/>
          <w:szCs w:val="30"/>
          <w:cs/>
        </w:rPr>
        <w:t>(</w:t>
      </w:r>
      <w:r w:rsidR="00FB7B1A" w:rsidRPr="00282378">
        <w:rPr>
          <w:rFonts w:ascii="Angsana New" w:hAnsi="Angsana New" w:hint="cs"/>
          <w:i/>
          <w:iCs/>
          <w:sz w:val="30"/>
          <w:szCs w:val="30"/>
          <w:cs/>
        </w:rPr>
        <w:t>30 กันยายน</w:t>
      </w:r>
      <w:r w:rsidR="00E54B4C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72DC7" w:rsidRPr="00282378">
        <w:rPr>
          <w:rFonts w:ascii="Angsana New" w:hAnsi="Angsana New"/>
          <w:i/>
          <w:iCs/>
          <w:sz w:val="30"/>
          <w:szCs w:val="30"/>
        </w:rPr>
        <w:t>2561:</w:t>
      </w:r>
      <w:r w:rsidR="00FB7B1A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4E1D" w:rsidRPr="00282378">
        <w:rPr>
          <w:rFonts w:ascii="Angsana New" w:hAnsi="Angsana New"/>
          <w:i/>
          <w:iCs/>
          <w:sz w:val="30"/>
          <w:szCs w:val="30"/>
        </w:rPr>
        <w:t>489.60</w:t>
      </w:r>
      <w:r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82378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282378">
        <w:rPr>
          <w:rFonts w:ascii="Angsana New" w:hAnsi="Angsana New"/>
          <w:sz w:val="30"/>
          <w:szCs w:val="30"/>
          <w:cs/>
        </w:rPr>
        <w:t>และ</w:t>
      </w:r>
    </w:p>
    <w:p w:rsidR="008F5B4A" w:rsidRPr="00C70401" w:rsidRDefault="007707EE" w:rsidP="00C70401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sz w:val="30"/>
          <w:szCs w:val="30"/>
        </w:rPr>
      </w:pPr>
      <w:r w:rsidRPr="00282378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 w:hint="cs"/>
          <w:sz w:val="30"/>
          <w:szCs w:val="30"/>
          <w:cs/>
        </w:rPr>
        <w:t>ณ วันที่</w:t>
      </w:r>
      <w:r w:rsidRPr="00282378">
        <w:rPr>
          <w:rFonts w:ascii="Angsana New" w:hAnsi="Angsana New"/>
          <w:sz w:val="30"/>
          <w:szCs w:val="30"/>
          <w:cs/>
        </w:rPr>
        <w:t xml:space="preserve"> </w:t>
      </w:r>
      <w:r w:rsidR="00074ABB" w:rsidRPr="00282378">
        <w:rPr>
          <w:rFonts w:ascii="Angsana New" w:hAnsi="Angsana New"/>
          <w:sz w:val="30"/>
          <w:szCs w:val="30"/>
        </w:rPr>
        <w:t>31</w:t>
      </w:r>
      <w:r w:rsidR="00FB7B1A" w:rsidRPr="00282378">
        <w:rPr>
          <w:rFonts w:ascii="Angsana New" w:hAnsi="Angsana New"/>
          <w:sz w:val="30"/>
          <w:szCs w:val="30"/>
        </w:rPr>
        <w:t xml:space="preserve"> </w:t>
      </w:r>
      <w:r w:rsidR="00FB7B1A" w:rsidRPr="00282378">
        <w:rPr>
          <w:rFonts w:ascii="Angsana New" w:hAnsi="Angsana New" w:hint="cs"/>
          <w:sz w:val="30"/>
          <w:szCs w:val="30"/>
          <w:cs/>
        </w:rPr>
        <w:t>มีนาคม</w:t>
      </w:r>
      <w:r w:rsidR="00290C7B"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FB7B1A" w:rsidRPr="00282378">
        <w:rPr>
          <w:rFonts w:ascii="Angsana New" w:hAnsi="Angsana New"/>
          <w:sz w:val="30"/>
          <w:szCs w:val="30"/>
        </w:rPr>
        <w:t>256</w:t>
      </w:r>
      <w:r w:rsidR="00B72DC7" w:rsidRPr="00282378">
        <w:rPr>
          <w:rFonts w:ascii="Angsana New" w:hAnsi="Angsana New"/>
          <w:sz w:val="30"/>
          <w:szCs w:val="30"/>
        </w:rPr>
        <w:t>2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>มีราคาปิด</w:t>
      </w:r>
      <w:r w:rsidRPr="00282378">
        <w:rPr>
          <w:rFonts w:ascii="Angsana New" w:hAnsi="Angsana New" w:hint="cs"/>
          <w:sz w:val="30"/>
          <w:szCs w:val="30"/>
          <w:cs/>
        </w:rPr>
        <w:t>ต่อหน่วย</w:t>
      </w:r>
      <w:r w:rsidRPr="00282378">
        <w:rPr>
          <w:rFonts w:ascii="Angsana New" w:hAnsi="Angsana New"/>
          <w:sz w:val="30"/>
          <w:szCs w:val="30"/>
          <w:cs/>
        </w:rPr>
        <w:t>อยู่ที่</w:t>
      </w:r>
      <w:r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BB2F8B" w:rsidRPr="00282378">
        <w:rPr>
          <w:rFonts w:ascii="Angsana New" w:hAnsi="Angsana New"/>
          <w:sz w:val="30"/>
          <w:szCs w:val="30"/>
        </w:rPr>
        <w:t>15.</w:t>
      </w:r>
      <w:r w:rsidR="00A81A24">
        <w:rPr>
          <w:rFonts w:ascii="Angsana New" w:hAnsi="Angsana New"/>
          <w:sz w:val="30"/>
          <w:szCs w:val="30"/>
        </w:rPr>
        <w:t>6</w:t>
      </w:r>
      <w:r w:rsidR="00BB2F8B" w:rsidRPr="00282378">
        <w:rPr>
          <w:rFonts w:ascii="Angsana New" w:hAnsi="Angsana New"/>
          <w:sz w:val="30"/>
          <w:szCs w:val="30"/>
        </w:rPr>
        <w:t>0</w:t>
      </w:r>
      <w:r w:rsidRPr="00282378">
        <w:rPr>
          <w:rFonts w:ascii="Angsana New" w:hAnsi="Angsana New"/>
          <w:sz w:val="30"/>
          <w:szCs w:val="30"/>
          <w:cs/>
        </w:rPr>
        <w:t xml:space="preserve"> บาท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30</w:t>
      </w:r>
      <w:r w:rsidR="00196D78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256</w:t>
      </w:r>
      <w:r w:rsidR="00B72DC7" w:rsidRPr="00282378">
        <w:rPr>
          <w:rFonts w:ascii="Angsana New" w:hAnsi="Angsana New"/>
          <w:i/>
          <w:iCs/>
          <w:sz w:val="30"/>
          <w:szCs w:val="30"/>
        </w:rPr>
        <w:t>1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:</w:t>
      </w:r>
      <w:r w:rsidR="00196D78" w:rsidRPr="00282378">
        <w:rPr>
          <w:rFonts w:ascii="Angsana New" w:hAnsi="Angsana New"/>
          <w:i/>
          <w:iCs/>
          <w:sz w:val="30"/>
          <w:szCs w:val="30"/>
        </w:rPr>
        <w:t xml:space="preserve"> </w:t>
      </w:r>
      <w:r w:rsidR="00A44E1D" w:rsidRPr="00282378">
        <w:rPr>
          <w:rFonts w:ascii="Angsana New" w:hAnsi="Angsana New"/>
          <w:i/>
          <w:iCs/>
          <w:sz w:val="30"/>
          <w:szCs w:val="30"/>
        </w:rPr>
        <w:t>15.10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="00290C7B" w:rsidRPr="00282378">
        <w:rPr>
          <w:rFonts w:ascii="Angsana New" w:hAnsi="Angsana New"/>
          <w:i/>
          <w:iCs/>
          <w:sz w:val="30"/>
          <w:szCs w:val="30"/>
        </w:rPr>
        <w:t xml:space="preserve"> </w:t>
      </w:r>
      <w:r w:rsidRPr="00282378">
        <w:rPr>
          <w:rFonts w:ascii="Angsana New" w:hAnsi="Angsana New"/>
          <w:sz w:val="30"/>
          <w:szCs w:val="30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282378">
        <w:rPr>
          <w:rFonts w:ascii="Angsana New" w:hAnsi="Angsana New"/>
          <w:sz w:val="30"/>
          <w:szCs w:val="30"/>
        </w:rPr>
        <w:t xml:space="preserve"> </w:t>
      </w:r>
      <w:r w:rsidRPr="00282378">
        <w:rPr>
          <w:rFonts w:ascii="Angsana New" w:hAnsi="Angsana New" w:hint="cs"/>
          <w:sz w:val="30"/>
          <w:szCs w:val="30"/>
          <w:cs/>
        </w:rPr>
        <w:t>เท่ากับ</w:t>
      </w:r>
      <w:r w:rsidR="00B971D4" w:rsidRPr="00282378">
        <w:rPr>
          <w:rFonts w:ascii="Angsana New" w:hAnsi="Angsana New" w:hint="cs"/>
          <w:sz w:val="30"/>
          <w:szCs w:val="30"/>
          <w:cs/>
        </w:rPr>
        <w:t xml:space="preserve"> </w:t>
      </w:r>
      <w:r w:rsidR="00BB2F8B" w:rsidRPr="00282378">
        <w:rPr>
          <w:rFonts w:ascii="Angsana New" w:hAnsi="Angsana New"/>
          <w:sz w:val="30"/>
          <w:szCs w:val="30"/>
        </w:rPr>
        <w:t>2,</w:t>
      </w:r>
      <w:r w:rsidR="00A81A24">
        <w:rPr>
          <w:rFonts w:ascii="Angsana New" w:hAnsi="Angsana New"/>
          <w:sz w:val="30"/>
          <w:szCs w:val="30"/>
        </w:rPr>
        <w:t>878.20</w:t>
      </w:r>
      <w:r w:rsidRPr="00282378">
        <w:rPr>
          <w:rFonts w:ascii="Angsana New" w:hAnsi="Angsana New"/>
          <w:sz w:val="30"/>
          <w:szCs w:val="30"/>
          <w:cs/>
        </w:rPr>
        <w:t xml:space="preserve"> </w:t>
      </w:r>
      <w:r w:rsidRPr="00282378">
        <w:rPr>
          <w:rFonts w:ascii="Angsana New" w:hAnsi="Angsana New" w:hint="cs"/>
          <w:sz w:val="30"/>
          <w:szCs w:val="30"/>
          <w:cs/>
        </w:rPr>
        <w:t>ล้านบาท</w:t>
      </w:r>
      <w:r w:rsidR="00290C7B" w:rsidRPr="00282378">
        <w:rPr>
          <w:rFonts w:ascii="Angsana New" w:hAnsi="Angsana New"/>
          <w:sz w:val="30"/>
          <w:szCs w:val="30"/>
        </w:rPr>
        <w:t xml:space="preserve"> 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(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30</w:t>
      </w:r>
      <w:r w:rsidR="00196D78" w:rsidRPr="00282378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196D78" w:rsidRPr="00282378">
        <w:rPr>
          <w:rFonts w:ascii="Angsana New" w:hAnsi="Angsana New"/>
          <w:i/>
          <w:iCs/>
          <w:sz w:val="30"/>
          <w:szCs w:val="30"/>
        </w:rPr>
        <w:t>256</w:t>
      </w:r>
      <w:r w:rsidR="00B72DC7" w:rsidRPr="00282378">
        <w:rPr>
          <w:rFonts w:ascii="Angsana New" w:hAnsi="Angsana New"/>
          <w:i/>
          <w:iCs/>
          <w:sz w:val="30"/>
          <w:szCs w:val="30"/>
        </w:rPr>
        <w:t>1</w:t>
      </w:r>
      <w:r w:rsidR="00290C7B" w:rsidRPr="00282378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4B707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4E1D">
        <w:rPr>
          <w:rFonts w:ascii="Angsana New" w:hAnsi="Angsana New"/>
          <w:i/>
          <w:iCs/>
          <w:sz w:val="30"/>
          <w:szCs w:val="30"/>
        </w:rPr>
        <w:t>2,785.95</w:t>
      </w:r>
      <w:r w:rsidR="00290C7B" w:rsidRPr="004B707B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4B707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70401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AF2A2B" w:rsidRPr="004B707B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30"/>
          <w:szCs w:val="30"/>
          <w:cs/>
        </w:rPr>
        <w:sectPr w:rsidR="00AF2A2B" w:rsidRPr="004B707B" w:rsidSect="00BE1996"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p w:rsidR="00FD1DC3" w:rsidRPr="004B707B" w:rsidRDefault="00FD1DC3" w:rsidP="004C33D1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FD1DC3" w:rsidRPr="004B707B" w:rsidRDefault="00FD1DC3" w:rsidP="00134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31"/>
        <w:gridCol w:w="1352"/>
        <w:gridCol w:w="1260"/>
        <w:gridCol w:w="268"/>
        <w:gridCol w:w="1149"/>
      </w:tblGrid>
      <w:tr w:rsidR="001410D9" w:rsidRPr="004B707B" w:rsidTr="009322F6">
        <w:tc>
          <w:tcPr>
            <w:tcW w:w="2848" w:type="pct"/>
          </w:tcPr>
          <w:p w:rsidR="0024432E" w:rsidRPr="004B707B" w:rsidRDefault="0024432E" w:rsidP="001349E8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:rsidR="0024432E" w:rsidRPr="004B707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:rsidR="0024432E" w:rsidRPr="004B707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B4C" w:rsidRPr="004B707B" w:rsidTr="009322F6">
        <w:tc>
          <w:tcPr>
            <w:tcW w:w="2848" w:type="pct"/>
          </w:tcPr>
          <w:p w:rsidR="00E54B4C" w:rsidRPr="00E511D9" w:rsidRDefault="00FB7B1A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E54B4C" w:rsidRPr="00E51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4B4C" w:rsidRPr="00E51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54B4C" w:rsidRPr="00E51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2" w:type="pct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center"/>
          </w:tcPr>
          <w:p w:rsidR="00E54B4C" w:rsidRPr="004B707B" w:rsidRDefault="00E54B4C" w:rsidP="00341A2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B707B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41A2F" w:rsidRPr="00D9583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E54B4C" w:rsidRPr="004B707B" w:rsidRDefault="00E54B4C" w:rsidP="0034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41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4B4C" w:rsidRPr="004B707B" w:rsidTr="009322F6">
        <w:tc>
          <w:tcPr>
            <w:tcW w:w="2848" w:type="pct"/>
          </w:tcPr>
          <w:p w:rsidR="00E54B4C" w:rsidRPr="00E511D9" w:rsidRDefault="00E54B4C" w:rsidP="00E54B4C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95833" w:rsidRPr="004B707B" w:rsidTr="009322F6">
        <w:trPr>
          <w:trHeight w:val="290"/>
        </w:trPr>
        <w:tc>
          <w:tcPr>
            <w:tcW w:w="2848" w:type="pct"/>
          </w:tcPr>
          <w:p w:rsidR="00D95833" w:rsidRPr="00E511D9" w:rsidRDefault="00D95833" w:rsidP="00D95833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511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11D9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2" w:type="pct"/>
          </w:tcPr>
          <w:p w:rsidR="00D95833" w:rsidRPr="004B707B" w:rsidRDefault="00D95833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D95833" w:rsidRPr="00C2130C" w:rsidRDefault="006151CE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2130C">
              <w:rPr>
                <w:rFonts w:ascii="Angsana New" w:hAnsi="Angsana New"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:rsidR="00D95833" w:rsidRPr="004B707B" w:rsidRDefault="00D95833" w:rsidP="00D9583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:rsidR="00D95833" w:rsidRPr="004B707B" w:rsidRDefault="00D95833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5,245.26</w:t>
            </w:r>
          </w:p>
        </w:tc>
      </w:tr>
      <w:tr w:rsidR="00D95833" w:rsidRPr="004B707B" w:rsidTr="009322F6">
        <w:tc>
          <w:tcPr>
            <w:tcW w:w="2848" w:type="pct"/>
          </w:tcPr>
          <w:p w:rsidR="00D95833" w:rsidRPr="00E511D9" w:rsidRDefault="00D95833" w:rsidP="00D95833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511D9">
              <w:rPr>
                <w:rFonts w:ascii="Angsana New" w:hAnsi="Angsana New" w:hint="cs"/>
                <w:sz w:val="30"/>
                <w:szCs w:val="30"/>
                <w:cs/>
              </w:rPr>
              <w:t>ลงทุนเพิ่มในระหว่างงวด</w:t>
            </w:r>
          </w:p>
        </w:tc>
        <w:tc>
          <w:tcPr>
            <w:tcW w:w="722" w:type="pct"/>
          </w:tcPr>
          <w:p w:rsidR="00D95833" w:rsidRPr="004B707B" w:rsidRDefault="00D95833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:rsidR="00D95833" w:rsidRPr="00C2130C" w:rsidRDefault="007A1E38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213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95833" w:rsidRPr="004B707B" w:rsidRDefault="00D95833" w:rsidP="00D9583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:rsidR="00D95833" w:rsidRPr="004B707B" w:rsidRDefault="00D95833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297.00</w:t>
            </w:r>
          </w:p>
        </w:tc>
      </w:tr>
      <w:tr w:rsidR="007A1E38" w:rsidRPr="004B707B" w:rsidTr="009322F6">
        <w:tc>
          <w:tcPr>
            <w:tcW w:w="2848" w:type="pct"/>
          </w:tcPr>
          <w:p w:rsidR="007A1E38" w:rsidRPr="00E511D9" w:rsidRDefault="007A1E38" w:rsidP="00D95833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จำหน่ายเงินลงทุนในบริษัทย่อย</w:t>
            </w:r>
          </w:p>
        </w:tc>
        <w:tc>
          <w:tcPr>
            <w:tcW w:w="722" w:type="pct"/>
          </w:tcPr>
          <w:p w:rsidR="007A1E38" w:rsidRPr="004B707B" w:rsidRDefault="007A1E38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:rsidR="007A1E38" w:rsidRPr="00C2130C" w:rsidRDefault="007A1E38" w:rsidP="0069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71"/>
              <w:rPr>
                <w:rFonts w:ascii="Angsana New" w:hAnsi="Angsana New"/>
                <w:sz w:val="30"/>
                <w:szCs w:val="30"/>
              </w:rPr>
            </w:pPr>
            <w:r w:rsidRPr="00C2130C">
              <w:rPr>
                <w:rFonts w:ascii="Angsana New" w:hAnsi="Angsana New"/>
                <w:sz w:val="30"/>
                <w:szCs w:val="30"/>
              </w:rPr>
              <w:t>(225.00)</w:t>
            </w:r>
          </w:p>
        </w:tc>
        <w:tc>
          <w:tcPr>
            <w:tcW w:w="143" w:type="pct"/>
          </w:tcPr>
          <w:p w:rsidR="007A1E38" w:rsidRPr="004B707B" w:rsidRDefault="007A1E38" w:rsidP="00D9583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:rsidR="007A1E38" w:rsidRDefault="007A1E38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833" w:rsidRPr="004B707B" w:rsidTr="009322F6">
        <w:tc>
          <w:tcPr>
            <w:tcW w:w="2848" w:type="pct"/>
          </w:tcPr>
          <w:p w:rsidR="00D95833" w:rsidRPr="00E511D9" w:rsidRDefault="00D95833" w:rsidP="00D95833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511D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722" w:type="pct"/>
          </w:tcPr>
          <w:p w:rsidR="00D95833" w:rsidRPr="004B707B" w:rsidRDefault="00D95833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D95833" w:rsidRPr="00C2130C" w:rsidRDefault="007A1E38" w:rsidP="007A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C2130C">
              <w:rPr>
                <w:rFonts w:ascii="Angsana New" w:hAnsi="Angsana New"/>
                <w:sz w:val="30"/>
                <w:szCs w:val="30"/>
              </w:rPr>
              <w:t>225.00</w:t>
            </w:r>
          </w:p>
        </w:tc>
        <w:tc>
          <w:tcPr>
            <w:tcW w:w="143" w:type="pct"/>
          </w:tcPr>
          <w:p w:rsidR="00D95833" w:rsidRPr="004B707B" w:rsidRDefault="00D95833" w:rsidP="00D9583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:rsidR="00D95833" w:rsidRPr="004B707B" w:rsidRDefault="00D95833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833" w:rsidRPr="004B707B" w:rsidTr="009322F6">
        <w:trPr>
          <w:trHeight w:val="70"/>
        </w:trPr>
        <w:tc>
          <w:tcPr>
            <w:tcW w:w="2848" w:type="pct"/>
          </w:tcPr>
          <w:p w:rsidR="00D95833" w:rsidRPr="00E511D9" w:rsidRDefault="00D95833" w:rsidP="00D95833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1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511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1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2" w:type="pct"/>
          </w:tcPr>
          <w:p w:rsidR="00D95833" w:rsidRPr="004B707B" w:rsidRDefault="00D95833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D95833" w:rsidRPr="00C2130C" w:rsidRDefault="007A1E38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130C"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:rsidR="00D95833" w:rsidRPr="004B707B" w:rsidRDefault="00D95833" w:rsidP="00D9583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D95833" w:rsidRPr="004B707B" w:rsidRDefault="00D95833" w:rsidP="00D95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5,542.26</w:t>
            </w:r>
          </w:p>
        </w:tc>
      </w:tr>
    </w:tbl>
    <w:p w:rsidR="00F45591" w:rsidRPr="004B707B" w:rsidRDefault="00F45591" w:rsidP="006C05D2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DD0339" w:rsidRPr="004B707B" w:rsidRDefault="00742CD2" w:rsidP="0055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  <w:cs/>
        </w:rPr>
      </w:pPr>
      <w:r w:rsidRPr="00F44E9E">
        <w:rPr>
          <w:rFonts w:ascii="Angsana New" w:hAnsi="Angsana New"/>
          <w:spacing w:val="-2"/>
          <w:sz w:val="30"/>
          <w:szCs w:val="30"/>
          <w:cs/>
        </w:rPr>
        <w:t>เมื่อ</w:t>
      </w:r>
      <w:r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2560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 บริษัท</w:t>
      </w:r>
      <w:r w:rsidR="00457CA0">
        <w:rPr>
          <w:rFonts w:ascii="Angsana New" w:hAnsi="Angsana New" w:hint="cs"/>
          <w:sz w:val="30"/>
          <w:szCs w:val="30"/>
          <w:cs/>
        </w:rPr>
        <w:t xml:space="preserve">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โกลเด้น พร็อพเพอร์ตี้ เซอร์วิสเซส จำกัด ซึ่งเป็นบริษัทย่อยของบริษัทได้จดทะเบียนเพิ่มทุนจากเดิม </w:t>
      </w:r>
      <w:r w:rsidR="006C05D2" w:rsidRPr="004B707B">
        <w:rPr>
          <w:rFonts w:ascii="Angsana New" w:hAnsi="Angsana New"/>
          <w:sz w:val="30"/>
          <w:szCs w:val="30"/>
        </w:rPr>
        <w:t xml:space="preserve">490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ล้านบาท </w:t>
      </w:r>
      <w:r w:rsidR="006C05D2" w:rsidRPr="004B707B">
        <w:rPr>
          <w:rFonts w:ascii="Angsana New" w:hAnsi="Angsana New"/>
          <w:sz w:val="30"/>
          <w:szCs w:val="30"/>
        </w:rPr>
        <w:t xml:space="preserve">(49,000,000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6C05D2" w:rsidRPr="004B707B">
        <w:rPr>
          <w:rFonts w:ascii="Angsana New" w:hAnsi="Angsana New"/>
          <w:sz w:val="30"/>
          <w:szCs w:val="30"/>
        </w:rPr>
        <w:t>10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 บาท</w:t>
      </w:r>
      <w:r w:rsidR="006C05D2" w:rsidRPr="004B707B">
        <w:rPr>
          <w:rFonts w:ascii="Angsana New" w:hAnsi="Angsana New"/>
          <w:sz w:val="30"/>
          <w:szCs w:val="30"/>
        </w:rPr>
        <w:t xml:space="preserve">)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เป็น </w:t>
      </w:r>
      <w:r w:rsidR="006C05D2" w:rsidRPr="004B707B">
        <w:rPr>
          <w:rFonts w:ascii="Angsana New" w:hAnsi="Angsana New"/>
          <w:sz w:val="30"/>
          <w:szCs w:val="30"/>
        </w:rPr>
        <w:t>1,480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 ล้านบาท</w:t>
      </w:r>
      <w:r w:rsidR="006C05D2" w:rsidRPr="004B707B">
        <w:rPr>
          <w:rFonts w:ascii="Angsana New" w:hAnsi="Angsana New"/>
          <w:sz w:val="30"/>
          <w:szCs w:val="30"/>
        </w:rPr>
        <w:t xml:space="preserve"> (148,000,000 </w:t>
      </w:r>
      <w:r w:rsidR="006C05D2" w:rsidRPr="004B707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6C05D2" w:rsidRPr="004B707B">
        <w:rPr>
          <w:rFonts w:ascii="Angsana New" w:hAnsi="Angsana New"/>
          <w:sz w:val="30"/>
          <w:szCs w:val="30"/>
        </w:rPr>
        <w:t xml:space="preserve">10 </w:t>
      </w:r>
      <w:r w:rsidR="006C05D2" w:rsidRPr="004B707B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) </w:t>
      </w:r>
      <w:r w:rsidR="006C05D2" w:rsidRPr="004B707B">
        <w:rPr>
          <w:rFonts w:ascii="Angsana New" w:hAnsi="Angsana New"/>
          <w:sz w:val="30"/>
          <w:szCs w:val="30"/>
          <w:cs/>
        </w:rPr>
        <w:t>โดย</w:t>
      </w:r>
      <w:r w:rsidR="0061728F" w:rsidRPr="004B707B">
        <w:rPr>
          <w:rFonts w:ascii="Angsana New" w:hAnsi="Angsana New" w:hint="cs"/>
          <w:sz w:val="30"/>
          <w:szCs w:val="30"/>
          <w:cs/>
        </w:rPr>
        <w:t>เร</w:t>
      </w:r>
      <w:r w:rsidR="001D4A6D">
        <w:rPr>
          <w:rFonts w:ascii="Angsana New" w:hAnsi="Angsana New" w:hint="cs"/>
          <w:sz w:val="30"/>
          <w:szCs w:val="30"/>
          <w:cs/>
        </w:rPr>
        <w:t>ียกชำระหุ้นเพิ่ม</w:t>
      </w:r>
      <w:r w:rsidR="001D4A6D" w:rsidRPr="00112D53">
        <w:rPr>
          <w:rFonts w:ascii="Angsana New" w:hAnsi="Angsana New" w:hint="cs"/>
          <w:sz w:val="30"/>
          <w:szCs w:val="30"/>
          <w:cs/>
        </w:rPr>
        <w:t>ทุนในระหว่างงวด</w:t>
      </w:r>
      <w:r w:rsidR="00C92FB9" w:rsidRPr="00112D53">
        <w:rPr>
          <w:rFonts w:ascii="Angsana New" w:hAnsi="Angsana New" w:hint="cs"/>
          <w:sz w:val="30"/>
          <w:szCs w:val="30"/>
          <w:cs/>
        </w:rPr>
        <w:t>หก</w:t>
      </w:r>
      <w:r w:rsidR="001D4A6D" w:rsidRPr="00112D5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D4A6D" w:rsidRPr="00112D53">
        <w:rPr>
          <w:rFonts w:ascii="Angsana New" w:hAnsi="Angsana New"/>
          <w:sz w:val="30"/>
          <w:szCs w:val="30"/>
        </w:rPr>
        <w:t xml:space="preserve">31 </w:t>
      </w:r>
      <w:r w:rsidR="00C92FB9" w:rsidRPr="00112D53">
        <w:rPr>
          <w:rFonts w:ascii="Angsana New" w:hAnsi="Angsana New" w:hint="cs"/>
          <w:sz w:val="30"/>
          <w:szCs w:val="30"/>
          <w:cs/>
        </w:rPr>
        <w:t>มีนาคม</w:t>
      </w:r>
      <w:r w:rsidR="001D4A6D" w:rsidRPr="00112D53">
        <w:rPr>
          <w:rFonts w:ascii="Angsana New" w:hAnsi="Angsana New" w:hint="cs"/>
          <w:sz w:val="30"/>
          <w:szCs w:val="30"/>
          <w:cs/>
        </w:rPr>
        <w:t xml:space="preserve"> </w:t>
      </w:r>
      <w:r w:rsidR="0061728F" w:rsidRPr="00112D53">
        <w:rPr>
          <w:rFonts w:ascii="Angsana New" w:hAnsi="Angsana New"/>
          <w:sz w:val="30"/>
          <w:szCs w:val="30"/>
        </w:rPr>
        <w:t>256</w:t>
      </w:r>
      <w:r w:rsidR="00C92FB9" w:rsidRPr="00112D53">
        <w:rPr>
          <w:rFonts w:ascii="Angsana New" w:hAnsi="Angsana New"/>
          <w:sz w:val="30"/>
          <w:szCs w:val="30"/>
        </w:rPr>
        <w:t>1</w:t>
      </w:r>
      <w:r w:rsidR="00425D44">
        <w:rPr>
          <w:rFonts w:ascii="Angsana New" w:hAnsi="Angsana New"/>
          <w:sz w:val="30"/>
          <w:szCs w:val="30"/>
        </w:rPr>
        <w:t xml:space="preserve"> </w:t>
      </w:r>
      <w:r w:rsidR="009D088B" w:rsidRPr="00112D53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 xml:space="preserve">ทั้งสิ้น </w:t>
      </w:r>
      <w:r w:rsidR="000F45BD">
        <w:rPr>
          <w:rFonts w:ascii="Angsana New" w:hAnsi="Angsana New"/>
          <w:spacing w:val="-2"/>
          <w:sz w:val="30"/>
          <w:szCs w:val="30"/>
        </w:rPr>
        <w:t>297</w:t>
      </w:r>
      <w:r w:rsidR="009D088B">
        <w:rPr>
          <w:rFonts w:ascii="Angsana New" w:hAnsi="Angsana New"/>
          <w:spacing w:val="-2"/>
          <w:sz w:val="30"/>
          <w:szCs w:val="30"/>
        </w:rPr>
        <w:t xml:space="preserve"> 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425D4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 xml:space="preserve">คิดเป็นร้อยละ </w:t>
      </w:r>
      <w:r w:rsidR="000003A6">
        <w:rPr>
          <w:rFonts w:ascii="Angsana New" w:hAnsi="Angsana New"/>
          <w:spacing w:val="-2"/>
          <w:sz w:val="30"/>
          <w:szCs w:val="30"/>
        </w:rPr>
        <w:t>3</w:t>
      </w:r>
      <w:r w:rsidR="008C63E7">
        <w:rPr>
          <w:rFonts w:ascii="Angsana New" w:hAnsi="Angsana New"/>
          <w:spacing w:val="-2"/>
          <w:sz w:val="30"/>
          <w:szCs w:val="30"/>
        </w:rPr>
        <w:t>0</w:t>
      </w:r>
      <w:r w:rsidR="0034604D">
        <w:rPr>
          <w:rFonts w:ascii="Angsana New" w:hAnsi="Angsana New"/>
          <w:spacing w:val="-2"/>
          <w:sz w:val="30"/>
          <w:szCs w:val="30"/>
        </w:rPr>
        <w:t xml:space="preserve"> </w:t>
      </w:r>
      <w:r w:rsidR="009D088B">
        <w:rPr>
          <w:rFonts w:ascii="Angsana New" w:hAnsi="Angsana New" w:hint="cs"/>
          <w:spacing w:val="-2"/>
          <w:sz w:val="30"/>
          <w:szCs w:val="30"/>
          <w:cs/>
        </w:rPr>
        <w:t>ของมูลค่าหุ้นที่ออกใหม่</w:t>
      </w:r>
      <w:r w:rsidR="00425D44">
        <w:rPr>
          <w:rFonts w:ascii="Angsana New" w:hAnsi="Angsana New"/>
          <w:sz w:val="30"/>
          <w:szCs w:val="30"/>
        </w:rPr>
        <w:t xml:space="preserve"> </w:t>
      </w:r>
      <w:r w:rsidR="00425D44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4E68AE" w:rsidRPr="0055652C" w:rsidRDefault="004E68AE" w:rsidP="0055652C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105AA2" w:rsidRPr="0055652C" w:rsidRDefault="00937778" w:rsidP="0055652C">
      <w:pPr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  <w:cs/>
        </w:rPr>
        <w:sectPr w:rsidR="00105AA2" w:rsidRPr="0055652C" w:rsidSect="00837DB6">
          <w:headerReference w:type="default" r:id="rId13"/>
          <w:footerReference w:type="default" r:id="rId14"/>
          <w:pgSz w:w="11907" w:h="16840" w:code="9"/>
          <w:pgMar w:top="691" w:right="1152" w:bottom="900" w:left="1152" w:header="720" w:footer="504" w:gutter="0"/>
          <w:cols w:space="708"/>
          <w:docGrid w:linePitch="360"/>
        </w:sectPr>
      </w:pPr>
      <w:r w:rsidRPr="0055652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5652C">
        <w:rPr>
          <w:rFonts w:ascii="Angsana New" w:hAnsi="Angsana New"/>
          <w:sz w:val="30"/>
          <w:szCs w:val="30"/>
        </w:rPr>
        <w:t xml:space="preserve">26 </w:t>
      </w:r>
      <w:r w:rsidRPr="0055652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5652C">
        <w:rPr>
          <w:rFonts w:ascii="Angsana New" w:hAnsi="Angsana New"/>
          <w:sz w:val="30"/>
          <w:szCs w:val="30"/>
        </w:rPr>
        <w:t xml:space="preserve">2562 </w:t>
      </w:r>
      <w:r w:rsidRPr="0055652C">
        <w:rPr>
          <w:rFonts w:ascii="Angsana New" w:hAnsi="Angsana New" w:hint="cs"/>
          <w:sz w:val="30"/>
          <w:szCs w:val="30"/>
          <w:cs/>
        </w:rPr>
        <w:t xml:space="preserve">บริษัทขายเงินลงทุนในบริษัท บ้านฉาง เอสเตท จำกัด จำนวน </w:t>
      </w:r>
      <w:r w:rsidRPr="0055652C">
        <w:rPr>
          <w:rFonts w:ascii="Angsana New" w:hAnsi="Angsana New"/>
          <w:sz w:val="30"/>
          <w:szCs w:val="30"/>
        </w:rPr>
        <w:t xml:space="preserve">23.85 </w:t>
      </w:r>
      <w:r w:rsidRPr="0055652C">
        <w:rPr>
          <w:rFonts w:ascii="Angsana New" w:hAnsi="Angsana New" w:hint="cs"/>
          <w:sz w:val="30"/>
          <w:szCs w:val="30"/>
          <w:cs/>
        </w:rPr>
        <w:t xml:space="preserve">ล้านบาท (หุ้นสามัญ </w:t>
      </w:r>
      <w:r w:rsidRPr="0055652C">
        <w:rPr>
          <w:rFonts w:ascii="Angsana New" w:hAnsi="Angsana New"/>
          <w:sz w:val="30"/>
          <w:szCs w:val="30"/>
        </w:rPr>
        <w:t xml:space="preserve">2.25 </w:t>
      </w:r>
      <w:r w:rsidRPr="0055652C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F90B6D">
        <w:rPr>
          <w:rFonts w:ascii="Angsana New" w:hAnsi="Angsana New" w:hint="cs"/>
          <w:sz w:val="30"/>
          <w:szCs w:val="30"/>
          <w:cs/>
        </w:rPr>
        <w:t>ในราคา</w:t>
      </w:r>
      <w:r w:rsidRPr="0055652C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55652C">
        <w:rPr>
          <w:rFonts w:ascii="Angsana New" w:hAnsi="Angsana New"/>
          <w:sz w:val="30"/>
          <w:szCs w:val="30"/>
        </w:rPr>
        <w:t xml:space="preserve">10.60 </w:t>
      </w:r>
      <w:r w:rsidRPr="0055652C">
        <w:rPr>
          <w:rFonts w:ascii="Angsana New" w:hAnsi="Angsana New" w:hint="cs"/>
          <w:sz w:val="30"/>
          <w:szCs w:val="30"/>
          <w:cs/>
        </w:rPr>
        <w:t>บาท) ให้</w:t>
      </w:r>
      <w:r w:rsidR="00F5418F">
        <w:rPr>
          <w:rFonts w:ascii="Angsana New" w:hAnsi="Angsana New" w:hint="cs"/>
          <w:sz w:val="30"/>
          <w:szCs w:val="30"/>
          <w:cs/>
        </w:rPr>
        <w:t>แก่บริษัทแห่งหนึ่ง</w:t>
      </w:r>
      <w:r w:rsidRPr="0055652C">
        <w:rPr>
          <w:rFonts w:ascii="Angsana New" w:hAnsi="Angsana New"/>
          <w:sz w:val="30"/>
          <w:szCs w:val="30"/>
        </w:rPr>
        <w:t xml:space="preserve"> </w:t>
      </w:r>
      <w:r w:rsidRPr="0055652C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กลุ่มบริษัทและบริษัทรับรู้กำไรจากการขายเงินลงทุนในบริษัทย่อยจำนวน </w:t>
      </w:r>
      <w:r w:rsidRPr="0055652C">
        <w:rPr>
          <w:rFonts w:ascii="Angsana New" w:hAnsi="Angsana New"/>
          <w:sz w:val="30"/>
          <w:szCs w:val="30"/>
        </w:rPr>
        <w:t xml:space="preserve">18.06 </w:t>
      </w:r>
      <w:r w:rsidRPr="0055652C">
        <w:rPr>
          <w:rFonts w:ascii="Angsana New" w:hAnsi="Angsana New" w:hint="cs"/>
          <w:sz w:val="30"/>
          <w:szCs w:val="30"/>
          <w:cs/>
        </w:rPr>
        <w:t>ล้านบาท</w:t>
      </w:r>
      <w:r w:rsidR="00F5418F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1073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0732E">
        <w:rPr>
          <w:rFonts w:ascii="Angsana New" w:hAnsi="Angsana New"/>
          <w:sz w:val="30"/>
          <w:szCs w:val="30"/>
        </w:rPr>
        <w:t xml:space="preserve">23.85 </w:t>
      </w:r>
      <w:r w:rsidR="0010732E">
        <w:rPr>
          <w:rFonts w:ascii="Angsana New" w:hAnsi="Angsana New" w:hint="cs"/>
          <w:sz w:val="30"/>
          <w:szCs w:val="30"/>
          <w:cs/>
        </w:rPr>
        <w:t>ล้านบาท</w:t>
      </w:r>
      <w:r w:rsidR="00F5418F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2A3651">
        <w:rPr>
          <w:rFonts w:ascii="Angsana New" w:hAnsi="Angsana New"/>
          <w:sz w:val="30"/>
          <w:szCs w:val="30"/>
        </w:rPr>
        <w:t xml:space="preserve"> </w:t>
      </w:r>
      <w:r w:rsidR="002A3651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FD1DC3" w:rsidRPr="004B707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7C1EEB" w:rsidRPr="004B707B">
        <w:rPr>
          <w:rFonts w:ascii="Angsana New" w:hAnsi="Angsana New"/>
          <w:sz w:val="30"/>
          <w:szCs w:val="30"/>
        </w:rPr>
        <w:t>31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E54B4C">
        <w:rPr>
          <w:rFonts w:ascii="Angsana New" w:hAnsi="Angsana New" w:hint="cs"/>
          <w:sz w:val="30"/>
          <w:szCs w:val="30"/>
          <w:cs/>
        </w:rPr>
        <w:t>มีนาคม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7C1EEB" w:rsidRPr="004B707B">
        <w:rPr>
          <w:rFonts w:ascii="Angsana New" w:hAnsi="Angsana New"/>
          <w:sz w:val="30"/>
          <w:szCs w:val="30"/>
        </w:rPr>
        <w:t>25</w:t>
      </w:r>
      <w:r w:rsidR="007C1EEB" w:rsidRPr="004B707B">
        <w:rPr>
          <w:rFonts w:ascii="Angsana New" w:hAnsi="Angsana New" w:hint="cs"/>
          <w:sz w:val="30"/>
          <w:szCs w:val="30"/>
          <w:cs/>
        </w:rPr>
        <w:t>6</w:t>
      </w:r>
      <w:r w:rsidR="009020B7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/>
          <w:sz w:val="30"/>
          <w:szCs w:val="30"/>
        </w:rPr>
        <w:t xml:space="preserve"> 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7B1A">
        <w:rPr>
          <w:rFonts w:ascii="Angsana New" w:hAnsi="Angsana New" w:hint="cs"/>
          <w:sz w:val="30"/>
          <w:szCs w:val="30"/>
          <w:cs/>
        </w:rPr>
        <w:t>30 กันยายน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7C1EEB" w:rsidRPr="004B707B">
        <w:rPr>
          <w:rFonts w:ascii="Angsana New" w:hAnsi="Angsana New"/>
          <w:sz w:val="30"/>
          <w:szCs w:val="30"/>
        </w:rPr>
        <w:t>256</w:t>
      </w:r>
      <w:r w:rsidR="009020B7">
        <w:rPr>
          <w:rFonts w:ascii="Angsana New" w:hAnsi="Angsana New"/>
          <w:sz w:val="30"/>
          <w:szCs w:val="30"/>
        </w:rPr>
        <w:t>1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4B707B">
        <w:rPr>
          <w:rFonts w:ascii="Angsana New" w:hAnsi="Angsana New" w:hint="cs"/>
          <w:sz w:val="30"/>
          <w:szCs w:val="30"/>
          <w:cs/>
        </w:rPr>
        <w:t>รับ</w:t>
      </w:r>
      <w:r w:rsidR="00D76EAD" w:rsidRPr="004B707B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46247D" w:rsidRPr="004B707B">
        <w:rPr>
          <w:rFonts w:ascii="Angsana New" w:hAnsi="Angsana New"/>
          <w:sz w:val="30"/>
          <w:szCs w:val="30"/>
          <w:cs/>
        </w:rPr>
        <w:t>สำหรับงวด</w:t>
      </w:r>
      <w:r w:rsidR="00FB7B1A">
        <w:rPr>
          <w:rFonts w:ascii="Angsana New" w:hAnsi="Angsana New" w:hint="cs"/>
          <w:sz w:val="30"/>
          <w:szCs w:val="30"/>
          <w:cs/>
        </w:rPr>
        <w:t>หก</w:t>
      </w:r>
      <w:r w:rsidR="0046247D" w:rsidRPr="004B707B">
        <w:rPr>
          <w:rFonts w:ascii="Angsana New" w:hAnsi="Angsana New"/>
          <w:sz w:val="30"/>
          <w:szCs w:val="30"/>
          <w:cs/>
        </w:rPr>
        <w:t>เดือน</w:t>
      </w:r>
      <w:r w:rsidR="001834E9" w:rsidRPr="004B7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834E9" w:rsidRPr="004B707B">
        <w:rPr>
          <w:rFonts w:ascii="Angsana New" w:hAnsi="Angsana New"/>
          <w:sz w:val="30"/>
          <w:szCs w:val="30"/>
        </w:rPr>
        <w:t xml:space="preserve">31 </w:t>
      </w:r>
      <w:r w:rsidR="00E54B4C">
        <w:rPr>
          <w:rFonts w:ascii="Angsana New" w:hAnsi="Angsana New" w:hint="cs"/>
          <w:sz w:val="30"/>
          <w:szCs w:val="30"/>
          <w:cs/>
        </w:rPr>
        <w:t>มีนาคม</w:t>
      </w:r>
      <w:r w:rsidR="001834E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:rsidR="00FD1DC3" w:rsidRPr="004B707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498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560"/>
        <w:gridCol w:w="1630"/>
        <w:gridCol w:w="703"/>
        <w:gridCol w:w="716"/>
        <w:gridCol w:w="696"/>
        <w:gridCol w:w="247"/>
        <w:gridCol w:w="23"/>
        <w:gridCol w:w="629"/>
        <w:gridCol w:w="270"/>
        <w:gridCol w:w="629"/>
        <w:gridCol w:w="270"/>
        <w:gridCol w:w="718"/>
        <w:gridCol w:w="251"/>
        <w:gridCol w:w="720"/>
        <w:gridCol w:w="270"/>
        <w:gridCol w:w="727"/>
        <w:gridCol w:w="263"/>
        <w:gridCol w:w="656"/>
        <w:gridCol w:w="8"/>
        <w:gridCol w:w="262"/>
        <w:gridCol w:w="8"/>
        <w:gridCol w:w="737"/>
        <w:gridCol w:w="8"/>
        <w:gridCol w:w="262"/>
        <w:gridCol w:w="8"/>
        <w:gridCol w:w="661"/>
        <w:gridCol w:w="270"/>
        <w:gridCol w:w="783"/>
      </w:tblGrid>
      <w:tr w:rsidR="003D2972" w:rsidRPr="004B707B" w:rsidTr="00CD2191">
        <w:trPr>
          <w:trHeight w:val="227"/>
          <w:tblHeader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B06F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27C71" w:rsidRPr="004B707B" w:rsidTr="00CD2191">
        <w:trPr>
          <w:trHeight w:val="326"/>
          <w:tblHeader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  <w:gridSpan w:val="2"/>
            <w:tcBorders>
              <w:top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C27C71" w:rsidRPr="004B707B" w:rsidTr="00CD2191">
        <w:trPr>
          <w:trHeight w:val="326"/>
          <w:tblHeader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595" w:type="dxa"/>
            <w:gridSpan w:val="4"/>
            <w:tcBorders>
              <w:top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63" w:type="dxa"/>
            <w:tcBorders>
              <w:top w:val="nil"/>
              <w:lef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5"/>
            <w:tcBorders>
              <w:top w:val="nil"/>
              <w:lef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B06F3D">
              <w:rPr>
                <w:rFonts w:ascii="Angsana New" w:hAnsi="Angsana New"/>
                <w:sz w:val="24"/>
                <w:szCs w:val="24"/>
              </w:rPr>
              <w:t>-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:rsidR="00C27C71" w:rsidRPr="00B06F3D" w:rsidRDefault="00C27C71" w:rsidP="00AA4506">
            <w:pPr>
              <w:pStyle w:val="acctfourfigures"/>
              <w:tabs>
                <w:tab w:val="clear" w:pos="765"/>
              </w:tabs>
              <w:spacing w:line="240" w:lineRule="atLeast"/>
              <w:ind w:left="-198" w:right="-192" w:hanging="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22" w:type="dxa"/>
            <w:gridSpan w:val="4"/>
            <w:tcBorders>
              <w:right w:val="nil"/>
            </w:tcBorders>
          </w:tcPr>
          <w:p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หกเดือนสิ้นสุดวันที่</w:t>
            </w:r>
          </w:p>
        </w:tc>
      </w:tr>
      <w:tr w:rsidR="00AA4506" w:rsidRPr="004B707B" w:rsidTr="006823F8">
        <w:trPr>
          <w:trHeight w:val="326"/>
          <w:tblHeader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6" w:type="dxa"/>
            <w:tcBorders>
              <w:top w:val="nil"/>
              <w:lef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3D2972" w:rsidRPr="00B06F3D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C27C71" w:rsidRPr="004B707B" w:rsidTr="006823F8">
        <w:trPr>
          <w:trHeight w:val="326"/>
          <w:tblHeader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AA4506" w:rsidRPr="004B707B" w:rsidTr="006823F8">
        <w:trPr>
          <w:trHeight w:val="326"/>
          <w:tblHeader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C27C71" w:rsidRPr="004B707B" w:rsidTr="00CD2191">
        <w:trPr>
          <w:tblHeader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376" w:type="dxa"/>
            <w:gridSpan w:val="24"/>
            <w:tcBorders>
              <w:top w:val="nil"/>
              <w:bottom w:val="nil"/>
              <w:right w:val="nil"/>
            </w:tcBorders>
          </w:tcPr>
          <w:p w:rsidR="00C27C71" w:rsidRPr="00B06F3D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06F3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7C71" w:rsidRPr="00F766D4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  <w:cs/>
              </w:rPr>
              <w:t>บริษัท บ้านฉางเอสเตท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  <w:cs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</w:rPr>
              <w:t>(225.00)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766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766D4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766D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7C71" w:rsidRPr="004B707B" w:rsidTr="006823F8">
        <w:trPr>
          <w:trHeight w:val="33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นารายณ์ พาวิลเลียน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  <w:cs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9E0F25" w:rsidRPr="00F922A1" w:rsidRDefault="009E0F25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BD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9.50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26.60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ยูไนเต็ด โฮมส์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B06F3D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0F25" w:rsidRPr="00414388" w:rsidRDefault="009E0F25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9E0F25" w:rsidRPr="00F922A1" w:rsidRDefault="009E0F25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81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77.00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9E0F25" w:rsidRPr="00F922A1" w:rsidRDefault="009E0F25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165.00</w:t>
            </w:r>
          </w:p>
        </w:tc>
      </w:tr>
      <w:tr w:rsidR="00414388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แลนด์ (เมย์แฟร์) </w:t>
            </w:r>
          </w:p>
          <w:p w:rsidR="00C27C71" w:rsidRPr="00B06F3D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    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C27C71" w:rsidRPr="00B06F3D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506" w:rsidRPr="00414388" w:rsidRDefault="00AA4506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414388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C71" w:rsidRPr="00414388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C71" w:rsidRPr="00414388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414388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:rsidR="0081389E" w:rsidRPr="00F922A1" w:rsidRDefault="0081389E" w:rsidP="0081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</w:tcPr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902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219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เรียลตี้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638.60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C71" w:rsidRPr="00414388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  <w:cs/>
              </w:rPr>
              <w:t>638.60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C71" w:rsidRPr="00414388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C71" w:rsidRPr="00414388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14388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81389E" w:rsidP="00813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วิลเลจ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BD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แลนด์ โปโล จำกัด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บริการจ้างเหมาแรงงาน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9443F9" w:rsidP="00944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แกรนด์ พาราไดส์</w:t>
            </w: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พร็อพเพอร์ตี้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AA4506" w:rsidRDefault="00AA4506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BD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20.75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บริการการบริหาร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AA4506" w:rsidRDefault="00AA4506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แฮบิเทชั่น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(31.48)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  <w:cs/>
              </w:rPr>
              <w:t>(31.48)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สาธรทอง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153.92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  <w:cs/>
              </w:rPr>
              <w:t>153.92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สาธรทรัพย์สิน จำกัด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40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C27C71" w:rsidRPr="00F922A1" w:rsidRDefault="00C27C71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27C71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D0F76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B06F3D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B06F3D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BD0F76" w:rsidRPr="00F922A1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42E9" w:rsidRPr="004B707B" w:rsidTr="006823F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B06F3D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วอคเกอร์ โฮมส์ จำกัด</w:t>
            </w:r>
          </w:p>
          <w:p w:rsidR="00AC42E9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</w:p>
          <w:p w:rsidR="00AC42E9" w:rsidRPr="00B06F3D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เลียน จำกัด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ในอัตราร้อยละ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50)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B06F3D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AC42E9" w:rsidRPr="00B06F3D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AC42E9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AC42E9" w:rsidRPr="00F922A1" w:rsidRDefault="00AC42E9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right w:val="nil"/>
            </w:tcBorders>
          </w:tcPr>
          <w:p w:rsidR="00926BA6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แลนด์ เรสซิเด้นซ์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C27C71" w:rsidRPr="00B06F3D" w:rsidRDefault="00926BA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C27C71" w:rsidRPr="00B06F3D">
              <w:rPr>
                <w:rFonts w:ascii="Angsana New" w:hAnsi="Angsana New"/>
                <w:sz w:val="24"/>
                <w:szCs w:val="24"/>
                <w:cs/>
              </w:rPr>
              <w:t xml:space="preserve">จำกัด </w:t>
            </w:r>
            <w:r w:rsidR="00C27C71" w:rsidRPr="00B06F3D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เลียน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จำกัด ในอัตราร้อยละ 25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 w:rsidRPr="00B06F3D">
              <w:rPr>
                <w:rFonts w:ascii="Angsana New" w:hAnsi="Angsana New"/>
                <w:sz w:val="24"/>
                <w:szCs w:val="24"/>
              </w:rPr>
              <w:br/>
            </w:r>
            <w:r w:rsidR="00AB2C6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วิลเลจ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ในอัตรา</w:t>
            </w: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    ร้อยละ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25)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C27C7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414388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414388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60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77.50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C27C71" w:rsidRPr="004B707B" w:rsidTr="006823F8">
        <w:tc>
          <w:tcPr>
            <w:tcW w:w="2560" w:type="dxa"/>
            <w:tcBorders>
              <w:top w:val="nil"/>
              <w:left w:val="nil"/>
              <w:right w:val="nil"/>
            </w:tcBorders>
            <w:vAlign w:val="center"/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 xml:space="preserve">กรุงเทพบ้านและที่ดิน จำกัด </w:t>
            </w:r>
            <w:r w:rsidRPr="00B06F3D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06F3D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:rsidR="00C27C71" w:rsidRPr="00B06F3D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414388" w:rsidRDefault="00414388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28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82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single" w:sz="4" w:space="0" w:color="auto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178.00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27C71" w:rsidRPr="00F922A1" w:rsidRDefault="00C27C71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22A1">
              <w:rPr>
                <w:rFonts w:ascii="Angsana New" w:hAnsi="Angsana New"/>
                <w:sz w:val="24"/>
                <w:szCs w:val="24"/>
              </w:rPr>
              <w:t>178.00</w:t>
            </w:r>
          </w:p>
        </w:tc>
      </w:tr>
      <w:tr w:rsidR="00414388" w:rsidRPr="003F545A" w:rsidTr="006823F8">
        <w:tc>
          <w:tcPr>
            <w:tcW w:w="2560" w:type="dxa"/>
            <w:tcBorders>
              <w:top w:val="nil"/>
              <w:left w:val="nil"/>
              <w:right w:val="nil"/>
            </w:tcBorders>
          </w:tcPr>
          <w:p w:rsidR="00414388" w:rsidRPr="00B06F3D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414388" w:rsidRPr="00B06F3D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4388" w:rsidRPr="00F922A1" w:rsidRDefault="00414388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,118.60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7,343.60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  <w:tab w:val="decimal" w:pos="5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(1,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287.71</w:t>
            </w: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1,512.71</w:t>
            </w:r>
            <w:r w:rsidRPr="00F922A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14388" w:rsidRPr="00F922A1" w:rsidRDefault="00414388" w:rsidP="0028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70" w:type="dxa"/>
            <w:gridSpan w:val="2"/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,830.89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:rsidR="00414388" w:rsidRPr="00F922A1" w:rsidRDefault="00414388" w:rsidP="008F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30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22A1">
              <w:rPr>
                <w:rFonts w:ascii="Angsana New" w:hAnsi="Angsana New"/>
                <w:b/>
                <w:bCs/>
                <w:sz w:val="24"/>
                <w:szCs w:val="24"/>
              </w:rPr>
              <w:t>364.75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14388" w:rsidRPr="00F922A1" w:rsidRDefault="00414388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4388" w:rsidRPr="00DB2D30" w:rsidRDefault="00414388" w:rsidP="00DB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2D30">
              <w:rPr>
                <w:rFonts w:ascii="Angsana New" w:hAnsi="Angsana New"/>
                <w:b/>
                <w:bCs/>
                <w:sz w:val="24"/>
                <w:szCs w:val="24"/>
              </w:rPr>
              <w:t>484.60</w:t>
            </w:r>
          </w:p>
        </w:tc>
      </w:tr>
    </w:tbl>
    <w:p w:rsidR="00DB1105" w:rsidRPr="004B707B" w:rsidRDefault="00DB1105" w:rsidP="00DB1105">
      <w:pPr>
        <w:spacing w:line="240" w:lineRule="auto"/>
        <w:rPr>
          <w:rFonts w:ascii="Angsana New" w:hAnsi="Angsana New"/>
          <w:sz w:val="2"/>
          <w:szCs w:val="2"/>
        </w:rPr>
      </w:pPr>
      <w:r w:rsidRPr="004B707B">
        <w:br w:type="page"/>
      </w:r>
    </w:p>
    <w:tbl>
      <w:tblPr>
        <w:tblW w:w="15480" w:type="dxa"/>
        <w:tblLayout w:type="fixed"/>
        <w:tblLook w:val="00A0" w:firstRow="1" w:lastRow="0" w:firstColumn="1" w:lastColumn="0" w:noHBand="0" w:noVBand="0"/>
      </w:tblPr>
      <w:tblGrid>
        <w:gridCol w:w="2610"/>
        <w:gridCol w:w="1980"/>
        <w:gridCol w:w="788"/>
        <w:gridCol w:w="12"/>
        <w:gridCol w:w="730"/>
        <w:gridCol w:w="738"/>
        <w:gridCol w:w="236"/>
        <w:gridCol w:w="671"/>
        <w:gridCol w:w="263"/>
        <w:gridCol w:w="693"/>
        <w:gridCol w:w="236"/>
        <w:gridCol w:w="691"/>
        <w:gridCol w:w="263"/>
        <w:gridCol w:w="727"/>
        <w:gridCol w:w="263"/>
        <w:gridCol w:w="720"/>
        <w:gridCol w:w="270"/>
        <w:gridCol w:w="720"/>
        <w:gridCol w:w="270"/>
        <w:gridCol w:w="720"/>
        <w:gridCol w:w="270"/>
        <w:gridCol w:w="709"/>
        <w:gridCol w:w="270"/>
        <w:gridCol w:w="630"/>
      </w:tblGrid>
      <w:tr w:rsidR="001A45BE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F139DD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F139DD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089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A45BE" w:rsidRPr="00F139DD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1F8E" w:rsidRPr="00F139DD" w:rsidTr="00CD2191">
        <w:trPr>
          <w:trHeight w:val="38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38" w:type="dxa"/>
            <w:tcBorders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vAlign w:val="center"/>
          </w:tcPr>
          <w:p w:rsidR="0046247D" w:rsidRPr="00F139DD" w:rsidRDefault="0046247D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46247D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306EB6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1E4D55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45" w:type="dxa"/>
            <w:gridSpan w:val="3"/>
            <w:tcBorders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</w:tcBorders>
          </w:tcPr>
          <w:p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270" w:type="dxa"/>
            <w:tcBorders>
              <w:right w:val="nil"/>
            </w:tcBorders>
          </w:tcPr>
          <w:p w:rsidR="0046247D" w:rsidRPr="00F139DD" w:rsidRDefault="0046247D" w:rsidP="00E14178">
            <w:pPr>
              <w:pStyle w:val="acctfourfigures"/>
              <w:tabs>
                <w:tab w:val="clear" w:pos="765"/>
              </w:tabs>
              <w:spacing w:line="240" w:lineRule="atLeast"/>
              <w:ind w:left="-79" w:right="-396" w:hanging="19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09" w:type="dxa"/>
            <w:gridSpan w:val="3"/>
            <w:tcBorders>
              <w:right w:val="nil"/>
            </w:tcBorders>
          </w:tcPr>
          <w:p w:rsidR="0046247D" w:rsidRPr="00F139DD" w:rsidRDefault="00FB7B1A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หก</w:t>
            </w:r>
            <w:r w:rsidR="0046247D" w:rsidRPr="00F139D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B7B1A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738" w:type="dxa"/>
            <w:tcBorders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</w:tr>
      <w:tr w:rsidR="00FB7B1A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38" w:type="dxa"/>
            <w:tcBorders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FB7B1A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B1A" w:rsidRPr="00F139DD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FB7B1A" w:rsidRPr="004B707B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738" w:type="dxa"/>
            <w:tcBorders>
              <w:right w:val="nil"/>
            </w:tcBorders>
          </w:tcPr>
          <w:p w:rsidR="00FB7B1A" w:rsidRPr="00F139DD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FB7B1A" w:rsidRPr="004B707B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FB7B1A" w:rsidRPr="00F139DD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FB7B1A" w:rsidRPr="004B707B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B7B1A" w:rsidRPr="00F139DD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7B1A" w:rsidRPr="004B707B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FB7B1A" w:rsidRPr="00F139DD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B7B1A" w:rsidRPr="004B707B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tcBorders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FB7B1A" w:rsidRPr="00F139DD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FB7B1A" w:rsidRPr="00F139DD" w:rsidRDefault="001D571C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E54B4C" w:rsidRPr="00F139DD" w:rsidTr="00CD2191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360" w:type="dxa"/>
            <w:gridSpan w:val="19"/>
            <w:tcBorders>
              <w:top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54B4C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E54B4C" w:rsidRPr="006F5740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54B4C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87CD1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:rsidR="00E54B4C" w:rsidRPr="00F139DD" w:rsidRDefault="00D87CD1" w:rsidP="00D8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8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D87CD1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Pr="00D87CD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87CD1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="00E54B4C"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(เมย์ แฟร์)จำกัด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E54B4C" w:rsidRPr="006F5740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E54B4C" w:rsidRPr="00F139DD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053A6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แกรนด์ เมย์แฟร์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D047CD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53A6" w:rsidRPr="00F139DD" w:rsidTr="00225631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ถือหุ้นผ่านทางบริษัทโกลเด้น แลนด์ โปโล จำกัด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053A6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31895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เอ็มเอสจีแอล พร็อพเพอร์ตี้ </w:t>
            </w:r>
          </w:p>
          <w:p w:rsidR="002053A6" w:rsidRPr="00F139DD" w:rsidRDefault="00531895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2053A6" w:rsidRPr="00F139D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D047CD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53A6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053A6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กรุงเทพบ้าน</w:t>
            </w:r>
          </w:p>
          <w:p w:rsidR="002053A6" w:rsidRPr="00306EB6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306EB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 xml:space="preserve"> </w:t>
            </w:r>
            <w:r w:rsidRPr="00F139DD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และที่ดิน จำกัด (มหาชน)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053A6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ไซด์วอล์ค แลนด์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D047CD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53A6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ไพร์ม พลัส แอสเซ็ท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D047CD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53A6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เฟิร์ส แสควร์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D047CD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53A6" w:rsidRPr="00F139DD" w:rsidTr="00CD219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บริษัท รีกัล รีเจี้ยน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F139DD" w:rsidRDefault="002053A6" w:rsidP="002053A6">
            <w:pPr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D047CD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100</w:t>
            </w:r>
            <w:r w:rsidRPr="00BD0E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D0E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:rsidR="002053A6" w:rsidRPr="00BD0E80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2053A6" w:rsidRPr="00BD0E80" w:rsidRDefault="006F5740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D0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2053A6" w:rsidRPr="00F139DD" w:rsidRDefault="002053A6" w:rsidP="00205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139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157E40" w:rsidRPr="00F139DD" w:rsidRDefault="00157E40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:rsidR="00FD1DC3" w:rsidRPr="004B707B" w:rsidRDefault="00FD1DC3" w:rsidP="00225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" w:hanging="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4B707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4B707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:rsidR="00736576" w:rsidRPr="004B707B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4B707B" w:rsidSect="00A66F35">
          <w:headerReference w:type="default" r:id="rId15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:rsidR="002C06E2" w:rsidRPr="004B707B" w:rsidRDefault="00E12916" w:rsidP="001D57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E54B4C" w:rsidRPr="00497E3C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54B4C" w:rsidRDefault="00E54B4C" w:rsidP="00E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  <w:r w:rsidRPr="00497E3C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FB7B1A">
        <w:rPr>
          <w:rFonts w:ascii="Angsana New" w:hAnsi="Angsana New" w:hint="cs"/>
          <w:sz w:val="30"/>
          <w:szCs w:val="30"/>
          <w:cs/>
        </w:rPr>
        <w:t>หก</w:t>
      </w:r>
      <w:r w:rsidRPr="00497E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97E3C">
        <w:rPr>
          <w:rFonts w:ascii="Angsana New" w:hAnsi="Angsana New"/>
          <w:sz w:val="30"/>
          <w:szCs w:val="30"/>
        </w:rPr>
        <w:t xml:space="preserve">31 </w:t>
      </w:r>
      <w:r w:rsidRPr="00497E3C">
        <w:rPr>
          <w:rFonts w:ascii="Angsana New" w:hAnsi="Angsana New" w:hint="cs"/>
          <w:sz w:val="30"/>
          <w:szCs w:val="30"/>
          <w:cs/>
        </w:rPr>
        <w:t>มีนาคม มีดังนี้</w:t>
      </w:r>
    </w:p>
    <w:p w:rsidR="00E54B4C" w:rsidRPr="006B7CE5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5"/>
        <w:gridCol w:w="900"/>
        <w:gridCol w:w="959"/>
        <w:gridCol w:w="264"/>
        <w:gridCol w:w="970"/>
        <w:gridCol w:w="8"/>
        <w:gridCol w:w="258"/>
        <w:gridCol w:w="8"/>
        <w:gridCol w:w="961"/>
        <w:gridCol w:w="262"/>
        <w:gridCol w:w="983"/>
      </w:tblGrid>
      <w:tr w:rsidR="00E54B4C" w:rsidRPr="00BF051E" w:rsidTr="009322F6">
        <w:tc>
          <w:tcPr>
            <w:tcW w:w="2082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pct"/>
            <w:gridSpan w:val="4"/>
          </w:tcPr>
          <w:p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  <w:gridSpan w:val="3"/>
          </w:tcPr>
          <w:p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4B4C" w:rsidRPr="00F91027" w:rsidTr="009322F6">
        <w:tc>
          <w:tcPr>
            <w:tcW w:w="2554" w:type="pct"/>
            <w:gridSpan w:val="2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" w:type="pct"/>
          </w:tcPr>
          <w:p w:rsidR="00E54B4C" w:rsidRPr="00F91027" w:rsidRDefault="001D571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:rsidR="00E54B4C" w:rsidRPr="00F91027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E54B4C" w:rsidRPr="00F91027" w:rsidRDefault="001D571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gridSpan w:val="2"/>
          </w:tcPr>
          <w:p w:rsidR="00E54B4C" w:rsidRPr="00F91027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:rsidR="00E54B4C" w:rsidRPr="00F91027" w:rsidRDefault="001D571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:rsidR="00E54B4C" w:rsidRPr="00F91027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E54B4C" w:rsidRPr="00F91027" w:rsidRDefault="001D571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54B4C" w:rsidRPr="00C06948" w:rsidTr="009322F6">
        <w:tc>
          <w:tcPr>
            <w:tcW w:w="2082" w:type="pct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:rsidR="00E54B4C" w:rsidRPr="00C06948" w:rsidRDefault="00527A43" w:rsidP="0052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46" w:type="pct"/>
            <w:gridSpan w:val="9"/>
          </w:tcPr>
          <w:p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71C" w:rsidRPr="00C06948" w:rsidTr="009322F6">
        <w:tc>
          <w:tcPr>
            <w:tcW w:w="2082" w:type="pct"/>
          </w:tcPr>
          <w:p w:rsidR="001D571C" w:rsidRPr="000D79E8" w:rsidRDefault="001D571C" w:rsidP="001D571C">
            <w:pPr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0D79E8">
              <w:rPr>
                <w:rFonts w:ascii="Angsana New" w:hAnsi="Angsana New"/>
                <w:sz w:val="30"/>
                <w:szCs w:val="30"/>
              </w:rPr>
              <w:t>256</w:t>
            </w:r>
            <w:r w:rsidR="00C542AA" w:rsidRPr="000D79E8">
              <w:rPr>
                <w:rFonts w:ascii="Angsana New" w:hAnsi="Angsana New"/>
                <w:sz w:val="30"/>
                <w:szCs w:val="30"/>
              </w:rPr>
              <w:t>1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 / 25</w:t>
            </w:r>
            <w:r w:rsidR="00C542AA" w:rsidRPr="000D79E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472" w:type="pct"/>
          </w:tcPr>
          <w:p w:rsidR="001D571C" w:rsidRPr="000D79E8" w:rsidRDefault="001D571C" w:rsidP="0052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221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1D571C" w:rsidRPr="000D79E8" w:rsidRDefault="00C542AA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6,222.99</w:t>
            </w:r>
          </w:p>
        </w:tc>
        <w:tc>
          <w:tcPr>
            <w:tcW w:w="13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6,557.55</w:t>
            </w:r>
          </w:p>
        </w:tc>
        <w:tc>
          <w:tcPr>
            <w:tcW w:w="139" w:type="pct"/>
            <w:gridSpan w:val="2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:rsidR="001D571C" w:rsidRPr="000D79E8" w:rsidRDefault="00C542AA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3,692.71</w:t>
            </w:r>
          </w:p>
        </w:tc>
        <w:tc>
          <w:tcPr>
            <w:tcW w:w="137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6B7CE5">
              <w:rPr>
                <w:rFonts w:ascii="Angsana New" w:hAnsi="Angsana New"/>
                <w:sz w:val="30"/>
                <w:szCs w:val="30"/>
              </w:rPr>
              <w:t>3,839.59</w:t>
            </w:r>
          </w:p>
        </w:tc>
      </w:tr>
      <w:tr w:rsidR="001D571C" w:rsidRPr="00C06948" w:rsidTr="009322F6">
        <w:tc>
          <w:tcPr>
            <w:tcW w:w="2082" w:type="pct"/>
          </w:tcPr>
          <w:p w:rsidR="001D571C" w:rsidRPr="000D79E8" w:rsidRDefault="001D571C" w:rsidP="001D57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72" w:type="pct"/>
          </w:tcPr>
          <w:p w:rsidR="001D571C" w:rsidRPr="000D79E8" w:rsidRDefault="001D571C" w:rsidP="0052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1D571C" w:rsidRPr="000D79E8" w:rsidRDefault="009D4007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2.85</w:t>
            </w:r>
          </w:p>
        </w:tc>
        <w:tc>
          <w:tcPr>
            <w:tcW w:w="13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39" w:type="pct"/>
            <w:gridSpan w:val="2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:rsidR="001D571C" w:rsidRPr="000D79E8" w:rsidRDefault="00FF3B28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0.3</w:t>
            </w:r>
            <w:r w:rsidR="00F741A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6B7C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71C" w:rsidRPr="00C06948" w:rsidTr="009322F6">
        <w:tc>
          <w:tcPr>
            <w:tcW w:w="2082" w:type="pct"/>
          </w:tcPr>
          <w:p w:rsidR="001D571C" w:rsidRPr="000D79E8" w:rsidRDefault="001D571C" w:rsidP="001D57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72" w:type="pct"/>
          </w:tcPr>
          <w:p w:rsidR="001D571C" w:rsidRPr="000D79E8" w:rsidRDefault="001D571C" w:rsidP="0052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1D571C" w:rsidRPr="000D79E8" w:rsidRDefault="009D4007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(5.13)</w:t>
            </w:r>
          </w:p>
        </w:tc>
        <w:tc>
          <w:tcPr>
            <w:tcW w:w="13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(18.39)</w:t>
            </w:r>
          </w:p>
        </w:tc>
        <w:tc>
          <w:tcPr>
            <w:tcW w:w="139" w:type="pct"/>
            <w:gridSpan w:val="2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vAlign w:val="bottom"/>
          </w:tcPr>
          <w:p w:rsidR="001D571C" w:rsidRPr="000D79E8" w:rsidRDefault="00FF3B28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6B7C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4007" w:rsidRPr="00C06948" w:rsidTr="009322F6">
        <w:tc>
          <w:tcPr>
            <w:tcW w:w="2082" w:type="pct"/>
          </w:tcPr>
          <w:p w:rsidR="009D4007" w:rsidRPr="000D79E8" w:rsidRDefault="009D4007" w:rsidP="001D57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การจำหน่</w:t>
            </w:r>
            <w:r w:rsidR="00497503" w:rsidRPr="000D79E8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ยบริษัทย่อย </w:t>
            </w:r>
            <w:r w:rsidR="007A4220">
              <w:rPr>
                <w:rFonts w:ascii="Angsana New" w:hAnsi="Angsana New"/>
                <w:sz w:val="30"/>
                <w:szCs w:val="30"/>
              </w:rPr>
              <w:t>–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มูลค่าส</w:t>
            </w:r>
            <w:r w:rsidR="007A4220"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ทธิตามบัญชี</w:t>
            </w:r>
          </w:p>
        </w:tc>
        <w:tc>
          <w:tcPr>
            <w:tcW w:w="472" w:type="pct"/>
          </w:tcPr>
          <w:p w:rsidR="009D4007" w:rsidRPr="000D79E8" w:rsidRDefault="00527A43" w:rsidP="0052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0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02" w:type="pct"/>
          </w:tcPr>
          <w:p w:rsidR="009D4007" w:rsidRPr="000D79E8" w:rsidRDefault="00497503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(44.79)</w:t>
            </w:r>
          </w:p>
        </w:tc>
        <w:tc>
          <w:tcPr>
            <w:tcW w:w="138" w:type="pct"/>
          </w:tcPr>
          <w:p w:rsidR="009D4007" w:rsidRPr="000D79E8" w:rsidRDefault="009D4007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9D4007" w:rsidRPr="000D79E8" w:rsidRDefault="009D4007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9D4007" w:rsidRPr="000D79E8" w:rsidRDefault="009D4007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vAlign w:val="bottom"/>
          </w:tcPr>
          <w:p w:rsidR="009D4007" w:rsidRPr="000D79E8" w:rsidRDefault="00497503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9D4007" w:rsidRPr="006B7CE5" w:rsidRDefault="009D4007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:rsidR="009D4007" w:rsidRPr="006B7CE5" w:rsidRDefault="009D4007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71C" w:rsidRPr="00C06948" w:rsidTr="009322F6">
        <w:tc>
          <w:tcPr>
            <w:tcW w:w="2082" w:type="pct"/>
          </w:tcPr>
          <w:p w:rsidR="001D571C" w:rsidRPr="000D79E8" w:rsidRDefault="001D571C" w:rsidP="001D57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72" w:type="pct"/>
          </w:tcPr>
          <w:p w:rsidR="001D571C" w:rsidRPr="000D79E8" w:rsidRDefault="001D571C" w:rsidP="001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1D571C" w:rsidRPr="000D79E8" w:rsidRDefault="00497503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(162.53)</w:t>
            </w:r>
          </w:p>
        </w:tc>
        <w:tc>
          <w:tcPr>
            <w:tcW w:w="13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(151.45)</w:t>
            </w:r>
          </w:p>
        </w:tc>
        <w:tc>
          <w:tcPr>
            <w:tcW w:w="139" w:type="pct"/>
            <w:gridSpan w:val="2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vAlign w:val="bottom"/>
          </w:tcPr>
          <w:p w:rsidR="001D571C" w:rsidRPr="000D79E8" w:rsidRDefault="00FF3B28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(81.79)</w:t>
            </w:r>
          </w:p>
        </w:tc>
        <w:tc>
          <w:tcPr>
            <w:tcW w:w="137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6B7CE5">
              <w:rPr>
                <w:rFonts w:ascii="Angsana New" w:hAnsi="Angsana New"/>
                <w:sz w:val="30"/>
                <w:szCs w:val="30"/>
              </w:rPr>
              <w:t>(73.24)</w:t>
            </w:r>
          </w:p>
        </w:tc>
      </w:tr>
      <w:tr w:rsidR="001D571C" w:rsidRPr="00C06948" w:rsidTr="009322F6">
        <w:tc>
          <w:tcPr>
            <w:tcW w:w="2082" w:type="pct"/>
          </w:tcPr>
          <w:p w:rsidR="001D571C" w:rsidRPr="000D79E8" w:rsidRDefault="001D571C" w:rsidP="001D57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472" w:type="pct"/>
          </w:tcPr>
          <w:p w:rsidR="001D571C" w:rsidRPr="000D79E8" w:rsidRDefault="001D571C" w:rsidP="001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1D571C" w:rsidRPr="000D79E8" w:rsidRDefault="0081389E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1.10</w:t>
            </w:r>
          </w:p>
        </w:tc>
        <w:tc>
          <w:tcPr>
            <w:tcW w:w="139" w:type="pct"/>
            <w:gridSpan w:val="2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vAlign w:val="bottom"/>
          </w:tcPr>
          <w:p w:rsidR="001D571C" w:rsidRPr="000D79E8" w:rsidRDefault="00FF3B28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6B7C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71C" w:rsidRPr="00C06948" w:rsidTr="009322F6">
        <w:tc>
          <w:tcPr>
            <w:tcW w:w="2082" w:type="pct"/>
          </w:tcPr>
          <w:p w:rsidR="001D571C" w:rsidRPr="000D79E8" w:rsidRDefault="001D571C" w:rsidP="001D571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9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</w:t>
            </w:r>
            <w:r w:rsidR="00DE1CF7" w:rsidRPr="000D79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</w:t>
            </w:r>
            <w:r w:rsidR="00DE1CF7" w:rsidRPr="000D79E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72" w:type="pct"/>
          </w:tcPr>
          <w:p w:rsidR="001D571C" w:rsidRPr="000D79E8" w:rsidRDefault="001D571C" w:rsidP="001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vAlign w:val="bottom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71C" w:rsidRPr="00C06948" w:rsidTr="009322F6">
        <w:tc>
          <w:tcPr>
            <w:tcW w:w="2082" w:type="pct"/>
          </w:tcPr>
          <w:p w:rsidR="001D571C" w:rsidRPr="000D79E8" w:rsidRDefault="001D571C" w:rsidP="001D57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โครงการอสังหาริมทรัพย์ระหว่างพัฒนา</w:t>
            </w:r>
          </w:p>
        </w:tc>
        <w:tc>
          <w:tcPr>
            <w:tcW w:w="472" w:type="pct"/>
          </w:tcPr>
          <w:p w:rsidR="001D571C" w:rsidRPr="000D79E8" w:rsidRDefault="001D571C" w:rsidP="001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1D571C" w:rsidRPr="000D79E8" w:rsidRDefault="00497503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30.75</w:t>
            </w:r>
          </w:p>
        </w:tc>
        <w:tc>
          <w:tcPr>
            <w:tcW w:w="13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vAlign w:val="bottom"/>
          </w:tcPr>
          <w:p w:rsidR="001D571C" w:rsidRPr="000D79E8" w:rsidRDefault="00FF3B28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7C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71C" w:rsidRPr="00C06948" w:rsidTr="009322F6">
        <w:tc>
          <w:tcPr>
            <w:tcW w:w="2082" w:type="pct"/>
          </w:tcPr>
          <w:p w:rsidR="001D571C" w:rsidRPr="000D79E8" w:rsidRDefault="001D571C" w:rsidP="001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79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D7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D79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542AA" w:rsidRPr="000D79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 </w:t>
            </w:r>
            <w:r w:rsidRPr="000D7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 256</w:t>
            </w:r>
            <w:r w:rsidR="00C542AA" w:rsidRPr="000D79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72" w:type="pct"/>
          </w:tcPr>
          <w:p w:rsidR="001D571C" w:rsidRPr="000D79E8" w:rsidRDefault="001D571C" w:rsidP="001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:rsidR="001D571C" w:rsidRPr="000D79E8" w:rsidRDefault="00497503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9E8">
              <w:rPr>
                <w:rFonts w:ascii="Angsana New" w:hAnsi="Angsana New"/>
                <w:b/>
                <w:bCs/>
                <w:sz w:val="30"/>
                <w:szCs w:val="30"/>
              </w:rPr>
              <w:t>6,044.14</w:t>
            </w:r>
          </w:p>
        </w:tc>
        <w:tc>
          <w:tcPr>
            <w:tcW w:w="138" w:type="pct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9E8">
              <w:rPr>
                <w:rFonts w:ascii="Angsana New" w:hAnsi="Angsana New"/>
                <w:b/>
                <w:bCs/>
                <w:sz w:val="30"/>
                <w:szCs w:val="30"/>
              </w:rPr>
              <w:t>6,388.92</w:t>
            </w:r>
          </w:p>
        </w:tc>
        <w:tc>
          <w:tcPr>
            <w:tcW w:w="139" w:type="pct"/>
            <w:gridSpan w:val="2"/>
          </w:tcPr>
          <w:p w:rsidR="001D571C" w:rsidRPr="000D79E8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571C" w:rsidRPr="000D79E8" w:rsidRDefault="00FF3B28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9E8">
              <w:rPr>
                <w:rFonts w:ascii="Angsana New" w:hAnsi="Angsana New"/>
                <w:b/>
                <w:bCs/>
                <w:sz w:val="30"/>
                <w:szCs w:val="30"/>
              </w:rPr>
              <w:t>3,611.3</w:t>
            </w:r>
            <w:r w:rsidR="00F741A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1D571C" w:rsidRPr="006B7CE5" w:rsidRDefault="001D571C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CE5">
              <w:rPr>
                <w:rFonts w:ascii="Angsana New" w:hAnsi="Angsana New"/>
                <w:b/>
                <w:bCs/>
                <w:sz w:val="30"/>
                <w:szCs w:val="30"/>
              </w:rPr>
              <w:t>3,766.35</w:t>
            </w:r>
          </w:p>
        </w:tc>
      </w:tr>
    </w:tbl>
    <w:p w:rsidR="002D0775" w:rsidRPr="00FB7B1A" w:rsidRDefault="002D0775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67A33" w:rsidRPr="004B707B" w:rsidRDefault="00167A33" w:rsidP="00875169">
      <w:pPr>
        <w:tabs>
          <w:tab w:val="clear" w:pos="454"/>
          <w:tab w:val="clear" w:pos="680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cs/>
        </w:rPr>
      </w:pPr>
      <w:r w:rsidRPr="00F766D4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F766D4">
        <w:rPr>
          <w:rFonts w:ascii="Angsana New" w:hAnsi="Angsana New"/>
          <w:sz w:val="30"/>
          <w:szCs w:val="30"/>
        </w:rPr>
        <w:t xml:space="preserve">2560 </w:t>
      </w:r>
      <w:r w:rsidRPr="00F766D4">
        <w:rPr>
          <w:rFonts w:ascii="Angsana New" w:hAnsi="Angsana New"/>
          <w:sz w:val="30"/>
          <w:szCs w:val="30"/>
          <w:cs/>
        </w:rPr>
        <w:t>บริษัทย่อยแห่งหนึ่ง ได้เข้าทำสัญญาจะซื้อจะขายที่ดินกับ</w:t>
      </w:r>
      <w:r w:rsidR="00480C2B">
        <w:rPr>
          <w:rFonts w:ascii="Angsana New" w:hAnsi="Angsana New" w:hint="cs"/>
          <w:sz w:val="30"/>
          <w:szCs w:val="30"/>
          <w:cs/>
        </w:rPr>
        <w:t>บริษัท</w:t>
      </w:r>
      <w:r w:rsidRPr="00F766D4">
        <w:rPr>
          <w:rFonts w:ascii="Angsana New" w:hAnsi="Angsana New"/>
          <w:sz w:val="30"/>
          <w:szCs w:val="30"/>
          <w:cs/>
        </w:rPr>
        <w:t xml:space="preserve">แห่งหนึ่งเป็นจำนวนเงิน </w:t>
      </w:r>
      <w:r w:rsidRPr="00F766D4">
        <w:rPr>
          <w:rFonts w:ascii="Angsana New" w:hAnsi="Angsana New"/>
          <w:sz w:val="30"/>
          <w:szCs w:val="30"/>
        </w:rPr>
        <w:t xml:space="preserve">80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โดยมีเงื่อนไขในการชำระเงินเป็นงวดตามที่ระบุไว้ในสัญญา และจะชำระงวดสุดท้ายในเดือนกุมภาพันธ์ </w:t>
      </w:r>
      <w:r w:rsidRPr="00F766D4">
        <w:rPr>
          <w:rFonts w:ascii="Angsana New" w:hAnsi="Angsana New"/>
          <w:sz w:val="30"/>
          <w:szCs w:val="30"/>
        </w:rPr>
        <w:t xml:space="preserve">2562 </w:t>
      </w:r>
      <w:r w:rsidR="00B63AD4" w:rsidRPr="00F766D4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B63AD4" w:rsidRPr="00F766D4">
        <w:rPr>
          <w:rFonts w:ascii="Angsana New" w:hAnsi="Angsana New"/>
          <w:sz w:val="30"/>
          <w:szCs w:val="30"/>
        </w:rPr>
        <w:t xml:space="preserve">26 </w:t>
      </w:r>
      <w:r w:rsidR="00B63AD4" w:rsidRPr="00F766D4">
        <w:rPr>
          <w:rFonts w:ascii="Angsana New" w:hAnsi="Angsana New" w:hint="cs"/>
          <w:sz w:val="30"/>
          <w:szCs w:val="30"/>
          <w:cs/>
        </w:rPr>
        <w:t>กุมภาพันธ์</w:t>
      </w:r>
      <w:r w:rsidR="004337D8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4337D8" w:rsidRPr="00F766D4">
        <w:rPr>
          <w:rFonts w:ascii="Angsana New" w:hAnsi="Angsana New"/>
          <w:sz w:val="30"/>
          <w:szCs w:val="30"/>
        </w:rPr>
        <w:t xml:space="preserve">2562 </w:t>
      </w:r>
      <w:r w:rsidR="004337D8" w:rsidRPr="00F766D4">
        <w:rPr>
          <w:rFonts w:ascii="Angsana New" w:hAnsi="Angsana New" w:hint="cs"/>
          <w:sz w:val="30"/>
          <w:szCs w:val="30"/>
          <w:cs/>
        </w:rPr>
        <w:t>บริษัทได้ขายเงินลงทุนในบริษัทย่อยดังกล่าว</w:t>
      </w:r>
      <w:r w:rsidR="00C17E47">
        <w:rPr>
          <w:rFonts w:ascii="Angsana New" w:hAnsi="Angsana New" w:hint="cs"/>
          <w:sz w:val="30"/>
          <w:szCs w:val="30"/>
          <w:cs/>
        </w:rPr>
        <w:t>ให้แก่</w:t>
      </w:r>
      <w:r w:rsidR="00480C2B">
        <w:rPr>
          <w:rFonts w:ascii="Angsana New" w:hAnsi="Angsana New" w:hint="cs"/>
          <w:sz w:val="30"/>
          <w:szCs w:val="30"/>
          <w:cs/>
        </w:rPr>
        <w:t>บริษัท</w:t>
      </w:r>
      <w:r w:rsidR="00C17E47">
        <w:rPr>
          <w:rFonts w:ascii="Angsana New" w:hAnsi="Angsana New" w:hint="cs"/>
          <w:sz w:val="30"/>
          <w:szCs w:val="30"/>
          <w:cs/>
        </w:rPr>
        <w:t>แห่งหนึ่งข้างต้น</w:t>
      </w:r>
      <w:r w:rsidR="004337D8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3550AD" w:rsidRPr="004B707B">
        <w:rPr>
          <w:rFonts w:ascii="Angsana New" w:hAnsi="Angsana New"/>
          <w:sz w:val="30"/>
          <w:szCs w:val="30"/>
        </w:rPr>
        <w:t>(</w:t>
      </w:r>
      <w:r w:rsidR="003550AD" w:rsidRPr="004B707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3550AD">
        <w:rPr>
          <w:rFonts w:ascii="Angsana New" w:hAnsi="Angsana New"/>
          <w:sz w:val="30"/>
          <w:szCs w:val="30"/>
        </w:rPr>
        <w:t>7</w:t>
      </w:r>
      <w:r w:rsidR="003550AD" w:rsidRPr="004B707B">
        <w:rPr>
          <w:rFonts w:ascii="Angsana New" w:hAnsi="Angsana New"/>
          <w:sz w:val="30"/>
          <w:szCs w:val="30"/>
        </w:rPr>
        <w:t>)</w:t>
      </w:r>
    </w:p>
    <w:p w:rsidR="00167A33" w:rsidRPr="004B707B" w:rsidRDefault="00167A3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B2969" w:rsidRPr="004B707B" w:rsidRDefault="00284811" w:rsidP="0087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DC76E6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ประกอบ</w:t>
      </w:r>
      <w:r w:rsidR="00DC76E6">
        <w:rPr>
          <w:rFonts w:ascii="Angsana New" w:hAnsi="Angsana New" w:hint="cs"/>
          <w:sz w:val="30"/>
          <w:szCs w:val="30"/>
          <w:cs/>
        </w:rPr>
        <w:t>ด้วย</w:t>
      </w:r>
      <w:r w:rsidRPr="004B707B">
        <w:rPr>
          <w:rFonts w:ascii="Angsana New" w:hAnsi="Angsana New"/>
          <w:sz w:val="30"/>
          <w:szCs w:val="30"/>
          <w:cs/>
        </w:rPr>
        <w:t xml:space="preserve"> อาคารสำนักงานที่ให้เช่าแก่บุคคลภายนอก</w:t>
      </w:r>
      <w:r w:rsidRPr="004B707B">
        <w:rPr>
          <w:rFonts w:ascii="Angsana New" w:hAnsi="Angsana New" w:hint="cs"/>
          <w:sz w:val="30"/>
          <w:szCs w:val="30"/>
          <w:cs/>
        </w:rPr>
        <w:t>และกิจการที่เกี่ยวข้องกัน</w:t>
      </w:r>
      <w:r w:rsidR="00875169">
        <w:rPr>
          <w:rFonts w:ascii="Angsana New" w:hAnsi="Angsana New" w:hint="cs"/>
          <w:sz w:val="30"/>
          <w:szCs w:val="30"/>
          <w:cs/>
        </w:rPr>
        <w:t xml:space="preserve"> </w:t>
      </w:r>
      <w:r w:rsidR="00BE2072" w:rsidRPr="004B707B">
        <w:rPr>
          <w:rFonts w:ascii="Angsana New" w:hAnsi="Angsana New" w:hint="cs"/>
          <w:sz w:val="30"/>
          <w:szCs w:val="30"/>
          <w:cs/>
        </w:rPr>
        <w:t>และ</w:t>
      </w:r>
      <w:r w:rsidRPr="004B707B">
        <w:rPr>
          <w:rFonts w:ascii="Angsana New" w:hAnsi="Angsana New" w:hint="cs"/>
          <w:sz w:val="30"/>
          <w:szCs w:val="30"/>
          <w:cs/>
        </w:rPr>
        <w:t>ที่ดินเปล่าที่ไม่มีการพัฒนา</w:t>
      </w:r>
    </w:p>
    <w:p w:rsidR="00335251" w:rsidRPr="004B707B" w:rsidRDefault="0033525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E62B3" w:rsidRPr="004B707B" w:rsidRDefault="00335251" w:rsidP="0087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อาคารสำนักงานที่ให้เช่า</w:t>
      </w:r>
      <w:r w:rsidR="00AE62B3" w:rsidRPr="004B707B">
        <w:rPr>
          <w:rFonts w:ascii="Angsana New" w:hAnsi="Angsana New" w:hint="cs"/>
          <w:sz w:val="30"/>
          <w:szCs w:val="30"/>
          <w:cs/>
        </w:rPr>
        <w:t>เป็นสินทรัพย์</w:t>
      </w:r>
      <w:r w:rsidRPr="004B707B">
        <w:rPr>
          <w:rFonts w:ascii="Angsana New" w:hAnsi="Angsana New" w:hint="cs"/>
          <w:sz w:val="30"/>
          <w:szCs w:val="30"/>
          <w:cs/>
        </w:rPr>
        <w:t xml:space="preserve">ที่ตั้งอยู่บนสิทธิการเช่า </w:t>
      </w:r>
      <w:r w:rsidR="00AE62B3" w:rsidRPr="004B707B">
        <w:rPr>
          <w:rFonts w:ascii="Angsana New" w:hAnsi="Angsana New" w:hint="cs"/>
          <w:sz w:val="30"/>
          <w:szCs w:val="30"/>
          <w:cs/>
        </w:rPr>
        <w:t>โดยกรรมสิทธิ์จะตกเป็นสิทธิ์ของ</w:t>
      </w:r>
      <w:r w:rsidRPr="004B707B">
        <w:rPr>
          <w:rFonts w:ascii="Angsana New" w:hAnsi="Angsana New" w:hint="cs"/>
          <w:sz w:val="30"/>
          <w:szCs w:val="30"/>
          <w:cs/>
        </w:rPr>
        <w:t>เจ้าของที่ดินตามเงื่อนไขใน</w:t>
      </w:r>
      <w:r w:rsidR="00772125" w:rsidRPr="004B707B">
        <w:rPr>
          <w:rFonts w:ascii="Angsana New" w:hAnsi="Angsana New" w:hint="cs"/>
          <w:sz w:val="30"/>
          <w:szCs w:val="30"/>
          <w:cs/>
        </w:rPr>
        <w:t>ที่ระบุไว้ใน</w:t>
      </w:r>
      <w:r w:rsidRPr="004B707B">
        <w:rPr>
          <w:rFonts w:ascii="Angsana New" w:hAnsi="Angsana New" w:hint="cs"/>
          <w:sz w:val="30"/>
          <w:szCs w:val="30"/>
          <w:cs/>
        </w:rPr>
        <w:t>สัญญาเช่าที่แตกต่างกันในแต่ละสัญญา</w:t>
      </w:r>
      <w:r w:rsidR="00AD26AF" w:rsidRPr="004B707B">
        <w:rPr>
          <w:rFonts w:ascii="Angsana New" w:hAnsi="Angsana New"/>
          <w:sz w:val="30"/>
          <w:szCs w:val="30"/>
        </w:rPr>
        <w:t xml:space="preserve"> </w:t>
      </w:r>
      <w:r w:rsidR="00AE62B3" w:rsidRPr="004B707B">
        <w:rPr>
          <w:rFonts w:ascii="Angsana New" w:hAnsi="Angsana New"/>
          <w:sz w:val="30"/>
          <w:szCs w:val="30"/>
        </w:rPr>
        <w:t>(</w:t>
      </w:r>
      <w:r w:rsidR="00AE62B3" w:rsidRPr="004B707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DE1F6E">
        <w:rPr>
          <w:rFonts w:ascii="Angsana New" w:hAnsi="Angsana New"/>
          <w:sz w:val="30"/>
          <w:szCs w:val="30"/>
        </w:rPr>
        <w:t>9</w:t>
      </w:r>
      <w:r w:rsidR="00AE62B3" w:rsidRPr="004B707B">
        <w:rPr>
          <w:rFonts w:ascii="Angsana New" w:hAnsi="Angsana New"/>
          <w:sz w:val="30"/>
          <w:szCs w:val="30"/>
        </w:rPr>
        <w:t>)</w:t>
      </w:r>
    </w:p>
    <w:p w:rsidR="00AE62B3" w:rsidRPr="006B7CE5" w:rsidRDefault="00AE62B3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C1A22" w:rsidRDefault="009F50D0" w:rsidP="006C1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4573E">
        <w:rPr>
          <w:rFonts w:ascii="Angsana New" w:hAnsi="Angsana New"/>
          <w:i/>
          <w:iCs/>
          <w:sz w:val="20"/>
          <w:szCs w:val="20"/>
        </w:rPr>
        <w:tab/>
      </w:r>
    </w:p>
    <w:p w:rsidR="00542CDF" w:rsidRPr="004B707B" w:rsidRDefault="00542CDF" w:rsidP="0052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D1DC3" w:rsidRPr="004B707B" w:rsidRDefault="0052714E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806E5" w:rsidRPr="004B707B">
        <w:rPr>
          <w:rFonts w:ascii="Angsana New" w:hAnsi="Angsana New" w:hint="cs"/>
          <w:b/>
          <w:bCs/>
          <w:sz w:val="30"/>
          <w:szCs w:val="30"/>
          <w:cs/>
        </w:rPr>
        <w:t>สิทธิการเช่า</w:t>
      </w:r>
    </w:p>
    <w:p w:rsidR="00AF1E68" w:rsidRPr="00CD3345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:rsidR="00AF1E68" w:rsidRPr="004B707B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4B707B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AF1E68" w:rsidRPr="00CD3345" w:rsidRDefault="00AF1E68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AF1E68" w:rsidRPr="004B707B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B707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4B707B">
        <w:rPr>
          <w:rFonts w:ascii="Angsana New" w:hAnsi="Angsana New"/>
          <w:spacing w:val="-2"/>
          <w:sz w:val="30"/>
          <w:szCs w:val="30"/>
          <w:cs/>
        </w:rPr>
        <w:t>ได้ทำสัญญาเช่าที่ดินเพื่อการพัฒนาอาคารสำนักงานให้เช่า และ/หรือโรงแรม ดังรายละเอียดต่อไปนี้</w:t>
      </w:r>
    </w:p>
    <w:p w:rsidR="00AF1E68" w:rsidRPr="00CD3345" w:rsidRDefault="00AF1E68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244"/>
        <w:gridCol w:w="2061"/>
        <w:gridCol w:w="1114"/>
        <w:gridCol w:w="2851"/>
      </w:tblGrid>
      <w:tr w:rsidR="00AF1E68" w:rsidRPr="004B707B" w:rsidTr="009322F6">
        <w:tc>
          <w:tcPr>
            <w:tcW w:w="3244" w:type="dxa"/>
          </w:tcPr>
          <w:p w:rsidR="00AF1E68" w:rsidRPr="004B707B" w:rsidRDefault="00AF1E68" w:rsidP="002659F4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61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ผู้ให้เช่า</w:t>
            </w:r>
          </w:p>
        </w:tc>
        <w:tc>
          <w:tcPr>
            <w:tcW w:w="1114" w:type="dxa"/>
          </w:tcPr>
          <w:p w:rsidR="00AF1E68" w:rsidRPr="004B707B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851" w:type="dxa"/>
          </w:tcPr>
          <w:p w:rsidR="00AF1E68" w:rsidRPr="004B707B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วันที่มีผลบังคับตามสัญญา</w:t>
            </w:r>
          </w:p>
        </w:tc>
      </w:tr>
      <w:tr w:rsidR="00AF1E68" w:rsidRPr="004B707B" w:rsidTr="009322F6">
        <w:tc>
          <w:tcPr>
            <w:tcW w:w="3244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โครงการโกลเด้น แลนด์</w:t>
            </w:r>
            <w:r w:rsidR="006F32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3270">
              <w:rPr>
                <w:rFonts w:ascii="Angsana New" w:hAnsi="Angsana New" w:hint="cs"/>
                <w:sz w:val="30"/>
                <w:szCs w:val="30"/>
                <w:cs/>
              </w:rPr>
              <w:t>บิวดิ้ง</w:t>
            </w:r>
          </w:p>
        </w:tc>
        <w:tc>
          <w:tcPr>
            <w:tcW w:w="2061" w:type="dxa"/>
          </w:tcPr>
          <w:p w:rsidR="00AF1E68" w:rsidRPr="004B707B" w:rsidRDefault="00F42FCA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วชิราวุธวิทยาลัย</w:t>
            </w:r>
          </w:p>
        </w:tc>
        <w:tc>
          <w:tcPr>
            <w:tcW w:w="1114" w:type="dxa"/>
          </w:tcPr>
          <w:p w:rsidR="00AF1E68" w:rsidRPr="004B707B" w:rsidRDefault="007A7AD6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30</w:t>
            </w:r>
            <w:r w:rsidR="00AF1E68" w:rsidRPr="004B707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51" w:type="dxa"/>
          </w:tcPr>
          <w:p w:rsidR="00AF1E68" w:rsidRPr="004B707B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1 กันยายน </w:t>
            </w:r>
            <w:r w:rsidR="00DE2660" w:rsidRPr="004B707B">
              <w:rPr>
                <w:rFonts w:ascii="Angsana New" w:hAnsi="Angsana New"/>
                <w:sz w:val="30"/>
                <w:szCs w:val="30"/>
              </w:rPr>
              <w:t>2535</w:t>
            </w:r>
          </w:p>
        </w:tc>
      </w:tr>
      <w:tr w:rsidR="00AF1E68" w:rsidRPr="004B707B" w:rsidTr="009322F6">
        <w:tc>
          <w:tcPr>
            <w:tcW w:w="3244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เอฟ วาย ไอ เซ็นเตอร์</w:t>
            </w:r>
          </w:p>
        </w:tc>
        <w:tc>
          <w:tcPr>
            <w:tcW w:w="2061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ส่ว</w:t>
            </w:r>
            <w:r w:rsidR="001B0CC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พระมหากษัตริย์</w:t>
            </w:r>
          </w:p>
        </w:tc>
        <w:tc>
          <w:tcPr>
            <w:tcW w:w="1114" w:type="dxa"/>
          </w:tcPr>
          <w:p w:rsidR="00AF1E68" w:rsidRPr="004B707B" w:rsidRDefault="00A518F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B707B">
              <w:rPr>
                <w:rFonts w:ascii="Angsana New" w:hAnsi="Angsana New"/>
                <w:sz w:val="30"/>
                <w:szCs w:val="30"/>
              </w:rPr>
              <w:t>4</w:t>
            </w:r>
            <w:r w:rsidR="00AF1E68" w:rsidRPr="004B707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51" w:type="dxa"/>
          </w:tcPr>
          <w:p w:rsidR="00AF1E68" w:rsidRPr="004B707B" w:rsidRDefault="00AF1E68" w:rsidP="00A518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="00A518F0" w:rsidRPr="004B707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A518F0" w:rsidRPr="004B7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42DD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AF1E68" w:rsidRPr="004B707B" w:rsidTr="009322F6">
        <w:tc>
          <w:tcPr>
            <w:tcW w:w="3244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โครงการสาทร สแควร์</w:t>
            </w:r>
            <w:r w:rsidR="00084DFE" w:rsidRPr="004B7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4DFE"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84DFE" w:rsidRPr="004B707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4DFE"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 โครงการดับบลิว โฮเต็ล แบงคอก</w:t>
            </w:r>
          </w:p>
        </w:tc>
        <w:tc>
          <w:tcPr>
            <w:tcW w:w="2061" w:type="dxa"/>
          </w:tcPr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:rsidR="00AF1E68" w:rsidRPr="004B707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114" w:type="dxa"/>
          </w:tcPr>
          <w:p w:rsidR="00AF1E68" w:rsidRPr="004B707B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33</w:t>
            </w:r>
            <w:r w:rsidR="00AF1E68" w:rsidRPr="004B707B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  <w:p w:rsidR="00AF1E68" w:rsidRPr="004B707B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9</w:t>
            </w:r>
            <w:r w:rsidR="00AF1E68"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51" w:type="dxa"/>
          </w:tcPr>
          <w:p w:rsidR="00AF1E68" w:rsidRPr="004B707B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1 กุมภาพันธ์ </w:t>
            </w:r>
            <w:r w:rsidR="00DE2660" w:rsidRPr="004B707B">
              <w:rPr>
                <w:rFonts w:ascii="Angsana New" w:hAnsi="Angsana New"/>
                <w:sz w:val="30"/>
                <w:szCs w:val="30"/>
              </w:rPr>
              <w:t>2550</w:t>
            </w:r>
          </w:p>
        </w:tc>
      </w:tr>
    </w:tbl>
    <w:p w:rsidR="00173B53" w:rsidRPr="00CD3345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:rsidR="00173B53" w:rsidRDefault="00173B53" w:rsidP="00F376D6">
      <w:pPr>
        <w:tabs>
          <w:tab w:val="clear" w:pos="454"/>
        </w:tabs>
        <w:spacing w:line="240" w:lineRule="auto"/>
        <w:ind w:left="547" w:right="245"/>
        <w:jc w:val="thaiDistribute"/>
        <w:rPr>
          <w:rFonts w:ascii="Angsana New" w:hAnsi="Angsana New"/>
          <w:sz w:val="30"/>
          <w:szCs w:val="30"/>
        </w:rPr>
      </w:pPr>
      <w:r w:rsidRPr="00497E3C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FB7B1A">
        <w:rPr>
          <w:rFonts w:ascii="Angsana New" w:hAnsi="Angsana New" w:hint="cs"/>
          <w:sz w:val="30"/>
          <w:szCs w:val="30"/>
          <w:cs/>
        </w:rPr>
        <w:t>หก</w:t>
      </w:r>
      <w:r w:rsidRPr="00497E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97E3C">
        <w:rPr>
          <w:rFonts w:ascii="Angsana New" w:hAnsi="Angsana New"/>
          <w:sz w:val="30"/>
          <w:szCs w:val="30"/>
        </w:rPr>
        <w:t xml:space="preserve">31 </w:t>
      </w:r>
      <w:r w:rsidRPr="00497E3C">
        <w:rPr>
          <w:rFonts w:ascii="Angsana New" w:hAnsi="Angsana New" w:hint="cs"/>
          <w:sz w:val="30"/>
          <w:szCs w:val="30"/>
          <w:cs/>
        </w:rPr>
        <w:t>มีนาคม มีดังนี้</w:t>
      </w:r>
    </w:p>
    <w:p w:rsidR="00173B53" w:rsidRPr="00CD3345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9"/>
        <w:gridCol w:w="542"/>
        <w:gridCol w:w="959"/>
        <w:gridCol w:w="262"/>
        <w:gridCol w:w="970"/>
        <w:gridCol w:w="7"/>
        <w:gridCol w:w="258"/>
        <w:gridCol w:w="7"/>
        <w:gridCol w:w="961"/>
        <w:gridCol w:w="260"/>
        <w:gridCol w:w="982"/>
      </w:tblGrid>
      <w:tr w:rsidR="00173B53" w:rsidRPr="00BF051E" w:rsidTr="009322F6">
        <w:trPr>
          <w:tblHeader/>
        </w:trPr>
        <w:tc>
          <w:tcPr>
            <w:tcW w:w="2193" w:type="pct"/>
          </w:tcPr>
          <w:p w:rsidR="00173B53" w:rsidRPr="00C06948" w:rsidRDefault="00173B53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</w:tcPr>
          <w:p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pct"/>
            <w:gridSpan w:val="4"/>
          </w:tcPr>
          <w:p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pct"/>
            <w:gridSpan w:val="3"/>
          </w:tcPr>
          <w:p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0EE2" w:rsidRPr="00F91027" w:rsidTr="009322F6">
        <w:trPr>
          <w:tblHeader/>
        </w:trPr>
        <w:tc>
          <w:tcPr>
            <w:tcW w:w="2484" w:type="pct"/>
            <w:gridSpan w:val="2"/>
          </w:tcPr>
          <w:p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" w:type="pct"/>
          </w:tcPr>
          <w:p w:rsidR="005B0EE2" w:rsidRPr="00F91027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5B0EE2" w:rsidRPr="00F91027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F91027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gridSpan w:val="2"/>
          </w:tcPr>
          <w:p w:rsidR="005B0EE2" w:rsidRPr="00F91027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F91027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5B0EE2" w:rsidRPr="00F91027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F91027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B0EE2" w:rsidRPr="00C06948" w:rsidTr="009322F6">
        <w:trPr>
          <w:tblHeader/>
        </w:trPr>
        <w:tc>
          <w:tcPr>
            <w:tcW w:w="2193" w:type="pct"/>
          </w:tcPr>
          <w:p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16" w:type="pct"/>
            <w:gridSpan w:val="9"/>
          </w:tcPr>
          <w:p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B0EE2" w:rsidRPr="00D531BF" w:rsidTr="009322F6">
        <w:tc>
          <w:tcPr>
            <w:tcW w:w="2193" w:type="pct"/>
          </w:tcPr>
          <w:p w:rsidR="005B0EE2" w:rsidRPr="00D531BF" w:rsidRDefault="005B0EE2" w:rsidP="005B0EE2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31B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D531BF">
              <w:rPr>
                <w:rFonts w:ascii="Angsana New" w:hAnsi="Angsana New"/>
                <w:sz w:val="30"/>
                <w:szCs w:val="30"/>
              </w:rPr>
              <w:t>2561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 / 25</w:t>
            </w:r>
            <w:r w:rsidRPr="00D531B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B0EE2" w:rsidRPr="00D531BF" w:rsidRDefault="00DA1B6F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961.03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531BF">
              <w:rPr>
                <w:rFonts w:ascii="Angsana New" w:hAnsi="Angsana New"/>
                <w:sz w:val="30"/>
                <w:szCs w:val="30"/>
              </w:rPr>
              <w:t>,012.54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D531BF" w:rsidRDefault="00DA1B6F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431.56</w:t>
            </w:r>
          </w:p>
        </w:tc>
      </w:tr>
      <w:tr w:rsidR="005B0EE2" w:rsidRPr="00D531BF" w:rsidTr="009322F6">
        <w:tc>
          <w:tcPr>
            <w:tcW w:w="2193" w:type="pct"/>
          </w:tcPr>
          <w:p w:rsidR="005B0EE2" w:rsidRPr="00D531BF" w:rsidRDefault="005B0EE2" w:rsidP="005B0EE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B0EE2" w:rsidRPr="00D531BF" w:rsidRDefault="0085660A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(21.5</w:t>
            </w:r>
            <w:r w:rsidR="00522CE2">
              <w:rPr>
                <w:rFonts w:ascii="Angsana New" w:hAnsi="Angsana New"/>
                <w:sz w:val="30"/>
                <w:szCs w:val="30"/>
              </w:rPr>
              <w:t>2</w:t>
            </w:r>
            <w:r w:rsidRPr="00D531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D531BF" w:rsidRDefault="005B0EE2" w:rsidP="003F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(21.19)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D531BF" w:rsidRDefault="003413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(8.49)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(8.24)</w:t>
            </w:r>
          </w:p>
        </w:tc>
      </w:tr>
      <w:tr w:rsidR="005B0EE2" w:rsidRPr="00D531BF" w:rsidTr="009322F6">
        <w:tc>
          <w:tcPr>
            <w:tcW w:w="2193" w:type="pct"/>
          </w:tcPr>
          <w:p w:rsidR="005B0EE2" w:rsidRPr="00D531BF" w:rsidRDefault="005B0EE2" w:rsidP="005B0E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B0EE2" w:rsidRPr="00D531BF" w:rsidRDefault="0085660A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(3.60)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(5.20)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D531BF" w:rsidRDefault="003413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(4.39)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(5.88)</w:t>
            </w:r>
          </w:p>
        </w:tc>
      </w:tr>
      <w:tr w:rsidR="005B0EE2" w:rsidRPr="005058BC" w:rsidTr="009322F6">
        <w:tc>
          <w:tcPr>
            <w:tcW w:w="219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5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D5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 256</w:t>
            </w: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85660A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935.91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986.15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52714E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391.73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417.44</w:t>
            </w:r>
          </w:p>
        </w:tc>
      </w:tr>
      <w:tr w:rsidR="005B0EE2" w:rsidRPr="00AF6CAD" w:rsidTr="009322F6">
        <w:tc>
          <w:tcPr>
            <w:tcW w:w="2193" w:type="pct"/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2" w:type="pct"/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</w:tcBorders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:rsidR="005B0EE2" w:rsidRPr="00CD334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B0EE2" w:rsidRPr="00173B53" w:rsidTr="009322F6">
        <w:tc>
          <w:tcPr>
            <w:tcW w:w="2193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292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B0EE2" w:rsidRPr="00173B53" w:rsidTr="009322F6">
        <w:tc>
          <w:tcPr>
            <w:tcW w:w="2193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C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7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6B7CE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B7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92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EE2" w:rsidRPr="00D531BF" w:rsidTr="009322F6">
        <w:tc>
          <w:tcPr>
            <w:tcW w:w="219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B0EE2" w:rsidRPr="00D531BF" w:rsidRDefault="00DA1B6F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966.84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531BF">
              <w:rPr>
                <w:rFonts w:ascii="Angsana New" w:hAnsi="Angsana New"/>
                <w:sz w:val="30"/>
                <w:szCs w:val="30"/>
              </w:rPr>
              <w:t>,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019.30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D531BF" w:rsidRDefault="00DA1B6F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431.56</w:t>
            </w:r>
          </w:p>
        </w:tc>
      </w:tr>
      <w:tr w:rsidR="005B0EE2" w:rsidRPr="00D531BF" w:rsidTr="009322F6">
        <w:tc>
          <w:tcPr>
            <w:tcW w:w="219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5B0EE2" w:rsidRPr="00D531BF" w:rsidRDefault="00DA1B6F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(5.81)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(6.76)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</w:tcPr>
          <w:p w:rsidR="005B0EE2" w:rsidRPr="00D531BF" w:rsidRDefault="00DA1B6F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EE2" w:rsidRPr="00173B53" w:rsidTr="009322F6">
        <w:tc>
          <w:tcPr>
            <w:tcW w:w="219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DA1B6F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DA1B6F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6B7CE5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431.56</w:t>
            </w:r>
          </w:p>
        </w:tc>
      </w:tr>
      <w:tr w:rsidR="005B0EE2" w:rsidRPr="00173B53" w:rsidTr="009322F6">
        <w:tc>
          <w:tcPr>
            <w:tcW w:w="2193" w:type="pct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B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3B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73B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 / 2561</w:t>
            </w:r>
          </w:p>
        </w:tc>
        <w:tc>
          <w:tcPr>
            <w:tcW w:w="292" w:type="pct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EE2" w:rsidRPr="00D531BF" w:rsidTr="009322F6">
        <w:tc>
          <w:tcPr>
            <w:tcW w:w="219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73B5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5B0EE2" w:rsidRPr="00D531BF" w:rsidRDefault="0085660A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941.24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992.46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:rsidR="005B0EE2" w:rsidRPr="00D531BF" w:rsidRDefault="0052714E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391.73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417.44</w:t>
            </w:r>
          </w:p>
        </w:tc>
      </w:tr>
      <w:tr w:rsidR="005B0EE2" w:rsidRPr="00D531BF" w:rsidTr="009322F6">
        <w:tc>
          <w:tcPr>
            <w:tcW w:w="219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5B0EE2" w:rsidRPr="00D531BF" w:rsidRDefault="00B32561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(5.33)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(6.31)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</w:tcPr>
          <w:p w:rsidR="005B0EE2" w:rsidRPr="00D531BF" w:rsidRDefault="0052714E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EE2" w:rsidRPr="00173B53" w:rsidTr="009322F6">
        <w:tc>
          <w:tcPr>
            <w:tcW w:w="2193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B32561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935.91</w:t>
            </w:r>
          </w:p>
        </w:tc>
        <w:tc>
          <w:tcPr>
            <w:tcW w:w="141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986.15</w:t>
            </w:r>
          </w:p>
        </w:tc>
        <w:tc>
          <w:tcPr>
            <w:tcW w:w="143" w:type="pct"/>
            <w:gridSpan w:val="2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0EE2" w:rsidRPr="00D531BF" w:rsidRDefault="0052714E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391.73</w:t>
            </w:r>
          </w:p>
        </w:tc>
        <w:tc>
          <w:tcPr>
            <w:tcW w:w="140" w:type="pct"/>
          </w:tcPr>
          <w:p w:rsidR="005B0EE2" w:rsidRPr="00D531BF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:rsidR="005B0EE2" w:rsidRPr="00173B53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417.44</w:t>
            </w:r>
          </w:p>
        </w:tc>
      </w:tr>
    </w:tbl>
    <w:p w:rsidR="00CE2CA9" w:rsidRDefault="00CE2CA9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p w:rsidR="00B32561" w:rsidRDefault="00B3256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p w:rsidR="001B0CC1" w:rsidRDefault="001B0CC1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0"/>
          <w:szCs w:val="20"/>
        </w:rPr>
      </w:pPr>
    </w:p>
    <w:p w:rsidR="00B35340" w:rsidRPr="00173B53" w:rsidRDefault="00FD1DC3" w:rsidP="000F09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73B5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173B53" w:rsidRPr="00CE2CA9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0"/>
          <w:szCs w:val="20"/>
        </w:rPr>
      </w:pPr>
    </w:p>
    <w:p w:rsidR="00173B53" w:rsidRPr="00173B53" w:rsidRDefault="00173B53" w:rsidP="0017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73B53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DF75BD">
        <w:rPr>
          <w:rFonts w:ascii="Angsana New" w:hAnsi="Angsana New" w:hint="cs"/>
          <w:sz w:val="30"/>
          <w:szCs w:val="30"/>
          <w:cs/>
        </w:rPr>
        <w:t>หก</w:t>
      </w:r>
      <w:r w:rsidRPr="00173B5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7571E">
        <w:rPr>
          <w:rFonts w:ascii="Angsana New" w:hAnsi="Angsana New"/>
          <w:sz w:val="30"/>
          <w:szCs w:val="30"/>
        </w:rPr>
        <w:t>31</w:t>
      </w:r>
      <w:r w:rsidRPr="00173B53">
        <w:rPr>
          <w:rFonts w:ascii="Angsana New" w:hAnsi="Angsana New" w:hint="cs"/>
          <w:sz w:val="30"/>
          <w:szCs w:val="30"/>
          <w:cs/>
        </w:rPr>
        <w:t xml:space="preserve"> มีนาคม มีดังนี้</w:t>
      </w:r>
    </w:p>
    <w:p w:rsidR="00173B53" w:rsidRPr="006B7CE5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0"/>
          <w:szCs w:val="20"/>
        </w:rPr>
      </w:pPr>
    </w:p>
    <w:tbl>
      <w:tblPr>
        <w:tblW w:w="96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813"/>
        <w:gridCol w:w="959"/>
        <w:gridCol w:w="266"/>
        <w:gridCol w:w="976"/>
        <w:gridCol w:w="266"/>
        <w:gridCol w:w="969"/>
        <w:gridCol w:w="264"/>
        <w:gridCol w:w="961"/>
      </w:tblGrid>
      <w:tr w:rsidR="00173B53" w:rsidRPr="00BF051E" w:rsidTr="00F376D6">
        <w:tc>
          <w:tcPr>
            <w:tcW w:w="2158" w:type="pct"/>
          </w:tcPr>
          <w:p w:rsidR="00173B53" w:rsidRPr="00C06948" w:rsidRDefault="00173B53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</w:tcPr>
          <w:p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pct"/>
            <w:gridSpan w:val="3"/>
          </w:tcPr>
          <w:p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pct"/>
            <w:gridSpan w:val="3"/>
          </w:tcPr>
          <w:p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75BD" w:rsidRPr="00F91027" w:rsidTr="00F376D6">
        <w:tc>
          <w:tcPr>
            <w:tcW w:w="2579" w:type="pct"/>
            <w:gridSpan w:val="2"/>
          </w:tcPr>
          <w:p w:rsidR="00173B53" w:rsidRPr="00C06948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:rsidR="00173B53" w:rsidRPr="00F91027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53625F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38" w:type="pct"/>
          </w:tcPr>
          <w:p w:rsidR="00173B53" w:rsidRPr="00F91027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:rsidR="00173B53" w:rsidRPr="00F91027" w:rsidRDefault="0053625F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:rsidR="00173B53" w:rsidRPr="00F91027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:rsidR="00173B53" w:rsidRPr="00F91027" w:rsidRDefault="0053625F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:rsidR="00173B53" w:rsidRPr="00F91027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173B53" w:rsidRPr="00F91027" w:rsidRDefault="0053625F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73B53" w:rsidRPr="00C06948" w:rsidTr="00F376D6">
        <w:tc>
          <w:tcPr>
            <w:tcW w:w="2158" w:type="pct"/>
          </w:tcPr>
          <w:p w:rsidR="00173B53" w:rsidRPr="00C06948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:rsidR="00173B53" w:rsidRPr="00C06948" w:rsidRDefault="00C51755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21" w:type="pct"/>
            <w:gridSpan w:val="7"/>
          </w:tcPr>
          <w:p w:rsidR="00173B53" w:rsidRPr="00C06948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625F" w:rsidRPr="00C06948" w:rsidTr="00F376D6">
        <w:tc>
          <w:tcPr>
            <w:tcW w:w="2158" w:type="pct"/>
          </w:tcPr>
          <w:p w:rsidR="0053625F" w:rsidRPr="001B49F9" w:rsidRDefault="0053625F" w:rsidP="00F376D6">
            <w:pPr>
              <w:tabs>
                <w:tab w:val="clear" w:pos="227"/>
              </w:tabs>
              <w:ind w:left="-20" w:firstLine="20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1B49F9">
              <w:rPr>
                <w:rFonts w:ascii="Angsana New" w:hAnsi="Angsana New"/>
                <w:sz w:val="30"/>
                <w:szCs w:val="30"/>
              </w:rPr>
              <w:t>256</w:t>
            </w:r>
            <w:r w:rsidR="00933FAA" w:rsidRPr="001B49F9">
              <w:rPr>
                <w:rFonts w:ascii="Angsana New" w:hAnsi="Angsana New"/>
                <w:sz w:val="30"/>
                <w:szCs w:val="30"/>
              </w:rPr>
              <w:t>1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/ </w:t>
            </w:r>
            <w:r w:rsidRPr="001B49F9">
              <w:rPr>
                <w:rFonts w:ascii="Angsana New" w:hAnsi="Angsana New"/>
                <w:sz w:val="30"/>
                <w:szCs w:val="30"/>
              </w:rPr>
              <w:t>256</w:t>
            </w:r>
            <w:r w:rsidR="00933FAA" w:rsidRPr="001B49F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22" w:type="pct"/>
          </w:tcPr>
          <w:p w:rsidR="0053625F" w:rsidRPr="001B49F9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53625F" w:rsidRPr="001B49F9" w:rsidRDefault="00453CC4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2,462.61</w:t>
            </w:r>
          </w:p>
        </w:tc>
        <w:tc>
          <w:tcPr>
            <w:tcW w:w="138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,539.67</w:t>
            </w:r>
          </w:p>
        </w:tc>
        <w:tc>
          <w:tcPr>
            <w:tcW w:w="138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:rsidR="0053625F" w:rsidRPr="001B49F9" w:rsidRDefault="00453CC4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910.95</w:t>
            </w:r>
          </w:p>
        </w:tc>
        <w:tc>
          <w:tcPr>
            <w:tcW w:w="137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969.78</w:t>
            </w:r>
          </w:p>
        </w:tc>
      </w:tr>
      <w:tr w:rsidR="0053625F" w:rsidRPr="00C06948" w:rsidTr="00F376D6">
        <w:tc>
          <w:tcPr>
            <w:tcW w:w="2158" w:type="pct"/>
          </w:tcPr>
          <w:p w:rsidR="0053625F" w:rsidRPr="001B49F9" w:rsidRDefault="0053625F" w:rsidP="0053625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2" w:type="pct"/>
          </w:tcPr>
          <w:p w:rsidR="0053625F" w:rsidRPr="001B49F9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53625F" w:rsidRPr="001B49F9" w:rsidRDefault="0099695A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49.63</w:t>
            </w:r>
          </w:p>
        </w:tc>
        <w:tc>
          <w:tcPr>
            <w:tcW w:w="138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7CE5">
              <w:rPr>
                <w:rFonts w:ascii="Angsana New" w:hAnsi="Angsana New"/>
                <w:sz w:val="30"/>
                <w:szCs w:val="30"/>
              </w:rPr>
              <w:t>20.28</w:t>
            </w:r>
          </w:p>
        </w:tc>
        <w:tc>
          <w:tcPr>
            <w:tcW w:w="138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:rsidR="0053625F" w:rsidRPr="001B49F9" w:rsidRDefault="00153CE7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25.32</w:t>
            </w:r>
          </w:p>
        </w:tc>
        <w:tc>
          <w:tcPr>
            <w:tcW w:w="137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9.85</w:t>
            </w:r>
          </w:p>
        </w:tc>
      </w:tr>
      <w:tr w:rsidR="0053625F" w:rsidRPr="00C06948" w:rsidTr="00F376D6">
        <w:tc>
          <w:tcPr>
            <w:tcW w:w="2158" w:type="pct"/>
          </w:tcPr>
          <w:p w:rsidR="0053625F" w:rsidRPr="001B49F9" w:rsidRDefault="0053625F" w:rsidP="0053625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22" w:type="pct"/>
          </w:tcPr>
          <w:p w:rsidR="0053625F" w:rsidRPr="001B49F9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53625F" w:rsidRPr="001B49F9" w:rsidRDefault="0099695A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38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 w:rsidRPr="006B7C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:rsidR="0053625F" w:rsidRPr="001B49F9" w:rsidRDefault="00153CE7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25F" w:rsidRPr="00C06948" w:rsidTr="00F376D6">
        <w:tc>
          <w:tcPr>
            <w:tcW w:w="2158" w:type="pct"/>
          </w:tcPr>
          <w:p w:rsidR="0053625F" w:rsidRPr="001B49F9" w:rsidRDefault="0053625F" w:rsidP="0053625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22" w:type="pct"/>
          </w:tcPr>
          <w:p w:rsidR="0053625F" w:rsidRPr="001B49F9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53625F" w:rsidRPr="001B49F9" w:rsidRDefault="0099695A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(0.03)</w:t>
            </w:r>
          </w:p>
        </w:tc>
        <w:tc>
          <w:tcPr>
            <w:tcW w:w="138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6B7C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53625F" w:rsidRPr="001B49F9" w:rsidRDefault="00153CE7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vAlign w:val="bottom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24C8" w:rsidRPr="00C06948" w:rsidTr="00F376D6">
        <w:tc>
          <w:tcPr>
            <w:tcW w:w="2158" w:type="pct"/>
          </w:tcPr>
          <w:p w:rsidR="008724C8" w:rsidRPr="001B49F9" w:rsidRDefault="008724C8" w:rsidP="0053625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การจำหน่ายบริษัทย่อย </w:t>
            </w:r>
            <w:r w:rsidR="00B375BD">
              <w:rPr>
                <w:rFonts w:ascii="Angsana New" w:hAnsi="Angsana New"/>
                <w:sz w:val="30"/>
                <w:szCs w:val="30"/>
              </w:rPr>
              <w:t>–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</w:t>
            </w:r>
            <w:r w:rsidR="00B375BD"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ทธิตามบัญชี</w:t>
            </w:r>
          </w:p>
        </w:tc>
        <w:tc>
          <w:tcPr>
            <w:tcW w:w="422" w:type="pct"/>
          </w:tcPr>
          <w:p w:rsidR="008724C8" w:rsidRPr="001B49F9" w:rsidRDefault="00C51755" w:rsidP="00263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98" w:type="pct"/>
          </w:tcPr>
          <w:p w:rsidR="008724C8" w:rsidRPr="001B49F9" w:rsidRDefault="0099695A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38" w:type="pct"/>
          </w:tcPr>
          <w:p w:rsidR="008724C8" w:rsidRPr="006B7CE5" w:rsidRDefault="008724C8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:rsidR="008724C8" w:rsidRDefault="0099695A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8724C8" w:rsidRPr="006B7CE5" w:rsidRDefault="008724C8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8724C8" w:rsidRPr="001B49F9" w:rsidRDefault="0099695A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8724C8" w:rsidRPr="00C06948" w:rsidRDefault="008724C8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vAlign w:val="bottom"/>
          </w:tcPr>
          <w:p w:rsidR="008724C8" w:rsidRDefault="0099695A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25F" w:rsidRPr="00C06948" w:rsidTr="00F376D6">
        <w:tc>
          <w:tcPr>
            <w:tcW w:w="2158" w:type="pct"/>
          </w:tcPr>
          <w:p w:rsidR="0053625F" w:rsidRPr="001B49F9" w:rsidRDefault="0053625F" w:rsidP="0053625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2" w:type="pct"/>
          </w:tcPr>
          <w:p w:rsidR="0053625F" w:rsidRPr="001B49F9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53625F" w:rsidRPr="001B49F9" w:rsidRDefault="0099695A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(64.47)</w:t>
            </w:r>
          </w:p>
        </w:tc>
        <w:tc>
          <w:tcPr>
            <w:tcW w:w="138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7CE5">
              <w:rPr>
                <w:rFonts w:ascii="Angsana New" w:hAnsi="Angsana New"/>
                <w:sz w:val="30"/>
                <w:szCs w:val="30"/>
              </w:rPr>
              <w:t>(67.52)</w:t>
            </w:r>
          </w:p>
        </w:tc>
        <w:tc>
          <w:tcPr>
            <w:tcW w:w="138" w:type="pct"/>
          </w:tcPr>
          <w:p w:rsidR="0053625F" w:rsidRPr="006B7CE5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53625F" w:rsidRPr="001B49F9" w:rsidRDefault="00153CE7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/>
                <w:sz w:val="30"/>
                <w:szCs w:val="30"/>
              </w:rPr>
              <w:t>(32.04)</w:t>
            </w:r>
          </w:p>
        </w:tc>
        <w:tc>
          <w:tcPr>
            <w:tcW w:w="137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vAlign w:val="bottom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(37.72)</w:t>
            </w:r>
          </w:p>
        </w:tc>
      </w:tr>
      <w:tr w:rsidR="0053625F" w:rsidRPr="00C06948" w:rsidTr="00F376D6">
        <w:tc>
          <w:tcPr>
            <w:tcW w:w="2158" w:type="pct"/>
          </w:tcPr>
          <w:p w:rsidR="0053625F" w:rsidRPr="001B49F9" w:rsidRDefault="0053625F" w:rsidP="0053625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B49F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B4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B49F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B4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 w:rsidRPr="001B49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22" w:type="pct"/>
          </w:tcPr>
          <w:p w:rsidR="0053625F" w:rsidRPr="001B49F9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:rsidR="0053625F" w:rsidRPr="001B49F9" w:rsidRDefault="006A1DC9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9F9">
              <w:rPr>
                <w:rFonts w:ascii="Angsana New" w:hAnsi="Angsana New"/>
                <w:b/>
                <w:bCs/>
                <w:sz w:val="30"/>
                <w:szCs w:val="30"/>
              </w:rPr>
              <w:t>2,447.72</w:t>
            </w:r>
          </w:p>
        </w:tc>
        <w:tc>
          <w:tcPr>
            <w:tcW w:w="138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:rsidR="0053625F" w:rsidRPr="00BA14E0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2,490.65</w:t>
            </w:r>
          </w:p>
        </w:tc>
        <w:tc>
          <w:tcPr>
            <w:tcW w:w="138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:rsidR="0053625F" w:rsidRPr="001B49F9" w:rsidRDefault="00153CE7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9F9">
              <w:rPr>
                <w:rFonts w:ascii="Angsana New" w:hAnsi="Angsana New"/>
                <w:b/>
                <w:bCs/>
                <w:sz w:val="30"/>
                <w:szCs w:val="30"/>
              </w:rPr>
              <w:t>904.23</w:t>
            </w:r>
          </w:p>
        </w:tc>
        <w:tc>
          <w:tcPr>
            <w:tcW w:w="137" w:type="pct"/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:rsidR="0053625F" w:rsidRPr="00C06948" w:rsidRDefault="0053625F" w:rsidP="00536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940.34</w:t>
            </w:r>
          </w:p>
        </w:tc>
      </w:tr>
    </w:tbl>
    <w:p w:rsidR="00173B53" w:rsidRPr="006B7CE5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20"/>
          <w:szCs w:val="20"/>
        </w:rPr>
      </w:pPr>
    </w:p>
    <w:p w:rsidR="00FA7359" w:rsidRPr="00DF75BD" w:rsidRDefault="00994719" w:rsidP="00994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0"/>
          <w:szCs w:val="20"/>
        </w:rPr>
      </w:pPr>
      <w:r w:rsidRPr="00C4573E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  <w:r w:rsidRPr="00C4573E">
        <w:rPr>
          <w:rFonts w:ascii="Angsana New" w:hAnsi="Angsana New"/>
          <w:i/>
          <w:iCs/>
          <w:sz w:val="30"/>
          <w:szCs w:val="30"/>
          <w:cs/>
        </w:rPr>
        <w:br/>
      </w:r>
    </w:p>
    <w:p w:rsidR="009F50D0" w:rsidRDefault="00FD1DC3" w:rsidP="003F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บริษัทและบริษัทย่อยได้นำที่ดินพร้อมสิ่งปลูกสร้างส่วนใหญ่ไปจดจำนองเพื่อใช้เป็นหลักประกัน</w:t>
      </w:r>
      <w:r w:rsidR="00FA7359" w:rsidRPr="004B707B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4B707B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FA7359" w:rsidRPr="004B707B">
        <w:rPr>
          <w:rFonts w:ascii="Angsana New" w:hAnsi="Angsana New" w:hint="cs"/>
          <w:sz w:val="30"/>
          <w:szCs w:val="30"/>
          <w:cs/>
        </w:rPr>
        <w:t xml:space="preserve"> (ดูหมายเหตุ</w:t>
      </w:r>
      <w:r w:rsidR="004967A1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="00FA735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D704C8">
        <w:rPr>
          <w:rFonts w:ascii="Angsana New" w:hAnsi="Angsana New"/>
          <w:sz w:val="30"/>
          <w:szCs w:val="30"/>
        </w:rPr>
        <w:t>11</w:t>
      </w:r>
      <w:r w:rsidR="00FA7359" w:rsidRPr="004B707B">
        <w:rPr>
          <w:rFonts w:ascii="Angsana New" w:hAnsi="Angsana New" w:hint="cs"/>
          <w:sz w:val="30"/>
          <w:szCs w:val="30"/>
          <w:cs/>
        </w:rPr>
        <w:t>)</w:t>
      </w:r>
      <w:r w:rsidR="009F50D0" w:rsidRPr="004B707B">
        <w:rPr>
          <w:rFonts w:ascii="Angsana New" w:hAnsi="Angsana New"/>
          <w:sz w:val="30"/>
          <w:szCs w:val="30"/>
        </w:rPr>
        <w:t xml:space="preserve"> </w:t>
      </w:r>
    </w:p>
    <w:p w:rsidR="00CD3345" w:rsidRDefault="00CD3345" w:rsidP="00D7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FD1DC3" w:rsidP="00CD1A9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2602C6" w:rsidRPr="00DF75BD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2602C6" w:rsidRPr="004B707B" w:rsidRDefault="008501BD" w:rsidP="00CD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ณ </w:t>
      </w:r>
      <w:r w:rsidR="002602C6" w:rsidRPr="004B707B">
        <w:rPr>
          <w:rFonts w:ascii="Angsana New" w:hAnsi="Angsana New"/>
          <w:sz w:val="30"/>
          <w:szCs w:val="30"/>
        </w:rPr>
        <w:t xml:space="preserve">31 </w:t>
      </w:r>
      <w:r w:rsidR="00D338DA">
        <w:rPr>
          <w:rFonts w:ascii="Angsana New" w:hAnsi="Angsana New" w:hint="cs"/>
          <w:sz w:val="30"/>
          <w:szCs w:val="30"/>
          <w:cs/>
        </w:rPr>
        <w:t>มีนาคม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2602C6" w:rsidRPr="004B707B">
        <w:rPr>
          <w:rFonts w:ascii="Angsana New" w:hAnsi="Angsana New"/>
          <w:sz w:val="30"/>
          <w:szCs w:val="30"/>
        </w:rPr>
        <w:t>25</w:t>
      </w:r>
      <w:r w:rsidR="002602C6" w:rsidRPr="004B707B">
        <w:rPr>
          <w:rFonts w:ascii="Angsana New" w:hAnsi="Angsana New" w:hint="cs"/>
          <w:sz w:val="30"/>
          <w:szCs w:val="30"/>
          <w:cs/>
        </w:rPr>
        <w:t>6</w:t>
      </w:r>
      <w:r w:rsidR="00580A6F">
        <w:rPr>
          <w:rFonts w:ascii="Angsana New" w:hAnsi="Angsana New"/>
          <w:sz w:val="30"/>
          <w:szCs w:val="30"/>
        </w:rPr>
        <w:t>2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75BD">
        <w:rPr>
          <w:rFonts w:ascii="Angsana New" w:hAnsi="Angsana New"/>
          <w:sz w:val="30"/>
          <w:szCs w:val="30"/>
        </w:rPr>
        <w:t xml:space="preserve">30 </w:t>
      </w:r>
      <w:r w:rsidR="00DF75BD">
        <w:rPr>
          <w:rFonts w:ascii="Angsana New" w:hAnsi="Angsana New" w:hint="cs"/>
          <w:sz w:val="30"/>
          <w:szCs w:val="30"/>
          <w:cs/>
        </w:rPr>
        <w:t>กันยายน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A95469" w:rsidRPr="004B707B">
        <w:rPr>
          <w:rFonts w:ascii="Angsana New" w:hAnsi="Angsana New"/>
          <w:sz w:val="30"/>
          <w:szCs w:val="30"/>
        </w:rPr>
        <w:t>256</w:t>
      </w:r>
      <w:r w:rsidR="00580A6F">
        <w:rPr>
          <w:rFonts w:ascii="Angsana New" w:hAnsi="Angsana New"/>
          <w:sz w:val="30"/>
          <w:szCs w:val="30"/>
        </w:rPr>
        <w:t>1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2602C6" w:rsidRPr="004B707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602C6" w:rsidRPr="00DF75BD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0"/>
          <w:szCs w:val="20"/>
        </w:rPr>
      </w:pPr>
    </w:p>
    <w:tbl>
      <w:tblPr>
        <w:tblW w:w="90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68"/>
        <w:gridCol w:w="240"/>
        <w:gridCol w:w="1024"/>
        <w:gridCol w:w="240"/>
        <w:gridCol w:w="1021"/>
        <w:gridCol w:w="240"/>
        <w:gridCol w:w="1105"/>
      </w:tblGrid>
      <w:tr w:rsidR="00340B66" w:rsidRPr="004B707B" w:rsidTr="00F376D6">
        <w:trPr>
          <w:tblHeader/>
        </w:trPr>
        <w:tc>
          <w:tcPr>
            <w:tcW w:w="2206" w:type="pct"/>
          </w:tcPr>
          <w:p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B66" w:rsidRPr="004B707B" w:rsidTr="00F376D6">
        <w:trPr>
          <w:trHeight w:val="425"/>
          <w:tblHeader/>
        </w:trPr>
        <w:tc>
          <w:tcPr>
            <w:tcW w:w="2206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3" w:type="pct"/>
          </w:tcPr>
          <w:p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F766D4" w:rsidRDefault="00563754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340B66" w:rsidRPr="004B707B" w:rsidTr="00F376D6">
        <w:trPr>
          <w:trHeight w:val="425"/>
          <w:tblHeader/>
        </w:trPr>
        <w:tc>
          <w:tcPr>
            <w:tcW w:w="2206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40B66" w:rsidRPr="004B707B" w:rsidTr="00F376D6">
        <w:trPr>
          <w:trHeight w:val="344"/>
          <w:tblHeader/>
        </w:trPr>
        <w:tc>
          <w:tcPr>
            <w:tcW w:w="2206" w:type="pct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Cordi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4B70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40B66" w:rsidRPr="005257AD" w:rsidTr="00F376D6">
        <w:tc>
          <w:tcPr>
            <w:tcW w:w="2206" w:type="pct"/>
          </w:tcPr>
          <w:p w:rsidR="00340B66" w:rsidRPr="005257AD" w:rsidRDefault="00340B66" w:rsidP="00480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8" w:type="pct"/>
          </w:tcPr>
          <w:p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AE135A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13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48" w:type="pct"/>
          </w:tcPr>
          <w:p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2C7A8D" w:rsidTr="00F376D6">
        <w:tc>
          <w:tcPr>
            <w:tcW w:w="2206" w:type="pct"/>
          </w:tcPr>
          <w:p w:rsidR="00340B66" w:rsidRPr="002C7A8D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13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C7A8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8" w:type="pct"/>
          </w:tcPr>
          <w:p w:rsidR="00340B66" w:rsidRPr="002C7A8D" w:rsidRDefault="004C1FB8" w:rsidP="00D8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838.</w:t>
            </w:r>
            <w:r w:rsidR="00872CD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2C7A8D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</w:rPr>
              <w:t>448.87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Pr="002C7A8D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C7A8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C7A8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340B66" w:rsidRPr="002C7A8D" w:rsidRDefault="004C1FB8" w:rsidP="00D8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3,454.30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340B66" w:rsidRPr="002C7A8D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</w:rPr>
              <w:t>2,963.79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340B66" w:rsidRPr="002C7A8D" w:rsidRDefault="00340B66" w:rsidP="00C3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</w:rPr>
              <w:t>3,241.30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340B66" w:rsidRPr="00A53ADC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</w:rPr>
              <w:t>2,908.80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Pr="002C7A8D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2C7A8D" w:rsidRDefault="00D85F1C" w:rsidP="00D8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4,293.1</w:t>
            </w:r>
            <w:r w:rsidR="00B74B4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2C7A8D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A8D">
              <w:rPr>
                <w:rFonts w:ascii="Angsana New" w:hAnsi="Angsana New"/>
                <w:b/>
                <w:bCs/>
                <w:sz w:val="30"/>
                <w:szCs w:val="30"/>
              </w:rPr>
              <w:t>3,412.66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A8D">
              <w:rPr>
                <w:rFonts w:ascii="Angsana New" w:hAnsi="Angsana New"/>
                <w:b/>
                <w:bCs/>
                <w:sz w:val="30"/>
                <w:szCs w:val="30"/>
              </w:rPr>
              <w:t>3,241.30</w:t>
            </w:r>
          </w:p>
        </w:tc>
        <w:tc>
          <w:tcPr>
            <w:tcW w:w="133" w:type="pct"/>
          </w:tcPr>
          <w:p w:rsidR="00340B66" w:rsidRPr="002C7A8D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A53ADC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A8D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Pr="002C7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908.80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340B66" w:rsidRPr="00C5652A" w:rsidRDefault="00340B66" w:rsidP="00080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340B66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8" w:type="pct"/>
          </w:tcPr>
          <w:p w:rsidR="00340B66" w:rsidRPr="00C5652A" w:rsidRDefault="00340B66" w:rsidP="00080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4B707B" w:rsidRDefault="00340B66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4B707B" w:rsidRDefault="00340B66" w:rsidP="00071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648" w:type="pct"/>
          </w:tcPr>
          <w:p w:rsidR="00340B66" w:rsidRPr="004B707B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4B707B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0F09DC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0F09DC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0F09DC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6261FA" w:rsidRDefault="00340B66" w:rsidP="00071CE8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4" w:right="-131" w:hanging="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61F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8" w:type="pct"/>
          </w:tcPr>
          <w:p w:rsidR="00340B66" w:rsidRPr="006261FA" w:rsidRDefault="00745AB1" w:rsidP="00D83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351.20</w:t>
            </w:r>
          </w:p>
        </w:tc>
        <w:tc>
          <w:tcPr>
            <w:tcW w:w="133" w:type="pct"/>
          </w:tcPr>
          <w:p w:rsidR="00340B66" w:rsidRPr="006261FA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6261FA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261FA">
              <w:rPr>
                <w:rFonts w:ascii="Angsana New" w:hAnsi="Angsana New"/>
                <w:sz w:val="30"/>
                <w:szCs w:val="30"/>
              </w:rPr>
              <w:t>249.00</w:t>
            </w:r>
          </w:p>
        </w:tc>
        <w:tc>
          <w:tcPr>
            <w:tcW w:w="133" w:type="pct"/>
          </w:tcPr>
          <w:p w:rsidR="00340B66" w:rsidRPr="006261FA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6261FA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626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340B66" w:rsidRPr="006261FA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0F09DC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626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Pr="00EF646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648" w:type="pct"/>
          </w:tcPr>
          <w:p w:rsidR="00340B66" w:rsidRPr="00C34F75" w:rsidRDefault="00340B66" w:rsidP="00CE0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3" w:type="pct"/>
          </w:tcPr>
          <w:p w:rsidR="00340B66" w:rsidRPr="00DB5953" w:rsidRDefault="00340B66" w:rsidP="00CE0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8" w:type="pct"/>
          </w:tcPr>
          <w:p w:rsidR="00340B66" w:rsidRPr="00DB5953" w:rsidRDefault="00340B66" w:rsidP="00CE0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340B66" w:rsidRPr="00DB5953" w:rsidRDefault="00340B66" w:rsidP="00CE0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</w:tcPr>
          <w:p w:rsidR="00340B66" w:rsidRPr="00C34F75" w:rsidRDefault="00340B66" w:rsidP="00CE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:rsidR="00340B66" w:rsidRPr="00DB5953" w:rsidRDefault="00340B66" w:rsidP="00CE0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:rsidR="00340B66" w:rsidRPr="00DB5953" w:rsidRDefault="00340B66" w:rsidP="00CE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C65857" w:rsidTr="00F376D6">
        <w:tc>
          <w:tcPr>
            <w:tcW w:w="2206" w:type="pct"/>
          </w:tcPr>
          <w:p w:rsidR="00340B66" w:rsidRPr="00C65857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7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8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65857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65857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C65857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340B66" w:rsidRPr="00C65857" w:rsidRDefault="00340B66" w:rsidP="00D834A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5857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133" w:type="pct"/>
          </w:tcPr>
          <w:p w:rsidR="00340B66" w:rsidRPr="00C65857" w:rsidRDefault="00340B66" w:rsidP="00CE0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340B66" w:rsidRPr="00C65857" w:rsidRDefault="00340B66" w:rsidP="00CE026F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585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340B66" w:rsidRPr="00C65857" w:rsidRDefault="00340B66" w:rsidP="00CE0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340B66" w:rsidRPr="00C65857" w:rsidRDefault="00340B66" w:rsidP="00C34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65857">
              <w:rPr>
                <w:rFonts w:ascii="Angsana New" w:hAnsi="Angsana New"/>
                <w:sz w:val="30"/>
                <w:szCs w:val="30"/>
              </w:rPr>
              <w:t>3,000.00</w:t>
            </w:r>
          </w:p>
        </w:tc>
        <w:tc>
          <w:tcPr>
            <w:tcW w:w="133" w:type="pct"/>
          </w:tcPr>
          <w:p w:rsidR="00340B66" w:rsidRPr="00C65857" w:rsidRDefault="00340B66" w:rsidP="00CE02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340B66" w:rsidRPr="00C65857" w:rsidRDefault="00340B66" w:rsidP="00CE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658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Pr="00C65857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C65857" w:rsidRDefault="00745AB1" w:rsidP="00D83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7,644.36</w:t>
            </w:r>
          </w:p>
        </w:tc>
        <w:tc>
          <w:tcPr>
            <w:tcW w:w="133" w:type="pct"/>
          </w:tcPr>
          <w:p w:rsidR="00340B66" w:rsidRPr="00C65857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C65857" w:rsidRDefault="00340B66" w:rsidP="00D71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857">
              <w:rPr>
                <w:rFonts w:ascii="Angsana New" w:hAnsi="Angsana New"/>
                <w:b/>
                <w:sz w:val="30"/>
                <w:szCs w:val="30"/>
              </w:rPr>
              <w:t>3,661.66</w:t>
            </w:r>
          </w:p>
        </w:tc>
        <w:tc>
          <w:tcPr>
            <w:tcW w:w="133" w:type="pct"/>
          </w:tcPr>
          <w:p w:rsidR="00340B66" w:rsidRPr="00C65857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C65857" w:rsidRDefault="00340B66" w:rsidP="00C34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857">
              <w:rPr>
                <w:rFonts w:ascii="Angsana New" w:hAnsi="Angsana New"/>
                <w:b/>
                <w:bCs/>
                <w:sz w:val="30"/>
                <w:szCs w:val="30"/>
              </w:rPr>
              <w:t>6,241.30</w:t>
            </w:r>
          </w:p>
        </w:tc>
        <w:tc>
          <w:tcPr>
            <w:tcW w:w="133" w:type="pct"/>
          </w:tcPr>
          <w:p w:rsidR="00340B66" w:rsidRPr="00C65857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DB5953" w:rsidRDefault="00340B66" w:rsidP="00D71D5B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65857">
              <w:rPr>
                <w:rFonts w:ascii="Angsana New" w:hAnsi="Angsana New"/>
                <w:b/>
                <w:bCs/>
                <w:sz w:val="30"/>
                <w:szCs w:val="30"/>
              </w:rPr>
              <w:t>2,908.80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340B66" w:rsidRPr="00C5652A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340B66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5257AD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8" w:type="pct"/>
          </w:tcPr>
          <w:p w:rsidR="00340B66" w:rsidRPr="00C5652A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4B707B" w:rsidRDefault="00340B66" w:rsidP="00CE0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232549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8" w:type="pct"/>
          </w:tcPr>
          <w:p w:rsidR="00340B66" w:rsidRDefault="00340B66" w:rsidP="00E168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magenta"/>
                <w:lang w:val="en-US" w:bidi="th-TH"/>
              </w:rPr>
            </w:pPr>
          </w:p>
        </w:tc>
        <w:tc>
          <w:tcPr>
            <w:tcW w:w="133" w:type="pct"/>
          </w:tcPr>
          <w:p w:rsidR="00340B66" w:rsidRPr="00EF646B" w:rsidRDefault="00340B66" w:rsidP="00E168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68" w:type="pct"/>
          </w:tcPr>
          <w:p w:rsidR="00340B66" w:rsidRDefault="00340B66" w:rsidP="00E168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340B66" w:rsidRPr="00EF646B" w:rsidRDefault="00340B66" w:rsidP="00E168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</w:tcPr>
          <w:p w:rsidR="00340B66" w:rsidRPr="002E101D" w:rsidRDefault="00340B66" w:rsidP="00E168F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magenta"/>
                <w:lang w:val="en-US" w:bidi="th-TH"/>
              </w:rPr>
            </w:pPr>
          </w:p>
        </w:tc>
        <w:tc>
          <w:tcPr>
            <w:tcW w:w="133" w:type="pct"/>
          </w:tcPr>
          <w:p w:rsidR="00340B66" w:rsidRPr="00EF646B" w:rsidRDefault="00340B66" w:rsidP="00E168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:rsidR="00340B66" w:rsidRPr="00942588" w:rsidRDefault="00340B66" w:rsidP="00E168F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D6600D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325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600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6600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8" w:type="pct"/>
          </w:tcPr>
          <w:p w:rsidR="00340B66" w:rsidRPr="00D6600D" w:rsidRDefault="00745AB1" w:rsidP="00D834A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1,215.02</w:t>
            </w:r>
          </w:p>
        </w:tc>
        <w:tc>
          <w:tcPr>
            <w:tcW w:w="133" w:type="pct"/>
          </w:tcPr>
          <w:p w:rsidR="00340B66" w:rsidRPr="00D6600D" w:rsidRDefault="00340B66" w:rsidP="00E168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8" w:type="pct"/>
          </w:tcPr>
          <w:p w:rsidR="00340B66" w:rsidRPr="00D6600D" w:rsidRDefault="00340B66" w:rsidP="00D71D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6600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705.62</w:t>
            </w:r>
          </w:p>
        </w:tc>
        <w:tc>
          <w:tcPr>
            <w:tcW w:w="133" w:type="pct"/>
          </w:tcPr>
          <w:p w:rsidR="00340B66" w:rsidRPr="00D6600D" w:rsidRDefault="00340B66" w:rsidP="00E168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</w:tcPr>
          <w:p w:rsidR="00340B66" w:rsidRPr="00D6600D" w:rsidRDefault="00340B66" w:rsidP="00E1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660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340B66" w:rsidRPr="00D6600D" w:rsidRDefault="00340B66" w:rsidP="00E168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:rsidR="00340B66" w:rsidRPr="001E63A3" w:rsidRDefault="00340B66" w:rsidP="00E1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660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</w:t>
            </w:r>
          </w:p>
          <w:p w:rsidR="00340B66" w:rsidRPr="00232549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32549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48" w:type="pct"/>
          </w:tcPr>
          <w:p w:rsidR="00340B66" w:rsidRPr="00C34F75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:rsidR="00340B66" w:rsidRPr="004B707B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4B707B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C34F75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" w:type="pct"/>
          </w:tcPr>
          <w:p w:rsidR="00340B66" w:rsidRPr="004B707B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4B707B" w:rsidRDefault="00340B66" w:rsidP="00E16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B217B6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7D0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67D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17B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217B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8" w:type="pct"/>
          </w:tcPr>
          <w:p w:rsidR="00340B66" w:rsidRPr="00B217B6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217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340B66" w:rsidRPr="00B217B6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B217B6" w:rsidRDefault="00340B66" w:rsidP="009D393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217B6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340B66" w:rsidRPr="00B217B6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B217B6" w:rsidRDefault="00340B66" w:rsidP="00D71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217B6">
              <w:rPr>
                <w:rFonts w:ascii="Angsana New" w:hAnsi="Angsana New"/>
                <w:sz w:val="30"/>
                <w:szCs w:val="30"/>
              </w:rPr>
              <w:t>4,833.49</w:t>
            </w:r>
          </w:p>
        </w:tc>
        <w:tc>
          <w:tcPr>
            <w:tcW w:w="133" w:type="pct"/>
          </w:tcPr>
          <w:p w:rsidR="00340B66" w:rsidRPr="00B217B6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1E63A3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217B6">
              <w:rPr>
                <w:rFonts w:ascii="Angsana New" w:hAnsi="Angsana New"/>
                <w:sz w:val="30"/>
                <w:szCs w:val="30"/>
              </w:rPr>
              <w:t>4,607.99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081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</w:t>
            </w:r>
          </w:p>
          <w:p w:rsidR="00340B66" w:rsidRPr="007854EC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508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648" w:type="pct"/>
          </w:tcPr>
          <w:p w:rsidR="00340B66" w:rsidRPr="00C34F75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C34F75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3E6D5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E6D5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E6D5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8" w:type="pct"/>
          </w:tcPr>
          <w:p w:rsidR="00340B66" w:rsidRPr="003E6D54" w:rsidRDefault="00340B66" w:rsidP="0062794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E6D54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33" w:type="pct"/>
          </w:tcPr>
          <w:p w:rsidR="00340B66" w:rsidRPr="003E6D5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3E6D54" w:rsidRDefault="00340B66" w:rsidP="00D71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3E6D54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33" w:type="pct"/>
          </w:tcPr>
          <w:p w:rsidR="00340B66" w:rsidRPr="003E6D5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3E6D5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3E6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340B66" w:rsidRPr="003E6D5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3E6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Pr="00DB5953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5953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ตั๋วเงินจ่ายระยะยาว</w:t>
            </w:r>
          </w:p>
        </w:tc>
        <w:tc>
          <w:tcPr>
            <w:tcW w:w="648" w:type="pct"/>
          </w:tcPr>
          <w:p w:rsidR="00340B66" w:rsidRPr="00C34F75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C34F75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C43EF3" w:rsidRDefault="00340B66" w:rsidP="009D3935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left="287" w:right="-131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EF3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8" w:type="pct"/>
          </w:tcPr>
          <w:p w:rsidR="00340B66" w:rsidRPr="00C43EF3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43EF3">
              <w:rPr>
                <w:rFonts w:ascii="Angsana New" w:hAnsi="Angsana New"/>
                <w:sz w:val="30"/>
                <w:szCs w:val="30"/>
              </w:rPr>
              <w:t>248.14</w:t>
            </w:r>
          </w:p>
        </w:tc>
        <w:tc>
          <w:tcPr>
            <w:tcW w:w="133" w:type="pct"/>
          </w:tcPr>
          <w:p w:rsidR="00340B66" w:rsidRPr="00C43EF3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C43EF3" w:rsidRDefault="00340B66" w:rsidP="00D71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43EF3">
              <w:rPr>
                <w:rFonts w:ascii="Angsana New" w:hAnsi="Angsana New"/>
                <w:sz w:val="30"/>
                <w:szCs w:val="30"/>
              </w:rPr>
              <w:t>245.39</w:t>
            </w:r>
          </w:p>
        </w:tc>
        <w:tc>
          <w:tcPr>
            <w:tcW w:w="133" w:type="pct"/>
          </w:tcPr>
          <w:p w:rsidR="00340B66" w:rsidRPr="00C43EF3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C43EF3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C43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340B66" w:rsidRPr="00C43EF3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C43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Pr="00DB5953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5953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48" w:type="pct"/>
          </w:tcPr>
          <w:p w:rsidR="00340B66" w:rsidRPr="00C5652A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40B66" w:rsidRPr="00DB5953" w:rsidRDefault="00340B66" w:rsidP="009D3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340B66" w:rsidRPr="004B707B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40B66" w:rsidRPr="001E63A3" w:rsidRDefault="00340B66" w:rsidP="009D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B66" w:rsidRPr="004B707B" w:rsidTr="00F376D6">
        <w:tc>
          <w:tcPr>
            <w:tcW w:w="2206" w:type="pct"/>
          </w:tcPr>
          <w:p w:rsidR="00340B66" w:rsidRPr="000E61F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95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B59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61F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E61F4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0E61F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0E61F4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340B66" w:rsidRPr="000E61F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0E61F4">
              <w:rPr>
                <w:rFonts w:ascii="Angsana New" w:hAnsi="Angsana New"/>
                <w:sz w:val="30"/>
                <w:szCs w:val="30"/>
              </w:rPr>
              <w:t>6,992.89</w:t>
            </w:r>
          </w:p>
        </w:tc>
        <w:tc>
          <w:tcPr>
            <w:tcW w:w="133" w:type="pct"/>
          </w:tcPr>
          <w:p w:rsidR="00340B66" w:rsidRPr="000E61F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340B66" w:rsidRPr="000E61F4" w:rsidRDefault="00340B66" w:rsidP="00D71D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61F4">
              <w:rPr>
                <w:rFonts w:ascii="Angsana New" w:hAnsi="Angsana New"/>
                <w:sz w:val="30"/>
                <w:szCs w:val="30"/>
                <w:lang w:val="en-US" w:bidi="th-TH"/>
              </w:rPr>
              <w:t>6,996.19</w:t>
            </w:r>
          </w:p>
        </w:tc>
        <w:tc>
          <w:tcPr>
            <w:tcW w:w="133" w:type="pct"/>
          </w:tcPr>
          <w:p w:rsidR="00340B66" w:rsidRPr="000E61F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340B66" w:rsidRPr="000E61F4" w:rsidRDefault="00340B66" w:rsidP="00D71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0E61F4">
              <w:rPr>
                <w:rFonts w:ascii="Angsana New" w:hAnsi="Angsana New"/>
                <w:sz w:val="30"/>
                <w:szCs w:val="30"/>
              </w:rPr>
              <w:t>6,992.89</w:t>
            </w:r>
          </w:p>
        </w:tc>
        <w:tc>
          <w:tcPr>
            <w:tcW w:w="133" w:type="pct"/>
          </w:tcPr>
          <w:p w:rsidR="00340B66" w:rsidRPr="000E61F4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340B66" w:rsidRPr="00DB5953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E61F4">
              <w:rPr>
                <w:rFonts w:ascii="Angsana New" w:hAnsi="Angsana New"/>
                <w:sz w:val="30"/>
                <w:szCs w:val="30"/>
              </w:rPr>
              <w:t>6,996.19</w:t>
            </w:r>
          </w:p>
        </w:tc>
      </w:tr>
      <w:tr w:rsidR="00340B66" w:rsidRPr="0021213E" w:rsidTr="00F376D6">
        <w:tc>
          <w:tcPr>
            <w:tcW w:w="2206" w:type="pct"/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2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21213E" w:rsidRDefault="00745AB1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8,729.48</w:t>
            </w:r>
          </w:p>
        </w:tc>
        <w:tc>
          <w:tcPr>
            <w:tcW w:w="133" w:type="pct"/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21213E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13E">
              <w:rPr>
                <w:rFonts w:ascii="Angsana New" w:hAnsi="Angsana New"/>
                <w:b/>
                <w:bCs/>
                <w:sz w:val="30"/>
                <w:szCs w:val="30"/>
              </w:rPr>
              <w:t>8,220.63</w:t>
            </w:r>
          </w:p>
        </w:tc>
        <w:tc>
          <w:tcPr>
            <w:tcW w:w="133" w:type="pct"/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13E">
              <w:rPr>
                <w:rFonts w:ascii="Angsana New" w:hAnsi="Angsana New"/>
                <w:b/>
                <w:bCs/>
                <w:sz w:val="30"/>
                <w:szCs w:val="30"/>
              </w:rPr>
              <w:t>11,826.38</w:t>
            </w:r>
          </w:p>
        </w:tc>
        <w:tc>
          <w:tcPr>
            <w:tcW w:w="133" w:type="pct"/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:rsidR="00340B66" w:rsidRPr="0021213E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13E">
              <w:rPr>
                <w:rFonts w:ascii="Angsana New" w:hAnsi="Angsana New"/>
                <w:b/>
                <w:bCs/>
                <w:sz w:val="30"/>
                <w:szCs w:val="30"/>
              </w:rPr>
              <w:t>11,604.18</w:t>
            </w:r>
          </w:p>
        </w:tc>
      </w:tr>
      <w:tr w:rsidR="00340B66" w:rsidRPr="004B707B" w:rsidTr="00F376D6">
        <w:tc>
          <w:tcPr>
            <w:tcW w:w="2206" w:type="pct"/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1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:rsidR="00340B66" w:rsidRPr="0021213E" w:rsidRDefault="0021213E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13E">
              <w:rPr>
                <w:rFonts w:ascii="Angsana New" w:hAnsi="Angsana New"/>
                <w:b/>
                <w:bCs/>
                <w:sz w:val="30"/>
                <w:szCs w:val="30"/>
              </w:rPr>
              <w:t>16,373.8</w:t>
            </w:r>
            <w:r w:rsidR="00C34D8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340B66" w:rsidRPr="0021213E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13E">
              <w:rPr>
                <w:rFonts w:ascii="Angsana New" w:hAnsi="Angsana New"/>
                <w:b/>
                <w:bCs/>
                <w:sz w:val="30"/>
                <w:szCs w:val="30"/>
              </w:rPr>
              <w:t>11,882.29</w:t>
            </w:r>
          </w:p>
        </w:tc>
        <w:tc>
          <w:tcPr>
            <w:tcW w:w="133" w:type="pct"/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13E">
              <w:rPr>
                <w:rFonts w:ascii="Angsana New" w:hAnsi="Angsana New"/>
                <w:b/>
                <w:bCs/>
                <w:sz w:val="30"/>
                <w:szCs w:val="30"/>
              </w:rPr>
              <w:t>18,067.68</w:t>
            </w:r>
          </w:p>
        </w:tc>
        <w:tc>
          <w:tcPr>
            <w:tcW w:w="133" w:type="pct"/>
          </w:tcPr>
          <w:p w:rsidR="00340B66" w:rsidRPr="0021213E" w:rsidRDefault="00340B66" w:rsidP="009D3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:rsidR="00340B66" w:rsidRPr="001E63A3" w:rsidRDefault="00340B66" w:rsidP="00D7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13E">
              <w:rPr>
                <w:rFonts w:ascii="Angsana New" w:hAnsi="Angsana New"/>
                <w:b/>
                <w:bCs/>
                <w:sz w:val="30"/>
                <w:szCs w:val="30"/>
              </w:rPr>
              <w:t>14,512.98</w:t>
            </w:r>
          </w:p>
        </w:tc>
      </w:tr>
    </w:tbl>
    <w:p w:rsidR="006B7CE5" w:rsidRDefault="006B7CE5" w:rsidP="006B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24"/>
          <w:szCs w:val="24"/>
        </w:rPr>
      </w:pPr>
    </w:p>
    <w:p w:rsidR="00A52D59" w:rsidRPr="004B707B" w:rsidRDefault="00A52D59" w:rsidP="002D4EF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65" w:hanging="504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มีเงินกู้ยืมระยะยาวจากสถาบันการเงินโดยมีอัตราดอกเบี้ยเงินกู้ยืมขั้นต่ำบวก/ลบอัตราคงที่ต่อปี</w:t>
      </w:r>
    </w:p>
    <w:p w:rsidR="00A52D59" w:rsidRPr="00A571B5" w:rsidRDefault="00A52D59" w:rsidP="00A52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22"/>
          <w:szCs w:val="22"/>
        </w:rPr>
      </w:pPr>
    </w:p>
    <w:p w:rsidR="00A52D59" w:rsidRPr="00641CD6" w:rsidRDefault="00A52D59" w:rsidP="00A52D59">
      <w:pPr>
        <w:tabs>
          <w:tab w:val="clear" w:pos="680"/>
          <w:tab w:val="clear" w:pos="907"/>
          <w:tab w:val="left" w:pos="990"/>
          <w:tab w:val="left" w:pos="1260"/>
        </w:tabs>
        <w:spacing w:line="240" w:lineRule="auto"/>
        <w:ind w:left="990" w:right="65"/>
        <w:jc w:val="thaiDistribute"/>
        <w:rPr>
          <w:rFonts w:ascii="Angsana New" w:hAnsi="Angsana New"/>
          <w:sz w:val="30"/>
          <w:szCs w:val="30"/>
        </w:rPr>
      </w:pPr>
      <w:r w:rsidRPr="00641CD6">
        <w:rPr>
          <w:rFonts w:ascii="Angsana New" w:hAnsi="Angsana New"/>
          <w:sz w:val="30"/>
          <w:szCs w:val="30"/>
          <w:cs/>
        </w:rPr>
        <w:t xml:space="preserve">เงินกู้ยืมส่วนใหญ่ของบริษัทย่อย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โดยจัดประเภทเงินกู้ยืมระยะยาวที่จะถึงกำหนดชำระภายใน </w:t>
      </w:r>
      <w:r>
        <w:rPr>
          <w:rFonts w:ascii="Angsana New" w:hAnsi="Angsana New"/>
          <w:sz w:val="30"/>
          <w:szCs w:val="30"/>
        </w:rPr>
        <w:t>1</w:t>
      </w:r>
      <w:r w:rsidRPr="00641CD6">
        <w:rPr>
          <w:rFonts w:ascii="Angsana New" w:hAnsi="Angsana New"/>
          <w:sz w:val="30"/>
          <w:szCs w:val="30"/>
          <w:cs/>
        </w:rPr>
        <w:t xml:space="preserve"> ปี จากการประมาณการยอดโอนตามงบประมาณประจำปี ซึ่งยอดโอนที่เกิดขึ้นจริงอาจจะแตกต่างจากที่ได้ประมาณการไว้</w:t>
      </w:r>
    </w:p>
    <w:p w:rsidR="00A52D59" w:rsidRPr="00641CD6" w:rsidRDefault="00A52D59" w:rsidP="00A52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65"/>
        <w:rPr>
          <w:rFonts w:ascii="Angsana New" w:hAnsi="Angsana New"/>
          <w:sz w:val="30"/>
          <w:szCs w:val="30"/>
        </w:rPr>
      </w:pPr>
    </w:p>
    <w:p w:rsidR="00A52D59" w:rsidRDefault="00A52D59" w:rsidP="00A52D59">
      <w:pPr>
        <w:tabs>
          <w:tab w:val="clear" w:pos="680"/>
          <w:tab w:val="clear" w:pos="907"/>
          <w:tab w:val="left" w:pos="990"/>
          <w:tab w:val="left" w:pos="1260"/>
        </w:tabs>
        <w:spacing w:line="240" w:lineRule="auto"/>
        <w:ind w:left="990" w:right="65"/>
        <w:jc w:val="thaiDistribute"/>
        <w:rPr>
          <w:rFonts w:ascii="Angsana New" w:hAnsi="Angsana New"/>
          <w:sz w:val="30"/>
          <w:szCs w:val="30"/>
        </w:rPr>
      </w:pPr>
      <w:r w:rsidRPr="00BD5C28">
        <w:rPr>
          <w:rFonts w:ascii="Angsana New" w:hAnsi="Angsana New"/>
          <w:sz w:val="30"/>
          <w:szCs w:val="30"/>
          <w:cs/>
        </w:rPr>
        <w:t>สัญญาเงินกู้ยืมได้ระบุข้อตกลงและข้อจำกัดที่บริษัท</w:t>
      </w:r>
      <w:r w:rsidRPr="00BD5C2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D5C28">
        <w:rPr>
          <w:rFonts w:ascii="Angsana New" w:hAnsi="Angsana New"/>
          <w:sz w:val="30"/>
          <w:szCs w:val="30"/>
          <w:cs/>
        </w:rPr>
        <w:t>ต้องถือปฏิบัติบางประการ เช่น การดำรงอัตราส่วนหนี้สินต่อส่วนของผู้ถือหุ้น การดำรงอัตราส่วนของเงินกู้ต่อมูลค่าของอาคารตามรายงานการประเมินราคา การควบหรือรวมกิจการกับบริษัทอื่น การลงทุนในหลักทรัพย์ การลดทุนหรือจ่ายเงินปันผล จำนองสิทธิการเช่าที่ดิน จำนองอาคาร โอนสิทธิในสัญญาประกันภัยและสัญญาก่อสร้าง เป็นต้น</w:t>
      </w:r>
    </w:p>
    <w:p w:rsidR="00A52D59" w:rsidRPr="00A805C9" w:rsidRDefault="00A52D59" w:rsidP="00A52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65"/>
        <w:rPr>
          <w:rFonts w:ascii="Angsana New" w:hAnsi="Angsana New"/>
          <w:sz w:val="22"/>
          <w:szCs w:val="22"/>
        </w:rPr>
      </w:pPr>
    </w:p>
    <w:p w:rsidR="00A52D59" w:rsidRDefault="00A52D59" w:rsidP="00A52D59">
      <w:pPr>
        <w:numPr>
          <w:ilvl w:val="0"/>
          <w:numId w:val="25"/>
        </w:numPr>
        <w:tabs>
          <w:tab w:val="clear" w:pos="680"/>
          <w:tab w:val="clear" w:pos="907"/>
          <w:tab w:val="left" w:pos="981"/>
          <w:tab w:val="left" w:pos="1260"/>
        </w:tabs>
        <w:spacing w:line="240" w:lineRule="auto"/>
        <w:ind w:right="65" w:hanging="5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บริษัทย่อยได้ออกตั๋วเงินจ่ายให้กับบุคคลภายนอกเพื่อชำระค่าที่ดิน ซึ่งถูกอาวัลโดยสถาบันการเงิน</w:t>
      </w:r>
      <w:r w:rsidR="00193F17">
        <w:rPr>
          <w:rFonts w:ascii="Angsana New" w:hAnsi="Angsana New" w:hint="cs"/>
          <w:sz w:val="30"/>
          <w:szCs w:val="30"/>
          <w:cs/>
        </w:rPr>
        <w:t>ซึ่งมีมูลค่าตามหน้าตั๋วเป็น</w:t>
      </w:r>
      <w:r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193F17">
        <w:rPr>
          <w:rFonts w:ascii="Angsana New" w:hAnsi="Angsana New"/>
          <w:sz w:val="30"/>
          <w:szCs w:val="30"/>
        </w:rPr>
        <w:t>254.63</w:t>
      </w:r>
      <w:r w:rsidRPr="001B0937">
        <w:rPr>
          <w:rFonts w:ascii="Angsana New" w:hAnsi="Angsana New"/>
          <w:sz w:val="30"/>
          <w:szCs w:val="30"/>
          <w:cs/>
        </w:rPr>
        <w:t xml:space="preserve"> ล้านบาท โดยมี</w:t>
      </w:r>
      <w:r>
        <w:rPr>
          <w:rFonts w:ascii="Angsana New" w:hAnsi="Angsana New"/>
          <w:sz w:val="30"/>
          <w:szCs w:val="30"/>
          <w:cs/>
        </w:rPr>
        <w:t xml:space="preserve">อายุ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/>
          <w:sz w:val="30"/>
          <w:szCs w:val="30"/>
          <w:cs/>
        </w:rPr>
        <w:t xml:space="preserve">ปี และครบกำหนดมิถุนายน </w:t>
      </w:r>
      <w:r>
        <w:rPr>
          <w:rFonts w:ascii="Angsana New" w:hAnsi="Angsana New"/>
          <w:sz w:val="30"/>
          <w:szCs w:val="30"/>
        </w:rPr>
        <w:t>2563</w:t>
      </w:r>
    </w:p>
    <w:p w:rsidR="00A52D59" w:rsidRPr="00A805C9" w:rsidRDefault="00A52D59" w:rsidP="00A52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65"/>
        <w:rPr>
          <w:rFonts w:ascii="Angsana New" w:hAnsi="Angsana New"/>
          <w:sz w:val="20"/>
          <w:szCs w:val="20"/>
        </w:rPr>
      </w:pPr>
    </w:p>
    <w:p w:rsidR="00A52D59" w:rsidRPr="004B707B" w:rsidRDefault="00A52D59" w:rsidP="00A52D59">
      <w:pPr>
        <w:numPr>
          <w:ilvl w:val="0"/>
          <w:numId w:val="25"/>
        </w:numPr>
        <w:tabs>
          <w:tab w:val="clear" w:pos="680"/>
          <w:tab w:val="clear" w:pos="907"/>
          <w:tab w:val="left" w:pos="990"/>
          <w:tab w:val="left" w:pos="1260"/>
        </w:tabs>
        <w:spacing w:line="240" w:lineRule="auto"/>
        <w:ind w:right="65" w:hanging="522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ได้นำที่ดินและสิทธิการเช่าที่ดินพร้อมสิ่งปลูกสร้างบนที่ดินที่มีอยู่ส่วนใหญ่และสิ่งปลูกสร้างที่จะมีในภายหน้าไปจดจำนองไว้กับสถาบันก</w:t>
      </w:r>
      <w:r>
        <w:rPr>
          <w:rFonts w:ascii="Angsana New" w:hAnsi="Angsana New"/>
          <w:sz w:val="30"/>
          <w:szCs w:val="30"/>
          <w:cs/>
        </w:rPr>
        <w:t>ารเงินเพื่อใช้เป็นหลักประกัน</w:t>
      </w:r>
      <w:r w:rsidRPr="004B707B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และการอาวัลตั๋วเงินจ่ายเพื่อการซื้อที่ดิน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นอกจากนี้บริษัทค้ำประกันหนี้สินที่มีภาระดอกเบี้ยของบริษัทย่อย</w:t>
      </w:r>
      <w:r>
        <w:rPr>
          <w:rFonts w:ascii="Angsana New" w:hAnsi="Angsana New" w:hint="cs"/>
          <w:sz w:val="30"/>
          <w:szCs w:val="30"/>
          <w:cs/>
        </w:rPr>
        <w:t>ตามสัดส่วนการถือหุ้น</w:t>
      </w:r>
      <w:r w:rsidRPr="004B707B">
        <w:rPr>
          <w:rFonts w:ascii="Angsana New" w:hAnsi="Angsana New" w:hint="cs"/>
          <w:sz w:val="30"/>
          <w:szCs w:val="30"/>
          <w:cs/>
        </w:rPr>
        <w:t xml:space="preserve"> ตามที่กล่าวไว้ในหมายเหตุข้อ </w:t>
      </w:r>
      <w:r w:rsidRPr="004B707B">
        <w:rPr>
          <w:rFonts w:ascii="Angsana New" w:hAnsi="Angsana New"/>
          <w:sz w:val="30"/>
          <w:szCs w:val="30"/>
        </w:rPr>
        <w:t>3</w:t>
      </w:r>
    </w:p>
    <w:p w:rsidR="00A52D59" w:rsidRPr="00A805C9" w:rsidRDefault="00A52D59" w:rsidP="00A52D59">
      <w:pPr>
        <w:tabs>
          <w:tab w:val="clear" w:pos="907"/>
          <w:tab w:val="left" w:pos="900"/>
        </w:tabs>
        <w:spacing w:line="240" w:lineRule="auto"/>
        <w:ind w:left="900" w:right="-25" w:hanging="450"/>
        <w:jc w:val="thaiDistribute"/>
        <w:rPr>
          <w:rFonts w:ascii="Angsana New" w:hAnsi="Angsana New"/>
        </w:rPr>
      </w:pPr>
    </w:p>
    <w:p w:rsidR="00A52D59" w:rsidRPr="0075028C" w:rsidRDefault="00A52D59" w:rsidP="008C3DDF">
      <w:pPr>
        <w:numPr>
          <w:ilvl w:val="0"/>
          <w:numId w:val="25"/>
        </w:numPr>
        <w:tabs>
          <w:tab w:val="clear" w:pos="680"/>
          <w:tab w:val="clear" w:pos="907"/>
          <w:tab w:val="left" w:pos="990"/>
          <w:tab w:val="left" w:pos="1260"/>
        </w:tabs>
        <w:spacing w:line="240" w:lineRule="auto"/>
        <w:ind w:right="65" w:hanging="540"/>
        <w:jc w:val="thaiDistribute"/>
        <w:rPr>
          <w:rFonts w:ascii="Angsana New" w:hAnsi="Angsana New"/>
          <w:sz w:val="30"/>
          <w:szCs w:val="30"/>
        </w:rPr>
      </w:pPr>
      <w:r w:rsidRPr="00DE053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DE0534">
        <w:rPr>
          <w:rFonts w:ascii="Angsana New" w:hAnsi="Angsana New"/>
          <w:spacing w:val="-2"/>
          <w:sz w:val="30"/>
          <w:szCs w:val="30"/>
        </w:rPr>
        <w:t xml:space="preserve">31 </w:t>
      </w:r>
      <w:r w:rsidRPr="00DE0534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DE0534">
        <w:rPr>
          <w:rFonts w:ascii="Angsana New" w:hAnsi="Angsana New"/>
          <w:spacing w:val="-2"/>
          <w:sz w:val="30"/>
          <w:szCs w:val="30"/>
        </w:rPr>
        <w:t xml:space="preserve">2562 </w:t>
      </w:r>
      <w:r w:rsidRPr="00DE0534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DE0534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DE0534">
        <w:rPr>
          <w:rFonts w:ascii="Angsana New" w:hAnsi="Angsana New"/>
          <w:spacing w:val="-2"/>
          <w:sz w:val="30"/>
          <w:szCs w:val="30"/>
          <w:cs/>
        </w:rPr>
        <w:t xml:space="preserve">มีวงเงินสินเชื่อซึ่งยังไม่ได้เบิกใช้เป็นจำนวน </w:t>
      </w:r>
      <w:r w:rsidR="00AC1B43" w:rsidRPr="00DE0534">
        <w:rPr>
          <w:rFonts w:ascii="Angsana New" w:hAnsi="Angsana New"/>
          <w:spacing w:val="-2"/>
          <w:sz w:val="30"/>
          <w:szCs w:val="30"/>
        </w:rPr>
        <w:t>4,366.17</w:t>
      </w:r>
      <w:r w:rsidRPr="00DE0534">
        <w:rPr>
          <w:rFonts w:ascii="Angsana New" w:hAnsi="Angsana New"/>
          <w:spacing w:val="-2"/>
          <w:sz w:val="30"/>
          <w:szCs w:val="30"/>
        </w:rPr>
        <w:t xml:space="preserve"> </w:t>
      </w:r>
      <w:r w:rsidRPr="00DE053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DE053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5028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7502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4361A" w:rsidRPr="0075028C">
        <w:rPr>
          <w:rFonts w:ascii="Angsana New" w:hAnsi="Angsana New"/>
          <w:spacing w:val="-2"/>
          <w:sz w:val="30"/>
          <w:szCs w:val="30"/>
        </w:rPr>
        <w:t>2,</w:t>
      </w:r>
      <w:r w:rsidR="0075028C" w:rsidRPr="0075028C">
        <w:rPr>
          <w:rFonts w:ascii="Angsana New" w:hAnsi="Angsana New"/>
          <w:spacing w:val="-2"/>
          <w:sz w:val="30"/>
          <w:szCs w:val="30"/>
        </w:rPr>
        <w:t>888</w:t>
      </w:r>
      <w:r w:rsidR="00AC1B43" w:rsidRPr="0075028C">
        <w:rPr>
          <w:rFonts w:ascii="Angsana New" w:hAnsi="Angsana New"/>
          <w:spacing w:val="-2"/>
          <w:sz w:val="30"/>
          <w:szCs w:val="30"/>
        </w:rPr>
        <w:t>.51</w:t>
      </w:r>
      <w:r w:rsidRPr="0075028C">
        <w:rPr>
          <w:rFonts w:ascii="Angsana New" w:hAnsi="Angsana New"/>
          <w:spacing w:val="-2"/>
          <w:sz w:val="30"/>
          <w:szCs w:val="30"/>
        </w:rPr>
        <w:t xml:space="preserve"> </w:t>
      </w:r>
      <w:r w:rsidRPr="0075028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75028C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75028C">
        <w:rPr>
          <w:rFonts w:ascii="Angsana New" w:hAnsi="Angsana New" w:hint="cs"/>
          <w:i/>
          <w:iCs/>
          <w:spacing w:val="-2"/>
          <w:sz w:val="30"/>
          <w:szCs w:val="30"/>
          <w:cs/>
        </w:rPr>
        <w:t>30 กันยายน 256</w:t>
      </w:r>
      <w:r w:rsidRPr="0075028C">
        <w:rPr>
          <w:rFonts w:ascii="Angsana New" w:hAnsi="Angsana New"/>
          <w:i/>
          <w:iCs/>
          <w:spacing w:val="-2"/>
          <w:sz w:val="30"/>
          <w:szCs w:val="30"/>
        </w:rPr>
        <w:t>1: 4</w:t>
      </w:r>
      <w:r w:rsidRPr="0075028C">
        <w:rPr>
          <w:rFonts w:ascii="Angsana New" w:hAnsi="Angsana New" w:hint="cs"/>
          <w:i/>
          <w:iCs/>
          <w:spacing w:val="-2"/>
          <w:sz w:val="30"/>
          <w:szCs w:val="30"/>
          <w:cs/>
        </w:rPr>
        <w:t>,</w:t>
      </w:r>
      <w:r w:rsidRPr="0075028C">
        <w:rPr>
          <w:rFonts w:ascii="Angsana New" w:hAnsi="Angsana New"/>
          <w:i/>
          <w:iCs/>
          <w:spacing w:val="-2"/>
          <w:sz w:val="30"/>
          <w:szCs w:val="30"/>
        </w:rPr>
        <w:t>088</w:t>
      </w:r>
      <w:r w:rsidRPr="0075028C">
        <w:rPr>
          <w:rFonts w:ascii="Angsana New" w:hAnsi="Angsana New" w:hint="cs"/>
          <w:i/>
          <w:iCs/>
          <w:spacing w:val="-2"/>
          <w:sz w:val="30"/>
          <w:szCs w:val="30"/>
          <w:cs/>
        </w:rPr>
        <w:t>.</w:t>
      </w:r>
      <w:r w:rsidRPr="0075028C">
        <w:rPr>
          <w:rFonts w:ascii="Angsana New" w:hAnsi="Angsana New"/>
          <w:i/>
          <w:iCs/>
          <w:spacing w:val="-2"/>
          <w:sz w:val="30"/>
          <w:szCs w:val="30"/>
        </w:rPr>
        <w:t>01</w:t>
      </w:r>
      <w:r w:rsidRPr="0075028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Pr="0075028C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และ </w:t>
      </w:r>
      <w:r w:rsidRPr="0075028C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75028C">
        <w:rPr>
          <w:rFonts w:ascii="Angsana New" w:hAnsi="Angsana New" w:hint="cs"/>
          <w:i/>
          <w:iCs/>
          <w:spacing w:val="-2"/>
          <w:sz w:val="30"/>
          <w:szCs w:val="30"/>
          <w:cs/>
        </w:rPr>
        <w:t>,</w:t>
      </w:r>
      <w:r w:rsidRPr="0075028C">
        <w:rPr>
          <w:rFonts w:ascii="Angsana New" w:hAnsi="Angsana New"/>
          <w:i/>
          <w:iCs/>
          <w:spacing w:val="-2"/>
          <w:sz w:val="30"/>
          <w:szCs w:val="30"/>
        </w:rPr>
        <w:t>391</w:t>
      </w:r>
      <w:r w:rsidRPr="0075028C">
        <w:rPr>
          <w:rFonts w:ascii="Angsana New" w:hAnsi="Angsana New" w:hint="cs"/>
          <w:i/>
          <w:iCs/>
          <w:spacing w:val="-2"/>
          <w:sz w:val="30"/>
          <w:szCs w:val="30"/>
          <w:cs/>
        </w:rPr>
        <w:t>.</w:t>
      </w:r>
      <w:r w:rsidRPr="0075028C">
        <w:rPr>
          <w:rFonts w:ascii="Angsana New" w:hAnsi="Angsana New"/>
          <w:i/>
          <w:iCs/>
          <w:spacing w:val="-2"/>
          <w:sz w:val="30"/>
          <w:szCs w:val="30"/>
        </w:rPr>
        <w:t xml:space="preserve">51 </w:t>
      </w:r>
      <w:r w:rsidRPr="0075028C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</w:t>
      </w:r>
      <w:r w:rsidRPr="0075028C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:rsidR="00A95469" w:rsidRPr="00A805C9" w:rsidRDefault="00A95469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7927B0" w:rsidRPr="000B67A9" w:rsidRDefault="007927B0" w:rsidP="007927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67A9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:rsidR="00F44C62" w:rsidRPr="00A805C9" w:rsidRDefault="00F44C62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2"/>
          <w:szCs w:val="12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882"/>
        <w:gridCol w:w="243"/>
        <w:gridCol w:w="1647"/>
        <w:gridCol w:w="324"/>
        <w:gridCol w:w="1638"/>
        <w:gridCol w:w="243"/>
        <w:gridCol w:w="1116"/>
        <w:gridCol w:w="236"/>
        <w:gridCol w:w="7"/>
        <w:gridCol w:w="1098"/>
      </w:tblGrid>
      <w:tr w:rsidR="00F44C62" w:rsidRPr="007622CF" w:rsidTr="00A571B5">
        <w:tc>
          <w:tcPr>
            <w:tcW w:w="1998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F44C62" w:rsidRPr="007622CF" w:rsidTr="00A571B5">
        <w:tc>
          <w:tcPr>
            <w:tcW w:w="1998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C62" w:rsidRPr="007622CF" w:rsidTr="00A571B5">
        <w:tc>
          <w:tcPr>
            <w:tcW w:w="1998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324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</w:tcPr>
          <w:p w:rsidR="00F44C62" w:rsidRPr="007622CF" w:rsidRDefault="00F44C62" w:rsidP="00F44C62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F44C62" w:rsidRPr="007622CF" w:rsidRDefault="00F44C62" w:rsidP="00F44C6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622C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F44C62" w:rsidRPr="007622CF" w:rsidRDefault="00F44C62" w:rsidP="00F44C6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F44C62" w:rsidRPr="007622CF" w:rsidRDefault="00F44C62" w:rsidP="00F44C6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44C62" w:rsidRPr="007622CF" w:rsidTr="00A571B5">
        <w:tc>
          <w:tcPr>
            <w:tcW w:w="1998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24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F44C6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</w:tcPr>
          <w:p w:rsidR="00F44C62" w:rsidRPr="007622CF" w:rsidRDefault="00F44C62" w:rsidP="00F44C62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F44C62" w:rsidRPr="007622CF" w:rsidRDefault="00DC32BA" w:rsidP="00F44C6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:rsidR="00F44C62" w:rsidRPr="007622CF" w:rsidRDefault="00F44C62" w:rsidP="00F44C6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F44C62" w:rsidRPr="007622CF" w:rsidRDefault="00DC32BA" w:rsidP="00F44C6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2561</w:t>
            </w:r>
          </w:p>
        </w:tc>
      </w:tr>
      <w:tr w:rsidR="00F44C62" w:rsidRPr="007622CF" w:rsidTr="00A571B5">
        <w:tc>
          <w:tcPr>
            <w:tcW w:w="3123" w:type="dxa"/>
            <w:gridSpan w:val="3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1674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44C62" w:rsidRPr="007622CF" w:rsidRDefault="00F44C62" w:rsidP="0018272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F44C62" w:rsidRPr="007622CF" w:rsidRDefault="00F44C62" w:rsidP="00182729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2D1F" w:rsidRPr="00F91B16" w:rsidTr="00A571B5">
        <w:tc>
          <w:tcPr>
            <w:tcW w:w="1998" w:type="dxa"/>
          </w:tcPr>
          <w:p w:rsidR="00922D1F" w:rsidRPr="00F91B16" w:rsidRDefault="00922D1F" w:rsidP="004803DA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91B16">
              <w:rPr>
                <w:rFonts w:ascii="Angsana New" w:hAnsi="Angsana New"/>
                <w:sz w:val="30"/>
                <w:szCs w:val="30"/>
              </w:rPr>
              <w:t>1/2559</w:t>
            </w:r>
          </w:p>
        </w:tc>
        <w:tc>
          <w:tcPr>
            <w:tcW w:w="882" w:type="dxa"/>
          </w:tcPr>
          <w:p w:rsidR="00922D1F" w:rsidRPr="00F91B16" w:rsidRDefault="00922D1F" w:rsidP="00922D1F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/>
                <w:sz w:val="30"/>
                <w:szCs w:val="30"/>
              </w:rPr>
              <w:t>23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749" w:rsidRPr="00F91B16">
              <w:rPr>
                <w:rFonts w:ascii="Angsana New" w:hAnsi="Angsana New"/>
                <w:sz w:val="30"/>
                <w:szCs w:val="30"/>
              </w:rPr>
              <w:t>255</w:t>
            </w:r>
            <w:r w:rsidRPr="00F91B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24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F91B16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922D1F" w:rsidRPr="00F91B16" w:rsidRDefault="00C47E8A" w:rsidP="00922D1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22D1F" w:rsidRPr="00F91B16" w:rsidRDefault="00922D1F" w:rsidP="00922D1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3,000.00</w:t>
            </w:r>
          </w:p>
        </w:tc>
      </w:tr>
      <w:tr w:rsidR="00922D1F" w:rsidRPr="00F91B16" w:rsidTr="00A571B5">
        <w:tc>
          <w:tcPr>
            <w:tcW w:w="1998" w:type="dxa"/>
          </w:tcPr>
          <w:p w:rsidR="00922D1F" w:rsidRPr="00F91B16" w:rsidRDefault="00922D1F" w:rsidP="00922D1F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="00B57749" w:rsidRPr="00F91B16">
              <w:rPr>
                <w:rFonts w:ascii="Angsana New" w:hAnsi="Angsana New"/>
                <w:sz w:val="30"/>
                <w:szCs w:val="30"/>
              </w:rPr>
              <w:t>1</w:t>
            </w:r>
            <w:r w:rsidRPr="00F91B16">
              <w:rPr>
                <w:rFonts w:ascii="Angsana New" w:hAnsi="Angsana New"/>
                <w:sz w:val="30"/>
                <w:szCs w:val="30"/>
              </w:rPr>
              <w:t>/2560</w:t>
            </w:r>
          </w:p>
        </w:tc>
        <w:tc>
          <w:tcPr>
            <w:tcW w:w="882" w:type="dxa"/>
          </w:tcPr>
          <w:p w:rsidR="00922D1F" w:rsidRPr="00F91B16" w:rsidRDefault="00922D1F" w:rsidP="00922D1F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B16">
              <w:rPr>
                <w:rFonts w:ascii="Angsana New" w:hAnsi="Angsana New"/>
                <w:sz w:val="30"/>
                <w:szCs w:val="30"/>
              </w:rPr>
              <w:t>30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749" w:rsidRPr="00F91B16">
              <w:rPr>
                <w:rFonts w:ascii="Angsana New" w:hAnsi="Angsana New"/>
                <w:sz w:val="30"/>
                <w:szCs w:val="30"/>
              </w:rPr>
              <w:t>25</w:t>
            </w:r>
            <w:r w:rsidRPr="00F91B1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B16">
              <w:rPr>
                <w:rFonts w:ascii="Angsana New" w:hAnsi="Angsana New"/>
                <w:sz w:val="30"/>
                <w:szCs w:val="30"/>
              </w:rPr>
              <w:t>30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F91B16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922D1F" w:rsidRPr="00F91B16" w:rsidRDefault="00B57749" w:rsidP="00922D1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/>
              </w:rPr>
              <w:t>1,000.00</w:t>
            </w:r>
          </w:p>
        </w:tc>
        <w:tc>
          <w:tcPr>
            <w:tcW w:w="243" w:type="dxa"/>
            <w:gridSpan w:val="2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22D1F" w:rsidRPr="00F91B16" w:rsidRDefault="00922D1F" w:rsidP="00922D1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1,000.00</w:t>
            </w:r>
          </w:p>
        </w:tc>
      </w:tr>
      <w:tr w:rsidR="00922D1F" w:rsidRPr="00F91B16" w:rsidTr="00A571B5">
        <w:tc>
          <w:tcPr>
            <w:tcW w:w="1998" w:type="dxa"/>
          </w:tcPr>
          <w:p w:rsidR="00922D1F" w:rsidRPr="00F91B16" w:rsidRDefault="00922D1F" w:rsidP="00922D1F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="00B57749" w:rsidRPr="00F91B16">
              <w:rPr>
                <w:rFonts w:ascii="Angsana New" w:hAnsi="Angsana New"/>
                <w:sz w:val="30"/>
                <w:szCs w:val="30"/>
              </w:rPr>
              <w:t>2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91B1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:rsidR="00922D1F" w:rsidRPr="00F91B16" w:rsidRDefault="00922D1F" w:rsidP="00922D1F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91B16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91B1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B16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91B16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922D1F" w:rsidRPr="00F91B16" w:rsidRDefault="00B57749" w:rsidP="00922D1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22D1F" w:rsidRPr="00F91B16" w:rsidRDefault="00922D1F" w:rsidP="00922D1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1,000.00</w:t>
            </w:r>
          </w:p>
        </w:tc>
      </w:tr>
      <w:tr w:rsidR="00922D1F" w:rsidRPr="00F91B16" w:rsidTr="00A571B5">
        <w:tc>
          <w:tcPr>
            <w:tcW w:w="1998" w:type="dxa"/>
          </w:tcPr>
          <w:p w:rsidR="00922D1F" w:rsidRPr="00F91B16" w:rsidRDefault="00922D1F" w:rsidP="00922D1F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="00B57749" w:rsidRPr="00F91B16">
              <w:rPr>
                <w:rFonts w:ascii="Angsana New" w:hAnsi="Angsana New"/>
                <w:sz w:val="30"/>
                <w:szCs w:val="30"/>
              </w:rPr>
              <w:t>1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91B1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:rsidR="00922D1F" w:rsidRPr="00F91B16" w:rsidRDefault="00922D1F" w:rsidP="00922D1F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91B16">
              <w:rPr>
                <w:rFonts w:ascii="Angsana New" w:hAnsi="Angsana New"/>
                <w:spacing w:val="-2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F91B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F91B1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922D1F" w:rsidRPr="00F91B16" w:rsidRDefault="00B57749" w:rsidP="00922D1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  <w:gridSpan w:val="2"/>
          </w:tcPr>
          <w:p w:rsidR="00922D1F" w:rsidRPr="00F91B16" w:rsidRDefault="00922D1F" w:rsidP="00922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22D1F" w:rsidRPr="00F91B16" w:rsidRDefault="00922D1F" w:rsidP="00922D1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2,000.00</w:t>
            </w:r>
          </w:p>
        </w:tc>
      </w:tr>
      <w:tr w:rsidR="00B57749" w:rsidRPr="00F91B16" w:rsidTr="00A571B5">
        <w:tc>
          <w:tcPr>
            <w:tcW w:w="1998" w:type="dxa"/>
          </w:tcPr>
          <w:p w:rsidR="00B57749" w:rsidRPr="00F91B16" w:rsidRDefault="00B57749" w:rsidP="00B5774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91B16">
              <w:rPr>
                <w:rFonts w:ascii="Angsana New" w:hAnsi="Angsana New"/>
                <w:sz w:val="30"/>
                <w:szCs w:val="30"/>
              </w:rPr>
              <w:t>2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91B1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:rsidR="00B57749" w:rsidRPr="00F91B16" w:rsidRDefault="00B57749" w:rsidP="00B57749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91B16">
              <w:rPr>
                <w:rFonts w:ascii="Angsana New" w:hAnsi="Angsana New"/>
                <w:spacing w:val="-2"/>
                <w:sz w:val="30"/>
                <w:szCs w:val="30"/>
              </w:rPr>
              <w:t>3.64</w:t>
            </w:r>
          </w:p>
        </w:tc>
        <w:tc>
          <w:tcPr>
            <w:tcW w:w="243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91B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91B16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91B1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57749" w:rsidRPr="00F91B16" w:rsidRDefault="00B57749" w:rsidP="00B577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57749" w:rsidRPr="00F91B16" w:rsidRDefault="00AC708E" w:rsidP="00B577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57749" w:rsidRPr="00F91B16" w:rsidTr="00A571B5">
        <w:tc>
          <w:tcPr>
            <w:tcW w:w="2880" w:type="dxa"/>
            <w:gridSpan w:val="2"/>
          </w:tcPr>
          <w:p w:rsidR="00B57749" w:rsidRPr="00F91B16" w:rsidRDefault="00B57749" w:rsidP="00B5774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B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รวมหุ้นกู้ – ราคาตามมูลค่า</w:t>
            </w:r>
          </w:p>
        </w:tc>
        <w:tc>
          <w:tcPr>
            <w:tcW w:w="243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B57749" w:rsidRPr="00F91B16" w:rsidRDefault="00B57749" w:rsidP="00B577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10,000.00</w:t>
            </w:r>
          </w:p>
        </w:tc>
        <w:tc>
          <w:tcPr>
            <w:tcW w:w="243" w:type="dxa"/>
            <w:gridSpan w:val="2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B57749" w:rsidRPr="00F91B16" w:rsidRDefault="00AC708E" w:rsidP="00B577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57749" w:rsidRPr="00F91B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,000.00</w:t>
            </w:r>
          </w:p>
        </w:tc>
      </w:tr>
      <w:tr w:rsidR="00B57749" w:rsidRPr="00F91B16" w:rsidTr="00A571B5">
        <w:tc>
          <w:tcPr>
            <w:tcW w:w="6732" w:type="dxa"/>
            <w:gridSpan w:val="6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91B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57749" w:rsidRPr="00F91B16" w:rsidRDefault="00D64DE7" w:rsidP="00B577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/>
              </w:rPr>
              <w:t>(7.11</w:t>
            </w:r>
            <w:r w:rsidR="00B57749" w:rsidRPr="00F91B1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:rsidR="00B57749" w:rsidRPr="00F91B16" w:rsidRDefault="00B57749" w:rsidP="00B5774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57749" w:rsidRPr="00F91B16" w:rsidRDefault="00B57749" w:rsidP="00B577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C708E"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3.81</w:t>
            </w: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57749" w:rsidRPr="00F91B16" w:rsidTr="00A571B5">
        <w:tc>
          <w:tcPr>
            <w:tcW w:w="6732" w:type="dxa"/>
            <w:gridSpan w:val="6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B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:rsidR="00B57749" w:rsidRPr="00F91B16" w:rsidRDefault="00B57749" w:rsidP="00B5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B57749" w:rsidRPr="00F91B16" w:rsidRDefault="00D64DE7" w:rsidP="00B577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9,992.89</w:t>
            </w:r>
          </w:p>
        </w:tc>
        <w:tc>
          <w:tcPr>
            <w:tcW w:w="243" w:type="dxa"/>
            <w:gridSpan w:val="2"/>
          </w:tcPr>
          <w:p w:rsidR="00B57749" w:rsidRPr="00F91B16" w:rsidRDefault="00B57749" w:rsidP="00B5774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B57749" w:rsidRPr="00F91B16" w:rsidRDefault="00AC708E" w:rsidP="00B5774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6,996.19</w:t>
            </w:r>
          </w:p>
        </w:tc>
      </w:tr>
    </w:tbl>
    <w:p w:rsidR="00B57749" w:rsidRPr="00376E41" w:rsidRDefault="00B57749" w:rsidP="00F77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20"/>
          <w:szCs w:val="20"/>
          <w:highlight w:val="yellow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32"/>
        <w:gridCol w:w="243"/>
        <w:gridCol w:w="1116"/>
        <w:gridCol w:w="243"/>
        <w:gridCol w:w="1098"/>
      </w:tblGrid>
      <w:tr w:rsidR="00A571B5" w:rsidRPr="00F91B16" w:rsidTr="004B1601">
        <w:tc>
          <w:tcPr>
            <w:tcW w:w="6732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A571B5" w:rsidRPr="00F91B16" w:rsidTr="004B1601">
        <w:tc>
          <w:tcPr>
            <w:tcW w:w="6732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1B5" w:rsidRPr="00F91B16" w:rsidTr="004803DA">
        <w:tc>
          <w:tcPr>
            <w:tcW w:w="6732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31</w:t>
            </w:r>
            <w:r w:rsidRPr="00A571B5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30</w:t>
            </w:r>
            <w:r w:rsidRPr="00A571B5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571B5" w:rsidRPr="00F91B16" w:rsidTr="004803DA">
        <w:tc>
          <w:tcPr>
            <w:tcW w:w="6732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571B5" w:rsidRPr="00F91B16" w:rsidTr="004B1601">
        <w:tc>
          <w:tcPr>
            <w:tcW w:w="6732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(</w:t>
            </w:r>
            <w:r w:rsidRPr="00A571B5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B57749" w:rsidRPr="00F91B16" w:rsidTr="004803DA">
        <w:tc>
          <w:tcPr>
            <w:tcW w:w="6732" w:type="dxa"/>
          </w:tcPr>
          <w:p w:rsidR="00B57749" w:rsidRPr="00F91B16" w:rsidRDefault="00B57749" w:rsidP="00A0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3" w:type="dxa"/>
          </w:tcPr>
          <w:p w:rsidR="00B57749" w:rsidRPr="00F91B16" w:rsidRDefault="00B57749" w:rsidP="00A0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57749" w:rsidRPr="00F91B16" w:rsidRDefault="00B57749" w:rsidP="00A041E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B57749" w:rsidRPr="00F91B16" w:rsidRDefault="00B57749" w:rsidP="00A041EC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57749" w:rsidRPr="00F91B16" w:rsidRDefault="00B57749" w:rsidP="00A041E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64DE7" w:rsidRPr="00F91B16" w:rsidTr="004803DA">
        <w:tc>
          <w:tcPr>
            <w:tcW w:w="6732" w:type="dxa"/>
          </w:tcPr>
          <w:p w:rsidR="00D64DE7" w:rsidRPr="00F91B16" w:rsidRDefault="00D64DE7" w:rsidP="00D64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3" w:type="dxa"/>
          </w:tcPr>
          <w:p w:rsidR="00D64DE7" w:rsidRPr="00F91B16" w:rsidRDefault="00D64DE7" w:rsidP="00D64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64DE7" w:rsidRPr="00F91B16" w:rsidRDefault="00D64DE7" w:rsidP="00D64D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</w:tcPr>
          <w:p w:rsidR="00D64DE7" w:rsidRPr="00F91B16" w:rsidRDefault="00D64DE7" w:rsidP="00D64DE7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64DE7" w:rsidRPr="00F91B16" w:rsidRDefault="00D64DE7" w:rsidP="00D64DE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64DE7" w:rsidRPr="00F91B16" w:rsidTr="004803DA">
        <w:tc>
          <w:tcPr>
            <w:tcW w:w="6732" w:type="dxa"/>
          </w:tcPr>
          <w:p w:rsidR="00D64DE7" w:rsidRPr="00F91B16" w:rsidRDefault="00D64DE7" w:rsidP="00D64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3" w:type="dxa"/>
          </w:tcPr>
          <w:p w:rsidR="00D64DE7" w:rsidRPr="00F91B16" w:rsidRDefault="00D64DE7" w:rsidP="00D64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D64DE7" w:rsidRPr="003F1AEA" w:rsidRDefault="00037245" w:rsidP="00D64D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AEA">
              <w:rPr>
                <w:rFonts w:ascii="Angsana New" w:hAnsi="Angsana New"/>
                <w:sz w:val="30"/>
                <w:szCs w:val="30"/>
                <w:lang w:val="en-US"/>
              </w:rPr>
              <w:t>6,992.89</w:t>
            </w:r>
          </w:p>
        </w:tc>
        <w:tc>
          <w:tcPr>
            <w:tcW w:w="243" w:type="dxa"/>
          </w:tcPr>
          <w:p w:rsidR="00D64DE7" w:rsidRPr="00F91B16" w:rsidRDefault="00D64DE7" w:rsidP="00D64DE7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64DE7" w:rsidRPr="00F91B16" w:rsidRDefault="00F91B16" w:rsidP="00D64DE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sz w:val="30"/>
                <w:szCs w:val="30"/>
                <w:lang w:val="en-US" w:bidi="th-TH"/>
              </w:rPr>
              <w:t>6,996.19</w:t>
            </w:r>
          </w:p>
        </w:tc>
      </w:tr>
      <w:tr w:rsidR="00D64DE7" w:rsidRPr="00560D29" w:rsidTr="004803DA">
        <w:tc>
          <w:tcPr>
            <w:tcW w:w="6732" w:type="dxa"/>
          </w:tcPr>
          <w:p w:rsidR="00D64DE7" w:rsidRPr="00F91B16" w:rsidRDefault="00D64DE7" w:rsidP="00D64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D64DE7" w:rsidRPr="00F91B16" w:rsidRDefault="00D64DE7" w:rsidP="00D64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D64DE7" w:rsidRPr="003F1AEA" w:rsidRDefault="00037245" w:rsidP="00D64D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1A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9,992.89</w:t>
            </w:r>
          </w:p>
        </w:tc>
        <w:tc>
          <w:tcPr>
            <w:tcW w:w="243" w:type="dxa"/>
          </w:tcPr>
          <w:p w:rsidR="00D64DE7" w:rsidRPr="00F91B16" w:rsidRDefault="00D64DE7" w:rsidP="00D64DE7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64DE7" w:rsidRPr="00560D29" w:rsidRDefault="00F91B16" w:rsidP="00D64DE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1B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6,996.19</w:t>
            </w:r>
          </w:p>
        </w:tc>
      </w:tr>
    </w:tbl>
    <w:p w:rsidR="00B57749" w:rsidRDefault="00B57749" w:rsidP="0000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03692" w:rsidRPr="00EB346B" w:rsidRDefault="00003692" w:rsidP="003F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B346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EB346B">
        <w:rPr>
          <w:rFonts w:ascii="Angsana New" w:hAnsi="Angsana New"/>
          <w:spacing w:val="-4"/>
          <w:sz w:val="30"/>
          <w:szCs w:val="30"/>
          <w:cs/>
        </w:rPr>
        <w:t>ได้ทำการออกและจำหน่ายหุ้นกู้ชนิดระบุชื่อผู้ถือ ประเภทไม่ด้อยสิทธิ</w:t>
      </w:r>
      <w:r w:rsidRPr="00EB346B">
        <w:rPr>
          <w:rFonts w:ascii="Angsana New" w:hAnsi="Angsana New"/>
          <w:spacing w:val="-4"/>
          <w:sz w:val="30"/>
          <w:szCs w:val="30"/>
        </w:rPr>
        <w:t xml:space="preserve"> </w:t>
      </w:r>
      <w:r w:rsidRPr="00EB346B">
        <w:rPr>
          <w:rFonts w:ascii="Angsana New" w:hAnsi="Angsana New"/>
          <w:spacing w:val="-4"/>
          <w:sz w:val="30"/>
          <w:szCs w:val="30"/>
          <w:cs/>
        </w:rPr>
        <w:t xml:space="preserve">ไม่มีหลักประกัน และไม่มีผู้แทนผู้ถือหุ้นกู้ </w:t>
      </w:r>
      <w:r w:rsidRPr="00EB346B">
        <w:rPr>
          <w:rFonts w:ascii="Angsana New" w:hAnsi="Angsana New" w:hint="cs"/>
          <w:spacing w:val="-4"/>
          <w:sz w:val="30"/>
          <w:szCs w:val="30"/>
          <w:cs/>
        </w:rPr>
        <w:t xml:space="preserve">ซึ่งชำระดอกเบี้ยทุก </w:t>
      </w:r>
      <w:r w:rsidRPr="00EB346B">
        <w:rPr>
          <w:rFonts w:ascii="Angsana New" w:hAnsi="Angsana New"/>
          <w:spacing w:val="-4"/>
          <w:sz w:val="30"/>
          <w:szCs w:val="30"/>
        </w:rPr>
        <w:t xml:space="preserve">6 </w:t>
      </w:r>
      <w:r w:rsidRPr="00EB346B">
        <w:rPr>
          <w:rFonts w:ascii="Angsana New" w:hAnsi="Angsana New" w:hint="cs"/>
          <w:spacing w:val="-4"/>
          <w:sz w:val="30"/>
          <w:szCs w:val="30"/>
          <w:cs/>
        </w:rPr>
        <w:t xml:space="preserve">เดือน </w:t>
      </w:r>
      <w:r w:rsidRPr="00EB346B">
        <w:rPr>
          <w:rFonts w:ascii="Angsana New" w:hAnsi="Angsana New"/>
          <w:spacing w:val="-4"/>
          <w:sz w:val="30"/>
          <w:szCs w:val="30"/>
          <w:cs/>
        </w:rPr>
        <w:t>ตลอดอายุหุ้นกู้</w:t>
      </w:r>
    </w:p>
    <w:p w:rsidR="00003692" w:rsidRPr="0054443F" w:rsidRDefault="00003692" w:rsidP="0000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03692" w:rsidRPr="00A87A74" w:rsidRDefault="00003692" w:rsidP="003F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5"/>
        <w:jc w:val="thaiDistribute"/>
        <w:rPr>
          <w:rFonts w:ascii="Angsana New" w:hAnsi="Angsana New"/>
          <w:spacing w:val="-4"/>
          <w:sz w:val="30"/>
          <w:szCs w:val="30"/>
        </w:rPr>
      </w:pPr>
      <w:r w:rsidRPr="00EB346B">
        <w:rPr>
          <w:rFonts w:ascii="Angsana New" w:hAnsi="Angsana New"/>
          <w:spacing w:val="-4"/>
          <w:sz w:val="30"/>
          <w:szCs w:val="30"/>
          <w:cs/>
        </w:rPr>
        <w:t xml:space="preserve">ทั้งนี้ </w:t>
      </w:r>
      <w:r w:rsidRPr="00EB346B">
        <w:rPr>
          <w:rFonts w:ascii="Angsana New" w:hAnsi="Angsana New" w:hint="cs"/>
          <w:spacing w:val="-4"/>
          <w:sz w:val="30"/>
          <w:szCs w:val="30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  <w:r w:rsidRPr="00A87A7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7927B0" w:rsidRPr="000B67A9" w:rsidRDefault="007927B0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311BB4" w:rsidRPr="004B707B" w:rsidRDefault="0030012C" w:rsidP="004803D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รายได้สิทธิการเช่ารอตัดบัญชี</w:t>
      </w:r>
    </w:p>
    <w:p w:rsidR="000E5384" w:rsidRPr="008244BE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5"/>
        <w:gridCol w:w="988"/>
        <w:gridCol w:w="1172"/>
        <w:gridCol w:w="269"/>
        <w:gridCol w:w="1176"/>
        <w:gridCol w:w="269"/>
        <w:gridCol w:w="1085"/>
        <w:gridCol w:w="269"/>
        <w:gridCol w:w="1165"/>
      </w:tblGrid>
      <w:tr w:rsidR="000E5384" w:rsidRPr="004B707B" w:rsidTr="004803DA">
        <w:tc>
          <w:tcPr>
            <w:tcW w:w="1558" w:type="pct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0E5384" w:rsidRPr="004B707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77B9" w:rsidRPr="004B707B" w:rsidTr="004803DA">
        <w:trPr>
          <w:trHeight w:val="425"/>
        </w:trPr>
        <w:tc>
          <w:tcPr>
            <w:tcW w:w="1558" w:type="pct"/>
          </w:tcPr>
          <w:p w:rsidR="008877B9" w:rsidRPr="004B707B" w:rsidRDefault="008877B9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8877B9" w:rsidRPr="004B707B" w:rsidRDefault="008877B9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8877B9" w:rsidRPr="00D338DA" w:rsidRDefault="00B049E3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049E3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877B9" w:rsidRPr="00D338D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:rsidR="008877B9" w:rsidRPr="004B707B" w:rsidRDefault="008877B9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8877B9" w:rsidRPr="00532428" w:rsidRDefault="008877B9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2428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53242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532428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8877B9" w:rsidRPr="004B707B" w:rsidRDefault="008877B9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8877B9" w:rsidRPr="00D338DA" w:rsidRDefault="00B049E3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049E3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877B9" w:rsidRPr="00D338D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:rsidR="008877B9" w:rsidRPr="004B707B" w:rsidRDefault="008877B9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8877B9" w:rsidRPr="004B707B" w:rsidRDefault="008877B9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4B707B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B707B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8877B9" w:rsidRPr="004B707B" w:rsidTr="004803DA">
        <w:trPr>
          <w:trHeight w:val="425"/>
        </w:trPr>
        <w:tc>
          <w:tcPr>
            <w:tcW w:w="1558" w:type="pct"/>
          </w:tcPr>
          <w:p w:rsidR="008877B9" w:rsidRPr="004B707B" w:rsidRDefault="008877B9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8877B9" w:rsidRPr="004B707B" w:rsidRDefault="008877B9" w:rsidP="00887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8877B9" w:rsidRPr="00D338DA" w:rsidRDefault="00F84A38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8877B9" w:rsidRPr="004B707B" w:rsidRDefault="008877B9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8877B9" w:rsidRPr="00532428" w:rsidRDefault="00F84A38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8877B9" w:rsidRPr="004B707B" w:rsidRDefault="008877B9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8877B9" w:rsidRPr="00D338DA" w:rsidRDefault="00F84A38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8877B9" w:rsidRPr="004B707B" w:rsidRDefault="008877B9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8877B9" w:rsidRPr="004B707B" w:rsidRDefault="00F84A38" w:rsidP="0088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D338DA" w:rsidRPr="004B707B" w:rsidTr="004803DA">
        <w:trPr>
          <w:trHeight w:val="344"/>
        </w:trPr>
        <w:tc>
          <w:tcPr>
            <w:tcW w:w="1558" w:type="pct"/>
          </w:tcPr>
          <w:p w:rsidR="00D338DA" w:rsidRPr="004B707B" w:rsidRDefault="00D338DA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D338DA" w:rsidRPr="004B707B" w:rsidRDefault="00D338DA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910" w:type="pct"/>
            <w:gridSpan w:val="7"/>
          </w:tcPr>
          <w:p w:rsidR="00D338DA" w:rsidRPr="00532428" w:rsidRDefault="00D338DA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24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44BE" w:rsidRPr="00EA41D2" w:rsidTr="004803DA">
        <w:tc>
          <w:tcPr>
            <w:tcW w:w="1558" w:type="pct"/>
          </w:tcPr>
          <w:p w:rsidR="008244BE" w:rsidRPr="00EA41D2" w:rsidRDefault="008244BE" w:rsidP="00480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290" w:firstLine="108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32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8244BE" w:rsidRPr="00EA41D2" w:rsidRDefault="00EA0C70" w:rsidP="009D1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306.</w:t>
            </w:r>
            <w:r w:rsidR="00EA41D2" w:rsidRPr="00EA41D2">
              <w:rPr>
                <w:rFonts w:ascii="Angsana New" w:hAnsi="Angsana New"/>
                <w:sz w:val="30"/>
                <w:szCs w:val="30"/>
              </w:rPr>
              <w:t>8</w:t>
            </w:r>
            <w:r w:rsidR="00BA23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 w:hint="cs"/>
                <w:sz w:val="30"/>
                <w:szCs w:val="30"/>
              </w:rPr>
              <w:t>306.06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244BE" w:rsidRPr="00EA41D2" w:rsidRDefault="00EA0C70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44BE" w:rsidRPr="00EA41D2" w:rsidTr="004803DA">
        <w:tc>
          <w:tcPr>
            <w:tcW w:w="1558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29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32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8244BE" w:rsidRPr="00EA41D2" w:rsidRDefault="00EA0C70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6,282.</w:t>
            </w:r>
            <w:r w:rsidR="00EA41D2" w:rsidRPr="00EA41D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 w:hint="cs"/>
                <w:sz w:val="30"/>
                <w:szCs w:val="30"/>
              </w:rPr>
              <w:t>6,435.61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244BE" w:rsidRPr="00EA41D2" w:rsidRDefault="00EA0C70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44BE" w:rsidRPr="00EA41D2" w:rsidTr="004803DA">
        <w:trPr>
          <w:trHeight w:val="70"/>
        </w:trPr>
        <w:tc>
          <w:tcPr>
            <w:tcW w:w="1558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8244BE" w:rsidRPr="00EA41D2" w:rsidRDefault="00EA0C70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>6,589.0</w:t>
            </w:r>
            <w:r w:rsidR="00BA23D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 w:hint="cs"/>
                <w:b/>
                <w:bCs/>
                <w:sz w:val="30"/>
                <w:szCs w:val="30"/>
              </w:rPr>
              <w:t>6,741.67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244BE" w:rsidRPr="00EA41D2" w:rsidRDefault="00EA0C70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8244BE" w:rsidRPr="00EA41D2" w:rsidRDefault="008244BE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219B9" w:rsidRDefault="00C219B9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DA021D" w:rsidRDefault="00DA021D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494478" w:rsidRPr="00EA41D2" w:rsidRDefault="00494478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7340FA" w:rsidRPr="00EA41D2" w:rsidRDefault="00D338DA" w:rsidP="0040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Style w:val="PageNumber"/>
          <w:rFonts w:ascii="Angsana New" w:hAnsi="Angsana New" w:cs="Angsana New"/>
          <w:sz w:val="30"/>
          <w:szCs w:val="30"/>
        </w:rPr>
      </w:pPr>
      <w:r w:rsidRPr="00EA41D2">
        <w:rPr>
          <w:rFonts w:ascii="Angsana New" w:hAnsi="Angsana New"/>
          <w:sz w:val="30"/>
          <w:szCs w:val="30"/>
          <w:cs/>
        </w:rPr>
        <w:t>รายการเคลื่อนไหวของรายได้สิทธิการเช่ารอตัดบัญชีสำหรับงวด</w:t>
      </w:r>
      <w:r w:rsidR="004D23E2" w:rsidRPr="00EA41D2">
        <w:rPr>
          <w:rFonts w:ascii="Angsana New" w:hAnsi="Angsana New" w:hint="cs"/>
          <w:sz w:val="30"/>
          <w:szCs w:val="30"/>
          <w:cs/>
        </w:rPr>
        <w:t>หก</w:t>
      </w:r>
      <w:r w:rsidRPr="00EA41D2">
        <w:rPr>
          <w:rFonts w:ascii="Angsana New" w:hAnsi="Angsana New" w:hint="cs"/>
          <w:sz w:val="30"/>
          <w:szCs w:val="30"/>
          <w:cs/>
        </w:rPr>
        <w:t>เดือน</w:t>
      </w:r>
      <w:r w:rsidRPr="00EA4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A41D2">
        <w:rPr>
          <w:rFonts w:ascii="Angsana New" w:hAnsi="Angsana New"/>
          <w:sz w:val="30"/>
          <w:szCs w:val="30"/>
        </w:rPr>
        <w:t xml:space="preserve">31 </w:t>
      </w:r>
      <w:r w:rsidRPr="00EA41D2">
        <w:rPr>
          <w:rFonts w:ascii="Angsana New" w:hAnsi="Angsana New"/>
          <w:sz w:val="30"/>
          <w:szCs w:val="30"/>
          <w:cs/>
        </w:rPr>
        <w:t>มีนาคม</w:t>
      </w:r>
      <w:r w:rsidRPr="00EA41D2">
        <w:rPr>
          <w:rFonts w:ascii="Angsana New" w:hAnsi="Angsana New" w:hint="cs"/>
          <w:sz w:val="30"/>
          <w:szCs w:val="30"/>
          <w:cs/>
        </w:rPr>
        <w:t xml:space="preserve"> </w:t>
      </w:r>
      <w:r w:rsidRPr="00EA41D2">
        <w:rPr>
          <w:rFonts w:ascii="Angsana New" w:hAnsi="Angsana New"/>
          <w:sz w:val="30"/>
          <w:szCs w:val="30"/>
          <w:cs/>
        </w:rPr>
        <w:t>มีดังน</w:t>
      </w:r>
      <w:r w:rsidR="004D23E2" w:rsidRPr="00EA41D2">
        <w:rPr>
          <w:rStyle w:val="PageNumber"/>
          <w:rFonts w:ascii="Angsana New" w:hAnsi="Angsana New" w:cs="Angsana New" w:hint="cs"/>
          <w:sz w:val="30"/>
          <w:szCs w:val="30"/>
          <w:cs/>
        </w:rPr>
        <w:t>ี้</w:t>
      </w:r>
    </w:p>
    <w:p w:rsidR="008244BE" w:rsidRPr="00EA41D2" w:rsidRDefault="008244BE" w:rsidP="0040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  <w:cs/>
        </w:rPr>
      </w:pPr>
    </w:p>
    <w:p w:rsidR="00D338DA" w:rsidRPr="00EA41D2" w:rsidRDefault="00D338DA" w:rsidP="00401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/>
        <w:rPr>
          <w:rFonts w:ascii="Angsana New" w:hAnsi="Angsana New"/>
          <w:sz w:val="2"/>
          <w:szCs w:val="2"/>
          <w:cs/>
        </w:rPr>
      </w:pPr>
    </w:p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1"/>
        <w:gridCol w:w="900"/>
        <w:gridCol w:w="1170"/>
        <w:gridCol w:w="270"/>
        <w:gridCol w:w="1080"/>
        <w:gridCol w:w="270"/>
        <w:gridCol w:w="1136"/>
        <w:gridCol w:w="304"/>
        <w:gridCol w:w="1170"/>
      </w:tblGrid>
      <w:tr w:rsidR="00D338DA" w:rsidRPr="00EA41D2" w:rsidTr="004803DA">
        <w:tc>
          <w:tcPr>
            <w:tcW w:w="2961" w:type="dxa"/>
          </w:tcPr>
          <w:p w:rsidR="00D338DA" w:rsidRPr="00EA41D2" w:rsidRDefault="00D338DA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338DA" w:rsidRPr="00EA41D2" w:rsidRDefault="00D338DA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38DA" w:rsidRPr="00EA41D2" w:rsidRDefault="00D338DA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38DA" w:rsidRPr="00EA41D2" w:rsidRDefault="00D338DA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338DA" w:rsidRPr="00EA41D2" w:rsidRDefault="00D338DA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A38" w:rsidRPr="00EA41D2" w:rsidTr="004803DA">
        <w:tc>
          <w:tcPr>
            <w:tcW w:w="2961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41D2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41D2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04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84A38" w:rsidRPr="00EA41D2" w:rsidTr="004803DA">
        <w:tc>
          <w:tcPr>
            <w:tcW w:w="2961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84A38" w:rsidRPr="00EA41D2" w:rsidRDefault="00F84A38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F84A38" w:rsidRPr="00EA41D2" w:rsidRDefault="00F84A38" w:rsidP="00824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3"/>
                <w:tab w:val="left" w:pos="37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A41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ab/>
              <w:t>(ล้านบาท)</w:t>
            </w:r>
            <w:r w:rsidRPr="00EA41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F84A38" w:rsidRPr="00EA41D2" w:rsidTr="004803DA">
        <w:tc>
          <w:tcPr>
            <w:tcW w:w="2961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1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4A38" w:rsidRPr="00EA41D2" w:rsidTr="004803DA">
        <w:tc>
          <w:tcPr>
            <w:tcW w:w="2961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EA41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EA41D2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EA41D2">
              <w:rPr>
                <w:rFonts w:ascii="Angsana New" w:hAnsi="Angsana New"/>
                <w:sz w:val="30"/>
                <w:szCs w:val="30"/>
              </w:rPr>
              <w:t>2561</w:t>
            </w:r>
            <w:r w:rsidRPr="00EA41D2">
              <w:rPr>
                <w:rFonts w:ascii="Angsana New" w:hAnsi="Angsana New" w:hint="cs"/>
                <w:sz w:val="30"/>
                <w:szCs w:val="30"/>
                <w:cs/>
              </w:rPr>
              <w:t xml:space="preserve"> / 25</w:t>
            </w:r>
            <w:r w:rsidRPr="00EA41D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0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right="-101" w:firstLine="2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4A38" w:rsidRPr="00EA41D2" w:rsidRDefault="003475AF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6,741.67</w:t>
            </w: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7,047.73</w:t>
            </w: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84A38" w:rsidRPr="00EA41D2" w:rsidRDefault="003475AF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84A38" w:rsidRPr="00EA41D2" w:rsidTr="004803DA">
        <w:tc>
          <w:tcPr>
            <w:tcW w:w="2961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EA41D2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รับรู้รายได้ในระหว่างงวด</w:t>
            </w:r>
          </w:p>
        </w:tc>
        <w:tc>
          <w:tcPr>
            <w:tcW w:w="90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A38" w:rsidRPr="00EA41D2" w:rsidRDefault="003475AF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(152.6</w:t>
            </w:r>
            <w:r w:rsidR="004B1601">
              <w:rPr>
                <w:rFonts w:ascii="Angsana New" w:hAnsi="Angsana New"/>
                <w:sz w:val="30"/>
                <w:szCs w:val="30"/>
              </w:rPr>
              <w:t>5</w:t>
            </w:r>
            <w:r w:rsidRPr="00EA41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(152.65)</w:t>
            </w: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84A38" w:rsidRPr="00EA41D2" w:rsidRDefault="003475AF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A4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84A38" w:rsidRPr="00AA1679" w:rsidTr="004803DA">
        <w:tc>
          <w:tcPr>
            <w:tcW w:w="2961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4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A4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EA4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 256</w:t>
            </w: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4A38" w:rsidRPr="00EA41D2" w:rsidRDefault="003475AF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>6,589.0</w:t>
            </w:r>
            <w:r w:rsidR="007E2C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>6,895.08</w:t>
            </w:r>
          </w:p>
        </w:tc>
        <w:tc>
          <w:tcPr>
            <w:tcW w:w="270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F84A38" w:rsidRPr="00EA41D2" w:rsidRDefault="003475AF" w:rsidP="005C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4" w:type="dxa"/>
          </w:tcPr>
          <w:p w:rsidR="00F84A38" w:rsidRPr="00EA41D2" w:rsidRDefault="00F84A38" w:rsidP="008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4A38" w:rsidRPr="00791909" w:rsidRDefault="00F84A38" w:rsidP="008244B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1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4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D338DA" w:rsidRPr="008244BE" w:rsidRDefault="00D338DA" w:rsidP="00824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right="-29"/>
        <w:jc w:val="thaiDistribute"/>
        <w:rPr>
          <w:rFonts w:ascii="Angsana New" w:hAnsi="Angsana New"/>
          <w:sz w:val="16"/>
          <w:szCs w:val="16"/>
        </w:rPr>
      </w:pPr>
    </w:p>
    <w:p w:rsidR="000E5384" w:rsidRPr="004B707B" w:rsidRDefault="000E5384" w:rsidP="004803D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decimal" w:pos="990"/>
        </w:tabs>
        <w:spacing w:line="240" w:lineRule="auto"/>
        <w:ind w:right="-115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4B707B">
        <w:rPr>
          <w:rFonts w:ascii="Angsana New" w:hAnsi="Angsana New"/>
          <w:sz w:val="30"/>
          <w:szCs w:val="30"/>
        </w:rPr>
        <w:t>2550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บริษัทได้ทำสัญญาร่วมลงทุนกับบริษัทภายนอกแห่งหนึ่งเพื่อพัฒนาโครงการ </w:t>
      </w:r>
      <w:r w:rsidR="0056268F" w:rsidRPr="004B707B">
        <w:rPr>
          <w:rFonts w:ascii="Angsana New" w:hAnsi="Angsana New" w:hint="cs"/>
          <w:sz w:val="30"/>
          <w:szCs w:val="30"/>
          <w:cs/>
        </w:rPr>
        <w:t xml:space="preserve">ดับบลิว </w:t>
      </w:r>
      <w:r w:rsidRPr="004B707B">
        <w:rPr>
          <w:rFonts w:ascii="Angsana New" w:hAnsi="Angsana New"/>
          <w:sz w:val="30"/>
          <w:szCs w:val="30"/>
          <w:cs/>
        </w:rPr>
        <w:t>โฮเต็ล</w:t>
      </w:r>
      <w:r w:rsidR="0056268F" w:rsidRPr="004B707B">
        <w:rPr>
          <w:rFonts w:ascii="Angsana New" w:hAnsi="Angsana New" w:hint="cs"/>
          <w:sz w:val="30"/>
          <w:szCs w:val="30"/>
          <w:cs/>
        </w:rPr>
        <w:t xml:space="preserve"> แบงคอก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บริษัทได้ร่วมลงทุนกันจัดตั้งบริษัท นอร์ท สาธร โฮเต็ล จำกัด เพื่อดำเนินโครงการดังกล่าว ซึ่งบริษัทถือหุ้นร้อยละ </w:t>
      </w:r>
      <w:r w:rsidRPr="004B707B">
        <w:rPr>
          <w:rFonts w:ascii="Angsana New" w:hAnsi="Angsana New"/>
          <w:sz w:val="30"/>
          <w:szCs w:val="30"/>
        </w:rPr>
        <w:t>20</w:t>
      </w:r>
      <w:r w:rsidRPr="004B707B">
        <w:rPr>
          <w:rFonts w:ascii="Angsana New" w:hAnsi="Angsana New"/>
          <w:sz w:val="30"/>
          <w:szCs w:val="30"/>
          <w:cs/>
        </w:rPr>
        <w:t xml:space="preserve"> และบริษัทภายนอกดังกล่าวถือหุ้นร้อยละ </w:t>
      </w:r>
      <w:r w:rsidRPr="004B707B">
        <w:rPr>
          <w:rFonts w:ascii="Angsana New" w:hAnsi="Angsana New"/>
          <w:sz w:val="30"/>
          <w:szCs w:val="30"/>
        </w:rPr>
        <w:t>80</w:t>
      </w:r>
      <w:r w:rsidRPr="004B707B">
        <w:rPr>
          <w:rFonts w:ascii="Angsana New" w:hAnsi="Angsana New"/>
          <w:sz w:val="30"/>
          <w:szCs w:val="30"/>
          <w:cs/>
        </w:rPr>
        <w:t xml:space="preserve"> ของส่วนได้เสีย</w:t>
      </w:r>
    </w:p>
    <w:p w:rsidR="00191070" w:rsidRPr="008244BE" w:rsidRDefault="00191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0E5384" w:rsidRPr="004B707B" w:rsidRDefault="000E5384" w:rsidP="008C3D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pacing w:val="-4"/>
          <w:sz w:val="30"/>
          <w:szCs w:val="30"/>
          <w:cs/>
        </w:rPr>
        <w:t xml:space="preserve">ในเดือนสิงหาคม </w:t>
      </w:r>
      <w:r w:rsidR="00EF5F27">
        <w:rPr>
          <w:rFonts w:ascii="Angsana New" w:hAnsi="Angsana New"/>
          <w:spacing w:val="-4"/>
          <w:sz w:val="30"/>
          <w:szCs w:val="30"/>
        </w:rPr>
        <w:t>2550</w:t>
      </w:r>
      <w:r w:rsidRPr="004B707B">
        <w:rPr>
          <w:rFonts w:ascii="Angsana New" w:hAnsi="Angsana New"/>
          <w:spacing w:val="-4"/>
          <w:sz w:val="30"/>
          <w:szCs w:val="30"/>
          <w:cs/>
        </w:rPr>
        <w:t xml:space="preserve"> บริษัท นอร์ท สาธร เรียลตี้ จำกัด ได้ทำสัญญาเช่าช่วงที่ดินในส่วนโรงแรมจำนวน </w:t>
      </w:r>
      <w:r w:rsidR="000944B5">
        <w:rPr>
          <w:rFonts w:ascii="Angsana New" w:hAnsi="Angsana New"/>
          <w:spacing w:val="-4"/>
          <w:sz w:val="30"/>
          <w:szCs w:val="30"/>
        </w:rPr>
        <w:t>2</w:t>
      </w:r>
      <w:r w:rsidRPr="004B707B">
        <w:rPr>
          <w:rFonts w:ascii="Angsana New" w:hAnsi="Angsana New"/>
          <w:sz w:val="30"/>
          <w:szCs w:val="30"/>
          <w:cs/>
        </w:rPr>
        <w:t xml:space="preserve"> ฉบับ กับบริษัท นอร์ท สาธร โฮเต็ล จำกัด โดยสัญญาเช่าช่วงมีระยะเวลาสิ้นสุดและเงื่อนไขเช่นเดียวกันกับสัญญา</w:t>
      </w:r>
      <w:r w:rsidRPr="004B707B">
        <w:rPr>
          <w:rFonts w:ascii="Angsana New" w:hAnsi="Angsana New"/>
          <w:spacing w:val="-4"/>
          <w:sz w:val="30"/>
          <w:szCs w:val="30"/>
          <w:cs/>
        </w:rPr>
        <w:t>เช่าหลัก เว้นแต่เงื่อนไขเพิ่มเติมที่ให้ บริษัท นอร์ท สาธร โฮเต็ล จำกัด ชำระเงินรายปีให้กับบริษัท นอร์ท สา</w:t>
      </w:r>
      <w:r w:rsidRPr="004B707B">
        <w:rPr>
          <w:rFonts w:ascii="Angsana New" w:hAnsi="Angsana New"/>
          <w:sz w:val="30"/>
          <w:szCs w:val="30"/>
          <w:cs/>
        </w:rPr>
        <w:t xml:space="preserve">ธร เรียลตี้ จำกัดในฐานะผู้ให้เช่าซึ่งเป็นอัตราค่าเช่าเช่นเดียวกับที่บริษัท นอร์ท สาธร เรียลตี้ จำกัด ทำสัญญาหลักไว้กับสำนักงานทรัพย์สินส่วนพระมหากษัตริย์ตามสัญญาเช่าช่วง  ฉบับที่ </w:t>
      </w:r>
      <w:r w:rsidRPr="004B707B">
        <w:rPr>
          <w:rFonts w:ascii="Angsana New" w:hAnsi="Angsana New"/>
          <w:sz w:val="30"/>
          <w:szCs w:val="30"/>
        </w:rPr>
        <w:t>1</w:t>
      </w:r>
      <w:r w:rsidRPr="004B707B">
        <w:rPr>
          <w:rFonts w:ascii="Angsana New" w:hAnsi="Angsana New"/>
          <w:sz w:val="30"/>
          <w:szCs w:val="30"/>
          <w:cs/>
        </w:rPr>
        <w:t xml:space="preserve"> กำหนดให้บริษัท นอร์ท สาธร โฮเต็ล จำกัด จ่ายเงินชำระเริ่มแรก เป็นจำนวนเงิน </w:t>
      </w:r>
      <w:r w:rsidRPr="004B707B">
        <w:rPr>
          <w:rFonts w:ascii="Angsana New" w:hAnsi="Angsana New"/>
          <w:sz w:val="30"/>
          <w:szCs w:val="30"/>
        </w:rPr>
        <w:t>988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>60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ให้แก่บริษัท นอร์ท สาธร เรียลตี้ จำกัด ในการให้บริษัท นอร์ท สาธร เรียลตี้ จำกัด พิจารณาเห็นชอบให้บริษัท นอร์ท สาธร โฮเต็ล จำกัด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บริษัท นอร์ท สาธร โฮเต็ล จำกัด บริษัท นอร์ท สาธร เรียลตี้ จำกัดได้รับเงินชำระเริ่มแรกทั้งหมดแล้ว</w:t>
      </w:r>
    </w:p>
    <w:p w:rsidR="0056268F" w:rsidRPr="004D23E2" w:rsidRDefault="0056268F" w:rsidP="00E75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:rsidR="000E5384" w:rsidRPr="006F66D7" w:rsidRDefault="000E5384" w:rsidP="008C3D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5"/>
        <w:jc w:val="thaiDistribute"/>
        <w:rPr>
          <w:rFonts w:ascii="Angsana New" w:hAnsi="Angsana New"/>
          <w:sz w:val="30"/>
          <w:szCs w:val="30"/>
        </w:rPr>
      </w:pPr>
      <w:r w:rsidRPr="006F66D7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6F66D7">
        <w:rPr>
          <w:rFonts w:ascii="Angsana New" w:hAnsi="Angsana New"/>
          <w:sz w:val="30"/>
          <w:szCs w:val="30"/>
        </w:rPr>
        <w:t>988.60</w:t>
      </w:r>
      <w:r w:rsidRPr="006F66D7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:rsidR="000E5384" w:rsidRPr="004D23E2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:rsidR="000E5384" w:rsidRPr="004B707B" w:rsidRDefault="000E5384" w:rsidP="008C3DD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-115" w:hanging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4B707B">
        <w:rPr>
          <w:rFonts w:ascii="Angsana New" w:hAnsi="Angsana New"/>
          <w:sz w:val="30"/>
          <w:szCs w:val="30"/>
        </w:rPr>
        <w:t>29</w:t>
      </w:r>
      <w:r w:rsidRPr="004B707B">
        <w:rPr>
          <w:rFonts w:ascii="Angsana New" w:hAnsi="Angsana New"/>
          <w:sz w:val="30"/>
          <w:szCs w:val="30"/>
          <w:cs/>
        </w:rPr>
        <w:t xml:space="preserve"> มีนาคม </w:t>
      </w:r>
      <w:r w:rsidRPr="004B707B">
        <w:rPr>
          <w:rFonts w:ascii="Angsana New" w:hAnsi="Angsana New"/>
          <w:sz w:val="30"/>
          <w:szCs w:val="30"/>
        </w:rPr>
        <w:t>2559</w:t>
      </w:r>
      <w:r w:rsidRPr="004B707B">
        <w:rPr>
          <w:rFonts w:ascii="Angsana New" w:hAnsi="Angsana New"/>
          <w:sz w:val="30"/>
          <w:szCs w:val="30"/>
          <w:cs/>
        </w:rPr>
        <w:t xml:space="preserve"> บริษัท นอร์ท สาธร เรียลตี้ จำกัด ซึ่งเป็นบริษัทย่อยของบริษัทได้เข้าทำสัญญาแบ่งเช่าช่วงที่ดิน อาคารพร้อมทั้งส่วนควบและงานระบบของอาคารสำนักงานสาทร สแควร์ เป็นระยะเวลาประมาณ </w:t>
      </w:r>
      <w:r w:rsidRPr="004B707B">
        <w:rPr>
          <w:rFonts w:ascii="Angsana New" w:hAnsi="Angsana New"/>
          <w:sz w:val="30"/>
          <w:szCs w:val="30"/>
        </w:rPr>
        <w:t xml:space="preserve">25 </w:t>
      </w:r>
      <w:r w:rsidRPr="004B707B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Pr="004B707B">
        <w:rPr>
          <w:rFonts w:ascii="Angsana New" w:hAnsi="Angsana New"/>
          <w:sz w:val="30"/>
          <w:szCs w:val="30"/>
        </w:rPr>
        <w:t>6</w:t>
      </w:r>
      <w:r w:rsidRPr="004B707B">
        <w:rPr>
          <w:rFonts w:ascii="Angsana New" w:hAnsi="Angsana New"/>
          <w:sz w:val="30"/>
          <w:szCs w:val="30"/>
          <w:cs/>
        </w:rPr>
        <w:t xml:space="preserve"> ตุลาคม พ.ศ. </w:t>
      </w:r>
      <w:r w:rsidRPr="004B707B">
        <w:rPr>
          <w:rFonts w:ascii="Angsana New" w:hAnsi="Angsana New"/>
          <w:sz w:val="30"/>
          <w:szCs w:val="30"/>
        </w:rPr>
        <w:t>2583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รวมถึงขายกรรมสิทธิ์ในเฟอร์นิเจอร์ เครื่องมือและอุปกรณ์ ให้แก่ทรัสต์เพื่อการลงทุนในสิทธิการเช่าอสังหาริมทรัพย์โกลเด้นเวนเจอร์ (</w:t>
      </w:r>
      <w:r w:rsidRPr="004B707B">
        <w:rPr>
          <w:rFonts w:ascii="Angsana New" w:hAnsi="Angsana New"/>
          <w:sz w:val="30"/>
          <w:szCs w:val="30"/>
        </w:rPr>
        <w:t>“</w:t>
      </w:r>
      <w:r w:rsidRPr="004B707B">
        <w:rPr>
          <w:rFonts w:ascii="Angsana New" w:hAnsi="Angsana New"/>
          <w:sz w:val="30"/>
          <w:szCs w:val="30"/>
          <w:cs/>
        </w:rPr>
        <w:t>กองทรัสต์</w:t>
      </w:r>
      <w:r w:rsidRPr="004B707B">
        <w:rPr>
          <w:rFonts w:ascii="Angsana New" w:hAnsi="Angsana New"/>
          <w:sz w:val="30"/>
          <w:szCs w:val="30"/>
        </w:rPr>
        <w:t>”</w:t>
      </w:r>
      <w:r w:rsidRPr="004B707B">
        <w:rPr>
          <w:rFonts w:ascii="Angsana New" w:hAnsi="Angsana New"/>
          <w:sz w:val="30"/>
          <w:szCs w:val="30"/>
          <w:cs/>
        </w:rPr>
        <w:t xml:space="preserve">)  ซึ่งเป็นบริษัทร่วม โดยได้รับชำระเงินจากกองทรัสต์สำหรับทรัพย์สินที่เช่าช่วงในส่วนที่เป็นอาคารและส่วนควบและทรัพย์สินที่เช่าช่วงในส่วนที่เป็นงานระบบ เป็นจำนวนเงินประมาณ </w:t>
      </w:r>
      <w:r w:rsidRPr="004B707B">
        <w:rPr>
          <w:rFonts w:ascii="Angsana New" w:hAnsi="Angsana New"/>
          <w:sz w:val="30"/>
          <w:szCs w:val="30"/>
        </w:rPr>
        <w:t>6,777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และส่วนที่ขายเฟอร์นิเจอร์ เครื่องมือและอุปกรณ์ เป็นจำนวนเงินประมาณ </w:t>
      </w:r>
      <w:r w:rsidRPr="004B707B">
        <w:rPr>
          <w:rFonts w:ascii="Angsana New" w:hAnsi="Angsana New"/>
          <w:sz w:val="30"/>
          <w:szCs w:val="30"/>
        </w:rPr>
        <w:t>37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โดยมีกำไรจากการจำหน่ายเป็นจำนวนเงิน </w:t>
      </w:r>
      <w:r w:rsidRPr="004B707B">
        <w:rPr>
          <w:rFonts w:ascii="Angsana New" w:hAnsi="Angsana New"/>
          <w:sz w:val="30"/>
          <w:szCs w:val="30"/>
        </w:rPr>
        <w:t>1</w:t>
      </w:r>
      <w:r w:rsidRPr="004B707B">
        <w:rPr>
          <w:rFonts w:ascii="Angsana New" w:hAnsi="Angsana New"/>
          <w:sz w:val="30"/>
          <w:szCs w:val="30"/>
          <w:cs/>
        </w:rPr>
        <w:t>.</w:t>
      </w:r>
      <w:r w:rsidRPr="004B707B">
        <w:rPr>
          <w:rFonts w:ascii="Angsana New" w:hAnsi="Angsana New"/>
          <w:sz w:val="30"/>
          <w:szCs w:val="30"/>
        </w:rPr>
        <w:t>66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นอกจากนี้กองทรัสต์ยังมีภาระผูกพันสำหรับการจ่ายค่าเช่าช่วงเป็นรายปีในส่วนที่เป็นที่ดินเป็นระยะเวลาประมาณ </w:t>
      </w:r>
      <w:r w:rsidRPr="004B707B">
        <w:rPr>
          <w:rFonts w:ascii="Angsana New" w:hAnsi="Angsana New"/>
          <w:sz w:val="30"/>
          <w:szCs w:val="30"/>
        </w:rPr>
        <w:t>25</w:t>
      </w:r>
      <w:r w:rsidRPr="004B707B">
        <w:rPr>
          <w:rFonts w:ascii="Angsana New" w:hAnsi="Angsana New"/>
          <w:sz w:val="30"/>
          <w:szCs w:val="30"/>
          <w:cs/>
        </w:rPr>
        <w:t xml:space="preserve"> ปี โดยงวดสุดท้ายจ่ายในเดือนกันยายน </w:t>
      </w:r>
      <w:r w:rsidRPr="004B707B">
        <w:rPr>
          <w:rFonts w:ascii="Angsana New" w:hAnsi="Angsana New"/>
          <w:sz w:val="30"/>
          <w:szCs w:val="30"/>
        </w:rPr>
        <w:t>2583</w:t>
      </w:r>
      <w:r w:rsidRPr="004B707B">
        <w:rPr>
          <w:rFonts w:ascii="Angsana New" w:hAnsi="Angsana New"/>
          <w:sz w:val="30"/>
          <w:szCs w:val="30"/>
          <w:cs/>
        </w:rPr>
        <w:t xml:space="preserve"> รวมเป็นจำนวนเงินทั้งสิ้น </w:t>
      </w:r>
      <w:r w:rsidRPr="004B707B">
        <w:rPr>
          <w:rFonts w:ascii="Angsana New" w:hAnsi="Angsana New"/>
          <w:sz w:val="30"/>
          <w:szCs w:val="30"/>
        </w:rPr>
        <w:t>900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ในการให้บริษัท นอร์ท สาธร เรียลตี้ จำกัด พิจารณาเห็นชอบให้กองทรัสต์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กองทรัสต์ บริษัท นอร์ท สาธร เรียลตี้ จำกัดได้รับเงินชำระเริ่มแรกทั้งหมดแล้ว</w:t>
      </w:r>
    </w:p>
    <w:p w:rsidR="000E5384" w:rsidRPr="004B707B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/>
          <w:sz w:val="20"/>
          <w:szCs w:val="20"/>
        </w:rPr>
      </w:pPr>
    </w:p>
    <w:p w:rsidR="006047F9" w:rsidRDefault="000E5384" w:rsidP="009C12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4B707B">
        <w:rPr>
          <w:rFonts w:ascii="Angsana New" w:hAnsi="Angsana New"/>
          <w:sz w:val="30"/>
          <w:szCs w:val="30"/>
        </w:rPr>
        <w:t>6,777</w:t>
      </w:r>
      <w:r w:rsidRPr="004B707B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:rsidR="007C2AB1" w:rsidRPr="004D23E2" w:rsidRDefault="007C2AB1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332144" w:rsidRDefault="00FD1DC3" w:rsidP="007927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503515003"/>
      <w:r w:rsidRPr="00332144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D338DA" w:rsidRDefault="00D338D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rPr>
          <w:rFonts w:ascii="Angsana New" w:hAnsi="Angsana New"/>
          <w:b/>
          <w:bCs/>
          <w:sz w:val="20"/>
          <w:szCs w:val="20"/>
        </w:rPr>
      </w:pPr>
    </w:p>
    <w:tbl>
      <w:tblPr>
        <w:tblW w:w="482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497"/>
        <w:gridCol w:w="1439"/>
        <w:gridCol w:w="271"/>
        <w:gridCol w:w="1350"/>
        <w:gridCol w:w="271"/>
        <w:gridCol w:w="1443"/>
      </w:tblGrid>
      <w:tr w:rsidR="006F30FA" w:rsidRPr="004B707B" w:rsidTr="000D3638">
        <w:trPr>
          <w:trHeight w:val="432"/>
          <w:tblHeader/>
        </w:trPr>
        <w:tc>
          <w:tcPr>
            <w:tcW w:w="2426" w:type="pct"/>
          </w:tcPr>
          <w:p w:rsidR="006F30FA" w:rsidRPr="004B707B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pct"/>
            <w:gridSpan w:val="5"/>
          </w:tcPr>
          <w:p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499A" w:rsidRPr="004B707B" w:rsidTr="000D3638">
        <w:trPr>
          <w:trHeight w:val="432"/>
          <w:tblHeader/>
        </w:trPr>
        <w:tc>
          <w:tcPr>
            <w:tcW w:w="2426" w:type="pct"/>
          </w:tcPr>
          <w:p w:rsidR="006F30FA" w:rsidRPr="004B707B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6" w:type="pct"/>
          </w:tcPr>
          <w:p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:rsidR="006F30FA" w:rsidRPr="00026E26" w:rsidRDefault="006F30FA" w:rsidP="00CD499A">
            <w:pPr>
              <w:pStyle w:val="BodyText"/>
              <w:tabs>
                <w:tab w:val="clear" w:pos="907"/>
              </w:tabs>
              <w:spacing w:after="0"/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6E26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6" w:type="pct"/>
          </w:tcPr>
          <w:p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F30FA" w:rsidRPr="004B707B" w:rsidTr="000D3638">
        <w:trPr>
          <w:trHeight w:val="80"/>
          <w:tblHeader/>
        </w:trPr>
        <w:tc>
          <w:tcPr>
            <w:tcW w:w="2426" w:type="pct"/>
          </w:tcPr>
          <w:p w:rsidR="006F30FA" w:rsidRPr="004B707B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pct"/>
            <w:gridSpan w:val="5"/>
          </w:tcPr>
          <w:p w:rsidR="006F30FA" w:rsidRPr="004B707B" w:rsidRDefault="006F30FA" w:rsidP="00D26539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499A" w:rsidRPr="001D6BF5" w:rsidTr="000D3638">
        <w:trPr>
          <w:trHeight w:val="432"/>
        </w:trPr>
        <w:tc>
          <w:tcPr>
            <w:tcW w:w="2426" w:type="pct"/>
          </w:tcPr>
          <w:p w:rsidR="006F30FA" w:rsidRPr="00332144" w:rsidRDefault="006F30FA" w:rsidP="00F74740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21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21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2144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332144">
              <w:rPr>
                <w:rFonts w:ascii="Angsana New" w:hAnsi="Angsana New"/>
                <w:sz w:val="30"/>
                <w:szCs w:val="30"/>
                <w:cs/>
              </w:rPr>
              <w:t>คม</w:t>
            </w:r>
            <w:r w:rsidRPr="00332144">
              <w:rPr>
                <w:rFonts w:ascii="Angsana New" w:hAnsi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7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1D6B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133.88</w:t>
            </w: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:rsidR="006F30FA" w:rsidRPr="001D6BF5" w:rsidRDefault="006F30FA" w:rsidP="006645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1D6BF5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1D6B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133.88</w:t>
            </w:r>
          </w:p>
        </w:tc>
      </w:tr>
      <w:tr w:rsidR="00CD499A" w:rsidRPr="001D6BF5" w:rsidTr="000D3638">
        <w:trPr>
          <w:trHeight w:val="432"/>
        </w:trPr>
        <w:tc>
          <w:tcPr>
            <w:tcW w:w="2426" w:type="pct"/>
          </w:tcPr>
          <w:p w:rsidR="006F30FA" w:rsidRPr="00332144" w:rsidRDefault="006F30FA" w:rsidP="00D26539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332144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6F30FA" w:rsidRPr="001D6BF5" w:rsidRDefault="007149E3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1D6B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1.27</w:t>
            </w: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6F30FA" w:rsidRPr="008F61A2" w:rsidRDefault="008F61A2" w:rsidP="006645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8F61A2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5.69</w:t>
            </w: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:rsidR="006F30FA" w:rsidRPr="0081389E" w:rsidRDefault="008F61A2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81389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6.96</w:t>
            </w:r>
          </w:p>
        </w:tc>
      </w:tr>
      <w:tr w:rsidR="00CD499A" w:rsidRPr="001D6BF5" w:rsidTr="000D3638">
        <w:trPr>
          <w:trHeight w:val="70"/>
        </w:trPr>
        <w:tc>
          <w:tcPr>
            <w:tcW w:w="2426" w:type="pct"/>
          </w:tcPr>
          <w:p w:rsidR="006F30FA" w:rsidRPr="00332144" w:rsidRDefault="006F30FA" w:rsidP="0031647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214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164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3321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214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1647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:rsidR="006F30FA" w:rsidRPr="001D6BF5" w:rsidRDefault="006F30FA" w:rsidP="007149E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1D6BF5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</w:t>
            </w:r>
            <w:r w:rsidR="007149E3" w:rsidRPr="001D6BF5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5.</w:t>
            </w:r>
            <w:r w:rsidR="00BB3260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</w:t>
            </w:r>
            <w:r w:rsidR="007149E3" w:rsidRPr="001D6BF5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6F30FA" w:rsidRPr="0066455C" w:rsidRDefault="0066455C" w:rsidP="006645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66455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5.69</w:t>
            </w: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:rsidR="006F30FA" w:rsidRPr="001D6BF5" w:rsidRDefault="0066455C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140.84</w:t>
            </w:r>
          </w:p>
        </w:tc>
      </w:tr>
      <w:tr w:rsidR="00CD499A" w:rsidRPr="00332144" w:rsidTr="000D3638">
        <w:trPr>
          <w:trHeight w:val="70"/>
        </w:trPr>
        <w:tc>
          <w:tcPr>
            <w:tcW w:w="2426" w:type="pct"/>
          </w:tcPr>
          <w:p w:rsidR="006F30FA" w:rsidRPr="00332144" w:rsidRDefault="006F30FA" w:rsidP="00D26539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D499A" w:rsidRPr="001D6BF5" w:rsidTr="000D3638">
        <w:trPr>
          <w:trHeight w:val="70"/>
        </w:trPr>
        <w:tc>
          <w:tcPr>
            <w:tcW w:w="2426" w:type="pct"/>
          </w:tcPr>
          <w:p w:rsidR="006F30FA" w:rsidRPr="00332144" w:rsidRDefault="006F30FA" w:rsidP="00D26539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1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32144">
              <w:rPr>
                <w:rFonts w:ascii="Angsana New" w:hAnsi="Angsana New"/>
                <w:sz w:val="30"/>
                <w:szCs w:val="30"/>
              </w:rPr>
              <w:t>1</w:t>
            </w:r>
            <w:r w:rsidRPr="003321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2144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33214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33214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1D6B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130.61</w:t>
            </w: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:rsidR="006F30FA" w:rsidRPr="001D6BF5" w:rsidRDefault="006F30FA" w:rsidP="00BB326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1D6BF5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5.69</w:t>
            </w:r>
          </w:p>
        </w:tc>
        <w:tc>
          <w:tcPr>
            <w:tcW w:w="146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</w:tcPr>
          <w:p w:rsidR="006F30FA" w:rsidRPr="001D6BF5" w:rsidRDefault="006F30F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1D6BF5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136.</w:t>
            </w:r>
            <w:r w:rsidRPr="001D6B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30</w:t>
            </w:r>
          </w:p>
        </w:tc>
      </w:tr>
      <w:tr w:rsidR="00CD499A" w:rsidRPr="00332144" w:rsidTr="000D3638">
        <w:trPr>
          <w:trHeight w:val="70"/>
        </w:trPr>
        <w:tc>
          <w:tcPr>
            <w:tcW w:w="2426" w:type="pct"/>
          </w:tcPr>
          <w:p w:rsidR="00221FCE" w:rsidRPr="00332144" w:rsidRDefault="00221FCE" w:rsidP="00221FCE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cs/>
              </w:rPr>
            </w:pPr>
            <w:r w:rsidRPr="000E06F2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776" w:type="pct"/>
          </w:tcPr>
          <w:p w:rsidR="00221FCE" w:rsidRPr="00BA0573" w:rsidRDefault="00221FCE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146" w:type="pct"/>
          </w:tcPr>
          <w:p w:rsidR="00221FCE" w:rsidRPr="00BA0573" w:rsidRDefault="00221FCE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:rsidR="00221FCE" w:rsidRPr="00BA0573" w:rsidRDefault="00E97B7F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221FCE" w:rsidRPr="00BA0573" w:rsidRDefault="00221FCE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</w:tcPr>
          <w:p w:rsidR="00221FCE" w:rsidRPr="00BA0573" w:rsidRDefault="00DB4AD0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1.00</w:t>
            </w:r>
          </w:p>
        </w:tc>
      </w:tr>
      <w:tr w:rsidR="00CD499A" w:rsidRPr="00332144" w:rsidTr="000D3638">
        <w:trPr>
          <w:trHeight w:val="70"/>
        </w:trPr>
        <w:tc>
          <w:tcPr>
            <w:tcW w:w="2426" w:type="pct"/>
          </w:tcPr>
          <w:p w:rsidR="006F30FA" w:rsidRPr="00332144" w:rsidRDefault="006F30FA" w:rsidP="00D26539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332144">
              <w:rPr>
                <w:rFonts w:ascii="Angsana New" w:hAnsi="Angsana New" w:cs="Angsana New"/>
                <w:cs/>
              </w:rPr>
              <w:t>ประมาณการหนี้สิน</w:t>
            </w:r>
            <w:r>
              <w:rPr>
                <w:rFonts w:ascii="Angsana New" w:hAnsi="Angsana New" w:cs="Angsana New" w:hint="cs"/>
                <w:cs/>
              </w:rPr>
              <w:t>ใช้ไป</w:t>
            </w:r>
          </w:p>
        </w:tc>
        <w:tc>
          <w:tcPr>
            <w:tcW w:w="776" w:type="pct"/>
          </w:tcPr>
          <w:p w:rsidR="006F30FA" w:rsidRPr="00BA0573" w:rsidRDefault="00221FCE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(10.88)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:rsidR="006F30FA" w:rsidRPr="00BA0573" w:rsidRDefault="00E97B7F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</w:tcPr>
          <w:p w:rsidR="006F30FA" w:rsidRPr="00BA0573" w:rsidRDefault="00DB4AD0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(10.88)</w:t>
            </w:r>
          </w:p>
        </w:tc>
      </w:tr>
      <w:tr w:rsidR="00CD499A" w:rsidRPr="00332144" w:rsidTr="000D3638">
        <w:trPr>
          <w:trHeight w:val="70"/>
        </w:trPr>
        <w:tc>
          <w:tcPr>
            <w:tcW w:w="2426" w:type="pct"/>
          </w:tcPr>
          <w:p w:rsidR="006F30FA" w:rsidRPr="00332144" w:rsidRDefault="006F30FA" w:rsidP="00D26539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กลับรายการประมาณการหนี้สิน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6F30FA" w:rsidRPr="00BA0573" w:rsidRDefault="00221FCE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(28.30)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6F30FA" w:rsidRPr="00BA0573" w:rsidRDefault="00E97B7F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(5.69)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</w:tcPr>
          <w:p w:rsidR="006F30FA" w:rsidRPr="00BA0573" w:rsidRDefault="00DB4AD0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</w:t>
            </w:r>
            <w:r w:rsidR="001D6BF5"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33</w:t>
            </w: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</w:t>
            </w:r>
            <w:r w:rsidR="001D6BF5"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99</w:t>
            </w: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D499A" w:rsidRPr="00332144" w:rsidTr="000D3638">
        <w:trPr>
          <w:trHeight w:val="70"/>
        </w:trPr>
        <w:tc>
          <w:tcPr>
            <w:tcW w:w="2426" w:type="pct"/>
          </w:tcPr>
          <w:p w:rsidR="006F30FA" w:rsidRPr="00332144" w:rsidRDefault="006F30FA" w:rsidP="006363C4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33214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32144">
              <w:rPr>
                <w:rFonts w:ascii="Angsana New" w:hAnsi="Angsana New" w:cs="Angsana New"/>
                <w:b/>
                <w:bCs/>
              </w:rPr>
              <w:t>31</w:t>
            </w:r>
            <w:r w:rsidR="006363C4">
              <w:rPr>
                <w:rFonts w:ascii="Angsana New" w:hAnsi="Angsana New" w:cs="Angsana New" w:hint="cs"/>
                <w:b/>
                <w:bCs/>
                <w:cs/>
              </w:rPr>
              <w:t xml:space="preserve"> มีน</w:t>
            </w:r>
            <w:r w:rsidRPr="00332144">
              <w:rPr>
                <w:rFonts w:ascii="Angsana New" w:hAnsi="Angsana New" w:cs="Angsana New" w:hint="cs"/>
                <w:b/>
                <w:bCs/>
                <w:cs/>
              </w:rPr>
              <w:t xml:space="preserve">าคม </w:t>
            </w:r>
            <w:r w:rsidRPr="00332144">
              <w:rPr>
                <w:rFonts w:ascii="Angsana New" w:hAnsi="Angsana New" w:cs="Angsana New"/>
                <w:b/>
                <w:bCs/>
              </w:rPr>
              <w:t>256</w:t>
            </w:r>
            <w:r w:rsidR="006363C4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:rsidR="006F30FA" w:rsidRPr="00BA0573" w:rsidRDefault="00221FCE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6F30FA" w:rsidRPr="00BA0573" w:rsidRDefault="00E97B7F" w:rsidP="0066455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:rsidR="006F30FA" w:rsidRPr="00BA0573" w:rsidRDefault="00DB4AD0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</w:t>
            </w:r>
            <w:r w:rsidR="000D431B"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</w:t>
            </w: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.</w:t>
            </w:r>
            <w:r w:rsidR="000D431B"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43</w:t>
            </w:r>
          </w:p>
        </w:tc>
      </w:tr>
      <w:tr w:rsidR="007D252A" w:rsidRPr="00332144" w:rsidTr="000D3638">
        <w:trPr>
          <w:trHeight w:val="70"/>
        </w:trPr>
        <w:tc>
          <w:tcPr>
            <w:tcW w:w="2426" w:type="pct"/>
          </w:tcPr>
          <w:p w:rsidR="007D252A" w:rsidRPr="00332144" w:rsidRDefault="007D252A" w:rsidP="006363C4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:rsidR="007D252A" w:rsidRPr="00BA0573" w:rsidRDefault="007D252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7D252A" w:rsidRPr="00BA0573" w:rsidRDefault="007D252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:rsidR="007D252A" w:rsidRPr="00BA0573" w:rsidRDefault="007D252A" w:rsidP="0066455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7D252A" w:rsidRPr="00BA0573" w:rsidRDefault="007D252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7D252A" w:rsidRPr="00BA0573" w:rsidRDefault="007D252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CD499A" w:rsidRPr="00AF031C" w:rsidTr="000D3638">
        <w:trPr>
          <w:trHeight w:val="432"/>
        </w:trPr>
        <w:tc>
          <w:tcPr>
            <w:tcW w:w="2426" w:type="pct"/>
          </w:tcPr>
          <w:p w:rsidR="006F30FA" w:rsidRPr="00AF031C" w:rsidRDefault="006F30FA" w:rsidP="005155F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03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155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AF03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าคม </w:t>
            </w:r>
            <w:r w:rsidRPr="00AF031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155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76" w:type="pct"/>
          </w:tcPr>
          <w:p w:rsidR="006F30FA" w:rsidRPr="00AF031C" w:rsidRDefault="006F30F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AF031C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:rsidR="006F30FA" w:rsidRPr="00AF031C" w:rsidRDefault="006F30FA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AF031C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</w:tcPr>
          <w:p w:rsidR="006F30FA" w:rsidRPr="00436944" w:rsidRDefault="006F30FA" w:rsidP="00D26539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1E374D" w:rsidRPr="00AF031C" w:rsidTr="000D3638">
        <w:trPr>
          <w:trHeight w:val="70"/>
        </w:trPr>
        <w:tc>
          <w:tcPr>
            <w:tcW w:w="2426" w:type="pct"/>
          </w:tcPr>
          <w:p w:rsidR="001E374D" w:rsidRPr="00AF031C" w:rsidRDefault="001E374D" w:rsidP="00D2653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581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76" w:type="pct"/>
            <w:tcBorders>
              <w:bottom w:val="double" w:sz="4" w:space="0" w:color="auto"/>
            </w:tcBorders>
          </w:tcPr>
          <w:p w:rsidR="001E374D" w:rsidRPr="00EC33FC" w:rsidRDefault="001E374D" w:rsidP="00A838B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E374D" w:rsidRPr="00EC33FC" w:rsidRDefault="001E374D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1E374D" w:rsidRDefault="001E374D" w:rsidP="001E374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5.69</w:t>
            </w:r>
          </w:p>
        </w:tc>
        <w:tc>
          <w:tcPr>
            <w:tcW w:w="146" w:type="pct"/>
          </w:tcPr>
          <w:p w:rsidR="001E374D" w:rsidRPr="00AF031C" w:rsidRDefault="001E374D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bottom w:val="double" w:sz="4" w:space="0" w:color="auto"/>
            </w:tcBorders>
          </w:tcPr>
          <w:p w:rsidR="001E374D" w:rsidRDefault="001E374D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5.69</w:t>
            </w:r>
          </w:p>
        </w:tc>
      </w:tr>
      <w:tr w:rsidR="00CD499A" w:rsidRPr="00AF031C" w:rsidTr="000D3638">
        <w:trPr>
          <w:trHeight w:val="70"/>
        </w:trPr>
        <w:tc>
          <w:tcPr>
            <w:tcW w:w="2426" w:type="pct"/>
          </w:tcPr>
          <w:p w:rsidR="006F30FA" w:rsidRPr="00AF031C" w:rsidRDefault="006F30FA" w:rsidP="00D2653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031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76" w:type="pct"/>
            <w:tcBorders>
              <w:bottom w:val="double" w:sz="4" w:space="0" w:color="auto"/>
            </w:tcBorders>
          </w:tcPr>
          <w:p w:rsidR="006F30FA" w:rsidRPr="00EC33FC" w:rsidRDefault="006F30FA" w:rsidP="00A838B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C33F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</w:t>
            </w:r>
            <w:r w:rsidR="00AC44C2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</w:t>
            </w:r>
            <w:r w:rsidRPr="00EC33F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.</w:t>
            </w:r>
            <w:r w:rsidR="00AC44C2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46" w:type="pct"/>
          </w:tcPr>
          <w:p w:rsidR="006F30FA" w:rsidRPr="00EC33FC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6F30FA" w:rsidRPr="00EC33FC" w:rsidRDefault="006F30FA" w:rsidP="00A838B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F30FA" w:rsidRPr="00AF031C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bottom w:val="double" w:sz="4" w:space="0" w:color="auto"/>
            </w:tcBorders>
          </w:tcPr>
          <w:p w:rsidR="006F30FA" w:rsidRPr="00B0026F" w:rsidRDefault="00AC44C2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135.15</w:t>
            </w:r>
          </w:p>
        </w:tc>
      </w:tr>
      <w:tr w:rsidR="00CD499A" w:rsidRPr="00172813" w:rsidTr="000D3638">
        <w:trPr>
          <w:trHeight w:val="70"/>
        </w:trPr>
        <w:tc>
          <w:tcPr>
            <w:tcW w:w="2426" w:type="pct"/>
          </w:tcPr>
          <w:p w:rsidR="006F30FA" w:rsidRPr="00172813" w:rsidRDefault="006F30FA" w:rsidP="00D2653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:rsidR="006F30FA" w:rsidRPr="00FB35E3" w:rsidRDefault="006F30F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17281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:rsidR="006F30FA" w:rsidRPr="00FB35E3" w:rsidRDefault="006F30FA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17281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:rsidR="006F30FA" w:rsidRPr="00CD2092" w:rsidRDefault="006F30F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magenta"/>
                <w:lang w:val="en-US" w:bidi="th-TH"/>
              </w:rPr>
            </w:pPr>
          </w:p>
        </w:tc>
      </w:tr>
      <w:tr w:rsidR="00CD499A" w:rsidRPr="00E95815" w:rsidTr="000D3638">
        <w:trPr>
          <w:trHeight w:val="70"/>
        </w:trPr>
        <w:tc>
          <w:tcPr>
            <w:tcW w:w="2426" w:type="pct"/>
          </w:tcPr>
          <w:p w:rsidR="006F30FA" w:rsidRPr="00E95815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8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958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9581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76" w:type="pct"/>
          </w:tcPr>
          <w:p w:rsidR="006F30FA" w:rsidRPr="00FB35E3" w:rsidRDefault="006F30F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E9581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:rsidR="006F30FA" w:rsidRPr="00FB35E3" w:rsidRDefault="006F30FA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E9581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</w:tcPr>
          <w:p w:rsidR="006F30FA" w:rsidRPr="00CD2092" w:rsidRDefault="006F30FA" w:rsidP="00D26539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highlight w:val="magenta"/>
                <w:lang w:val="en-US" w:bidi="th-TH"/>
              </w:rPr>
            </w:pPr>
          </w:p>
        </w:tc>
      </w:tr>
      <w:tr w:rsidR="00CD499A" w:rsidRPr="0096368A" w:rsidTr="000D3638">
        <w:trPr>
          <w:trHeight w:val="70"/>
        </w:trPr>
        <w:tc>
          <w:tcPr>
            <w:tcW w:w="2426" w:type="pct"/>
          </w:tcPr>
          <w:p w:rsidR="006F30FA" w:rsidRPr="00E95815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81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76" w:type="pct"/>
            <w:tcBorders>
              <w:bottom w:val="double" w:sz="4" w:space="0" w:color="auto"/>
            </w:tcBorders>
          </w:tcPr>
          <w:p w:rsidR="006F30FA" w:rsidRPr="00EC33FC" w:rsidRDefault="006F30FA" w:rsidP="00A838B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C33F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10.88</w:t>
            </w:r>
          </w:p>
        </w:tc>
        <w:tc>
          <w:tcPr>
            <w:tcW w:w="146" w:type="pct"/>
          </w:tcPr>
          <w:p w:rsidR="006F30FA" w:rsidRPr="00EC33FC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6F30FA" w:rsidRPr="005773DF" w:rsidRDefault="006F30FA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773DF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5.69</w:t>
            </w:r>
          </w:p>
        </w:tc>
        <w:tc>
          <w:tcPr>
            <w:tcW w:w="146" w:type="pct"/>
          </w:tcPr>
          <w:p w:rsidR="006F30FA" w:rsidRPr="00E9581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bottom w:val="double" w:sz="4" w:space="0" w:color="auto"/>
            </w:tcBorders>
          </w:tcPr>
          <w:p w:rsidR="006F30FA" w:rsidRPr="005773DF" w:rsidRDefault="006F30F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773DF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16.57</w:t>
            </w:r>
          </w:p>
        </w:tc>
      </w:tr>
      <w:tr w:rsidR="00CD499A" w:rsidRPr="0096368A" w:rsidTr="000D3638">
        <w:trPr>
          <w:trHeight w:val="70"/>
        </w:trPr>
        <w:tc>
          <w:tcPr>
            <w:tcW w:w="2426" w:type="pct"/>
          </w:tcPr>
          <w:p w:rsidR="006F30FA" w:rsidRPr="00E95815" w:rsidRDefault="006F30FA" w:rsidP="00D26539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581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76" w:type="pct"/>
            <w:tcBorders>
              <w:top w:val="double" w:sz="4" w:space="0" w:color="auto"/>
              <w:bottom w:val="double" w:sz="4" w:space="0" w:color="auto"/>
            </w:tcBorders>
          </w:tcPr>
          <w:p w:rsidR="006F30FA" w:rsidRPr="00EC33FC" w:rsidRDefault="006F30FA" w:rsidP="00A838B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119.7</w:t>
            </w:r>
            <w:r w:rsidR="000753B5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:rsidR="006F30FA" w:rsidRPr="00EC33FC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top w:val="double" w:sz="4" w:space="0" w:color="auto"/>
              <w:bottom w:val="double" w:sz="4" w:space="0" w:color="auto"/>
            </w:tcBorders>
          </w:tcPr>
          <w:p w:rsidR="006F30FA" w:rsidRPr="00EC33FC" w:rsidRDefault="006F30FA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C33FC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F30FA" w:rsidRPr="00E95815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top w:val="double" w:sz="4" w:space="0" w:color="auto"/>
              <w:bottom w:val="double" w:sz="4" w:space="0" w:color="auto"/>
            </w:tcBorders>
          </w:tcPr>
          <w:p w:rsidR="006F30FA" w:rsidRPr="0096368A" w:rsidRDefault="006F30F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96368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119.7</w:t>
            </w:r>
            <w:r w:rsidR="000753B5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</w:t>
            </w:r>
          </w:p>
        </w:tc>
      </w:tr>
      <w:tr w:rsidR="00CD499A" w:rsidRPr="0054443F" w:rsidTr="000D3638">
        <w:trPr>
          <w:trHeight w:val="20"/>
        </w:trPr>
        <w:tc>
          <w:tcPr>
            <w:tcW w:w="2426" w:type="pct"/>
          </w:tcPr>
          <w:p w:rsidR="006F30FA" w:rsidRPr="0054443F" w:rsidRDefault="006F30FA" w:rsidP="00D2653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:rsidR="006F30FA" w:rsidRPr="0054443F" w:rsidRDefault="006F30F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54443F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:rsidR="006F30FA" w:rsidRPr="0054443F" w:rsidRDefault="006F30FA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54443F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:rsidR="006F30FA" w:rsidRPr="0054443F" w:rsidRDefault="006F30F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D499A" w:rsidRPr="004B707B" w:rsidTr="000D3638">
        <w:trPr>
          <w:trHeight w:val="432"/>
        </w:trPr>
        <w:tc>
          <w:tcPr>
            <w:tcW w:w="2426" w:type="pct"/>
          </w:tcPr>
          <w:p w:rsidR="006F30FA" w:rsidRPr="004B707B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8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155F4" w:rsidRPr="00AF03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155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="005155F4" w:rsidRPr="00AF03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าคม </w:t>
            </w:r>
            <w:r w:rsidR="005155F4" w:rsidRPr="00AF031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155F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776" w:type="pct"/>
          </w:tcPr>
          <w:p w:rsidR="006F30FA" w:rsidRPr="00436944" w:rsidRDefault="006F30FA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4B707B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</w:tcPr>
          <w:p w:rsidR="006F30FA" w:rsidRPr="00436944" w:rsidRDefault="006F30FA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6F30FA" w:rsidRPr="004B707B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</w:tcPr>
          <w:p w:rsidR="006F30FA" w:rsidRPr="00436944" w:rsidRDefault="006F30FA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D499A" w:rsidRPr="004B707B" w:rsidTr="000D3638">
        <w:trPr>
          <w:trHeight w:val="432"/>
        </w:trPr>
        <w:tc>
          <w:tcPr>
            <w:tcW w:w="2426" w:type="pct"/>
          </w:tcPr>
          <w:p w:rsidR="006F30FA" w:rsidRPr="00E95815" w:rsidRDefault="006F30FA" w:rsidP="00D265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81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76" w:type="pct"/>
            <w:tcBorders>
              <w:bottom w:val="double" w:sz="4" w:space="0" w:color="auto"/>
            </w:tcBorders>
          </w:tcPr>
          <w:p w:rsidR="006F30FA" w:rsidRPr="00BA0573" w:rsidRDefault="000728B8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6F30FA" w:rsidRPr="00BA0573" w:rsidRDefault="000728B8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bottom w:val="double" w:sz="4" w:space="0" w:color="auto"/>
            </w:tcBorders>
          </w:tcPr>
          <w:p w:rsidR="006F30FA" w:rsidRPr="00BA0573" w:rsidRDefault="000728B8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</w:tr>
      <w:tr w:rsidR="00CD499A" w:rsidRPr="004B707B" w:rsidTr="000D3638">
        <w:trPr>
          <w:trHeight w:val="70"/>
        </w:trPr>
        <w:tc>
          <w:tcPr>
            <w:tcW w:w="2426" w:type="pct"/>
          </w:tcPr>
          <w:p w:rsidR="006F30FA" w:rsidRPr="004B707B" w:rsidRDefault="006F30FA" w:rsidP="00D26539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76" w:type="pct"/>
            <w:tcBorders>
              <w:top w:val="double" w:sz="4" w:space="0" w:color="auto"/>
              <w:bottom w:val="double" w:sz="4" w:space="0" w:color="auto"/>
            </w:tcBorders>
          </w:tcPr>
          <w:p w:rsidR="006F30FA" w:rsidRPr="00BA0573" w:rsidRDefault="000728B8" w:rsidP="00D2653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8" w:type="pct"/>
            <w:tcBorders>
              <w:top w:val="double" w:sz="4" w:space="0" w:color="auto"/>
              <w:bottom w:val="double" w:sz="4" w:space="0" w:color="auto"/>
            </w:tcBorders>
          </w:tcPr>
          <w:p w:rsidR="006F30FA" w:rsidRPr="00BA0573" w:rsidRDefault="000728B8" w:rsidP="00D2653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6F30FA" w:rsidRPr="00BA0573" w:rsidRDefault="006F30FA" w:rsidP="00D2653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top w:val="double" w:sz="4" w:space="0" w:color="auto"/>
              <w:bottom w:val="double" w:sz="4" w:space="0" w:color="auto"/>
            </w:tcBorders>
          </w:tcPr>
          <w:p w:rsidR="006F30FA" w:rsidRPr="00BA0573" w:rsidRDefault="000728B8" w:rsidP="00D2653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A057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92.43</w:t>
            </w:r>
          </w:p>
        </w:tc>
      </w:tr>
    </w:tbl>
    <w:p w:rsidR="006F30FA" w:rsidRPr="004D23E2" w:rsidRDefault="006F30F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482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350"/>
        <w:gridCol w:w="269"/>
        <w:gridCol w:w="1621"/>
        <w:gridCol w:w="278"/>
        <w:gridCol w:w="1253"/>
      </w:tblGrid>
      <w:tr w:rsidR="000612AB" w:rsidRPr="000E06F2" w:rsidTr="00A838B1">
        <w:trPr>
          <w:trHeight w:val="80"/>
          <w:tblHeader/>
        </w:trPr>
        <w:tc>
          <w:tcPr>
            <w:tcW w:w="2427" w:type="pct"/>
          </w:tcPr>
          <w:p w:rsidR="000612AB" w:rsidRPr="008B674E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3" w:type="pct"/>
            <w:gridSpan w:val="5"/>
          </w:tcPr>
          <w:p w:rsidR="000612AB" w:rsidRPr="000E06F2" w:rsidRDefault="000612AB" w:rsidP="00AA0CEA">
            <w:pPr>
              <w:pStyle w:val="BodyText"/>
              <w:tabs>
                <w:tab w:val="clear" w:pos="907"/>
                <w:tab w:val="left" w:pos="1026"/>
              </w:tabs>
              <w:spacing w:after="0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796" w:rsidRPr="000E06F2" w:rsidTr="00A838B1">
        <w:trPr>
          <w:trHeight w:val="80"/>
          <w:tblHeader/>
        </w:trPr>
        <w:tc>
          <w:tcPr>
            <w:tcW w:w="2427" w:type="pct"/>
          </w:tcPr>
          <w:p w:rsidR="00EE1796" w:rsidRPr="008B674E" w:rsidRDefault="00EE179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EE1796" w:rsidRPr="008B674E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EE1796" w:rsidRPr="000E06F2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EE1796" w:rsidRPr="000E06F2" w:rsidRDefault="00EE1796" w:rsidP="00EE1796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0" w:type="pct"/>
          </w:tcPr>
          <w:p w:rsidR="00EE1796" w:rsidRPr="000E06F2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EE1796" w:rsidRPr="000E06F2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0E06F2" w:rsidTr="00A838B1">
        <w:trPr>
          <w:trHeight w:val="119"/>
          <w:tblHeader/>
        </w:trPr>
        <w:tc>
          <w:tcPr>
            <w:tcW w:w="2427" w:type="pct"/>
          </w:tcPr>
          <w:p w:rsidR="00EE1796" w:rsidRPr="008B674E" w:rsidRDefault="00EE1796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EE1796" w:rsidRPr="008B674E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EE1796" w:rsidRPr="000E06F2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EE1796" w:rsidRPr="000E06F2" w:rsidRDefault="00EE1796" w:rsidP="00EE1796">
            <w:pPr>
              <w:pStyle w:val="BodyText"/>
              <w:spacing w:after="0"/>
              <w:ind w:left="-380" w:right="-131" w:firstLine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0E06F2">
              <w:rPr>
                <w:rFonts w:ascii="Angsana New" w:hAnsi="Angsana New"/>
                <w:sz w:val="30"/>
                <w:szCs w:val="30"/>
                <w:cs/>
              </w:rPr>
              <w:t>สนับสนุน</w:t>
            </w:r>
          </w:p>
        </w:tc>
        <w:tc>
          <w:tcPr>
            <w:tcW w:w="150" w:type="pct"/>
          </w:tcPr>
          <w:p w:rsidR="00EE1796" w:rsidRPr="000E06F2" w:rsidRDefault="00EE1796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EE1796" w:rsidRPr="000E06F2" w:rsidRDefault="00EE1796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0E06F2" w:rsidTr="00A838B1">
        <w:trPr>
          <w:trHeight w:val="80"/>
          <w:tblHeader/>
        </w:trPr>
        <w:tc>
          <w:tcPr>
            <w:tcW w:w="2427" w:type="pct"/>
          </w:tcPr>
          <w:p w:rsidR="000612AB" w:rsidRPr="000E06F2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5" w:type="pct"/>
          </w:tcPr>
          <w:p w:rsidR="000612AB" w:rsidRPr="000E06F2" w:rsidRDefault="000612AB" w:rsidP="00AA0CEA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0" w:type="pct"/>
          </w:tcPr>
          <w:p w:rsidR="000612AB" w:rsidRPr="000E06F2" w:rsidRDefault="000612AB" w:rsidP="00AA0CE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0612AB" w:rsidRPr="000E06F2" w:rsidRDefault="000612AB" w:rsidP="00AA0CEA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612AB" w:rsidRPr="000E06F2" w:rsidTr="00A838B1">
        <w:trPr>
          <w:trHeight w:val="80"/>
          <w:tblHeader/>
        </w:trPr>
        <w:tc>
          <w:tcPr>
            <w:tcW w:w="2427" w:type="pct"/>
          </w:tcPr>
          <w:p w:rsidR="000612AB" w:rsidRPr="008B674E" w:rsidRDefault="000612AB" w:rsidP="00AA0CE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3" w:type="pct"/>
            <w:gridSpan w:val="5"/>
          </w:tcPr>
          <w:p w:rsidR="000612AB" w:rsidRPr="000E06F2" w:rsidRDefault="000612AB" w:rsidP="00AA0CEA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796" w:rsidRPr="000E06F2" w:rsidTr="00A838B1">
        <w:trPr>
          <w:trHeight w:val="80"/>
        </w:trPr>
        <w:tc>
          <w:tcPr>
            <w:tcW w:w="2427" w:type="pct"/>
          </w:tcPr>
          <w:p w:rsidR="00C53F25" w:rsidRPr="000E06F2" w:rsidRDefault="00C53F25" w:rsidP="00A3661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E06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06F2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0E06F2">
              <w:rPr>
                <w:rFonts w:ascii="Angsana New" w:hAnsi="Angsana New"/>
                <w:sz w:val="30"/>
                <w:szCs w:val="30"/>
                <w:cs/>
              </w:rPr>
              <w:t>คม</w:t>
            </w:r>
            <w:r w:rsidRPr="000E06F2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A366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8" w:type="pct"/>
          </w:tcPr>
          <w:p w:rsidR="00C53F25" w:rsidRPr="00620D9F" w:rsidRDefault="00C53F25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78.94</w:t>
            </w:r>
          </w:p>
        </w:tc>
        <w:tc>
          <w:tcPr>
            <w:tcW w:w="145" w:type="pct"/>
          </w:tcPr>
          <w:p w:rsidR="00C53F25" w:rsidRPr="00620D9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C53F25" w:rsidRPr="00620D9F" w:rsidRDefault="00C53F2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16.83</w:t>
            </w:r>
          </w:p>
        </w:tc>
        <w:tc>
          <w:tcPr>
            <w:tcW w:w="150" w:type="pct"/>
          </w:tcPr>
          <w:p w:rsidR="00C53F25" w:rsidRPr="00620D9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620D9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95.77</w:t>
            </w:r>
          </w:p>
        </w:tc>
      </w:tr>
      <w:tr w:rsidR="00EE1796" w:rsidRPr="000E06F2" w:rsidTr="00A838B1">
        <w:trPr>
          <w:trHeight w:val="80"/>
        </w:trPr>
        <w:tc>
          <w:tcPr>
            <w:tcW w:w="2427" w:type="pct"/>
          </w:tcPr>
          <w:p w:rsidR="00C53F25" w:rsidRPr="000E06F2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0E06F2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728" w:type="pct"/>
          </w:tcPr>
          <w:p w:rsidR="00C53F25" w:rsidRPr="00CA5CC4" w:rsidRDefault="00C53F25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53F25" w:rsidRPr="008B674E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4" w:type="pct"/>
          </w:tcPr>
          <w:p w:rsidR="00C53F25" w:rsidRPr="00C30EF2" w:rsidRDefault="00C53F2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30EF2">
              <w:rPr>
                <w:rFonts w:ascii="Angsana New" w:hAnsi="Angsana New"/>
                <w:sz w:val="30"/>
                <w:szCs w:val="30"/>
              </w:rPr>
              <w:t>1.68</w:t>
            </w:r>
          </w:p>
        </w:tc>
        <w:tc>
          <w:tcPr>
            <w:tcW w:w="150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30EF2">
              <w:rPr>
                <w:rFonts w:ascii="Angsana New" w:hAnsi="Angsana New"/>
                <w:sz w:val="30"/>
                <w:szCs w:val="30"/>
              </w:rPr>
              <w:t>1.68</w:t>
            </w:r>
          </w:p>
        </w:tc>
      </w:tr>
      <w:tr w:rsidR="00EE1796" w:rsidRPr="00B63AA5" w:rsidTr="00A838B1">
        <w:trPr>
          <w:trHeight w:val="70"/>
        </w:trPr>
        <w:tc>
          <w:tcPr>
            <w:tcW w:w="2427" w:type="pct"/>
          </w:tcPr>
          <w:p w:rsidR="00C53F25" w:rsidRPr="00B63AA5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B63AA5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728" w:type="pct"/>
          </w:tcPr>
          <w:p w:rsidR="00C53F25" w:rsidRPr="00CA5CC4" w:rsidRDefault="00C53F25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53F25" w:rsidRPr="008B674E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4" w:type="pct"/>
          </w:tcPr>
          <w:p w:rsidR="00C53F25" w:rsidRPr="00C30EF2" w:rsidRDefault="00C53F2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30EF2">
              <w:rPr>
                <w:rFonts w:ascii="Angsana New" w:hAnsi="Angsana New"/>
                <w:sz w:val="30"/>
                <w:szCs w:val="30"/>
              </w:rPr>
              <w:t>(6.33)</w:t>
            </w:r>
          </w:p>
        </w:tc>
        <w:tc>
          <w:tcPr>
            <w:tcW w:w="150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30EF2">
              <w:rPr>
                <w:rFonts w:ascii="Angsana New" w:hAnsi="Angsana New"/>
                <w:sz w:val="30"/>
                <w:szCs w:val="30"/>
              </w:rPr>
              <w:t>(6.33)</w:t>
            </w:r>
          </w:p>
        </w:tc>
      </w:tr>
      <w:tr w:rsidR="00EE1796" w:rsidRPr="00B63AA5" w:rsidTr="00A838B1">
        <w:trPr>
          <w:trHeight w:val="60"/>
        </w:trPr>
        <w:tc>
          <w:tcPr>
            <w:tcW w:w="2427" w:type="pct"/>
          </w:tcPr>
          <w:p w:rsidR="00C53F25" w:rsidRPr="00B63AA5" w:rsidRDefault="00C53F25" w:rsidP="00A3661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63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63AA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66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:rsidR="00C53F25" w:rsidRPr="00CA5CC4" w:rsidRDefault="00C53F25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5CC4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5" w:type="pct"/>
          </w:tcPr>
          <w:p w:rsidR="00C53F25" w:rsidRPr="008B674E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:rsidR="00C53F25" w:rsidRPr="00C30EF2" w:rsidRDefault="00C53F25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EF2">
              <w:rPr>
                <w:rFonts w:ascii="Angsana New" w:hAnsi="Angsana New"/>
                <w:b/>
                <w:bCs/>
                <w:sz w:val="30"/>
                <w:szCs w:val="30"/>
              </w:rPr>
              <w:t>12.18</w:t>
            </w:r>
          </w:p>
        </w:tc>
        <w:tc>
          <w:tcPr>
            <w:tcW w:w="150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EF2">
              <w:rPr>
                <w:rFonts w:ascii="Angsana New" w:hAnsi="Angsana New"/>
                <w:b/>
                <w:bCs/>
                <w:sz w:val="30"/>
                <w:szCs w:val="30"/>
              </w:rPr>
              <w:t>91.12</w:t>
            </w:r>
          </w:p>
        </w:tc>
      </w:tr>
      <w:tr w:rsidR="00EE1796" w:rsidRPr="00C53F25" w:rsidTr="00A838B1">
        <w:trPr>
          <w:trHeight w:val="70"/>
        </w:trPr>
        <w:tc>
          <w:tcPr>
            <w:tcW w:w="2427" w:type="pct"/>
          </w:tcPr>
          <w:p w:rsidR="00C53F25" w:rsidRPr="00C53F25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40" w:lineRule="auto"/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:rsidR="00C53F25" w:rsidRPr="00C53F2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C53F25" w:rsidRPr="00C53F2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:rsidR="00C53F25" w:rsidRPr="00C53F2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C53F25" w:rsidRPr="00C53F2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C53F25" w:rsidRPr="00C53F2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796" w:rsidRPr="00620D9F" w:rsidTr="00A838B1">
        <w:trPr>
          <w:trHeight w:val="60"/>
        </w:trPr>
        <w:tc>
          <w:tcPr>
            <w:tcW w:w="2427" w:type="pct"/>
          </w:tcPr>
          <w:p w:rsidR="00C53F25" w:rsidRPr="00620D9F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20D9F">
              <w:rPr>
                <w:rFonts w:ascii="Angsana New" w:hAnsi="Angsana New"/>
                <w:sz w:val="30"/>
                <w:szCs w:val="30"/>
              </w:rPr>
              <w:t>1</w:t>
            </w:r>
            <w:r w:rsidRPr="00620D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620D9F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620D9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28" w:type="pct"/>
          </w:tcPr>
          <w:p w:rsidR="00C53F25" w:rsidRPr="006A502A" w:rsidRDefault="0063530F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5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</w:tcPr>
          <w:p w:rsidR="00C53F25" w:rsidRPr="006A502A" w:rsidRDefault="0063530F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31.57</w:t>
            </w:r>
          </w:p>
        </w:tc>
        <w:tc>
          <w:tcPr>
            <w:tcW w:w="150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6A502A" w:rsidRDefault="0063530F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110.51</w:t>
            </w:r>
          </w:p>
        </w:tc>
      </w:tr>
      <w:tr w:rsidR="00EE1796" w:rsidRPr="00C30EF2" w:rsidTr="00A838B1">
        <w:trPr>
          <w:trHeight w:val="60"/>
        </w:trPr>
        <w:tc>
          <w:tcPr>
            <w:tcW w:w="2427" w:type="pct"/>
          </w:tcPr>
          <w:p w:rsidR="00C53F25" w:rsidRPr="000612AB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612AB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728" w:type="pct"/>
          </w:tcPr>
          <w:p w:rsidR="00C53F25" w:rsidRPr="006A502A" w:rsidRDefault="0023406C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A502A">
              <w:rPr>
                <w:rFonts w:ascii="Angsana New" w:hAnsi="Angsana New"/>
                <w:sz w:val="30"/>
                <w:szCs w:val="30"/>
              </w:rPr>
              <w:t>0.43</w:t>
            </w:r>
          </w:p>
        </w:tc>
        <w:tc>
          <w:tcPr>
            <w:tcW w:w="145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C53F25" w:rsidRPr="006A502A" w:rsidRDefault="00DC6CAF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A50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6A502A" w:rsidRDefault="00DC6CAF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A502A">
              <w:rPr>
                <w:rFonts w:ascii="Angsana New" w:hAnsi="Angsana New"/>
                <w:sz w:val="30"/>
                <w:szCs w:val="30"/>
              </w:rPr>
              <w:t>0.43</w:t>
            </w:r>
          </w:p>
        </w:tc>
      </w:tr>
      <w:tr w:rsidR="00EE1796" w:rsidRPr="00C30EF2" w:rsidTr="00A838B1">
        <w:trPr>
          <w:trHeight w:val="60"/>
        </w:trPr>
        <w:tc>
          <w:tcPr>
            <w:tcW w:w="2427" w:type="pct"/>
          </w:tcPr>
          <w:p w:rsidR="00C53F25" w:rsidRPr="000612AB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B63AA5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728" w:type="pct"/>
          </w:tcPr>
          <w:p w:rsidR="00C53F25" w:rsidRPr="006A502A" w:rsidRDefault="0023406C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A50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C53F25" w:rsidRPr="006A502A" w:rsidRDefault="00DC6CAF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A502A">
              <w:rPr>
                <w:rFonts w:ascii="Angsana New" w:hAnsi="Angsana New"/>
                <w:sz w:val="30"/>
                <w:szCs w:val="30"/>
              </w:rPr>
              <w:t>(21.56)</w:t>
            </w:r>
          </w:p>
        </w:tc>
        <w:tc>
          <w:tcPr>
            <w:tcW w:w="150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6A502A" w:rsidRDefault="00DC6CAF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A502A">
              <w:rPr>
                <w:rFonts w:ascii="Angsana New" w:hAnsi="Angsana New"/>
                <w:sz w:val="30"/>
                <w:szCs w:val="30"/>
              </w:rPr>
              <w:t>(21.56)</w:t>
            </w:r>
          </w:p>
        </w:tc>
      </w:tr>
      <w:tr w:rsidR="00EE1796" w:rsidRPr="00C30EF2" w:rsidTr="00A838B1">
        <w:trPr>
          <w:trHeight w:val="70"/>
        </w:trPr>
        <w:tc>
          <w:tcPr>
            <w:tcW w:w="2427" w:type="pct"/>
          </w:tcPr>
          <w:p w:rsidR="00C53F25" w:rsidRPr="000612AB" w:rsidRDefault="00C53F25" w:rsidP="00C53F2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0612A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612AB">
              <w:rPr>
                <w:rFonts w:ascii="Angsana New" w:hAnsi="Angsana New" w:cs="Angsana New"/>
                <w:b/>
                <w:bCs/>
              </w:rPr>
              <w:t>3</w:t>
            </w:r>
            <w:r w:rsidRPr="000612AB">
              <w:rPr>
                <w:rFonts w:ascii="Angsana New" w:hAnsi="Angsana New" w:cs="Angsana New" w:hint="cs"/>
                <w:b/>
                <w:bCs/>
                <w:cs/>
              </w:rPr>
              <w:t xml:space="preserve">1 มีนาคม </w:t>
            </w:r>
            <w:r w:rsidRPr="000612A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C53F25" w:rsidRPr="006A502A" w:rsidRDefault="0023406C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79.37</w:t>
            </w:r>
          </w:p>
        </w:tc>
        <w:tc>
          <w:tcPr>
            <w:tcW w:w="145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:rsidR="00C53F25" w:rsidRPr="006A502A" w:rsidRDefault="00DC6CAF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10.01</w:t>
            </w:r>
          </w:p>
        </w:tc>
        <w:tc>
          <w:tcPr>
            <w:tcW w:w="150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:rsidR="00C53F25" w:rsidRPr="006A502A" w:rsidRDefault="00DC6CAF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89.38</w:t>
            </w:r>
          </w:p>
        </w:tc>
      </w:tr>
      <w:tr w:rsidR="00EE1796" w:rsidRPr="00C30EF2" w:rsidTr="00A838B1">
        <w:trPr>
          <w:trHeight w:val="70"/>
        </w:trPr>
        <w:tc>
          <w:tcPr>
            <w:tcW w:w="2427" w:type="pct"/>
          </w:tcPr>
          <w:p w:rsidR="00C53F25" w:rsidRPr="00F57FF3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:rsidR="00C53F25" w:rsidRPr="00F57FF3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53F25" w:rsidRPr="00F57FF3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53F25" w:rsidRPr="00C30EF2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C30EF2" w:rsidTr="00A838B1">
        <w:trPr>
          <w:trHeight w:val="70"/>
        </w:trPr>
        <w:tc>
          <w:tcPr>
            <w:tcW w:w="2427" w:type="pct"/>
          </w:tcPr>
          <w:p w:rsidR="00C53F25" w:rsidRPr="00F57FF3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7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มีนาคม </w:t>
            </w:r>
            <w:r w:rsidRPr="00F57FF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8" w:type="pct"/>
          </w:tcPr>
          <w:p w:rsidR="00C53F25" w:rsidRPr="00F57FF3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53F25" w:rsidRPr="00F57FF3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53F25" w:rsidRPr="00C30EF2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C30EF2" w:rsidTr="00A838B1">
        <w:trPr>
          <w:trHeight w:val="70"/>
        </w:trPr>
        <w:tc>
          <w:tcPr>
            <w:tcW w:w="2427" w:type="pct"/>
          </w:tcPr>
          <w:p w:rsidR="00C53F25" w:rsidRPr="00F57FF3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7FF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C53F25" w:rsidRPr="00F57FF3" w:rsidRDefault="00A3661F" w:rsidP="00E6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023E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8023E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:rsidR="00C53F25" w:rsidRPr="00F57FF3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double" w:sz="4" w:space="0" w:color="auto"/>
            </w:tcBorders>
          </w:tcPr>
          <w:p w:rsidR="00C53F25" w:rsidRPr="00C30EF2" w:rsidRDefault="00A3661F" w:rsidP="00EE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12.18</w:t>
            </w:r>
          </w:p>
        </w:tc>
        <w:tc>
          <w:tcPr>
            <w:tcW w:w="150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C53F25" w:rsidRPr="00C30EF2" w:rsidRDefault="00A3661F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91.12</w:t>
            </w:r>
          </w:p>
        </w:tc>
      </w:tr>
      <w:tr w:rsidR="009C26A2" w:rsidRPr="00C30EF2" w:rsidTr="00A838B1">
        <w:trPr>
          <w:trHeight w:val="80"/>
        </w:trPr>
        <w:tc>
          <w:tcPr>
            <w:tcW w:w="2427" w:type="pct"/>
          </w:tcPr>
          <w:p w:rsidR="009C26A2" w:rsidRPr="00620D9F" w:rsidRDefault="009C26A2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:rsidR="009C26A2" w:rsidRPr="00620D9F" w:rsidRDefault="009C26A2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C26A2" w:rsidRPr="00620D9F" w:rsidRDefault="009C26A2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9C26A2" w:rsidRPr="00C30EF2" w:rsidRDefault="009C26A2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9C26A2" w:rsidRPr="00C30EF2" w:rsidRDefault="009C26A2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9C26A2" w:rsidRPr="00C30EF2" w:rsidRDefault="009C26A2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C30EF2" w:rsidTr="00A838B1">
        <w:trPr>
          <w:trHeight w:val="80"/>
        </w:trPr>
        <w:tc>
          <w:tcPr>
            <w:tcW w:w="2427" w:type="pct"/>
          </w:tcPr>
          <w:p w:rsidR="00C53F25" w:rsidRPr="00620D9F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0D9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20D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8" w:type="pct"/>
          </w:tcPr>
          <w:p w:rsidR="00C53F25" w:rsidRPr="00620D9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53F25" w:rsidRPr="00620D9F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53F25" w:rsidRPr="00C30EF2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C30EF2" w:rsidTr="00A838B1">
        <w:trPr>
          <w:trHeight w:val="262"/>
        </w:trPr>
        <w:tc>
          <w:tcPr>
            <w:tcW w:w="2427" w:type="pct"/>
          </w:tcPr>
          <w:p w:rsidR="00C53F25" w:rsidRPr="00620D9F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0D9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C53F25" w:rsidRPr="00620D9F" w:rsidRDefault="008023ED" w:rsidP="00A8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5" w:type="pct"/>
          </w:tcPr>
          <w:p w:rsidR="00C53F25" w:rsidRPr="00620D9F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double" w:sz="4" w:space="0" w:color="auto"/>
            </w:tcBorders>
          </w:tcPr>
          <w:p w:rsidR="00C53F25" w:rsidRPr="00C30EF2" w:rsidRDefault="008023ED" w:rsidP="00A8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31.57</w:t>
            </w:r>
          </w:p>
        </w:tc>
        <w:tc>
          <w:tcPr>
            <w:tcW w:w="150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C53F25" w:rsidRPr="00C30EF2" w:rsidRDefault="008023ED" w:rsidP="00FC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110.51</w:t>
            </w:r>
          </w:p>
        </w:tc>
      </w:tr>
      <w:tr w:rsidR="00EE1796" w:rsidRPr="00C53F25" w:rsidTr="00A838B1">
        <w:trPr>
          <w:trHeight w:val="80"/>
        </w:trPr>
        <w:tc>
          <w:tcPr>
            <w:tcW w:w="2427" w:type="pct"/>
          </w:tcPr>
          <w:p w:rsidR="00C53F25" w:rsidRPr="00C53F25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8" w:type="pct"/>
          </w:tcPr>
          <w:p w:rsidR="00C53F25" w:rsidRPr="00C53F2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:rsidR="00C53F25" w:rsidRPr="00C53F25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pct"/>
          </w:tcPr>
          <w:p w:rsidR="00C53F25" w:rsidRPr="00C53F2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:rsidR="00C53F25" w:rsidRPr="00C53F25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pct"/>
          </w:tcPr>
          <w:p w:rsidR="00C53F25" w:rsidRPr="00C53F25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1796" w:rsidRPr="00C30EF2" w:rsidTr="00A838B1">
        <w:trPr>
          <w:trHeight w:val="80"/>
        </w:trPr>
        <w:tc>
          <w:tcPr>
            <w:tcW w:w="2427" w:type="pct"/>
          </w:tcPr>
          <w:p w:rsidR="00C53F25" w:rsidRPr="00144554" w:rsidRDefault="00C53F25" w:rsidP="00C53F2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5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45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45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1445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28" w:type="pct"/>
          </w:tcPr>
          <w:p w:rsidR="00C53F25" w:rsidRPr="00144554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53F25" w:rsidRPr="00144554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53F25" w:rsidRPr="00C30EF2" w:rsidRDefault="00C53F25" w:rsidP="00C53F2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C53F25" w:rsidRPr="00C30EF2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96" w:rsidRPr="00C30EF2" w:rsidTr="00A838B1">
        <w:trPr>
          <w:trHeight w:val="440"/>
        </w:trPr>
        <w:tc>
          <w:tcPr>
            <w:tcW w:w="2427" w:type="pct"/>
          </w:tcPr>
          <w:p w:rsidR="00C53F25" w:rsidRPr="00144554" w:rsidRDefault="00C53F25" w:rsidP="00C53F2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455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C53F25" w:rsidRPr="006A502A" w:rsidRDefault="00DC6CAF" w:rsidP="00FC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79.37</w:t>
            </w:r>
          </w:p>
        </w:tc>
        <w:tc>
          <w:tcPr>
            <w:tcW w:w="145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double" w:sz="4" w:space="0" w:color="auto"/>
            </w:tcBorders>
          </w:tcPr>
          <w:p w:rsidR="00C53F25" w:rsidRPr="006A502A" w:rsidRDefault="00DC6CAF" w:rsidP="00FC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10.01</w:t>
            </w:r>
          </w:p>
        </w:tc>
        <w:tc>
          <w:tcPr>
            <w:tcW w:w="150" w:type="pct"/>
          </w:tcPr>
          <w:p w:rsidR="00C53F25" w:rsidRPr="006A502A" w:rsidRDefault="00C53F25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C53F25" w:rsidRPr="006A502A" w:rsidRDefault="00DC6CAF" w:rsidP="00C5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02A">
              <w:rPr>
                <w:rFonts w:ascii="Angsana New" w:hAnsi="Angsana New"/>
                <w:b/>
                <w:bCs/>
                <w:sz w:val="30"/>
                <w:szCs w:val="30"/>
              </w:rPr>
              <w:t>89.38</w:t>
            </w:r>
          </w:p>
        </w:tc>
      </w:tr>
    </w:tbl>
    <w:p w:rsidR="00D338DA" w:rsidRDefault="00D338D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rPr>
          <w:rFonts w:ascii="Angsana New" w:hAnsi="Angsana New"/>
          <w:sz w:val="30"/>
          <w:szCs w:val="30"/>
        </w:rPr>
      </w:pPr>
    </w:p>
    <w:p w:rsidR="001A231B" w:rsidRDefault="001A231B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rPr>
          <w:rFonts w:ascii="Angsana New" w:hAnsi="Angsana New"/>
          <w:sz w:val="30"/>
          <w:szCs w:val="30"/>
        </w:rPr>
      </w:pPr>
    </w:p>
    <w:p w:rsidR="00FD1DC3" w:rsidRPr="00C53F25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2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ประมาณการหนี้สินใน</w:t>
      </w:r>
      <w:r w:rsidR="00FD1DC3" w:rsidRPr="00C53F25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:rsidR="00FD1DC3" w:rsidRPr="00C53F25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A81414" w:rsidRPr="00C53F25" w:rsidRDefault="009E44E8" w:rsidP="008C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C53F25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C53F25">
        <w:rPr>
          <w:rFonts w:ascii="Angsana New" w:hAnsi="Angsana New"/>
          <w:sz w:val="30"/>
          <w:szCs w:val="30"/>
          <w:cs/>
        </w:rPr>
        <w:t>ย่อย</w:t>
      </w:r>
      <w:r w:rsidR="002D317E" w:rsidRPr="00C53F25">
        <w:rPr>
          <w:rFonts w:ascii="Angsana New" w:hAnsi="Angsana New" w:hint="cs"/>
          <w:sz w:val="30"/>
          <w:szCs w:val="30"/>
          <w:cs/>
        </w:rPr>
        <w:t>หลายแห่ง</w:t>
      </w:r>
      <w:r w:rsidR="00247B4D" w:rsidRPr="00C53F25">
        <w:rPr>
          <w:rFonts w:ascii="Angsana New" w:hAnsi="Angsana New"/>
          <w:sz w:val="30"/>
          <w:szCs w:val="30"/>
          <w:cs/>
        </w:rPr>
        <w:t xml:space="preserve"> </w:t>
      </w:r>
      <w:r w:rsidR="00084A10" w:rsidRPr="00C53F25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C53F25">
        <w:rPr>
          <w:rFonts w:ascii="Angsana New" w:hAnsi="Angsana New"/>
          <w:sz w:val="30"/>
          <w:szCs w:val="30"/>
          <w:cs/>
        </w:rPr>
        <w:t>นด</w:t>
      </w:r>
      <w:r w:rsidR="00084A10" w:rsidRPr="00C53F25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C53F25">
        <w:rPr>
          <w:rFonts w:ascii="Angsana New" w:hAnsi="Angsana New"/>
          <w:sz w:val="30"/>
          <w:szCs w:val="30"/>
        </w:rPr>
        <w:t xml:space="preserve"> </w:t>
      </w:r>
    </w:p>
    <w:p w:rsidR="00567100" w:rsidRPr="00C53F25" w:rsidRDefault="00567100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:rsidR="00FF0898" w:rsidRPr="00C53F25" w:rsidRDefault="00B0424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</w:t>
      </w:r>
    </w:p>
    <w:p w:rsidR="00247B4D" w:rsidRPr="00C53F25" w:rsidRDefault="00247B4D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607A7" w:rsidRPr="00C53F25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3A78" w:rsidRPr="00C53F25">
        <w:rPr>
          <w:rFonts w:ascii="Angsana New" w:hAnsi="Angsana New"/>
          <w:sz w:val="30"/>
          <w:szCs w:val="30"/>
        </w:rPr>
        <w:t>31</w:t>
      </w:r>
      <w:r w:rsidR="00801AC1" w:rsidRPr="00C53F2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34005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="00D34005" w:rsidRPr="00C53F25">
        <w:rPr>
          <w:rFonts w:ascii="Angsana New" w:hAnsi="Angsana New"/>
          <w:sz w:val="30"/>
          <w:szCs w:val="30"/>
        </w:rPr>
        <w:t>256</w:t>
      </w:r>
      <w:r w:rsidR="00C53F25" w:rsidRPr="00C53F25">
        <w:rPr>
          <w:rFonts w:ascii="Angsana New" w:hAnsi="Angsana New"/>
          <w:sz w:val="30"/>
          <w:szCs w:val="30"/>
        </w:rPr>
        <w:t>2</w:t>
      </w:r>
      <w:r w:rsidR="003239F3" w:rsidRPr="00C53F25">
        <w:rPr>
          <w:rFonts w:ascii="Angsana New" w:hAnsi="Angsana New"/>
          <w:sz w:val="30"/>
          <w:szCs w:val="30"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:rsidR="002607A7" w:rsidRPr="00C53F25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607A7" w:rsidRPr="00F766D4" w:rsidRDefault="002607A7" w:rsidP="008C3DD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1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2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3A78" w:rsidRPr="00C53F25">
        <w:rPr>
          <w:rFonts w:ascii="Angsana New" w:hAnsi="Angsana New"/>
          <w:sz w:val="30"/>
          <w:szCs w:val="30"/>
        </w:rPr>
        <w:t>3</w:t>
      </w:r>
      <w:r w:rsidR="00CD1D00" w:rsidRPr="00C53F25">
        <w:rPr>
          <w:rFonts w:ascii="Angsana New" w:hAnsi="Angsana New"/>
          <w:sz w:val="30"/>
          <w:szCs w:val="30"/>
        </w:rPr>
        <w:t>1</w:t>
      </w:r>
      <w:r w:rsidR="00801AC1" w:rsidRPr="00C53F2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04E49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C53F25">
        <w:rPr>
          <w:rFonts w:ascii="Angsana New" w:hAnsi="Angsana New"/>
          <w:sz w:val="30"/>
          <w:szCs w:val="30"/>
        </w:rPr>
        <w:t>256</w:t>
      </w:r>
      <w:r w:rsidR="00C53F25" w:rsidRPr="00C53F25">
        <w:rPr>
          <w:rFonts w:ascii="Angsana New" w:hAnsi="Angsana New"/>
          <w:sz w:val="30"/>
          <w:szCs w:val="30"/>
        </w:rPr>
        <w:t>2</w:t>
      </w:r>
      <w:r w:rsidR="00AB207E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บริษัทตั้งประมาณการหนี้สิน</w:t>
      </w:r>
      <w:r w:rsidRPr="00C53F25">
        <w:rPr>
          <w:rFonts w:ascii="Angsana New" w:hAnsi="Angsana New" w:hint="cs"/>
          <w:sz w:val="30"/>
          <w:szCs w:val="30"/>
          <w:cs/>
        </w:rPr>
        <w:t>จากคดีความที่ถูกฟ้องร้องจากโครงการ</w:t>
      </w:r>
      <w:r w:rsidRPr="00F766D4">
        <w:rPr>
          <w:rFonts w:ascii="Angsana New" w:hAnsi="Angsana New" w:hint="cs"/>
          <w:sz w:val="30"/>
          <w:szCs w:val="30"/>
          <w:cs/>
        </w:rPr>
        <w:t xml:space="preserve">อสังหาริมทรัพย์ที่พัฒนาในอดีต </w:t>
      </w:r>
      <w:r w:rsidRPr="00F766D4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0A4B72" w:rsidRPr="00F766D4">
        <w:rPr>
          <w:rFonts w:ascii="Angsana New" w:hAnsi="Angsana New"/>
          <w:sz w:val="30"/>
          <w:szCs w:val="30"/>
        </w:rPr>
        <w:t>79.37</w:t>
      </w:r>
      <w:r w:rsidR="00DC6CAF" w:rsidRPr="00F766D4">
        <w:rPr>
          <w:rFonts w:ascii="Angsana New" w:hAnsi="Angsana New"/>
          <w:sz w:val="30"/>
          <w:szCs w:val="30"/>
        </w:rPr>
        <w:t xml:space="preserve">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</w:t>
      </w:r>
      <w:r w:rsidR="00AB207E" w:rsidRPr="00F766D4">
        <w:rPr>
          <w:rFonts w:ascii="Angsana New" w:hAnsi="Angsana New"/>
          <w:sz w:val="30"/>
          <w:szCs w:val="30"/>
        </w:rPr>
        <w:t>(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30</w:t>
      </w:r>
      <w:r w:rsidR="00D34005" w:rsidRPr="00F766D4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256</w:t>
      </w:r>
      <w:r w:rsidR="00C53F25" w:rsidRPr="00F766D4">
        <w:rPr>
          <w:rFonts w:ascii="Angsana New" w:hAnsi="Angsana New"/>
          <w:i/>
          <w:iCs/>
          <w:sz w:val="30"/>
          <w:szCs w:val="30"/>
        </w:rPr>
        <w:t>1</w:t>
      </w:r>
      <w:r w:rsidR="00D34005" w:rsidRPr="00F766D4">
        <w:rPr>
          <w:rFonts w:ascii="Angsana New" w:hAnsi="Angsana New"/>
          <w:i/>
          <w:iCs/>
          <w:sz w:val="30"/>
          <w:szCs w:val="30"/>
        </w:rPr>
        <w:t xml:space="preserve">: </w:t>
      </w:r>
      <w:r w:rsidR="00B04248" w:rsidRPr="00F766D4">
        <w:rPr>
          <w:rFonts w:ascii="Angsana New" w:hAnsi="Angsana New"/>
          <w:i/>
          <w:iCs/>
          <w:sz w:val="30"/>
          <w:szCs w:val="30"/>
        </w:rPr>
        <w:t>78.94</w:t>
      </w:r>
      <w:r w:rsidR="00AB207E" w:rsidRPr="00F766D4">
        <w:rPr>
          <w:rFonts w:ascii="Angsana New" w:hAnsi="Angsana New"/>
          <w:i/>
          <w:iCs/>
          <w:sz w:val="30"/>
          <w:szCs w:val="30"/>
        </w:rPr>
        <w:t xml:space="preserve"> </w:t>
      </w:r>
      <w:r w:rsidR="00AB207E" w:rsidRPr="00F766D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2607A7" w:rsidRPr="00F766D4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607A7" w:rsidRPr="00F766D4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F766D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1D00" w:rsidRPr="00F766D4">
        <w:rPr>
          <w:rFonts w:ascii="Angsana New" w:hAnsi="Angsana New"/>
          <w:sz w:val="30"/>
          <w:szCs w:val="30"/>
        </w:rPr>
        <w:t>31</w:t>
      </w:r>
      <w:r w:rsidR="00801AC1" w:rsidRPr="00F766D4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34005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766D4">
        <w:rPr>
          <w:rFonts w:ascii="Angsana New" w:hAnsi="Angsana New"/>
          <w:sz w:val="30"/>
          <w:szCs w:val="30"/>
        </w:rPr>
        <w:t>256</w:t>
      </w:r>
      <w:r w:rsidR="00C53F25" w:rsidRPr="00F766D4">
        <w:rPr>
          <w:rFonts w:ascii="Angsana New" w:hAnsi="Angsana New"/>
          <w:sz w:val="30"/>
          <w:szCs w:val="30"/>
        </w:rPr>
        <w:t>2</w:t>
      </w:r>
      <w:r w:rsidR="00D34005" w:rsidRPr="00F766D4">
        <w:rPr>
          <w:rFonts w:ascii="Angsana New" w:hAnsi="Angsana New"/>
          <w:sz w:val="30"/>
          <w:szCs w:val="30"/>
        </w:rPr>
        <w:t xml:space="preserve"> </w:t>
      </w:r>
      <w:r w:rsidRPr="00F766D4">
        <w:rPr>
          <w:rFonts w:ascii="Angsana New" w:hAnsi="Angsana New"/>
          <w:sz w:val="30"/>
          <w:szCs w:val="30"/>
          <w:cs/>
        </w:rPr>
        <w:t>บริษัท</w:t>
      </w:r>
      <w:r w:rsidR="005C7FAB" w:rsidRPr="00F766D4">
        <w:rPr>
          <w:rFonts w:ascii="Angsana New" w:hAnsi="Angsana New" w:hint="cs"/>
          <w:sz w:val="30"/>
          <w:szCs w:val="30"/>
          <w:cs/>
        </w:rPr>
        <w:t>และบริษัท</w:t>
      </w:r>
      <w:r w:rsidRPr="00F766D4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F766D4">
        <w:rPr>
          <w:rFonts w:ascii="Angsana New" w:hAnsi="Angsana New"/>
          <w:sz w:val="30"/>
          <w:szCs w:val="30"/>
          <w:cs/>
        </w:rPr>
        <w:t>ตั้งประมาณการหนี้สิน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จากคดีอื่นๆ </w:t>
      </w:r>
      <w:r w:rsidRPr="00F766D4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5C7FAB" w:rsidRPr="00F766D4">
        <w:rPr>
          <w:rFonts w:ascii="Angsana New" w:hAnsi="Angsana New"/>
          <w:sz w:val="30"/>
          <w:szCs w:val="30"/>
        </w:rPr>
        <w:t>13.</w:t>
      </w:r>
      <w:r w:rsidR="000A4B72" w:rsidRPr="00F766D4">
        <w:rPr>
          <w:rFonts w:ascii="Angsana New" w:hAnsi="Angsana New"/>
          <w:sz w:val="30"/>
          <w:szCs w:val="30"/>
        </w:rPr>
        <w:t>06</w:t>
      </w:r>
      <w:r w:rsidRPr="00F766D4">
        <w:rPr>
          <w:rFonts w:ascii="Angsana New" w:hAnsi="Angsana New"/>
          <w:sz w:val="30"/>
          <w:szCs w:val="30"/>
        </w:rPr>
        <w:t xml:space="preserve">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766D4">
        <w:rPr>
          <w:rFonts w:ascii="Angsana New" w:hAnsi="Angsana New"/>
          <w:i/>
          <w:iCs/>
          <w:sz w:val="30"/>
          <w:szCs w:val="30"/>
          <w:cs/>
        </w:rPr>
        <w:t>(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30</w:t>
      </w:r>
      <w:r w:rsidR="00D34005" w:rsidRPr="00F766D4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256</w:t>
      </w:r>
      <w:r w:rsidR="00C53F25" w:rsidRPr="00F766D4">
        <w:rPr>
          <w:rFonts w:ascii="Angsana New" w:hAnsi="Angsana New"/>
          <w:i/>
          <w:iCs/>
          <w:sz w:val="30"/>
          <w:szCs w:val="30"/>
        </w:rPr>
        <w:t>1</w:t>
      </w:r>
      <w:r w:rsidRPr="00F766D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04248" w:rsidRPr="00F766D4">
        <w:rPr>
          <w:rFonts w:ascii="Angsana New" w:hAnsi="Angsana New"/>
          <w:i/>
          <w:iCs/>
          <w:sz w:val="30"/>
          <w:szCs w:val="30"/>
        </w:rPr>
        <w:t>57.36</w:t>
      </w:r>
      <w:r w:rsidRPr="00F766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766D4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bookmarkEnd w:id="2"/>
    <w:p w:rsidR="008B6454" w:rsidRDefault="008B6454" w:rsidP="007135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5"/>
        <w:jc w:val="thaiDistribute"/>
        <w:rPr>
          <w:rFonts w:ascii="Angsana New" w:hAnsi="Angsana New"/>
          <w:sz w:val="30"/>
          <w:szCs w:val="30"/>
        </w:rPr>
      </w:pPr>
    </w:p>
    <w:p w:rsidR="00FD1DC3" w:rsidRPr="00C53F25" w:rsidRDefault="00C33A7B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3F2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624A49" w:rsidRPr="00C53F25" w:rsidRDefault="00624A49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6831B8" w:rsidRPr="00C53F25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กลุ่มบริษัทมี  </w:t>
      </w:r>
      <w:r w:rsidRPr="00C53F25">
        <w:rPr>
          <w:rFonts w:ascii="Angsana New" w:hAnsi="Angsana New"/>
          <w:sz w:val="30"/>
          <w:szCs w:val="30"/>
        </w:rPr>
        <w:t>4</w:t>
      </w:r>
      <w:r w:rsidR="002659F4" w:rsidRPr="00C53F25">
        <w:rPr>
          <w:rFonts w:ascii="Angsana New" w:hAnsi="Angsana New"/>
          <w:sz w:val="30"/>
          <w:szCs w:val="30"/>
          <w:cs/>
        </w:rPr>
        <w:t xml:space="preserve"> 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2659F4" w:rsidRPr="00C53F25">
        <w:rPr>
          <w:rFonts w:ascii="Angsana New" w:hAnsi="Angsana New" w:hint="cs"/>
          <w:sz w:val="30"/>
          <w:szCs w:val="30"/>
          <w:cs/>
        </w:rPr>
        <w:t>เกี่ยวข้องกับธุรกิจ</w:t>
      </w:r>
      <w:r w:rsidR="00306DD8" w:rsidRPr="00C53F25">
        <w:rPr>
          <w:rFonts w:ascii="Angsana New" w:hAnsi="Angsana New" w:hint="cs"/>
          <w:sz w:val="30"/>
          <w:szCs w:val="30"/>
          <w:cs/>
        </w:rPr>
        <w:t>และบริการ</w:t>
      </w:r>
      <w:r w:rsidR="002659F4" w:rsidRPr="00C53F25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C53F25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C53F25">
        <w:rPr>
          <w:rFonts w:ascii="Angsana New" w:hAnsi="Angsana New" w:hint="cs"/>
          <w:sz w:val="30"/>
          <w:szCs w:val="30"/>
          <w:cs/>
        </w:rPr>
        <w:t>การ</w:t>
      </w:r>
      <w:r w:rsidR="00B01CA1" w:rsidRPr="00C53F25">
        <w:rPr>
          <w:rFonts w:ascii="Angsana New" w:hAnsi="Angsana New" w:hint="cs"/>
          <w:sz w:val="30"/>
          <w:szCs w:val="30"/>
          <w:cs/>
        </w:rPr>
        <w:t>ใช้เทคโนโลยี</w:t>
      </w:r>
      <w:r w:rsidR="00306DD8" w:rsidRPr="00C53F25">
        <w:rPr>
          <w:rFonts w:ascii="Angsana New" w:hAnsi="Angsana New" w:hint="cs"/>
          <w:sz w:val="30"/>
          <w:szCs w:val="30"/>
          <w:cs/>
        </w:rPr>
        <w:t>และ</w:t>
      </w:r>
      <w:r w:rsidR="002659F4" w:rsidRPr="00C53F25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2659F4" w:rsidRPr="00C53F25" w:rsidRDefault="002659F4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659F4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1</w:t>
      </w:r>
      <w:r w:rsidRPr="00C53F25">
        <w:rPr>
          <w:rFonts w:ascii="Angsana New" w:hAnsi="Angsana New"/>
          <w:sz w:val="30"/>
          <w:szCs w:val="30"/>
          <w:cs/>
        </w:rPr>
        <w:t xml:space="preserve">  </w:t>
      </w:r>
      <w:r w:rsidRPr="00C53F25">
        <w:rPr>
          <w:rFonts w:ascii="Angsana New" w:hAnsi="Angsana New"/>
          <w:sz w:val="30"/>
          <w:szCs w:val="30"/>
          <w:cs/>
        </w:rPr>
        <w:tab/>
        <w:t>ธุรกิจ</w:t>
      </w:r>
      <w:r w:rsidRPr="00C53F25">
        <w:rPr>
          <w:rFonts w:ascii="Angsana New" w:hAnsi="Angsana New" w:hint="cs"/>
          <w:sz w:val="30"/>
          <w:szCs w:val="30"/>
          <w:cs/>
        </w:rPr>
        <w:t>พัฒนา</w:t>
      </w:r>
      <w:r w:rsidRPr="00C53F25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C53F25">
        <w:rPr>
          <w:rFonts w:ascii="Angsana New" w:hAnsi="Angsana New" w:hint="cs"/>
          <w:sz w:val="30"/>
          <w:szCs w:val="30"/>
          <w:cs/>
        </w:rPr>
        <w:t>เพื่อขาย</w:t>
      </w:r>
    </w:p>
    <w:p w:rsidR="002659F4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2</w:t>
      </w:r>
      <w:r w:rsidRPr="00C53F2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C53F25">
        <w:rPr>
          <w:rFonts w:ascii="Angsana New" w:hAnsi="Angsana New"/>
          <w:sz w:val="30"/>
          <w:szCs w:val="30"/>
          <w:cs/>
        </w:rPr>
        <w:tab/>
        <w:t>ธุรกิจให้เช่าและบริการ</w:t>
      </w:r>
      <w:r w:rsidRPr="00C53F25">
        <w:rPr>
          <w:rFonts w:ascii="Angsana New" w:hAnsi="Angsana New" w:hint="cs"/>
          <w:sz w:val="30"/>
          <w:szCs w:val="30"/>
          <w:cs/>
        </w:rPr>
        <w:t>อาคารเพื่อการพาณิชย์</w:t>
      </w:r>
    </w:p>
    <w:p w:rsidR="004D2561" w:rsidRPr="00C53F25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3</w:t>
      </w:r>
      <w:r w:rsidRPr="00C53F25">
        <w:rPr>
          <w:rFonts w:ascii="Angsana New" w:hAnsi="Angsana New"/>
          <w:sz w:val="30"/>
          <w:szCs w:val="30"/>
          <w:cs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ab/>
      </w:r>
      <w:r w:rsidRPr="00C53F2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:rsidR="002659F4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="004D2561" w:rsidRPr="00C53F25">
        <w:rPr>
          <w:rFonts w:ascii="Angsana New" w:hAnsi="Angsana New"/>
          <w:sz w:val="30"/>
          <w:szCs w:val="30"/>
        </w:rPr>
        <w:t>4</w:t>
      </w:r>
      <w:r w:rsidRPr="00C53F25">
        <w:rPr>
          <w:rFonts w:ascii="Angsana New" w:hAnsi="Angsana New"/>
          <w:sz w:val="30"/>
          <w:szCs w:val="30"/>
          <w:cs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ab/>
      </w:r>
      <w:r w:rsidRPr="00C53F25">
        <w:rPr>
          <w:rFonts w:ascii="Angsana New" w:hAnsi="Angsana New" w:hint="cs"/>
          <w:sz w:val="30"/>
          <w:szCs w:val="30"/>
          <w:cs/>
        </w:rPr>
        <w:t>ธุรกิจอื่นๆ</w:t>
      </w:r>
    </w:p>
    <w:p w:rsidR="00F22A00" w:rsidRPr="00C53F25" w:rsidRDefault="00F22A00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8628A6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 w:hint="cs"/>
          <w:sz w:val="30"/>
          <w:szCs w:val="30"/>
          <w:cs/>
        </w:rPr>
        <w:t>ธุรกิจ</w:t>
      </w:r>
      <w:r w:rsidR="00F30EC4" w:rsidRPr="00C53F25">
        <w:rPr>
          <w:rFonts w:ascii="Angsana New" w:hAnsi="Angsana New"/>
          <w:sz w:val="30"/>
          <w:szCs w:val="30"/>
          <w:cs/>
        </w:rPr>
        <w:t>อื่นได้รวม</w:t>
      </w:r>
      <w:r w:rsidRPr="00C53F25">
        <w:rPr>
          <w:rFonts w:ascii="Angsana New" w:hAnsi="Angsana New" w:hint="cs"/>
          <w:sz w:val="30"/>
          <w:szCs w:val="30"/>
          <w:cs/>
        </w:rPr>
        <w:t>หน่วยธุรกิจ</w:t>
      </w:r>
      <w:r w:rsidRPr="00C53F25">
        <w:rPr>
          <w:rFonts w:ascii="Angsana New" w:hAnsi="Angsana New"/>
          <w:sz w:val="30"/>
          <w:szCs w:val="30"/>
          <w:cs/>
        </w:rPr>
        <w:t>ที่หยุดดำเนินธุรกิจแล้วและ</w:t>
      </w:r>
      <w:r w:rsidRPr="00C53F25">
        <w:rPr>
          <w:rFonts w:ascii="Angsana New" w:hAnsi="Angsana New" w:hint="cs"/>
          <w:sz w:val="30"/>
          <w:szCs w:val="30"/>
          <w:cs/>
        </w:rPr>
        <w:t>อื่นๆ</w:t>
      </w:r>
      <w:r w:rsidR="002C7431">
        <w:rPr>
          <w:rFonts w:ascii="Angsana New" w:hAnsi="Angsana New" w:hint="cs"/>
          <w:sz w:val="30"/>
          <w:szCs w:val="30"/>
          <w:cs/>
        </w:rPr>
        <w:t xml:space="preserve"> ไ</w:t>
      </w:r>
      <w:r w:rsidRPr="00C53F25">
        <w:rPr>
          <w:rFonts w:ascii="Angsana New" w:hAnsi="Angsana New"/>
          <w:sz w:val="30"/>
          <w:szCs w:val="30"/>
          <w:cs/>
        </w:rPr>
        <w:t xml:space="preserve">ม่มีส่วนงานใดที่เข้าเกณฑ์เชิงปริมาณเพื่อกำหนดส่วนงานที่รายงานในปี </w:t>
      </w:r>
      <w:r w:rsidR="00801AC1" w:rsidRPr="00C53F25">
        <w:rPr>
          <w:rFonts w:ascii="Angsana New" w:hAnsi="Angsana New"/>
          <w:sz w:val="30"/>
          <w:szCs w:val="30"/>
        </w:rPr>
        <w:t>256</w:t>
      </w:r>
      <w:r w:rsidR="007A5ECB">
        <w:rPr>
          <w:rFonts w:ascii="Angsana New" w:hAnsi="Angsana New"/>
          <w:sz w:val="30"/>
          <w:szCs w:val="30"/>
        </w:rPr>
        <w:t>2</w:t>
      </w:r>
      <w:r w:rsidRPr="00C53F25">
        <w:rPr>
          <w:rFonts w:ascii="Angsana New" w:hAnsi="Angsana New"/>
          <w:sz w:val="30"/>
          <w:szCs w:val="30"/>
          <w:cs/>
        </w:rPr>
        <w:t xml:space="preserve"> หรือ </w:t>
      </w:r>
      <w:r w:rsidR="00801AC1" w:rsidRPr="00C53F25">
        <w:rPr>
          <w:rFonts w:ascii="Angsana New" w:hAnsi="Angsana New"/>
          <w:sz w:val="30"/>
          <w:szCs w:val="30"/>
        </w:rPr>
        <w:t>256</w:t>
      </w:r>
      <w:r w:rsidR="00FB4CE3">
        <w:rPr>
          <w:rFonts w:ascii="Angsana New" w:hAnsi="Angsana New"/>
          <w:sz w:val="30"/>
          <w:szCs w:val="30"/>
        </w:rPr>
        <w:t>1</w:t>
      </w:r>
    </w:p>
    <w:p w:rsidR="000D7F03" w:rsidRPr="00C53F25" w:rsidRDefault="000D7F03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8628A6" w:rsidRPr="00C53F25" w:rsidRDefault="008628A6" w:rsidP="008C3DD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:rsidR="00A83C87" w:rsidRPr="00C53F25" w:rsidRDefault="00A83C8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:rsidR="00FD1DC3" w:rsidRPr="00C53F25" w:rsidRDefault="008628A6" w:rsidP="00474D4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C53F25">
        <w:rPr>
          <w:rFonts w:ascii="Angsana New" w:hAnsi="Angsana New"/>
          <w:sz w:val="30"/>
          <w:szCs w:val="30"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C53F25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C53F25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D1DC3" w:rsidRPr="004B707B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4B707B" w:rsidSect="00566B84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FD1DC3" w:rsidRPr="00E20F74" w:rsidRDefault="00FD1DC3" w:rsidP="00A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E20F74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ข้อมูลเกี่ยวกับ</w:t>
      </w:r>
      <w:r w:rsidR="000D2F0E" w:rsidRPr="00E20F74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p w:rsidR="00190B12" w:rsidRPr="001047CF" w:rsidRDefault="00190B12" w:rsidP="00190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sz w:val="24"/>
          <w:szCs w:val="24"/>
          <w:highlight w:val="cyan"/>
        </w:rPr>
      </w:pPr>
    </w:p>
    <w:tbl>
      <w:tblPr>
        <w:tblW w:w="14825" w:type="dxa"/>
        <w:tblInd w:w="2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8"/>
        <w:gridCol w:w="809"/>
        <w:gridCol w:w="254"/>
        <w:gridCol w:w="823"/>
        <w:gridCol w:w="250"/>
        <w:gridCol w:w="831"/>
        <w:gridCol w:w="250"/>
        <w:gridCol w:w="830"/>
        <w:gridCol w:w="250"/>
        <w:gridCol w:w="830"/>
        <w:gridCol w:w="270"/>
        <w:gridCol w:w="785"/>
        <w:gridCol w:w="250"/>
        <w:gridCol w:w="20"/>
        <w:gridCol w:w="835"/>
        <w:gridCol w:w="250"/>
        <w:gridCol w:w="805"/>
        <w:gridCol w:w="275"/>
        <w:gridCol w:w="827"/>
        <w:gridCol w:w="250"/>
        <w:gridCol w:w="723"/>
        <w:gridCol w:w="270"/>
        <w:gridCol w:w="825"/>
        <w:gridCol w:w="250"/>
        <w:gridCol w:w="815"/>
      </w:tblGrid>
      <w:tr w:rsidR="00190B12" w:rsidRPr="00F66DED" w:rsidTr="006D30C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6DE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18E6" w:rsidRPr="00F66DED" w:rsidTr="006D30C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6DE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วันที่ </w:t>
            </w:r>
            <w:r w:rsidRPr="00F66DE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66DE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 w:firstLine="8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DED">
              <w:rPr>
                <w:rFonts w:ascii="Angsana New" w:hAnsi="Angsana New"/>
                <w:sz w:val="24"/>
                <w:szCs w:val="24"/>
              </w:rPr>
              <w:t>25</w:t>
            </w:r>
            <w:r w:rsidRPr="00F66DED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66462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DED">
              <w:rPr>
                <w:rFonts w:ascii="Angsana New" w:hAnsi="Angsana New"/>
                <w:sz w:val="24"/>
                <w:szCs w:val="24"/>
              </w:rPr>
              <w:t>25</w:t>
            </w:r>
            <w:r w:rsidRPr="00F66DED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66462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8E18E6" w:rsidRPr="00F66DED" w:rsidTr="006D30C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F66DED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7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F66DED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DE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E18E6" w:rsidRPr="00380AE0" w:rsidTr="006D30C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6DE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4,399.3</w:t>
            </w:r>
            <w:r w:rsidR="00F1033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3,116.42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283.28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380AE0" w:rsidRDefault="00A65CEE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269.77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152.91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145.3</w:t>
            </w:r>
            <w:r w:rsidR="0082074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11.1</w:t>
            </w:r>
            <w:r w:rsidR="00CC799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10.36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DA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4</w:t>
            </w:r>
            <w:r w:rsidR="00937622">
              <w:rPr>
                <w:rFonts w:ascii="Angsana New" w:hAnsi="Angsana New"/>
                <w:sz w:val="24"/>
                <w:szCs w:val="24"/>
              </w:rPr>
              <w:t>,</w:t>
            </w:r>
            <w:r w:rsidRPr="00380AE0">
              <w:rPr>
                <w:rFonts w:ascii="Angsana New" w:hAnsi="Angsana New"/>
                <w:sz w:val="24"/>
                <w:szCs w:val="24"/>
              </w:rPr>
              <w:t>846.6</w:t>
            </w:r>
            <w:r w:rsidR="00BB326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DA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3,</w:t>
            </w:r>
            <w:r w:rsidR="00A65CEE">
              <w:rPr>
                <w:rFonts w:ascii="Angsana New" w:hAnsi="Angsana New"/>
                <w:sz w:val="24"/>
                <w:szCs w:val="24"/>
              </w:rPr>
              <w:t>541.8</w:t>
            </w:r>
            <w:r w:rsidR="00820740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E18E6" w:rsidRPr="00380AE0" w:rsidTr="0085420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1.40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1.47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(1.47)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18E6" w:rsidRPr="00380AE0" w:rsidTr="0085420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4,399.3</w:t>
            </w:r>
            <w:r w:rsidR="00F1033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3,116.42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284.68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18E6" w:rsidRPr="00380AE0" w:rsidRDefault="00A65CEE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271.24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152.91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145.3</w:t>
            </w:r>
            <w:r w:rsidR="00820740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11.1</w:t>
            </w:r>
            <w:r w:rsidR="00CC799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10.36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(1.47)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E18E6" w:rsidRPr="00854209" w:rsidRDefault="00FD5D4B" w:rsidP="00DA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54209">
              <w:rPr>
                <w:rFonts w:ascii="Angsana New" w:hAnsi="Angsana New"/>
                <w:b/>
                <w:bCs/>
                <w:sz w:val="24"/>
                <w:szCs w:val="24"/>
              </w:rPr>
              <w:t>4,846.6</w:t>
            </w:r>
            <w:r w:rsidR="00BB3260" w:rsidRPr="0085420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E18E6" w:rsidRPr="00854209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E18E6" w:rsidRPr="00854209" w:rsidRDefault="008E18E6" w:rsidP="00DA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54209">
              <w:rPr>
                <w:rFonts w:ascii="Angsana New" w:hAnsi="Angsana New"/>
                <w:b/>
                <w:bCs/>
                <w:sz w:val="24"/>
                <w:szCs w:val="24"/>
              </w:rPr>
              <w:t>3,</w:t>
            </w:r>
            <w:r w:rsidR="00A65CEE" w:rsidRPr="00854209">
              <w:rPr>
                <w:rFonts w:ascii="Angsana New" w:hAnsi="Angsana New"/>
                <w:b/>
                <w:bCs/>
                <w:sz w:val="24"/>
                <w:szCs w:val="24"/>
              </w:rPr>
              <w:t>541.8</w:t>
            </w:r>
            <w:r w:rsidR="00820740" w:rsidRPr="00854209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FD5D4B" w:rsidRPr="00380AE0" w:rsidTr="0085420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4478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กำไรจากการจำหน่ายเงินลงทุน</w:t>
            </w:r>
          </w:p>
          <w:p w:rsidR="00FD5D4B" w:rsidRPr="00380AE0" w:rsidRDefault="00494478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FD5D4B" w:rsidRPr="00380AE0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A39C3" w:rsidRDefault="00DA39C3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FD5D4B" w:rsidRPr="00380AE0" w:rsidRDefault="00FD5D4B" w:rsidP="00DA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18.06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A39C3" w:rsidRDefault="00DA39C3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FD5D4B" w:rsidRPr="00380AE0" w:rsidRDefault="00FD5D4B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18E6" w:rsidRPr="00380AE0" w:rsidTr="006D30C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DA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23.29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DA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12.71</w:t>
            </w:r>
          </w:p>
        </w:tc>
      </w:tr>
      <w:tr w:rsidR="008E18E6" w:rsidRPr="00380AE0" w:rsidTr="006D30C9">
        <w:trPr>
          <w:trHeight w:val="333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FD5D4B" w:rsidP="00DA3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4,888</w:t>
            </w:r>
            <w:r w:rsidR="00D8350E" w:rsidRPr="00380AE0">
              <w:rPr>
                <w:rFonts w:ascii="Angsana New" w:hAnsi="Angsana New"/>
                <w:b/>
                <w:bCs/>
                <w:sz w:val="24"/>
                <w:szCs w:val="24"/>
              </w:rPr>
              <w:t>.0</w:t>
            </w:r>
            <w:r w:rsidR="00CC799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3,</w:t>
            </w:r>
            <w:r w:rsidR="0094293A">
              <w:rPr>
                <w:rFonts w:ascii="Angsana New" w:hAnsi="Angsana New"/>
                <w:b/>
                <w:bCs/>
                <w:sz w:val="24"/>
                <w:szCs w:val="24"/>
              </w:rPr>
              <w:t>554.5</w:t>
            </w:r>
            <w:r w:rsidR="0082074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8E18E6" w:rsidRPr="00380AE0" w:rsidTr="006D30C9">
        <w:trPr>
          <w:trHeight w:val="23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E18E6" w:rsidRPr="00380AE0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3C2A" w:rsidRPr="008C3DDF" w:rsidTr="006A3C2A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8C3DD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8C3DD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C3DDF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 w:rsidRPr="008C3DD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C3DDF">
              <w:rPr>
                <w:rFonts w:ascii="Angsana New" w:hAnsi="Angsana New"/>
                <w:sz w:val="24"/>
                <w:szCs w:val="24"/>
                <w:cs/>
              </w:rPr>
              <w:t>ส่วนงานที่รายงานก่อ</w:t>
            </w: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>นต้นทุน</w:t>
            </w:r>
            <w:r w:rsidRPr="008C3DD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 xml:space="preserve">   ทางการเงินและภาษีเงินได้             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>692.69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504.46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>66.92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112.85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>7.22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33.06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3.4</w:t>
            </w:r>
            <w:r w:rsidR="00576E5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1.9</w:t>
            </w:r>
            <w:r w:rsidR="0082074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6A3C2A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6A3C2A" w:rsidRPr="00380AE0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20.5</w:t>
            </w:r>
            <w:r w:rsidR="00820740">
              <w:rPr>
                <w:rFonts w:ascii="Angsana New" w:hAnsi="Angsana New"/>
                <w:sz w:val="24"/>
                <w:szCs w:val="24"/>
              </w:rPr>
              <w:t>8</w:t>
            </w:r>
            <w:r w:rsidRPr="00380A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>801.8</w:t>
            </w:r>
            <w:r w:rsidR="0082074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820740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609.00</w:t>
            </w:r>
          </w:p>
        </w:tc>
      </w:tr>
      <w:tr w:rsidR="006A3C2A" w:rsidRPr="008C3DDF" w:rsidTr="006D30C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>(21.47)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>(14.66)</w:t>
            </w:r>
          </w:p>
        </w:tc>
      </w:tr>
      <w:tr w:rsidR="006A3C2A" w:rsidRPr="008C3DDF" w:rsidTr="006D30C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8C3DDF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8C3DD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C3DDF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  <w:p w:rsidR="006A3C2A" w:rsidRPr="008C3DDF" w:rsidRDefault="006A3C2A" w:rsidP="006A3C2A">
            <w:pPr>
              <w:tabs>
                <w:tab w:val="clear" w:pos="227"/>
                <w:tab w:val="decimal" w:pos="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>12.22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C3DDF">
              <w:rPr>
                <w:rFonts w:ascii="Angsana New" w:hAnsi="Angsana New"/>
                <w:sz w:val="24"/>
                <w:szCs w:val="24"/>
              </w:rPr>
              <w:t>9.7</w:t>
            </w:r>
            <w:r w:rsidR="00820740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6A3C2A" w:rsidRPr="008C3DDF" w:rsidTr="006D30C9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C3DD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8C3D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8C3DD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C3DDF">
              <w:rPr>
                <w:rFonts w:ascii="Angsana New" w:hAnsi="Angsana New"/>
                <w:b/>
                <w:bCs/>
                <w:sz w:val="24"/>
                <w:szCs w:val="24"/>
              </w:rPr>
              <w:t>792.6</w:t>
            </w:r>
            <w:r w:rsidR="0082074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C3DDF">
              <w:rPr>
                <w:rFonts w:ascii="Angsana New" w:hAnsi="Angsana New"/>
                <w:b/>
                <w:bCs/>
                <w:sz w:val="24"/>
                <w:szCs w:val="24"/>
              </w:rPr>
              <w:t>604.06</w:t>
            </w:r>
          </w:p>
        </w:tc>
      </w:tr>
      <w:tr w:rsidR="006A3C2A" w:rsidRPr="008C3DDF" w:rsidTr="006D30C9">
        <w:tc>
          <w:tcPr>
            <w:tcW w:w="2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A3C2A" w:rsidRPr="008C3DDF" w:rsidRDefault="006A3C2A" w:rsidP="006A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A3E85" w:rsidRPr="008C3DDF" w:rsidRDefault="00BA3E85">
      <w:pPr>
        <w:rPr>
          <w:sz w:val="16"/>
          <w:szCs w:val="16"/>
        </w:rPr>
      </w:pPr>
    </w:p>
    <w:p w:rsidR="00801AC1" w:rsidRPr="0019622A" w:rsidRDefault="00801AC1">
      <w:pPr>
        <w:rPr>
          <w:sz w:val="16"/>
          <w:szCs w:val="16"/>
          <w:highlight w:val="cyan"/>
        </w:rPr>
      </w:pPr>
    </w:p>
    <w:p w:rsidR="00801AC1" w:rsidRDefault="00801AC1">
      <w:pPr>
        <w:rPr>
          <w:sz w:val="16"/>
          <w:szCs w:val="16"/>
          <w:highlight w:val="cyan"/>
        </w:rPr>
      </w:pPr>
    </w:p>
    <w:p w:rsidR="008E18E6" w:rsidRPr="0019622A" w:rsidRDefault="008E18E6">
      <w:pPr>
        <w:rPr>
          <w:sz w:val="16"/>
          <w:szCs w:val="16"/>
          <w:highlight w:val="cyan"/>
        </w:rPr>
      </w:pPr>
    </w:p>
    <w:p w:rsidR="00801AC1" w:rsidRPr="0019622A" w:rsidRDefault="00801AC1">
      <w:pPr>
        <w:rPr>
          <w:sz w:val="16"/>
          <w:szCs w:val="16"/>
          <w:highlight w:val="cyan"/>
        </w:rPr>
      </w:pPr>
    </w:p>
    <w:tbl>
      <w:tblPr>
        <w:tblW w:w="14850" w:type="dxa"/>
        <w:tblInd w:w="2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255"/>
        <w:gridCol w:w="824"/>
        <w:gridCol w:w="250"/>
        <w:gridCol w:w="831"/>
        <w:gridCol w:w="250"/>
        <w:gridCol w:w="830"/>
        <w:gridCol w:w="250"/>
        <w:gridCol w:w="830"/>
        <w:gridCol w:w="270"/>
        <w:gridCol w:w="785"/>
        <w:gridCol w:w="295"/>
        <w:gridCol w:w="810"/>
        <w:gridCol w:w="250"/>
        <w:gridCol w:w="830"/>
        <w:gridCol w:w="250"/>
        <w:gridCol w:w="827"/>
        <w:gridCol w:w="250"/>
        <w:gridCol w:w="743"/>
        <w:gridCol w:w="254"/>
        <w:gridCol w:w="16"/>
        <w:gridCol w:w="805"/>
        <w:gridCol w:w="250"/>
        <w:gridCol w:w="835"/>
      </w:tblGrid>
      <w:tr w:rsidR="00801AC1" w:rsidRPr="0063605C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80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3605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  <w:r w:rsidRPr="0063605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18E6" w:rsidRPr="009331CA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9331CA" w:rsidRDefault="008F0F9D" w:rsidP="00933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8E18E6" w:rsidRPr="009331C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8E18E6" w:rsidRPr="009331C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8E18E6" w:rsidRPr="009331C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right="-17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63605C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F66DED" w:rsidRDefault="006D30C9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8E6" w:rsidRPr="0063605C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63605C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605C">
              <w:rPr>
                <w:rFonts w:ascii="Angsana New" w:hAnsi="Angsana New"/>
                <w:sz w:val="24"/>
                <w:szCs w:val="24"/>
              </w:rPr>
              <w:t>25</w:t>
            </w:r>
            <w:r w:rsidRPr="0063605C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FD5D4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63605C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63605C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605C">
              <w:rPr>
                <w:rFonts w:ascii="Angsana New" w:hAnsi="Angsana New"/>
                <w:sz w:val="24"/>
                <w:szCs w:val="24"/>
              </w:rPr>
              <w:t>25</w:t>
            </w:r>
            <w:r w:rsidRPr="0063605C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DA39C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63605C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63605C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63605C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8E6" w:rsidRPr="00F66DED" w:rsidRDefault="008E18E6" w:rsidP="006D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8E18E6" w:rsidRPr="0019622A" w:rsidTr="008E18E6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19622A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60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8E6" w:rsidRPr="0019622A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0162F1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D5D4B" w:rsidRPr="00380AE0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3605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380AE0">
              <w:rPr>
                <w:rFonts w:ascii="Angsana New" w:hAnsi="Angsana New"/>
                <w:sz w:val="24"/>
                <w:szCs w:val="24"/>
              </w:rPr>
              <w:t>,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159</w:t>
            </w:r>
            <w:r w:rsidRPr="00380AE0">
              <w:rPr>
                <w:rFonts w:ascii="Angsana New" w:hAnsi="Angsana New"/>
                <w:sz w:val="24"/>
                <w:szCs w:val="24"/>
              </w:rPr>
              <w:t>.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380AE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6,878.47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5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70</w:t>
            </w:r>
            <w:r w:rsidRPr="00380AE0">
              <w:rPr>
                <w:rFonts w:ascii="Angsana New" w:hAnsi="Angsana New"/>
                <w:sz w:val="24"/>
                <w:szCs w:val="24"/>
              </w:rPr>
              <w:t>.0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380AE0" w:rsidRDefault="008F0F9D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529.61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2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97</w:t>
            </w:r>
            <w:r w:rsidRPr="00380AE0">
              <w:rPr>
                <w:rFonts w:ascii="Angsana New" w:hAnsi="Angsana New"/>
                <w:sz w:val="24"/>
                <w:szCs w:val="24"/>
              </w:rPr>
              <w:t>.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6D30C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282.13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380AE0">
              <w:rPr>
                <w:rFonts w:ascii="Angsana New" w:hAnsi="Angsana New"/>
                <w:sz w:val="24"/>
                <w:szCs w:val="24"/>
              </w:rPr>
              <w:t>.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380AE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17.37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380AE0">
              <w:rPr>
                <w:rFonts w:ascii="Angsana New" w:hAnsi="Angsana New"/>
                <w:sz w:val="24"/>
                <w:szCs w:val="24"/>
              </w:rPr>
              <w:t>,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047</w:t>
            </w:r>
            <w:r w:rsidRPr="00380AE0">
              <w:rPr>
                <w:rFonts w:ascii="Angsana New" w:hAnsi="Angsana New"/>
                <w:sz w:val="24"/>
                <w:szCs w:val="24"/>
              </w:rPr>
              <w:t>.</w:t>
            </w:r>
            <w:r w:rsidR="006D30C9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7,</w:t>
            </w:r>
            <w:r w:rsidR="008F0F9D">
              <w:rPr>
                <w:rFonts w:ascii="Angsana New" w:hAnsi="Angsana New"/>
                <w:sz w:val="24"/>
                <w:szCs w:val="24"/>
              </w:rPr>
              <w:t>707.58</w:t>
            </w:r>
          </w:p>
        </w:tc>
      </w:tr>
      <w:tr w:rsidR="00FD5D4B" w:rsidRPr="00380AE0" w:rsidTr="008542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2.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88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2.91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0.28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(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380AE0">
              <w:rPr>
                <w:rFonts w:ascii="Angsana New" w:hAnsi="Angsana New"/>
                <w:sz w:val="24"/>
                <w:szCs w:val="24"/>
              </w:rPr>
              <w:t>.1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380A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(2.91)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5D4B" w:rsidRPr="00380AE0" w:rsidTr="008542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159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6,878.47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72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.9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D5D4B" w:rsidRPr="00380AE0" w:rsidRDefault="008F0F9D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532.52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97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  <w:r w:rsidR="006D30C9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282.13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20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17.37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16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(2.91)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047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6D30C9">
              <w:rPr>
                <w:rFonts w:ascii="Angsana New" w:hAnsi="Angsana New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7,</w:t>
            </w:r>
            <w:r w:rsidR="008F0F9D">
              <w:rPr>
                <w:rFonts w:ascii="Angsana New" w:hAnsi="Angsana New"/>
                <w:b/>
                <w:bCs/>
                <w:sz w:val="24"/>
                <w:szCs w:val="24"/>
              </w:rPr>
              <w:t>707.58</w:t>
            </w:r>
          </w:p>
        </w:tc>
      </w:tr>
      <w:tr w:rsidR="00FD5D4B" w:rsidRPr="00380AE0" w:rsidTr="008542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4478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กำไรจากการจำหน่ายเงินลงทุน</w:t>
            </w:r>
          </w:p>
          <w:p w:rsidR="00FD5D4B" w:rsidRPr="00380AE0" w:rsidRDefault="00494478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FD5D4B" w:rsidRPr="00380AE0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18.06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D5D4B" w:rsidRPr="00380AE0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63</w:t>
            </w:r>
            <w:r w:rsidRPr="00380AE0">
              <w:rPr>
                <w:rFonts w:ascii="Angsana New" w:hAnsi="Angsana New"/>
                <w:sz w:val="24"/>
                <w:szCs w:val="24"/>
              </w:rPr>
              <w:t>.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34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35.91</w:t>
            </w:r>
          </w:p>
        </w:tc>
      </w:tr>
      <w:tr w:rsidR="00FD5D4B" w:rsidRPr="00380AE0" w:rsidTr="006D30C9">
        <w:trPr>
          <w:trHeight w:val="33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D5D4B" w:rsidRPr="004E59C1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6D30C9">
              <w:rPr>
                <w:rFonts w:ascii="Angsana New" w:hAnsi="Angsana New"/>
                <w:b/>
                <w:bCs/>
                <w:sz w:val="24"/>
                <w:szCs w:val="24"/>
              </w:rPr>
              <w:t>128.99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7,</w:t>
            </w:r>
            <w:r w:rsidR="008F0F9D">
              <w:rPr>
                <w:rFonts w:ascii="Angsana New" w:hAnsi="Angsana New"/>
                <w:b/>
                <w:bCs/>
                <w:sz w:val="24"/>
                <w:szCs w:val="24"/>
              </w:rPr>
              <w:t>743.49</w:t>
            </w:r>
          </w:p>
        </w:tc>
      </w:tr>
      <w:tr w:rsidR="00FD5D4B" w:rsidRPr="00380AE0" w:rsidTr="006D30C9">
        <w:trPr>
          <w:trHeight w:val="23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5D4B" w:rsidRPr="00380AE0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380A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ส่วนงานที่รายงานก่อ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นต้นทุน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 xml:space="preserve">   ทางการเงินและภาษีเงินได้          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</w:t>
            </w:r>
            <w:r w:rsidR="00BC704C" w:rsidRPr="00D27C14">
              <w:rPr>
                <w:rFonts w:ascii="Angsana New" w:hAnsi="Angsana New"/>
                <w:sz w:val="24"/>
                <w:szCs w:val="24"/>
              </w:rPr>
              <w:t>186.38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</w:t>
            </w:r>
            <w:r w:rsidR="001A69B6">
              <w:rPr>
                <w:rFonts w:ascii="Angsana New" w:hAnsi="Angsana New"/>
                <w:sz w:val="24"/>
                <w:szCs w:val="24"/>
              </w:rPr>
              <w:t>235.37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 w:hint="cs"/>
                <w:sz w:val="24"/>
                <w:szCs w:val="24"/>
                <w:cs/>
              </w:rPr>
              <w:t>111</w:t>
            </w:r>
            <w:r w:rsidRPr="00D27C14">
              <w:rPr>
                <w:rFonts w:ascii="Angsana New" w:hAnsi="Angsana New"/>
                <w:sz w:val="24"/>
                <w:szCs w:val="24"/>
              </w:rPr>
              <w:t>.6</w:t>
            </w:r>
            <w:r w:rsidR="00BB326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D27C14" w:rsidRDefault="001A69B6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167.26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D27C14">
              <w:rPr>
                <w:rFonts w:ascii="Angsana New" w:hAnsi="Angsana New"/>
                <w:sz w:val="24"/>
                <w:szCs w:val="24"/>
              </w:rPr>
              <w:t>.</w:t>
            </w:r>
            <w:r w:rsidRPr="00D27C14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BB326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1A69B6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10.93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BB3260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59.17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(</w:t>
            </w:r>
            <w:r w:rsidR="001A69B6">
              <w:rPr>
                <w:rFonts w:ascii="Angsana New" w:hAnsi="Angsana New"/>
                <w:sz w:val="24"/>
                <w:szCs w:val="24"/>
              </w:rPr>
              <w:t>39.29</w:t>
            </w:r>
            <w:r w:rsidRPr="00D27C1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BB3260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1A69B6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6.33</w:t>
            </w:r>
            <w:r w:rsidRPr="00D27C1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1,3</w:t>
            </w:r>
            <w:r w:rsidR="00BC704C" w:rsidRPr="00D27C14">
              <w:rPr>
                <w:rFonts w:ascii="Angsana New" w:hAnsi="Angsana New"/>
                <w:sz w:val="24"/>
                <w:szCs w:val="24"/>
              </w:rPr>
              <w:t>85.36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1,367.94</w:t>
            </w:r>
          </w:p>
        </w:tc>
      </w:tr>
      <w:tr w:rsidR="00FD5D4B" w:rsidRPr="00380AE0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(</w:t>
            </w:r>
            <w:r w:rsidRPr="00D27C14">
              <w:rPr>
                <w:rFonts w:ascii="Angsana New" w:hAnsi="Angsana New" w:hint="cs"/>
                <w:sz w:val="24"/>
                <w:szCs w:val="24"/>
                <w:cs/>
              </w:rPr>
              <w:t>41</w:t>
            </w:r>
            <w:r w:rsidRPr="00D27C14">
              <w:rPr>
                <w:rFonts w:ascii="Angsana New" w:hAnsi="Angsana New"/>
                <w:sz w:val="24"/>
                <w:szCs w:val="24"/>
              </w:rPr>
              <w:t>.8</w:t>
            </w:r>
            <w:r w:rsidR="00AB5CD4" w:rsidRPr="00D27C14">
              <w:rPr>
                <w:rFonts w:ascii="Angsana New" w:hAnsi="Angsana New"/>
                <w:sz w:val="24"/>
                <w:szCs w:val="24"/>
              </w:rPr>
              <w:t>6</w:t>
            </w:r>
            <w:r w:rsidRPr="00D27C1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(31.98)</w:t>
            </w:r>
          </w:p>
        </w:tc>
      </w:tr>
      <w:tr w:rsidR="00FD5D4B" w:rsidRPr="00380AE0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80AE0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3</w:t>
            </w:r>
            <w:r w:rsidRPr="00D27C14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D27C14">
              <w:rPr>
                <w:rFonts w:ascii="Angsana New" w:hAnsi="Angsana New"/>
                <w:sz w:val="24"/>
                <w:szCs w:val="24"/>
              </w:rPr>
              <w:t>.</w:t>
            </w:r>
            <w:r w:rsidRPr="00D27C14">
              <w:rPr>
                <w:rFonts w:ascii="Angsana New" w:hAnsi="Angsana New" w:hint="cs"/>
                <w:sz w:val="24"/>
                <w:szCs w:val="24"/>
                <w:cs/>
              </w:rPr>
              <w:t>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30.65</w:t>
            </w:r>
          </w:p>
        </w:tc>
      </w:tr>
      <w:tr w:rsidR="00FD5D4B" w:rsidRPr="00380AE0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D5D4B" w:rsidRPr="00D27C14" w:rsidRDefault="00AB5CD4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7C14">
              <w:rPr>
                <w:rFonts w:ascii="Angsana New" w:hAnsi="Angsana New"/>
                <w:b/>
                <w:bCs/>
                <w:sz w:val="24"/>
                <w:szCs w:val="24"/>
              </w:rPr>
              <w:t>1,375.5</w:t>
            </w:r>
            <w:r w:rsidR="002576BF" w:rsidRPr="00D27C14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D4B" w:rsidRPr="00D27C14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D5D4B" w:rsidRPr="00380AE0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1,366.61</w:t>
            </w:r>
          </w:p>
        </w:tc>
      </w:tr>
      <w:tr w:rsidR="00FD5D4B" w:rsidRPr="0019622A" w:rsidTr="006D30C9"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19622A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D5D4B" w:rsidRPr="00A23702" w:rsidRDefault="00FD5D4B" w:rsidP="00FD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</w:p>
        </w:tc>
      </w:tr>
    </w:tbl>
    <w:p w:rsidR="00801AC1" w:rsidRPr="0019622A" w:rsidRDefault="00801AC1">
      <w:pPr>
        <w:rPr>
          <w:sz w:val="16"/>
          <w:szCs w:val="16"/>
          <w:highlight w:val="yellow"/>
        </w:rPr>
      </w:pPr>
    </w:p>
    <w:p w:rsidR="00801AC1" w:rsidRPr="0019622A" w:rsidRDefault="00801AC1">
      <w:pPr>
        <w:rPr>
          <w:sz w:val="16"/>
          <w:szCs w:val="16"/>
          <w:highlight w:val="yellow"/>
        </w:rPr>
      </w:pPr>
    </w:p>
    <w:p w:rsidR="00801AC1" w:rsidRPr="0019622A" w:rsidRDefault="00801AC1">
      <w:pPr>
        <w:rPr>
          <w:sz w:val="16"/>
          <w:szCs w:val="16"/>
          <w:highlight w:val="yellow"/>
        </w:rPr>
      </w:pPr>
    </w:p>
    <w:p w:rsidR="00801AC1" w:rsidRPr="0019622A" w:rsidRDefault="00801AC1">
      <w:pPr>
        <w:rPr>
          <w:sz w:val="16"/>
          <w:szCs w:val="16"/>
          <w:highlight w:val="yellow"/>
        </w:rPr>
      </w:pPr>
    </w:p>
    <w:p w:rsidR="00801AC1" w:rsidRPr="0019622A" w:rsidRDefault="00801AC1">
      <w:pPr>
        <w:rPr>
          <w:sz w:val="16"/>
          <w:szCs w:val="16"/>
          <w:highlight w:val="yellow"/>
        </w:rPr>
      </w:pPr>
    </w:p>
    <w:p w:rsidR="00801AC1" w:rsidRPr="0019622A" w:rsidRDefault="00801AC1">
      <w:pPr>
        <w:rPr>
          <w:sz w:val="16"/>
          <w:szCs w:val="16"/>
          <w:highlight w:val="yellow"/>
        </w:rPr>
      </w:pPr>
    </w:p>
    <w:tbl>
      <w:tblPr>
        <w:tblW w:w="14828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719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742"/>
        <w:gridCol w:w="251"/>
        <w:gridCol w:w="715"/>
        <w:gridCol w:w="250"/>
        <w:gridCol w:w="809"/>
        <w:gridCol w:w="250"/>
        <w:gridCol w:w="21"/>
        <w:gridCol w:w="806"/>
        <w:gridCol w:w="250"/>
        <w:gridCol w:w="852"/>
        <w:gridCol w:w="254"/>
        <w:gridCol w:w="16"/>
        <w:gridCol w:w="805"/>
        <w:gridCol w:w="250"/>
        <w:gridCol w:w="828"/>
        <w:gridCol w:w="11"/>
      </w:tblGrid>
      <w:tr w:rsidR="001E6A52" w:rsidTr="001E6A52">
        <w:trPr>
          <w:tblHeader/>
        </w:trPr>
        <w:tc>
          <w:tcPr>
            <w:tcW w:w="2700" w:type="dxa"/>
            <w:vAlign w:val="center"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vAlign w:val="center"/>
            <w:hideMark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vAlign w:val="center"/>
            <w:hideMark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4"/>
            <w:vAlign w:val="center"/>
            <w:hideMark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Align w:val="center"/>
            <w:hideMark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1" w:type="dxa"/>
            <w:gridSpan w:val="2"/>
            <w:vAlign w:val="center"/>
            <w:hideMark/>
          </w:tcPr>
          <w:p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center"/>
            <w:hideMark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vAlign w:val="center"/>
            <w:hideMark/>
          </w:tcPr>
          <w:p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vAlign w:val="center"/>
            <w:hideMark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E6A52" w:rsidTr="001E6A52">
        <w:trPr>
          <w:trHeight w:val="80"/>
          <w:tblHeader/>
        </w:trPr>
        <w:tc>
          <w:tcPr>
            <w:tcW w:w="2700" w:type="dxa"/>
            <w:vAlign w:val="center"/>
          </w:tcPr>
          <w:p w:rsidR="001E6A52" w:rsidRPr="009A4E0C" w:rsidRDefault="001E6A52" w:rsidP="001E6A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255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7" w:firstLine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gridSpan w:val="2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27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51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54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</w:p>
        </w:tc>
      </w:tr>
      <w:tr w:rsidR="001E6A52" w:rsidTr="001E6A52">
        <w:trPr>
          <w:tblHeader/>
        </w:trPr>
        <w:tc>
          <w:tcPr>
            <w:tcW w:w="2700" w:type="dxa"/>
            <w:vAlign w:val="center"/>
          </w:tcPr>
          <w:p w:rsidR="001E6A52" w:rsidRPr="009A4E0C" w:rsidRDefault="001E6A52" w:rsidP="001E6A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5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gridSpan w:val="2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1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4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E0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E6A52" w:rsidTr="001E6A52">
        <w:trPr>
          <w:gridAfter w:val="1"/>
          <w:wAfter w:w="11" w:type="dxa"/>
          <w:tblHeader/>
        </w:trPr>
        <w:tc>
          <w:tcPr>
            <w:tcW w:w="2700" w:type="dxa"/>
            <w:vAlign w:val="center"/>
          </w:tcPr>
          <w:p w:rsidR="001E6A52" w:rsidRPr="009A4E0C" w:rsidRDefault="001E6A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117" w:type="dxa"/>
            <w:gridSpan w:val="26"/>
            <w:vAlign w:val="center"/>
            <w:hideMark/>
          </w:tcPr>
          <w:p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4E0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E6A52" w:rsidRPr="00380AE0" w:rsidTr="001E6A52">
        <w:trPr>
          <w:trHeight w:val="80"/>
        </w:trPr>
        <w:tc>
          <w:tcPr>
            <w:tcW w:w="2700" w:type="dxa"/>
            <w:hideMark/>
          </w:tcPr>
          <w:p w:rsidR="001E6A52" w:rsidRPr="00380AE0" w:rsidRDefault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719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380AE0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</w:tcPr>
          <w:p w:rsidR="001E6A52" w:rsidRPr="00380AE0" w:rsidRDefault="001E6A52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6A52" w:rsidRPr="00380AE0" w:rsidTr="001E6A52">
        <w:tc>
          <w:tcPr>
            <w:tcW w:w="2700" w:type="dxa"/>
            <w:hideMark/>
          </w:tcPr>
          <w:p w:rsidR="001E6A52" w:rsidRPr="00380AE0" w:rsidRDefault="001E6A52" w:rsidP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719" w:type="dxa"/>
            <w:vAlign w:val="center"/>
          </w:tcPr>
          <w:p w:rsidR="001E6A52" w:rsidRPr="00D27C14" w:rsidRDefault="00662F8D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29,987.32</w:t>
            </w:r>
          </w:p>
        </w:tc>
        <w:tc>
          <w:tcPr>
            <w:tcW w:w="25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24,986.21</w:t>
            </w: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7,097.15</w:t>
            </w: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7,086.32</w:t>
            </w:r>
          </w:p>
        </w:tc>
        <w:tc>
          <w:tcPr>
            <w:tcW w:w="270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1,908.62</w:t>
            </w:r>
          </w:p>
        </w:tc>
        <w:tc>
          <w:tcPr>
            <w:tcW w:w="27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1,941.85</w:t>
            </w:r>
          </w:p>
        </w:tc>
        <w:tc>
          <w:tcPr>
            <w:tcW w:w="251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1,050.00</w:t>
            </w: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1,277.80</w:t>
            </w: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(15.49)</w:t>
            </w: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(12.68)</w:t>
            </w:r>
          </w:p>
        </w:tc>
        <w:tc>
          <w:tcPr>
            <w:tcW w:w="25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1E6A52" w:rsidRPr="00D27C14" w:rsidRDefault="00662F8D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40,027.60</w:t>
            </w: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  <w:hideMark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35,279.50</w:t>
            </w:r>
          </w:p>
        </w:tc>
      </w:tr>
      <w:tr w:rsidR="001E6A52" w:rsidRPr="00380AE0" w:rsidTr="001E6A52">
        <w:tc>
          <w:tcPr>
            <w:tcW w:w="2700" w:type="dxa"/>
            <w:hideMark/>
          </w:tcPr>
          <w:p w:rsidR="001E6A52" w:rsidRPr="00380AE0" w:rsidRDefault="001E6A52" w:rsidP="00EE2A6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71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1,930.29</w:t>
            </w: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center"/>
            <w:hideMark/>
          </w:tcPr>
          <w:p w:rsidR="001E6A52" w:rsidRPr="00380AE0" w:rsidRDefault="00EE2A69" w:rsidP="00EE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</w:t>
            </w:r>
            <w:r w:rsidR="001E6A52" w:rsidRPr="00380AE0">
              <w:rPr>
                <w:rFonts w:ascii="Angsana New" w:hAnsi="Angsana New"/>
                <w:sz w:val="24"/>
                <w:szCs w:val="24"/>
              </w:rPr>
              <w:t>,</w:t>
            </w:r>
            <w:r w:rsidRPr="00380AE0">
              <w:rPr>
                <w:rFonts w:ascii="Angsana New" w:hAnsi="Angsana New"/>
                <w:sz w:val="24"/>
                <w:szCs w:val="24"/>
              </w:rPr>
              <w:t>965</w:t>
            </w:r>
            <w:r w:rsidR="001E6A52" w:rsidRPr="00380AE0">
              <w:rPr>
                <w:rFonts w:ascii="Angsana New" w:hAnsi="Angsana New"/>
                <w:sz w:val="24"/>
                <w:szCs w:val="24"/>
              </w:rPr>
              <w:t>.</w:t>
            </w:r>
            <w:r w:rsidRPr="00380AE0">
              <w:rPr>
                <w:rFonts w:ascii="Angsana New" w:hAnsi="Angsana New"/>
                <w:sz w:val="24"/>
                <w:szCs w:val="24"/>
              </w:rPr>
              <w:t>09</w:t>
            </w:r>
          </w:p>
        </w:tc>
      </w:tr>
      <w:tr w:rsidR="00EE2A69" w:rsidRPr="00380AE0" w:rsidTr="00EE2A69">
        <w:tc>
          <w:tcPr>
            <w:tcW w:w="2700" w:type="dxa"/>
          </w:tcPr>
          <w:p w:rsidR="00EE2A69" w:rsidRPr="00380AE0" w:rsidRDefault="00EE2A69" w:rsidP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80AE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719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EE2A69" w:rsidRPr="00D27C14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E2A69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1,412.13</w:t>
            </w:r>
          </w:p>
        </w:tc>
        <w:tc>
          <w:tcPr>
            <w:tcW w:w="250" w:type="dxa"/>
            <w:vAlign w:val="center"/>
          </w:tcPr>
          <w:p w:rsidR="00EE2A69" w:rsidRPr="00380AE0" w:rsidRDefault="00EE2A69" w:rsidP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E2A69" w:rsidRPr="00380AE0" w:rsidRDefault="00EE2A69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1,435.22</w:t>
            </w:r>
          </w:p>
        </w:tc>
      </w:tr>
      <w:tr w:rsidR="001E6A52" w:rsidRPr="00380AE0" w:rsidTr="001E6A52">
        <w:tc>
          <w:tcPr>
            <w:tcW w:w="2700" w:type="dxa"/>
            <w:hideMark/>
          </w:tcPr>
          <w:p w:rsidR="001E6A52" w:rsidRPr="00380AE0" w:rsidRDefault="001E6A52" w:rsidP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71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6A52" w:rsidRPr="00D27C14" w:rsidRDefault="00662F8D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589.9</w:t>
            </w:r>
            <w:r w:rsidR="0092355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521.85</w:t>
            </w:r>
          </w:p>
        </w:tc>
      </w:tr>
      <w:tr w:rsidR="001E6A52" w:rsidRPr="00380AE0" w:rsidTr="001E6A52">
        <w:trPr>
          <w:trHeight w:val="333"/>
        </w:trPr>
        <w:tc>
          <w:tcPr>
            <w:tcW w:w="2700" w:type="dxa"/>
            <w:hideMark/>
          </w:tcPr>
          <w:p w:rsidR="001E6A52" w:rsidRPr="00380AE0" w:rsidRDefault="001E6A52" w:rsidP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71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E6A52" w:rsidRPr="00D27C14" w:rsidRDefault="00662F8D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7C14">
              <w:rPr>
                <w:rFonts w:ascii="Angsana New" w:hAnsi="Angsana New"/>
                <w:b/>
                <w:bCs/>
                <w:sz w:val="24"/>
                <w:szCs w:val="24"/>
              </w:rPr>
              <w:t>43,959.9</w:t>
            </w:r>
            <w:r w:rsidR="0092355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39,201.66</w:t>
            </w:r>
          </w:p>
        </w:tc>
      </w:tr>
      <w:tr w:rsidR="001E6A52" w:rsidRPr="00380AE0" w:rsidTr="001E6A52">
        <w:trPr>
          <w:trHeight w:val="232"/>
        </w:trPr>
        <w:tc>
          <w:tcPr>
            <w:tcW w:w="2700" w:type="dxa"/>
            <w:hideMark/>
          </w:tcPr>
          <w:p w:rsidR="001E6A52" w:rsidRPr="00380AE0" w:rsidRDefault="001E6A52" w:rsidP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6A52" w:rsidRPr="00380AE0" w:rsidTr="001E6A52">
        <w:tc>
          <w:tcPr>
            <w:tcW w:w="2700" w:type="dxa"/>
            <w:hideMark/>
          </w:tcPr>
          <w:p w:rsidR="001E6A52" w:rsidRPr="00380AE0" w:rsidRDefault="001E6A52" w:rsidP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719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bottom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6A52" w:rsidRPr="00380AE0" w:rsidTr="001E6A52">
        <w:tc>
          <w:tcPr>
            <w:tcW w:w="2700" w:type="dxa"/>
            <w:hideMark/>
          </w:tcPr>
          <w:p w:rsidR="001E6A52" w:rsidRPr="00380AE0" w:rsidRDefault="001E6A52" w:rsidP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719" w:type="dxa"/>
            <w:vAlign w:val="bottom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16,</w:t>
            </w:r>
            <w:r w:rsidR="00662F8D" w:rsidRPr="00D27C14">
              <w:rPr>
                <w:rFonts w:ascii="Angsana New" w:hAnsi="Angsana New"/>
                <w:sz w:val="24"/>
                <w:szCs w:val="24"/>
              </w:rPr>
              <w:t>389.49</w:t>
            </w:r>
          </w:p>
        </w:tc>
        <w:tc>
          <w:tcPr>
            <w:tcW w:w="255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11,746.49</w:t>
            </w: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6,913.30</w:t>
            </w: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7,065.69</w:t>
            </w:r>
          </w:p>
        </w:tc>
        <w:tc>
          <w:tcPr>
            <w:tcW w:w="270" w:type="dxa"/>
            <w:gridSpan w:val="2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976.93</w:t>
            </w:r>
          </w:p>
        </w:tc>
        <w:tc>
          <w:tcPr>
            <w:tcW w:w="27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1,008.78</w:t>
            </w:r>
          </w:p>
        </w:tc>
        <w:tc>
          <w:tcPr>
            <w:tcW w:w="251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3,550.38</w:t>
            </w: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3,299.47</w:t>
            </w: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bottom"/>
          </w:tcPr>
          <w:p w:rsidR="001E6A52" w:rsidRPr="00D27C14" w:rsidRDefault="006D356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(2</w:t>
            </w:r>
            <w:r w:rsidR="00FD5D4B" w:rsidRPr="00D27C14">
              <w:rPr>
                <w:rFonts w:ascii="Angsana New" w:hAnsi="Angsana New"/>
                <w:sz w:val="24"/>
                <w:szCs w:val="24"/>
              </w:rPr>
              <w:t>.28)</w:t>
            </w:r>
          </w:p>
        </w:tc>
        <w:tc>
          <w:tcPr>
            <w:tcW w:w="250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bottom"/>
            <w:hideMark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4" w:type="dxa"/>
            <w:vAlign w:val="bottom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27,</w:t>
            </w:r>
            <w:r w:rsidR="005F5638" w:rsidRPr="00D27C14">
              <w:rPr>
                <w:rFonts w:ascii="Angsana New" w:hAnsi="Angsana New"/>
                <w:sz w:val="24"/>
                <w:szCs w:val="24"/>
              </w:rPr>
              <w:t>827.82</w:t>
            </w:r>
          </w:p>
        </w:tc>
        <w:tc>
          <w:tcPr>
            <w:tcW w:w="250" w:type="dxa"/>
            <w:vAlign w:val="bottom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23,</w:t>
            </w:r>
            <w:r w:rsidRPr="00380AE0">
              <w:rPr>
                <w:rFonts w:ascii="Angsana New" w:hAnsi="Angsana New"/>
                <w:sz w:val="24"/>
                <w:szCs w:val="24"/>
                <w:cs/>
              </w:rPr>
              <w:t>121.66</w:t>
            </w:r>
          </w:p>
        </w:tc>
      </w:tr>
      <w:tr w:rsidR="001E6A52" w:rsidRPr="00380AE0" w:rsidTr="001E6A52">
        <w:tc>
          <w:tcPr>
            <w:tcW w:w="2700" w:type="dxa"/>
            <w:hideMark/>
          </w:tcPr>
          <w:p w:rsidR="001E6A52" w:rsidRPr="00380AE0" w:rsidRDefault="001E6A52" w:rsidP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71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27C14">
              <w:rPr>
                <w:rFonts w:ascii="Angsana New" w:hAnsi="Angsana New"/>
                <w:sz w:val="24"/>
                <w:szCs w:val="24"/>
              </w:rPr>
              <w:t>198.</w:t>
            </w:r>
            <w:r w:rsidR="0092355D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80AE0">
              <w:rPr>
                <w:rFonts w:ascii="Angsana New" w:hAnsi="Angsana New"/>
                <w:sz w:val="24"/>
                <w:szCs w:val="24"/>
              </w:rPr>
              <w:t>190.30</w:t>
            </w:r>
          </w:p>
        </w:tc>
      </w:tr>
      <w:tr w:rsidR="001E6A52" w:rsidTr="001E6A52">
        <w:tc>
          <w:tcPr>
            <w:tcW w:w="2700" w:type="dxa"/>
            <w:hideMark/>
          </w:tcPr>
          <w:p w:rsidR="001E6A52" w:rsidRPr="00380AE0" w:rsidRDefault="001E6A52" w:rsidP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71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1E6A52" w:rsidRPr="00D27C14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E6A52" w:rsidRPr="00D27C14" w:rsidRDefault="00FD5D4B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7C1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D379CB" w:rsidRPr="00D27C14">
              <w:rPr>
                <w:rFonts w:ascii="Angsana New" w:hAnsi="Angsana New"/>
                <w:b/>
                <w:bCs/>
                <w:sz w:val="24"/>
                <w:szCs w:val="24"/>
              </w:rPr>
              <w:t>8,025.9</w:t>
            </w:r>
            <w:r w:rsidR="0092355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</w:tcPr>
          <w:p w:rsidR="001E6A52" w:rsidRPr="00380AE0" w:rsidRDefault="001E6A52" w:rsidP="001E6A52">
            <w:pPr>
              <w:tabs>
                <w:tab w:val="clear" w:pos="227"/>
                <w:tab w:val="clear" w:pos="454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80AE0">
              <w:rPr>
                <w:rFonts w:ascii="Angsana New" w:hAnsi="Angsana New"/>
                <w:b/>
                <w:bCs/>
                <w:sz w:val="24"/>
                <w:szCs w:val="24"/>
              </w:rPr>
              <w:t>23,311.96</w:t>
            </w:r>
          </w:p>
        </w:tc>
      </w:tr>
    </w:tbl>
    <w:p w:rsidR="00AF376F" w:rsidRPr="004B707B" w:rsidRDefault="00AF376F" w:rsidP="009A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  <w:sectPr w:rsidR="00AF376F" w:rsidRPr="004B707B" w:rsidSect="00A66F35">
          <w:pgSz w:w="16834" w:h="11909" w:orient="landscape" w:code="9"/>
          <w:pgMar w:top="692" w:right="1151" w:bottom="578" w:left="1440" w:header="720" w:footer="720" w:gutter="0"/>
          <w:cols w:space="720"/>
        </w:sectPr>
      </w:pPr>
    </w:p>
    <w:p w:rsidR="002F1C5B" w:rsidRPr="004B707B" w:rsidRDefault="002F1C5B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AD3FCA" w:rsidRPr="00D27C14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</w:rPr>
      </w:pPr>
    </w:p>
    <w:p w:rsidR="009A3B66" w:rsidRPr="00C67749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B7B8D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 อัตราภาษีเงินได้ที่แท้จริงรวมของ</w:t>
      </w:r>
      <w:r w:rsidRPr="00FB7B8D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B7B8D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F766D4">
        <w:rPr>
          <w:rFonts w:ascii="Angsana New" w:hAnsi="Angsana New"/>
          <w:sz w:val="30"/>
          <w:szCs w:val="30"/>
          <w:cs/>
        </w:rPr>
        <w:t>เป็นระยะเวลา</w:t>
      </w:r>
      <w:r w:rsidR="00801AC1" w:rsidRPr="00F766D4">
        <w:rPr>
          <w:rFonts w:ascii="Angsana New" w:hAnsi="Angsana New" w:hint="cs"/>
          <w:sz w:val="30"/>
          <w:szCs w:val="30"/>
          <w:cs/>
        </w:rPr>
        <w:t>หก</w:t>
      </w:r>
      <w:r w:rsidRPr="00F766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84FE4" w:rsidRPr="00F766D4">
        <w:rPr>
          <w:rFonts w:ascii="Angsana New" w:hAnsi="Angsana New"/>
          <w:sz w:val="30"/>
          <w:szCs w:val="30"/>
        </w:rPr>
        <w:t>3</w:t>
      </w:r>
      <w:r w:rsidR="00CD2835" w:rsidRPr="00F766D4">
        <w:rPr>
          <w:rFonts w:ascii="Angsana New" w:hAnsi="Angsana New"/>
          <w:sz w:val="30"/>
          <w:szCs w:val="30"/>
        </w:rPr>
        <w:t>1</w:t>
      </w:r>
      <w:r w:rsidR="00684FE4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766D4">
        <w:rPr>
          <w:rFonts w:ascii="Angsana New" w:hAnsi="Angsana New" w:hint="cs"/>
          <w:sz w:val="30"/>
          <w:szCs w:val="30"/>
          <w:cs/>
        </w:rPr>
        <w:t>มีนาคม</w:t>
      </w:r>
      <w:r w:rsidR="00684FE4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766D4">
        <w:rPr>
          <w:rFonts w:ascii="Angsana New" w:hAnsi="Angsana New"/>
          <w:sz w:val="30"/>
          <w:szCs w:val="30"/>
        </w:rPr>
        <w:t>256</w:t>
      </w:r>
      <w:r w:rsidR="00550605" w:rsidRPr="00F766D4">
        <w:rPr>
          <w:rFonts w:ascii="Angsana New" w:hAnsi="Angsana New"/>
          <w:sz w:val="30"/>
          <w:szCs w:val="30"/>
        </w:rPr>
        <w:t>2</w:t>
      </w:r>
      <w:r w:rsidRPr="00F766D4">
        <w:rPr>
          <w:rFonts w:ascii="Angsana New" w:hAnsi="Angsana New"/>
          <w:sz w:val="30"/>
          <w:szCs w:val="30"/>
          <w:cs/>
        </w:rPr>
        <w:t xml:space="preserve"> คือ</w:t>
      </w:r>
      <w:r w:rsidRPr="00D27C14">
        <w:rPr>
          <w:rFonts w:ascii="Angsana New" w:hAnsi="Angsana New"/>
          <w:sz w:val="30"/>
          <w:szCs w:val="30"/>
          <w:cs/>
        </w:rPr>
        <w:t>ร้อยล</w:t>
      </w:r>
      <w:r w:rsidRPr="00D27C14">
        <w:rPr>
          <w:rFonts w:ascii="Angsana New" w:hAnsi="Angsana New" w:hint="cs"/>
          <w:sz w:val="30"/>
          <w:szCs w:val="30"/>
          <w:cs/>
        </w:rPr>
        <w:t xml:space="preserve">ะ </w:t>
      </w:r>
      <w:r w:rsidR="00FC7DD6" w:rsidRPr="00D27C14">
        <w:rPr>
          <w:rFonts w:ascii="Angsana New" w:hAnsi="Angsana New"/>
          <w:sz w:val="30"/>
          <w:szCs w:val="30"/>
        </w:rPr>
        <w:t>19.07</w:t>
      </w:r>
      <w:r w:rsidR="006A10AE" w:rsidRPr="00D27C14">
        <w:rPr>
          <w:rFonts w:ascii="Angsana New" w:hAnsi="Angsana New"/>
          <w:sz w:val="30"/>
          <w:szCs w:val="30"/>
        </w:rPr>
        <w:t xml:space="preserve"> </w:t>
      </w:r>
      <w:r w:rsidRPr="00D27C14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FC7DD6" w:rsidRPr="00D27C14">
        <w:rPr>
          <w:rFonts w:ascii="Angsana New" w:hAnsi="Angsana New"/>
          <w:sz w:val="30"/>
          <w:szCs w:val="30"/>
        </w:rPr>
        <w:t>5.</w:t>
      </w:r>
      <w:r w:rsidR="00BC704C" w:rsidRPr="00D27C14">
        <w:rPr>
          <w:rFonts w:ascii="Angsana New" w:hAnsi="Angsana New"/>
          <w:sz w:val="30"/>
          <w:szCs w:val="30"/>
        </w:rPr>
        <w:t>38</w:t>
      </w:r>
      <w:r w:rsidRPr="00D27C14">
        <w:rPr>
          <w:rFonts w:ascii="Angsana New" w:hAnsi="Angsana New"/>
          <w:sz w:val="30"/>
          <w:szCs w:val="30"/>
        </w:rPr>
        <w:t xml:space="preserve"> </w:t>
      </w:r>
      <w:r w:rsidRPr="00D27C14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D56BED" w:rsidRPr="00C67749" w:rsidRDefault="00D56BED" w:rsidP="003332CF">
      <w:pPr>
        <w:tabs>
          <w:tab w:val="clear" w:pos="454"/>
          <w:tab w:val="left" w:pos="540"/>
        </w:tabs>
        <w:spacing w:line="240" w:lineRule="auto"/>
        <w:ind w:right="95"/>
        <w:jc w:val="thaiDistribute"/>
        <w:rPr>
          <w:rFonts w:ascii="Angsana New" w:hAnsi="Angsana New"/>
          <w:sz w:val="20"/>
          <w:szCs w:val="20"/>
        </w:rPr>
      </w:pPr>
    </w:p>
    <w:p w:rsidR="009A3B66" w:rsidRPr="004B707B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  <w:cs/>
        </w:rPr>
      </w:pPr>
      <w:r w:rsidRPr="00C67749">
        <w:rPr>
          <w:rFonts w:ascii="Angsana New" w:hAnsi="Angsana New"/>
          <w:sz w:val="30"/>
          <w:szCs w:val="30"/>
          <w:cs/>
        </w:rPr>
        <w:t>จำนวนภาษีเงินได้</w:t>
      </w:r>
      <w:r w:rsidRPr="00C67749">
        <w:rPr>
          <w:rFonts w:ascii="Angsana New" w:hAnsi="Angsana New" w:hint="cs"/>
          <w:sz w:val="30"/>
          <w:szCs w:val="30"/>
          <w:cs/>
        </w:rPr>
        <w:t>ในงบกำไรขาดทุนเฉพาะกิจการ</w:t>
      </w:r>
      <w:r w:rsidR="00D56BED" w:rsidRPr="00C67749">
        <w:rPr>
          <w:rFonts w:ascii="Angsana New" w:hAnsi="Angsana New" w:hint="cs"/>
          <w:sz w:val="30"/>
          <w:szCs w:val="30"/>
          <w:cs/>
        </w:rPr>
        <w:t>น้อยกว่า</w:t>
      </w:r>
      <w:r w:rsidRPr="00C67749">
        <w:rPr>
          <w:rFonts w:ascii="Angsana New" w:hAnsi="Angsana New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Pr="00C67749">
        <w:rPr>
          <w:rFonts w:ascii="Angsana New" w:hAnsi="Angsana New" w:hint="cs"/>
          <w:sz w:val="30"/>
          <w:szCs w:val="30"/>
          <w:cs/>
        </w:rPr>
        <w:t>งวด เนื่องจาก</w:t>
      </w:r>
      <w:r w:rsidR="00DB309B" w:rsidRPr="00C67749">
        <w:rPr>
          <w:rFonts w:ascii="Angsana New" w:hAnsi="Angsana New" w:hint="cs"/>
          <w:sz w:val="30"/>
          <w:szCs w:val="30"/>
          <w:cs/>
        </w:rPr>
        <w:t>การได้รับยกเว้นภาษีสำหรับ</w:t>
      </w:r>
      <w:r w:rsidR="00D56BED" w:rsidRPr="00C67749">
        <w:rPr>
          <w:rFonts w:ascii="Angsana New" w:hAnsi="Angsana New" w:hint="cs"/>
          <w:sz w:val="30"/>
          <w:szCs w:val="30"/>
          <w:cs/>
        </w:rPr>
        <w:t>รายได้เงินปันผล</w:t>
      </w:r>
      <w:r w:rsidR="00DB309B" w:rsidRPr="00C67749">
        <w:rPr>
          <w:rFonts w:ascii="Angsana New" w:hAnsi="Angsana New" w:hint="cs"/>
          <w:sz w:val="30"/>
          <w:szCs w:val="30"/>
          <w:cs/>
        </w:rPr>
        <w:t>รับ</w:t>
      </w:r>
      <w:r w:rsidR="004D2B73">
        <w:rPr>
          <w:rFonts w:ascii="Angsana New" w:hAnsi="Angsana New" w:hint="cs"/>
          <w:sz w:val="30"/>
          <w:szCs w:val="30"/>
          <w:cs/>
        </w:rPr>
        <w:t>และการกลับรายการค่าเผื่อการด้อยค่าที่เกิดจากการขายเงินลงทุนในบริษัทย่อย</w:t>
      </w:r>
    </w:p>
    <w:p w:rsidR="00962209" w:rsidRPr="00D27C14" w:rsidRDefault="0096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8B0F37" w:rsidRDefault="008B0F37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182729" w:rsidRDefault="00182729" w:rsidP="0018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34A65" w:rsidRDefault="00B34A65" w:rsidP="00B34A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791A">
        <w:rPr>
          <w:rFonts w:ascii="Angsana New" w:hAnsi="Angsana New" w:hint="cs"/>
          <w:sz w:val="30"/>
          <w:szCs w:val="30"/>
          <w:cs/>
        </w:rPr>
        <w:t>ในการประชุมสามัญ</w:t>
      </w:r>
      <w:r w:rsidR="00EA2CB4" w:rsidRPr="00EF646B">
        <w:rPr>
          <w:rFonts w:ascii="Angsana New" w:hAnsi="Angsana New"/>
          <w:sz w:val="30"/>
          <w:szCs w:val="30"/>
          <w:cs/>
        </w:rPr>
        <w:t>ประจำปีของ</w:t>
      </w:r>
      <w:r w:rsidRPr="00E9791A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ผู้ถือหุ้นของบริษัทเมื่อวันที่ </w:t>
      </w:r>
      <w:r w:rsidRPr="00E9791A">
        <w:rPr>
          <w:rFonts w:ascii="Angsana New" w:hAnsi="Angsana New"/>
          <w:sz w:val="30"/>
          <w:szCs w:val="30"/>
        </w:rPr>
        <w:t>17</w:t>
      </w:r>
      <w:r w:rsidRPr="00E9791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9791A">
        <w:rPr>
          <w:rFonts w:ascii="Angsana New" w:hAnsi="Angsana New"/>
          <w:sz w:val="30"/>
          <w:szCs w:val="30"/>
        </w:rPr>
        <w:t>2562</w:t>
      </w:r>
      <w:r w:rsidRPr="00E9791A">
        <w:rPr>
          <w:rFonts w:ascii="Angsana New" w:hAnsi="Angsana New" w:hint="cs"/>
          <w:sz w:val="30"/>
          <w:szCs w:val="30"/>
          <w:cs/>
        </w:rPr>
        <w:t xml:space="preserve"> ผู้ถือหุ้น</w:t>
      </w:r>
      <w:r w:rsidR="00EA2CB4" w:rsidRPr="00EF646B">
        <w:rPr>
          <w:rFonts w:ascii="Angsana New" w:hAnsi="Angsana New" w:hint="cs"/>
          <w:sz w:val="30"/>
          <w:szCs w:val="30"/>
          <w:cs/>
        </w:rPr>
        <w:t>มีมติอนุมัติการจัดสรรกำไรเป็นเงินปันผลในอัตราหุ้น</w:t>
      </w:r>
      <w:r w:rsidRPr="00E9791A">
        <w:rPr>
          <w:rFonts w:ascii="Angsana New" w:hAnsi="Angsana New"/>
          <w:sz w:val="30"/>
          <w:szCs w:val="30"/>
          <w:cs/>
        </w:rPr>
        <w:t xml:space="preserve">ละ </w:t>
      </w:r>
      <w:r w:rsidRPr="00E9791A">
        <w:rPr>
          <w:rFonts w:ascii="Angsana New" w:hAnsi="Angsana New"/>
          <w:sz w:val="30"/>
          <w:szCs w:val="30"/>
        </w:rPr>
        <w:t xml:space="preserve">0.46 </w:t>
      </w:r>
      <w:r w:rsidRPr="00E9791A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E9791A">
        <w:rPr>
          <w:rFonts w:ascii="Angsana New" w:hAnsi="Angsana New"/>
          <w:sz w:val="30"/>
          <w:szCs w:val="30"/>
        </w:rPr>
        <w:t xml:space="preserve">1,068.91 </w:t>
      </w:r>
      <w:r w:rsidRPr="00E9791A">
        <w:rPr>
          <w:rFonts w:ascii="Angsana New" w:hAnsi="Angsana New" w:hint="cs"/>
          <w:sz w:val="30"/>
          <w:szCs w:val="30"/>
          <w:cs/>
        </w:rPr>
        <w:t>ล้านบาท เงินปันผลดังกล่าว</w:t>
      </w:r>
      <w:r w:rsidR="00DD49A8">
        <w:rPr>
          <w:rFonts w:ascii="Angsana New" w:hAnsi="Angsana New" w:hint="cs"/>
          <w:sz w:val="30"/>
          <w:szCs w:val="30"/>
          <w:cs/>
        </w:rPr>
        <w:t>จ่ายให้แก่ผู้ถือหุ้น</w:t>
      </w:r>
      <w:r w:rsidR="00067447">
        <w:rPr>
          <w:rFonts w:ascii="Angsana New" w:hAnsi="Angsana New" w:hint="cs"/>
          <w:sz w:val="30"/>
          <w:szCs w:val="30"/>
          <w:cs/>
        </w:rPr>
        <w:t>ในเดือน</w:t>
      </w:r>
      <w:r w:rsidRPr="00E9791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9791A">
        <w:rPr>
          <w:rFonts w:ascii="Angsana New" w:hAnsi="Angsana New"/>
          <w:sz w:val="30"/>
          <w:szCs w:val="30"/>
        </w:rPr>
        <w:t>2562</w:t>
      </w:r>
    </w:p>
    <w:p w:rsidR="00B34A65" w:rsidRPr="00182729" w:rsidRDefault="00B34A65" w:rsidP="0018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43F3F" w:rsidRPr="00EF646B" w:rsidRDefault="00F43F3F" w:rsidP="00F43F3F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ในการประชุมสามัญประจำปีของผ</w:t>
      </w:r>
      <w:r w:rsidR="00757758">
        <w:rPr>
          <w:rFonts w:ascii="Angsana New" w:hAnsi="Angsana New"/>
          <w:sz w:val="30"/>
          <w:szCs w:val="30"/>
          <w:cs/>
        </w:rPr>
        <w:t xml:space="preserve">ู้ถือหุ้นของบริษัทเมื่อวันที่ </w:t>
      </w:r>
      <w:r w:rsidR="00757758">
        <w:rPr>
          <w:rFonts w:ascii="Angsana New" w:hAnsi="Angsana New"/>
          <w:sz w:val="30"/>
          <w:szCs w:val="30"/>
        </w:rPr>
        <w:t>18</w:t>
      </w:r>
      <w:r w:rsidRPr="00EF64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EF646B">
        <w:rPr>
          <w:rFonts w:ascii="Angsana New" w:hAnsi="Angsana New"/>
          <w:sz w:val="30"/>
          <w:szCs w:val="30"/>
        </w:rPr>
        <w:t>256</w:t>
      </w:r>
      <w:r w:rsidRPr="00EF646B">
        <w:rPr>
          <w:rFonts w:ascii="Angsana New" w:hAnsi="Angsana New" w:hint="cs"/>
          <w:sz w:val="30"/>
          <w:szCs w:val="30"/>
          <w:cs/>
        </w:rPr>
        <w:t xml:space="preserve">1 ผู้ถือหุ้นมีมติอนุมัติการจัดสรรกำไรเป็นเงินปันผลในอัตราหุ้นละ </w:t>
      </w:r>
      <w:r w:rsidRPr="00EF646B">
        <w:rPr>
          <w:rFonts w:ascii="Angsana New" w:hAnsi="Angsana New"/>
          <w:sz w:val="30"/>
          <w:szCs w:val="30"/>
        </w:rPr>
        <w:t>0.2</w:t>
      </w:r>
      <w:r w:rsidRPr="00EF646B">
        <w:rPr>
          <w:rFonts w:ascii="Angsana New" w:hAnsi="Angsana New" w:hint="cs"/>
          <w:sz w:val="30"/>
          <w:szCs w:val="30"/>
          <w:cs/>
        </w:rPr>
        <w:t>5 บาท เป็นจำนวนเงิน</w:t>
      </w:r>
      <w:r w:rsidR="00EA2CB4">
        <w:rPr>
          <w:rFonts w:ascii="Angsana New" w:hAnsi="Angsana New" w:hint="cs"/>
          <w:sz w:val="30"/>
          <w:szCs w:val="30"/>
          <w:cs/>
        </w:rPr>
        <w:t>รวม</w:t>
      </w:r>
      <w:r w:rsidRPr="00EF646B">
        <w:rPr>
          <w:rFonts w:ascii="Angsana New" w:hAnsi="Angsana New" w:hint="cs"/>
          <w:sz w:val="30"/>
          <w:szCs w:val="30"/>
          <w:cs/>
        </w:rPr>
        <w:t xml:space="preserve"> 580.93 ล้านบาท เงินปันผลดังกล่าวจ่ายให้แก่</w:t>
      </w:r>
      <w:r w:rsidRPr="00EF646B">
        <w:rPr>
          <w:rFonts w:ascii="Angsana New" w:hAnsi="Angsana New" w:hint="cs"/>
          <w:sz w:val="30"/>
          <w:szCs w:val="30"/>
          <w:cs/>
        </w:rPr>
        <w:br/>
        <w:t xml:space="preserve">ผู้ถือหุ้นในเดือนกุมภาพันธ์ </w:t>
      </w:r>
      <w:r w:rsidRPr="00EF646B">
        <w:rPr>
          <w:rFonts w:ascii="Angsana New" w:hAnsi="Angsana New"/>
          <w:sz w:val="30"/>
          <w:szCs w:val="30"/>
        </w:rPr>
        <w:t>2561</w:t>
      </w:r>
    </w:p>
    <w:p w:rsidR="00182729" w:rsidRPr="00182729" w:rsidRDefault="00182729" w:rsidP="00FB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4B707B" w:rsidRDefault="00481F01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D1DC3" w:rsidRPr="004B707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FD1DC3" w:rsidRPr="004B707B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4B707B" w:rsidRDefault="00481F01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B707B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D1DC3" w:rsidRPr="004B707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:rsidR="00FD1DC3" w:rsidRPr="004B707B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DE1CB9" w:rsidRPr="00DE1CB9" w:rsidRDefault="001E23A5" w:rsidP="00DE1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DE1CB9" w:rsidRPr="00DE1CB9" w:rsidSect="009A3B66">
          <w:pgSz w:w="11909" w:h="16834" w:code="9"/>
          <w:pgMar w:top="691" w:right="1152" w:bottom="899" w:left="1152" w:header="720" w:footer="585" w:gutter="0"/>
          <w:cols w:space="720"/>
          <w:docGrid w:linePitch="360"/>
        </w:sectPr>
      </w:pPr>
      <w:r w:rsidRPr="004B707B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Pr="004B707B">
        <w:rPr>
          <w:rFonts w:ascii="Angsana New" w:hAnsi="Angsana New" w:hint="cs"/>
          <w:sz w:val="30"/>
          <w:szCs w:val="30"/>
          <w:cs/>
        </w:rPr>
        <w:t>สามเดือน</w:t>
      </w:r>
      <w:r w:rsidR="00801AC1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B707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27D78">
        <w:rPr>
          <w:rFonts w:ascii="Angsana New" w:hAnsi="Angsana New"/>
          <w:sz w:val="30"/>
          <w:szCs w:val="30"/>
        </w:rPr>
        <w:t>31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190B12">
        <w:rPr>
          <w:rFonts w:ascii="Angsana New" w:hAnsi="Angsana New" w:hint="cs"/>
          <w:sz w:val="30"/>
          <w:szCs w:val="30"/>
          <w:cs/>
        </w:rPr>
        <w:t>มีนาคม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D27D78">
        <w:rPr>
          <w:rFonts w:ascii="Angsana New" w:hAnsi="Angsana New"/>
          <w:sz w:val="30"/>
          <w:szCs w:val="30"/>
        </w:rPr>
        <w:t>256</w:t>
      </w:r>
      <w:r w:rsidR="00550605">
        <w:rPr>
          <w:rFonts w:ascii="Angsana New" w:hAnsi="Angsana New"/>
          <w:sz w:val="30"/>
          <w:szCs w:val="30"/>
        </w:rPr>
        <w:t>2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และ </w:t>
      </w:r>
      <w:r w:rsidRPr="004B707B">
        <w:rPr>
          <w:rFonts w:ascii="Angsana New" w:hAnsi="Angsana New"/>
          <w:sz w:val="30"/>
          <w:szCs w:val="30"/>
        </w:rPr>
        <w:t>25</w:t>
      </w:r>
      <w:r w:rsidR="00190B12">
        <w:rPr>
          <w:rFonts w:ascii="Angsana New" w:hAnsi="Angsana New" w:hint="cs"/>
          <w:sz w:val="30"/>
          <w:szCs w:val="30"/>
          <w:cs/>
        </w:rPr>
        <w:t>6</w:t>
      </w:r>
      <w:r w:rsidR="00550605">
        <w:rPr>
          <w:rFonts w:ascii="Angsana New" w:hAnsi="Angsana New"/>
          <w:sz w:val="30"/>
          <w:szCs w:val="30"/>
        </w:rPr>
        <w:t>1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แสดงการคำนวณดังนี้</w:t>
      </w:r>
    </w:p>
    <w:p w:rsidR="00D26A06" w:rsidRPr="00801AC1" w:rsidRDefault="00D26A06" w:rsidP="0033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171"/>
        <w:gridCol w:w="272"/>
        <w:gridCol w:w="18"/>
        <w:gridCol w:w="1148"/>
        <w:gridCol w:w="270"/>
        <w:gridCol w:w="973"/>
        <w:gridCol w:w="17"/>
        <w:gridCol w:w="253"/>
        <w:gridCol w:w="17"/>
        <w:gridCol w:w="991"/>
      </w:tblGrid>
      <w:tr w:rsidR="00190B12" w:rsidRPr="00E3435E" w:rsidTr="001D70F4">
        <w:trPr>
          <w:tblHeader/>
        </w:trPr>
        <w:tc>
          <w:tcPr>
            <w:tcW w:w="2206" w:type="pct"/>
          </w:tcPr>
          <w:p w:rsidR="00190B12" w:rsidRPr="00C06948" w:rsidRDefault="00190B12" w:rsidP="00BD21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4"/>
            <w:hideMark/>
          </w:tcPr>
          <w:p w:rsidR="00190B12" w:rsidRPr="00E3435E" w:rsidRDefault="00190B12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90B12" w:rsidRPr="00E3435E" w:rsidRDefault="00190B12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5"/>
            <w:hideMark/>
          </w:tcPr>
          <w:p w:rsidR="00190B12" w:rsidRPr="00E3435E" w:rsidRDefault="00190B12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90B12" w:rsidRPr="00E3435E" w:rsidTr="001D70F4">
        <w:trPr>
          <w:tblHeader/>
        </w:trPr>
        <w:tc>
          <w:tcPr>
            <w:tcW w:w="2206" w:type="pct"/>
          </w:tcPr>
          <w:p w:rsidR="00190B12" w:rsidRPr="00E3435E" w:rsidRDefault="00190B12" w:rsidP="00190B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E3435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638" w:type="pct"/>
          </w:tcPr>
          <w:p w:rsidR="00190B12" w:rsidRPr="00E3435E" w:rsidRDefault="00550605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  <w:gridSpan w:val="2"/>
          </w:tcPr>
          <w:p w:rsidR="00190B12" w:rsidRPr="00E3435E" w:rsidRDefault="00190B12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:rsidR="00190B12" w:rsidRPr="00E3435E" w:rsidRDefault="00550605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190B12" w:rsidRPr="00E3435E" w:rsidRDefault="00190B12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hideMark/>
          </w:tcPr>
          <w:p w:rsidR="00190B12" w:rsidRPr="00E3435E" w:rsidRDefault="00550605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:rsidR="00190B12" w:rsidRPr="00E3435E" w:rsidRDefault="00190B12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hideMark/>
          </w:tcPr>
          <w:p w:rsidR="00190B12" w:rsidRPr="00E3435E" w:rsidRDefault="00550605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90B12" w:rsidRPr="00E3435E" w:rsidTr="001D70F4">
        <w:trPr>
          <w:tblHeader/>
        </w:trPr>
        <w:tc>
          <w:tcPr>
            <w:tcW w:w="2206" w:type="pct"/>
            <w:hideMark/>
          </w:tcPr>
          <w:p w:rsidR="00190B12" w:rsidRPr="00E3435E" w:rsidRDefault="00190B12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35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94" w:type="pct"/>
            <w:gridSpan w:val="10"/>
            <w:hideMark/>
          </w:tcPr>
          <w:p w:rsidR="00190B12" w:rsidRPr="00E3435E" w:rsidRDefault="00190B12" w:rsidP="00190B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3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190B12" w:rsidRPr="00E3435E" w:rsidTr="00BD217E">
        <w:tc>
          <w:tcPr>
            <w:tcW w:w="2206" w:type="pct"/>
            <w:hideMark/>
          </w:tcPr>
          <w:p w:rsidR="00190B12" w:rsidRPr="00E3435E" w:rsidRDefault="00190B12" w:rsidP="00190B12">
            <w:pPr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E3435E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638" w:type="pct"/>
            <w:vAlign w:val="bottom"/>
          </w:tcPr>
          <w:p w:rsidR="00190B12" w:rsidRPr="00E3435E" w:rsidRDefault="00190B12" w:rsidP="00190B12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190B12" w:rsidRPr="00E3435E" w:rsidRDefault="00190B12" w:rsidP="00190B12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:rsidR="00190B12" w:rsidRPr="00E3435E" w:rsidRDefault="00190B12" w:rsidP="00190B12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190B12" w:rsidRPr="00E3435E" w:rsidRDefault="00190B12" w:rsidP="00190B12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:rsidR="00190B12" w:rsidRPr="00E3435E" w:rsidRDefault="00190B12" w:rsidP="00190B12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190B12" w:rsidRPr="00E3435E" w:rsidRDefault="00190B12" w:rsidP="00190B12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:rsidR="00190B12" w:rsidRPr="00E3435E" w:rsidRDefault="00190B12" w:rsidP="00190B12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605" w:rsidRPr="00E3435E" w:rsidTr="00BD217E">
        <w:tc>
          <w:tcPr>
            <w:tcW w:w="2206" w:type="pct"/>
            <w:shd w:val="clear" w:color="auto" w:fill="auto"/>
            <w:hideMark/>
          </w:tcPr>
          <w:p w:rsidR="00550605" w:rsidRPr="00193BF3" w:rsidRDefault="00550605" w:rsidP="00550605">
            <w:pPr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9F7DE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93BF3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3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0605" w:rsidRPr="00193BF3" w:rsidRDefault="004B3178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C14">
              <w:rPr>
                <w:rFonts w:ascii="Angsana New" w:hAnsi="Angsana New"/>
                <w:sz w:val="30"/>
                <w:szCs w:val="30"/>
              </w:rPr>
              <w:t>65</w:t>
            </w:r>
            <w:r w:rsidR="00FF61FF" w:rsidRPr="00D27C14">
              <w:rPr>
                <w:rFonts w:ascii="Angsana New" w:hAnsi="Angsana New"/>
                <w:sz w:val="30"/>
                <w:szCs w:val="30"/>
              </w:rPr>
              <w:t>7.78</w:t>
            </w:r>
          </w:p>
        </w:tc>
        <w:tc>
          <w:tcPr>
            <w:tcW w:w="148" w:type="pct"/>
            <w:shd w:val="clear" w:color="auto" w:fill="auto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465.26</w:t>
            </w:r>
          </w:p>
        </w:tc>
        <w:tc>
          <w:tcPr>
            <w:tcW w:w="147" w:type="pct"/>
            <w:shd w:val="clear" w:color="auto" w:fill="auto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0605" w:rsidRPr="00193BF3" w:rsidRDefault="00356B0F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613.61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612.08</w:t>
            </w:r>
          </w:p>
        </w:tc>
      </w:tr>
      <w:tr w:rsidR="00550605" w:rsidRPr="00E3435E" w:rsidTr="008B0F37">
        <w:trPr>
          <w:trHeight w:val="50"/>
        </w:trPr>
        <w:tc>
          <w:tcPr>
            <w:tcW w:w="2206" w:type="pct"/>
            <w:vAlign w:val="bottom"/>
          </w:tcPr>
          <w:p w:rsidR="00550605" w:rsidRPr="009F7DEC" w:rsidRDefault="00550605" w:rsidP="00550605">
            <w:pPr>
              <w:ind w:right="-1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  <w:vAlign w:val="bottom"/>
          </w:tcPr>
          <w:p w:rsidR="00550605" w:rsidRPr="00356B0F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8" w:type="pct"/>
            <w:vAlign w:val="bottom"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vAlign w:val="bottom"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vAlign w:val="bottom"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0" w:type="pct"/>
            <w:vAlign w:val="bottom"/>
          </w:tcPr>
          <w:p w:rsidR="00550605" w:rsidRPr="00356B0F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pct"/>
            <w:gridSpan w:val="2"/>
            <w:vAlign w:val="bottom"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0605" w:rsidRPr="00E3435E" w:rsidTr="008B0F37">
        <w:trPr>
          <w:trHeight w:val="80"/>
        </w:trPr>
        <w:tc>
          <w:tcPr>
            <w:tcW w:w="2206" w:type="pct"/>
            <w:vAlign w:val="bottom"/>
            <w:hideMark/>
          </w:tcPr>
          <w:p w:rsidR="00550605" w:rsidRPr="004B3178" w:rsidRDefault="00550605" w:rsidP="00550605">
            <w:pPr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4B3178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B31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B3178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550605" w:rsidRPr="004B3178" w:rsidRDefault="00E8283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178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8" w:type="pct"/>
            <w:vAlign w:val="bottom"/>
          </w:tcPr>
          <w:p w:rsidR="00550605" w:rsidRPr="004B3178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:rsidR="00550605" w:rsidRPr="004B3178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178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7" w:type="pct"/>
            <w:vAlign w:val="bottom"/>
          </w:tcPr>
          <w:p w:rsidR="00550605" w:rsidRPr="004B3178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550605" w:rsidRPr="004B3178" w:rsidRDefault="00356B0F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178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7" w:type="pct"/>
            <w:gridSpan w:val="2"/>
            <w:vAlign w:val="bottom"/>
          </w:tcPr>
          <w:p w:rsidR="00550605" w:rsidRPr="004B3178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hideMark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178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</w:tr>
      <w:tr w:rsidR="00550605" w:rsidRPr="00E3435E" w:rsidTr="008B0F37">
        <w:tc>
          <w:tcPr>
            <w:tcW w:w="2206" w:type="pct"/>
            <w:hideMark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93B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0605" w:rsidRPr="00193BF3" w:rsidRDefault="00E8283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8" w:type="pct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7" w:type="pct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0605" w:rsidRPr="00193BF3" w:rsidRDefault="00356B0F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7" w:type="pct"/>
            <w:gridSpan w:val="2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</w:tr>
      <w:tr w:rsidR="00550605" w:rsidRPr="00E3435E" w:rsidTr="00BD217E">
        <w:trPr>
          <w:trHeight w:val="80"/>
        </w:trPr>
        <w:tc>
          <w:tcPr>
            <w:tcW w:w="2206" w:type="pct"/>
            <w:vAlign w:val="bottom"/>
          </w:tcPr>
          <w:p w:rsidR="00550605" w:rsidRPr="00D57497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100" w:lineRule="atLeast"/>
              <w:ind w:right="-131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0605" w:rsidRPr="00356B0F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00" w:lineRule="atLeast"/>
              <w:ind w:left="-90"/>
              <w:jc w:val="right"/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8" w:type="pct"/>
            <w:vAlign w:val="bottom"/>
          </w:tcPr>
          <w:p w:rsidR="00550605" w:rsidRPr="00D57497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spacing w:line="100" w:lineRule="atLeast"/>
              <w:ind w:left="-90" w:right="-10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0605" w:rsidRPr="00D57497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00" w:lineRule="atLeast"/>
              <w:ind w:left="-90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:rsidR="00550605" w:rsidRPr="00D57497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spacing w:line="100" w:lineRule="atLeast"/>
              <w:ind w:left="-90" w:right="-10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0605" w:rsidRPr="00356B0F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00" w:lineRule="atLeast"/>
              <w:ind w:left="-90"/>
              <w:jc w:val="right"/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550605" w:rsidRPr="00D5749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spacing w:line="100" w:lineRule="atLeast"/>
              <w:ind w:left="-90" w:right="-10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0605" w:rsidRPr="00D57497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00" w:lineRule="atLeast"/>
              <w:ind w:left="-90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50605" w:rsidRPr="00E3435E" w:rsidTr="00BD217E">
        <w:trPr>
          <w:trHeight w:val="80"/>
        </w:trPr>
        <w:tc>
          <w:tcPr>
            <w:tcW w:w="2206" w:type="pct"/>
            <w:vAlign w:val="bottom"/>
            <w:hideMark/>
          </w:tcPr>
          <w:p w:rsidR="00550605" w:rsidRPr="00193BF3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93B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0605" w:rsidRPr="00193BF3" w:rsidRDefault="00E8283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0.28</w:t>
            </w:r>
          </w:p>
        </w:tc>
        <w:tc>
          <w:tcPr>
            <w:tcW w:w="148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147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0605" w:rsidRPr="00193BF3" w:rsidRDefault="00356B0F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147" w:type="pct"/>
            <w:gridSpan w:val="2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50605" w:rsidRPr="009F7DEC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</w:tr>
    </w:tbl>
    <w:p w:rsidR="008B6454" w:rsidRDefault="008B6454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171"/>
        <w:gridCol w:w="272"/>
        <w:gridCol w:w="18"/>
        <w:gridCol w:w="1148"/>
        <w:gridCol w:w="270"/>
        <w:gridCol w:w="973"/>
        <w:gridCol w:w="17"/>
        <w:gridCol w:w="253"/>
        <w:gridCol w:w="17"/>
        <w:gridCol w:w="991"/>
      </w:tblGrid>
      <w:tr w:rsidR="00550605" w:rsidRPr="00E3435E" w:rsidTr="003332CF">
        <w:tc>
          <w:tcPr>
            <w:tcW w:w="2206" w:type="pct"/>
          </w:tcPr>
          <w:p w:rsidR="00550605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1" w:type="pct"/>
            <w:gridSpan w:val="4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5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550605" w:rsidRPr="00E3435E" w:rsidTr="00B9204D">
        <w:tc>
          <w:tcPr>
            <w:tcW w:w="2206" w:type="pct"/>
          </w:tcPr>
          <w:p w:rsidR="00550605" w:rsidRPr="00E3435E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E3435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 31 มีนาคม</w:t>
            </w:r>
          </w:p>
        </w:tc>
        <w:tc>
          <w:tcPr>
            <w:tcW w:w="638" w:type="pct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  <w:gridSpan w:val="2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550605" w:rsidRPr="00E3435E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50605" w:rsidRPr="00E3435E" w:rsidTr="00B9204D">
        <w:tc>
          <w:tcPr>
            <w:tcW w:w="2206" w:type="pct"/>
            <w:hideMark/>
          </w:tcPr>
          <w:p w:rsidR="00550605" w:rsidRPr="003332CF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204D">
              <w:rPr>
                <w:rFonts w:ascii="Angsana New" w:hAnsi="Angsana New"/>
                <w:bCs/>
                <w:i/>
                <w:iCs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794" w:type="pct"/>
            <w:gridSpan w:val="10"/>
          </w:tcPr>
          <w:p w:rsidR="00550605" w:rsidRPr="00B9204D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E343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550605" w:rsidRPr="008B0F37" w:rsidTr="00ED4555">
        <w:tc>
          <w:tcPr>
            <w:tcW w:w="2206" w:type="pct"/>
            <w:hideMark/>
          </w:tcPr>
          <w:p w:rsidR="00550605" w:rsidRPr="008B0F37" w:rsidRDefault="00550605" w:rsidP="00550605">
            <w:pPr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8B0F37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638" w:type="pct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605" w:rsidRPr="00193BF3" w:rsidTr="00466A81">
        <w:tc>
          <w:tcPr>
            <w:tcW w:w="2206" w:type="pct"/>
            <w:shd w:val="clear" w:color="auto" w:fill="auto"/>
            <w:hideMark/>
          </w:tcPr>
          <w:p w:rsidR="00550605" w:rsidRPr="00193BF3" w:rsidRDefault="00550605" w:rsidP="00550605">
            <w:pPr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8B0F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93BF3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3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0605" w:rsidRPr="00D27C14" w:rsidRDefault="00A110CA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C14">
              <w:rPr>
                <w:rFonts w:ascii="Angsana New" w:hAnsi="Angsana New"/>
                <w:sz w:val="30"/>
                <w:szCs w:val="30"/>
              </w:rPr>
              <w:t>1,11</w:t>
            </w:r>
            <w:r w:rsidR="00EE7651" w:rsidRPr="00D27C14">
              <w:rPr>
                <w:rFonts w:ascii="Angsana New" w:hAnsi="Angsana New"/>
                <w:sz w:val="30"/>
                <w:szCs w:val="30"/>
              </w:rPr>
              <w:t>6.82</w:t>
            </w:r>
          </w:p>
        </w:tc>
        <w:tc>
          <w:tcPr>
            <w:tcW w:w="148" w:type="pct"/>
            <w:shd w:val="clear" w:color="auto" w:fill="auto"/>
          </w:tcPr>
          <w:p w:rsidR="00550605" w:rsidRPr="00D27C14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0605" w:rsidRPr="00D27C14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C14">
              <w:rPr>
                <w:rFonts w:ascii="Angsana New" w:hAnsi="Angsana New"/>
                <w:sz w:val="30"/>
                <w:szCs w:val="30"/>
              </w:rPr>
              <w:t>1,081.97</w:t>
            </w:r>
          </w:p>
        </w:tc>
        <w:tc>
          <w:tcPr>
            <w:tcW w:w="147" w:type="pct"/>
            <w:shd w:val="clear" w:color="auto" w:fill="auto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0605" w:rsidRPr="00193BF3" w:rsidRDefault="00A110CA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796.48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707.57</w:t>
            </w:r>
          </w:p>
        </w:tc>
      </w:tr>
      <w:tr w:rsidR="00550605" w:rsidRPr="00193BF3" w:rsidTr="00781010">
        <w:trPr>
          <w:trHeight w:val="50"/>
        </w:trPr>
        <w:tc>
          <w:tcPr>
            <w:tcW w:w="2206" w:type="pct"/>
            <w:vAlign w:val="bottom"/>
          </w:tcPr>
          <w:p w:rsidR="00550605" w:rsidRPr="00193BF3" w:rsidRDefault="00550605" w:rsidP="00550605">
            <w:pPr>
              <w:ind w:right="-1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0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pct"/>
            <w:gridSpan w:val="2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0605" w:rsidRPr="00193BF3" w:rsidTr="00781010">
        <w:trPr>
          <w:trHeight w:val="80"/>
        </w:trPr>
        <w:tc>
          <w:tcPr>
            <w:tcW w:w="2206" w:type="pct"/>
            <w:vAlign w:val="bottom"/>
            <w:hideMark/>
          </w:tcPr>
          <w:p w:rsidR="00550605" w:rsidRPr="00193BF3" w:rsidRDefault="00550605" w:rsidP="00550605">
            <w:pPr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193BF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93B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93BF3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550605" w:rsidRPr="00193BF3" w:rsidRDefault="00A110CA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8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7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550605" w:rsidRPr="00193BF3" w:rsidRDefault="00A110CA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  <w:tc>
          <w:tcPr>
            <w:tcW w:w="147" w:type="pct"/>
            <w:gridSpan w:val="2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3BF3">
              <w:rPr>
                <w:rFonts w:ascii="Angsana New" w:hAnsi="Angsana New"/>
                <w:sz w:val="30"/>
                <w:szCs w:val="30"/>
              </w:rPr>
              <w:t>2,323.72</w:t>
            </w:r>
          </w:p>
        </w:tc>
      </w:tr>
      <w:tr w:rsidR="00550605" w:rsidRPr="008B0F37" w:rsidTr="00781010">
        <w:tc>
          <w:tcPr>
            <w:tcW w:w="2206" w:type="pct"/>
            <w:hideMark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93B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0605" w:rsidRPr="00193BF3" w:rsidRDefault="00A110CA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8" w:type="pct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7" w:type="pct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0605" w:rsidRPr="00193BF3" w:rsidRDefault="00A110CA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7" w:type="pct"/>
            <w:gridSpan w:val="2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</w:tr>
      <w:tr w:rsidR="00550605" w:rsidRPr="008B0F37" w:rsidTr="00ED4555">
        <w:trPr>
          <w:trHeight w:val="80"/>
        </w:trPr>
        <w:tc>
          <w:tcPr>
            <w:tcW w:w="2206" w:type="pct"/>
            <w:vAlign w:val="bottom"/>
          </w:tcPr>
          <w:p w:rsidR="00550605" w:rsidRPr="008B0F37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100" w:lineRule="atLeast"/>
              <w:ind w:right="-131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0605" w:rsidRPr="00A110CA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00" w:lineRule="atLeast"/>
              <w:ind w:left="-90"/>
              <w:jc w:val="right"/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8" w:type="pct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spacing w:line="100" w:lineRule="atLeast"/>
              <w:ind w:left="-90" w:right="-10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00" w:lineRule="atLeast"/>
              <w:ind w:left="-90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spacing w:line="100" w:lineRule="atLeast"/>
              <w:ind w:left="-90" w:right="-10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0605" w:rsidRPr="00A110CA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00" w:lineRule="atLeast"/>
              <w:ind w:left="-90"/>
              <w:jc w:val="right"/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spacing w:line="100" w:lineRule="atLeast"/>
              <w:ind w:left="-90" w:right="-10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00" w:lineRule="atLeast"/>
              <w:ind w:left="-90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50605" w:rsidRPr="00E3435E" w:rsidTr="00466A81">
        <w:trPr>
          <w:trHeight w:val="80"/>
        </w:trPr>
        <w:tc>
          <w:tcPr>
            <w:tcW w:w="2206" w:type="pct"/>
            <w:vAlign w:val="bottom"/>
            <w:hideMark/>
          </w:tcPr>
          <w:p w:rsidR="00550605" w:rsidRPr="00193BF3" w:rsidRDefault="00550605" w:rsidP="00550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93B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0605" w:rsidRPr="00193BF3" w:rsidRDefault="00A110CA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148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147" w:type="pct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clear" w:pos="680"/>
                <w:tab w:val="decimal" w:pos="508"/>
                <w:tab w:val="left" w:pos="720"/>
              </w:tabs>
              <w:ind w:left="-90" w:righ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0605" w:rsidRPr="00193BF3" w:rsidRDefault="00A110CA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147" w:type="pct"/>
            <w:gridSpan w:val="2"/>
            <w:vAlign w:val="bottom"/>
          </w:tcPr>
          <w:p w:rsidR="00550605" w:rsidRPr="00193BF3" w:rsidRDefault="00550605" w:rsidP="00550605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0605" w:rsidRPr="008B0F37" w:rsidRDefault="00550605" w:rsidP="00550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3BF3"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</w:tr>
    </w:tbl>
    <w:p w:rsidR="00466A81" w:rsidRDefault="00466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FD1DC3" w:rsidRPr="004B707B" w:rsidRDefault="00FD1DC3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9048CE" w:rsidRPr="00466A81" w:rsidRDefault="009048CE" w:rsidP="00E42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0"/>
          <w:szCs w:val="20"/>
        </w:rPr>
      </w:pPr>
    </w:p>
    <w:p w:rsidR="009048CE" w:rsidRPr="002A03DA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9048CE" w:rsidRPr="002A03DA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p w:rsidR="009048CE" w:rsidRPr="002A03DA" w:rsidRDefault="009048CE" w:rsidP="00D27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5B4F73" w:rsidRDefault="005B4F73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213"/>
        <w:gridCol w:w="1063"/>
        <w:gridCol w:w="236"/>
        <w:gridCol w:w="993"/>
        <w:gridCol w:w="234"/>
        <w:gridCol w:w="1009"/>
        <w:gridCol w:w="266"/>
        <w:gridCol w:w="881"/>
        <w:gridCol w:w="266"/>
        <w:gridCol w:w="1109"/>
      </w:tblGrid>
      <w:tr w:rsidR="009048CE" w:rsidRPr="002A03DA" w:rsidTr="007C57EB">
        <w:trPr>
          <w:tblHeader/>
        </w:trPr>
        <w:tc>
          <w:tcPr>
            <w:tcW w:w="3213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9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8CE" w:rsidRPr="002A03DA" w:rsidTr="007C57EB">
        <w:trPr>
          <w:tblHeader/>
        </w:trPr>
        <w:tc>
          <w:tcPr>
            <w:tcW w:w="3213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8" w:type="dxa"/>
            <w:gridSpan w:val="7"/>
            <w:tcBorders>
              <w:bottom w:val="single" w:sz="4" w:space="0" w:color="auto"/>
            </w:tcBorders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48CE" w:rsidRPr="002A03DA" w:rsidTr="007C57EB">
        <w:trPr>
          <w:tblHeader/>
        </w:trPr>
        <w:tc>
          <w:tcPr>
            <w:tcW w:w="3213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048CE" w:rsidRPr="002A03DA" w:rsidTr="007C57EB">
        <w:trPr>
          <w:tblHeader/>
        </w:trPr>
        <w:tc>
          <w:tcPr>
            <w:tcW w:w="3213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57" w:type="dxa"/>
            <w:gridSpan w:val="9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8CE" w:rsidRPr="002A03DA" w:rsidTr="007C57EB">
        <w:trPr>
          <w:tblHeader/>
        </w:trPr>
        <w:tc>
          <w:tcPr>
            <w:tcW w:w="3213" w:type="dxa"/>
            <w:shd w:val="clear" w:color="auto" w:fill="auto"/>
          </w:tcPr>
          <w:p w:rsidR="009048CE" w:rsidRPr="002A03DA" w:rsidRDefault="00486F50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904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9048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048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A4D0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57" w:type="dxa"/>
            <w:gridSpan w:val="9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48CE" w:rsidRPr="002A03DA" w:rsidTr="007C57EB">
        <w:tc>
          <w:tcPr>
            <w:tcW w:w="3213" w:type="dxa"/>
            <w:shd w:val="clear" w:color="auto" w:fill="auto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3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D6A" w:rsidRPr="002A03DA" w:rsidTr="007C57EB">
        <w:tc>
          <w:tcPr>
            <w:tcW w:w="3213" w:type="dxa"/>
            <w:shd w:val="clear" w:color="auto" w:fill="auto"/>
          </w:tcPr>
          <w:p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3" w:type="dxa"/>
          </w:tcPr>
          <w:p w:rsidR="005D1DA2" w:rsidRPr="00F766D4" w:rsidRDefault="005D1DA2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05298" w:rsidRPr="00F766D4" w:rsidRDefault="005D1DA2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532.92</w:t>
            </w:r>
          </w:p>
        </w:tc>
        <w:tc>
          <w:tcPr>
            <w:tcW w:w="236" w:type="dxa"/>
          </w:tcPr>
          <w:p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3E7D6A" w:rsidRPr="00F766D4" w:rsidRDefault="005D1DA2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C05298" w:rsidRPr="00F766D4" w:rsidRDefault="00C0529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E46F7" w:rsidRPr="00F766D4" w:rsidRDefault="00821CF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363.68</w:t>
            </w:r>
          </w:p>
        </w:tc>
        <w:tc>
          <w:tcPr>
            <w:tcW w:w="266" w:type="dxa"/>
          </w:tcPr>
          <w:p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:rsidR="003E7D6A" w:rsidRPr="00F766D4" w:rsidRDefault="005D1DA2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3E7D6A" w:rsidRPr="00F766D4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C05298" w:rsidRPr="00F766D4" w:rsidRDefault="00C0529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21CF8" w:rsidRPr="002A03DA" w:rsidRDefault="00821CF8" w:rsidP="00B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363.68</w:t>
            </w:r>
          </w:p>
        </w:tc>
      </w:tr>
      <w:tr w:rsidR="00EB76BE" w:rsidRPr="002A03DA" w:rsidTr="007C57EB">
        <w:tc>
          <w:tcPr>
            <w:tcW w:w="3213" w:type="dxa"/>
            <w:shd w:val="clear" w:color="auto" w:fill="auto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B76BE">
              <w:rPr>
                <w:rFonts w:ascii="Angsana New" w:hAnsi="Angsana New" w:hint="cs"/>
                <w:sz w:val="30"/>
                <w:szCs w:val="30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10,000.00</w:t>
            </w:r>
          </w:p>
        </w:tc>
        <w:tc>
          <w:tcPr>
            <w:tcW w:w="236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10,028.31</w:t>
            </w:r>
          </w:p>
        </w:tc>
        <w:tc>
          <w:tcPr>
            <w:tcW w:w="266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10,028.31</w:t>
            </w:r>
          </w:p>
        </w:tc>
      </w:tr>
    </w:tbl>
    <w:p w:rsidR="003332CF" w:rsidRPr="00182729" w:rsidRDefault="003332CF" w:rsidP="007C57EB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24" w:type="dxa"/>
        <w:tblInd w:w="450" w:type="dxa"/>
        <w:tblLook w:val="04A0" w:firstRow="1" w:lastRow="0" w:firstColumn="1" w:lastColumn="0" w:noHBand="0" w:noVBand="1"/>
      </w:tblPr>
      <w:tblGrid>
        <w:gridCol w:w="3240"/>
        <w:gridCol w:w="1187"/>
        <w:gridCol w:w="48"/>
        <w:gridCol w:w="222"/>
        <w:gridCol w:w="16"/>
        <w:gridCol w:w="883"/>
        <w:gridCol w:w="236"/>
        <w:gridCol w:w="24"/>
        <w:gridCol w:w="886"/>
        <w:gridCol w:w="24"/>
        <w:gridCol w:w="246"/>
        <w:gridCol w:w="24"/>
        <w:gridCol w:w="835"/>
        <w:gridCol w:w="39"/>
        <w:gridCol w:w="231"/>
        <w:gridCol w:w="39"/>
        <w:gridCol w:w="1044"/>
      </w:tblGrid>
      <w:tr w:rsidR="003332CF" w:rsidRPr="002A03DA" w:rsidTr="007C57EB">
        <w:trPr>
          <w:tblHeader/>
        </w:trPr>
        <w:tc>
          <w:tcPr>
            <w:tcW w:w="3240" w:type="dxa"/>
            <w:shd w:val="clear" w:color="auto" w:fill="auto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4" w:type="dxa"/>
            <w:gridSpan w:val="16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332CF" w:rsidRPr="002A03DA" w:rsidTr="007C57EB">
        <w:trPr>
          <w:tblHeader/>
        </w:trPr>
        <w:tc>
          <w:tcPr>
            <w:tcW w:w="3240" w:type="dxa"/>
            <w:shd w:val="clear" w:color="auto" w:fill="auto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  <w:gridSpan w:val="2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11" w:type="dxa"/>
            <w:gridSpan w:val="12"/>
            <w:tcBorders>
              <w:bottom w:val="single" w:sz="4" w:space="0" w:color="auto"/>
            </w:tcBorders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32CF" w:rsidRPr="002A03DA" w:rsidTr="007C57EB">
        <w:trPr>
          <w:tblHeader/>
        </w:trPr>
        <w:tc>
          <w:tcPr>
            <w:tcW w:w="3240" w:type="dxa"/>
            <w:shd w:val="clear" w:color="auto" w:fill="auto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35" w:type="dxa"/>
            <w:gridSpan w:val="2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gridSpan w:val="2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gridSpan w:val="3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32CF" w:rsidRPr="002A03DA" w:rsidTr="007C57EB">
        <w:trPr>
          <w:tblHeader/>
        </w:trPr>
        <w:tc>
          <w:tcPr>
            <w:tcW w:w="3240" w:type="dxa"/>
            <w:shd w:val="clear" w:color="auto" w:fill="auto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84" w:type="dxa"/>
            <w:gridSpan w:val="16"/>
          </w:tcPr>
          <w:p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217E" w:rsidRPr="002A03DA" w:rsidTr="007C57EB">
        <w:trPr>
          <w:tblHeader/>
        </w:trPr>
        <w:tc>
          <w:tcPr>
            <w:tcW w:w="3240" w:type="dxa"/>
            <w:shd w:val="clear" w:color="auto" w:fill="auto"/>
          </w:tcPr>
          <w:p w:rsidR="00BD217E" w:rsidRPr="002A03DA" w:rsidRDefault="003D3B9B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A4D0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984" w:type="dxa"/>
            <w:gridSpan w:val="16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:rsidTr="007C57EB">
        <w:tc>
          <w:tcPr>
            <w:tcW w:w="3240" w:type="dxa"/>
            <w:shd w:val="clear" w:color="auto" w:fill="auto"/>
          </w:tcPr>
          <w:p w:rsidR="00D27C14" w:rsidRDefault="00BD217E" w:rsidP="00CA4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0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</w:p>
          <w:p w:rsidR="00BD217E" w:rsidRPr="002A03DA" w:rsidRDefault="00D27C14" w:rsidP="00CA4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0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D217E"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87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5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A81" w:rsidRPr="002A03DA" w:rsidTr="007C57EB">
        <w:tc>
          <w:tcPr>
            <w:tcW w:w="3240" w:type="dxa"/>
            <w:shd w:val="clear" w:color="auto" w:fill="auto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7" w:type="dxa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6A81" w:rsidRPr="002A03DA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525.54</w:t>
            </w:r>
          </w:p>
        </w:tc>
        <w:tc>
          <w:tcPr>
            <w:tcW w:w="270" w:type="dxa"/>
            <w:gridSpan w:val="2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6A81" w:rsidRPr="002A03DA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307.36</w:t>
            </w:r>
          </w:p>
        </w:tc>
        <w:tc>
          <w:tcPr>
            <w:tcW w:w="270" w:type="dxa"/>
            <w:gridSpan w:val="2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6A81" w:rsidRPr="002A03DA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307.36</w:t>
            </w:r>
          </w:p>
        </w:tc>
      </w:tr>
      <w:tr w:rsidR="00466A81" w:rsidRPr="002A03DA" w:rsidTr="007C57EB">
        <w:tc>
          <w:tcPr>
            <w:tcW w:w="3240" w:type="dxa"/>
            <w:shd w:val="clear" w:color="auto" w:fill="auto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4A7174">
              <w:rPr>
                <w:rFonts w:ascii="Angsana New" w:hAnsi="Angsana New" w:hint="cs"/>
                <w:sz w:val="30"/>
                <w:szCs w:val="30"/>
                <w:cs/>
              </w:rPr>
              <w:t xml:space="preserve"> (มูลค่าตามหน้าตั๋ว)</w:t>
            </w:r>
          </w:p>
        </w:tc>
        <w:tc>
          <w:tcPr>
            <w:tcW w:w="1187" w:type="dxa"/>
            <w:vAlign w:val="bottom"/>
          </w:tcPr>
          <w:p w:rsidR="00466A81" w:rsidRPr="002A03DA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70" w:type="dxa"/>
            <w:gridSpan w:val="2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:rsidR="00466A81" w:rsidRPr="002A03DA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  <w:tc>
          <w:tcPr>
            <w:tcW w:w="270" w:type="dxa"/>
            <w:gridSpan w:val="2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66A81" w:rsidRPr="002A03DA" w:rsidRDefault="00466A81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:rsidR="00466A81" w:rsidRPr="002A03DA" w:rsidRDefault="004A7174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</w:tr>
    </w:tbl>
    <w:p w:rsidR="00CA4D0A" w:rsidRPr="00182729" w:rsidRDefault="00CA4D0A" w:rsidP="00182729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222"/>
        <w:gridCol w:w="1090"/>
        <w:gridCol w:w="75"/>
        <w:gridCol w:w="193"/>
        <w:gridCol w:w="44"/>
        <w:gridCol w:w="847"/>
        <w:gridCol w:w="29"/>
        <w:gridCol w:w="235"/>
        <w:gridCol w:w="1009"/>
        <w:gridCol w:w="268"/>
        <w:gridCol w:w="829"/>
        <w:gridCol w:w="61"/>
        <w:gridCol w:w="207"/>
        <w:gridCol w:w="62"/>
        <w:gridCol w:w="1009"/>
      </w:tblGrid>
      <w:tr w:rsidR="00A30E89" w:rsidRPr="002A03DA" w:rsidTr="00D27C14">
        <w:trPr>
          <w:tblHeader/>
        </w:trPr>
        <w:tc>
          <w:tcPr>
            <w:tcW w:w="3222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958" w:type="dxa"/>
            <w:gridSpan w:val="14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0E89" w:rsidRPr="002A03DA" w:rsidTr="00D27C14">
        <w:trPr>
          <w:tblHeader/>
        </w:trPr>
        <w:tc>
          <w:tcPr>
            <w:tcW w:w="3222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7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6" w:type="dxa"/>
            <w:gridSpan w:val="10"/>
            <w:tcBorders>
              <w:bottom w:val="single" w:sz="4" w:space="0" w:color="auto"/>
            </w:tcBorders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0E89" w:rsidRPr="002A03DA" w:rsidTr="00D27C14">
        <w:trPr>
          <w:tblHeader/>
        </w:trPr>
        <w:tc>
          <w:tcPr>
            <w:tcW w:w="3222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7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6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0E89" w:rsidRPr="002A03DA" w:rsidTr="00D27C14">
        <w:trPr>
          <w:tblHeader/>
        </w:trPr>
        <w:tc>
          <w:tcPr>
            <w:tcW w:w="3222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8" w:type="dxa"/>
            <w:gridSpan w:val="14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0E89" w:rsidRPr="002A03DA" w:rsidTr="00D27C14">
        <w:tc>
          <w:tcPr>
            <w:tcW w:w="3222" w:type="dxa"/>
            <w:shd w:val="clear" w:color="auto" w:fill="auto"/>
          </w:tcPr>
          <w:p w:rsidR="00A30E89" w:rsidRPr="002A03DA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30E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A30E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30E8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2BA5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5958" w:type="dxa"/>
            <w:gridSpan w:val="14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0E89" w:rsidRPr="002A03DA" w:rsidTr="00D27C14">
        <w:tc>
          <w:tcPr>
            <w:tcW w:w="3222" w:type="dxa"/>
            <w:shd w:val="clear" w:color="auto" w:fill="auto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D27C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65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6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6BE" w:rsidRPr="002A03DA" w:rsidTr="00D27C14">
        <w:tc>
          <w:tcPr>
            <w:tcW w:w="3222" w:type="dxa"/>
            <w:shd w:val="clear" w:color="auto" w:fill="auto"/>
          </w:tcPr>
          <w:p w:rsidR="00EB76BE" w:rsidRPr="002A03DA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165" w:type="dxa"/>
            <w:gridSpan w:val="2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10,000.00</w:t>
            </w:r>
          </w:p>
        </w:tc>
        <w:tc>
          <w:tcPr>
            <w:tcW w:w="237" w:type="dxa"/>
            <w:gridSpan w:val="2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6" w:type="dxa"/>
            <w:gridSpan w:val="2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10,028.31</w:t>
            </w:r>
          </w:p>
        </w:tc>
        <w:tc>
          <w:tcPr>
            <w:tcW w:w="268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gridSpan w:val="2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B76BE" w:rsidRPr="00EB76BE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6BE">
              <w:rPr>
                <w:rFonts w:ascii="Angsana New" w:hAnsi="Angsana New"/>
                <w:sz w:val="30"/>
                <w:szCs w:val="30"/>
              </w:rPr>
              <w:t>10,028.31</w:t>
            </w:r>
          </w:p>
        </w:tc>
      </w:tr>
      <w:tr w:rsidR="00182729" w:rsidRPr="002A03DA" w:rsidTr="00D27C14">
        <w:tc>
          <w:tcPr>
            <w:tcW w:w="3222" w:type="dxa"/>
            <w:shd w:val="clear" w:color="auto" w:fill="auto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" w:type="dxa"/>
            <w:gridSpan w:val="2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vAlign w:val="bottom"/>
          </w:tcPr>
          <w:p w:rsidR="00182729" w:rsidRPr="00B9204D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E1CB9" w:rsidRPr="002A03DA" w:rsidTr="00D27C14">
        <w:tc>
          <w:tcPr>
            <w:tcW w:w="3222" w:type="dxa"/>
            <w:shd w:val="clear" w:color="auto" w:fill="auto"/>
          </w:tcPr>
          <w:p w:rsidR="00DE1CB9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8" w:type="dxa"/>
            <w:gridSpan w:val="14"/>
          </w:tcPr>
          <w:p w:rsidR="00DE1CB9" w:rsidRPr="002A03DA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E1CB9" w:rsidRPr="002A03DA" w:rsidTr="00D27C14">
        <w:tc>
          <w:tcPr>
            <w:tcW w:w="3222" w:type="dxa"/>
            <w:shd w:val="clear" w:color="auto" w:fill="auto"/>
          </w:tcPr>
          <w:p w:rsidR="00DE1CB9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8" w:type="dxa"/>
            <w:gridSpan w:val="14"/>
          </w:tcPr>
          <w:p w:rsidR="00DE1CB9" w:rsidRPr="002A03DA" w:rsidRDefault="00DE1CB9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:rsidTr="00D27C14">
        <w:tc>
          <w:tcPr>
            <w:tcW w:w="3222" w:type="dxa"/>
            <w:shd w:val="clear" w:color="auto" w:fill="auto"/>
          </w:tcPr>
          <w:p w:rsidR="00BD217E" w:rsidRPr="002A03DA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466A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2BA5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5958" w:type="dxa"/>
            <w:gridSpan w:val="14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:rsidTr="00D27C14">
        <w:tc>
          <w:tcPr>
            <w:tcW w:w="3222" w:type="dxa"/>
            <w:shd w:val="clear" w:color="auto" w:fill="auto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90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9" w:type="dxa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144" w:rsidRPr="002A03DA" w:rsidTr="00D27C14">
        <w:tc>
          <w:tcPr>
            <w:tcW w:w="3222" w:type="dxa"/>
            <w:shd w:val="clear" w:color="auto" w:fill="auto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090" w:type="dxa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68" w:type="dxa"/>
            <w:gridSpan w:val="2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gridSpan w:val="2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  <w:tc>
          <w:tcPr>
            <w:tcW w:w="268" w:type="dxa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9" w:type="dxa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81144" w:rsidRPr="002A03DA" w:rsidRDefault="00881144" w:rsidP="0088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</w:tr>
    </w:tbl>
    <w:p w:rsidR="00DE1CB9" w:rsidRDefault="00DE1CB9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9048CE" w:rsidRPr="00B77943" w:rsidRDefault="009048CE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:rsidR="00A30E89" w:rsidRPr="002A03DA" w:rsidRDefault="00A30E89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:rsidR="009048CE" w:rsidRPr="00EC1821" w:rsidRDefault="009048CE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:rsidR="009048CE" w:rsidRPr="002A03DA" w:rsidRDefault="009048CE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:rsidR="009048CE" w:rsidRPr="00394946" w:rsidRDefault="009048CE" w:rsidP="00D27C14">
      <w:pPr>
        <w:pStyle w:val="block"/>
        <w:spacing w:after="0" w:line="240" w:lineRule="atLeast"/>
        <w:ind w:left="0" w:right="-7" w:firstLine="45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394946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9048CE" w:rsidRPr="007E78A9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sz w:val="20"/>
          <w:lang w:bidi="th-TH"/>
        </w:rPr>
      </w:pPr>
    </w:p>
    <w:p w:rsidR="009048CE" w:rsidRPr="00394946" w:rsidRDefault="009048CE" w:rsidP="00D27C14">
      <w:pPr>
        <w:pStyle w:val="block"/>
        <w:spacing w:after="0" w:line="240" w:lineRule="atLeast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9494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39494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9048CE" w:rsidRPr="00434A07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 w:val="20"/>
          <w:lang w:val="en-US"/>
        </w:rPr>
      </w:pPr>
    </w:p>
    <w:p w:rsidR="009048CE" w:rsidRPr="00EC1821" w:rsidRDefault="009048CE" w:rsidP="00D27C14">
      <w:pPr>
        <w:pStyle w:val="block"/>
        <w:spacing w:after="0" w:line="240" w:lineRule="atLeast"/>
        <w:ind w:left="450" w:right="-7"/>
        <w:jc w:val="thaiDistribute"/>
        <w:rPr>
          <w:rFonts w:ascii="Angsana New" w:eastAsia="AngsanaNew,Bold" w:hAnsi="Angsana New"/>
          <w:sz w:val="30"/>
          <w:szCs w:val="30"/>
          <w:lang w:val="en-US"/>
        </w:rPr>
      </w:pPr>
      <w:r w:rsidRPr="00394946">
        <w:rPr>
          <w:rFonts w:ascii="Angsana New" w:eastAsia="AngsanaNew,Bold" w:hAnsi="Angsana New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9048CE" w:rsidRPr="007E78A9" w:rsidRDefault="009048CE" w:rsidP="009048CE">
      <w:pPr>
        <w:pStyle w:val="block"/>
        <w:spacing w:after="0" w:line="240" w:lineRule="atLeast"/>
        <w:ind w:right="-7"/>
        <w:jc w:val="thaiDistribute"/>
        <w:rPr>
          <w:rFonts w:ascii="Angsana New" w:eastAsia="AngsanaNew,Bold" w:hAnsi="Angsana New"/>
          <w:sz w:val="20"/>
          <w:lang w:bidi="th-TH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3150"/>
        <w:gridCol w:w="2790"/>
        <w:gridCol w:w="3420"/>
      </w:tblGrid>
      <w:tr w:rsidR="009048CE" w:rsidRPr="00394946" w:rsidTr="00E86B57">
        <w:tc>
          <w:tcPr>
            <w:tcW w:w="3150" w:type="dxa"/>
            <w:hideMark/>
          </w:tcPr>
          <w:p w:rsidR="009048CE" w:rsidRPr="00394946" w:rsidRDefault="009048CE" w:rsidP="00E86B57">
            <w:pPr>
              <w:pStyle w:val="block"/>
              <w:spacing w:after="0" w:line="240" w:lineRule="atLeast"/>
              <w:ind w:left="90" w:right="-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420" w:type="dxa"/>
            <w:hideMark/>
          </w:tcPr>
          <w:p w:rsidR="009048CE" w:rsidRPr="00394946" w:rsidRDefault="009048CE" w:rsidP="00052AC4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A66E05" w:rsidRPr="00394946" w:rsidTr="00930FCB">
        <w:tc>
          <w:tcPr>
            <w:tcW w:w="3150" w:type="dxa"/>
            <w:hideMark/>
          </w:tcPr>
          <w:p w:rsidR="00A66E05" w:rsidRPr="00394946" w:rsidRDefault="00A66E05" w:rsidP="00930FCB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90" w:type="dxa"/>
            <w:hideMark/>
          </w:tcPr>
          <w:p w:rsidR="00A66E05" w:rsidRPr="00394946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:rsidR="00A66E05" w:rsidRPr="00394946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9048CE" w:rsidRPr="00394946" w:rsidTr="00E86B57">
        <w:tc>
          <w:tcPr>
            <w:tcW w:w="3150" w:type="dxa"/>
            <w:hideMark/>
          </w:tcPr>
          <w:p w:rsidR="009048CE" w:rsidRPr="00394946" w:rsidRDefault="009048CE" w:rsidP="00052AC4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  <w:hideMark/>
          </w:tcPr>
          <w:p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:rsidR="00D27C14" w:rsidRPr="00507BF0" w:rsidRDefault="00D27C14" w:rsidP="007C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D1DC3" w:rsidRPr="006F1133" w:rsidRDefault="00FD1DC3" w:rsidP="00E86B5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F1133">
        <w:rPr>
          <w:rFonts w:ascii="Angsana New" w:hAnsi="Angsana New"/>
          <w:b/>
          <w:bCs/>
          <w:sz w:val="30"/>
          <w:szCs w:val="30"/>
          <w:cs/>
        </w:rPr>
        <w:t>ภาระ</w:t>
      </w:r>
      <w:r w:rsidRPr="006F1133">
        <w:rPr>
          <w:rFonts w:ascii="Angsana New" w:hAnsi="Angsana New"/>
          <w:b/>
          <w:bCs/>
          <w:color w:val="000000"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:rsidR="00FD1DC3" w:rsidRPr="006F1133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089"/>
        <w:gridCol w:w="272"/>
        <w:gridCol w:w="1093"/>
        <w:gridCol w:w="265"/>
        <w:gridCol w:w="16"/>
        <w:gridCol w:w="1075"/>
        <w:gridCol w:w="16"/>
        <w:gridCol w:w="227"/>
        <w:gridCol w:w="16"/>
        <w:gridCol w:w="1075"/>
      </w:tblGrid>
      <w:tr w:rsidR="00E86B57" w:rsidTr="00B4651F">
        <w:trPr>
          <w:trHeight w:val="433"/>
          <w:tblHeader/>
        </w:trPr>
        <w:tc>
          <w:tcPr>
            <w:tcW w:w="2186" w:type="pct"/>
          </w:tcPr>
          <w:p w:rsidR="00E86B57" w:rsidRDefault="00E86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hideMark/>
          </w:tcPr>
          <w:p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5"/>
            <w:hideMark/>
          </w:tcPr>
          <w:p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B0455" w:rsidTr="00B4651F">
        <w:trPr>
          <w:trHeight w:val="417"/>
          <w:tblHeader/>
        </w:trPr>
        <w:tc>
          <w:tcPr>
            <w:tcW w:w="2186" w:type="pct"/>
          </w:tcPr>
          <w:p w:rsidR="004B0455" w:rsidRDefault="004B0455" w:rsidP="004B0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gridSpan w:val="2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hideMark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  <w:gridSpan w:val="2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B0455" w:rsidTr="00B4651F">
        <w:trPr>
          <w:trHeight w:val="417"/>
          <w:tblHeader/>
        </w:trPr>
        <w:tc>
          <w:tcPr>
            <w:tcW w:w="2186" w:type="pct"/>
          </w:tcPr>
          <w:p w:rsidR="004B0455" w:rsidRDefault="004B0455" w:rsidP="004B0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  <w:gridSpan w:val="2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86B57" w:rsidTr="00B4651F">
        <w:trPr>
          <w:trHeight w:val="417"/>
          <w:tblHeader/>
        </w:trPr>
        <w:tc>
          <w:tcPr>
            <w:tcW w:w="2186" w:type="pct"/>
          </w:tcPr>
          <w:p w:rsidR="00E86B57" w:rsidRDefault="00E86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pct"/>
            <w:gridSpan w:val="10"/>
            <w:hideMark/>
          </w:tcPr>
          <w:p w:rsidR="00E86B57" w:rsidRDefault="00E86B57">
            <w:pPr>
              <w:pStyle w:val="acctfourfigures"/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055ED" w:rsidTr="00B4651F">
        <w:trPr>
          <w:trHeight w:val="433"/>
        </w:trPr>
        <w:tc>
          <w:tcPr>
            <w:tcW w:w="2186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5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5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7055ED" w:rsidRPr="00CA507A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5ED" w:rsidTr="00B4651F">
        <w:trPr>
          <w:trHeight w:val="433"/>
        </w:trPr>
        <w:tc>
          <w:tcPr>
            <w:tcW w:w="2186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5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5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7055ED" w:rsidRPr="00CA507A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</w:p>
        </w:tc>
      </w:tr>
      <w:tr w:rsidR="007055ED" w:rsidTr="00B4651F">
        <w:trPr>
          <w:trHeight w:val="433"/>
        </w:trPr>
        <w:tc>
          <w:tcPr>
            <w:tcW w:w="2186" w:type="pct"/>
          </w:tcPr>
          <w:p w:rsidR="007055ED" w:rsidRPr="000528A7" w:rsidRDefault="00A21EE6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7055ED" w:rsidRPr="000528A7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7055ED" w:rsidRPr="000528A7" w:rsidRDefault="00AD26D4" w:rsidP="00AE0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12.55</w:t>
            </w:r>
          </w:p>
        </w:tc>
        <w:tc>
          <w:tcPr>
            <w:tcW w:w="149" w:type="pct"/>
          </w:tcPr>
          <w:p w:rsidR="007055ED" w:rsidRPr="000528A7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:rsidR="007055ED" w:rsidRPr="000528A7" w:rsidRDefault="007055ED" w:rsidP="00AE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4.70</w:t>
            </w:r>
          </w:p>
        </w:tc>
        <w:tc>
          <w:tcPr>
            <w:tcW w:w="145" w:type="pct"/>
          </w:tcPr>
          <w:p w:rsidR="007055ED" w:rsidRPr="000528A7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double" w:sz="4" w:space="0" w:color="auto"/>
            </w:tcBorders>
          </w:tcPr>
          <w:p w:rsidR="007055ED" w:rsidRPr="000528A7" w:rsidRDefault="00AD26D4" w:rsidP="00AE0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12.55</w:t>
            </w:r>
          </w:p>
        </w:tc>
        <w:tc>
          <w:tcPr>
            <w:tcW w:w="133" w:type="pct"/>
            <w:gridSpan w:val="2"/>
          </w:tcPr>
          <w:p w:rsidR="007055ED" w:rsidRPr="000528A7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double" w:sz="4" w:space="0" w:color="auto"/>
            </w:tcBorders>
          </w:tcPr>
          <w:p w:rsidR="007055ED" w:rsidRPr="00CA507A" w:rsidRDefault="007055ED" w:rsidP="00AE0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 w:cs="Cordia New"/>
                <w:b/>
                <w:bCs/>
                <w:sz w:val="30"/>
                <w:szCs w:val="30"/>
              </w:rPr>
              <w:t>4.70</w:t>
            </w:r>
          </w:p>
        </w:tc>
      </w:tr>
      <w:tr w:rsidR="007055ED" w:rsidTr="00B4651F">
        <w:trPr>
          <w:trHeight w:val="433"/>
        </w:trPr>
        <w:tc>
          <w:tcPr>
            <w:tcW w:w="2186" w:type="pct"/>
            <w:hideMark/>
          </w:tcPr>
          <w:p w:rsidR="007055ED" w:rsidRPr="004B1CA5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1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4B1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 ภายใต้สัญญเช่าดำเนินงานที่บอกยกเลิกไม่ได้</w:t>
            </w:r>
          </w:p>
        </w:tc>
        <w:tc>
          <w:tcPr>
            <w:tcW w:w="595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5ED" w:rsidTr="00B4651F">
        <w:trPr>
          <w:trHeight w:val="433"/>
        </w:trPr>
        <w:tc>
          <w:tcPr>
            <w:tcW w:w="2186" w:type="pct"/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5" w:type="pct"/>
          </w:tcPr>
          <w:p w:rsidR="007055ED" w:rsidRDefault="000528A7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184.1</w:t>
            </w:r>
            <w:r w:rsidR="00235CD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7055ED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138.80</w:t>
            </w:r>
          </w:p>
        </w:tc>
        <w:tc>
          <w:tcPr>
            <w:tcW w:w="145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7055ED" w:rsidRDefault="000528A7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34.20</w:t>
            </w:r>
          </w:p>
        </w:tc>
        <w:tc>
          <w:tcPr>
            <w:tcW w:w="133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 w:hint="cs"/>
                <w:sz w:val="30"/>
                <w:szCs w:val="30"/>
              </w:rPr>
              <w:t>43.94</w:t>
            </w:r>
          </w:p>
        </w:tc>
      </w:tr>
      <w:tr w:rsidR="007055ED" w:rsidTr="00B4651F">
        <w:trPr>
          <w:trHeight w:val="433"/>
        </w:trPr>
        <w:tc>
          <w:tcPr>
            <w:tcW w:w="2186" w:type="pct"/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5" w:type="pct"/>
          </w:tcPr>
          <w:p w:rsidR="007055ED" w:rsidRDefault="000528A7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319.</w:t>
            </w:r>
            <w:r w:rsidR="00235CDC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9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7055ED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319.18</w:t>
            </w:r>
          </w:p>
        </w:tc>
        <w:tc>
          <w:tcPr>
            <w:tcW w:w="145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7055ED" w:rsidRDefault="000528A7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101.64</w:t>
            </w:r>
          </w:p>
        </w:tc>
        <w:tc>
          <w:tcPr>
            <w:tcW w:w="133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 w:hint="cs"/>
                <w:sz w:val="30"/>
                <w:szCs w:val="30"/>
              </w:rPr>
              <w:t>99.09</w:t>
            </w:r>
          </w:p>
        </w:tc>
      </w:tr>
      <w:tr w:rsidR="007055ED" w:rsidTr="00B4651F">
        <w:trPr>
          <w:trHeight w:val="417"/>
        </w:trPr>
        <w:tc>
          <w:tcPr>
            <w:tcW w:w="2186" w:type="pct"/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5ED" w:rsidRDefault="000528A7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1,662.58</w:t>
            </w:r>
          </w:p>
        </w:tc>
        <w:tc>
          <w:tcPr>
            <w:tcW w:w="149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55ED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1,700.73</w:t>
            </w:r>
          </w:p>
        </w:tc>
        <w:tc>
          <w:tcPr>
            <w:tcW w:w="145" w:type="pct"/>
          </w:tcPr>
          <w:p w:rsidR="007055ED" w:rsidRDefault="007055ED" w:rsidP="007055E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5ED" w:rsidRDefault="000528A7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837.58</w:t>
            </w:r>
          </w:p>
        </w:tc>
        <w:tc>
          <w:tcPr>
            <w:tcW w:w="133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 w:hint="cs"/>
                <w:sz w:val="30"/>
                <w:szCs w:val="30"/>
              </w:rPr>
              <w:t>850.73</w:t>
            </w:r>
          </w:p>
        </w:tc>
      </w:tr>
      <w:tr w:rsidR="007055ED" w:rsidTr="00B4651F">
        <w:trPr>
          <w:trHeight w:val="417"/>
        </w:trPr>
        <w:tc>
          <w:tcPr>
            <w:tcW w:w="2186" w:type="pct"/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055ED" w:rsidRDefault="00235CDC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2,166.45</w:t>
            </w:r>
          </w:p>
        </w:tc>
        <w:tc>
          <w:tcPr>
            <w:tcW w:w="149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055ED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2,158.71</w:t>
            </w:r>
          </w:p>
        </w:tc>
        <w:tc>
          <w:tcPr>
            <w:tcW w:w="145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055ED" w:rsidRDefault="000528A7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973.42</w:t>
            </w:r>
          </w:p>
        </w:tc>
        <w:tc>
          <w:tcPr>
            <w:tcW w:w="133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 w:hint="cs"/>
                <w:b/>
                <w:bCs/>
                <w:sz w:val="30"/>
                <w:szCs w:val="30"/>
              </w:rPr>
              <w:t>993.76</w:t>
            </w:r>
          </w:p>
        </w:tc>
      </w:tr>
      <w:tr w:rsidR="007055ED" w:rsidTr="00B4651F">
        <w:trPr>
          <w:trHeight w:val="50"/>
        </w:trPr>
        <w:tc>
          <w:tcPr>
            <w:tcW w:w="2186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</w:tr>
      <w:tr w:rsidR="007055ED" w:rsidTr="00B4651F">
        <w:trPr>
          <w:trHeight w:val="417"/>
        </w:trPr>
        <w:tc>
          <w:tcPr>
            <w:tcW w:w="2186" w:type="pct"/>
            <w:hideMark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5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7055ED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5ED" w:rsidRPr="000528A7" w:rsidTr="00B4651F">
        <w:trPr>
          <w:trHeight w:val="417"/>
        </w:trPr>
        <w:tc>
          <w:tcPr>
            <w:tcW w:w="2186" w:type="pct"/>
            <w:hideMark/>
          </w:tcPr>
          <w:p w:rsidR="007055ED" w:rsidRPr="000528A7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5" w:type="pct"/>
          </w:tcPr>
          <w:p w:rsidR="007055ED" w:rsidRPr="000528A7" w:rsidRDefault="001B33F2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3,205.55</w:t>
            </w:r>
          </w:p>
        </w:tc>
        <w:tc>
          <w:tcPr>
            <w:tcW w:w="149" w:type="pct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</w:rPr>
              <w:t>2,853.01</w:t>
            </w:r>
          </w:p>
        </w:tc>
        <w:tc>
          <w:tcPr>
            <w:tcW w:w="145" w:type="pct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:rsidR="007055ED" w:rsidRPr="000528A7" w:rsidRDefault="001B33F2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97.57</w:t>
            </w:r>
          </w:p>
        </w:tc>
        <w:tc>
          <w:tcPr>
            <w:tcW w:w="133" w:type="pct"/>
            <w:gridSpan w:val="2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hideMark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</w:rPr>
              <w:t>97.57</w:t>
            </w:r>
          </w:p>
        </w:tc>
      </w:tr>
      <w:tr w:rsidR="007055ED" w:rsidRPr="000528A7" w:rsidTr="00B4651F">
        <w:trPr>
          <w:trHeight w:val="417"/>
        </w:trPr>
        <w:tc>
          <w:tcPr>
            <w:tcW w:w="2186" w:type="pct"/>
            <w:hideMark/>
          </w:tcPr>
          <w:p w:rsidR="007055ED" w:rsidRPr="000528A7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528A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สัญญาจ้างเพื่องานโครงการอสังหาริมทรัพย์ระหว่างการพัฒนา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414D11" w:rsidRPr="000528A7" w:rsidRDefault="00414D11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1,113.83</w:t>
            </w:r>
          </w:p>
        </w:tc>
        <w:tc>
          <w:tcPr>
            <w:tcW w:w="149" w:type="pct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</w:rPr>
              <w:t>975.52</w:t>
            </w:r>
          </w:p>
        </w:tc>
        <w:tc>
          <w:tcPr>
            <w:tcW w:w="145" w:type="pct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414D11" w:rsidRPr="000528A7" w:rsidRDefault="00414D11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055ED" w:rsidTr="00B4651F">
        <w:trPr>
          <w:trHeight w:val="417"/>
        </w:trPr>
        <w:tc>
          <w:tcPr>
            <w:tcW w:w="2186" w:type="pct"/>
            <w:hideMark/>
          </w:tcPr>
          <w:p w:rsidR="007055ED" w:rsidRPr="000528A7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055ED" w:rsidRPr="000528A7" w:rsidRDefault="001B33F2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4,319.38</w:t>
            </w:r>
          </w:p>
        </w:tc>
        <w:tc>
          <w:tcPr>
            <w:tcW w:w="149" w:type="pct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b/>
                <w:bCs/>
                <w:sz w:val="30"/>
                <w:szCs w:val="30"/>
              </w:rPr>
              <w:t>3,828.53</w:t>
            </w:r>
          </w:p>
        </w:tc>
        <w:tc>
          <w:tcPr>
            <w:tcW w:w="145" w:type="pct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055ED" w:rsidRPr="000528A7" w:rsidRDefault="001B33F2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97.57</w:t>
            </w:r>
          </w:p>
        </w:tc>
        <w:tc>
          <w:tcPr>
            <w:tcW w:w="133" w:type="pct"/>
            <w:gridSpan w:val="2"/>
          </w:tcPr>
          <w:p w:rsidR="007055ED" w:rsidRPr="000528A7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055ED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b/>
                <w:bCs/>
                <w:sz w:val="30"/>
                <w:szCs w:val="30"/>
              </w:rPr>
              <w:t>97.57</w:t>
            </w:r>
          </w:p>
        </w:tc>
      </w:tr>
    </w:tbl>
    <w:p w:rsidR="00E86B57" w:rsidRDefault="00E86B57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Default="00FD1DC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71B6" w:rsidRPr="004B707B">
        <w:rPr>
          <w:rFonts w:ascii="Angsana New" w:hAnsi="Angsana New"/>
          <w:sz w:val="30"/>
          <w:szCs w:val="30"/>
        </w:rPr>
        <w:t>31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="00034C4D">
        <w:rPr>
          <w:rFonts w:ascii="Angsana New" w:hAnsi="Angsana New" w:hint="cs"/>
          <w:sz w:val="30"/>
          <w:szCs w:val="30"/>
          <w:cs/>
        </w:rPr>
        <w:t>มีนาคม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034C4D">
        <w:rPr>
          <w:rFonts w:ascii="Angsana New" w:hAnsi="Angsana New"/>
          <w:sz w:val="30"/>
          <w:szCs w:val="30"/>
        </w:rPr>
        <w:t>256</w:t>
      </w:r>
      <w:r w:rsidR="007055ED">
        <w:rPr>
          <w:rFonts w:ascii="Angsana New" w:hAnsi="Angsana New"/>
          <w:sz w:val="30"/>
          <w:szCs w:val="30"/>
        </w:rPr>
        <w:t>2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4870F9" w:rsidRPr="004B707B">
        <w:rPr>
          <w:rFonts w:ascii="Angsana New" w:hAnsi="Angsana New" w:hint="cs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4B707B">
        <w:rPr>
          <w:rFonts w:ascii="Angsana New" w:hAnsi="Angsana New"/>
          <w:sz w:val="30"/>
          <w:szCs w:val="30"/>
          <w:cs/>
        </w:rPr>
        <w:t>ดังต่อไปนี้</w:t>
      </w:r>
    </w:p>
    <w:p w:rsidR="006F1133" w:rsidRPr="004B707B" w:rsidRDefault="006F113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E25F4" w:rsidRPr="004B707B" w:rsidRDefault="006E25F4" w:rsidP="006F113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:rsidR="006E25F4" w:rsidRPr="004B707B" w:rsidRDefault="006E25F4" w:rsidP="006F11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6E25F4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บริษัทและบริษัทย่อยได้ทำสัญญาเช่าที่ดินเพื่อการพัฒนาโครการอสังหาริมทรัพย์หลายสัญญา โดยสัญญามีระยะเวลาตั้งแต่ </w:t>
      </w:r>
      <w:r w:rsidRPr="004B707B">
        <w:rPr>
          <w:rFonts w:ascii="Angsana New" w:hAnsi="Angsana New"/>
          <w:sz w:val="30"/>
          <w:szCs w:val="30"/>
        </w:rPr>
        <w:t xml:space="preserve">27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4B707B">
        <w:rPr>
          <w:rFonts w:ascii="Angsana New" w:hAnsi="Angsana New"/>
          <w:sz w:val="30"/>
          <w:szCs w:val="30"/>
        </w:rPr>
        <w:t xml:space="preserve">34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สิ้นสุดปี </w:t>
      </w:r>
      <w:r w:rsidRPr="004B707B">
        <w:rPr>
          <w:rFonts w:ascii="Angsana New" w:hAnsi="Angsana New"/>
          <w:sz w:val="30"/>
          <w:szCs w:val="30"/>
        </w:rPr>
        <w:t xml:space="preserve">2590 </w:t>
      </w:r>
      <w:r w:rsidRPr="004B707B">
        <w:rPr>
          <w:rFonts w:ascii="Angsana New" w:hAnsi="Angsana New" w:hint="cs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:rsidR="003E0065" w:rsidRDefault="003E0065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23C96" w:rsidRPr="00723C96" w:rsidRDefault="00723C96" w:rsidP="0072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6E25F4" w:rsidRPr="004B707B" w:rsidRDefault="00584416" w:rsidP="007C57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540"/>
        <w:jc w:val="thaiDistribute"/>
        <w:rPr>
          <w:rFonts w:ascii="Angsana New" w:hAnsi="Angsana New"/>
          <w:sz w:val="30"/>
          <w:szCs w:val="30"/>
        </w:rPr>
      </w:pPr>
      <w:r w:rsidRPr="000528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830C8" w:rsidRPr="000528A7">
        <w:rPr>
          <w:rFonts w:ascii="Angsana New" w:hAnsi="Angsana New"/>
          <w:sz w:val="30"/>
          <w:szCs w:val="30"/>
        </w:rPr>
        <w:t>31</w:t>
      </w:r>
      <w:r w:rsidR="00034C4D" w:rsidRPr="000528A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0528A7">
        <w:rPr>
          <w:rFonts w:ascii="Angsana New" w:hAnsi="Angsana New"/>
          <w:sz w:val="30"/>
          <w:szCs w:val="30"/>
          <w:cs/>
        </w:rPr>
        <w:t xml:space="preserve"> </w:t>
      </w:r>
      <w:r w:rsidR="00034C4D" w:rsidRPr="000528A7">
        <w:rPr>
          <w:rFonts w:ascii="Angsana New" w:hAnsi="Angsana New"/>
          <w:sz w:val="30"/>
          <w:szCs w:val="30"/>
        </w:rPr>
        <w:t>256</w:t>
      </w:r>
      <w:r w:rsidR="003B48E2" w:rsidRPr="000528A7">
        <w:rPr>
          <w:rFonts w:ascii="Angsana New" w:hAnsi="Angsana New"/>
          <w:sz w:val="30"/>
          <w:szCs w:val="30"/>
        </w:rPr>
        <w:t xml:space="preserve">2 </w:t>
      </w:r>
      <w:r w:rsidR="006E25F4" w:rsidRPr="000528A7">
        <w:rPr>
          <w:rFonts w:ascii="Angsana New" w:hAnsi="Angsana New" w:hint="cs"/>
          <w:sz w:val="30"/>
          <w:szCs w:val="30"/>
          <w:cs/>
        </w:rPr>
        <w:t>ภาระผูกพันค่าเช่า</w:t>
      </w:r>
      <w:r w:rsidR="008C55E4" w:rsidRPr="000528A7">
        <w:rPr>
          <w:rFonts w:ascii="Angsana New" w:hAnsi="Angsana New" w:hint="cs"/>
          <w:sz w:val="30"/>
          <w:szCs w:val="30"/>
          <w:cs/>
        </w:rPr>
        <w:t>ที่</w:t>
      </w:r>
      <w:r w:rsidR="006E25F4" w:rsidRPr="000528A7">
        <w:rPr>
          <w:rFonts w:ascii="Angsana New" w:hAnsi="Angsana New" w:hint="cs"/>
          <w:sz w:val="30"/>
          <w:szCs w:val="30"/>
          <w:cs/>
        </w:rPr>
        <w:t>ดินของบริษัทและบริษัทย่อยได้ในอนาคต มีดังนี้</w:t>
      </w:r>
    </w:p>
    <w:p w:rsidR="00E75666" w:rsidRPr="00034C4D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96" w:type="dxa"/>
        <w:tblInd w:w="450" w:type="dxa"/>
        <w:tblLook w:val="01E0" w:firstRow="1" w:lastRow="1" w:firstColumn="1" w:lastColumn="1" w:noHBand="0" w:noVBand="0"/>
      </w:tblPr>
      <w:tblGrid>
        <w:gridCol w:w="3631"/>
        <w:gridCol w:w="1355"/>
        <w:gridCol w:w="270"/>
        <w:gridCol w:w="1170"/>
        <w:gridCol w:w="270"/>
        <w:gridCol w:w="1260"/>
        <w:gridCol w:w="270"/>
        <w:gridCol w:w="1170"/>
      </w:tblGrid>
      <w:tr w:rsidR="006E25F4" w:rsidRPr="00826DAD" w:rsidTr="003E0065">
        <w:trPr>
          <w:trHeight w:val="902"/>
          <w:tblHeader/>
        </w:trPr>
        <w:tc>
          <w:tcPr>
            <w:tcW w:w="3631" w:type="dxa"/>
          </w:tcPr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สาทร</w:t>
            </w:r>
            <w:r w:rsidRPr="00826D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สแควร์</w:t>
            </w:r>
            <w:r w:rsidR="00E3122D" w:rsidRPr="00826D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122D" w:rsidRPr="00826DAD">
              <w:rPr>
                <w:rFonts w:ascii="Angsana New" w:hAnsi="Angsana New" w:hint="cs"/>
                <w:sz w:val="28"/>
                <w:szCs w:val="28"/>
                <w:cs/>
              </w:rPr>
              <w:t>และ ดับบลิว โฮเต็ล แบงคอก</w:t>
            </w:r>
          </w:p>
        </w:tc>
        <w:tc>
          <w:tcPr>
            <w:tcW w:w="270" w:type="dxa"/>
            <w:vAlign w:val="bottom"/>
          </w:tcPr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เอฟ วาย ไอ</w:t>
            </w:r>
          </w:p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270" w:type="dxa"/>
            <w:vAlign w:val="bottom"/>
          </w:tcPr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:rsidR="00D4038F" w:rsidRPr="00826DAD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 w:hanging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โกลเด้นแลนด์</w:t>
            </w:r>
          </w:p>
          <w:p w:rsidR="006E25F4" w:rsidRPr="00826DAD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บิวดิ้ง</w:t>
            </w:r>
          </w:p>
        </w:tc>
        <w:tc>
          <w:tcPr>
            <w:tcW w:w="270" w:type="dxa"/>
            <w:vAlign w:val="bottom"/>
          </w:tcPr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E25F4" w:rsidRPr="004B707B" w:rsidTr="003E0065">
        <w:trPr>
          <w:trHeight w:val="407"/>
          <w:tblHeader/>
        </w:trPr>
        <w:tc>
          <w:tcPr>
            <w:tcW w:w="3631" w:type="dxa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7"/>
          </w:tcPr>
          <w:p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5F4" w:rsidRPr="000528A7" w:rsidTr="007C57EB">
        <w:tc>
          <w:tcPr>
            <w:tcW w:w="3631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528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23.00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4.39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25F4" w:rsidRPr="000528A7" w:rsidRDefault="008C55E4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77.39</w:t>
            </w:r>
          </w:p>
        </w:tc>
      </w:tr>
      <w:tr w:rsidR="006E25F4" w:rsidRPr="000528A7" w:rsidTr="007C57EB">
        <w:tc>
          <w:tcPr>
            <w:tcW w:w="3631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95.90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11.49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25F4" w:rsidRPr="000528A7" w:rsidRDefault="008C55E4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307.39</w:t>
            </w:r>
          </w:p>
        </w:tc>
      </w:tr>
      <w:tr w:rsidR="006E25F4" w:rsidRPr="000528A7" w:rsidTr="007C57EB">
        <w:tc>
          <w:tcPr>
            <w:tcW w:w="3631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0528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825.00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837.58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E25F4" w:rsidRPr="000528A7" w:rsidRDefault="008C55E4" w:rsidP="00C1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25F4" w:rsidRPr="000528A7" w:rsidRDefault="008C55E4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</w:rPr>
              <w:t>1,662.58</w:t>
            </w:r>
          </w:p>
        </w:tc>
      </w:tr>
      <w:tr w:rsidR="006E25F4" w:rsidRPr="004B707B" w:rsidTr="007C57EB">
        <w:tc>
          <w:tcPr>
            <w:tcW w:w="3631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1,075.00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956.48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0528A7" w:rsidRDefault="008C55E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15.88</w:t>
            </w:r>
          </w:p>
        </w:tc>
        <w:tc>
          <w:tcPr>
            <w:tcW w:w="270" w:type="dxa"/>
          </w:tcPr>
          <w:p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0528A7" w:rsidRDefault="008C55E4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</w:rPr>
              <w:t>2,047.36</w:t>
            </w:r>
          </w:p>
        </w:tc>
      </w:tr>
    </w:tbl>
    <w:p w:rsidR="007C57EB" w:rsidRPr="004B707B" w:rsidRDefault="007C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24F2F" w:rsidRDefault="00F24F2F" w:rsidP="00F24F2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สัญญาเช่าอุปกรณ์สำนักงาน</w:t>
      </w:r>
    </w:p>
    <w:p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="00D96B53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96B53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 w:rsidRPr="00970266">
        <w:rPr>
          <w:rFonts w:ascii="Angsana New" w:hAnsi="Angsana New"/>
          <w:sz w:val="30"/>
          <w:szCs w:val="30"/>
          <w:cs/>
        </w:rPr>
        <w:t xml:space="preserve">สัญญาเช่าดำเนินงานหลายฉบับเพื่อเช่าอุปกรณ์สำนักงาน โดยสัญญามีระยะเวลาตั้งแต่ </w:t>
      </w:r>
      <w:r w:rsidRPr="00970266">
        <w:rPr>
          <w:rFonts w:ascii="Angsana New" w:hAnsi="Angsana New"/>
          <w:sz w:val="30"/>
          <w:szCs w:val="30"/>
        </w:rPr>
        <w:t>1</w:t>
      </w:r>
      <w:r w:rsidRPr="00970266">
        <w:rPr>
          <w:rFonts w:ascii="Angsana New" w:hAnsi="Angsana New"/>
          <w:sz w:val="30"/>
          <w:szCs w:val="30"/>
          <w:cs/>
        </w:rPr>
        <w:t xml:space="preserve"> ปี ถึง </w:t>
      </w:r>
      <w:r w:rsidRPr="00970266">
        <w:rPr>
          <w:rFonts w:ascii="Angsana New" w:hAnsi="Angsana New"/>
          <w:sz w:val="30"/>
          <w:szCs w:val="30"/>
        </w:rPr>
        <w:t>5</w:t>
      </w:r>
      <w:r w:rsidRPr="00970266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จนถึงเดือนธันวาคม </w:t>
      </w:r>
      <w:r w:rsidRPr="00970266">
        <w:rPr>
          <w:rFonts w:ascii="Angsana New" w:hAnsi="Angsana New"/>
          <w:sz w:val="30"/>
          <w:szCs w:val="30"/>
        </w:rPr>
        <w:t>2565</w:t>
      </w:r>
    </w:p>
    <w:p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:rsidR="00332EEB" w:rsidRPr="004B707B" w:rsidRDefault="00332EEB" w:rsidP="00F24F2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สัญญาบริหารโครงการ</w:t>
      </w:r>
    </w:p>
    <w:p w:rsidR="00A30BC5" w:rsidRPr="004B707B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A30BC5" w:rsidRPr="004B707B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สิ้นสุดวันที่</w:t>
      </w:r>
      <w:r w:rsidRPr="004B707B">
        <w:rPr>
          <w:rFonts w:ascii="Angsana New" w:hAnsi="Angsana New"/>
          <w:sz w:val="30"/>
          <w:szCs w:val="30"/>
        </w:rPr>
        <w:t xml:space="preserve"> 31 </w:t>
      </w:r>
      <w:r w:rsidRPr="004B707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5B7A79">
        <w:rPr>
          <w:rFonts w:ascii="Angsana New" w:hAnsi="Angsana New"/>
          <w:sz w:val="30"/>
          <w:szCs w:val="30"/>
        </w:rPr>
        <w:t>2564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บริษัทดังกล่าวจะให้บริการด้านบริหารโครงการอาคารพาณิชย์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และบริษัทจะ</w:t>
      </w:r>
      <w:r w:rsidRPr="004B707B">
        <w:rPr>
          <w:rFonts w:ascii="Angsana New" w:hAnsi="Angsana New"/>
          <w:sz w:val="30"/>
          <w:szCs w:val="30"/>
          <w:cs/>
        </w:rPr>
        <w:t>ต้องจ่ายค่า</w:t>
      </w:r>
      <w:r w:rsidRPr="004B707B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:rsidR="00A30BC5" w:rsidRPr="004B707B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60084E" w:rsidRDefault="00A30BC5" w:rsidP="00034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C1284B" w:rsidRPr="004B707B">
        <w:rPr>
          <w:rFonts w:ascii="Angsana New" w:hAnsi="Angsana New"/>
          <w:sz w:val="30"/>
          <w:szCs w:val="30"/>
        </w:rPr>
        <w:t xml:space="preserve">31 </w:t>
      </w:r>
      <w:r w:rsidR="00C1284B" w:rsidRPr="004B707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1284B" w:rsidRPr="004B707B">
        <w:rPr>
          <w:rFonts w:ascii="Angsana New" w:hAnsi="Angsana New"/>
          <w:sz w:val="30"/>
          <w:szCs w:val="30"/>
        </w:rPr>
        <w:t>2562</w:t>
      </w:r>
      <w:r w:rsidR="00304260" w:rsidRPr="004B707B">
        <w:rPr>
          <w:rFonts w:ascii="Angsana New" w:hAnsi="Angsana New"/>
          <w:sz w:val="30"/>
          <w:szCs w:val="30"/>
        </w:rPr>
        <w:t xml:space="preserve"> </w:t>
      </w:r>
      <w:r w:rsidR="00304260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284B" w:rsidRPr="004B707B">
        <w:rPr>
          <w:rFonts w:ascii="Angsana New" w:hAnsi="Angsana New"/>
          <w:sz w:val="30"/>
          <w:szCs w:val="30"/>
        </w:rPr>
        <w:t xml:space="preserve">28 </w:t>
      </w:r>
      <w:r w:rsidR="00C1284B" w:rsidRPr="004B707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1284B" w:rsidRPr="004B707B">
        <w:rPr>
          <w:rFonts w:ascii="Angsana New" w:hAnsi="Angsana New"/>
          <w:sz w:val="30"/>
          <w:szCs w:val="30"/>
        </w:rPr>
        <w:t>2563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และสามารถต่ออายุสัญญาได้อีกเป็น</w:t>
      </w:r>
      <w:r w:rsidR="00A473D4" w:rsidRPr="004B707B">
        <w:rPr>
          <w:rFonts w:ascii="Angsana New" w:hAnsi="Angsana New" w:hint="cs"/>
          <w:sz w:val="30"/>
          <w:szCs w:val="30"/>
          <w:cs/>
        </w:rPr>
        <w:t>เ</w:t>
      </w:r>
      <w:r w:rsidRPr="004B707B">
        <w:rPr>
          <w:rFonts w:ascii="Angsana New" w:hAnsi="Angsana New" w:hint="cs"/>
          <w:sz w:val="30"/>
          <w:szCs w:val="30"/>
          <w:cs/>
        </w:rPr>
        <w:t xml:space="preserve">วลา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และบริษัทย่อยจะ</w:t>
      </w:r>
      <w:r w:rsidRPr="004B707B">
        <w:rPr>
          <w:rFonts w:ascii="Angsana New" w:hAnsi="Angsana New"/>
          <w:sz w:val="30"/>
          <w:szCs w:val="30"/>
          <w:cs/>
        </w:rPr>
        <w:t>ต้องจ่ายค่า</w:t>
      </w:r>
      <w:r w:rsidRPr="004B707B">
        <w:rPr>
          <w:rFonts w:ascii="Angsana New" w:hAnsi="Angsana New" w:hint="cs"/>
          <w:sz w:val="30"/>
          <w:szCs w:val="30"/>
          <w:cs/>
        </w:rPr>
        <w:t>บริการตามที่ระบุใน</w:t>
      </w:r>
      <w:r w:rsidR="006D53BD" w:rsidRPr="00C0760F">
        <w:rPr>
          <w:rFonts w:ascii="Angsana New" w:hAnsi="Angsana New" w:hint="cs"/>
          <w:sz w:val="30"/>
          <w:szCs w:val="30"/>
          <w:cs/>
        </w:rPr>
        <w:t>สัญญา</w:t>
      </w:r>
    </w:p>
    <w:p w:rsidR="003B48E2" w:rsidRDefault="003B48E2" w:rsidP="00D9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357FC9" w:rsidRPr="001F509E" w:rsidRDefault="00357FC9" w:rsidP="004963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F509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358C3" w:rsidRPr="007B694A" w:rsidRDefault="00B358C3" w:rsidP="007B6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7B694A" w:rsidRDefault="007B694A" w:rsidP="00F0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694A">
        <w:rPr>
          <w:rFonts w:ascii="Angsana New" w:hAnsi="Angsana New" w:hint="cs"/>
          <w:sz w:val="30"/>
          <w:szCs w:val="30"/>
          <w:cs/>
        </w:rPr>
        <w:t>เมื่อวัน</w:t>
      </w:r>
      <w:r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</w:t>
      </w:r>
      <w:r w:rsidR="003F4322">
        <w:rPr>
          <w:rFonts w:ascii="Angsana New" w:hAnsi="Angsana New" w:hint="cs"/>
          <w:sz w:val="30"/>
          <w:szCs w:val="30"/>
          <w:cs/>
        </w:rPr>
        <w:t>จ่ายค่า</w:t>
      </w:r>
      <w:r>
        <w:rPr>
          <w:rFonts w:ascii="Angsana New" w:hAnsi="Angsana New" w:hint="cs"/>
          <w:sz w:val="30"/>
          <w:szCs w:val="30"/>
          <w:cs/>
        </w:rPr>
        <w:t>ชดเชยให้ลูกจ้างที่ถูกเลิกจ้างเพิ่มเติม หากลูกจ้าง</w:t>
      </w:r>
      <w:r w:rsidR="00116765">
        <w:rPr>
          <w:rFonts w:ascii="Angsana New" w:hAnsi="Angsana New" w:hint="cs"/>
          <w:sz w:val="30"/>
          <w:szCs w:val="30"/>
          <w:cs/>
        </w:rPr>
        <w:t>ทำงานติดต่อกัน</w:t>
      </w:r>
      <w:r w:rsidR="00F03218">
        <w:rPr>
          <w:rFonts w:ascii="Angsana New" w:hAnsi="Angsana New" w:hint="cs"/>
          <w:sz w:val="30"/>
          <w:szCs w:val="30"/>
          <w:cs/>
        </w:rPr>
        <w:t xml:space="preserve">ครบ </w:t>
      </w:r>
      <w:r w:rsidR="00F03218">
        <w:rPr>
          <w:rFonts w:ascii="Angsana New" w:hAnsi="Angsana New"/>
          <w:sz w:val="30"/>
          <w:szCs w:val="30"/>
        </w:rPr>
        <w:t xml:space="preserve">20 </w:t>
      </w:r>
      <w:r w:rsidR="00F03218">
        <w:rPr>
          <w:rFonts w:ascii="Angsana New" w:hAnsi="Angsana New" w:hint="cs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="00F03218">
        <w:rPr>
          <w:rFonts w:ascii="Angsana New" w:hAnsi="Angsana New"/>
          <w:sz w:val="30"/>
          <w:szCs w:val="30"/>
        </w:rPr>
        <w:t xml:space="preserve">400 </w:t>
      </w:r>
      <w:r w:rsidR="00F03218">
        <w:rPr>
          <w:rFonts w:ascii="Angsana New" w:hAnsi="Angsana New" w:hint="cs"/>
          <w:sz w:val="30"/>
          <w:szCs w:val="30"/>
          <w:cs/>
        </w:rPr>
        <w:t xml:space="preserve">วัน กลุ่มบริษัทและ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ามปี </w:t>
      </w:r>
      <w:r w:rsidR="00F03218">
        <w:rPr>
          <w:rFonts w:ascii="Angsana New" w:hAnsi="Angsana New"/>
          <w:sz w:val="30"/>
          <w:szCs w:val="30"/>
        </w:rPr>
        <w:t xml:space="preserve">2562 </w:t>
      </w:r>
      <w:r w:rsidR="00F03218">
        <w:rPr>
          <w:rFonts w:ascii="Angsana New" w:hAnsi="Angsana New" w:hint="cs"/>
          <w:sz w:val="30"/>
          <w:szCs w:val="30"/>
          <w:cs/>
        </w:rPr>
        <w:t xml:space="preserve">จากการแก้ไขโครงการดังกล่าวทำให้กลุ่มบริษัทและบริษัทรับรู้ประมาณการหนี้สินผลประโยชน์เมื่อเกษียณอายุ ณ วันที่ </w:t>
      </w:r>
      <w:r w:rsidR="00F03218">
        <w:rPr>
          <w:rFonts w:ascii="Angsana New" w:hAnsi="Angsana New"/>
          <w:sz w:val="30"/>
          <w:szCs w:val="30"/>
        </w:rPr>
        <w:t xml:space="preserve">30 </w:t>
      </w:r>
      <w:r w:rsidR="00F0321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03218">
        <w:rPr>
          <w:rFonts w:ascii="Angsana New" w:hAnsi="Angsana New"/>
          <w:sz w:val="30"/>
          <w:szCs w:val="30"/>
        </w:rPr>
        <w:t xml:space="preserve">2562 </w:t>
      </w:r>
      <w:r w:rsidR="00F03218">
        <w:rPr>
          <w:rFonts w:ascii="Angsana New" w:hAnsi="Angsana New" w:hint="cs"/>
          <w:sz w:val="30"/>
          <w:szCs w:val="30"/>
          <w:cs/>
        </w:rPr>
        <w:t>และต้นทุนบริการในอดีตเพิ่มขึ้นสำหรับงวดสามเดือนและเก้าเดือนสิ้นส</w:t>
      </w:r>
      <w:r w:rsidR="003F4322">
        <w:rPr>
          <w:rFonts w:ascii="Angsana New" w:hAnsi="Angsana New" w:hint="cs"/>
          <w:sz w:val="30"/>
          <w:szCs w:val="30"/>
          <w:cs/>
        </w:rPr>
        <w:t>ุ</w:t>
      </w:r>
      <w:r w:rsidR="00F03218">
        <w:rPr>
          <w:rFonts w:ascii="Angsana New" w:hAnsi="Angsana New" w:hint="cs"/>
          <w:sz w:val="30"/>
          <w:szCs w:val="30"/>
          <w:cs/>
        </w:rPr>
        <w:t xml:space="preserve">ดวันเดียวกันในงบการเงินรวมและงบการเงินเฉพาะกิจการจำนวน </w:t>
      </w:r>
      <w:r w:rsidR="00F03218">
        <w:rPr>
          <w:rFonts w:ascii="Angsana New" w:hAnsi="Angsana New"/>
          <w:sz w:val="30"/>
          <w:szCs w:val="30"/>
        </w:rPr>
        <w:t xml:space="preserve">11.59 </w:t>
      </w:r>
      <w:r w:rsidR="00F03218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F03218">
        <w:rPr>
          <w:rFonts w:ascii="Angsana New" w:hAnsi="Angsana New"/>
          <w:sz w:val="30"/>
          <w:szCs w:val="30"/>
        </w:rPr>
        <w:t xml:space="preserve">4.47 </w:t>
      </w:r>
      <w:r w:rsidR="00F03218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6329A0" w:rsidRPr="007B694A" w:rsidRDefault="006329A0" w:rsidP="003E0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:rsidR="00F24F2F" w:rsidRDefault="00F24F2F" w:rsidP="00B8274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5872161"/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:rsidR="007B694A" w:rsidRPr="00C426CC" w:rsidRDefault="007B694A" w:rsidP="007B6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1C746B" w:rsidRDefault="001C746B" w:rsidP="001C746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รายการบางรายการในงบการเงินปี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              งบการเงินปี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F24F2F" w:rsidRPr="00C426CC" w:rsidRDefault="00F24F2F" w:rsidP="00F24F2F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F24F2F" w:rsidRPr="00496FEB" w:rsidRDefault="00F24F2F" w:rsidP="00F24F2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4675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4222"/>
        <w:gridCol w:w="1404"/>
        <w:gridCol w:w="236"/>
        <w:gridCol w:w="1441"/>
        <w:gridCol w:w="236"/>
        <w:gridCol w:w="1442"/>
      </w:tblGrid>
      <w:tr w:rsidR="00F24F2F" w:rsidRPr="00504F68" w:rsidTr="00B15B0B">
        <w:trPr>
          <w:tblHeader/>
        </w:trPr>
        <w:tc>
          <w:tcPr>
            <w:tcW w:w="2351" w:type="pct"/>
          </w:tcPr>
          <w:p w:rsidR="00F24F2F" w:rsidRPr="00504F68" w:rsidRDefault="00F24F2F" w:rsidP="00D26539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9" w:type="pct"/>
            <w:gridSpan w:val="5"/>
          </w:tcPr>
          <w:p w:rsidR="00F24F2F" w:rsidRPr="00504F68" w:rsidRDefault="00F24F2F" w:rsidP="00D26539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</w:rPr>
              <w:t>256</w:t>
            </w:r>
            <w:r w:rsidRPr="00504F68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F24F2F" w:rsidRPr="00504F68" w:rsidTr="00B15B0B">
        <w:trPr>
          <w:tblHeader/>
        </w:trPr>
        <w:tc>
          <w:tcPr>
            <w:tcW w:w="2351" w:type="pct"/>
          </w:tcPr>
          <w:p w:rsidR="00F24F2F" w:rsidRPr="00504F68" w:rsidRDefault="00F24F2F" w:rsidP="00D26539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9" w:type="pct"/>
            <w:gridSpan w:val="5"/>
            <w:tcBorders>
              <w:bottom w:val="single" w:sz="4" w:space="0" w:color="auto"/>
            </w:tcBorders>
          </w:tcPr>
          <w:p w:rsidR="00F24F2F" w:rsidRPr="00504F68" w:rsidRDefault="00F24F2F" w:rsidP="00D265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4F6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24F2F" w:rsidRPr="00504F68" w:rsidTr="002443C9">
        <w:trPr>
          <w:tblHeader/>
        </w:trPr>
        <w:tc>
          <w:tcPr>
            <w:tcW w:w="2351" w:type="pct"/>
          </w:tcPr>
          <w:p w:rsidR="00F24F2F" w:rsidRPr="00504F68" w:rsidRDefault="00F24F2F" w:rsidP="00D26539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:rsidR="00F24F2F" w:rsidRPr="00504F68" w:rsidRDefault="00F24F2F" w:rsidP="00D2653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:rsidR="00F24F2F" w:rsidRPr="00504F68" w:rsidRDefault="00F24F2F" w:rsidP="00D26539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:rsidR="00F24F2F" w:rsidRPr="00504F68" w:rsidRDefault="00F24F2F" w:rsidP="00D2653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single" w:sz="4" w:space="0" w:color="auto"/>
            </w:tcBorders>
          </w:tcPr>
          <w:p w:rsidR="00F24F2F" w:rsidRPr="00504F68" w:rsidRDefault="00F24F2F" w:rsidP="00D26539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:rsidR="00F24F2F" w:rsidRPr="00504F68" w:rsidRDefault="00F24F2F" w:rsidP="00D26539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</w:p>
        </w:tc>
      </w:tr>
      <w:tr w:rsidR="00F24F2F" w:rsidRPr="00504F68" w:rsidTr="002443C9">
        <w:trPr>
          <w:tblHeader/>
        </w:trPr>
        <w:tc>
          <w:tcPr>
            <w:tcW w:w="2351" w:type="pct"/>
          </w:tcPr>
          <w:p w:rsidR="00F24F2F" w:rsidRPr="00504F68" w:rsidRDefault="00F24F2F" w:rsidP="00D26539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2" w:type="pct"/>
          </w:tcPr>
          <w:p w:rsidR="00F24F2F" w:rsidRPr="00504F68" w:rsidRDefault="00F24F2F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1" w:type="pct"/>
          </w:tcPr>
          <w:p w:rsidR="00F24F2F" w:rsidRPr="00504F68" w:rsidRDefault="00F24F2F" w:rsidP="00D26539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:rsidR="00F24F2F" w:rsidRPr="00504F68" w:rsidRDefault="00F24F2F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1" w:type="pct"/>
          </w:tcPr>
          <w:p w:rsidR="00F24F2F" w:rsidRPr="00504F68" w:rsidRDefault="00F24F2F" w:rsidP="00D26539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:rsidR="00F24F2F" w:rsidRPr="00504F68" w:rsidRDefault="00F24F2F" w:rsidP="00D2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F24F2F" w:rsidRPr="00504F68" w:rsidTr="00B15B0B">
        <w:trPr>
          <w:trHeight w:val="371"/>
          <w:tblHeader/>
        </w:trPr>
        <w:tc>
          <w:tcPr>
            <w:tcW w:w="2351" w:type="pct"/>
          </w:tcPr>
          <w:p w:rsidR="00F24F2F" w:rsidRPr="00504F68" w:rsidRDefault="00F24F2F" w:rsidP="00D26539">
            <w:pPr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9" w:type="pct"/>
            <w:gridSpan w:val="5"/>
          </w:tcPr>
          <w:p w:rsidR="00F24F2F" w:rsidRPr="00504F68" w:rsidRDefault="00F24F2F" w:rsidP="00D26539">
            <w:pPr>
              <w:tabs>
                <w:tab w:val="decimal" w:pos="64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4F6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04F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24F2F" w:rsidRPr="00504F68" w:rsidTr="002443C9">
        <w:tc>
          <w:tcPr>
            <w:tcW w:w="2351" w:type="pct"/>
          </w:tcPr>
          <w:p w:rsidR="00F24F2F" w:rsidRPr="00504F68" w:rsidRDefault="00F24F2F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4F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782" w:type="pct"/>
          </w:tcPr>
          <w:p w:rsidR="00F24F2F" w:rsidRPr="00504F68" w:rsidRDefault="00F24F2F" w:rsidP="00D26539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F24F2F" w:rsidRPr="00504F68" w:rsidRDefault="00F24F2F" w:rsidP="00D26539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F24F2F" w:rsidRPr="00504F68" w:rsidRDefault="00F24F2F" w:rsidP="00D26539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F24F2F" w:rsidRPr="00504F68" w:rsidRDefault="00F24F2F" w:rsidP="00D26539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F24F2F" w:rsidRPr="00504F68" w:rsidRDefault="00F24F2F" w:rsidP="00D26539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5B0B" w:rsidRPr="00B15B0B" w:rsidTr="002443C9">
        <w:tc>
          <w:tcPr>
            <w:tcW w:w="2351" w:type="pct"/>
          </w:tcPr>
          <w:p w:rsidR="00B15B0B" w:rsidRPr="00B15B0B" w:rsidRDefault="00B15B0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82" w:type="pct"/>
          </w:tcPr>
          <w:p w:rsidR="00B15B0B" w:rsidRPr="00B15B0B" w:rsidRDefault="00B15B0B" w:rsidP="00B1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56.61</w:t>
            </w:r>
          </w:p>
        </w:tc>
        <w:tc>
          <w:tcPr>
            <w:tcW w:w="131" w:type="pct"/>
          </w:tcPr>
          <w:p w:rsidR="00B15B0B" w:rsidRPr="00B15B0B" w:rsidRDefault="00B15B0B" w:rsidP="00D26539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15B0B" w:rsidRPr="00B15B0B" w:rsidRDefault="00B15B0B" w:rsidP="00B1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31" w:type="pct"/>
            <w:shd w:val="clear" w:color="auto" w:fill="auto"/>
          </w:tcPr>
          <w:p w:rsidR="00B15B0B" w:rsidRPr="00B15B0B" w:rsidRDefault="00B15B0B" w:rsidP="00D26539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15B0B" w:rsidRPr="00B15B0B" w:rsidRDefault="00B15B0B" w:rsidP="00B1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66.62</w:t>
            </w:r>
          </w:p>
        </w:tc>
      </w:tr>
      <w:tr w:rsidR="00B15B0B" w:rsidRPr="00B15B0B" w:rsidTr="002443C9">
        <w:tc>
          <w:tcPr>
            <w:tcW w:w="2351" w:type="pct"/>
          </w:tcPr>
          <w:p w:rsidR="00B15B0B" w:rsidRPr="00B15B0B" w:rsidRDefault="00B15B0B" w:rsidP="00B1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B0B">
              <w:rPr>
                <w:rFonts w:ascii="Angsana New" w:hAnsi="Angsana New"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782" w:type="pct"/>
          </w:tcPr>
          <w:p w:rsidR="00B15B0B" w:rsidRPr="00B15B0B" w:rsidRDefault="00B15B0B" w:rsidP="00B1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31" w:type="pct"/>
          </w:tcPr>
          <w:p w:rsidR="00B15B0B" w:rsidRPr="00B15B0B" w:rsidRDefault="00B15B0B" w:rsidP="00B15B0B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15B0B" w:rsidRPr="00B15B0B" w:rsidRDefault="00B15B0B" w:rsidP="00B1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(10.01)</w:t>
            </w:r>
          </w:p>
        </w:tc>
        <w:tc>
          <w:tcPr>
            <w:tcW w:w="131" w:type="pct"/>
            <w:shd w:val="clear" w:color="auto" w:fill="auto"/>
          </w:tcPr>
          <w:p w:rsidR="00B15B0B" w:rsidRPr="00B15B0B" w:rsidRDefault="00B15B0B" w:rsidP="00B15B0B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15B0B" w:rsidRPr="00B15B0B" w:rsidRDefault="004311B1" w:rsidP="0043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746B" w:rsidRPr="00B15B0B" w:rsidTr="002443C9">
        <w:tc>
          <w:tcPr>
            <w:tcW w:w="2351" w:type="pct"/>
          </w:tcPr>
          <w:p w:rsidR="001C746B" w:rsidRPr="00B15B0B" w:rsidRDefault="001C746B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B0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2" w:type="pct"/>
          </w:tcPr>
          <w:p w:rsidR="001C746B" w:rsidRPr="00B15B0B" w:rsidRDefault="001C746B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15B0B">
              <w:rPr>
                <w:rFonts w:ascii="Angsana New" w:hAnsi="Angsana New"/>
                <w:sz w:val="30"/>
                <w:szCs w:val="30"/>
                <w:cs/>
              </w:rPr>
              <w:t>(1,129.21)</w:t>
            </w:r>
          </w:p>
        </w:tc>
        <w:tc>
          <w:tcPr>
            <w:tcW w:w="131" w:type="pct"/>
          </w:tcPr>
          <w:p w:rsidR="001C746B" w:rsidRPr="00B15B0B" w:rsidRDefault="001C746B" w:rsidP="00D4743A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B15B0B" w:rsidRDefault="001C746B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15B0B">
              <w:rPr>
                <w:rFonts w:ascii="Angsana New" w:hAnsi="Angsana New"/>
                <w:sz w:val="30"/>
                <w:szCs w:val="30"/>
                <w:cs/>
              </w:rPr>
              <w:t>5.69</w:t>
            </w:r>
          </w:p>
        </w:tc>
        <w:tc>
          <w:tcPr>
            <w:tcW w:w="131" w:type="pct"/>
            <w:shd w:val="clear" w:color="auto" w:fill="auto"/>
          </w:tcPr>
          <w:p w:rsidR="001C746B" w:rsidRPr="00B15B0B" w:rsidRDefault="001C746B" w:rsidP="00D4743A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B15B0B" w:rsidRDefault="001C746B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15B0B">
              <w:rPr>
                <w:rFonts w:ascii="Angsana New" w:hAnsi="Angsana New"/>
                <w:sz w:val="30"/>
                <w:szCs w:val="30"/>
                <w:cs/>
              </w:rPr>
              <w:t>(1,123.52)</w:t>
            </w:r>
          </w:p>
        </w:tc>
      </w:tr>
      <w:tr w:rsidR="001C746B" w:rsidRPr="00504F68" w:rsidTr="002443C9">
        <w:tc>
          <w:tcPr>
            <w:tcW w:w="2351" w:type="pct"/>
          </w:tcPr>
          <w:p w:rsidR="001C746B" w:rsidRPr="00504F68" w:rsidRDefault="001C746B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782" w:type="pct"/>
          </w:tcPr>
          <w:p w:rsidR="001C746B" w:rsidRPr="00504F68" w:rsidRDefault="001C746B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(10.88)</w:t>
            </w:r>
          </w:p>
        </w:tc>
        <w:tc>
          <w:tcPr>
            <w:tcW w:w="131" w:type="pct"/>
          </w:tcPr>
          <w:p w:rsidR="001C746B" w:rsidRPr="00504F68" w:rsidRDefault="001C746B" w:rsidP="00D4743A">
            <w:pPr>
              <w:tabs>
                <w:tab w:val="decimal" w:pos="508"/>
                <w:tab w:val="decimal" w:pos="78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1C746B" w:rsidRPr="00504F68" w:rsidRDefault="001C746B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(5.69)</w:t>
            </w:r>
          </w:p>
        </w:tc>
        <w:tc>
          <w:tcPr>
            <w:tcW w:w="131" w:type="pct"/>
            <w:shd w:val="clear" w:color="auto" w:fill="auto"/>
          </w:tcPr>
          <w:p w:rsidR="001C746B" w:rsidRPr="00504F68" w:rsidRDefault="001C746B" w:rsidP="00D4743A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04F68">
              <w:rPr>
                <w:rFonts w:ascii="Angsana New" w:hAnsi="Angsana New"/>
                <w:sz w:val="30"/>
                <w:szCs w:val="30"/>
                <w:cs/>
              </w:rPr>
              <w:t>(16.57)</w:t>
            </w:r>
          </w:p>
        </w:tc>
      </w:tr>
      <w:tr w:rsidR="00B8274E" w:rsidRPr="00504F68" w:rsidTr="002443C9">
        <w:tc>
          <w:tcPr>
            <w:tcW w:w="2351" w:type="pct"/>
          </w:tcPr>
          <w:p w:rsidR="00B8274E" w:rsidRPr="00504F68" w:rsidRDefault="00B8274E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:rsidR="00B8274E" w:rsidRPr="00504F68" w:rsidRDefault="00B8274E" w:rsidP="00D4743A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B8274E" w:rsidRPr="00504F68" w:rsidRDefault="00B8274E" w:rsidP="00D4743A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74E" w:rsidRPr="00094CF8" w:rsidRDefault="00B8274E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C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B8274E" w:rsidRPr="00504F68" w:rsidRDefault="00B8274E" w:rsidP="00D4743A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B8274E" w:rsidP="00D4743A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F2F" w:rsidRPr="00B8274E" w:rsidTr="002443C9">
        <w:trPr>
          <w:trHeight w:val="125"/>
        </w:trPr>
        <w:tc>
          <w:tcPr>
            <w:tcW w:w="2351" w:type="pct"/>
          </w:tcPr>
          <w:p w:rsidR="00F24F2F" w:rsidRPr="00B8274E" w:rsidRDefault="00F24F2F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82" w:type="pct"/>
          </w:tcPr>
          <w:p w:rsidR="00F24F2F" w:rsidRPr="00B8274E" w:rsidRDefault="00F24F2F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</w:rPr>
            </w:pPr>
          </w:p>
        </w:tc>
        <w:tc>
          <w:tcPr>
            <w:tcW w:w="131" w:type="pct"/>
          </w:tcPr>
          <w:p w:rsidR="00F24F2F" w:rsidRPr="00B8274E" w:rsidRDefault="00F24F2F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pct"/>
            <w:shd w:val="clear" w:color="auto" w:fill="auto"/>
          </w:tcPr>
          <w:p w:rsidR="00F24F2F" w:rsidRPr="00B8274E" w:rsidRDefault="00F24F2F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</w:tcPr>
          <w:p w:rsidR="00F24F2F" w:rsidRPr="00B8274E" w:rsidRDefault="00F24F2F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pct"/>
            <w:shd w:val="clear" w:color="auto" w:fill="auto"/>
          </w:tcPr>
          <w:p w:rsidR="00F24F2F" w:rsidRPr="00B8274E" w:rsidRDefault="00F24F2F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</w:rPr>
            </w:pPr>
          </w:p>
        </w:tc>
      </w:tr>
      <w:tr w:rsidR="001C746B" w:rsidRPr="00504F68" w:rsidTr="002443C9">
        <w:tc>
          <w:tcPr>
            <w:tcW w:w="2351" w:type="pct"/>
          </w:tcPr>
          <w:p w:rsidR="001C746B" w:rsidRPr="001C746B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82" w:type="pct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46B" w:rsidRPr="00504F68" w:rsidTr="002443C9">
        <w:tc>
          <w:tcPr>
            <w:tcW w:w="2351" w:type="pct"/>
          </w:tcPr>
          <w:p w:rsidR="001C746B" w:rsidRPr="001C746B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C7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82" w:type="pct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9A0" w:rsidRPr="00504F68" w:rsidTr="002443C9">
        <w:tc>
          <w:tcPr>
            <w:tcW w:w="2351" w:type="pct"/>
          </w:tcPr>
          <w:p w:rsidR="006329A0" w:rsidRPr="006520ED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782" w:type="pct"/>
          </w:tcPr>
          <w:p w:rsidR="006329A0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(251.00)</w:t>
            </w:r>
          </w:p>
        </w:tc>
        <w:tc>
          <w:tcPr>
            <w:tcW w:w="131" w:type="pct"/>
          </w:tcPr>
          <w:p w:rsidR="006329A0" w:rsidRPr="00504F68" w:rsidRDefault="006329A0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6329A0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17.41</w:t>
            </w:r>
          </w:p>
        </w:tc>
        <w:tc>
          <w:tcPr>
            <w:tcW w:w="131" w:type="pct"/>
            <w:shd w:val="clear" w:color="auto" w:fill="auto"/>
          </w:tcPr>
          <w:p w:rsidR="006329A0" w:rsidRPr="00504F68" w:rsidRDefault="006329A0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6329A0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(233.59)</w:t>
            </w:r>
          </w:p>
        </w:tc>
      </w:tr>
      <w:tr w:rsidR="001C746B" w:rsidRPr="00504F68" w:rsidTr="002443C9">
        <w:tc>
          <w:tcPr>
            <w:tcW w:w="2351" w:type="pct"/>
          </w:tcPr>
          <w:p w:rsidR="001C746B" w:rsidRPr="00504F68" w:rsidRDefault="006520ED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0ED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782" w:type="pct"/>
          </w:tcPr>
          <w:p w:rsidR="001C746B" w:rsidRPr="00504F68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137.02</w:t>
            </w:r>
          </w:p>
        </w:tc>
        <w:tc>
          <w:tcPr>
            <w:tcW w:w="131" w:type="pct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583C8C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29A0">
              <w:rPr>
                <w:rFonts w:ascii="Angsana New" w:hAnsi="Angsana New"/>
                <w:sz w:val="30"/>
                <w:szCs w:val="30"/>
              </w:rPr>
              <w:t>6.13</w:t>
            </w:r>
            <w:r w:rsidR="00B827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shd w:val="clear" w:color="auto" w:fill="auto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130.89</w:t>
            </w:r>
          </w:p>
        </w:tc>
      </w:tr>
      <w:tr w:rsidR="006329A0" w:rsidRPr="00504F68" w:rsidTr="002443C9">
        <w:tc>
          <w:tcPr>
            <w:tcW w:w="2351" w:type="pct"/>
          </w:tcPr>
          <w:p w:rsidR="006329A0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782" w:type="pct"/>
          </w:tcPr>
          <w:p w:rsidR="006329A0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18.42</w:t>
            </w:r>
          </w:p>
        </w:tc>
        <w:tc>
          <w:tcPr>
            <w:tcW w:w="131" w:type="pct"/>
          </w:tcPr>
          <w:p w:rsidR="006329A0" w:rsidRPr="00504F68" w:rsidRDefault="006329A0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6329A0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14.03</w:t>
            </w:r>
          </w:p>
        </w:tc>
        <w:tc>
          <w:tcPr>
            <w:tcW w:w="131" w:type="pct"/>
            <w:shd w:val="clear" w:color="auto" w:fill="auto"/>
          </w:tcPr>
          <w:p w:rsidR="006329A0" w:rsidRPr="00504F68" w:rsidRDefault="006329A0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6329A0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32.45</w:t>
            </w:r>
          </w:p>
        </w:tc>
      </w:tr>
      <w:tr w:rsidR="001C746B" w:rsidRPr="00504F68" w:rsidTr="002443C9">
        <w:tc>
          <w:tcPr>
            <w:tcW w:w="2351" w:type="pct"/>
          </w:tcPr>
          <w:p w:rsidR="001C746B" w:rsidRPr="00504F68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82" w:type="pct"/>
          </w:tcPr>
          <w:p w:rsidR="001C746B" w:rsidRPr="00504F68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259.6</w:t>
            </w:r>
            <w:r w:rsidR="00583C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583C8C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(1.14</w:t>
            </w:r>
            <w:r w:rsidR="00B827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shd w:val="clear" w:color="auto" w:fill="auto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258.48</w:t>
            </w:r>
          </w:p>
        </w:tc>
      </w:tr>
      <w:tr w:rsidR="001C746B" w:rsidRPr="00504F68" w:rsidTr="002443C9">
        <w:tc>
          <w:tcPr>
            <w:tcW w:w="2351" w:type="pct"/>
          </w:tcPr>
          <w:p w:rsidR="001C746B" w:rsidRPr="00504F68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274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2" w:type="pct"/>
          </w:tcPr>
          <w:p w:rsidR="001C746B" w:rsidRPr="00504F68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337.24</w:t>
            </w:r>
          </w:p>
        </w:tc>
        <w:tc>
          <w:tcPr>
            <w:tcW w:w="131" w:type="pct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(24.17)</w:t>
            </w:r>
          </w:p>
        </w:tc>
        <w:tc>
          <w:tcPr>
            <w:tcW w:w="131" w:type="pct"/>
            <w:shd w:val="clear" w:color="auto" w:fill="auto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6329A0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313.07</w:t>
            </w:r>
          </w:p>
        </w:tc>
      </w:tr>
      <w:tr w:rsidR="00B8274E" w:rsidRPr="00504F68" w:rsidTr="002443C9">
        <w:tc>
          <w:tcPr>
            <w:tcW w:w="2351" w:type="pct"/>
          </w:tcPr>
          <w:p w:rsidR="00B8274E" w:rsidRPr="00504F68" w:rsidRDefault="00B8274E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:rsidR="00B8274E" w:rsidRPr="00504F68" w:rsidRDefault="00B8274E" w:rsidP="00D4743A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B8274E" w:rsidRPr="00504F68" w:rsidRDefault="00B8274E" w:rsidP="00D4743A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74E" w:rsidRPr="00094CF8" w:rsidRDefault="00B8274E" w:rsidP="00D4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C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B8274E" w:rsidRPr="00504F68" w:rsidRDefault="00B8274E" w:rsidP="00D4743A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B8274E" w:rsidP="00D4743A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74E" w:rsidRPr="00B8274E" w:rsidTr="002443C9">
        <w:trPr>
          <w:trHeight w:val="179"/>
        </w:trPr>
        <w:tc>
          <w:tcPr>
            <w:tcW w:w="2351" w:type="pct"/>
          </w:tcPr>
          <w:p w:rsidR="00B8274E" w:rsidRPr="00B8274E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82" w:type="pct"/>
          </w:tcPr>
          <w:p w:rsidR="00B8274E" w:rsidRPr="00B8274E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</w:rPr>
            </w:pPr>
          </w:p>
        </w:tc>
        <w:tc>
          <w:tcPr>
            <w:tcW w:w="131" w:type="pct"/>
          </w:tcPr>
          <w:p w:rsidR="00B8274E" w:rsidRPr="00B8274E" w:rsidRDefault="00B8274E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B8274E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</w:tcPr>
          <w:p w:rsidR="00B8274E" w:rsidRPr="00B8274E" w:rsidRDefault="00B8274E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B8274E" w:rsidRDefault="00B8274E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</w:rPr>
            </w:pPr>
          </w:p>
        </w:tc>
      </w:tr>
      <w:tr w:rsidR="001C746B" w:rsidRPr="00504F68" w:rsidTr="002443C9">
        <w:tc>
          <w:tcPr>
            <w:tcW w:w="2351" w:type="pct"/>
          </w:tcPr>
          <w:p w:rsidR="001C746B" w:rsidRPr="001C746B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82" w:type="pct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46B" w:rsidRPr="00504F68" w:rsidTr="002443C9">
        <w:tc>
          <w:tcPr>
            <w:tcW w:w="2351" w:type="pct"/>
          </w:tcPr>
          <w:p w:rsidR="001C746B" w:rsidRPr="001C746B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C7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82" w:type="pct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1C746B" w:rsidRPr="00504F68" w:rsidRDefault="001C746B" w:rsidP="00D2653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1C746B" w:rsidRPr="00504F68" w:rsidRDefault="001C746B" w:rsidP="00D2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6CC" w:rsidRPr="00504F68" w:rsidTr="002443C9">
        <w:tc>
          <w:tcPr>
            <w:tcW w:w="2351" w:type="pct"/>
          </w:tcPr>
          <w:p w:rsidR="00C426CC" w:rsidRPr="006520ED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782" w:type="pct"/>
          </w:tcPr>
          <w:p w:rsidR="00C426CC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(474.73)</w:t>
            </w:r>
          </w:p>
        </w:tc>
        <w:tc>
          <w:tcPr>
            <w:tcW w:w="131" w:type="pct"/>
          </w:tcPr>
          <w:p w:rsidR="00C426CC" w:rsidRPr="00504F68" w:rsidRDefault="00C426CC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C426CC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17.41</w:t>
            </w:r>
          </w:p>
        </w:tc>
        <w:tc>
          <w:tcPr>
            <w:tcW w:w="131" w:type="pct"/>
            <w:shd w:val="clear" w:color="auto" w:fill="auto"/>
          </w:tcPr>
          <w:p w:rsidR="00C426CC" w:rsidRPr="00504F68" w:rsidRDefault="00C426CC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C426CC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457.32</w:t>
            </w:r>
          </w:p>
        </w:tc>
      </w:tr>
      <w:tr w:rsidR="002443C9" w:rsidRPr="00504F68" w:rsidTr="002443C9">
        <w:tc>
          <w:tcPr>
            <w:tcW w:w="2351" w:type="pct"/>
          </w:tcPr>
          <w:p w:rsidR="002443C9" w:rsidRPr="001C746B" w:rsidRDefault="002443C9" w:rsidP="00244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82" w:type="pct"/>
          </w:tcPr>
          <w:p w:rsidR="002443C9" w:rsidRDefault="002443C9" w:rsidP="00244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2443C9" w:rsidRPr="00504F68" w:rsidRDefault="002443C9" w:rsidP="002443C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2443C9" w:rsidRDefault="002443C9" w:rsidP="00244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2443C9" w:rsidRPr="00504F68" w:rsidRDefault="002443C9" w:rsidP="002443C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2443C9" w:rsidRDefault="002443C9" w:rsidP="00244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3C9" w:rsidRPr="00504F68" w:rsidTr="002443C9">
        <w:tc>
          <w:tcPr>
            <w:tcW w:w="2351" w:type="pct"/>
          </w:tcPr>
          <w:p w:rsidR="002443C9" w:rsidRPr="001C746B" w:rsidRDefault="002443C9" w:rsidP="00244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1C7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C7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82" w:type="pct"/>
          </w:tcPr>
          <w:p w:rsidR="002443C9" w:rsidRDefault="002443C9" w:rsidP="00244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2443C9" w:rsidRPr="00504F68" w:rsidRDefault="002443C9" w:rsidP="002443C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2443C9" w:rsidRDefault="002443C9" w:rsidP="00244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2443C9" w:rsidRPr="00504F68" w:rsidRDefault="002443C9" w:rsidP="002443C9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2443C9" w:rsidRDefault="002443C9" w:rsidP="00244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74E" w:rsidRPr="00504F68" w:rsidTr="002443C9">
        <w:tc>
          <w:tcPr>
            <w:tcW w:w="2351" w:type="pct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0ED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782" w:type="pct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280.61</w:t>
            </w:r>
          </w:p>
        </w:tc>
        <w:tc>
          <w:tcPr>
            <w:tcW w:w="131" w:type="pct"/>
          </w:tcPr>
          <w:p w:rsidR="00B8274E" w:rsidRPr="00504F68" w:rsidRDefault="00B8274E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426CC">
              <w:rPr>
                <w:rFonts w:ascii="Angsana New" w:hAnsi="Angsana New"/>
                <w:sz w:val="30"/>
                <w:szCs w:val="30"/>
              </w:rPr>
              <w:t>14.76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shd w:val="clear" w:color="auto" w:fill="auto"/>
          </w:tcPr>
          <w:p w:rsidR="00B8274E" w:rsidRPr="00504F68" w:rsidRDefault="00B8274E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265.85</w:t>
            </w:r>
          </w:p>
        </w:tc>
      </w:tr>
      <w:tr w:rsidR="00C426CC" w:rsidRPr="00504F68" w:rsidTr="002443C9">
        <w:tc>
          <w:tcPr>
            <w:tcW w:w="2351" w:type="pct"/>
          </w:tcPr>
          <w:p w:rsidR="00C426CC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782" w:type="pct"/>
          </w:tcPr>
          <w:p w:rsidR="00C426CC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38.11</w:t>
            </w:r>
          </w:p>
        </w:tc>
        <w:tc>
          <w:tcPr>
            <w:tcW w:w="131" w:type="pct"/>
          </w:tcPr>
          <w:p w:rsidR="00C426CC" w:rsidRPr="00504F68" w:rsidRDefault="00C426CC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C426CC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32.33</w:t>
            </w:r>
          </w:p>
        </w:tc>
        <w:tc>
          <w:tcPr>
            <w:tcW w:w="131" w:type="pct"/>
            <w:shd w:val="clear" w:color="auto" w:fill="auto"/>
          </w:tcPr>
          <w:p w:rsidR="00C426CC" w:rsidRPr="00504F68" w:rsidRDefault="00C426CC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C426CC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70.44</w:t>
            </w:r>
          </w:p>
        </w:tc>
      </w:tr>
      <w:tr w:rsidR="00B8274E" w:rsidRPr="00504F68" w:rsidTr="002443C9">
        <w:tc>
          <w:tcPr>
            <w:tcW w:w="2351" w:type="pct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82" w:type="pct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537.33</w:t>
            </w:r>
          </w:p>
        </w:tc>
        <w:tc>
          <w:tcPr>
            <w:tcW w:w="131" w:type="pct"/>
          </w:tcPr>
          <w:p w:rsidR="00B8274E" w:rsidRPr="00504F68" w:rsidRDefault="00B8274E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(4.3</w:t>
            </w:r>
            <w:r w:rsidR="00C426C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shd w:val="clear" w:color="auto" w:fill="auto"/>
          </w:tcPr>
          <w:p w:rsidR="00B8274E" w:rsidRPr="00504F68" w:rsidRDefault="00B8274E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532.9</w:t>
            </w:r>
            <w:r w:rsidR="00C426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8274E" w:rsidRPr="00504F68" w:rsidTr="002443C9">
        <w:tc>
          <w:tcPr>
            <w:tcW w:w="2351" w:type="pct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274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2" w:type="pct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665.19</w:t>
            </w:r>
          </w:p>
        </w:tc>
        <w:tc>
          <w:tcPr>
            <w:tcW w:w="131" w:type="pct"/>
          </w:tcPr>
          <w:p w:rsidR="00B8274E" w:rsidRPr="00504F68" w:rsidRDefault="00B8274E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(30.60)</w:t>
            </w:r>
          </w:p>
        </w:tc>
        <w:tc>
          <w:tcPr>
            <w:tcW w:w="131" w:type="pct"/>
            <w:shd w:val="clear" w:color="auto" w:fill="auto"/>
          </w:tcPr>
          <w:p w:rsidR="00B8274E" w:rsidRPr="00504F68" w:rsidRDefault="00B8274E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C426CC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634.59</w:t>
            </w:r>
          </w:p>
        </w:tc>
      </w:tr>
      <w:tr w:rsidR="00B8274E" w:rsidRPr="00504F68" w:rsidTr="002443C9">
        <w:tc>
          <w:tcPr>
            <w:tcW w:w="2351" w:type="pct"/>
          </w:tcPr>
          <w:p w:rsidR="00B8274E" w:rsidRPr="00504F6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:rsidR="00B8274E" w:rsidRPr="00504F68" w:rsidRDefault="00B8274E" w:rsidP="00B8274E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B8274E" w:rsidRPr="00504F68" w:rsidRDefault="00B8274E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274E" w:rsidRPr="00094CF8" w:rsidRDefault="00B8274E" w:rsidP="00B8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C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B8274E" w:rsidRPr="00504F68" w:rsidRDefault="00B8274E" w:rsidP="00B8274E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:rsidR="00B8274E" w:rsidRPr="00504F68" w:rsidRDefault="00B8274E" w:rsidP="00B8274E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426CC" w:rsidRDefault="00C426CC" w:rsidP="00B82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B43DD" w:rsidRDefault="00F24F2F" w:rsidP="00B82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76C73"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 w:rsidRPr="00C76C73">
        <w:rPr>
          <w:rFonts w:ascii="Angsana New" w:hAnsi="Angsana New" w:hint="cs"/>
          <w:sz w:val="30"/>
          <w:szCs w:val="30"/>
          <w:cs/>
        </w:rPr>
        <w:t xml:space="preserve"> เ</w:t>
      </w:r>
      <w:r w:rsidRPr="00C76C73">
        <w:rPr>
          <w:rFonts w:ascii="Angsana New" w:hAnsi="Angsana New"/>
          <w:sz w:val="30"/>
          <w:szCs w:val="30"/>
          <w:cs/>
        </w:rPr>
        <w:t>นื่องจากผู้บริหารเห็นว่ามีความ</w:t>
      </w:r>
      <w:r w:rsidRPr="00C76C73">
        <w:rPr>
          <w:rFonts w:ascii="Angsana New" w:hAnsi="Angsana New" w:hint="cs"/>
          <w:sz w:val="30"/>
          <w:szCs w:val="30"/>
          <w:cs/>
        </w:rPr>
        <w:t>เ</w:t>
      </w:r>
      <w:r w:rsidRPr="00C76C73">
        <w:rPr>
          <w:rFonts w:ascii="Angsana New" w:hAnsi="Angsana New"/>
          <w:sz w:val="30"/>
          <w:szCs w:val="30"/>
          <w:cs/>
        </w:rPr>
        <w:t>หมาะสมกับธุรกิจของ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76C73">
        <w:rPr>
          <w:rFonts w:ascii="Angsana New" w:hAnsi="Angsana New" w:hint="cs"/>
          <w:sz w:val="30"/>
          <w:szCs w:val="30"/>
          <w:cs/>
        </w:rPr>
        <w:t>บริษัท</w:t>
      </w:r>
      <w:r w:rsidRPr="00C76C73">
        <w:rPr>
          <w:rFonts w:ascii="Angsana New" w:hAnsi="Angsana New"/>
          <w:sz w:val="30"/>
          <w:szCs w:val="30"/>
          <w:cs/>
        </w:rPr>
        <w:t>มากกว่า</w:t>
      </w:r>
      <w:bookmarkEnd w:id="3"/>
    </w:p>
    <w:p w:rsidR="002E2642" w:rsidRDefault="002E2642" w:rsidP="00B82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E2642" w:rsidRDefault="002E2642" w:rsidP="002E26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มาตรฐาน</w:t>
      </w:r>
      <w:r w:rsidR="00794CBA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รายงานทางการเงินที่ยังไม่ได้ใช้</w:t>
      </w:r>
    </w:p>
    <w:p w:rsidR="002E2642" w:rsidRDefault="002E2642" w:rsidP="002E2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4CBA" w:rsidRDefault="00794CBA" w:rsidP="00794CBA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554E53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มาตรฐานการรายงานทางการเงินที่ออกและปรับปรุงใหม่ที่เกี่ยวกับการดำเนินงานของบริษัท</w:t>
      </w:r>
      <w:r w:rsidRPr="00554E53">
        <w:rPr>
          <w:rFonts w:ascii="Angsana New" w:hAnsi="Angsana New"/>
          <w:sz w:val="30"/>
          <w:szCs w:val="30"/>
        </w:rPr>
        <w:t xml:space="preserve"> </w:t>
      </w:r>
      <w:r w:rsidRPr="00554E53">
        <w:rPr>
          <w:rFonts w:ascii="Angsana New" w:hAnsi="Angsana New"/>
          <w:sz w:val="30"/>
          <w:szCs w:val="30"/>
          <w:cs/>
        </w:rPr>
        <w:t>ซึ่งคาดว่าจะมีผลกระทบที่มีสาระสำคัญต่องบการเงินของบริษัท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554E53">
        <w:rPr>
          <w:rFonts w:ascii="Angsana New" w:hAnsi="Angsana New"/>
          <w:sz w:val="30"/>
          <w:szCs w:val="30"/>
        </w:rPr>
        <w:t xml:space="preserve"> </w:t>
      </w:r>
      <w:r w:rsidRPr="00554E5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54E53">
        <w:rPr>
          <w:rFonts w:ascii="Angsana New" w:hAnsi="Angsana New"/>
          <w:spacing w:val="8"/>
          <w:sz w:val="30"/>
          <w:szCs w:val="30"/>
          <w:cs/>
        </w:rPr>
        <w:t>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554E53">
        <w:rPr>
          <w:rFonts w:ascii="Angsana New" w:hAnsi="Angsana New"/>
          <w:spacing w:val="8"/>
          <w:sz w:val="30"/>
          <w:szCs w:val="30"/>
        </w:rPr>
        <w:t xml:space="preserve"> 1</w:t>
      </w:r>
      <w:r w:rsidRPr="00554E53">
        <w:rPr>
          <w:rFonts w:ascii="Angsana New" w:hAnsi="Angsana New"/>
          <w:spacing w:val="8"/>
          <w:sz w:val="30"/>
          <w:szCs w:val="30"/>
          <w:cs/>
        </w:rPr>
        <w:t xml:space="preserve"> มกราคม ในปีดังต่อไปนี้</w:t>
      </w:r>
    </w:p>
    <w:p w:rsidR="00794CBA" w:rsidRPr="00554E53" w:rsidRDefault="00794CBA" w:rsidP="00794CBA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794CBA" w:rsidRPr="00554E53" w:rsidTr="00794CBA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:rsidR="00794CBA" w:rsidRPr="00554E53" w:rsidRDefault="00794CBA" w:rsidP="00794CBA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554E5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94CBA" w:rsidRPr="00554E53" w:rsidTr="00794CBA">
        <w:tc>
          <w:tcPr>
            <w:tcW w:w="4158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54E53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554E53" w:rsidTr="00794CBA">
        <w:tc>
          <w:tcPr>
            <w:tcW w:w="4158" w:type="dxa"/>
            <w:shd w:val="clear" w:color="auto" w:fill="auto"/>
          </w:tcPr>
          <w:p w:rsidR="00794CBA" w:rsidRPr="00554E53" w:rsidRDefault="00794CBA" w:rsidP="00794CBA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54E53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554E53" w:rsidTr="00794CBA">
        <w:tc>
          <w:tcPr>
            <w:tcW w:w="4158" w:type="dxa"/>
            <w:shd w:val="clear" w:color="auto" w:fill="auto"/>
          </w:tcPr>
          <w:p w:rsidR="00794CBA" w:rsidRPr="00554E53" w:rsidRDefault="00794CBA" w:rsidP="00794CBA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54E53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32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170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794CBA" w:rsidRPr="00554E53" w:rsidTr="00794CBA">
        <w:tc>
          <w:tcPr>
            <w:tcW w:w="4158" w:type="dxa"/>
            <w:shd w:val="clear" w:color="auto" w:fill="auto"/>
          </w:tcPr>
          <w:p w:rsidR="00794CBA" w:rsidRPr="00554E53" w:rsidRDefault="00794CBA" w:rsidP="00794CBA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54E53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4032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F0634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554E53" w:rsidTr="00794CBA">
        <w:tc>
          <w:tcPr>
            <w:tcW w:w="4158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554E53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554E53" w:rsidTr="00794CBA">
        <w:tc>
          <w:tcPr>
            <w:tcW w:w="4158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54E53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94CBA" w:rsidRPr="00554E53" w:rsidTr="00794CBA">
        <w:tc>
          <w:tcPr>
            <w:tcW w:w="4158" w:type="dxa"/>
            <w:shd w:val="clear" w:color="auto" w:fill="auto"/>
          </w:tcPr>
          <w:p w:rsidR="00794CBA" w:rsidRPr="00554E53" w:rsidRDefault="00794CBA" w:rsidP="00794CBA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54E53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  <w:shd w:val="clear" w:color="auto" w:fill="auto"/>
          </w:tcPr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:rsidR="00794CBA" w:rsidRPr="00554E53" w:rsidRDefault="00794CBA" w:rsidP="00794CB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:rsidR="00794CBA" w:rsidRDefault="00794CBA" w:rsidP="002E2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4CBA" w:rsidRDefault="00794CBA" w:rsidP="00794CBA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4E53">
        <w:rPr>
          <w:rFonts w:ascii="Angsana New" w:hAnsi="Angsana New"/>
          <w:i/>
          <w:iCs/>
          <w:sz w:val="30"/>
          <w:szCs w:val="30"/>
        </w:rPr>
        <w:t xml:space="preserve">* </w:t>
      </w:r>
      <w:r w:rsidRPr="00554E53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794CBA" w:rsidRDefault="00794CBA" w:rsidP="00794CBA">
      <w:pPr>
        <w:tabs>
          <w:tab w:val="clear" w:pos="227"/>
          <w:tab w:val="clear" w:pos="454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</w:p>
    <w:p w:rsidR="00794CBA" w:rsidRPr="00554E53" w:rsidRDefault="00794CBA" w:rsidP="00794CBA">
      <w:pPr>
        <w:pStyle w:val="ListParagraph"/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54E5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54E5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54E5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794CBA" w:rsidRPr="00554E53" w:rsidRDefault="00794CBA" w:rsidP="00794CBA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</w:p>
    <w:p w:rsidR="00794CBA" w:rsidRDefault="00794CBA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54E5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54E53">
        <w:rPr>
          <w:rFonts w:ascii="Angsana New" w:hAnsi="Angsana New"/>
          <w:color w:val="000000"/>
          <w:sz w:val="30"/>
          <w:szCs w:val="30"/>
        </w:rPr>
        <w:t>15</w:t>
      </w:r>
      <w:r w:rsidRPr="00554E53">
        <w:rPr>
          <w:rFonts w:ascii="Angsana New" w:hAnsi="Angsana New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794CBA" w:rsidRDefault="00794CBA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94CBA" w:rsidRDefault="00794CBA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94CB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ผลกระทบ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ที่อาจจะเกิดขึ้นต่องบการเงิน</w:t>
      </w:r>
    </w:p>
    <w:p w:rsidR="006B1A30" w:rsidRDefault="006B1A30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6B1A30" w:rsidRPr="006B1A30" w:rsidRDefault="006B1A30" w:rsidP="00794C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ในระหว่างปี กลุ่มบริษัทได้ทำการประเมินเบื้องต้นถึงผลกระทบที่อาจจะเกิดขึ้นต่องบการเงินจากการถือปฏิบัติตามมาตรฐานการรายงานทางการเงิน ฉบับที่ </w:t>
      </w:r>
      <w:r>
        <w:rPr>
          <w:rFonts w:ascii="Angsana New" w:hAnsi="Angsana New"/>
          <w:color w:val="000000"/>
          <w:sz w:val="30"/>
          <w:szCs w:val="30"/>
        </w:rPr>
        <w:t xml:space="preserve">15 </w:t>
      </w:r>
      <w:r>
        <w:rPr>
          <w:rFonts w:ascii="Angsana New" w:hAnsi="Angsana New" w:hint="cs"/>
          <w:color w:val="000000"/>
          <w:sz w:val="30"/>
          <w:szCs w:val="30"/>
          <w:cs/>
        </w:rPr>
        <w:t>เป็นครั้งแรก จากผลการประเมินกลุ่มบริษัทคาดว่าจะไม่มีผลกระทบที่มีสาระสำคัญต่อเงื่อนไขการรับรู้รายได้ของสัญญาที่มีอยู่ในปัจจุบัน</w:t>
      </w:r>
    </w:p>
    <w:p w:rsidR="00794CBA" w:rsidRDefault="00794CBA" w:rsidP="0079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4D05BE" w:rsidRPr="008A67FA" w:rsidRDefault="004D05BE" w:rsidP="004D05B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54E5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D05BE" w:rsidRPr="00554E53" w:rsidRDefault="004D05BE" w:rsidP="004D05BE">
      <w:pPr>
        <w:pStyle w:val="BodyText"/>
        <w:spacing w:after="0" w:line="240" w:lineRule="auto"/>
        <w:ind w:left="90" w:right="-25"/>
        <w:jc w:val="thaiDistribute"/>
        <w:rPr>
          <w:rFonts w:ascii="Angsana New" w:hAnsi="Angsana New"/>
          <w:sz w:val="30"/>
          <w:szCs w:val="30"/>
        </w:rPr>
      </w:pPr>
    </w:p>
    <w:p w:rsidR="004D05BE" w:rsidRPr="008A67FA" w:rsidRDefault="004D05BE" w:rsidP="004D05BE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8A67F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4D05BE" w:rsidRDefault="004D05BE" w:rsidP="0079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4D05BE" w:rsidRPr="005135C8" w:rsidRDefault="004D05BE" w:rsidP="004D05BE">
      <w:pPr>
        <w:pStyle w:val="ListParagraph"/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5135C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135C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135C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D05BE" w:rsidRPr="00697444" w:rsidRDefault="004D05BE" w:rsidP="004D05BE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</w:p>
    <w:p w:rsidR="004D05BE" w:rsidRPr="00697444" w:rsidRDefault="004D05BE" w:rsidP="004D05BE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69744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97444">
        <w:rPr>
          <w:rFonts w:ascii="Angsana New" w:hAnsi="Angsana New"/>
          <w:sz w:val="30"/>
          <w:szCs w:val="30"/>
        </w:rPr>
        <w:t>16</w:t>
      </w:r>
      <w:r w:rsidRPr="00697444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 (</w:t>
      </w:r>
      <w:r w:rsidRPr="00697444">
        <w:rPr>
          <w:rFonts w:ascii="Angsana New" w:hAnsi="Angsana New"/>
          <w:sz w:val="30"/>
          <w:szCs w:val="30"/>
        </w:rPr>
        <w:t xml:space="preserve">Single lessee accounting model) </w:t>
      </w:r>
      <w:r w:rsidRPr="00697444">
        <w:rPr>
          <w:rFonts w:ascii="Angsana New" w:hAnsi="Angsana New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97444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Pr="00697444">
        <w:rPr>
          <w:rFonts w:ascii="Angsana New" w:hAnsi="Angsana New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697444">
        <w:rPr>
          <w:rFonts w:ascii="Angsana New" w:hAnsi="Angsana New"/>
          <w:sz w:val="30"/>
          <w:szCs w:val="30"/>
        </w:rPr>
        <w:t xml:space="preserve"> </w:t>
      </w:r>
    </w:p>
    <w:p w:rsidR="004D05BE" w:rsidRPr="00554E53" w:rsidRDefault="004D05BE" w:rsidP="004D05BE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697444">
        <w:rPr>
          <w:rFonts w:ascii="Angsana New" w:hAnsi="Angsana New"/>
          <w:sz w:val="30"/>
          <w:szCs w:val="30"/>
          <w:cs/>
        </w:rPr>
        <w:t>ขณะนี้ผู้บริหาร</w:t>
      </w:r>
      <w:r w:rsidRPr="00554E53">
        <w:rPr>
          <w:rFonts w:ascii="Angsana New" w:hAnsi="Angsana New"/>
          <w:sz w:val="30"/>
          <w:szCs w:val="30"/>
          <w:cs/>
        </w:rPr>
        <w:t>กำล</w:t>
      </w:r>
      <w:r w:rsidR="001E1CE8">
        <w:rPr>
          <w:rFonts w:ascii="Angsana New" w:hAnsi="Angsana New" w:hint="cs"/>
          <w:sz w:val="30"/>
          <w:szCs w:val="30"/>
          <w:cs/>
        </w:rPr>
        <w:t>ั</w:t>
      </w:r>
      <w:r w:rsidRPr="00554E53">
        <w:rPr>
          <w:rFonts w:ascii="Angsana New" w:hAnsi="Angsana New"/>
          <w:sz w:val="30"/>
          <w:szCs w:val="30"/>
          <w:cs/>
        </w:rPr>
        <w:t>งพิจารณาถึงผลกระทบที่อาจเกิดขึ้นจากการถือปฏิบัติตาม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54E5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554E53"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/>
          <w:sz w:val="30"/>
          <w:szCs w:val="30"/>
          <w:cs/>
        </w:rPr>
        <w:t>กลุ่มเครื่องมือทางการเงิน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และ มาตรฐานรายงานทางการเงิน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>เรื่อง สัญญาเช่า</w:t>
      </w:r>
      <w:r w:rsidRPr="00554E53">
        <w:rPr>
          <w:rFonts w:ascii="Angsana New" w:hAnsi="Angsana New"/>
          <w:sz w:val="30"/>
          <w:szCs w:val="30"/>
          <w:cs/>
        </w:rPr>
        <w:t>เป็นครั้งแรกต่องบการเงินของบริษัท</w:t>
      </w:r>
    </w:p>
    <w:p w:rsidR="004D05BE" w:rsidRPr="004D05BE" w:rsidRDefault="004D05BE" w:rsidP="0079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794CBA" w:rsidRPr="00794CBA" w:rsidRDefault="00794CBA" w:rsidP="00794CBA">
      <w:pPr>
        <w:tabs>
          <w:tab w:val="clear" w:pos="227"/>
          <w:tab w:val="clear" w:pos="454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</w:p>
    <w:p w:rsidR="00794CBA" w:rsidRPr="00554E53" w:rsidRDefault="00794CBA" w:rsidP="00794CB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94CBA" w:rsidRPr="00794CBA" w:rsidRDefault="00794CBA" w:rsidP="002E26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sectPr w:rsidR="00794CBA" w:rsidRPr="00794CBA" w:rsidSect="009A3B66">
      <w:pgSz w:w="11909" w:h="16834" w:code="9"/>
      <w:pgMar w:top="691" w:right="1152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AE5" w:rsidRDefault="00890AE5" w:rsidP="004956B4">
      <w:r>
        <w:separator/>
      </w:r>
    </w:p>
  </w:endnote>
  <w:endnote w:type="continuationSeparator" w:id="0">
    <w:p w:rsidR="00890AE5" w:rsidRDefault="00890AE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E51213" w:rsidRDefault="007A4220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51213">
      <w:rPr>
        <w:rFonts w:ascii="Angsana New" w:hAnsi="Angsana New"/>
        <w:caps/>
        <w:sz w:val="30"/>
        <w:szCs w:val="30"/>
      </w:rPr>
      <w:fldChar w:fldCharType="begin"/>
    </w:r>
    <w:r w:rsidRPr="00E51213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40</w:t>
    </w:r>
    <w:r w:rsidRPr="00E51213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EF60EC" w:rsidRDefault="007A4220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41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A4220" w:rsidRDefault="007A4220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:rsidR="007A4220" w:rsidRPr="00E85241" w:rsidRDefault="007A4220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E51213" w:rsidRDefault="007A4220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AE5" w:rsidRDefault="00890AE5" w:rsidP="004956B4">
      <w:r>
        <w:separator/>
      </w:r>
    </w:p>
  </w:footnote>
  <w:footnote w:type="continuationSeparator" w:id="0">
    <w:p w:rsidR="00890AE5" w:rsidRDefault="00890AE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3C763B" w:rsidRDefault="007A422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A4220" w:rsidRPr="003C763B" w:rsidRDefault="007A422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บงบการเงินระหว่างกาล</w:t>
    </w:r>
  </w:p>
  <w:p w:rsidR="007A4220" w:rsidRPr="003C763B" w:rsidRDefault="007A4220" w:rsidP="00E007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7A4220" w:rsidRPr="002D3F94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3C763B" w:rsidRDefault="007A422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A4220" w:rsidRPr="003C763B" w:rsidRDefault="007A422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บงบการเงินระหว่างกาล</w:t>
    </w:r>
  </w:p>
  <w:p w:rsidR="007A4220" w:rsidRPr="003C763B" w:rsidRDefault="007A4220" w:rsidP="00E007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7A4220" w:rsidRPr="002D3F94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4F6C55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:rsidR="007A4220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A4220" w:rsidRPr="003C763B" w:rsidRDefault="007A4220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7A4220" w:rsidRPr="00490149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3C763B" w:rsidRDefault="007A422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A4220" w:rsidRDefault="007A4220" w:rsidP="00B30A3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A4220" w:rsidRPr="003C763B" w:rsidRDefault="007A4220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7A4220" w:rsidRPr="008F5B4A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3C763B" w:rsidRDefault="007A4220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A4220" w:rsidRDefault="007A4220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A4220" w:rsidRPr="003C763B" w:rsidRDefault="007A4220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7A4220" w:rsidRPr="008F5B4A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220" w:rsidRPr="004F6C55" w:rsidRDefault="007A4220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:rsidR="007A4220" w:rsidRDefault="007A4220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A4220" w:rsidRPr="003C763B" w:rsidRDefault="007A4220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7A4220" w:rsidRPr="00B659DC" w:rsidRDefault="007A422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02B1508"/>
    <w:multiLevelType w:val="hybridMultilevel"/>
    <w:tmpl w:val="E6CCDEFC"/>
    <w:lvl w:ilvl="0" w:tplc="1BDE6F86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39F067F2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9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6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1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0"/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9"/>
  </w:num>
  <w:num w:numId="5">
    <w:abstractNumId w:val="28"/>
  </w:num>
  <w:num w:numId="6">
    <w:abstractNumId w:val="10"/>
  </w:num>
  <w:num w:numId="7">
    <w:abstractNumId w:val="27"/>
  </w:num>
  <w:num w:numId="8">
    <w:abstractNumId w:val="39"/>
  </w:num>
  <w:num w:numId="9">
    <w:abstractNumId w:val="24"/>
  </w:num>
  <w:num w:numId="10">
    <w:abstractNumId w:val="5"/>
  </w:num>
  <w:num w:numId="11">
    <w:abstractNumId w:val="23"/>
  </w:num>
  <w:num w:numId="12">
    <w:abstractNumId w:val="37"/>
  </w:num>
  <w:num w:numId="13">
    <w:abstractNumId w:val="25"/>
  </w:num>
  <w:num w:numId="14">
    <w:abstractNumId w:val="36"/>
  </w:num>
  <w:num w:numId="15">
    <w:abstractNumId w:val="33"/>
  </w:num>
  <w:num w:numId="16">
    <w:abstractNumId w:val="42"/>
  </w:num>
  <w:num w:numId="17">
    <w:abstractNumId w:val="21"/>
  </w:num>
  <w:num w:numId="18">
    <w:abstractNumId w:val="19"/>
  </w:num>
  <w:num w:numId="19">
    <w:abstractNumId w:val="3"/>
  </w:num>
  <w:num w:numId="20">
    <w:abstractNumId w:val="41"/>
  </w:num>
  <w:num w:numId="21">
    <w:abstractNumId w:val="9"/>
  </w:num>
  <w:num w:numId="22">
    <w:abstractNumId w:val="22"/>
  </w:num>
  <w:num w:numId="23">
    <w:abstractNumId w:val="17"/>
  </w:num>
  <w:num w:numId="24">
    <w:abstractNumId w:val="14"/>
  </w:num>
  <w:num w:numId="25">
    <w:abstractNumId w:val="34"/>
  </w:num>
  <w:num w:numId="26">
    <w:abstractNumId w:val="11"/>
  </w:num>
  <w:num w:numId="27">
    <w:abstractNumId w:val="15"/>
  </w:num>
  <w:num w:numId="28">
    <w:abstractNumId w:val="7"/>
  </w:num>
  <w:num w:numId="29">
    <w:abstractNumId w:val="4"/>
  </w:num>
  <w:num w:numId="30">
    <w:abstractNumId w:val="43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8"/>
  </w:num>
  <w:num w:numId="36">
    <w:abstractNumId w:val="0"/>
  </w:num>
  <w:num w:numId="37">
    <w:abstractNumId w:val="32"/>
  </w:num>
  <w:num w:numId="38">
    <w:abstractNumId w:val="16"/>
  </w:num>
  <w:num w:numId="39">
    <w:abstractNumId w:val="40"/>
  </w:num>
  <w:num w:numId="40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26"/>
  </w:num>
  <w:num w:numId="43">
    <w:abstractNumId w:val="20"/>
  </w:num>
  <w:num w:numId="44">
    <w:abstractNumId w:val="6"/>
  </w:num>
  <w:num w:numId="45">
    <w:abstractNumId w:val="35"/>
  </w:num>
  <w:num w:numId="4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C7"/>
    <w:rsid w:val="00001B3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BBB"/>
    <w:rsid w:val="00010170"/>
    <w:rsid w:val="00010388"/>
    <w:rsid w:val="00010882"/>
    <w:rsid w:val="00010D91"/>
    <w:rsid w:val="00010E44"/>
    <w:rsid w:val="0001128A"/>
    <w:rsid w:val="0001159A"/>
    <w:rsid w:val="0001163E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D90"/>
    <w:rsid w:val="00044F51"/>
    <w:rsid w:val="00045293"/>
    <w:rsid w:val="00045DC7"/>
    <w:rsid w:val="00046140"/>
    <w:rsid w:val="000462D5"/>
    <w:rsid w:val="000462DB"/>
    <w:rsid w:val="0004633E"/>
    <w:rsid w:val="0004668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646"/>
    <w:rsid w:val="0005275E"/>
    <w:rsid w:val="000527F3"/>
    <w:rsid w:val="00052808"/>
    <w:rsid w:val="000528A7"/>
    <w:rsid w:val="00052AC4"/>
    <w:rsid w:val="00052DB5"/>
    <w:rsid w:val="0005303E"/>
    <w:rsid w:val="0005313E"/>
    <w:rsid w:val="00053699"/>
    <w:rsid w:val="00053739"/>
    <w:rsid w:val="00053829"/>
    <w:rsid w:val="000539E9"/>
    <w:rsid w:val="00053D58"/>
    <w:rsid w:val="00053EC8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D7D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492"/>
    <w:rsid w:val="000706CA"/>
    <w:rsid w:val="00070835"/>
    <w:rsid w:val="00070980"/>
    <w:rsid w:val="00070B94"/>
    <w:rsid w:val="00070C3D"/>
    <w:rsid w:val="00070FC3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BAE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67"/>
    <w:rsid w:val="000A78FD"/>
    <w:rsid w:val="000A79BF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7D9"/>
    <w:rsid w:val="000B497C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1018"/>
    <w:rsid w:val="000D1095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9E4"/>
    <w:rsid w:val="000D5A92"/>
    <w:rsid w:val="000D5BD3"/>
    <w:rsid w:val="000D5D12"/>
    <w:rsid w:val="000D5DCF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674"/>
    <w:rsid w:val="000E67AD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70F"/>
    <w:rsid w:val="000F1815"/>
    <w:rsid w:val="000F18C4"/>
    <w:rsid w:val="000F1977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A55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50AD"/>
    <w:rsid w:val="000F5378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32E"/>
    <w:rsid w:val="00107767"/>
    <w:rsid w:val="001077C4"/>
    <w:rsid w:val="00107AC7"/>
    <w:rsid w:val="0011020B"/>
    <w:rsid w:val="0011025D"/>
    <w:rsid w:val="001104EC"/>
    <w:rsid w:val="00110508"/>
    <w:rsid w:val="001105FD"/>
    <w:rsid w:val="00111376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E65"/>
    <w:rsid w:val="00114FEA"/>
    <w:rsid w:val="0011518F"/>
    <w:rsid w:val="001153E5"/>
    <w:rsid w:val="0011595B"/>
    <w:rsid w:val="00115FB0"/>
    <w:rsid w:val="0011621C"/>
    <w:rsid w:val="0011653C"/>
    <w:rsid w:val="00116765"/>
    <w:rsid w:val="00116A5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53A"/>
    <w:rsid w:val="001325AD"/>
    <w:rsid w:val="001326EB"/>
    <w:rsid w:val="00132A27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DE2"/>
    <w:rsid w:val="00143EC7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D5"/>
    <w:rsid w:val="00146641"/>
    <w:rsid w:val="001467B0"/>
    <w:rsid w:val="0014686C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E40"/>
    <w:rsid w:val="00157FAD"/>
    <w:rsid w:val="00157FFD"/>
    <w:rsid w:val="001601A5"/>
    <w:rsid w:val="00160206"/>
    <w:rsid w:val="0016023D"/>
    <w:rsid w:val="0016041B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99B"/>
    <w:rsid w:val="00163BE6"/>
    <w:rsid w:val="001640A8"/>
    <w:rsid w:val="0016476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5AC3"/>
    <w:rsid w:val="00165CFE"/>
    <w:rsid w:val="00165E56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A2A"/>
    <w:rsid w:val="00177B9A"/>
    <w:rsid w:val="0018011B"/>
    <w:rsid w:val="00180133"/>
    <w:rsid w:val="00180692"/>
    <w:rsid w:val="0018072F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627"/>
    <w:rsid w:val="00186691"/>
    <w:rsid w:val="0018677D"/>
    <w:rsid w:val="0018694C"/>
    <w:rsid w:val="00186B9D"/>
    <w:rsid w:val="00186C9E"/>
    <w:rsid w:val="00186D46"/>
    <w:rsid w:val="00186EC8"/>
    <w:rsid w:val="00186EFE"/>
    <w:rsid w:val="00186F2B"/>
    <w:rsid w:val="001870D9"/>
    <w:rsid w:val="00187108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642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759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C74"/>
    <w:rsid w:val="001B0CC1"/>
    <w:rsid w:val="001B0D50"/>
    <w:rsid w:val="001B0DA8"/>
    <w:rsid w:val="001B0E67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70EF"/>
    <w:rsid w:val="001B72A7"/>
    <w:rsid w:val="001B7705"/>
    <w:rsid w:val="001B7855"/>
    <w:rsid w:val="001B792B"/>
    <w:rsid w:val="001B7A0B"/>
    <w:rsid w:val="001B7A42"/>
    <w:rsid w:val="001B7A64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9C9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46B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41F6"/>
    <w:rsid w:val="001D471A"/>
    <w:rsid w:val="001D4A6D"/>
    <w:rsid w:val="001D4BFC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2ED"/>
    <w:rsid w:val="001E455C"/>
    <w:rsid w:val="001E4573"/>
    <w:rsid w:val="001E467B"/>
    <w:rsid w:val="001E4814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3A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366"/>
    <w:rsid w:val="002006A9"/>
    <w:rsid w:val="002006C7"/>
    <w:rsid w:val="00200AA3"/>
    <w:rsid w:val="00200EC6"/>
    <w:rsid w:val="00201328"/>
    <w:rsid w:val="0020178D"/>
    <w:rsid w:val="00201961"/>
    <w:rsid w:val="002019FA"/>
    <w:rsid w:val="00201AC6"/>
    <w:rsid w:val="00201AF4"/>
    <w:rsid w:val="00201F1F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E07"/>
    <w:rsid w:val="0021429E"/>
    <w:rsid w:val="00214517"/>
    <w:rsid w:val="002146F5"/>
    <w:rsid w:val="00214F53"/>
    <w:rsid w:val="00215008"/>
    <w:rsid w:val="002150B3"/>
    <w:rsid w:val="00216484"/>
    <w:rsid w:val="002166DB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CE"/>
    <w:rsid w:val="00222130"/>
    <w:rsid w:val="00222252"/>
    <w:rsid w:val="0022236F"/>
    <w:rsid w:val="00222C5F"/>
    <w:rsid w:val="00222E3B"/>
    <w:rsid w:val="0022311F"/>
    <w:rsid w:val="00223924"/>
    <w:rsid w:val="00223CE5"/>
    <w:rsid w:val="00223FCB"/>
    <w:rsid w:val="002245CC"/>
    <w:rsid w:val="00224914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F6"/>
    <w:rsid w:val="00245F4D"/>
    <w:rsid w:val="00246368"/>
    <w:rsid w:val="002463A0"/>
    <w:rsid w:val="002468CC"/>
    <w:rsid w:val="00246937"/>
    <w:rsid w:val="00246938"/>
    <w:rsid w:val="00246EF7"/>
    <w:rsid w:val="0024725E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8B1"/>
    <w:rsid w:val="00251C15"/>
    <w:rsid w:val="00251D03"/>
    <w:rsid w:val="00251E94"/>
    <w:rsid w:val="0025219F"/>
    <w:rsid w:val="00252208"/>
    <w:rsid w:val="00252237"/>
    <w:rsid w:val="002525C6"/>
    <w:rsid w:val="00252677"/>
    <w:rsid w:val="00252704"/>
    <w:rsid w:val="00252C3E"/>
    <w:rsid w:val="00252CD6"/>
    <w:rsid w:val="00252E07"/>
    <w:rsid w:val="00252F8F"/>
    <w:rsid w:val="0025347C"/>
    <w:rsid w:val="00253595"/>
    <w:rsid w:val="00253D47"/>
    <w:rsid w:val="002542A7"/>
    <w:rsid w:val="0025451A"/>
    <w:rsid w:val="0025465E"/>
    <w:rsid w:val="0025471E"/>
    <w:rsid w:val="00254DA0"/>
    <w:rsid w:val="00254E05"/>
    <w:rsid w:val="00254F20"/>
    <w:rsid w:val="00255225"/>
    <w:rsid w:val="002552CB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FD"/>
    <w:rsid w:val="00262DC2"/>
    <w:rsid w:val="002632DD"/>
    <w:rsid w:val="00263623"/>
    <w:rsid w:val="00263675"/>
    <w:rsid w:val="00263767"/>
    <w:rsid w:val="0026399A"/>
    <w:rsid w:val="002639AF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3D4"/>
    <w:rsid w:val="00272542"/>
    <w:rsid w:val="0027274A"/>
    <w:rsid w:val="00272B50"/>
    <w:rsid w:val="00272D00"/>
    <w:rsid w:val="00272F04"/>
    <w:rsid w:val="00272FF8"/>
    <w:rsid w:val="00273006"/>
    <w:rsid w:val="00273331"/>
    <w:rsid w:val="00273434"/>
    <w:rsid w:val="00273B78"/>
    <w:rsid w:val="00273CB1"/>
    <w:rsid w:val="00273EAB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F65"/>
    <w:rsid w:val="002761ED"/>
    <w:rsid w:val="002763EF"/>
    <w:rsid w:val="0027640B"/>
    <w:rsid w:val="00276414"/>
    <w:rsid w:val="0027642F"/>
    <w:rsid w:val="0027656E"/>
    <w:rsid w:val="00276739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586"/>
    <w:rsid w:val="002915A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B0E"/>
    <w:rsid w:val="002A0CA6"/>
    <w:rsid w:val="002A0FE1"/>
    <w:rsid w:val="002A10AE"/>
    <w:rsid w:val="002A1124"/>
    <w:rsid w:val="002A1162"/>
    <w:rsid w:val="002A14F4"/>
    <w:rsid w:val="002A17D3"/>
    <w:rsid w:val="002A1F83"/>
    <w:rsid w:val="002A22BD"/>
    <w:rsid w:val="002A23A5"/>
    <w:rsid w:val="002A2493"/>
    <w:rsid w:val="002A2792"/>
    <w:rsid w:val="002A28FB"/>
    <w:rsid w:val="002A2B6E"/>
    <w:rsid w:val="002A2D47"/>
    <w:rsid w:val="002A302A"/>
    <w:rsid w:val="002A321A"/>
    <w:rsid w:val="002A32CF"/>
    <w:rsid w:val="002A3651"/>
    <w:rsid w:val="002A37F2"/>
    <w:rsid w:val="002A38E4"/>
    <w:rsid w:val="002A3D75"/>
    <w:rsid w:val="002A3DF0"/>
    <w:rsid w:val="002A402D"/>
    <w:rsid w:val="002A4462"/>
    <w:rsid w:val="002A45BA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71"/>
    <w:rsid w:val="002C544C"/>
    <w:rsid w:val="002C5537"/>
    <w:rsid w:val="002C589C"/>
    <w:rsid w:val="002C59E7"/>
    <w:rsid w:val="002C5B78"/>
    <w:rsid w:val="002C5C17"/>
    <w:rsid w:val="002C5D61"/>
    <w:rsid w:val="002C6341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A8D"/>
    <w:rsid w:val="002D002B"/>
    <w:rsid w:val="002D00E4"/>
    <w:rsid w:val="002D0775"/>
    <w:rsid w:val="002D08E1"/>
    <w:rsid w:val="002D096E"/>
    <w:rsid w:val="002D0FC3"/>
    <w:rsid w:val="002D1188"/>
    <w:rsid w:val="002D11BD"/>
    <w:rsid w:val="002D1204"/>
    <w:rsid w:val="002D12C3"/>
    <w:rsid w:val="002D169F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309"/>
    <w:rsid w:val="00307317"/>
    <w:rsid w:val="00307550"/>
    <w:rsid w:val="00307581"/>
    <w:rsid w:val="0030767D"/>
    <w:rsid w:val="00307A7A"/>
    <w:rsid w:val="00307D50"/>
    <w:rsid w:val="00310196"/>
    <w:rsid w:val="003104A9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6E0"/>
    <w:rsid w:val="003137AE"/>
    <w:rsid w:val="00313835"/>
    <w:rsid w:val="0031384B"/>
    <w:rsid w:val="00313B17"/>
    <w:rsid w:val="00313E25"/>
    <w:rsid w:val="00313F3B"/>
    <w:rsid w:val="00313FB5"/>
    <w:rsid w:val="003143C7"/>
    <w:rsid w:val="003145E7"/>
    <w:rsid w:val="003147CF"/>
    <w:rsid w:val="003147D5"/>
    <w:rsid w:val="00314A7B"/>
    <w:rsid w:val="00314CA5"/>
    <w:rsid w:val="00315003"/>
    <w:rsid w:val="00315711"/>
    <w:rsid w:val="00315999"/>
    <w:rsid w:val="00315E32"/>
    <w:rsid w:val="00316221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B89"/>
    <w:rsid w:val="00333D73"/>
    <w:rsid w:val="003349E6"/>
    <w:rsid w:val="00334EAB"/>
    <w:rsid w:val="00334FB7"/>
    <w:rsid w:val="00335251"/>
    <w:rsid w:val="003353B6"/>
    <w:rsid w:val="00335845"/>
    <w:rsid w:val="0033587B"/>
    <w:rsid w:val="003359B9"/>
    <w:rsid w:val="00335BAA"/>
    <w:rsid w:val="003361B1"/>
    <w:rsid w:val="003362AE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62F"/>
    <w:rsid w:val="003436FA"/>
    <w:rsid w:val="0034373D"/>
    <w:rsid w:val="003437AD"/>
    <w:rsid w:val="00343A21"/>
    <w:rsid w:val="00343C0D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D00"/>
    <w:rsid w:val="00353D8C"/>
    <w:rsid w:val="00353FC4"/>
    <w:rsid w:val="003541FB"/>
    <w:rsid w:val="003542BE"/>
    <w:rsid w:val="00354528"/>
    <w:rsid w:val="0035498B"/>
    <w:rsid w:val="00354B6C"/>
    <w:rsid w:val="00354C2E"/>
    <w:rsid w:val="00354C9A"/>
    <w:rsid w:val="003550A8"/>
    <w:rsid w:val="003550AD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C51"/>
    <w:rsid w:val="00362CC9"/>
    <w:rsid w:val="00362D17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922"/>
    <w:rsid w:val="003679E6"/>
    <w:rsid w:val="00367A9B"/>
    <w:rsid w:val="00367C4E"/>
    <w:rsid w:val="00367EBD"/>
    <w:rsid w:val="00370546"/>
    <w:rsid w:val="00370557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515A"/>
    <w:rsid w:val="0037571B"/>
    <w:rsid w:val="00375E5F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86D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1364"/>
    <w:rsid w:val="003A13E2"/>
    <w:rsid w:val="003A154E"/>
    <w:rsid w:val="003A17A1"/>
    <w:rsid w:val="003A17A7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0D8"/>
    <w:rsid w:val="003B74DD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6B0"/>
    <w:rsid w:val="003E1743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1B7"/>
    <w:rsid w:val="003F0341"/>
    <w:rsid w:val="003F038D"/>
    <w:rsid w:val="003F0591"/>
    <w:rsid w:val="003F05FA"/>
    <w:rsid w:val="003F06CC"/>
    <w:rsid w:val="003F0A8B"/>
    <w:rsid w:val="003F0BA7"/>
    <w:rsid w:val="003F0F55"/>
    <w:rsid w:val="003F124F"/>
    <w:rsid w:val="003F1945"/>
    <w:rsid w:val="003F1AEA"/>
    <w:rsid w:val="003F1B19"/>
    <w:rsid w:val="003F1C68"/>
    <w:rsid w:val="003F1E85"/>
    <w:rsid w:val="003F1EAE"/>
    <w:rsid w:val="003F2371"/>
    <w:rsid w:val="003F257F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3AC4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3E8"/>
    <w:rsid w:val="004135AF"/>
    <w:rsid w:val="004136E5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718"/>
    <w:rsid w:val="00427F7F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944"/>
    <w:rsid w:val="00436E2D"/>
    <w:rsid w:val="00436EFA"/>
    <w:rsid w:val="00436F16"/>
    <w:rsid w:val="00437113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71"/>
    <w:rsid w:val="00446FAC"/>
    <w:rsid w:val="00447004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F18"/>
    <w:rsid w:val="00472194"/>
    <w:rsid w:val="00472333"/>
    <w:rsid w:val="0047276F"/>
    <w:rsid w:val="004727F1"/>
    <w:rsid w:val="00472932"/>
    <w:rsid w:val="00472E30"/>
    <w:rsid w:val="004736A8"/>
    <w:rsid w:val="004738DB"/>
    <w:rsid w:val="00473BFE"/>
    <w:rsid w:val="00473D1C"/>
    <w:rsid w:val="00473D29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FF"/>
    <w:rsid w:val="004803DA"/>
    <w:rsid w:val="00480545"/>
    <w:rsid w:val="0048069E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DC6"/>
    <w:rsid w:val="00483EC2"/>
    <w:rsid w:val="00484060"/>
    <w:rsid w:val="004843D0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F2"/>
    <w:rsid w:val="004914DB"/>
    <w:rsid w:val="00491544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7A1"/>
    <w:rsid w:val="00496830"/>
    <w:rsid w:val="00496C14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652"/>
    <w:rsid w:val="004A7677"/>
    <w:rsid w:val="004A7845"/>
    <w:rsid w:val="004A7B0B"/>
    <w:rsid w:val="004A7C8C"/>
    <w:rsid w:val="004A7DBA"/>
    <w:rsid w:val="004A7EE1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44A"/>
    <w:rsid w:val="004B28B1"/>
    <w:rsid w:val="004B2919"/>
    <w:rsid w:val="004B292C"/>
    <w:rsid w:val="004B30FD"/>
    <w:rsid w:val="004B3178"/>
    <w:rsid w:val="004B3326"/>
    <w:rsid w:val="004B3372"/>
    <w:rsid w:val="004B34CE"/>
    <w:rsid w:val="004B3AB3"/>
    <w:rsid w:val="004B3B6F"/>
    <w:rsid w:val="004B42DD"/>
    <w:rsid w:val="004B439F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ADF"/>
    <w:rsid w:val="004C11D0"/>
    <w:rsid w:val="004C11EE"/>
    <w:rsid w:val="004C1A25"/>
    <w:rsid w:val="004C1BFA"/>
    <w:rsid w:val="004C1D02"/>
    <w:rsid w:val="004C1EDC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519"/>
    <w:rsid w:val="004C58BD"/>
    <w:rsid w:val="004C591C"/>
    <w:rsid w:val="004C592D"/>
    <w:rsid w:val="004C5ABA"/>
    <w:rsid w:val="004C6024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CD"/>
    <w:rsid w:val="00514AE4"/>
    <w:rsid w:val="00514BE9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CE2"/>
    <w:rsid w:val="00522FA9"/>
    <w:rsid w:val="005230B3"/>
    <w:rsid w:val="00523265"/>
    <w:rsid w:val="005233A1"/>
    <w:rsid w:val="00523489"/>
    <w:rsid w:val="005238E1"/>
    <w:rsid w:val="00523FA6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6C4"/>
    <w:rsid w:val="00533991"/>
    <w:rsid w:val="00533A13"/>
    <w:rsid w:val="00533A9E"/>
    <w:rsid w:val="00533BCE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D44"/>
    <w:rsid w:val="00555553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53"/>
    <w:rsid w:val="005616F6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7"/>
    <w:rsid w:val="00565711"/>
    <w:rsid w:val="005657E2"/>
    <w:rsid w:val="00565816"/>
    <w:rsid w:val="00566077"/>
    <w:rsid w:val="005661F9"/>
    <w:rsid w:val="0056623E"/>
    <w:rsid w:val="00566479"/>
    <w:rsid w:val="00566592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362"/>
    <w:rsid w:val="00584416"/>
    <w:rsid w:val="005844E3"/>
    <w:rsid w:val="00584B45"/>
    <w:rsid w:val="00584CB0"/>
    <w:rsid w:val="00584CB5"/>
    <w:rsid w:val="00584D3A"/>
    <w:rsid w:val="005856E4"/>
    <w:rsid w:val="00585A80"/>
    <w:rsid w:val="00585D0C"/>
    <w:rsid w:val="00585DF1"/>
    <w:rsid w:val="00586496"/>
    <w:rsid w:val="005865A2"/>
    <w:rsid w:val="00586748"/>
    <w:rsid w:val="00586B19"/>
    <w:rsid w:val="00586B8E"/>
    <w:rsid w:val="00586DA9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4219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3EE9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B2"/>
    <w:rsid w:val="005B7175"/>
    <w:rsid w:val="005B76BF"/>
    <w:rsid w:val="005B77F7"/>
    <w:rsid w:val="005B78BF"/>
    <w:rsid w:val="005B7A79"/>
    <w:rsid w:val="005B7FD7"/>
    <w:rsid w:val="005C03D9"/>
    <w:rsid w:val="005C07ED"/>
    <w:rsid w:val="005C08AC"/>
    <w:rsid w:val="005C08E3"/>
    <w:rsid w:val="005C1270"/>
    <w:rsid w:val="005C12F0"/>
    <w:rsid w:val="005C13F3"/>
    <w:rsid w:val="005C15FC"/>
    <w:rsid w:val="005C1689"/>
    <w:rsid w:val="005C16E8"/>
    <w:rsid w:val="005C1751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315C"/>
    <w:rsid w:val="005D3689"/>
    <w:rsid w:val="005D37C9"/>
    <w:rsid w:val="005D3816"/>
    <w:rsid w:val="005D387E"/>
    <w:rsid w:val="005D3FD1"/>
    <w:rsid w:val="005D4249"/>
    <w:rsid w:val="005D442A"/>
    <w:rsid w:val="005D444C"/>
    <w:rsid w:val="005D4846"/>
    <w:rsid w:val="005D4DFF"/>
    <w:rsid w:val="005D528C"/>
    <w:rsid w:val="005D5A4F"/>
    <w:rsid w:val="005D5AAD"/>
    <w:rsid w:val="005D5FAC"/>
    <w:rsid w:val="005D6127"/>
    <w:rsid w:val="005D6466"/>
    <w:rsid w:val="005D66CA"/>
    <w:rsid w:val="005D68EE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EF0"/>
    <w:rsid w:val="00606143"/>
    <w:rsid w:val="006064ED"/>
    <w:rsid w:val="00606714"/>
    <w:rsid w:val="00606744"/>
    <w:rsid w:val="006067D1"/>
    <w:rsid w:val="00606D92"/>
    <w:rsid w:val="00606E84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2F01"/>
    <w:rsid w:val="006136A2"/>
    <w:rsid w:val="006136A7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1CE"/>
    <w:rsid w:val="00615483"/>
    <w:rsid w:val="006157D7"/>
    <w:rsid w:val="00615E3F"/>
    <w:rsid w:val="00615F88"/>
    <w:rsid w:val="00615FE0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A49"/>
    <w:rsid w:val="00624B8A"/>
    <w:rsid w:val="00624D31"/>
    <w:rsid w:val="00624DC7"/>
    <w:rsid w:val="00624EA0"/>
    <w:rsid w:val="00624F5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A7A"/>
    <w:rsid w:val="00626AEE"/>
    <w:rsid w:val="00626C18"/>
    <w:rsid w:val="00626D9D"/>
    <w:rsid w:val="006270C9"/>
    <w:rsid w:val="0062722F"/>
    <w:rsid w:val="0062736B"/>
    <w:rsid w:val="006274BC"/>
    <w:rsid w:val="006275EB"/>
    <w:rsid w:val="0062777A"/>
    <w:rsid w:val="00627947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2220"/>
    <w:rsid w:val="00632260"/>
    <w:rsid w:val="006329A0"/>
    <w:rsid w:val="00632A3F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3DD"/>
    <w:rsid w:val="006414D5"/>
    <w:rsid w:val="0064162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4015"/>
    <w:rsid w:val="0064406D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603A"/>
    <w:rsid w:val="006461D4"/>
    <w:rsid w:val="0064625B"/>
    <w:rsid w:val="00646A58"/>
    <w:rsid w:val="00646C3A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956"/>
    <w:rsid w:val="00652ABA"/>
    <w:rsid w:val="00652F75"/>
    <w:rsid w:val="00652F86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61FE"/>
    <w:rsid w:val="00656497"/>
    <w:rsid w:val="006564C8"/>
    <w:rsid w:val="00656592"/>
    <w:rsid w:val="006565FB"/>
    <w:rsid w:val="006569E7"/>
    <w:rsid w:val="00656A93"/>
    <w:rsid w:val="00656D51"/>
    <w:rsid w:val="006570F9"/>
    <w:rsid w:val="006572AB"/>
    <w:rsid w:val="006572FF"/>
    <w:rsid w:val="006575A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55C"/>
    <w:rsid w:val="00664623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678"/>
    <w:rsid w:val="00681906"/>
    <w:rsid w:val="00681A91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C4D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2A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753"/>
    <w:rsid w:val="006A487E"/>
    <w:rsid w:val="006A487F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565"/>
    <w:rsid w:val="006B0582"/>
    <w:rsid w:val="006B05B1"/>
    <w:rsid w:val="006B05BB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30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EB"/>
    <w:rsid w:val="006E0C19"/>
    <w:rsid w:val="006E0F24"/>
    <w:rsid w:val="006E1107"/>
    <w:rsid w:val="006E1121"/>
    <w:rsid w:val="006E115E"/>
    <w:rsid w:val="006E174B"/>
    <w:rsid w:val="006E191F"/>
    <w:rsid w:val="006E1E81"/>
    <w:rsid w:val="006E1ED0"/>
    <w:rsid w:val="006E252E"/>
    <w:rsid w:val="006E25F4"/>
    <w:rsid w:val="006E25FA"/>
    <w:rsid w:val="006E26C5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A9"/>
    <w:rsid w:val="006F08DF"/>
    <w:rsid w:val="006F0B19"/>
    <w:rsid w:val="006F0D4D"/>
    <w:rsid w:val="006F10A8"/>
    <w:rsid w:val="006F1133"/>
    <w:rsid w:val="006F17DB"/>
    <w:rsid w:val="006F1A9B"/>
    <w:rsid w:val="006F1AC1"/>
    <w:rsid w:val="006F1C72"/>
    <w:rsid w:val="006F2654"/>
    <w:rsid w:val="006F2DA6"/>
    <w:rsid w:val="006F30FA"/>
    <w:rsid w:val="006F320C"/>
    <w:rsid w:val="006F3270"/>
    <w:rsid w:val="006F3552"/>
    <w:rsid w:val="006F3E8A"/>
    <w:rsid w:val="006F4375"/>
    <w:rsid w:val="006F438E"/>
    <w:rsid w:val="006F43BD"/>
    <w:rsid w:val="006F45AA"/>
    <w:rsid w:val="006F4A79"/>
    <w:rsid w:val="006F4B25"/>
    <w:rsid w:val="006F51BC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340"/>
    <w:rsid w:val="006F7475"/>
    <w:rsid w:val="006F74BF"/>
    <w:rsid w:val="006F74C9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9AD"/>
    <w:rsid w:val="00704BBB"/>
    <w:rsid w:val="00704CE4"/>
    <w:rsid w:val="00704D4F"/>
    <w:rsid w:val="00704DA6"/>
    <w:rsid w:val="00704F9C"/>
    <w:rsid w:val="0070510D"/>
    <w:rsid w:val="007055ED"/>
    <w:rsid w:val="00705965"/>
    <w:rsid w:val="00705B81"/>
    <w:rsid w:val="00706053"/>
    <w:rsid w:val="007061D8"/>
    <w:rsid w:val="00706336"/>
    <w:rsid w:val="0070657B"/>
    <w:rsid w:val="007066E0"/>
    <w:rsid w:val="007067B3"/>
    <w:rsid w:val="007067E0"/>
    <w:rsid w:val="007069F8"/>
    <w:rsid w:val="007074E0"/>
    <w:rsid w:val="007078A8"/>
    <w:rsid w:val="00707A35"/>
    <w:rsid w:val="00707CB5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9D0"/>
    <w:rsid w:val="007149E3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66C"/>
    <w:rsid w:val="007416C4"/>
    <w:rsid w:val="00741D3E"/>
    <w:rsid w:val="00741E94"/>
    <w:rsid w:val="0074266F"/>
    <w:rsid w:val="00742873"/>
    <w:rsid w:val="00742AE4"/>
    <w:rsid w:val="00742CD2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7AB"/>
    <w:rsid w:val="00750B5B"/>
    <w:rsid w:val="00750F55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C8B"/>
    <w:rsid w:val="0075556D"/>
    <w:rsid w:val="007556E8"/>
    <w:rsid w:val="00755746"/>
    <w:rsid w:val="00755838"/>
    <w:rsid w:val="00755A7C"/>
    <w:rsid w:val="00755BC6"/>
    <w:rsid w:val="00755E1F"/>
    <w:rsid w:val="00755E75"/>
    <w:rsid w:val="00755EAA"/>
    <w:rsid w:val="00756074"/>
    <w:rsid w:val="00756099"/>
    <w:rsid w:val="00756339"/>
    <w:rsid w:val="007565B3"/>
    <w:rsid w:val="00756646"/>
    <w:rsid w:val="0075691E"/>
    <w:rsid w:val="00756C86"/>
    <w:rsid w:val="00756E9A"/>
    <w:rsid w:val="00757023"/>
    <w:rsid w:val="00757244"/>
    <w:rsid w:val="007574B8"/>
    <w:rsid w:val="007575BC"/>
    <w:rsid w:val="007575C7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B34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76"/>
    <w:rsid w:val="00787D1F"/>
    <w:rsid w:val="0079015F"/>
    <w:rsid w:val="0079022E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220"/>
    <w:rsid w:val="007A4AEA"/>
    <w:rsid w:val="007A4B77"/>
    <w:rsid w:val="007A4C4F"/>
    <w:rsid w:val="007A4D1C"/>
    <w:rsid w:val="007A4F3C"/>
    <w:rsid w:val="007A5219"/>
    <w:rsid w:val="007A55ED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9FA"/>
    <w:rsid w:val="007B0A04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F09"/>
    <w:rsid w:val="007B536C"/>
    <w:rsid w:val="007B57B0"/>
    <w:rsid w:val="007B5944"/>
    <w:rsid w:val="007B5A7B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4FE"/>
    <w:rsid w:val="007D44FF"/>
    <w:rsid w:val="007D476B"/>
    <w:rsid w:val="007D4962"/>
    <w:rsid w:val="007D4A5D"/>
    <w:rsid w:val="007D4DFE"/>
    <w:rsid w:val="007D4E8D"/>
    <w:rsid w:val="007D5243"/>
    <w:rsid w:val="007D53F4"/>
    <w:rsid w:val="007D557B"/>
    <w:rsid w:val="007D5845"/>
    <w:rsid w:val="007D59F6"/>
    <w:rsid w:val="007D5A64"/>
    <w:rsid w:val="007D5E83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A25"/>
    <w:rsid w:val="007E0B2C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E3D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93B"/>
    <w:rsid w:val="007F0B1C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20BB"/>
    <w:rsid w:val="008022A5"/>
    <w:rsid w:val="008022A9"/>
    <w:rsid w:val="008023ED"/>
    <w:rsid w:val="00802433"/>
    <w:rsid w:val="008025CF"/>
    <w:rsid w:val="008025D9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8AF"/>
    <w:rsid w:val="008178FE"/>
    <w:rsid w:val="00817DC7"/>
    <w:rsid w:val="00817E8D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6FE"/>
    <w:rsid w:val="00822903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DB5"/>
    <w:rsid w:val="00824DFB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385E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2096"/>
    <w:rsid w:val="00892600"/>
    <w:rsid w:val="00892609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5038"/>
    <w:rsid w:val="008954D3"/>
    <w:rsid w:val="0089568A"/>
    <w:rsid w:val="00895AB2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D87"/>
    <w:rsid w:val="008A2F7A"/>
    <w:rsid w:val="008A33E4"/>
    <w:rsid w:val="008A381C"/>
    <w:rsid w:val="008A3DE9"/>
    <w:rsid w:val="008A404A"/>
    <w:rsid w:val="008A491B"/>
    <w:rsid w:val="008A4ACC"/>
    <w:rsid w:val="008A4C6A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B5F"/>
    <w:rsid w:val="008C3DD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5E4"/>
    <w:rsid w:val="008C56F1"/>
    <w:rsid w:val="008C5883"/>
    <w:rsid w:val="008C58FD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8BA"/>
    <w:rsid w:val="008D3A8C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EC9"/>
    <w:rsid w:val="008D709F"/>
    <w:rsid w:val="008D75C4"/>
    <w:rsid w:val="008D7878"/>
    <w:rsid w:val="008D78E9"/>
    <w:rsid w:val="008D7A3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41B"/>
    <w:rsid w:val="008E7659"/>
    <w:rsid w:val="008E7666"/>
    <w:rsid w:val="008E77D7"/>
    <w:rsid w:val="008E788B"/>
    <w:rsid w:val="008E7A4A"/>
    <w:rsid w:val="008E7B00"/>
    <w:rsid w:val="008E7BF7"/>
    <w:rsid w:val="008E7D42"/>
    <w:rsid w:val="008E7F48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9D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BF9"/>
    <w:rsid w:val="008F4E7D"/>
    <w:rsid w:val="008F52B4"/>
    <w:rsid w:val="008F5573"/>
    <w:rsid w:val="008F5B42"/>
    <w:rsid w:val="008F5B4A"/>
    <w:rsid w:val="008F5B76"/>
    <w:rsid w:val="008F5EFF"/>
    <w:rsid w:val="008F616A"/>
    <w:rsid w:val="008F61A2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A98"/>
    <w:rsid w:val="00901DD3"/>
    <w:rsid w:val="00901EC5"/>
    <w:rsid w:val="009020B7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7B"/>
    <w:rsid w:val="009223A9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50F0"/>
    <w:rsid w:val="00925512"/>
    <w:rsid w:val="00925774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5EC"/>
    <w:rsid w:val="00927626"/>
    <w:rsid w:val="00927629"/>
    <w:rsid w:val="009276CE"/>
    <w:rsid w:val="00927712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51E"/>
    <w:rsid w:val="009326DB"/>
    <w:rsid w:val="00932761"/>
    <w:rsid w:val="009328B6"/>
    <w:rsid w:val="009329A5"/>
    <w:rsid w:val="00932ED1"/>
    <w:rsid w:val="009331B4"/>
    <w:rsid w:val="009331CA"/>
    <w:rsid w:val="009332EC"/>
    <w:rsid w:val="0093342B"/>
    <w:rsid w:val="009337EC"/>
    <w:rsid w:val="00933821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A5D"/>
    <w:rsid w:val="00970F18"/>
    <w:rsid w:val="009712D3"/>
    <w:rsid w:val="0097144B"/>
    <w:rsid w:val="00971748"/>
    <w:rsid w:val="00971994"/>
    <w:rsid w:val="00971CF9"/>
    <w:rsid w:val="00971DFC"/>
    <w:rsid w:val="00971ECB"/>
    <w:rsid w:val="009721B2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687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F2B"/>
    <w:rsid w:val="009764EE"/>
    <w:rsid w:val="00976570"/>
    <w:rsid w:val="009766DE"/>
    <w:rsid w:val="0097675E"/>
    <w:rsid w:val="0097698B"/>
    <w:rsid w:val="00976B8F"/>
    <w:rsid w:val="00976D5C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81B"/>
    <w:rsid w:val="009868FA"/>
    <w:rsid w:val="00986BB7"/>
    <w:rsid w:val="00987289"/>
    <w:rsid w:val="0098728C"/>
    <w:rsid w:val="00987328"/>
    <w:rsid w:val="00987603"/>
    <w:rsid w:val="00987B65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56F"/>
    <w:rsid w:val="00997830"/>
    <w:rsid w:val="00997E3A"/>
    <w:rsid w:val="009A0076"/>
    <w:rsid w:val="009A008C"/>
    <w:rsid w:val="009A022D"/>
    <w:rsid w:val="009A06A8"/>
    <w:rsid w:val="009A06BC"/>
    <w:rsid w:val="009A0A6A"/>
    <w:rsid w:val="009A0B33"/>
    <w:rsid w:val="009A0BCE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4094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6B7"/>
    <w:rsid w:val="009B77AF"/>
    <w:rsid w:val="009B7892"/>
    <w:rsid w:val="009B7A6B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88B"/>
    <w:rsid w:val="009D0E8C"/>
    <w:rsid w:val="009D0F21"/>
    <w:rsid w:val="009D11A8"/>
    <w:rsid w:val="009D131D"/>
    <w:rsid w:val="009D155F"/>
    <w:rsid w:val="009D1818"/>
    <w:rsid w:val="009D189E"/>
    <w:rsid w:val="009D22E6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56"/>
    <w:rsid w:val="009D4007"/>
    <w:rsid w:val="009D42CB"/>
    <w:rsid w:val="009D47D2"/>
    <w:rsid w:val="009D4889"/>
    <w:rsid w:val="009D49C2"/>
    <w:rsid w:val="009D4CD7"/>
    <w:rsid w:val="009D4D61"/>
    <w:rsid w:val="009D4E38"/>
    <w:rsid w:val="009D529B"/>
    <w:rsid w:val="009D5A42"/>
    <w:rsid w:val="009D5D58"/>
    <w:rsid w:val="009D5D66"/>
    <w:rsid w:val="009D5E07"/>
    <w:rsid w:val="009D6F21"/>
    <w:rsid w:val="009D6FD1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80E"/>
    <w:rsid w:val="009E08BA"/>
    <w:rsid w:val="009E0A04"/>
    <w:rsid w:val="009E0D47"/>
    <w:rsid w:val="009E0F25"/>
    <w:rsid w:val="009E0F62"/>
    <w:rsid w:val="009E1300"/>
    <w:rsid w:val="009E1BED"/>
    <w:rsid w:val="009E1C75"/>
    <w:rsid w:val="009E223A"/>
    <w:rsid w:val="009E2253"/>
    <w:rsid w:val="009E23C9"/>
    <w:rsid w:val="009E2B97"/>
    <w:rsid w:val="009E318B"/>
    <w:rsid w:val="009E325B"/>
    <w:rsid w:val="009E3455"/>
    <w:rsid w:val="009E3881"/>
    <w:rsid w:val="009E38AF"/>
    <w:rsid w:val="009E3BAC"/>
    <w:rsid w:val="009E3C17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2D4"/>
    <w:rsid w:val="009E630E"/>
    <w:rsid w:val="009E650E"/>
    <w:rsid w:val="009E68DB"/>
    <w:rsid w:val="009E6A24"/>
    <w:rsid w:val="009E6CBD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859"/>
    <w:rsid w:val="00A119FC"/>
    <w:rsid w:val="00A11A45"/>
    <w:rsid w:val="00A11B3A"/>
    <w:rsid w:val="00A121E4"/>
    <w:rsid w:val="00A12234"/>
    <w:rsid w:val="00A12452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D61"/>
    <w:rsid w:val="00A22EDA"/>
    <w:rsid w:val="00A22F50"/>
    <w:rsid w:val="00A22FB5"/>
    <w:rsid w:val="00A231BD"/>
    <w:rsid w:val="00A231DF"/>
    <w:rsid w:val="00A231EA"/>
    <w:rsid w:val="00A232E6"/>
    <w:rsid w:val="00A2348E"/>
    <w:rsid w:val="00A23526"/>
    <w:rsid w:val="00A235E4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BF8"/>
    <w:rsid w:val="00A25FCC"/>
    <w:rsid w:val="00A25FEA"/>
    <w:rsid w:val="00A260AE"/>
    <w:rsid w:val="00A261FC"/>
    <w:rsid w:val="00A2624B"/>
    <w:rsid w:val="00A263C0"/>
    <w:rsid w:val="00A26506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BC5"/>
    <w:rsid w:val="00A27E8B"/>
    <w:rsid w:val="00A30006"/>
    <w:rsid w:val="00A3094F"/>
    <w:rsid w:val="00A309FE"/>
    <w:rsid w:val="00A30BB0"/>
    <w:rsid w:val="00A30BC5"/>
    <w:rsid w:val="00A30E89"/>
    <w:rsid w:val="00A30EBD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A6E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903"/>
    <w:rsid w:val="00A40086"/>
    <w:rsid w:val="00A40561"/>
    <w:rsid w:val="00A40707"/>
    <w:rsid w:val="00A4071E"/>
    <w:rsid w:val="00A40CDD"/>
    <w:rsid w:val="00A41075"/>
    <w:rsid w:val="00A4169A"/>
    <w:rsid w:val="00A41AFB"/>
    <w:rsid w:val="00A41AFF"/>
    <w:rsid w:val="00A41BA5"/>
    <w:rsid w:val="00A41D0C"/>
    <w:rsid w:val="00A41DE1"/>
    <w:rsid w:val="00A420B7"/>
    <w:rsid w:val="00A4225E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518"/>
    <w:rsid w:val="00A45A49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56D0"/>
    <w:rsid w:val="00A556E9"/>
    <w:rsid w:val="00A55937"/>
    <w:rsid w:val="00A55C7A"/>
    <w:rsid w:val="00A55E8D"/>
    <w:rsid w:val="00A55F1D"/>
    <w:rsid w:val="00A563B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E05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E11"/>
    <w:rsid w:val="00A72E4E"/>
    <w:rsid w:val="00A72FCE"/>
    <w:rsid w:val="00A73172"/>
    <w:rsid w:val="00A7348B"/>
    <w:rsid w:val="00A734ED"/>
    <w:rsid w:val="00A73557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61F"/>
    <w:rsid w:val="00AA54EC"/>
    <w:rsid w:val="00AA5AC6"/>
    <w:rsid w:val="00AA5C7E"/>
    <w:rsid w:val="00AA5CE2"/>
    <w:rsid w:val="00AA62AF"/>
    <w:rsid w:val="00AA6416"/>
    <w:rsid w:val="00AA64EA"/>
    <w:rsid w:val="00AA6AEB"/>
    <w:rsid w:val="00AA6B6D"/>
    <w:rsid w:val="00AA6C08"/>
    <w:rsid w:val="00AA7011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5292"/>
    <w:rsid w:val="00AB5343"/>
    <w:rsid w:val="00AB5368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E5B"/>
    <w:rsid w:val="00AB713D"/>
    <w:rsid w:val="00AB75A7"/>
    <w:rsid w:val="00AB7BF8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5E1"/>
    <w:rsid w:val="00AC17D8"/>
    <w:rsid w:val="00AC182A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C28"/>
    <w:rsid w:val="00AC6FE1"/>
    <w:rsid w:val="00AC708E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7AD"/>
    <w:rsid w:val="00AD1D41"/>
    <w:rsid w:val="00AD1E4E"/>
    <w:rsid w:val="00AD1E99"/>
    <w:rsid w:val="00AD21F4"/>
    <w:rsid w:val="00AD2560"/>
    <w:rsid w:val="00AD25F7"/>
    <w:rsid w:val="00AD26AF"/>
    <w:rsid w:val="00AD26D4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6E4"/>
    <w:rsid w:val="00AD7846"/>
    <w:rsid w:val="00AD7987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A04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4A1"/>
    <w:rsid w:val="00AE46BC"/>
    <w:rsid w:val="00AE4C8E"/>
    <w:rsid w:val="00AE4C95"/>
    <w:rsid w:val="00AE589E"/>
    <w:rsid w:val="00AE5C93"/>
    <w:rsid w:val="00AE60FD"/>
    <w:rsid w:val="00AE62B3"/>
    <w:rsid w:val="00AE64F2"/>
    <w:rsid w:val="00AE6F90"/>
    <w:rsid w:val="00AE6FB9"/>
    <w:rsid w:val="00AE6FDE"/>
    <w:rsid w:val="00AE7062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A6F"/>
    <w:rsid w:val="00B00DFA"/>
    <w:rsid w:val="00B012AC"/>
    <w:rsid w:val="00B012D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410D"/>
    <w:rsid w:val="00B04248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147"/>
    <w:rsid w:val="00B10327"/>
    <w:rsid w:val="00B10355"/>
    <w:rsid w:val="00B10721"/>
    <w:rsid w:val="00B10773"/>
    <w:rsid w:val="00B10A43"/>
    <w:rsid w:val="00B10E19"/>
    <w:rsid w:val="00B10E8D"/>
    <w:rsid w:val="00B11138"/>
    <w:rsid w:val="00B115B0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8A"/>
    <w:rsid w:val="00B34959"/>
    <w:rsid w:val="00B34A65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D8"/>
    <w:rsid w:val="00B409D0"/>
    <w:rsid w:val="00B40B19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C15"/>
    <w:rsid w:val="00B57F00"/>
    <w:rsid w:val="00B57F2B"/>
    <w:rsid w:val="00B600B7"/>
    <w:rsid w:val="00B60140"/>
    <w:rsid w:val="00B605F9"/>
    <w:rsid w:val="00B6072D"/>
    <w:rsid w:val="00B60820"/>
    <w:rsid w:val="00B60A62"/>
    <w:rsid w:val="00B60DD9"/>
    <w:rsid w:val="00B6122A"/>
    <w:rsid w:val="00B612EB"/>
    <w:rsid w:val="00B615DC"/>
    <w:rsid w:val="00B61FD9"/>
    <w:rsid w:val="00B62611"/>
    <w:rsid w:val="00B6271C"/>
    <w:rsid w:val="00B62874"/>
    <w:rsid w:val="00B62912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80"/>
    <w:rsid w:val="00B71BC7"/>
    <w:rsid w:val="00B71C4A"/>
    <w:rsid w:val="00B71E14"/>
    <w:rsid w:val="00B71F9C"/>
    <w:rsid w:val="00B722B7"/>
    <w:rsid w:val="00B7230B"/>
    <w:rsid w:val="00B728D7"/>
    <w:rsid w:val="00B72919"/>
    <w:rsid w:val="00B7299C"/>
    <w:rsid w:val="00B72A46"/>
    <w:rsid w:val="00B72DC7"/>
    <w:rsid w:val="00B72EE5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715F"/>
    <w:rsid w:val="00B7762B"/>
    <w:rsid w:val="00B77802"/>
    <w:rsid w:val="00B77943"/>
    <w:rsid w:val="00B779E2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8D5"/>
    <w:rsid w:val="00B95A2B"/>
    <w:rsid w:val="00B95B7D"/>
    <w:rsid w:val="00B95E17"/>
    <w:rsid w:val="00B95F36"/>
    <w:rsid w:val="00B96289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2CD"/>
    <w:rsid w:val="00BA0573"/>
    <w:rsid w:val="00BA07D8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81"/>
    <w:rsid w:val="00BA3379"/>
    <w:rsid w:val="00BA34AA"/>
    <w:rsid w:val="00BA35AD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856"/>
    <w:rsid w:val="00BA4884"/>
    <w:rsid w:val="00BA4896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C21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BDC"/>
    <w:rsid w:val="00BC2C0C"/>
    <w:rsid w:val="00BC2CE9"/>
    <w:rsid w:val="00BC3444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24F4"/>
    <w:rsid w:val="00BD29CD"/>
    <w:rsid w:val="00BD3434"/>
    <w:rsid w:val="00BD37C3"/>
    <w:rsid w:val="00BD38B2"/>
    <w:rsid w:val="00BD3A37"/>
    <w:rsid w:val="00BD3ACE"/>
    <w:rsid w:val="00BD3B79"/>
    <w:rsid w:val="00BD3D3F"/>
    <w:rsid w:val="00BD4154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D1F"/>
    <w:rsid w:val="00BE4EEF"/>
    <w:rsid w:val="00BE578A"/>
    <w:rsid w:val="00BE5881"/>
    <w:rsid w:val="00BE590B"/>
    <w:rsid w:val="00BE5AF1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3E5D"/>
    <w:rsid w:val="00BF4183"/>
    <w:rsid w:val="00BF49CD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815"/>
    <w:rsid w:val="00C018A3"/>
    <w:rsid w:val="00C01A2F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C5"/>
    <w:rsid w:val="00C14AEF"/>
    <w:rsid w:val="00C14BF8"/>
    <w:rsid w:val="00C14C41"/>
    <w:rsid w:val="00C152CA"/>
    <w:rsid w:val="00C1536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30C"/>
    <w:rsid w:val="00C213A1"/>
    <w:rsid w:val="00C214DD"/>
    <w:rsid w:val="00C21847"/>
    <w:rsid w:val="00C219B9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67E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F"/>
    <w:rsid w:val="00C36578"/>
    <w:rsid w:val="00C36DBC"/>
    <w:rsid w:val="00C36FAD"/>
    <w:rsid w:val="00C37181"/>
    <w:rsid w:val="00C373FA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CC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1A"/>
    <w:rsid w:val="00C43698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E2D"/>
    <w:rsid w:val="00C57FA1"/>
    <w:rsid w:val="00C601E8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548"/>
    <w:rsid w:val="00C65857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F1"/>
    <w:rsid w:val="00C865E1"/>
    <w:rsid w:val="00C868E0"/>
    <w:rsid w:val="00C86929"/>
    <w:rsid w:val="00C86AE5"/>
    <w:rsid w:val="00C86B54"/>
    <w:rsid w:val="00C86CE7"/>
    <w:rsid w:val="00C871C4"/>
    <w:rsid w:val="00C8743D"/>
    <w:rsid w:val="00C87F1D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E5"/>
    <w:rsid w:val="00C90E34"/>
    <w:rsid w:val="00C91092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DF6"/>
    <w:rsid w:val="00C95074"/>
    <w:rsid w:val="00C95366"/>
    <w:rsid w:val="00C9538E"/>
    <w:rsid w:val="00C955E4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FA4"/>
    <w:rsid w:val="00CA604F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D4E"/>
    <w:rsid w:val="00CC4DA4"/>
    <w:rsid w:val="00CC4E4B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5D9"/>
    <w:rsid w:val="00CC6942"/>
    <w:rsid w:val="00CC6D86"/>
    <w:rsid w:val="00CC6EC5"/>
    <w:rsid w:val="00CC6F1E"/>
    <w:rsid w:val="00CC720D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345"/>
    <w:rsid w:val="00CD3491"/>
    <w:rsid w:val="00CD3570"/>
    <w:rsid w:val="00CD3840"/>
    <w:rsid w:val="00CD390D"/>
    <w:rsid w:val="00CD3F4E"/>
    <w:rsid w:val="00CD415B"/>
    <w:rsid w:val="00CD4564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4230"/>
    <w:rsid w:val="00CE42CE"/>
    <w:rsid w:val="00CE46F9"/>
    <w:rsid w:val="00CE4870"/>
    <w:rsid w:val="00CE4AB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BCF"/>
    <w:rsid w:val="00CF0CF3"/>
    <w:rsid w:val="00CF0EC6"/>
    <w:rsid w:val="00CF1317"/>
    <w:rsid w:val="00CF151A"/>
    <w:rsid w:val="00CF1563"/>
    <w:rsid w:val="00CF1C88"/>
    <w:rsid w:val="00CF1CD9"/>
    <w:rsid w:val="00CF1E1D"/>
    <w:rsid w:val="00CF1EBD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2AB"/>
    <w:rsid w:val="00CF757E"/>
    <w:rsid w:val="00CF7742"/>
    <w:rsid w:val="00CF774B"/>
    <w:rsid w:val="00CF79AC"/>
    <w:rsid w:val="00CF7BCD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420F"/>
    <w:rsid w:val="00D047CD"/>
    <w:rsid w:val="00D04A7D"/>
    <w:rsid w:val="00D04BA3"/>
    <w:rsid w:val="00D0521B"/>
    <w:rsid w:val="00D05308"/>
    <w:rsid w:val="00D05676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C88"/>
    <w:rsid w:val="00D12F46"/>
    <w:rsid w:val="00D12FE0"/>
    <w:rsid w:val="00D131B5"/>
    <w:rsid w:val="00D131DC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BC5"/>
    <w:rsid w:val="00D21F91"/>
    <w:rsid w:val="00D2210E"/>
    <w:rsid w:val="00D221F5"/>
    <w:rsid w:val="00D224E3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AF2"/>
    <w:rsid w:val="00D27B0A"/>
    <w:rsid w:val="00D27C14"/>
    <w:rsid w:val="00D27C9C"/>
    <w:rsid w:val="00D27D78"/>
    <w:rsid w:val="00D3040F"/>
    <w:rsid w:val="00D306F0"/>
    <w:rsid w:val="00D30AE1"/>
    <w:rsid w:val="00D30BA8"/>
    <w:rsid w:val="00D30DA5"/>
    <w:rsid w:val="00D31569"/>
    <w:rsid w:val="00D3176E"/>
    <w:rsid w:val="00D31909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C2A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1BF"/>
    <w:rsid w:val="00D5331C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16F"/>
    <w:rsid w:val="00D5624D"/>
    <w:rsid w:val="00D56294"/>
    <w:rsid w:val="00D562D0"/>
    <w:rsid w:val="00D565BF"/>
    <w:rsid w:val="00D566AC"/>
    <w:rsid w:val="00D56840"/>
    <w:rsid w:val="00D56973"/>
    <w:rsid w:val="00D56AFE"/>
    <w:rsid w:val="00D56B2A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F5B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1C"/>
    <w:rsid w:val="00D85FCD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6ED"/>
    <w:rsid w:val="00D90847"/>
    <w:rsid w:val="00D9099A"/>
    <w:rsid w:val="00D90E1C"/>
    <w:rsid w:val="00D9109B"/>
    <w:rsid w:val="00D915C0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EC0"/>
    <w:rsid w:val="00DA4F3E"/>
    <w:rsid w:val="00DA5029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8FF"/>
    <w:rsid w:val="00DA7C0E"/>
    <w:rsid w:val="00DA7CE8"/>
    <w:rsid w:val="00DA7E74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CAA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AD0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4AA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26C"/>
    <w:rsid w:val="00DF0321"/>
    <w:rsid w:val="00DF04FA"/>
    <w:rsid w:val="00DF07D9"/>
    <w:rsid w:val="00DF0C86"/>
    <w:rsid w:val="00DF0CC3"/>
    <w:rsid w:val="00DF1183"/>
    <w:rsid w:val="00DF11AE"/>
    <w:rsid w:val="00DF1326"/>
    <w:rsid w:val="00DF1AE5"/>
    <w:rsid w:val="00DF1BF9"/>
    <w:rsid w:val="00DF1EB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62D5"/>
    <w:rsid w:val="00E1641E"/>
    <w:rsid w:val="00E1643D"/>
    <w:rsid w:val="00E168F4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C5C"/>
    <w:rsid w:val="00E2255A"/>
    <w:rsid w:val="00E228E8"/>
    <w:rsid w:val="00E22A9B"/>
    <w:rsid w:val="00E22EE2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B4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406"/>
    <w:rsid w:val="00E4045D"/>
    <w:rsid w:val="00E40534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AA7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BFA"/>
    <w:rsid w:val="00E72FC1"/>
    <w:rsid w:val="00E732AA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8A"/>
    <w:rsid w:val="00E85BB1"/>
    <w:rsid w:val="00E85E55"/>
    <w:rsid w:val="00E86309"/>
    <w:rsid w:val="00E863FB"/>
    <w:rsid w:val="00E867DD"/>
    <w:rsid w:val="00E86991"/>
    <w:rsid w:val="00E86B57"/>
    <w:rsid w:val="00E86C81"/>
    <w:rsid w:val="00E86E83"/>
    <w:rsid w:val="00E86F3C"/>
    <w:rsid w:val="00E87210"/>
    <w:rsid w:val="00E87839"/>
    <w:rsid w:val="00E87A24"/>
    <w:rsid w:val="00E87B3A"/>
    <w:rsid w:val="00E87CC4"/>
    <w:rsid w:val="00E87D23"/>
    <w:rsid w:val="00E900BA"/>
    <w:rsid w:val="00E903CC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DAF"/>
    <w:rsid w:val="00EA3DE5"/>
    <w:rsid w:val="00EA3E40"/>
    <w:rsid w:val="00EA3F37"/>
    <w:rsid w:val="00EA41D2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B04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20D5"/>
    <w:rsid w:val="00EB2138"/>
    <w:rsid w:val="00EB218F"/>
    <w:rsid w:val="00EB21B1"/>
    <w:rsid w:val="00EB2717"/>
    <w:rsid w:val="00EB2809"/>
    <w:rsid w:val="00EB31CC"/>
    <w:rsid w:val="00EB36F1"/>
    <w:rsid w:val="00EB3776"/>
    <w:rsid w:val="00EB3873"/>
    <w:rsid w:val="00EB3916"/>
    <w:rsid w:val="00EB3BE6"/>
    <w:rsid w:val="00EB4561"/>
    <w:rsid w:val="00EB49FE"/>
    <w:rsid w:val="00EB4ADD"/>
    <w:rsid w:val="00EB4B24"/>
    <w:rsid w:val="00EB4C7B"/>
    <w:rsid w:val="00EB4DAF"/>
    <w:rsid w:val="00EB5D2C"/>
    <w:rsid w:val="00EB60DA"/>
    <w:rsid w:val="00EB69E1"/>
    <w:rsid w:val="00EB69ED"/>
    <w:rsid w:val="00EB6BF2"/>
    <w:rsid w:val="00EB6DAC"/>
    <w:rsid w:val="00EB72BA"/>
    <w:rsid w:val="00EB7508"/>
    <w:rsid w:val="00EB7519"/>
    <w:rsid w:val="00EB76BE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22"/>
    <w:rsid w:val="00ED2059"/>
    <w:rsid w:val="00ED2358"/>
    <w:rsid w:val="00ED2533"/>
    <w:rsid w:val="00ED2675"/>
    <w:rsid w:val="00ED2965"/>
    <w:rsid w:val="00ED2B69"/>
    <w:rsid w:val="00ED2BA0"/>
    <w:rsid w:val="00ED313A"/>
    <w:rsid w:val="00ED31C3"/>
    <w:rsid w:val="00ED31F3"/>
    <w:rsid w:val="00ED325C"/>
    <w:rsid w:val="00ED32F1"/>
    <w:rsid w:val="00ED3702"/>
    <w:rsid w:val="00ED3CA6"/>
    <w:rsid w:val="00ED3EC3"/>
    <w:rsid w:val="00ED3EDD"/>
    <w:rsid w:val="00ED3F82"/>
    <w:rsid w:val="00ED3FE1"/>
    <w:rsid w:val="00ED4278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5C6"/>
    <w:rsid w:val="00EE29A7"/>
    <w:rsid w:val="00EE2A69"/>
    <w:rsid w:val="00EE2D91"/>
    <w:rsid w:val="00EE2DFE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7C1"/>
    <w:rsid w:val="00EF1B84"/>
    <w:rsid w:val="00EF1B85"/>
    <w:rsid w:val="00EF20F9"/>
    <w:rsid w:val="00EF242A"/>
    <w:rsid w:val="00EF2462"/>
    <w:rsid w:val="00EF2750"/>
    <w:rsid w:val="00EF2C82"/>
    <w:rsid w:val="00EF3030"/>
    <w:rsid w:val="00EF34CD"/>
    <w:rsid w:val="00EF34DD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5F"/>
    <w:rsid w:val="00F01606"/>
    <w:rsid w:val="00F016D4"/>
    <w:rsid w:val="00F01766"/>
    <w:rsid w:val="00F01A28"/>
    <w:rsid w:val="00F01C84"/>
    <w:rsid w:val="00F01E08"/>
    <w:rsid w:val="00F0240D"/>
    <w:rsid w:val="00F02601"/>
    <w:rsid w:val="00F028D3"/>
    <w:rsid w:val="00F02AE4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F13"/>
    <w:rsid w:val="00F176BA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CCF"/>
    <w:rsid w:val="00F24E55"/>
    <w:rsid w:val="00F24F2F"/>
    <w:rsid w:val="00F24F53"/>
    <w:rsid w:val="00F25168"/>
    <w:rsid w:val="00F251F7"/>
    <w:rsid w:val="00F25277"/>
    <w:rsid w:val="00F2566A"/>
    <w:rsid w:val="00F25A0C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ADA"/>
    <w:rsid w:val="00F27B8E"/>
    <w:rsid w:val="00F27CCE"/>
    <w:rsid w:val="00F27D71"/>
    <w:rsid w:val="00F27E0F"/>
    <w:rsid w:val="00F27F7A"/>
    <w:rsid w:val="00F300D8"/>
    <w:rsid w:val="00F30EC4"/>
    <w:rsid w:val="00F310C4"/>
    <w:rsid w:val="00F31145"/>
    <w:rsid w:val="00F31369"/>
    <w:rsid w:val="00F31508"/>
    <w:rsid w:val="00F31791"/>
    <w:rsid w:val="00F317C9"/>
    <w:rsid w:val="00F31BC2"/>
    <w:rsid w:val="00F31BD6"/>
    <w:rsid w:val="00F31EDE"/>
    <w:rsid w:val="00F32749"/>
    <w:rsid w:val="00F3280D"/>
    <w:rsid w:val="00F33204"/>
    <w:rsid w:val="00F3323E"/>
    <w:rsid w:val="00F3356C"/>
    <w:rsid w:val="00F3372C"/>
    <w:rsid w:val="00F33BC7"/>
    <w:rsid w:val="00F33C62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D6"/>
    <w:rsid w:val="00F3771D"/>
    <w:rsid w:val="00F3782F"/>
    <w:rsid w:val="00F37C38"/>
    <w:rsid w:val="00F37CA7"/>
    <w:rsid w:val="00F37DB0"/>
    <w:rsid w:val="00F37DF4"/>
    <w:rsid w:val="00F37F5D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F70"/>
    <w:rsid w:val="00F500DD"/>
    <w:rsid w:val="00F504B0"/>
    <w:rsid w:val="00F507B5"/>
    <w:rsid w:val="00F509D2"/>
    <w:rsid w:val="00F50A8A"/>
    <w:rsid w:val="00F510D0"/>
    <w:rsid w:val="00F51235"/>
    <w:rsid w:val="00F512CD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6031D"/>
    <w:rsid w:val="00F60856"/>
    <w:rsid w:val="00F6088F"/>
    <w:rsid w:val="00F609D2"/>
    <w:rsid w:val="00F60D4B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2E6"/>
    <w:rsid w:val="00F6643D"/>
    <w:rsid w:val="00F66BC7"/>
    <w:rsid w:val="00F66C0A"/>
    <w:rsid w:val="00F66D7E"/>
    <w:rsid w:val="00F66DED"/>
    <w:rsid w:val="00F673AA"/>
    <w:rsid w:val="00F67773"/>
    <w:rsid w:val="00F6777A"/>
    <w:rsid w:val="00F678D6"/>
    <w:rsid w:val="00F67B3C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72D"/>
    <w:rsid w:val="00F71B2C"/>
    <w:rsid w:val="00F71EFF"/>
    <w:rsid w:val="00F72339"/>
    <w:rsid w:val="00F725C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622"/>
    <w:rsid w:val="00F74740"/>
    <w:rsid w:val="00F74882"/>
    <w:rsid w:val="00F74AEB"/>
    <w:rsid w:val="00F74CE7"/>
    <w:rsid w:val="00F74FF9"/>
    <w:rsid w:val="00F753F5"/>
    <w:rsid w:val="00F754C0"/>
    <w:rsid w:val="00F755BA"/>
    <w:rsid w:val="00F7571E"/>
    <w:rsid w:val="00F757B3"/>
    <w:rsid w:val="00F75EC8"/>
    <w:rsid w:val="00F76219"/>
    <w:rsid w:val="00F76535"/>
    <w:rsid w:val="00F766D4"/>
    <w:rsid w:val="00F76B6F"/>
    <w:rsid w:val="00F76CF4"/>
    <w:rsid w:val="00F771CC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9C5"/>
    <w:rsid w:val="00F86BA3"/>
    <w:rsid w:val="00F86BD1"/>
    <w:rsid w:val="00F86BD3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528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890"/>
    <w:rsid w:val="00FA7CF6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B1A"/>
    <w:rsid w:val="00FB7B8D"/>
    <w:rsid w:val="00FB7CCC"/>
    <w:rsid w:val="00FB7E19"/>
    <w:rsid w:val="00FB7F01"/>
    <w:rsid w:val="00FC0212"/>
    <w:rsid w:val="00FC0309"/>
    <w:rsid w:val="00FC0713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83F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A0"/>
    <w:rsid w:val="00FC5F3C"/>
    <w:rsid w:val="00FC6264"/>
    <w:rsid w:val="00FC66C3"/>
    <w:rsid w:val="00FC6860"/>
    <w:rsid w:val="00FC68A5"/>
    <w:rsid w:val="00FC6B4F"/>
    <w:rsid w:val="00FC71B5"/>
    <w:rsid w:val="00FC7831"/>
    <w:rsid w:val="00FC798E"/>
    <w:rsid w:val="00FC7ADF"/>
    <w:rsid w:val="00FC7B9F"/>
    <w:rsid w:val="00FC7C39"/>
    <w:rsid w:val="00FC7D57"/>
    <w:rsid w:val="00FC7D94"/>
    <w:rsid w:val="00FC7DD6"/>
    <w:rsid w:val="00FD00AE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D8"/>
    <w:rsid w:val="00FD457C"/>
    <w:rsid w:val="00FD459E"/>
    <w:rsid w:val="00FD4906"/>
    <w:rsid w:val="00FD4ACF"/>
    <w:rsid w:val="00FD4DA5"/>
    <w:rsid w:val="00FD536E"/>
    <w:rsid w:val="00FD54AE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C5A"/>
    <w:rsid w:val="00FE01B3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C20"/>
    <w:rsid w:val="00FE1D75"/>
    <w:rsid w:val="00FE21F0"/>
    <w:rsid w:val="00FE246D"/>
    <w:rsid w:val="00FE2909"/>
    <w:rsid w:val="00FE2AA6"/>
    <w:rsid w:val="00FE2D21"/>
    <w:rsid w:val="00FE2DAD"/>
    <w:rsid w:val="00FE3111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98"/>
    <w:rsid w:val="00FF0911"/>
    <w:rsid w:val="00FF0C38"/>
    <w:rsid w:val="00FF0F38"/>
    <w:rsid w:val="00FF1382"/>
    <w:rsid w:val="00FF1713"/>
    <w:rsid w:val="00FF19A6"/>
    <w:rsid w:val="00FF1B20"/>
    <w:rsid w:val="00FF1C0B"/>
    <w:rsid w:val="00FF1CFB"/>
    <w:rsid w:val="00FF226F"/>
    <w:rsid w:val="00FF254D"/>
    <w:rsid w:val="00FF27A7"/>
    <w:rsid w:val="00FF28BF"/>
    <w:rsid w:val="00FF2991"/>
    <w:rsid w:val="00FF2CFB"/>
    <w:rsid w:val="00FF3194"/>
    <w:rsid w:val="00FF3292"/>
    <w:rsid w:val="00FF33DE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EB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17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6E2EA-2D43-49ED-857D-6530FE78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54</Pages>
  <Words>13390</Words>
  <Characters>57911</Characters>
  <Application>Microsoft Office Word</Application>
  <DocSecurity>0</DocSecurity>
  <Lines>482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71159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Saisamorn, Chimyoo</cp:lastModifiedBy>
  <cp:revision>3</cp:revision>
  <cp:lastPrinted>2019-05-08T10:33:00Z</cp:lastPrinted>
  <dcterms:created xsi:type="dcterms:W3CDTF">2019-05-09T12:44:00Z</dcterms:created>
  <dcterms:modified xsi:type="dcterms:W3CDTF">2019-05-09T12:44:00Z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