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9FA5" w14:textId="77777777" w:rsidR="00DB308D" w:rsidRDefault="00DB308D" w:rsidP="004C2111">
      <w:pPr>
        <w:pStyle w:val="Reference"/>
      </w:pPr>
    </w:p>
    <w:p w14:paraId="0545714F" w14:textId="77777777" w:rsidR="00DD1E47" w:rsidRDefault="00DD1E47" w:rsidP="006771E8">
      <w:pPr>
        <w:pStyle w:val="BodyText"/>
      </w:pPr>
    </w:p>
    <w:p w14:paraId="54189A8C" w14:textId="77777777" w:rsidR="00D15EA5" w:rsidRDefault="006F1B19" w:rsidP="00D15EA5">
      <w:pPr>
        <w:pStyle w:val="BodyText"/>
      </w:pPr>
      <w:r w:rsidRPr="004A0DFE">
        <w:br w:type="textWrapping" w:clear="all"/>
      </w:r>
      <w:bookmarkStart w:id="1" w:name="_GoBack"/>
      <w:bookmarkEnd w:id="1"/>
    </w:p>
    <w:p w14:paraId="4EEDC533" w14:textId="77777777" w:rsidR="00D15EA5" w:rsidRDefault="00D15EA5" w:rsidP="00D15EA5">
      <w:pPr>
        <w:pStyle w:val="BodyText"/>
      </w:pPr>
    </w:p>
    <w:p w14:paraId="12B3154A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B44709A" w14:textId="711BC23F" w:rsidR="00734D83" w:rsidRDefault="00734D83" w:rsidP="00883BD8">
      <w:pPr>
        <w:pStyle w:val="BodyText"/>
        <w:rPr>
          <w:rFonts w:cstheme="minorBidi"/>
          <w:lang w:bidi="th-TH"/>
        </w:rPr>
      </w:pPr>
    </w:p>
    <w:p w14:paraId="50F7E94A" w14:textId="77777777" w:rsidR="00D371E9" w:rsidRDefault="00D371E9" w:rsidP="00883BD8">
      <w:pPr>
        <w:pStyle w:val="BodyText"/>
        <w:rPr>
          <w:rFonts w:cstheme="minorBidi"/>
          <w:lang w:bidi="th-TH"/>
        </w:rPr>
      </w:pPr>
    </w:p>
    <w:p w14:paraId="66152297" w14:textId="3A64D8FF" w:rsidR="00AD3B26" w:rsidRPr="006D2172" w:rsidRDefault="00AD3B26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CB533E" w:rsidRPr="00CB533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734D83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B460F"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77777777" w:rsidR="00AD3B26" w:rsidRPr="006D2172" w:rsidRDefault="00734D83" w:rsidP="00393CA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7EB08D12" w14:textId="3ED4A5F9" w:rsidR="005A47A9" w:rsidRPr="007C2D33" w:rsidRDefault="005A47A9" w:rsidP="005A47A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A47A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</w:t>
      </w:r>
      <w:r>
        <w:rPr>
          <w:rFonts w:ascii="Browallia New" w:hAnsi="Browallia New" w:cs="Browallia New"/>
          <w:sz w:val="28"/>
          <w:szCs w:val="28"/>
          <w:lang w:val="en-US" w:bidi="th-TH"/>
        </w:rPr>
        <w:t>.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รับเบอร์</w:t>
      </w:r>
      <w:r w:rsidRPr="005A47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A47A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A47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B34CF0C" w14:textId="77777777" w:rsidR="00CD4D4E" w:rsidRPr="006D2172" w:rsidRDefault="00CD4D4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F7A893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669581E" w14:textId="77777777" w:rsidR="005A47A9" w:rsidRPr="00F01358" w:rsidRDefault="005A47A9" w:rsidP="005A47A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5289694D" w14:textId="77777777" w:rsidR="00352FF0" w:rsidRPr="006D2172" w:rsidRDefault="00352FF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2E27DB" w14:textId="67FF9C0E" w:rsidR="00CD4D4E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2C297" w14:textId="6EBFFE35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8831E9" w14:textId="31F26539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220B48" w14:textId="1AA54484" w:rsidR="00952657" w:rsidRDefault="0095265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4234AC" w14:textId="73EB9794" w:rsidR="00952657" w:rsidRDefault="0095265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22F497" w14:textId="480E0704" w:rsidR="00952657" w:rsidRDefault="0095265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300D34" w14:textId="17775B2F" w:rsidR="00952657" w:rsidRDefault="0095265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0ACBCB3" w14:textId="77777777" w:rsidR="005A47A9" w:rsidRDefault="005A47A9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6489FB" w14:textId="77777777" w:rsidR="00CD4D4E" w:rsidRPr="003440BD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40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6D2172" w:rsidRDefault="00CD4D4E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C7B71D" w14:textId="77777777" w:rsidR="005A47A9" w:rsidRPr="00487E39" w:rsidRDefault="005A47A9" w:rsidP="005A47A9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B36E763" w14:textId="1457A0CD" w:rsidR="00CB533E" w:rsidRDefault="00CB533E" w:rsidP="003440B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A8FA0D" w14:textId="0A8EBC54" w:rsidR="00CB533E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20DBA7FA" w14:textId="25C7E3E9" w:rsidR="00123ED7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7F1D11" w14:textId="724DA393" w:rsidR="00123ED7" w:rsidRPr="00123ED7" w:rsidRDefault="00123ED7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123E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 ข้อ </w:t>
      </w:r>
      <w:r w:rsidRPr="00123ED7">
        <w:rPr>
          <w:rFonts w:ascii="Browallia New" w:hAnsi="Browallia New" w:cs="Browallia New"/>
          <w:sz w:val="28"/>
          <w:szCs w:val="28"/>
          <w:lang w:val="en-US" w:bidi="th-TH"/>
        </w:rPr>
        <w:t xml:space="preserve">5 </w:t>
      </w:r>
      <w:r w:rsidRPr="00123ED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ว่าบริษัทได้ปรับมูลค่ายุติธรรมใหม่ สำหรับสินทรัพย์ที่ระบุได้ที่ได้มา และหนี้สินที่รับมา และการปันส่วนมูลค่ายุติธรรมของรายการ ณ วันซื้อธุรกิจของบริษัทย่อย ดังนั้น</w:t>
      </w:r>
      <w:r w:rsidR="00A61E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23ED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งบการเงินรวมสำหรับงวดสามเดือนสิ้นสุดวันที่ </w:t>
      </w:r>
      <w:r w:rsidRPr="00123ED7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123ED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Pr="00123ED7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123ED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ที่แสดงเป็นข้อมูลเปรียบเทียบได้มีการปรับปรุงใหม่เรียบร้อยแล้ว ทั้งนี้ข้าพเจ้ามิได้ให้ข้อสรุปอย่างมีเงื่อนไขในเรื่องนี้</w:t>
      </w:r>
    </w:p>
    <w:p w14:paraId="7D1A1BA8" w14:textId="6DA3EEE5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510B290" w14:textId="2C9F2364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1D8E70" w14:textId="38EE5A18" w:rsidR="009440FF" w:rsidRDefault="009440FF" w:rsidP="006D217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B82981E" w14:textId="77777777" w:rsidR="00080866" w:rsidRDefault="00080866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9C49C2" w14:textId="77777777" w:rsidR="00AE0190" w:rsidRPr="006D2172" w:rsidRDefault="00AE0190" w:rsidP="00393CA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D217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217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จูระมงคล</w:t>
      </w:r>
    </w:p>
    <w:p w14:paraId="7DC688C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479B99E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D2172">
        <w:rPr>
          <w:rFonts w:ascii="Browallia New" w:hAnsi="Browallia New" w:cs="Browallia New"/>
          <w:sz w:val="28"/>
          <w:szCs w:val="28"/>
        </w:rPr>
        <w:t>8593</w:t>
      </w:r>
    </w:p>
    <w:p w14:paraId="0CD2CA54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8A986" w14:textId="77777777" w:rsidR="00F3252B" w:rsidRPr="006D2172" w:rsidRDefault="00F3252B" w:rsidP="006D2172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6D217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1A7C2537" w14:textId="77777777" w:rsidR="00AE0190" w:rsidRPr="006D2172" w:rsidRDefault="00AE0190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D21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7AC76EA" w14:textId="768437C9" w:rsidR="00F3252B" w:rsidRPr="006D2172" w:rsidRDefault="00304ADA" w:rsidP="006D217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04ADA">
        <w:rPr>
          <w:rFonts w:ascii="Browallia New" w:hAnsi="Browallia New" w:cs="Browallia New"/>
          <w:sz w:val="28"/>
          <w:szCs w:val="28"/>
          <w:lang w:val="en-US"/>
        </w:rPr>
        <w:t>10</w:t>
      </w:r>
      <w:r w:rsidR="00D371E9" w:rsidRPr="00304AD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304AD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D371E9" w:rsidRPr="00304ADA">
        <w:rPr>
          <w:rFonts w:ascii="Browallia New" w:hAnsi="Browallia New" w:cs="Browallia New"/>
          <w:sz w:val="28"/>
          <w:szCs w:val="28"/>
          <w:lang w:val="en-US"/>
        </w:rPr>
        <w:t>2562</w:t>
      </w:r>
    </w:p>
    <w:p w14:paraId="1E5AB0DF" w14:textId="77777777" w:rsidR="006932D7" w:rsidRPr="00B43C45" w:rsidRDefault="006932D7" w:rsidP="00AE0190">
      <w:pPr>
        <w:spacing w:after="0" w:line="240" w:lineRule="auto"/>
        <w:jc w:val="thaiDistribute"/>
        <w:rPr>
          <w:rFonts w:ascii="Arial" w:hAnsi="Arial"/>
          <w:sz w:val="19"/>
          <w:szCs w:val="19"/>
        </w:rPr>
      </w:pPr>
    </w:p>
    <w:p w14:paraId="184027E4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47173D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2536EF3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5D460C9" w14:textId="77777777" w:rsidR="00D15EA5" w:rsidRDefault="00D15EA5" w:rsidP="00D15EA5">
      <w:pPr>
        <w:pStyle w:val="BodyText"/>
      </w:pPr>
    </w:p>
    <w:p w14:paraId="3F919FEA" w14:textId="77777777" w:rsidR="00D15EA5" w:rsidRDefault="00D15EA5" w:rsidP="00D15EA5">
      <w:pPr>
        <w:pStyle w:val="BodyText"/>
      </w:pPr>
    </w:p>
    <w:p w14:paraId="50B0A3E1" w14:textId="77777777" w:rsidR="00D15EA5" w:rsidRDefault="00D15EA5" w:rsidP="00D15EA5">
      <w:pPr>
        <w:pStyle w:val="BodyText"/>
      </w:pPr>
    </w:p>
    <w:p w14:paraId="238BE0B5" w14:textId="77777777" w:rsidR="00D15EA5" w:rsidRDefault="00D15EA5" w:rsidP="00D15EA5">
      <w:pPr>
        <w:pStyle w:val="BodyText"/>
      </w:pPr>
    </w:p>
    <w:p w14:paraId="48383DCB" w14:textId="77777777" w:rsidR="00D15EA5" w:rsidRDefault="00D15EA5" w:rsidP="00D15EA5">
      <w:pPr>
        <w:pStyle w:val="BodyText"/>
      </w:pPr>
    </w:p>
    <w:p w14:paraId="30A77DDF" w14:textId="77777777" w:rsidR="00D15EA5" w:rsidRDefault="00D15EA5" w:rsidP="00D15EA5">
      <w:pPr>
        <w:pStyle w:val="BodyText"/>
      </w:pPr>
    </w:p>
    <w:p w14:paraId="627A8728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3C5AE" w14:textId="77777777" w:rsidR="00B35812" w:rsidRDefault="00B35812">
      <w:r>
        <w:separator/>
      </w:r>
    </w:p>
  </w:endnote>
  <w:endnote w:type="continuationSeparator" w:id="0">
    <w:p w14:paraId="219EBF46" w14:textId="77777777" w:rsidR="00B35812" w:rsidRDefault="00B35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4F0DB" w14:textId="77777777" w:rsidR="00B35812" w:rsidRDefault="00B35812">
      <w:bookmarkStart w:id="0" w:name="_Hlk482348182"/>
      <w:bookmarkEnd w:id="0"/>
      <w:r>
        <w:separator/>
      </w:r>
    </w:p>
  </w:footnote>
  <w:footnote w:type="continuationSeparator" w:id="0">
    <w:p w14:paraId="41D06037" w14:textId="77777777" w:rsidR="00B35812" w:rsidRDefault="00B35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8C7B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80FC7" w14:textId="50089A41" w:rsidR="00B63D0E" w:rsidRDefault="00B63D0E" w:rsidP="00D96128">
    <w:pPr>
      <w:pStyle w:val="Header"/>
      <w:jc w:val="right"/>
    </w:pPr>
  </w:p>
  <w:p w14:paraId="29A206A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448A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9E3B004" w14:textId="6C974060" w:rsidR="009B08C2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9B08C2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</w:p>
  <w:p w14:paraId="6EE46DA1" w14:textId="39132FD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C4EB412" w14:textId="5D91B3D4" w:rsidR="00D460E7" w:rsidRDefault="00D460E7" w:rsidP="00D15EA5">
    <w:pPr>
      <w:pStyle w:val="Header"/>
    </w:pPr>
    <w:bookmarkStart w:id="2" w:name="Footer3_tbl"/>
    <w:bookmarkEnd w:id="2"/>
  </w:p>
  <w:p w14:paraId="025EF6AD" w14:textId="018DA4A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2FE"/>
    <w:rsid w:val="000162B0"/>
    <w:rsid w:val="0003023B"/>
    <w:rsid w:val="00031D17"/>
    <w:rsid w:val="00044ACE"/>
    <w:rsid w:val="0004550E"/>
    <w:rsid w:val="00052614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5BAB"/>
    <w:rsid w:val="000B65E3"/>
    <w:rsid w:val="000B7090"/>
    <w:rsid w:val="000C6440"/>
    <w:rsid w:val="000E52CE"/>
    <w:rsid w:val="000F3AAB"/>
    <w:rsid w:val="000F6E25"/>
    <w:rsid w:val="001011DF"/>
    <w:rsid w:val="00112B69"/>
    <w:rsid w:val="001218E7"/>
    <w:rsid w:val="00123ED7"/>
    <w:rsid w:val="001316D3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3A7E"/>
    <w:rsid w:val="001B7388"/>
    <w:rsid w:val="001D202B"/>
    <w:rsid w:val="001D2302"/>
    <w:rsid w:val="001D7BB3"/>
    <w:rsid w:val="001E12A6"/>
    <w:rsid w:val="001E498F"/>
    <w:rsid w:val="00214C9B"/>
    <w:rsid w:val="0022518C"/>
    <w:rsid w:val="00237A7E"/>
    <w:rsid w:val="00241F16"/>
    <w:rsid w:val="00247969"/>
    <w:rsid w:val="0026182A"/>
    <w:rsid w:val="00263C03"/>
    <w:rsid w:val="00277EBE"/>
    <w:rsid w:val="002838FB"/>
    <w:rsid w:val="00285249"/>
    <w:rsid w:val="002A252E"/>
    <w:rsid w:val="002B0883"/>
    <w:rsid w:val="002B5A4A"/>
    <w:rsid w:val="002C5D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4ADA"/>
    <w:rsid w:val="00305173"/>
    <w:rsid w:val="00321A76"/>
    <w:rsid w:val="00330AA1"/>
    <w:rsid w:val="00335E5B"/>
    <w:rsid w:val="003410B2"/>
    <w:rsid w:val="003426B9"/>
    <w:rsid w:val="003440BD"/>
    <w:rsid w:val="00352FF0"/>
    <w:rsid w:val="00354F5D"/>
    <w:rsid w:val="00365ECE"/>
    <w:rsid w:val="003744DA"/>
    <w:rsid w:val="00384904"/>
    <w:rsid w:val="00387A6A"/>
    <w:rsid w:val="00393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2C5"/>
    <w:rsid w:val="0040435A"/>
    <w:rsid w:val="00414DB3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70FA"/>
    <w:rsid w:val="0052186A"/>
    <w:rsid w:val="005321DA"/>
    <w:rsid w:val="005456E5"/>
    <w:rsid w:val="00547541"/>
    <w:rsid w:val="00551365"/>
    <w:rsid w:val="005627FF"/>
    <w:rsid w:val="00566B57"/>
    <w:rsid w:val="00577D61"/>
    <w:rsid w:val="005822AC"/>
    <w:rsid w:val="005A47A9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051C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2172"/>
    <w:rsid w:val="006D6FF5"/>
    <w:rsid w:val="006F1B19"/>
    <w:rsid w:val="006F29ED"/>
    <w:rsid w:val="006F4F77"/>
    <w:rsid w:val="0070147C"/>
    <w:rsid w:val="00714FD6"/>
    <w:rsid w:val="00717608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044E"/>
    <w:rsid w:val="0078170A"/>
    <w:rsid w:val="00790956"/>
    <w:rsid w:val="0079502D"/>
    <w:rsid w:val="00797990"/>
    <w:rsid w:val="007A0755"/>
    <w:rsid w:val="007A31D9"/>
    <w:rsid w:val="007A74F9"/>
    <w:rsid w:val="007D41A1"/>
    <w:rsid w:val="007E156E"/>
    <w:rsid w:val="008033D0"/>
    <w:rsid w:val="00803FB6"/>
    <w:rsid w:val="008059EF"/>
    <w:rsid w:val="008128F7"/>
    <w:rsid w:val="00812938"/>
    <w:rsid w:val="008273CA"/>
    <w:rsid w:val="00827B71"/>
    <w:rsid w:val="00830DAC"/>
    <w:rsid w:val="0083134C"/>
    <w:rsid w:val="00832F51"/>
    <w:rsid w:val="00843100"/>
    <w:rsid w:val="00847054"/>
    <w:rsid w:val="00850F25"/>
    <w:rsid w:val="008534AA"/>
    <w:rsid w:val="0087166E"/>
    <w:rsid w:val="008719C2"/>
    <w:rsid w:val="00883BD8"/>
    <w:rsid w:val="00884FF7"/>
    <w:rsid w:val="00894ACE"/>
    <w:rsid w:val="00897E5A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40FF"/>
    <w:rsid w:val="00952657"/>
    <w:rsid w:val="00957E70"/>
    <w:rsid w:val="00965706"/>
    <w:rsid w:val="00970DAB"/>
    <w:rsid w:val="0097321D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1ED0"/>
    <w:rsid w:val="00A6337E"/>
    <w:rsid w:val="00A66F91"/>
    <w:rsid w:val="00A66FB8"/>
    <w:rsid w:val="00A70229"/>
    <w:rsid w:val="00A73750"/>
    <w:rsid w:val="00A86026"/>
    <w:rsid w:val="00A918D1"/>
    <w:rsid w:val="00A93A9A"/>
    <w:rsid w:val="00A97597"/>
    <w:rsid w:val="00AA5C16"/>
    <w:rsid w:val="00AC31D4"/>
    <w:rsid w:val="00AC6098"/>
    <w:rsid w:val="00AC6545"/>
    <w:rsid w:val="00AC7FE4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5812"/>
    <w:rsid w:val="00B36A0E"/>
    <w:rsid w:val="00B36BA1"/>
    <w:rsid w:val="00B40952"/>
    <w:rsid w:val="00B40D67"/>
    <w:rsid w:val="00B43C45"/>
    <w:rsid w:val="00B55EE8"/>
    <w:rsid w:val="00B56E6C"/>
    <w:rsid w:val="00B63D0E"/>
    <w:rsid w:val="00B83039"/>
    <w:rsid w:val="00B85FE0"/>
    <w:rsid w:val="00BA5B00"/>
    <w:rsid w:val="00BB09AD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4ED5"/>
    <w:rsid w:val="00BF5E73"/>
    <w:rsid w:val="00C01D7B"/>
    <w:rsid w:val="00C06939"/>
    <w:rsid w:val="00C21E3B"/>
    <w:rsid w:val="00C322FD"/>
    <w:rsid w:val="00C35B1A"/>
    <w:rsid w:val="00C41C7D"/>
    <w:rsid w:val="00C63023"/>
    <w:rsid w:val="00C63743"/>
    <w:rsid w:val="00C7450C"/>
    <w:rsid w:val="00C76C6C"/>
    <w:rsid w:val="00C76E31"/>
    <w:rsid w:val="00C80EC5"/>
    <w:rsid w:val="00C86BB9"/>
    <w:rsid w:val="00C8772C"/>
    <w:rsid w:val="00CA43FD"/>
    <w:rsid w:val="00CB18EB"/>
    <w:rsid w:val="00CB441E"/>
    <w:rsid w:val="00CB533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371E9"/>
    <w:rsid w:val="00D430AD"/>
    <w:rsid w:val="00D460E7"/>
    <w:rsid w:val="00D63ABC"/>
    <w:rsid w:val="00D675F1"/>
    <w:rsid w:val="00D73B96"/>
    <w:rsid w:val="00D80807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460F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726FD"/>
    <w:rsid w:val="00E86B53"/>
    <w:rsid w:val="00E9110B"/>
    <w:rsid w:val="00EA2B6F"/>
    <w:rsid w:val="00EB3478"/>
    <w:rsid w:val="00EB4B39"/>
    <w:rsid w:val="00EB6FE3"/>
    <w:rsid w:val="00EE0F65"/>
    <w:rsid w:val="00F246A1"/>
    <w:rsid w:val="00F3171B"/>
    <w:rsid w:val="00F3252B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4397"/>
    <w:rsid w:val="00FD05AD"/>
    <w:rsid w:val="00FD0666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dd47b0093eac5135651dcfbe3618f195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67ac33aafb8d4a53a2f8202b096f1012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BABE2-4028-465B-AC15-D69E65254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26F5C5-CEBB-4EC2-8E6D-2728483D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Prewpan Neamnam</cp:lastModifiedBy>
  <cp:revision>6</cp:revision>
  <cp:lastPrinted>2018-05-14T07:19:00Z</cp:lastPrinted>
  <dcterms:created xsi:type="dcterms:W3CDTF">2019-05-08T13:23:00Z</dcterms:created>
  <dcterms:modified xsi:type="dcterms:W3CDTF">2019-05-10T03:55:00Z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