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BA3B87" w:rsidRDefault="002222E4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8620B8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675B9D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B79D4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79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F2A09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2A09" w:rsidRPr="008620B8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</w:p>
        </w:tc>
      </w:tr>
      <w:tr w:rsidR="006C60A6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C60A6" w:rsidRPr="00BA3B87" w:rsidRDefault="006C60A6" w:rsidP="006C60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C60A6" w:rsidRPr="00BA3B87" w:rsidRDefault="006C60A6" w:rsidP="006C60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C60A6" w:rsidRPr="00BA3B87" w:rsidRDefault="003D1AB0" w:rsidP="006C60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59678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3D1AB0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D1AB0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1AB0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3D1AB0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3D1AB0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D1AB0" w:rsidRPr="0045264A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5264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มาตรฐานการรายงานทางการเงิน</w:t>
            </w:r>
            <w:r w:rsidRPr="0045264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ที่ยังไม่ได้ใช้</w:t>
            </w:r>
          </w:p>
        </w:tc>
      </w:tr>
      <w:tr w:rsidR="003D1AB0" w:rsidRPr="00BA3B8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D1AB0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3D1AB0" w:rsidRPr="00BA3B87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D1AB0" w:rsidRPr="0045264A" w:rsidRDefault="003D1AB0" w:rsidP="003D1A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5711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การจัดประเภทรายการใหม่</w:t>
            </w:r>
          </w:p>
        </w:tc>
      </w:tr>
    </w:tbl>
    <w:p w:rsidR="006F68AE" w:rsidRPr="003E7076" w:rsidRDefault="001940B5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6F68AE" w:rsidRPr="004F7441">
        <w:rPr>
          <w:rFonts w:ascii="Angsana New" w:hAnsi="Angsana New"/>
          <w:sz w:val="30"/>
          <w:szCs w:val="30"/>
          <w:cs/>
        </w:rPr>
        <w:lastRenderedPageBreak/>
        <w:t>หมายเ</w:t>
      </w:r>
      <w:r w:rsidR="006F68AE" w:rsidRPr="003E7076">
        <w:rPr>
          <w:rFonts w:ascii="Angsana New" w:hAnsi="Angsana New"/>
          <w:sz w:val="30"/>
          <w:szCs w:val="30"/>
          <w:cs/>
        </w:rPr>
        <w:t>หตุประกอบงบการเงินเป็นส่วนหนึ่งของงบการเงินนี้</w:t>
      </w:r>
    </w:p>
    <w:p w:rsidR="006F68AE" w:rsidRPr="000F017F" w:rsidRDefault="006F68AE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</w:rPr>
      </w:pPr>
    </w:p>
    <w:p w:rsidR="006F68AE" w:rsidRPr="003E7076" w:rsidRDefault="006F68AE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นี้</w:t>
      </w:r>
      <w:r w:rsidRPr="003E7076">
        <w:rPr>
          <w:rFonts w:ascii="Angsana New" w:hAnsi="Angsana New"/>
          <w:sz w:val="30"/>
          <w:szCs w:val="30"/>
          <w:cs/>
        </w:rPr>
        <w:t xml:space="preserve">ได้รับอนุมัติให้ออกงบการเงินจากคณะกรรมการบริษัทเมื่อวันที่ </w:t>
      </w:r>
      <w:r w:rsidR="004A4A47">
        <w:rPr>
          <w:rFonts w:ascii="Angsana New" w:hAnsi="Angsana New"/>
          <w:sz w:val="30"/>
          <w:szCs w:val="30"/>
        </w:rPr>
        <w:t>1</w:t>
      </w:r>
      <w:r w:rsidR="006F561A">
        <w:rPr>
          <w:rFonts w:ascii="Angsana New" w:hAnsi="Angsana New"/>
          <w:sz w:val="30"/>
          <w:szCs w:val="30"/>
        </w:rPr>
        <w:t>0</w:t>
      </w:r>
      <w:r w:rsidRPr="003E7076">
        <w:rPr>
          <w:rFonts w:ascii="Angsana New" w:hAnsi="Angsana New" w:hint="cs"/>
          <w:sz w:val="30"/>
          <w:szCs w:val="30"/>
          <w:cs/>
        </w:rPr>
        <w:t xml:space="preserve"> </w:t>
      </w:r>
      <w:r w:rsidR="004A4A47">
        <w:rPr>
          <w:rFonts w:ascii="Angsana New" w:hAnsi="Angsana New" w:hint="cs"/>
          <w:sz w:val="30"/>
          <w:szCs w:val="30"/>
          <w:cs/>
        </w:rPr>
        <w:t>พฤษภาคม</w:t>
      </w:r>
      <w:r w:rsidRPr="003E7076">
        <w:rPr>
          <w:rFonts w:ascii="Angsana New" w:hAnsi="Angsana New" w:hint="cs"/>
          <w:sz w:val="30"/>
          <w:szCs w:val="30"/>
          <w:cs/>
        </w:rPr>
        <w:t xml:space="preserve"> </w:t>
      </w:r>
      <w:r w:rsidRPr="003E7076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</w:p>
    <w:p w:rsidR="00661CC0" w:rsidRPr="006F68AE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661CC0" w:rsidRPr="00BA3B87" w:rsidRDefault="00661CC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61CC0" w:rsidRPr="003A125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  <w:cs/>
        </w:rPr>
      </w:pPr>
    </w:p>
    <w:p w:rsidR="00ED4081" w:rsidRPr="00BA3B87" w:rsidRDefault="00661CC0" w:rsidP="00834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A3B87">
        <w:rPr>
          <w:rFonts w:ascii="Angsana New" w:hAnsi="Angsana New"/>
          <w:sz w:val="30"/>
          <w:szCs w:val="30"/>
          <w:cs/>
        </w:rPr>
        <w:t xml:space="preserve">บริษัท </w:t>
      </w:r>
      <w:r w:rsidR="001C2283">
        <w:rPr>
          <w:rFonts w:ascii="Angsana New" w:hAnsi="Angsana New"/>
          <w:sz w:val="30"/>
          <w:szCs w:val="30"/>
          <w:cs/>
        </w:rPr>
        <w:t>สแกน อินเตอร์</w:t>
      </w:r>
      <w:r w:rsidRPr="00BA3B87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9C75A0" w:rsidRPr="00BA3B87">
        <w:rPr>
          <w:rFonts w:ascii="Angsana New" w:hAnsi="Angsana New"/>
          <w:sz w:val="30"/>
          <w:szCs w:val="30"/>
        </w:rPr>
        <w:t>“</w:t>
      </w:r>
      <w:r w:rsidR="009C75A0" w:rsidRPr="00BA3B87">
        <w:rPr>
          <w:rFonts w:ascii="Angsana New" w:hAnsi="Angsana New"/>
          <w:sz w:val="30"/>
          <w:szCs w:val="30"/>
          <w:cs/>
        </w:rPr>
        <w:t>บริษัท</w:t>
      </w:r>
      <w:r w:rsidR="009C75A0" w:rsidRPr="00BA3B87">
        <w:rPr>
          <w:rFonts w:ascii="Angsana New" w:hAnsi="Angsana New"/>
          <w:sz w:val="30"/>
          <w:szCs w:val="30"/>
        </w:rPr>
        <w:t>”</w:t>
      </w:r>
      <w:r w:rsidR="009C75A0" w:rsidRPr="00BA3B87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เป็นนิต</w:t>
      </w:r>
      <w:r w:rsidR="00E346BE" w:rsidRPr="00BA3B87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1C2283">
        <w:rPr>
          <w:rFonts w:ascii="Angsana New" w:hAnsi="Angsana New" w:hint="cs"/>
          <w:sz w:val="30"/>
          <w:szCs w:val="30"/>
          <w:cs/>
        </w:rPr>
        <w:t xml:space="preserve"> </w:t>
      </w:r>
      <w:r w:rsidR="008704F5" w:rsidRPr="00BA3B87">
        <w:rPr>
          <w:rFonts w:ascii="Angsana New" w:hAnsi="Angsana New"/>
          <w:sz w:val="30"/>
          <w:szCs w:val="30"/>
          <w:cs/>
        </w:rPr>
        <w:t>และมี</w:t>
      </w:r>
      <w:r w:rsidRPr="00BA3B87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ED4081" w:rsidRPr="00BA3B87">
        <w:rPr>
          <w:rFonts w:ascii="Angsana New" w:hAnsi="Angsana New"/>
          <w:sz w:val="30"/>
          <w:szCs w:val="30"/>
          <w:cs/>
        </w:rPr>
        <w:t>สำนักงานใหญ่</w:t>
      </w:r>
      <w:r w:rsidR="00AD5999">
        <w:rPr>
          <w:rFonts w:ascii="Angsana New" w:hAnsi="Angsana New"/>
          <w:sz w:val="30"/>
          <w:szCs w:val="30"/>
        </w:rPr>
        <w:t xml:space="preserve"> </w:t>
      </w:r>
      <w:r w:rsidR="00ED4081" w:rsidRPr="00BA3B87">
        <w:rPr>
          <w:rFonts w:ascii="Angsana New" w:hAnsi="Angsana New"/>
          <w:sz w:val="30"/>
          <w:szCs w:val="30"/>
        </w:rPr>
        <w:t>:</w:t>
      </w:r>
      <w:r w:rsidR="00AD5999">
        <w:rPr>
          <w:rFonts w:ascii="Angsana New" w:hAnsi="Angsana New"/>
          <w:sz w:val="30"/>
          <w:szCs w:val="30"/>
        </w:rPr>
        <w:t xml:space="preserve"> </w:t>
      </w:r>
      <w:r w:rsidR="009C75A0" w:rsidRPr="00BA3B87">
        <w:rPr>
          <w:rFonts w:ascii="Angsana New" w:hAnsi="Angsana New"/>
          <w:sz w:val="30"/>
          <w:szCs w:val="30"/>
          <w:cs/>
        </w:rPr>
        <w:t xml:space="preserve">เลขที่ </w:t>
      </w:r>
      <w:r w:rsidR="008620B8" w:rsidRPr="008620B8">
        <w:rPr>
          <w:rFonts w:ascii="Angsana New" w:hAnsi="Angsana New"/>
          <w:sz w:val="30"/>
          <w:szCs w:val="30"/>
        </w:rPr>
        <w:t>355</w:t>
      </w:r>
      <w:r w:rsidR="001C2283">
        <w:rPr>
          <w:rFonts w:ascii="Angsana New" w:hAnsi="Angsana New"/>
          <w:sz w:val="30"/>
          <w:szCs w:val="30"/>
          <w:cs/>
        </w:rPr>
        <w:t xml:space="preserve"> ถนน</w:t>
      </w:r>
      <w:r w:rsidR="001C2283">
        <w:rPr>
          <w:rFonts w:ascii="Angsana New" w:hAnsi="Angsana New" w:hint="cs"/>
          <w:sz w:val="30"/>
          <w:szCs w:val="30"/>
          <w:cs/>
        </w:rPr>
        <w:t>บอนด์สตรีท</w:t>
      </w:r>
      <w:r w:rsidR="001C2283">
        <w:rPr>
          <w:rFonts w:ascii="Angsana New" w:hAnsi="Angsana New"/>
          <w:sz w:val="30"/>
          <w:szCs w:val="30"/>
          <w:cs/>
        </w:rPr>
        <w:t xml:space="preserve"> ตำบลบางพูด อำเภอ</w:t>
      </w:r>
      <w:r w:rsidR="001C2283">
        <w:rPr>
          <w:rFonts w:ascii="Angsana New" w:hAnsi="Angsana New" w:hint="cs"/>
          <w:sz w:val="30"/>
          <w:szCs w:val="30"/>
          <w:cs/>
        </w:rPr>
        <w:t>ปากเกร็ด</w:t>
      </w:r>
      <w:r w:rsidR="00ED4081" w:rsidRPr="00BA3B87">
        <w:rPr>
          <w:rFonts w:ascii="Angsana New" w:hAnsi="Angsana New"/>
          <w:sz w:val="30"/>
          <w:szCs w:val="30"/>
          <w:cs/>
        </w:rPr>
        <w:t xml:space="preserve"> </w:t>
      </w:r>
      <w:r w:rsidR="001C2283">
        <w:rPr>
          <w:rFonts w:ascii="Angsana New" w:hAnsi="Angsana New" w:hint="cs"/>
          <w:sz w:val="30"/>
          <w:szCs w:val="30"/>
          <w:cs/>
        </w:rPr>
        <w:t>จังหวัดนนทบุรี</w:t>
      </w:r>
      <w:r w:rsidR="008704F5" w:rsidRPr="00BA3B8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:rsidR="00ED4081" w:rsidRPr="003A125D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16"/>
          <w:szCs w:val="16"/>
        </w:rPr>
      </w:pPr>
    </w:p>
    <w:p w:rsidR="00661CC0" w:rsidRPr="00AE53F5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BA3B87">
        <w:rPr>
          <w:rFonts w:ascii="Angsana New" w:hAnsi="Angsana New"/>
          <w:sz w:val="30"/>
          <w:szCs w:val="30"/>
          <w:cs/>
        </w:rPr>
        <w:t>วันที่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23</w:t>
      </w:r>
      <w:r w:rsidR="005116AF" w:rsidRPr="00EA7826">
        <w:rPr>
          <w:rFonts w:ascii="Angsana New" w:hAnsi="Angsana New"/>
          <w:sz w:val="30"/>
          <w:szCs w:val="30"/>
          <w:cs/>
        </w:rPr>
        <w:t xml:space="preserve"> </w:t>
      </w:r>
      <w:r w:rsidR="005116AF" w:rsidRPr="00EA782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A7826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2558</w:t>
      </w:r>
    </w:p>
    <w:p w:rsidR="00661CC0" w:rsidRPr="003A125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61CC0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:rsidR="00EA7826" w:rsidRPr="003A125D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779C5" w:rsidRPr="00EF338C" w:rsidRDefault="0045291C" w:rsidP="0058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938F8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8938F8">
        <w:rPr>
          <w:rFonts w:ascii="Angsana New" w:hAnsi="Angsana New"/>
          <w:sz w:val="30"/>
          <w:szCs w:val="30"/>
        </w:rPr>
        <w:t>“</w:t>
      </w:r>
      <w:r w:rsidRPr="008938F8">
        <w:rPr>
          <w:rFonts w:ascii="Angsana New" w:hAnsi="Angsana New"/>
          <w:sz w:val="30"/>
          <w:szCs w:val="30"/>
          <w:cs/>
        </w:rPr>
        <w:t>กลุ่มบริษัท</w:t>
      </w:r>
      <w:r w:rsidRPr="008938F8">
        <w:rPr>
          <w:rFonts w:ascii="Angsana New" w:hAnsi="Angsana New"/>
          <w:sz w:val="30"/>
          <w:szCs w:val="30"/>
        </w:rPr>
        <w:t>”</w:t>
      </w:r>
      <w:r w:rsidRPr="008938F8">
        <w:rPr>
          <w:rFonts w:ascii="Angsana New" w:hAnsi="Angsana New"/>
          <w:sz w:val="30"/>
          <w:szCs w:val="30"/>
          <w:cs/>
        </w:rPr>
        <w:t>)</w:t>
      </w:r>
      <w:r w:rsidR="00907DE8" w:rsidRPr="008938F8">
        <w:rPr>
          <w:rFonts w:ascii="Angsana New" w:hAnsi="Angsana New"/>
          <w:sz w:val="30"/>
          <w:szCs w:val="30"/>
        </w:rPr>
        <w:t xml:space="preserve"> </w:t>
      </w:r>
      <w:r w:rsidR="00661CC0" w:rsidRPr="008938F8">
        <w:rPr>
          <w:rFonts w:ascii="Angsana New" w:hAnsi="Angsana New"/>
          <w:sz w:val="30"/>
          <w:szCs w:val="30"/>
          <w:cs/>
        </w:rPr>
        <w:t>ดำเนินธุรกิจ</w:t>
      </w:r>
      <w:r w:rsidR="00C13A72" w:rsidRPr="008938F8">
        <w:rPr>
          <w:rFonts w:ascii="Angsana New" w:hAnsi="Angsana New"/>
          <w:sz w:val="30"/>
          <w:szCs w:val="30"/>
          <w:cs/>
        </w:rPr>
        <w:t>หลัก</w:t>
      </w:r>
      <w:r w:rsidR="006E7110">
        <w:rPr>
          <w:rFonts w:ascii="Angsana New" w:hAnsi="Angsana New" w:hint="cs"/>
          <w:sz w:val="30"/>
          <w:szCs w:val="30"/>
          <w:cs/>
        </w:rPr>
        <w:t>เกี่ยวกับ</w:t>
      </w:r>
      <w:r w:rsidR="00EA7826" w:rsidRPr="008938F8">
        <w:rPr>
          <w:rFonts w:ascii="Angsana New" w:hAnsi="Angsana New"/>
          <w:sz w:val="30"/>
          <w:szCs w:val="30"/>
          <w:cs/>
        </w:rPr>
        <w:t>ก๊าซธรรมชาติ</w:t>
      </w:r>
      <w:r w:rsidR="00EA7826" w:rsidRPr="008938F8">
        <w:rPr>
          <w:rFonts w:ascii="Angsana New" w:hAnsi="Angsana New"/>
          <w:sz w:val="30"/>
          <w:szCs w:val="30"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รถยนต์และชิ้นส่วนอะไหล่</w:t>
      </w:r>
      <w:r w:rsidR="003556FB">
        <w:rPr>
          <w:rFonts w:ascii="Angsana New" w:hAnsi="Angsana New"/>
          <w:sz w:val="30"/>
          <w:szCs w:val="30"/>
        </w:rPr>
        <w:t xml:space="preserve"> </w:t>
      </w:r>
      <w:r w:rsidR="003556FB">
        <w:rPr>
          <w:rFonts w:ascii="Angsana New" w:hAnsi="Angsana New" w:hint="cs"/>
          <w:sz w:val="30"/>
          <w:szCs w:val="30"/>
          <w:cs/>
        </w:rPr>
        <w:t>และโรงไฟฟ้าพลังงานแสงอาทิตย์</w:t>
      </w:r>
    </w:p>
    <w:p w:rsidR="0051405E" w:rsidRPr="00781BBB" w:rsidRDefault="0051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:rsidR="00661CC0" w:rsidRPr="00BA3B87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661CC0" w:rsidRPr="001608C2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2D7611" w:rsidRPr="00BA3B87" w:rsidRDefault="002D7611" w:rsidP="00F62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2D7611" w:rsidRPr="005E3856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FC76BE" w:rsidRPr="00ED0582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ED058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8620B8" w:rsidRPr="00ED0582">
        <w:rPr>
          <w:rFonts w:ascii="Angsana New" w:hAnsi="Angsana New"/>
          <w:sz w:val="30"/>
          <w:szCs w:val="30"/>
        </w:rPr>
        <w:t>34</w:t>
      </w:r>
      <w:r w:rsidRPr="00ED0582">
        <w:rPr>
          <w:rFonts w:ascii="Angsana New" w:hAnsi="Angsana New"/>
          <w:sz w:val="30"/>
          <w:szCs w:val="30"/>
        </w:rPr>
        <w:t xml:space="preserve"> </w:t>
      </w:r>
      <w:r w:rsidRPr="00ED0582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90694B" w:rsidRPr="00ED0582">
        <w:rPr>
          <w:rFonts w:ascii="Angsana New" w:hAnsi="Angsana New"/>
          <w:sz w:val="30"/>
          <w:szCs w:val="30"/>
        </w:rPr>
        <w:t>2561</w:t>
      </w:r>
      <w:r w:rsidRPr="00ED0582">
        <w:rPr>
          <w:rFonts w:ascii="Angsana New" w:hAnsi="Angsana New"/>
          <w:sz w:val="30"/>
          <w:szCs w:val="30"/>
        </w:rPr>
        <w:t xml:space="preserve">) </w:t>
      </w:r>
      <w:r w:rsidRPr="00ED0582">
        <w:rPr>
          <w:rFonts w:ascii="Angsana New" w:hAnsi="Angsana New"/>
          <w:sz w:val="30"/>
          <w:szCs w:val="30"/>
          <w:cs/>
        </w:rPr>
        <w:t>เรื่อง</w:t>
      </w:r>
      <w:r w:rsidR="009F44AF" w:rsidRPr="00ED0582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D058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D058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E94111" w:rsidRPr="00ED0582">
        <w:rPr>
          <w:rFonts w:ascii="Angsana New" w:hAnsi="Angsana New"/>
          <w:sz w:val="30"/>
          <w:szCs w:val="30"/>
          <w:cs/>
        </w:rPr>
        <w:t>ฯ</w:t>
      </w:r>
      <w:r w:rsidRPr="00ED0582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ED0582">
        <w:rPr>
          <w:rFonts w:ascii="Angsana New" w:hAnsi="Angsana New"/>
          <w:sz w:val="30"/>
          <w:szCs w:val="30"/>
        </w:rPr>
        <w:t xml:space="preserve"> </w:t>
      </w:r>
    </w:p>
    <w:p w:rsidR="00AE2276" w:rsidRPr="001608C2" w:rsidRDefault="00AE2276" w:rsidP="00DF3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cyan"/>
        </w:rPr>
      </w:pPr>
    </w:p>
    <w:p w:rsidR="004166F8" w:rsidRPr="00BA3B87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056815"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694B">
        <w:rPr>
          <w:rFonts w:ascii="Angsana New" w:hAnsi="Angsana New"/>
          <w:sz w:val="30"/>
          <w:szCs w:val="30"/>
        </w:rPr>
        <w:t>2561</w:t>
      </w:r>
      <w:r w:rsidRPr="00BA3B87">
        <w:rPr>
          <w:rFonts w:ascii="Angsana New" w:hAnsi="Angsana New"/>
          <w:sz w:val="30"/>
          <w:szCs w:val="30"/>
        </w:rPr>
        <w:t xml:space="preserve">           </w:t>
      </w:r>
      <w:r w:rsidR="00723471">
        <w:rPr>
          <w:rFonts w:ascii="Angsana New" w:hAnsi="Angsana New"/>
          <w:sz w:val="30"/>
          <w:szCs w:val="30"/>
          <w:cs/>
        </w:rPr>
        <w:t>งบการเงิน</w:t>
      </w:r>
      <w:r w:rsidR="00370723" w:rsidRPr="006E5817">
        <w:rPr>
          <w:rFonts w:ascii="Angsana New" w:hAnsi="Angsana New" w:hint="cs"/>
          <w:sz w:val="30"/>
          <w:szCs w:val="30"/>
          <w:cs/>
        </w:rPr>
        <w:t>นี้</w:t>
      </w:r>
      <w:r w:rsidR="003E4674" w:rsidRPr="006E5817">
        <w:rPr>
          <w:rFonts w:ascii="Angsana New" w:hAnsi="Angsana New" w:hint="cs"/>
          <w:sz w:val="30"/>
          <w:szCs w:val="30"/>
          <w:cs/>
        </w:rPr>
        <w:t>มิ</w:t>
      </w:r>
      <w:r w:rsidRPr="00BA3B87">
        <w:rPr>
          <w:rFonts w:ascii="Angsana New" w:hAnsi="Angsana New"/>
          <w:sz w:val="30"/>
          <w:szCs w:val="30"/>
          <w:cs/>
        </w:rPr>
        <w:t>ได้รวมข้อมูล</w:t>
      </w:r>
      <w:r w:rsidRPr="00ED0582">
        <w:rPr>
          <w:rFonts w:ascii="Angsana New" w:hAnsi="Angsana New"/>
          <w:sz w:val="30"/>
          <w:szCs w:val="30"/>
          <w:cs/>
        </w:rPr>
        <w:t>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</w:t>
      </w:r>
      <w:r w:rsidRPr="00E25F39">
        <w:rPr>
          <w:rFonts w:ascii="Angsana New" w:hAnsi="Angsana New"/>
          <w:spacing w:val="-2"/>
          <w:sz w:val="30"/>
          <w:szCs w:val="30"/>
          <w:cs/>
        </w:rPr>
        <w:t>นการณ์ใหม่</w:t>
      </w:r>
      <w:r w:rsidR="00F52E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-2"/>
          <w:sz w:val="30"/>
          <w:szCs w:val="30"/>
          <w:cs/>
        </w:rPr>
        <w:t>ๆ เพื่อไม่ให้ซ้ำซ้อนกับข้อมูลที่ได้เคยนำเสนอรายงานไป</w:t>
      </w:r>
      <w:r w:rsidRPr="00BA3B87">
        <w:rPr>
          <w:rFonts w:ascii="Angsana New" w:hAnsi="Angsana New"/>
          <w:sz w:val="30"/>
          <w:szCs w:val="30"/>
          <w:cs/>
        </w:rPr>
        <w:t xml:space="preserve">แล้ว </w:t>
      </w:r>
      <w:r w:rsidRPr="00E25F39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F62CAF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F62CAF">
        <w:rPr>
          <w:rFonts w:ascii="Angsana New" w:hAnsi="Angsana New" w:hint="cs"/>
          <w:spacing w:val="-2"/>
          <w:sz w:val="30"/>
          <w:szCs w:val="30"/>
          <w:cs/>
        </w:rPr>
        <w:t>และบริษัทย่อย</w:t>
      </w:r>
      <w:r w:rsidRPr="00E25F39">
        <w:rPr>
          <w:rFonts w:ascii="Angsana New" w:hAnsi="Angsana New"/>
          <w:spacing w:val="-2"/>
          <w:sz w:val="30"/>
          <w:szCs w:val="30"/>
          <w:cs/>
        </w:rPr>
        <w:t>สำหรับปีสิ้นสุด</w:t>
      </w:r>
      <w:r w:rsidRPr="00BA3B87">
        <w:rPr>
          <w:rFonts w:ascii="Angsana New" w:hAnsi="Angsana New"/>
          <w:sz w:val="30"/>
          <w:szCs w:val="30"/>
          <w:cs/>
        </w:rPr>
        <w:t xml:space="preserve">วันที่ </w:t>
      </w:r>
      <w:r w:rsidR="00EA7139">
        <w:rPr>
          <w:rFonts w:ascii="Angsana New" w:hAnsi="Angsana New"/>
          <w:sz w:val="30"/>
          <w:szCs w:val="30"/>
        </w:rPr>
        <w:t xml:space="preserve">      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694B">
        <w:rPr>
          <w:rFonts w:ascii="Angsana New" w:hAnsi="Angsana New"/>
          <w:sz w:val="30"/>
          <w:szCs w:val="30"/>
        </w:rPr>
        <w:t>2561</w:t>
      </w:r>
    </w:p>
    <w:p w:rsidR="006770C5" w:rsidRPr="001608C2" w:rsidRDefault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cyan"/>
          <w:cs/>
        </w:rPr>
      </w:pPr>
    </w:p>
    <w:p w:rsidR="00962181" w:rsidRDefault="00195692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</w:t>
      </w:r>
      <w:r>
        <w:rPr>
          <w:rFonts w:ascii="Angsana New" w:hAnsi="Angsana New"/>
          <w:sz w:val="30"/>
          <w:szCs w:val="30"/>
        </w:rPr>
        <w:br/>
      </w:r>
      <w:r w:rsidRPr="00D75CE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195692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195692">
        <w:rPr>
          <w:rFonts w:ascii="Angsana New" w:hAnsi="Angsana New"/>
          <w:sz w:val="30"/>
          <w:szCs w:val="30"/>
        </w:rPr>
        <w:t>2561</w:t>
      </w:r>
      <w:r w:rsidRPr="00195692">
        <w:rPr>
          <w:rFonts w:ascii="Angsana New" w:hAnsi="Angsana New"/>
          <w:sz w:val="30"/>
          <w:szCs w:val="30"/>
          <w:cs/>
        </w:rPr>
        <w:t xml:space="preserve"> </w:t>
      </w:r>
      <w:r w:rsidRPr="00195692">
        <w:rPr>
          <w:rFonts w:ascii="Angsana New" w:hAnsi="Angsana New" w:hint="cs"/>
          <w:sz w:val="30"/>
          <w:szCs w:val="30"/>
          <w:cs/>
        </w:rPr>
        <w:t>ยกเว้น</w:t>
      </w:r>
      <w:r w:rsidRPr="00195692">
        <w:rPr>
          <w:rFonts w:ascii="Angsana New" w:hAnsi="Angsana New"/>
          <w:sz w:val="30"/>
          <w:szCs w:val="30"/>
          <w:cs/>
        </w:rPr>
        <w:t>กรณีที่กลุ่มบริษัท</w:t>
      </w:r>
      <w:r w:rsidRPr="00195692">
        <w:rPr>
          <w:rFonts w:ascii="Angsana New" w:hAnsi="Angsana New" w:hint="cs"/>
          <w:sz w:val="30"/>
          <w:szCs w:val="30"/>
          <w:cs/>
        </w:rPr>
        <w:t>และ</w:t>
      </w:r>
      <w:r w:rsidRPr="00195692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</w:t>
      </w:r>
      <w:r w:rsidRPr="00CE6F42">
        <w:rPr>
          <w:rFonts w:ascii="Angsana New" w:hAnsi="Angsana New"/>
          <w:sz w:val="30"/>
          <w:szCs w:val="30"/>
          <w:cs/>
        </w:rPr>
        <w:t>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Pr="00CE6F42">
        <w:rPr>
          <w:rFonts w:ascii="Angsana New" w:hAnsi="Angsana New" w:hint="cs"/>
          <w:sz w:val="30"/>
          <w:szCs w:val="30"/>
          <w:cs/>
        </w:rPr>
        <w:t xml:space="preserve"> </w:t>
      </w:r>
      <w:r w:rsidRPr="00CE6F42">
        <w:rPr>
          <w:rFonts w:ascii="Angsana New" w:hAnsi="Angsana New"/>
          <w:sz w:val="30"/>
          <w:szCs w:val="30"/>
        </w:rPr>
        <w:t xml:space="preserve">1 </w:t>
      </w:r>
      <w:r w:rsidRPr="00CE6F42">
        <w:rPr>
          <w:rFonts w:ascii="Angsana New" w:hAnsi="Angsana New"/>
          <w:sz w:val="30"/>
          <w:szCs w:val="30"/>
          <w:cs/>
        </w:rPr>
        <w:t xml:space="preserve">มกราคม </w:t>
      </w:r>
      <w:r w:rsidRPr="00CE6F42">
        <w:rPr>
          <w:rFonts w:ascii="Angsana New" w:hAnsi="Angsana New"/>
          <w:sz w:val="30"/>
          <w:szCs w:val="30"/>
        </w:rPr>
        <w:t xml:space="preserve">2562 </w:t>
      </w:r>
      <w:r w:rsidRPr="00CE6F42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CE6F42">
        <w:rPr>
          <w:rFonts w:ascii="Angsana New" w:hAnsi="Angsana New"/>
          <w:sz w:val="30"/>
          <w:szCs w:val="30"/>
        </w:rPr>
        <w:t xml:space="preserve"> </w:t>
      </w:r>
    </w:p>
    <w:p w:rsidR="00962181" w:rsidRDefault="0096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E6F42" w:rsidRPr="00CE6F42" w:rsidRDefault="00CE6F42" w:rsidP="00CE6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6F42">
        <w:rPr>
          <w:rFonts w:ascii="Angsana New" w:hAnsi="Angsana New" w:hint="cs"/>
          <w:sz w:val="30"/>
          <w:szCs w:val="30"/>
          <w:cs/>
        </w:rPr>
        <w:lastRenderedPageBreak/>
        <w:t>โดยมีการเปลี่ยนแปลงที่สำคัญคือ</w:t>
      </w:r>
      <w:r w:rsidRPr="00CE6F42">
        <w:rPr>
          <w:rFonts w:ascii="Angsana New" w:hAnsi="Angsana New"/>
          <w:sz w:val="30"/>
          <w:szCs w:val="30"/>
        </w:rPr>
        <w:t xml:space="preserve"> </w:t>
      </w:r>
      <w:r w:rsidRPr="00CE6F42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CE6F42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Pr="00CE6F42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E6F42">
        <w:rPr>
          <w:rFonts w:ascii="Angsana New" w:hAnsi="Angsana New"/>
          <w:sz w:val="30"/>
          <w:szCs w:val="30"/>
        </w:rPr>
        <w:t>15</w:t>
      </w:r>
      <w:r w:rsidRPr="00CE6F42">
        <w:rPr>
          <w:rFonts w:ascii="Angsana New" w:hAnsi="Angsana New"/>
          <w:sz w:val="30"/>
          <w:szCs w:val="30"/>
          <w:cs/>
        </w:rPr>
        <w:t xml:space="preserve"> เรื่อง </w:t>
      </w:r>
      <w:r w:rsidRPr="00CE6F42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E6F42">
        <w:rPr>
          <w:rFonts w:ascii="Angsana New" w:hAnsi="Angsana New"/>
          <w:sz w:val="30"/>
          <w:szCs w:val="30"/>
          <w:cs/>
        </w:rPr>
        <w:t xml:space="preserve"> </w:t>
      </w:r>
      <w:r w:rsidRPr="00CE6F42">
        <w:rPr>
          <w:rFonts w:ascii="Angsana New" w:hAnsi="Angsana New"/>
          <w:sz w:val="30"/>
          <w:szCs w:val="30"/>
        </w:rPr>
        <w:t xml:space="preserve">(“TFRS 15”) </w:t>
      </w:r>
      <w:r w:rsidRPr="00CE6F42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CE6F42">
        <w:rPr>
          <w:rFonts w:ascii="Angsana New" w:hAnsi="Angsana New"/>
          <w:sz w:val="30"/>
          <w:szCs w:val="30"/>
        </w:rPr>
        <w:t xml:space="preserve">18 </w:t>
      </w:r>
      <w:r w:rsidRPr="00CE6F4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E6F4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CE6F42">
        <w:rPr>
          <w:rFonts w:ascii="Angsana New" w:hAnsi="Angsana New" w:hint="cs"/>
          <w:sz w:val="30"/>
          <w:szCs w:val="30"/>
          <w:cs/>
        </w:rPr>
        <w:t xml:space="preserve"> </w:t>
      </w:r>
      <w:r w:rsidRPr="00CE6F42">
        <w:rPr>
          <w:rFonts w:ascii="Angsana New" w:hAnsi="Angsana New"/>
          <w:sz w:val="30"/>
          <w:szCs w:val="30"/>
        </w:rPr>
        <w:t xml:space="preserve">(“TAS 18”) </w:t>
      </w:r>
      <w:r w:rsidRPr="00CE6F4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CE6F42">
        <w:rPr>
          <w:rFonts w:ascii="Angsana New" w:hAnsi="Angsana New"/>
          <w:sz w:val="30"/>
          <w:szCs w:val="30"/>
        </w:rPr>
        <w:t xml:space="preserve">11 </w:t>
      </w:r>
      <w:r w:rsidRPr="00CE6F42">
        <w:rPr>
          <w:rFonts w:ascii="Angsana New" w:hAnsi="Angsana New" w:hint="cs"/>
          <w:sz w:val="30"/>
          <w:szCs w:val="30"/>
          <w:cs/>
        </w:rPr>
        <w:t>เรื่อง</w:t>
      </w:r>
      <w:r w:rsidRPr="00CE6F42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CE6F42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CE6F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F42">
        <w:rPr>
          <w:rFonts w:asciiTheme="majorBidi" w:hAnsiTheme="majorBidi" w:cstheme="majorBidi"/>
          <w:sz w:val="30"/>
          <w:szCs w:val="30"/>
        </w:rPr>
        <w:t>(“TAS 11”)</w:t>
      </w:r>
      <w:r w:rsidRPr="00CE6F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6F42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CE6F42" w:rsidRPr="009A42D0" w:rsidRDefault="00CE6F42" w:rsidP="00CE6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FF"/>
          <w:sz w:val="30"/>
          <w:szCs w:val="30"/>
          <w:shd w:val="clear" w:color="auto" w:fill="D9D9D9" w:themeFill="background1" w:themeFillShade="D9"/>
        </w:rPr>
      </w:pPr>
    </w:p>
    <w:p w:rsidR="00CE6F42" w:rsidRPr="00FC31D8" w:rsidRDefault="00CE6F42" w:rsidP="00FC31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C31D8">
        <w:rPr>
          <w:rFonts w:asciiTheme="majorBidi" w:hAnsiTheme="majorBidi" w:cstheme="majorBidi"/>
          <w:spacing w:val="2"/>
          <w:sz w:val="30"/>
          <w:szCs w:val="30"/>
          <w:cs/>
        </w:rPr>
        <w:t>ตาม</w:t>
      </w:r>
      <w:r w:rsidRPr="00FC31D8">
        <w:rPr>
          <w:rFonts w:ascii="Angsana New" w:hAnsi="Angsana New"/>
          <w:spacing w:val="2"/>
          <w:sz w:val="30"/>
          <w:szCs w:val="30"/>
        </w:rPr>
        <w:t xml:space="preserve"> TFRS 15</w:t>
      </w:r>
      <w:r w:rsidRPr="00FC31D8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กลุ่มบริษัทและบริษัทรับรู้รายได้เมื่อ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>ลูกค้ามีอำนาจ</w:t>
      </w:r>
      <w:r w:rsidRPr="00FC31D8">
        <w:rPr>
          <w:rFonts w:ascii="Angsana New" w:hAnsi="Angsana New"/>
          <w:spacing w:val="2"/>
          <w:sz w:val="30"/>
          <w:szCs w:val="30"/>
          <w:cs/>
        </w:rPr>
        <w:t>ควบคุม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Pr="00FC31D8">
        <w:rPr>
          <w:rFonts w:ascii="Angsana New" w:hAnsi="Angsana New"/>
          <w:spacing w:val="2"/>
          <w:sz w:val="30"/>
          <w:szCs w:val="30"/>
          <w:cs/>
        </w:rPr>
        <w:t>สินค้าหรือบริการ</w:t>
      </w:r>
      <w:r w:rsidRPr="00FC31D8">
        <w:rPr>
          <w:rFonts w:ascii="Angsana New" w:hAnsi="Angsana New"/>
          <w:spacing w:val="2"/>
          <w:sz w:val="30"/>
          <w:szCs w:val="30"/>
        </w:rPr>
        <w:t xml:space="preserve"> 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>ด้วยจำนวนเงินที่สะท้อนถึงสิ่งตอบแทนที่</w:t>
      </w:r>
      <w:r w:rsidRPr="00FC31D8">
        <w:rPr>
          <w:rFonts w:ascii="Angsana New" w:hAnsi="Angsana New"/>
          <w:spacing w:val="2"/>
          <w:sz w:val="30"/>
          <w:szCs w:val="30"/>
          <w:cs/>
        </w:rPr>
        <w:t>กลุ่มบริษัทและบริษัท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>คาดว่าจะมีสิทธิได้รับ</w:t>
      </w:r>
      <w:r w:rsidRPr="00FC31D8">
        <w:rPr>
          <w:rFonts w:ascii="Angsana New" w:hAnsi="Angsana New"/>
          <w:spacing w:val="2"/>
          <w:sz w:val="30"/>
          <w:szCs w:val="30"/>
          <w:cs/>
        </w:rPr>
        <w:t xml:space="preserve"> และมีการใช้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>วิจารณญาณ</w:t>
      </w:r>
      <w:r w:rsidRPr="00FC31D8">
        <w:rPr>
          <w:rFonts w:ascii="Angsana New" w:hAnsi="Angsana New"/>
          <w:spacing w:val="2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C31D8">
        <w:rPr>
          <w:rFonts w:ascii="Angsana New" w:hAnsi="Angsana New"/>
          <w:spacing w:val="2"/>
          <w:sz w:val="30"/>
          <w:szCs w:val="30"/>
          <w:cs/>
        </w:rPr>
        <w:t xml:space="preserve">ในขณะที่ </w:t>
      </w:r>
      <w:r w:rsidRPr="00FC31D8">
        <w:rPr>
          <w:rFonts w:ascii="Angsana New" w:hAnsi="Angsana New"/>
          <w:spacing w:val="2"/>
          <w:sz w:val="30"/>
          <w:szCs w:val="30"/>
        </w:rPr>
        <w:t xml:space="preserve">TAS 18 </w:t>
      </w:r>
      <w:r w:rsidRPr="00FC31D8">
        <w:rPr>
          <w:rFonts w:ascii="Angsana New" w:hAnsi="Angsana New"/>
          <w:spacing w:val="2"/>
          <w:sz w:val="30"/>
          <w:szCs w:val="30"/>
          <w:cs/>
        </w:rPr>
        <w:t>กลุ่มบริษัทและบริษัทรับรู้รายได้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>จากการขายสินค้า</w:t>
      </w:r>
      <w:r w:rsidRPr="00FC31D8">
        <w:rPr>
          <w:rFonts w:ascii="Angsana New" w:hAnsi="Angsana New"/>
          <w:spacing w:val="2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</w:t>
      </w:r>
      <w:r w:rsidR="00B114B4" w:rsidRPr="00FC31D8">
        <w:rPr>
          <w:rFonts w:ascii="Angsana New" w:hAnsi="Angsana New"/>
          <w:spacing w:val="2"/>
          <w:sz w:val="30"/>
          <w:szCs w:val="30"/>
          <w:cs/>
        </w:rPr>
        <w:t>ี่มีนัยสำคัญไปให้กับผู้ซื้อแล้ว</w:t>
      </w:r>
      <w:r w:rsidRPr="00FC31D8">
        <w:rPr>
          <w:rFonts w:ascii="Angsana New" w:hAnsi="Angsana New"/>
          <w:spacing w:val="2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97041" w:rsidRPr="00FC31D8">
        <w:rPr>
          <w:rFonts w:ascii="Angsana New" w:hAnsi="Angsana New"/>
          <w:spacing w:val="2"/>
          <w:sz w:val="30"/>
          <w:szCs w:val="30"/>
          <w:cs/>
        </w:rPr>
        <w:t>กลุ่มบริษัทและ</w:t>
      </w:r>
      <w:r w:rsidRPr="00FC31D8">
        <w:rPr>
          <w:rFonts w:ascii="Angsana New" w:hAnsi="Angsana New"/>
          <w:spacing w:val="2"/>
          <w:sz w:val="30"/>
          <w:szCs w:val="30"/>
          <w:cs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C31D8">
        <w:rPr>
          <w:rFonts w:ascii="Angsana New" w:hAnsi="Angsana New" w:hint="cs"/>
          <w:spacing w:val="2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725CCC" w:rsidRPr="009A42D0" w:rsidRDefault="00725CCC" w:rsidP="00725C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460BA" w:rsidRDefault="001334AD" w:rsidP="002E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34A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CE6F42" w:rsidRPr="001334AD">
        <w:rPr>
          <w:rFonts w:ascii="Angsana New" w:hAnsi="Angsana New" w:hint="cs"/>
          <w:sz w:val="30"/>
          <w:szCs w:val="30"/>
          <w:cs/>
        </w:rPr>
        <w:t>บริษัท</w:t>
      </w:r>
      <w:r w:rsidR="00CE6F42" w:rsidRPr="00CE6F42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</w:t>
      </w:r>
      <w:r w:rsidR="00CE6F42" w:rsidRPr="001334AD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CE6F42" w:rsidRPr="00CE6F42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</w:t>
      </w:r>
      <w:r w:rsidR="00FC69CF">
        <w:rPr>
          <w:rFonts w:ascii="Angsana New" w:hAnsi="Angsana New"/>
          <w:sz w:val="30"/>
          <w:szCs w:val="30"/>
        </w:rPr>
        <w:br/>
      </w:r>
      <w:r w:rsidR="00CE6F42" w:rsidRPr="00CE6F42">
        <w:rPr>
          <w:rFonts w:ascii="Angsana New" w:hAnsi="Angsana New" w:hint="cs"/>
          <w:sz w:val="30"/>
          <w:szCs w:val="30"/>
          <w:cs/>
        </w:rPr>
        <w:t>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CE6F42" w:rsidRPr="001334AD">
        <w:rPr>
          <w:rFonts w:ascii="Angsana New" w:hAnsi="Angsana New" w:hint="cs"/>
          <w:sz w:val="30"/>
          <w:szCs w:val="30"/>
          <w:cs/>
        </w:rPr>
        <w:t xml:space="preserve"> </w:t>
      </w:r>
      <w:r w:rsidR="00CE6F42" w:rsidRPr="00CE6F4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CE6F42" w:rsidRPr="00CE6F42">
        <w:rPr>
          <w:rFonts w:ascii="Angsana New" w:hAnsi="Angsana New" w:hint="cs"/>
          <w:sz w:val="30"/>
          <w:szCs w:val="30"/>
          <w:cs/>
        </w:rPr>
        <w:t>ที่ออก</w:t>
      </w:r>
      <w:r w:rsidR="00CE6F42" w:rsidRPr="001334AD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CE6F42" w:rsidRPr="00CE6F42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Pr="001334A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CE6F42" w:rsidRPr="001334AD">
        <w:rPr>
          <w:rFonts w:ascii="Angsana New" w:hAnsi="Angsana New" w:hint="cs"/>
          <w:sz w:val="30"/>
          <w:szCs w:val="30"/>
          <w:cs/>
        </w:rPr>
        <w:t>บริษัท</w:t>
      </w:r>
      <w:r w:rsidR="00CE6F42" w:rsidRPr="00CE6F42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C17BAD">
        <w:rPr>
          <w:rFonts w:ascii="Angsana New" w:hAnsi="Angsana New"/>
          <w:sz w:val="30"/>
          <w:szCs w:val="30"/>
        </w:rPr>
        <w:t>1</w:t>
      </w:r>
      <w:r w:rsidR="0077516D">
        <w:rPr>
          <w:rFonts w:ascii="Angsana New" w:hAnsi="Angsana New"/>
          <w:sz w:val="30"/>
          <w:szCs w:val="30"/>
        </w:rPr>
        <w:t>8</w:t>
      </w:r>
    </w:p>
    <w:p w:rsidR="0071277C" w:rsidRPr="009A42D0" w:rsidRDefault="00712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D7611" w:rsidRPr="00BA3B87" w:rsidRDefault="008A713B" w:rsidP="006B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2D7611" w:rsidRPr="00BA3B87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CB6F4E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2D7611" w:rsidRPr="009A42D0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2D7611" w:rsidRPr="00BA3B87" w:rsidRDefault="002D7611" w:rsidP="005C3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A3B87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ซึ่งเป็นสกุลเงินที่ใช้ในการดำเนินงาน</w:t>
      </w:r>
      <w:r w:rsidR="00723471">
        <w:rPr>
          <w:rFonts w:ascii="Angsana New" w:hAnsi="Angsana New" w:hint="cs"/>
          <w:spacing w:val="-6"/>
          <w:sz w:val="30"/>
          <w:szCs w:val="30"/>
          <w:cs/>
        </w:rPr>
        <w:t>หลัก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ของ</w:t>
      </w:r>
      <w:r w:rsidR="006D61BF">
        <w:rPr>
          <w:rFonts w:ascii="Angsana New" w:hAnsi="Angsana New"/>
          <w:spacing w:val="-6"/>
          <w:sz w:val="30"/>
          <w:szCs w:val="30"/>
        </w:rPr>
        <w:br/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กลุ่ม</w:t>
      </w:r>
      <w:r w:rsidR="00CB6F4E" w:rsidRPr="006E5817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6770C5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6E5817">
        <w:rPr>
          <w:rFonts w:ascii="Angsana New" w:hAnsi="Angsana New"/>
          <w:sz w:val="30"/>
          <w:szCs w:val="30"/>
          <w:cs/>
        </w:rPr>
        <w:t xml:space="preserve"> </w:t>
      </w:r>
      <w:r w:rsidRPr="006E58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F812CE" w:rsidRPr="006E5817">
        <w:rPr>
          <w:rFonts w:ascii="Angsana New" w:hAnsi="Angsana New"/>
          <w:spacing w:val="-2"/>
          <w:sz w:val="30"/>
          <w:szCs w:val="30"/>
          <w:cs/>
        </w:rPr>
        <w:t>บาท</w:t>
      </w:r>
      <w:r w:rsidR="0020230A" w:rsidRPr="006E5817">
        <w:rPr>
          <w:rFonts w:ascii="Angsana New" w:hAnsi="Angsana New"/>
          <w:spacing w:val="-2"/>
          <w:sz w:val="30"/>
          <w:szCs w:val="30"/>
          <w:cs/>
        </w:rPr>
        <w:t xml:space="preserve"> ยกเว้น</w:t>
      </w:r>
      <w:r w:rsidRPr="006E5817">
        <w:rPr>
          <w:rFonts w:ascii="Angsana New" w:hAnsi="Angsana New"/>
          <w:spacing w:val="-2"/>
          <w:sz w:val="30"/>
          <w:szCs w:val="30"/>
          <w:cs/>
        </w:rPr>
        <w:t>ที่ระบุไว้</w:t>
      </w:r>
      <w:r w:rsidRPr="006E5817">
        <w:rPr>
          <w:rFonts w:ascii="Angsana New" w:hAnsi="Angsana New"/>
          <w:sz w:val="30"/>
          <w:szCs w:val="30"/>
          <w:cs/>
        </w:rPr>
        <w:t>เป็นอย่างอื่น</w:t>
      </w:r>
    </w:p>
    <w:p w:rsidR="006774E2" w:rsidRPr="009A42D0" w:rsidRDefault="006774E2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D7611" w:rsidRPr="00BA3B87" w:rsidRDefault="002D7611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E0777" w:rsidRPr="003E0777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2D7611" w:rsidRPr="009A42D0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C76BE" w:rsidRPr="00BA3B87" w:rsidRDefault="00FC76BE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06189A">
        <w:rPr>
          <w:rFonts w:ascii="Angsana New" w:hAnsi="Angsana New" w:hint="cs"/>
          <w:sz w:val="30"/>
          <w:szCs w:val="30"/>
          <w:cs/>
        </w:rPr>
        <w:t>ให้</w:t>
      </w:r>
      <w:r w:rsidRPr="00BA3B87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</w:t>
      </w:r>
      <w:r w:rsidRPr="00DC72AA">
        <w:rPr>
          <w:rFonts w:ascii="Angsana New" w:hAnsi="Angsana New"/>
          <w:sz w:val="30"/>
          <w:szCs w:val="30"/>
          <w:cs/>
        </w:rPr>
        <w:t>ใช้</w:t>
      </w:r>
      <w:r w:rsidR="00EE2525" w:rsidRPr="00DC72AA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BA3B87">
        <w:rPr>
          <w:rFonts w:ascii="Angsana New" w:hAnsi="Angsana New"/>
          <w:sz w:val="30"/>
          <w:szCs w:val="30"/>
          <w:cs/>
        </w:rPr>
        <w:t xml:space="preserve"> </w:t>
      </w:r>
      <w:r w:rsidR="0098489E" w:rsidRPr="00BA3B87">
        <w:rPr>
          <w:rFonts w:ascii="Angsana New" w:hAnsi="Angsana New"/>
          <w:sz w:val="30"/>
          <w:szCs w:val="30"/>
          <w:cs/>
        </w:rPr>
        <w:t xml:space="preserve">       </w:t>
      </w:r>
      <w:r w:rsidR="002270A6" w:rsidRPr="00BA3B87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BA3B87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0230A" w:rsidRPr="00BA3B87">
        <w:rPr>
          <w:rFonts w:ascii="Angsana New" w:hAnsi="Angsana New"/>
          <w:sz w:val="30"/>
          <w:szCs w:val="30"/>
          <w:cs/>
        </w:rPr>
        <w:t>ที่เกี่ยวกับ</w:t>
      </w:r>
      <w:r w:rsidRPr="00BA3B87">
        <w:rPr>
          <w:rFonts w:ascii="Angsana New" w:hAnsi="Angsana New"/>
          <w:sz w:val="30"/>
          <w:szCs w:val="30"/>
          <w:cs/>
        </w:rPr>
        <w:t>สินทรัพย</w:t>
      </w:r>
      <w:r w:rsidR="003E0777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BA3B87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D579E0" w:rsidRDefault="00D57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2270A6" w:rsidRPr="00BA3B87" w:rsidRDefault="008167C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0725">
        <w:rPr>
          <w:rFonts w:ascii="Angsana New" w:hAnsi="Angsana New"/>
          <w:spacing w:val="4"/>
          <w:sz w:val="30"/>
          <w:szCs w:val="30"/>
          <w:cs/>
        </w:rPr>
        <w:lastRenderedPageBreak/>
        <w:t>ในการจัดทำงบการเงินระหว่างกาล ผู้บริหารได้มี</w:t>
      </w:r>
      <w:r w:rsidRPr="00DC72AA">
        <w:rPr>
          <w:rFonts w:ascii="Angsana New" w:hAnsi="Angsana New"/>
          <w:spacing w:val="4"/>
          <w:sz w:val="30"/>
          <w:szCs w:val="30"/>
          <w:cs/>
        </w:rPr>
        <w:t>การใช้</w:t>
      </w:r>
      <w:r w:rsidR="00EE2525" w:rsidRPr="00DC72AA">
        <w:rPr>
          <w:rFonts w:ascii="Angsana New" w:hAnsi="Angsana New"/>
          <w:spacing w:val="4"/>
          <w:sz w:val="30"/>
          <w:szCs w:val="30"/>
          <w:cs/>
        </w:rPr>
        <w:t>วิจารณญาณ</w:t>
      </w:r>
      <w:r w:rsidRPr="00DC72AA">
        <w:rPr>
          <w:rFonts w:ascii="Angsana New" w:hAnsi="Angsana New"/>
          <w:spacing w:val="4"/>
          <w:sz w:val="30"/>
          <w:szCs w:val="30"/>
          <w:cs/>
        </w:rPr>
        <w:t>อย่างมี</w:t>
      </w:r>
      <w:r w:rsidRPr="00710725">
        <w:rPr>
          <w:rFonts w:ascii="Angsana New" w:hAnsi="Angsana New"/>
          <w:spacing w:val="4"/>
          <w:sz w:val="30"/>
          <w:szCs w:val="30"/>
          <w:cs/>
        </w:rPr>
        <w:t>นัยสำคัญในการถือปฏิบัติตาม</w:t>
      </w:r>
      <w:r w:rsidRPr="0013359B">
        <w:rPr>
          <w:rFonts w:ascii="Angsana New" w:hAnsi="Angsana New"/>
          <w:sz w:val="30"/>
          <w:szCs w:val="30"/>
          <w:cs/>
        </w:rPr>
        <w:t>นโยบายการบัญชีของกลุ่มบริษัท</w:t>
      </w:r>
      <w:r w:rsidR="006770C5" w:rsidRPr="0013359B">
        <w:rPr>
          <w:rFonts w:ascii="Angsana New" w:hAnsi="Angsana New" w:hint="cs"/>
          <w:sz w:val="30"/>
          <w:szCs w:val="30"/>
          <w:cs/>
        </w:rPr>
        <w:t>และบริษัท</w:t>
      </w:r>
      <w:r w:rsidRPr="0013359B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620B8" w:rsidRPr="0013359B">
        <w:rPr>
          <w:rFonts w:ascii="Angsana New" w:hAnsi="Angsana New"/>
          <w:sz w:val="30"/>
          <w:szCs w:val="30"/>
        </w:rPr>
        <w:t>31</w:t>
      </w:r>
      <w:r w:rsidRPr="0013359B">
        <w:rPr>
          <w:rFonts w:ascii="Angsana New" w:hAnsi="Angsana New"/>
          <w:sz w:val="30"/>
          <w:szCs w:val="30"/>
        </w:rPr>
        <w:t xml:space="preserve"> </w:t>
      </w:r>
      <w:r w:rsidRPr="001335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250D1" w:rsidRPr="0013359B">
        <w:rPr>
          <w:rFonts w:ascii="Angsana New" w:hAnsi="Angsana New"/>
          <w:sz w:val="30"/>
          <w:szCs w:val="30"/>
        </w:rPr>
        <w:t xml:space="preserve">2561 </w:t>
      </w:r>
      <w:r w:rsidR="000250D1" w:rsidRPr="0013359B">
        <w:rPr>
          <w:rFonts w:ascii="Angsana New" w:hAnsi="Angsana New" w:hint="cs"/>
          <w:sz w:val="30"/>
          <w:szCs w:val="30"/>
          <w:cs/>
        </w:rPr>
        <w:t>ยกเว้นเรื่อง</w:t>
      </w:r>
      <w:r w:rsidR="000250D1" w:rsidRPr="0013359B">
        <w:rPr>
          <w:rFonts w:ascii="Angsana New" w:hAnsi="Angsana New"/>
          <w:sz w:val="30"/>
          <w:szCs w:val="30"/>
          <w:cs/>
        </w:rPr>
        <w:t>การ</w:t>
      </w:r>
      <w:r w:rsidR="000250D1" w:rsidRPr="0013359B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0250D1" w:rsidRPr="00AE148D">
        <w:rPr>
          <w:rFonts w:ascii="Angsana New" w:hAnsi="Angsana New"/>
          <w:spacing w:val="-2"/>
          <w:sz w:val="30"/>
          <w:szCs w:val="30"/>
          <w:cs/>
        </w:rPr>
        <w:t>ใช้</w:t>
      </w:r>
      <w:r w:rsidR="000250D1" w:rsidRPr="00AE148D">
        <w:rPr>
          <w:rFonts w:ascii="Angsana New" w:hAnsi="Angsana New" w:hint="cs"/>
          <w:spacing w:val="-2"/>
          <w:sz w:val="30"/>
          <w:szCs w:val="30"/>
          <w:cs/>
        </w:rPr>
        <w:t>วิจารณญาณ</w:t>
      </w:r>
      <w:r w:rsidR="000250D1" w:rsidRPr="00AE148D">
        <w:rPr>
          <w:rFonts w:ascii="Angsana New" w:hAnsi="Angsana New"/>
          <w:spacing w:val="-2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</w:t>
      </w:r>
      <w:r w:rsidR="000250D1" w:rsidRPr="0013359B">
        <w:rPr>
          <w:rFonts w:ascii="Angsana New" w:hAnsi="Angsana New"/>
          <w:sz w:val="30"/>
          <w:szCs w:val="30"/>
          <w:cs/>
        </w:rPr>
        <w:t xml:space="preserve"> หรือ รับรู้ตลอดช่วงเวลาหนึ่ง</w:t>
      </w:r>
      <w:r w:rsidR="000250D1" w:rsidRPr="0013359B">
        <w:rPr>
          <w:rFonts w:ascii="Angsana New" w:hAnsi="Angsana New" w:hint="cs"/>
          <w:sz w:val="30"/>
          <w:szCs w:val="30"/>
          <w:cs/>
        </w:rPr>
        <w:t xml:space="preserve">ตามข้อกำหนดของ </w:t>
      </w:r>
      <w:r w:rsidR="000250D1" w:rsidRPr="0013359B">
        <w:rPr>
          <w:rFonts w:ascii="Angsana New" w:hAnsi="Angsana New"/>
          <w:sz w:val="30"/>
          <w:szCs w:val="30"/>
        </w:rPr>
        <w:t xml:space="preserve">TFRS 15 </w:t>
      </w:r>
      <w:r w:rsidR="00B67AAC" w:rsidRPr="0013359B">
        <w:rPr>
          <w:rFonts w:ascii="Angsana New" w:hAnsi="Angsana New" w:hint="cs"/>
          <w:sz w:val="30"/>
          <w:szCs w:val="30"/>
          <w:cs/>
        </w:rPr>
        <w:t>ที่</w:t>
      </w:r>
      <w:r w:rsidR="00B67AAC" w:rsidRPr="0013359B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0250D1" w:rsidRPr="0013359B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 </w:t>
      </w:r>
    </w:p>
    <w:p w:rsidR="00436224" w:rsidRPr="00C275C7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3E0777" w:rsidRPr="006774E2" w:rsidRDefault="003E0777" w:rsidP="0067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74E2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3E0777" w:rsidRPr="00C275C7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E0777" w:rsidRPr="006770C5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="00FF755C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9D03A3" w:rsidRPr="00C275C7" w:rsidRDefault="009D0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:rsidR="003E0777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3E0777">
        <w:rPr>
          <w:rFonts w:ascii="Angsana New" w:hAnsi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3E0777">
        <w:rPr>
          <w:rFonts w:ascii="Angsana New" w:hAnsi="Angsana New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hint="cs"/>
          <w:sz w:val="30"/>
          <w:szCs w:val="30"/>
          <w:cs/>
        </w:rPr>
        <w:t>การจัด</w:t>
      </w:r>
      <w:r w:rsidRPr="003E0777">
        <w:rPr>
          <w:rFonts w:ascii="Angsana New" w:hAnsi="Angsana New" w:hint="cs"/>
          <w:sz w:val="30"/>
          <w:szCs w:val="30"/>
          <w:cs/>
        </w:rPr>
        <w:t>ลำ</w:t>
      </w:r>
      <w:r w:rsidRPr="003E0777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5E3856" w:rsidRPr="00C275C7" w:rsidRDefault="005E3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E7CB0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E0777">
        <w:rPr>
          <w:rFonts w:ascii="Angsana New" w:hAnsi="Angsana New" w:hint="cs"/>
          <w:sz w:val="30"/>
          <w:szCs w:val="30"/>
          <w:cs/>
        </w:rPr>
        <w:t>ประเด็น</w:t>
      </w:r>
      <w:r w:rsidRPr="003E0777">
        <w:rPr>
          <w:rFonts w:ascii="Angsana New" w:hAnsi="Angsana New"/>
          <w:sz w:val="30"/>
          <w:szCs w:val="30"/>
          <w:cs/>
        </w:rPr>
        <w:t>ปัญหา</w:t>
      </w:r>
      <w:r w:rsidRPr="003E0777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3E0777">
        <w:rPr>
          <w:rFonts w:ascii="Angsana New" w:hAnsi="Angsana New"/>
          <w:sz w:val="30"/>
          <w:szCs w:val="30"/>
          <w:cs/>
        </w:rPr>
        <w:t>สำคัญ</w:t>
      </w:r>
      <w:r w:rsidRPr="003E0777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3E0777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6770C5">
        <w:rPr>
          <w:rFonts w:ascii="Angsana New" w:hAnsi="Angsana New" w:hint="cs"/>
          <w:sz w:val="30"/>
          <w:szCs w:val="30"/>
          <w:cs/>
          <w:lang w:val="th-TH"/>
        </w:rPr>
        <w:t>และบริษัท</w:t>
      </w:r>
    </w:p>
    <w:p w:rsidR="00050684" w:rsidRDefault="00050684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0777" w:rsidRDefault="003E0777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0777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E0777">
        <w:rPr>
          <w:rFonts w:ascii="Angsana New" w:hAnsi="Angsana New"/>
          <w:sz w:val="30"/>
          <w:szCs w:val="30"/>
          <w:cs/>
        </w:rPr>
        <w:t>กลุ่มบริษัท</w:t>
      </w:r>
      <w:r w:rsidR="006770C5">
        <w:rPr>
          <w:rFonts w:ascii="Angsana New" w:hAnsi="Angsana New" w:hint="cs"/>
          <w:sz w:val="30"/>
          <w:szCs w:val="30"/>
          <w:cs/>
        </w:rPr>
        <w:t>และบริษัท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3E0777">
        <w:rPr>
          <w:rFonts w:ascii="Angsana New" w:hAnsi="Angsana New"/>
          <w:sz w:val="30"/>
          <w:szCs w:val="30"/>
          <w:cs/>
        </w:rPr>
        <w:t>ใช้</w:t>
      </w:r>
      <w:r w:rsidRPr="003E0777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E0777">
        <w:rPr>
          <w:rFonts w:ascii="Angsana New" w:hAnsi="Angsana New"/>
          <w:sz w:val="30"/>
          <w:szCs w:val="30"/>
        </w:rPr>
        <w:t xml:space="preserve"> </w:t>
      </w:r>
      <w:r w:rsidRPr="003E0777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3E0777">
        <w:rPr>
          <w:rFonts w:ascii="Angsana New" w:hAnsi="Angsana New" w:hint="cs"/>
          <w:sz w:val="30"/>
          <w:szCs w:val="30"/>
          <w:cs/>
        </w:rPr>
        <w:t>ในแต่ละ</w:t>
      </w:r>
      <w:r w:rsidRPr="003E0777">
        <w:rPr>
          <w:rFonts w:ascii="Angsana New" w:hAnsi="Angsana New"/>
          <w:sz w:val="30"/>
          <w:szCs w:val="30"/>
          <w:cs/>
        </w:rPr>
        <w:t>ลำดับชั้น</w:t>
      </w:r>
      <w:r w:rsidRPr="003E0777">
        <w:rPr>
          <w:rFonts w:ascii="Angsana New" w:hAnsi="Angsana New" w:hint="cs"/>
          <w:sz w:val="30"/>
          <w:szCs w:val="30"/>
          <w:cs/>
        </w:rPr>
        <w:t>ของ</w:t>
      </w:r>
      <w:r w:rsidRPr="003E0777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E0777">
        <w:rPr>
          <w:rFonts w:ascii="Angsana New" w:hAnsi="Angsana New"/>
          <w:sz w:val="30"/>
          <w:szCs w:val="30"/>
        </w:rPr>
        <w:t xml:space="preserve"> </w:t>
      </w:r>
      <w:r w:rsidRPr="003E0777">
        <w:rPr>
          <w:rFonts w:ascii="Angsana New" w:hAnsi="Angsana New" w:hint="cs"/>
          <w:sz w:val="30"/>
          <w:szCs w:val="30"/>
          <w:cs/>
        </w:rPr>
        <w:t>ดังนี้</w:t>
      </w:r>
    </w:p>
    <w:p w:rsidR="00D14BA6" w:rsidRPr="00C275C7" w:rsidRDefault="00D14BA6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E0777" w:rsidRPr="003E0777" w:rsidRDefault="003E0777" w:rsidP="006E249A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97609">
        <w:rPr>
          <w:rFonts w:ascii="Angsana New" w:hAnsi="Angsana New"/>
          <w:i/>
          <w:iCs/>
          <w:sz w:val="30"/>
          <w:szCs w:val="30"/>
          <w:cs/>
          <w:lang w:bidi="th-TH"/>
        </w:rPr>
        <w:t>ข้อมูลระดับ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  <w:r w:rsidRPr="003E077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E0777" w:rsidRPr="003E0777" w:rsidRDefault="003E0777" w:rsidP="006E249A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97609">
        <w:rPr>
          <w:rFonts w:ascii="Angsana New" w:hAnsi="Angsana New"/>
          <w:i/>
          <w:iCs/>
          <w:sz w:val="30"/>
          <w:szCs w:val="30"/>
          <w:cs/>
          <w:lang w:bidi="th-TH"/>
        </w:rPr>
        <w:t>ข้อมูลระดับ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2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</w:p>
    <w:p w:rsidR="003E0777" w:rsidRDefault="003E0777" w:rsidP="006E249A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97609">
        <w:rPr>
          <w:rFonts w:ascii="Angsana New" w:hAnsi="Angsana New" w:hint="cs"/>
          <w:i/>
          <w:iCs/>
          <w:sz w:val="30"/>
          <w:szCs w:val="30"/>
          <w:cs/>
          <w:lang w:bidi="th-TH"/>
        </w:rPr>
        <w:t>ข้อมูล</w:t>
      </w:r>
      <w:r w:rsidRPr="00B97609">
        <w:rPr>
          <w:rFonts w:ascii="Angsana New" w:hAnsi="Angsana New"/>
          <w:i/>
          <w:iCs/>
          <w:sz w:val="30"/>
          <w:szCs w:val="30"/>
          <w:cs/>
          <w:lang w:bidi="th-TH"/>
        </w:rPr>
        <w:t>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</w:t>
      </w:r>
      <w:r w:rsidR="00F041D3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973D9F" w:rsidRPr="00C275C7" w:rsidRDefault="00973D9F" w:rsidP="00973D9F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3E0777" w:rsidRPr="003E0777" w:rsidRDefault="003E0777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0777">
        <w:rPr>
          <w:rFonts w:ascii="Angsana New" w:hAnsi="Angsana New"/>
          <w:sz w:val="30"/>
          <w:szCs w:val="30"/>
          <w:cs/>
        </w:rPr>
        <w:t>หา</w:t>
      </w:r>
      <w:r w:rsidRPr="003E0777">
        <w:rPr>
          <w:rFonts w:ascii="Angsana New" w:hAnsi="Angsana New" w:hint="cs"/>
          <w:sz w:val="30"/>
          <w:szCs w:val="30"/>
          <w:cs/>
        </w:rPr>
        <w:t>ก</w:t>
      </w:r>
      <w:r w:rsidRPr="003E077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E0777">
        <w:rPr>
          <w:rFonts w:ascii="Angsana New" w:hAnsi="Angsana New" w:hint="cs"/>
          <w:sz w:val="30"/>
          <w:szCs w:val="30"/>
          <w:cs/>
        </w:rPr>
        <w:t>ั้น</w:t>
      </w:r>
      <w:r w:rsidRPr="003E0777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โดยรวม</w:t>
      </w:r>
      <w:r w:rsidRPr="003E077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E0777">
        <w:rPr>
          <w:rFonts w:ascii="Angsana New" w:hAnsi="Angsana New" w:hint="cs"/>
          <w:sz w:val="30"/>
          <w:szCs w:val="30"/>
          <w:cs/>
        </w:rPr>
        <w:t>ตาม</w:t>
      </w:r>
      <w:r w:rsidRPr="003E077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ของ</w:t>
      </w:r>
      <w:r w:rsidRPr="003E0777">
        <w:rPr>
          <w:rFonts w:ascii="Angsana New" w:hAnsi="Angsana New"/>
          <w:sz w:val="30"/>
          <w:szCs w:val="30"/>
          <w:cs/>
        </w:rPr>
        <w:t>ข้อมูล</w:t>
      </w:r>
      <w:r w:rsidRPr="003E0777">
        <w:rPr>
          <w:rFonts w:ascii="Angsana New" w:hAnsi="Angsana New" w:hint="cs"/>
          <w:sz w:val="30"/>
          <w:szCs w:val="30"/>
          <w:cs/>
        </w:rPr>
        <w:t>ที่อยู่</w:t>
      </w:r>
      <w:r w:rsidRPr="003E0777">
        <w:rPr>
          <w:rFonts w:ascii="Angsana New" w:hAnsi="Angsana New"/>
          <w:sz w:val="30"/>
          <w:szCs w:val="30"/>
          <w:cs/>
        </w:rPr>
        <w:t>ในระดับต่ำสุด</w:t>
      </w:r>
      <w:r w:rsidRPr="003E0777">
        <w:rPr>
          <w:rFonts w:ascii="Angsana New" w:hAnsi="Angsana New" w:hint="cs"/>
          <w:sz w:val="30"/>
          <w:szCs w:val="30"/>
          <w:cs/>
        </w:rPr>
        <w:t>ที่</w:t>
      </w:r>
      <w:r w:rsidRPr="003E0777">
        <w:rPr>
          <w:rFonts w:ascii="Angsana New" w:hAnsi="Angsana New"/>
          <w:sz w:val="30"/>
          <w:szCs w:val="30"/>
          <w:cs/>
        </w:rPr>
        <w:t>มีนัยสำคัญ</w:t>
      </w:r>
      <w:r w:rsidRPr="003E0777">
        <w:rPr>
          <w:rFonts w:ascii="Angsana New" w:hAnsi="Angsana New" w:hint="cs"/>
          <w:sz w:val="30"/>
          <w:szCs w:val="30"/>
          <w:cs/>
        </w:rPr>
        <w:t>สำหรับ</w:t>
      </w:r>
      <w:r w:rsidRPr="003E0777">
        <w:rPr>
          <w:rFonts w:ascii="Angsana New" w:hAnsi="Angsana New"/>
          <w:sz w:val="30"/>
          <w:szCs w:val="30"/>
          <w:cs/>
        </w:rPr>
        <w:t>การวัดมูลค่า</w:t>
      </w:r>
      <w:r w:rsidRPr="003E077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6770C5" w:rsidRDefault="003E0777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099D">
        <w:rPr>
          <w:rFonts w:ascii="Angsana New" w:hAnsi="Angsana New"/>
          <w:spacing w:val="4"/>
          <w:sz w:val="30"/>
          <w:szCs w:val="30"/>
          <w:cs/>
        </w:rPr>
        <w:lastRenderedPageBreak/>
        <w:t>กลุ่มบริษัท</w:t>
      </w:r>
      <w:r w:rsidR="006770C5" w:rsidRPr="000A099D">
        <w:rPr>
          <w:rFonts w:ascii="Angsana New" w:hAnsi="Angsana New" w:hint="cs"/>
          <w:spacing w:val="4"/>
          <w:sz w:val="30"/>
          <w:szCs w:val="30"/>
          <w:cs/>
        </w:rPr>
        <w:t>และบริษัท</w:t>
      </w:r>
      <w:r w:rsidRPr="000A099D">
        <w:rPr>
          <w:rFonts w:ascii="Angsana New" w:hAnsi="Angsana New"/>
          <w:spacing w:val="4"/>
          <w:sz w:val="30"/>
          <w:szCs w:val="30"/>
          <w:cs/>
        </w:rPr>
        <w:t>รับรู้การโอนระหว่างลำดับชั้น</w:t>
      </w:r>
      <w:r w:rsidRPr="000A099D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0A099D">
        <w:rPr>
          <w:rFonts w:ascii="Angsana New" w:hAnsi="Angsana New"/>
          <w:spacing w:val="4"/>
          <w:sz w:val="30"/>
          <w:szCs w:val="30"/>
          <w:cs/>
        </w:rPr>
        <w:t>มูลค่ายุติธรรม ณ วันสิ้น</w:t>
      </w:r>
      <w:r w:rsidRPr="000A099D">
        <w:rPr>
          <w:rFonts w:ascii="Angsana New" w:hAnsi="Angsana New" w:hint="cs"/>
          <w:spacing w:val="4"/>
          <w:sz w:val="30"/>
          <w:szCs w:val="30"/>
          <w:cs/>
        </w:rPr>
        <w:t>รอบระยะเวลารายงาน</w:t>
      </w:r>
      <w:r w:rsidRPr="000A099D">
        <w:rPr>
          <w:rFonts w:ascii="Angsana New" w:hAnsi="Angsana New"/>
          <w:spacing w:val="4"/>
          <w:sz w:val="30"/>
          <w:szCs w:val="30"/>
          <w:cs/>
        </w:rPr>
        <w:t>ที่เกิด</w:t>
      </w:r>
      <w:r w:rsidRPr="00203012">
        <w:rPr>
          <w:rFonts w:ascii="Angsana New" w:hAnsi="Angsana New"/>
          <w:sz w:val="30"/>
          <w:szCs w:val="30"/>
          <w:cs/>
        </w:rPr>
        <w:t>การโอนขึ้น</w:t>
      </w:r>
    </w:p>
    <w:p w:rsidR="00732DBA" w:rsidRPr="004D1B76" w:rsidRDefault="00732DBA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32DBA" w:rsidRDefault="00732DBA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ข้อมูลเพิ่มเติมเกี่ยวกับข้อสมมติที่ใช้ในการวัดมูลค่ายุติธรรมอยู่ในหมายเหตุข้อ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760AF8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</w:p>
    <w:p w:rsidR="00A974FA" w:rsidRDefault="00A974FA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45EB9" w:rsidRPr="006E5817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62590" w:rsidRPr="00B84A51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:rsidR="00A77D7D" w:rsidRPr="00AB3043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AB3043">
        <w:rPr>
          <w:rFonts w:ascii="Angsana New" w:hAnsi="Angsana New"/>
          <w:b/>
          <w:sz w:val="30"/>
          <w:szCs w:val="30"/>
          <w:cs/>
          <w:lang w:val="en-GB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Pr="00AB3043">
        <w:rPr>
          <w:rFonts w:ascii="Angsana New" w:hAnsi="Angsana New"/>
          <w:b/>
          <w:sz w:val="30"/>
          <w:szCs w:val="30"/>
          <w:cs/>
          <w:lang w:val="en-GB"/>
        </w:rPr>
        <w:br/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8A115A" w:rsidRPr="00AB3043">
        <w:rPr>
          <w:rFonts w:ascii="Angsana New" w:hAnsi="Angsana New" w:hint="cs"/>
          <w:b/>
          <w:sz w:val="30"/>
          <w:szCs w:val="30"/>
          <w:cs/>
          <w:lang w:val="en-GB"/>
        </w:rPr>
        <w:t>นัย</w:t>
      </w:r>
      <w:r w:rsidRPr="00AB3043">
        <w:rPr>
          <w:rFonts w:ascii="Angsana New" w:hAnsi="Angsana New"/>
          <w:b/>
          <w:sz w:val="30"/>
          <w:szCs w:val="30"/>
          <w:cs/>
          <w:lang w:val="en-GB"/>
        </w:rPr>
        <w:t>สำคัญต่อบุคคลหรือกิจการในการตัดสินใจทางการเงินและการบริหารหรือในทางกล</w:t>
      </w:r>
      <w:r w:rsidR="004D59F1">
        <w:rPr>
          <w:rFonts w:ascii="Angsana New" w:hAnsi="Angsana New"/>
          <w:b/>
          <w:sz w:val="30"/>
          <w:szCs w:val="30"/>
          <w:cs/>
          <w:lang w:val="en-GB"/>
        </w:rPr>
        <w:t>ับกัน หรือกลุ่มบริษัทอยู่ภายใต้</w:t>
      </w:r>
      <w:r w:rsidRPr="00AB3043">
        <w:rPr>
          <w:rFonts w:ascii="Angsana New" w:hAnsi="Angsana New"/>
          <w:b/>
          <w:sz w:val="30"/>
          <w:szCs w:val="30"/>
          <w:cs/>
          <w:lang w:val="en-GB"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1460BA" w:rsidRPr="00B84A51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:rsidR="00867739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AB3043">
        <w:rPr>
          <w:rFonts w:ascii="Angsana New" w:hAnsi="Angsana New"/>
          <w:b/>
          <w:spacing w:val="2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="00675B9D">
        <w:rPr>
          <w:rFonts w:ascii="Angsana New" w:hAnsi="Angsana New"/>
          <w:bCs/>
          <w:spacing w:val="2"/>
          <w:sz w:val="30"/>
          <w:szCs w:val="30"/>
        </w:rPr>
        <w:t>9</w:t>
      </w:r>
      <w:r w:rsidRPr="00AC021F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Pr="00AB3043">
        <w:rPr>
          <w:rFonts w:ascii="Angsana New" w:hAnsi="Angsana New"/>
          <w:b/>
          <w:spacing w:val="2"/>
          <w:sz w:val="30"/>
          <w:szCs w:val="30"/>
          <w:cs/>
        </w:rPr>
        <w:t>สำหรับความสัมพันธ์กับบุคคลหรือกิจการที่เกี่ยวข้องกันอื่น</w:t>
      </w:r>
      <w:r w:rsidR="00B84A51">
        <w:rPr>
          <w:rFonts w:ascii="Angsana New" w:hAnsi="Angsana New" w:hint="cs"/>
          <w:b/>
          <w:spacing w:val="2"/>
          <w:sz w:val="30"/>
          <w:szCs w:val="30"/>
          <w:cs/>
        </w:rPr>
        <w:t xml:space="preserve">ไม่มีการเปลี่ยนแปลงจากวันที่ </w:t>
      </w:r>
      <w:r w:rsidR="00B84A51" w:rsidRPr="00B143C0">
        <w:rPr>
          <w:rFonts w:ascii="Angsana New" w:hAnsi="Angsana New"/>
          <w:bCs/>
          <w:spacing w:val="2"/>
          <w:sz w:val="30"/>
          <w:szCs w:val="30"/>
        </w:rPr>
        <w:t xml:space="preserve">31 </w:t>
      </w:r>
      <w:r w:rsidR="00B84A51">
        <w:rPr>
          <w:rFonts w:ascii="Angsana New" w:hAnsi="Angsana New" w:hint="cs"/>
          <w:b/>
          <w:spacing w:val="2"/>
          <w:sz w:val="30"/>
          <w:szCs w:val="30"/>
          <w:cs/>
        </w:rPr>
        <w:t>ธันวาคม</w:t>
      </w:r>
      <w:r w:rsidR="00B143C0" w:rsidRPr="00B143C0">
        <w:rPr>
          <w:rFonts w:ascii="Angsana New" w:hAnsi="Angsana New"/>
          <w:bCs/>
          <w:spacing w:val="2"/>
          <w:sz w:val="30"/>
          <w:szCs w:val="30"/>
        </w:rPr>
        <w:t xml:space="preserve"> 2561</w:t>
      </w:r>
    </w:p>
    <w:p w:rsidR="007C1DFA" w:rsidRPr="00B84A51" w:rsidRDefault="007C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2"/>
          <w:sz w:val="20"/>
          <w:szCs w:val="20"/>
        </w:rPr>
      </w:pPr>
    </w:p>
    <w:p w:rsidR="00F9367B" w:rsidRPr="00BA3B87" w:rsidRDefault="00F9367B" w:rsidP="000F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BA3B8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3E20E4" w:rsidRPr="00BA3B87">
        <w:rPr>
          <w:rFonts w:ascii="Angsana New" w:hAnsi="Angsana New"/>
          <w:b/>
          <w:sz w:val="30"/>
          <w:szCs w:val="30"/>
          <w:cs/>
        </w:rPr>
        <w:t>รายการ</w:t>
      </w:r>
      <w:r w:rsidRPr="00BA3B87">
        <w:rPr>
          <w:rFonts w:ascii="Angsana New" w:hAnsi="Angsana New"/>
          <w:b/>
          <w:sz w:val="30"/>
          <w:szCs w:val="30"/>
          <w:cs/>
        </w:rPr>
        <w:t>แต่ละ</w:t>
      </w:r>
      <w:r w:rsidR="00A45BFC" w:rsidRPr="00BA3B87">
        <w:rPr>
          <w:rFonts w:ascii="Angsana New" w:hAnsi="Angsana New"/>
          <w:b/>
          <w:sz w:val="30"/>
          <w:szCs w:val="30"/>
          <w:cs/>
        </w:rPr>
        <w:t>ประเภท</w:t>
      </w:r>
      <w:r w:rsidRPr="00BA3B87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05686A" w:rsidRPr="00B84A51" w:rsidRDefault="0005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5400"/>
      </w:tblGrid>
      <w:tr w:rsidR="00A44A81" w:rsidRPr="0047407A" w:rsidTr="007E1885">
        <w:trPr>
          <w:trHeight w:val="20"/>
        </w:trPr>
        <w:tc>
          <w:tcPr>
            <w:tcW w:w="3690" w:type="dxa"/>
          </w:tcPr>
          <w:p w:rsidR="00A44A81" w:rsidRPr="0047407A" w:rsidRDefault="003E20E4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40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400" w:type="dxa"/>
          </w:tcPr>
          <w:p w:rsidR="00A44A81" w:rsidRPr="0047407A" w:rsidRDefault="00A44A81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40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  <w:r w:rsidRPr="004740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A44A81" w:rsidRPr="0047407A" w:rsidTr="007E1885">
        <w:trPr>
          <w:trHeight w:val="20"/>
        </w:trPr>
        <w:tc>
          <w:tcPr>
            <w:tcW w:w="3690" w:type="dxa"/>
          </w:tcPr>
          <w:p w:rsidR="00A44A81" w:rsidRPr="0047407A" w:rsidRDefault="00A44A81" w:rsidP="002E2DD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40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="006641C2" w:rsidRPr="0047407A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5400" w:type="dxa"/>
          </w:tcPr>
          <w:p w:rsidR="006641C2" w:rsidRPr="0047407A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47407A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8A248A" w:rsidRPr="0047407A">
              <w:rPr>
                <w:rFonts w:ascii="Angsana New" w:hAnsi="Angsana New" w:hint="cs"/>
                <w:sz w:val="28"/>
                <w:szCs w:val="28"/>
                <w:cs/>
              </w:rPr>
              <w:t>ที่เทียบเคียงได้กับราคาที่ขายให้กับบุคคลภายนอก</w:t>
            </w:r>
          </w:p>
        </w:tc>
      </w:tr>
      <w:tr w:rsidR="002E2DDA" w:rsidRPr="0047407A" w:rsidTr="007E1885">
        <w:trPr>
          <w:trHeight w:val="20"/>
        </w:trPr>
        <w:tc>
          <w:tcPr>
            <w:tcW w:w="3690" w:type="dxa"/>
          </w:tcPr>
          <w:p w:rsidR="002E2DDA" w:rsidRPr="0047407A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407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400" w:type="dxa"/>
          </w:tcPr>
          <w:p w:rsidR="002E2DDA" w:rsidRPr="0047407A" w:rsidRDefault="008A248A" w:rsidP="008A248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407A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47407A" w:rsidTr="007E1885">
        <w:trPr>
          <w:trHeight w:val="20"/>
        </w:trPr>
        <w:tc>
          <w:tcPr>
            <w:tcW w:w="3690" w:type="dxa"/>
          </w:tcPr>
          <w:p w:rsidR="002E2DDA" w:rsidRPr="0047407A" w:rsidRDefault="00110BE3" w:rsidP="002E2DD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407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  <w:r w:rsidRPr="0047407A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2E2DDA" w:rsidRPr="004740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400" w:type="dxa"/>
          </w:tcPr>
          <w:p w:rsidR="002E2DDA" w:rsidRPr="0047407A" w:rsidRDefault="008A248A" w:rsidP="002E2DD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7407A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47407A" w:rsidTr="007E1885">
        <w:trPr>
          <w:trHeight w:val="20"/>
        </w:trPr>
        <w:tc>
          <w:tcPr>
            <w:tcW w:w="3690" w:type="dxa"/>
          </w:tcPr>
          <w:p w:rsidR="002E2DDA" w:rsidRPr="0047407A" w:rsidRDefault="002E2DDA" w:rsidP="002E2DD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407A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="00DC7BC9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47407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110BE3" w:rsidRPr="0047407A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47407A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5400" w:type="dxa"/>
          </w:tcPr>
          <w:p w:rsidR="002E2DDA" w:rsidRPr="0047407A" w:rsidRDefault="008A248A" w:rsidP="008A248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407A">
              <w:rPr>
                <w:rFonts w:ascii="Angsana New" w:hAnsi="Angsana New" w:hint="cs"/>
                <w:sz w:val="28"/>
                <w:szCs w:val="28"/>
                <w:cs/>
              </w:rPr>
              <w:t>ราคาที่เทียบเคียงได้กับราคาที่ซื้อ</w:t>
            </w:r>
            <w:r w:rsidR="00110BE3" w:rsidRPr="004740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407A">
              <w:rPr>
                <w:rFonts w:ascii="Angsana New" w:hAnsi="Angsana New"/>
                <w:sz w:val="28"/>
                <w:szCs w:val="28"/>
              </w:rPr>
              <w:t>/</w:t>
            </w:r>
            <w:r w:rsidR="00110BE3" w:rsidRPr="004740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407A">
              <w:rPr>
                <w:rFonts w:ascii="Angsana New" w:hAnsi="Angsana New" w:hint="cs"/>
                <w:sz w:val="28"/>
                <w:szCs w:val="28"/>
                <w:cs/>
              </w:rPr>
              <w:t>รับบริการจากบุคคลภายนอก</w:t>
            </w:r>
          </w:p>
        </w:tc>
      </w:tr>
      <w:tr w:rsidR="002E2DDA" w:rsidRPr="0047407A" w:rsidTr="007E1885">
        <w:trPr>
          <w:trHeight w:val="20"/>
        </w:trPr>
        <w:tc>
          <w:tcPr>
            <w:tcW w:w="3690" w:type="dxa"/>
          </w:tcPr>
          <w:p w:rsidR="002E2DDA" w:rsidRPr="0047407A" w:rsidRDefault="002E2DDA" w:rsidP="002E2DD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407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="00110BE3" w:rsidRPr="004740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10BE3" w:rsidRPr="0047407A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="00110BE3" w:rsidRPr="0047407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400" w:type="dxa"/>
          </w:tcPr>
          <w:p w:rsidR="002E2DDA" w:rsidRPr="0047407A" w:rsidRDefault="008A248A" w:rsidP="002E2DD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7407A">
              <w:rPr>
                <w:rFonts w:ascii="Angsana New" w:hAnsi="Angsana New" w:hint="cs"/>
                <w:sz w:val="28"/>
                <w:szCs w:val="28"/>
                <w:cs/>
              </w:rPr>
              <w:t>อัตราที่เทียบเคียงได้กับอัตราตลาด</w:t>
            </w:r>
          </w:p>
        </w:tc>
      </w:tr>
    </w:tbl>
    <w:p w:rsidR="00B84A51" w:rsidRDefault="00B84A51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661CC0" w:rsidRPr="003928C5" w:rsidRDefault="00661CC0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928C5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3928C5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3928C5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D16A5" w:rsidRPr="003928C5">
        <w:rPr>
          <w:rFonts w:ascii="Angsana New" w:hAnsi="Angsana New"/>
          <w:b/>
          <w:sz w:val="30"/>
          <w:szCs w:val="30"/>
          <w:cs/>
        </w:rPr>
        <w:t>สำหรับ</w:t>
      </w:r>
      <w:r w:rsidR="003D16A5" w:rsidRPr="003928C5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E502E9" w:rsidRPr="003928C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8620B8" w:rsidRPr="003928C5">
        <w:rPr>
          <w:rFonts w:ascii="Angsana New" w:hAnsi="Angsana New"/>
          <w:bCs/>
          <w:sz w:val="30"/>
          <w:szCs w:val="30"/>
        </w:rPr>
        <w:t>31</w:t>
      </w:r>
      <w:r w:rsidR="00574F79" w:rsidRPr="003928C5">
        <w:rPr>
          <w:rFonts w:ascii="Angsana New" w:hAnsi="Angsana New"/>
          <w:bCs/>
          <w:sz w:val="30"/>
          <w:szCs w:val="30"/>
        </w:rPr>
        <w:t xml:space="preserve"> </w:t>
      </w:r>
      <w:r w:rsidR="00B316D5" w:rsidRPr="003928C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9C75A0" w:rsidRPr="003928C5">
        <w:rPr>
          <w:rFonts w:ascii="Angsana New" w:hAnsi="Angsana New"/>
          <w:b/>
          <w:sz w:val="30"/>
          <w:szCs w:val="30"/>
          <w:cs/>
        </w:rPr>
        <w:t xml:space="preserve"> </w:t>
      </w:r>
      <w:r w:rsidRPr="003928C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D579E0" w:rsidRDefault="00D57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EF30A7" w:rsidRPr="003928C5" w:rsidTr="00D579E0">
        <w:trPr>
          <w:tblHeader/>
        </w:trPr>
        <w:tc>
          <w:tcPr>
            <w:tcW w:w="2132" w:type="pct"/>
          </w:tcPr>
          <w:p w:rsidR="00EF30A7" w:rsidRPr="003928C5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:rsidR="00EF30A7" w:rsidRPr="003928C5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EF30A7" w:rsidRPr="003928C5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:rsidR="00EF30A7" w:rsidRPr="003928C5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8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385" w:rsidRPr="003928C5" w:rsidTr="00D579E0">
        <w:trPr>
          <w:tblHeader/>
        </w:trPr>
        <w:tc>
          <w:tcPr>
            <w:tcW w:w="2132" w:type="pct"/>
          </w:tcPr>
          <w:p w:rsidR="00503385" w:rsidRPr="003928C5" w:rsidRDefault="004F7328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928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928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C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C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C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C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03385" w:rsidRPr="003928C5" w:rsidTr="00227F2D">
        <w:trPr>
          <w:tblHeader/>
        </w:trPr>
        <w:tc>
          <w:tcPr>
            <w:tcW w:w="2132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28C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:rsidR="00503385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A54898" w:rsidP="009842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13,978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41129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8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,868</w:t>
            </w: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:rsidR="00503385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A54898" w:rsidP="0050338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1,468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1,281</w:t>
            </w: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:rsidR="00503385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A54898" w:rsidP="0050338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8B36B5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41129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:rsidR="00503385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A54898" w:rsidP="009842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9842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928C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571</w:t>
            </w: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3928C5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:rsidR="00503385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FE250B" w:rsidP="008678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A548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481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41129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928C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:rsidR="00503385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A54898" w:rsidP="00CF7E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</w:t>
            </w:r>
            <w:r w:rsidR="00FE250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86784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928C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868</w:t>
            </w:r>
          </w:p>
        </w:tc>
      </w:tr>
      <w:tr w:rsidR="00503385" w:rsidRPr="003928C5" w:rsidTr="00D579E0">
        <w:tc>
          <w:tcPr>
            <w:tcW w:w="2132" w:type="pct"/>
          </w:tcPr>
          <w:p w:rsidR="00503385" w:rsidRPr="003928C5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:rsidR="00503385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503385" w:rsidRPr="003928C5" w:rsidRDefault="00A54898" w:rsidP="009842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FE250B">
              <w:rPr>
                <w:rFonts w:ascii="Angsana New" w:hAnsi="Angsana New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28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3385" w:rsidRPr="003928C5" w:rsidRDefault="00503385" w:rsidP="0050338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8C5">
              <w:rPr>
                <w:rFonts w:ascii="Angsana New" w:hAnsi="Angsana New"/>
                <w:sz w:val="30"/>
                <w:szCs w:val="30"/>
                <w:lang w:val="en-US" w:bidi="th-TH"/>
              </w:rPr>
              <w:t>1,281</w:t>
            </w:r>
          </w:p>
        </w:tc>
      </w:tr>
      <w:tr w:rsidR="00A740C4" w:rsidRPr="003928C5" w:rsidTr="00D579E0">
        <w:tc>
          <w:tcPr>
            <w:tcW w:w="2132" w:type="pct"/>
          </w:tcPr>
          <w:p w:rsidR="00A740C4" w:rsidRPr="003928C5" w:rsidRDefault="00A740C4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:rsidR="00A740C4" w:rsidRPr="003928C5" w:rsidRDefault="00A54898" w:rsidP="00227F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A740C4" w:rsidRPr="003928C5" w:rsidRDefault="00A740C4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A740C4" w:rsidRPr="003928C5" w:rsidRDefault="00A740C4" w:rsidP="00227F2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A740C4" w:rsidRPr="003928C5" w:rsidRDefault="00A740C4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A740C4" w:rsidRPr="003928C5" w:rsidRDefault="00A54898" w:rsidP="009842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28" w:type="pct"/>
          </w:tcPr>
          <w:p w:rsidR="00A740C4" w:rsidRPr="003928C5" w:rsidRDefault="00A740C4" w:rsidP="0050338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A740C4" w:rsidRPr="003928C5" w:rsidRDefault="00984231" w:rsidP="0041129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7C9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</w:tr>
    </w:tbl>
    <w:p w:rsidR="00E0766A" w:rsidRDefault="00E0766A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2E297C" w:rsidRDefault="004872C7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ยอดคงเหลือ</w:t>
      </w:r>
      <w:r w:rsidR="004164FB" w:rsidRPr="00BA3B87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b/>
          <w:sz w:val="30"/>
          <w:szCs w:val="30"/>
          <w:cs/>
        </w:rPr>
        <w:t>ณ วันที่</w:t>
      </w:r>
      <w:r w:rsidRPr="00BA3B87">
        <w:rPr>
          <w:rFonts w:ascii="Angsana New" w:hAnsi="Angsana New"/>
          <w:b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bCs/>
          <w:sz w:val="30"/>
          <w:szCs w:val="30"/>
        </w:rPr>
        <w:t>31</w:t>
      </w:r>
      <w:r w:rsidR="00574F79" w:rsidRPr="00BA3B87">
        <w:rPr>
          <w:rFonts w:ascii="Angsana New" w:hAnsi="Angsana New"/>
          <w:bCs/>
          <w:sz w:val="30"/>
          <w:szCs w:val="30"/>
        </w:rPr>
        <w:t xml:space="preserve"> </w:t>
      </w:r>
      <w:r w:rsidR="00CB0B10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BA3B87">
        <w:rPr>
          <w:rFonts w:ascii="Angsana New" w:hAnsi="Angsana New"/>
          <w:bCs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bCs/>
          <w:sz w:val="30"/>
          <w:szCs w:val="30"/>
        </w:rPr>
        <w:t>256</w:t>
      </w:r>
      <w:r w:rsidR="00503385" w:rsidRPr="00503385">
        <w:rPr>
          <w:rFonts w:ascii="Angsana New" w:hAnsi="Angsana New" w:hint="cs"/>
          <w:b/>
          <w:sz w:val="30"/>
          <w:szCs w:val="30"/>
          <w:cs/>
        </w:rPr>
        <w:t>2</w:t>
      </w:r>
      <w:r w:rsidR="006F4C5D" w:rsidRPr="00BA3B87">
        <w:rPr>
          <w:rFonts w:ascii="Angsana New" w:hAnsi="Angsana New"/>
          <w:bCs/>
          <w:sz w:val="30"/>
          <w:szCs w:val="30"/>
        </w:rPr>
        <w:t xml:space="preserve"> </w:t>
      </w:r>
      <w:r w:rsidR="0003115F" w:rsidRPr="00BA3B87">
        <w:rPr>
          <w:rFonts w:ascii="Angsana New" w:hAnsi="Angsana New"/>
          <w:b/>
          <w:sz w:val="30"/>
          <w:szCs w:val="30"/>
          <w:cs/>
        </w:rPr>
        <w:t>และ</w:t>
      </w:r>
      <w:r w:rsidR="007E4431" w:rsidRPr="00BA3B87">
        <w:rPr>
          <w:rFonts w:ascii="Angsana New" w:hAnsi="Angsana New"/>
          <w:b/>
          <w:sz w:val="30"/>
          <w:szCs w:val="30"/>
          <w:cs/>
        </w:rPr>
        <w:t xml:space="preserve"> </w:t>
      </w:r>
      <w:r w:rsidR="00A740C4">
        <w:rPr>
          <w:rFonts w:ascii="Angsana New" w:hAnsi="Angsana New"/>
          <w:bCs/>
          <w:sz w:val="30"/>
          <w:szCs w:val="30"/>
        </w:rPr>
        <w:t xml:space="preserve">31 </w:t>
      </w:r>
      <w:r w:rsidR="00A740C4" w:rsidRPr="00A740C4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A740C4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503385" w:rsidRPr="00503385">
        <w:rPr>
          <w:rFonts w:ascii="Angsana New" w:hAnsi="Angsana New" w:hint="cs"/>
          <w:b/>
          <w:sz w:val="30"/>
          <w:szCs w:val="30"/>
          <w:cs/>
        </w:rPr>
        <w:t>2561</w:t>
      </w:r>
      <w:r w:rsidR="0050338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:rsidR="00EE7D31" w:rsidRDefault="00EE7D31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43"/>
        <w:gridCol w:w="1197"/>
        <w:gridCol w:w="243"/>
        <w:gridCol w:w="1017"/>
        <w:gridCol w:w="236"/>
        <w:gridCol w:w="1114"/>
      </w:tblGrid>
      <w:tr w:rsidR="00347B51" w:rsidRPr="004A0F3E" w:rsidTr="004A73C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347B51" w:rsidRPr="004A0F3E" w:rsidRDefault="004F7328" w:rsidP="0081721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B51" w:rsidRPr="004A0F3E" w:rsidRDefault="00347B51" w:rsidP="008A736A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47B51" w:rsidRPr="004A0F3E" w:rsidRDefault="00347B51" w:rsidP="0081721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B51" w:rsidRPr="004A0F3E" w:rsidRDefault="00347B51" w:rsidP="0081721E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79FE" w:rsidRPr="004C79FE" w:rsidTr="004A73C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C79F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C79FE" w:rsidRPr="004A0F3E" w:rsidTr="004A73C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C79FE" w:rsidRPr="004A0F3E" w:rsidRDefault="004C79FE" w:rsidP="004C7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C67CB" w:rsidRPr="004A0F3E" w:rsidTr="004A73C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6262EF" w:rsidRDefault="00DC67CB" w:rsidP="00DC67C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2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Default="00DC67CB" w:rsidP="00DC67C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310CD" w:rsidRDefault="00DC67CB" w:rsidP="00DC67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1D1116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 xml:space="preserve">บริษัท น้ำพอง เอ็นจีวี </w:t>
            </w:r>
            <w:r w:rsidRPr="00C3421B">
              <w:rPr>
                <w:rFonts w:ascii="Angsana New" w:hAnsi="Angsana New"/>
                <w:sz w:val="30"/>
                <w:szCs w:val="30"/>
              </w:rPr>
              <w:t>2558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421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9842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41129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2E62E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,072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CF7E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86,683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79,997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8D738A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เอ็มมี่ เอ็นจีวี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Default="00DC67CB" w:rsidP="009842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70,108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9B617D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69,479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9842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48,528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74,249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9842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21,486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16,776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421B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9842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7,001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9842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</w:tr>
      <w:tr w:rsidR="00DC67CB" w:rsidRPr="004A0F3E" w:rsidTr="004A73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7CB" w:rsidRPr="004A0F3E" w:rsidRDefault="00DC67CB" w:rsidP="00DC67C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F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7CB" w:rsidRPr="00F86D4C" w:rsidRDefault="00DC67CB" w:rsidP="00227F2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99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6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7CB" w:rsidRPr="004A0F3E" w:rsidRDefault="00DC67CB" w:rsidP="009842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335,501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C67CB" w:rsidRPr="004A0F3E" w:rsidRDefault="00DC67CB" w:rsidP="00DC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7CB" w:rsidRPr="004A0F3E" w:rsidRDefault="00DC67CB" w:rsidP="00DC67C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9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B61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350,838</w:t>
            </w:r>
          </w:p>
        </w:tc>
      </w:tr>
    </w:tbl>
    <w:p w:rsidR="00F154B1" w:rsidRDefault="00F154B1" w:rsidP="008D627E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43"/>
        <w:gridCol w:w="1197"/>
        <w:gridCol w:w="270"/>
        <w:gridCol w:w="990"/>
        <w:gridCol w:w="236"/>
        <w:gridCol w:w="1114"/>
      </w:tblGrid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4A0F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0F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คคลหรือกิจการที่เกี่ยวข้องกัน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328" w:rsidRPr="004C79F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C79F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62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5864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5864">
              <w:rPr>
                <w:rFonts w:ascii="Angsana New" w:hAnsi="Angsana New"/>
                <w:sz w:val="30"/>
                <w:szCs w:val="30"/>
              </w:rPr>
              <w:t>2,703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04A5">
              <w:rPr>
                <w:rFonts w:ascii="Angsana New" w:hAnsi="Angsana New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F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</w:rPr>
              <w:t>4,203</w:t>
            </w:r>
          </w:p>
        </w:tc>
      </w:tr>
      <w:tr w:rsidR="004F7328" w:rsidRPr="004A0F3E" w:rsidTr="0054066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F7328" w:rsidRPr="004A0F3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</w:rPr>
              <w:t>355,041</w:t>
            </w:r>
          </w:p>
        </w:tc>
      </w:tr>
    </w:tbl>
    <w:p w:rsidR="00052BF4" w:rsidRPr="003D122D" w:rsidRDefault="00052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5"/>
        <w:gridCol w:w="815"/>
        <w:gridCol w:w="264"/>
        <w:gridCol w:w="778"/>
        <w:gridCol w:w="299"/>
        <w:gridCol w:w="1138"/>
        <w:gridCol w:w="237"/>
        <w:gridCol w:w="1183"/>
        <w:gridCol w:w="237"/>
        <w:gridCol w:w="996"/>
        <w:gridCol w:w="237"/>
        <w:gridCol w:w="1111"/>
      </w:tblGrid>
      <w:tr w:rsidR="004F7328" w:rsidRPr="00A16777" w:rsidTr="006C60A6">
        <w:tc>
          <w:tcPr>
            <w:tcW w:w="1212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</w:t>
            </w:r>
          </w:p>
        </w:tc>
        <w:tc>
          <w:tcPr>
            <w:tcW w:w="964" w:type="pct"/>
            <w:gridSpan w:val="3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5" w:type="pct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pct"/>
            <w:gridSpan w:val="3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F7328" w:rsidRPr="00A16777" w:rsidTr="006C60A6">
        <w:tc>
          <w:tcPr>
            <w:tcW w:w="1212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3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7328" w:rsidRPr="00A16777" w:rsidTr="006C60A6">
        <w:tc>
          <w:tcPr>
            <w:tcW w:w="1212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7" w:type="pct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5" w:type="pct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3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3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3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F7328" w:rsidRPr="00A16777" w:rsidTr="006C60A6">
        <w:tc>
          <w:tcPr>
            <w:tcW w:w="1212" w:type="pct"/>
          </w:tcPr>
          <w:p w:rsidR="004F7328" w:rsidRPr="00B872C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4" w:type="pct"/>
            <w:gridSpan w:val="3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F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</w:t>
            </w:r>
            <w:r w:rsidRPr="008A3F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55" w:type="pct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7328" w:rsidRPr="00A16777" w:rsidTr="006C60A6">
        <w:tc>
          <w:tcPr>
            <w:tcW w:w="1212" w:type="pct"/>
          </w:tcPr>
          <w:p w:rsidR="004F7328" w:rsidRPr="005A075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423" w:type="pct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:rsidR="004F7328" w:rsidRPr="00C75D7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C75D7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4F7328" w:rsidRPr="00C75D7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C75D7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Pr="00C75D7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C75D7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4F7328" w:rsidRPr="00B6028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35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35B6">
              <w:rPr>
                <w:rFonts w:ascii="Angsana New" w:hAnsi="Angsana New" w:hint="cs"/>
                <w:sz w:val="30"/>
                <w:szCs w:val="30"/>
                <w:cs/>
              </w:rPr>
              <w:t>บริษัท วี.โอ.เน็ต ไบโอ</w:t>
            </w:r>
            <w:r w:rsidRPr="00E435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4F7328" w:rsidRPr="003B5254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35B6">
              <w:rPr>
                <w:rFonts w:ascii="Angsana New" w:hAnsi="Angsana New" w:hint="cs"/>
                <w:sz w:val="30"/>
                <w:szCs w:val="30"/>
                <w:cs/>
              </w:rPr>
              <w:t>ดีเซล เอเชีย จำกัด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4F7328" w:rsidRPr="004310CD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85,078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4F7328" w:rsidRPr="003B5254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5254">
              <w:rPr>
                <w:rFonts w:asciiTheme="majorBidi" w:hAnsiTheme="majorBidi" w:cstheme="majorBidi"/>
                <w:sz w:val="30"/>
                <w:szCs w:val="30"/>
              </w:rPr>
              <w:t>85,078</w:t>
            </w: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35B6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4F7328" w:rsidRPr="005064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4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62,091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4F7328" w:rsidRPr="003B5254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5254">
              <w:rPr>
                <w:rFonts w:asciiTheme="majorBidi" w:hAnsiTheme="majorBidi" w:cstheme="majorBidi"/>
                <w:sz w:val="30"/>
                <w:szCs w:val="30"/>
              </w:rPr>
              <w:t>53,495</w:t>
            </w: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435B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สแกน อินเตอร์ 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4F7328" w:rsidRPr="00614C2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4F7328" w:rsidRPr="003B5254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35B6">
              <w:rPr>
                <w:rFonts w:ascii="Angsana New" w:hAnsi="Angsana New" w:hint="cs"/>
                <w:sz w:val="30"/>
                <w:szCs w:val="30"/>
                <w:cs/>
              </w:rPr>
              <w:t>โลจิสติกส์ จำกัด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4F7328" w:rsidRPr="005064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4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31,620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4F7328" w:rsidRPr="003B5254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5254">
              <w:rPr>
                <w:rFonts w:asciiTheme="majorBidi" w:hAnsiTheme="majorBidi" w:cstheme="majorBidi"/>
                <w:sz w:val="30"/>
                <w:szCs w:val="30"/>
              </w:rPr>
              <w:t>31,120</w:t>
            </w: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35B6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4F7328" w:rsidRPr="005064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4F7328" w:rsidRPr="003B5254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328" w:rsidRPr="00E435B6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35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4F7328" w:rsidRPr="005064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4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4F7328" w:rsidRPr="003B5254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525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4F7328" w:rsidRPr="00A16777" w:rsidTr="006C60A6">
        <w:tc>
          <w:tcPr>
            <w:tcW w:w="1212" w:type="pct"/>
          </w:tcPr>
          <w:p w:rsidR="004F7328" w:rsidRPr="00E435B6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5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7328" w:rsidRPr="005064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64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7328" w:rsidRPr="00614C2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C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4F7328" w:rsidRPr="00E435B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A76AB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193,789</w:t>
            </w:r>
          </w:p>
        </w:tc>
        <w:tc>
          <w:tcPr>
            <w:tcW w:w="123" w:type="pct"/>
          </w:tcPr>
          <w:p w:rsidR="004F7328" w:rsidRPr="00A76AB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7328" w:rsidRPr="001B0EA6" w:rsidRDefault="004F7328" w:rsidP="000F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EA6">
              <w:rPr>
                <w:rFonts w:ascii="Angsana New" w:hAnsi="Angsana New"/>
                <w:b/>
                <w:bCs/>
                <w:sz w:val="30"/>
                <w:szCs w:val="30"/>
              </w:rPr>
              <w:t>179,693</w:t>
            </w:r>
          </w:p>
        </w:tc>
      </w:tr>
    </w:tbl>
    <w:p w:rsidR="00015305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:rsidR="00015305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:rsidR="000C5B63" w:rsidRPr="00683BA9" w:rsidRDefault="00760E1D" w:rsidP="00AA1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83BA9">
        <w:rPr>
          <w:rFonts w:ascii="Angsana New" w:hAnsi="Angsana New"/>
          <w:spacing w:val="-2"/>
          <w:sz w:val="30"/>
          <w:szCs w:val="30"/>
          <w:cs/>
        </w:rPr>
        <w:lastRenderedPageBreak/>
        <w:t>ราย</w:t>
      </w:r>
      <w:r w:rsidR="007C7BF7" w:rsidRPr="00683BA9">
        <w:rPr>
          <w:rFonts w:ascii="Angsana New" w:hAnsi="Angsana New"/>
          <w:spacing w:val="-2"/>
          <w:sz w:val="30"/>
          <w:szCs w:val="30"/>
          <w:cs/>
        </w:rPr>
        <w:t>การเคลื่อนไหวของเงินให้กู้ยืม</w:t>
      </w:r>
      <w:r w:rsidRPr="00683BA9">
        <w:rPr>
          <w:rFonts w:ascii="Angsana New" w:hAnsi="Angsana New"/>
          <w:spacing w:val="-2"/>
          <w:sz w:val="30"/>
          <w:szCs w:val="30"/>
          <w:cs/>
        </w:rPr>
        <w:t>แก่กิจการท</w:t>
      </w:r>
      <w:r w:rsidR="00525BBA" w:rsidRPr="00683BA9">
        <w:rPr>
          <w:rFonts w:ascii="Angsana New" w:hAnsi="Angsana New"/>
          <w:spacing w:val="-2"/>
          <w:sz w:val="30"/>
          <w:szCs w:val="30"/>
          <w:cs/>
        </w:rPr>
        <w:t>ี่เกี่ยวข้องกัน</w:t>
      </w:r>
      <w:r w:rsidR="00683BA9" w:rsidRPr="00683BA9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</w:t>
      </w:r>
      <w:r w:rsidR="00525BBA" w:rsidRPr="00683BA9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="005651CA" w:rsidRPr="00683B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620B8" w:rsidRPr="00683BA9">
        <w:rPr>
          <w:rFonts w:ascii="Angsana New" w:hAnsi="Angsana New"/>
          <w:spacing w:val="-2"/>
          <w:sz w:val="30"/>
          <w:szCs w:val="30"/>
        </w:rPr>
        <w:t>31</w:t>
      </w:r>
      <w:r w:rsidR="00BD7A85" w:rsidRPr="00683BA9">
        <w:rPr>
          <w:rFonts w:ascii="Angsana New" w:hAnsi="Angsana New"/>
          <w:spacing w:val="-2"/>
          <w:sz w:val="30"/>
          <w:szCs w:val="30"/>
        </w:rPr>
        <w:t xml:space="preserve"> </w:t>
      </w:r>
      <w:r w:rsidR="008B53D2" w:rsidRPr="00683BA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CD2FA0" w:rsidRPr="00683B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3BA9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8271A1" w:rsidRPr="007451B6" w:rsidRDefault="008271A1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4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9"/>
        <w:gridCol w:w="991"/>
        <w:gridCol w:w="238"/>
        <w:gridCol w:w="1023"/>
        <w:gridCol w:w="249"/>
        <w:gridCol w:w="15"/>
        <w:gridCol w:w="1086"/>
        <w:gridCol w:w="266"/>
        <w:gridCol w:w="1074"/>
      </w:tblGrid>
      <w:tr w:rsidR="00DC51A0" w:rsidRPr="00BA3B87" w:rsidTr="00DC51A0">
        <w:tc>
          <w:tcPr>
            <w:tcW w:w="2382" w:type="pct"/>
            <w:tcBorders>
              <w:top w:val="nil"/>
              <w:bottom w:val="nil"/>
            </w:tcBorders>
          </w:tcPr>
          <w:p w:rsidR="00584634" w:rsidRPr="00BA3B87" w:rsidRDefault="008271A1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193" w:type="pct"/>
            <w:gridSpan w:val="3"/>
            <w:tcBorders>
              <w:top w:val="nil"/>
              <w:bottom w:val="nil"/>
            </w:tcBorders>
          </w:tcPr>
          <w:p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gridSpan w:val="2"/>
            <w:tcBorders>
              <w:top w:val="nil"/>
              <w:bottom w:val="nil"/>
            </w:tcBorders>
          </w:tcPr>
          <w:p w:rsidR="00584634" w:rsidRPr="00BA3B87" w:rsidRDefault="00584634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  <w:tcBorders>
              <w:top w:val="nil"/>
              <w:bottom w:val="nil"/>
            </w:tcBorders>
          </w:tcPr>
          <w:p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1A0" w:rsidRPr="00BA3B87" w:rsidTr="00DC51A0">
        <w:tc>
          <w:tcPr>
            <w:tcW w:w="2382" w:type="pct"/>
          </w:tcPr>
          <w:p w:rsidR="002821A5" w:rsidRPr="009211A9" w:rsidRDefault="002821A5" w:rsidP="0028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</w:tcPr>
          <w:p w:rsidR="002821A5" w:rsidRPr="00BA3B87" w:rsidRDefault="002821A5" w:rsidP="00282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6" w:type="pct"/>
          </w:tcPr>
          <w:p w:rsidR="002821A5" w:rsidRPr="00BA3B87" w:rsidRDefault="002821A5" w:rsidP="00282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2821A5" w:rsidRPr="00BA3B87" w:rsidRDefault="002821A5" w:rsidP="00282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  <w:gridSpan w:val="2"/>
          </w:tcPr>
          <w:p w:rsidR="002821A5" w:rsidRPr="00BA3B87" w:rsidRDefault="002821A5" w:rsidP="00282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2821A5" w:rsidRPr="00BA3B87" w:rsidRDefault="002821A5" w:rsidP="00282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:rsidR="002821A5" w:rsidRPr="00BA3B87" w:rsidRDefault="002821A5" w:rsidP="00282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2821A5" w:rsidRPr="00BA3B87" w:rsidRDefault="002821A5" w:rsidP="00282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15B8A" w:rsidRPr="00BA3B87" w:rsidTr="00DC51A0">
        <w:tc>
          <w:tcPr>
            <w:tcW w:w="2382" w:type="pct"/>
          </w:tcPr>
          <w:p w:rsidR="00615B8A" w:rsidRPr="00BA3B87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618" w:type="pct"/>
            <w:gridSpan w:val="8"/>
          </w:tcPr>
          <w:p w:rsidR="00615B8A" w:rsidRPr="00BA3B87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5B8A" w:rsidRPr="00BA3B87" w:rsidTr="00DC51A0">
        <w:tc>
          <w:tcPr>
            <w:tcW w:w="2382" w:type="pct"/>
          </w:tcPr>
          <w:p w:rsidR="00615B8A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18" w:type="pct"/>
            <w:gridSpan w:val="8"/>
          </w:tcPr>
          <w:p w:rsidR="00615B8A" w:rsidRPr="00BA3B87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C51A0" w:rsidRPr="00BA3B87" w:rsidTr="00DC51A0">
        <w:tc>
          <w:tcPr>
            <w:tcW w:w="2382" w:type="pct"/>
          </w:tcPr>
          <w:p w:rsidR="00615B8A" w:rsidRPr="00A33ECD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25" w:type="pct"/>
            <w:tcBorders>
              <w:bottom w:val="nil"/>
            </w:tcBorders>
          </w:tcPr>
          <w:p w:rsidR="00615B8A" w:rsidRPr="00EB6FDF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:rsidR="00615B8A" w:rsidRPr="00EB6FDF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nil"/>
            </w:tcBorders>
          </w:tcPr>
          <w:p w:rsidR="00615B8A" w:rsidRDefault="00615B8A" w:rsidP="00DC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0" w:right="-99" w:hanging="2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bottom w:val="nil"/>
            </w:tcBorders>
          </w:tcPr>
          <w:p w:rsidR="00615B8A" w:rsidRPr="00EB6FDF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nil"/>
            </w:tcBorders>
          </w:tcPr>
          <w:p w:rsidR="00615B8A" w:rsidRPr="00EB6FDF" w:rsidRDefault="00615B8A" w:rsidP="0013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179,693</w:t>
            </w:r>
          </w:p>
        </w:tc>
        <w:tc>
          <w:tcPr>
            <w:tcW w:w="141" w:type="pct"/>
            <w:tcBorders>
              <w:bottom w:val="nil"/>
            </w:tcBorders>
          </w:tcPr>
          <w:p w:rsidR="00615B8A" w:rsidRPr="00EB6FDF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:rsidR="00615B8A" w:rsidRPr="00DA2450" w:rsidRDefault="00615B8A" w:rsidP="0030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4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140,139</w:t>
            </w:r>
          </w:p>
        </w:tc>
      </w:tr>
      <w:tr w:rsidR="00DC51A0" w:rsidRPr="00BA3B87" w:rsidTr="00DC51A0">
        <w:tc>
          <w:tcPr>
            <w:tcW w:w="2382" w:type="pct"/>
          </w:tcPr>
          <w:p w:rsidR="00615B8A" w:rsidRPr="00A33ECD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5BCA">
              <w:rPr>
                <w:rFonts w:ascii="Angsana New" w:hAnsi="Angsana New"/>
                <w:sz w:val="30"/>
                <w:szCs w:val="30"/>
                <w:cs/>
              </w:rPr>
              <w:t>ให้กู้ยืมเพิ่ม</w:t>
            </w:r>
          </w:p>
        </w:tc>
        <w:tc>
          <w:tcPr>
            <w:tcW w:w="525" w:type="pct"/>
            <w:tcBorders>
              <w:bottom w:val="nil"/>
            </w:tcBorders>
          </w:tcPr>
          <w:p w:rsidR="00615B8A" w:rsidRPr="00EB6FDF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:rsidR="00615B8A" w:rsidRPr="00EB6FDF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nil"/>
            </w:tcBorders>
          </w:tcPr>
          <w:p w:rsidR="00615B8A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bottom w:val="nil"/>
            </w:tcBorders>
          </w:tcPr>
          <w:p w:rsidR="00615B8A" w:rsidRPr="00EB6FDF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nil"/>
            </w:tcBorders>
          </w:tcPr>
          <w:p w:rsidR="00615B8A" w:rsidRPr="00EB6FDF" w:rsidRDefault="00615B8A" w:rsidP="0030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41" w:type="pct"/>
            <w:tcBorders>
              <w:bottom w:val="nil"/>
            </w:tcBorders>
          </w:tcPr>
          <w:p w:rsidR="00615B8A" w:rsidRPr="00EB6FDF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:rsidR="00615B8A" w:rsidRPr="00DA2450" w:rsidRDefault="00615B8A" w:rsidP="0030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100,378</w:t>
            </w:r>
          </w:p>
        </w:tc>
      </w:tr>
      <w:tr w:rsidR="00DC51A0" w:rsidRPr="00BA3B87" w:rsidTr="00DC51A0">
        <w:tc>
          <w:tcPr>
            <w:tcW w:w="2382" w:type="pct"/>
            <w:tcBorders>
              <w:bottom w:val="nil"/>
            </w:tcBorders>
          </w:tcPr>
          <w:p w:rsidR="00615B8A" w:rsidRPr="00A16FE1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6FE1">
              <w:rPr>
                <w:rFonts w:ascii="Angsana New" w:hAnsi="Angsana New" w:hint="cs"/>
                <w:sz w:val="30"/>
                <w:szCs w:val="30"/>
                <w:cs/>
              </w:rPr>
              <w:t>รับคืนเงินกู้ยืม</w:t>
            </w:r>
          </w:p>
        </w:tc>
        <w:tc>
          <w:tcPr>
            <w:tcW w:w="525" w:type="pct"/>
            <w:tcBorders>
              <w:top w:val="nil"/>
              <w:bottom w:val="single" w:sz="4" w:space="0" w:color="auto"/>
            </w:tcBorders>
          </w:tcPr>
          <w:p w:rsidR="00615B8A" w:rsidRPr="00A16FE1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:rsidR="00615B8A" w:rsidRPr="00A16FE1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bottom w:val="single" w:sz="4" w:space="0" w:color="auto"/>
            </w:tcBorders>
          </w:tcPr>
          <w:p w:rsidR="00615B8A" w:rsidRPr="00A16FE1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:rsidR="00615B8A" w:rsidRPr="00A16FE1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nil"/>
              <w:bottom w:val="single" w:sz="4" w:space="0" w:color="auto"/>
            </w:tcBorders>
          </w:tcPr>
          <w:p w:rsidR="00615B8A" w:rsidRPr="00A16FE1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(904)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:rsidR="00615B8A" w:rsidRPr="00A16FE1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bottom w:val="single" w:sz="4" w:space="0" w:color="auto"/>
            </w:tcBorders>
          </w:tcPr>
          <w:p w:rsidR="00615B8A" w:rsidRPr="00A16FE1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(49,856)</w:t>
            </w:r>
          </w:p>
        </w:tc>
      </w:tr>
      <w:tr w:rsidR="00DC51A0" w:rsidRPr="00BA3B87" w:rsidTr="00DC51A0">
        <w:tc>
          <w:tcPr>
            <w:tcW w:w="2382" w:type="pct"/>
            <w:tcBorders>
              <w:bottom w:val="nil"/>
            </w:tcBorders>
          </w:tcPr>
          <w:p w:rsidR="00615B8A" w:rsidRPr="00025BCA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:rsidR="00615B8A" w:rsidRPr="000D45DD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:rsidR="00615B8A" w:rsidRPr="000D45DD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615B8A" w:rsidRPr="005064B6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64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bottom w:val="nil"/>
            </w:tcBorders>
          </w:tcPr>
          <w:p w:rsidR="00615B8A" w:rsidRPr="000D45DD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15B8A" w:rsidRPr="000D45DD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193,789</w:t>
            </w:r>
          </w:p>
        </w:tc>
        <w:tc>
          <w:tcPr>
            <w:tcW w:w="141" w:type="pct"/>
            <w:tcBorders>
              <w:bottom w:val="nil"/>
            </w:tcBorders>
          </w:tcPr>
          <w:p w:rsidR="00615B8A" w:rsidRPr="000D45DD" w:rsidRDefault="00615B8A" w:rsidP="0061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615B8A" w:rsidRPr="000D45DD" w:rsidRDefault="00615B8A" w:rsidP="0061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190,661</w:t>
            </w:r>
          </w:p>
        </w:tc>
      </w:tr>
    </w:tbl>
    <w:p w:rsidR="00846436" w:rsidRDefault="00846436">
      <w:pPr>
        <w:rPr>
          <w:cs/>
        </w:rPr>
      </w:pPr>
    </w:p>
    <w:p w:rsidR="00846436" w:rsidRDefault="00846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4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3"/>
        <w:gridCol w:w="986"/>
        <w:gridCol w:w="272"/>
        <w:gridCol w:w="988"/>
        <w:gridCol w:w="272"/>
        <w:gridCol w:w="1071"/>
        <w:gridCol w:w="272"/>
        <w:gridCol w:w="1066"/>
      </w:tblGrid>
      <w:tr w:rsidR="004F7328" w:rsidRPr="00A16777" w:rsidTr="008A736A">
        <w:tc>
          <w:tcPr>
            <w:tcW w:w="2388" w:type="pct"/>
          </w:tcPr>
          <w:p w:rsidR="004F7328" w:rsidRPr="00050D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54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91" w:type="pct"/>
            <w:gridSpan w:val="3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F7328" w:rsidRPr="00A16777" w:rsidTr="00E835E2">
        <w:tc>
          <w:tcPr>
            <w:tcW w:w="2388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7328" w:rsidRPr="00A16777" w:rsidTr="00E835E2">
        <w:tc>
          <w:tcPr>
            <w:tcW w:w="2388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F7328" w:rsidRPr="00A16777" w:rsidTr="008A736A">
        <w:tc>
          <w:tcPr>
            <w:tcW w:w="2388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pct"/>
            <w:gridSpan w:val="7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7328" w:rsidRPr="00485AA2" w:rsidTr="00E835E2">
        <w:tc>
          <w:tcPr>
            <w:tcW w:w="2388" w:type="pct"/>
          </w:tcPr>
          <w:p w:rsidR="004F7328" w:rsidRPr="00BA60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60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3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485AA2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485AA2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485AA2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328" w:rsidRPr="00485AA2" w:rsidTr="00E835E2">
        <w:tc>
          <w:tcPr>
            <w:tcW w:w="2388" w:type="pct"/>
          </w:tcPr>
          <w:p w:rsidR="004F7328" w:rsidRPr="00BA60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60DE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523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BA60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144" w:type="pct"/>
          </w:tcPr>
          <w:p w:rsidR="004F7328" w:rsidRPr="00485AA2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8620B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60DE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4F7328" w:rsidRPr="00485AA2" w:rsidTr="00E835E2">
        <w:tc>
          <w:tcPr>
            <w:tcW w:w="2388" w:type="pct"/>
          </w:tcPr>
          <w:p w:rsidR="004F7328" w:rsidRPr="00BA60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60DE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523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BA60D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:rsidR="004F7328" w:rsidRPr="00485AA2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8620B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60DE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4F7328" w:rsidRPr="00FD02D4" w:rsidTr="00E835E2">
        <w:tc>
          <w:tcPr>
            <w:tcW w:w="2388" w:type="pct"/>
          </w:tcPr>
          <w:p w:rsidR="004F7328" w:rsidRPr="00A4230F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D2356B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F7328" w:rsidRPr="0066359C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1A4DA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F7328" w:rsidRPr="0066359C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BA60DE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4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144" w:type="pct"/>
          </w:tcPr>
          <w:p w:rsidR="004F7328" w:rsidRPr="004B5144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FD02D4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0DE">
              <w:rPr>
                <w:rFonts w:ascii="Angsana New" w:hAnsi="Angsana New"/>
                <w:b/>
                <w:bCs/>
                <w:sz w:val="30"/>
                <w:szCs w:val="30"/>
              </w:rPr>
              <w:t>2,410</w:t>
            </w:r>
          </w:p>
        </w:tc>
      </w:tr>
      <w:tr w:rsidR="004F7328" w:rsidRPr="00973D9F" w:rsidTr="00E835E2">
        <w:tc>
          <w:tcPr>
            <w:tcW w:w="2388" w:type="pct"/>
          </w:tcPr>
          <w:p w:rsidR="004F7328" w:rsidRPr="00973D9F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7328" w:rsidRPr="00973D9F" w:rsidTr="00E835E2">
        <w:tc>
          <w:tcPr>
            <w:tcW w:w="2910" w:type="pct"/>
            <w:gridSpan w:val="2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973D9F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7328" w:rsidRPr="00485AA2" w:rsidTr="00E835E2">
        <w:tc>
          <w:tcPr>
            <w:tcW w:w="2388" w:type="pct"/>
          </w:tcPr>
          <w:p w:rsidR="004F7328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60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3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7328" w:rsidRPr="00485AA2" w:rsidTr="00E835E2">
        <w:tc>
          <w:tcPr>
            <w:tcW w:w="2388" w:type="pct"/>
          </w:tcPr>
          <w:p w:rsidR="004F7328" w:rsidRPr="00BA60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2C03">
              <w:rPr>
                <w:rFonts w:ascii="Angsana New" w:hAnsi="Angsana New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523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7E1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4F7328" w:rsidRPr="00F729C8" w:rsidTr="00E835E2">
        <w:tc>
          <w:tcPr>
            <w:tcW w:w="2388" w:type="pct"/>
          </w:tcPr>
          <w:p w:rsidR="004F7328" w:rsidRPr="00BA60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F4B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523" w:type="pct"/>
          </w:tcPr>
          <w:p w:rsidR="004F7328" w:rsidRPr="00F729C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F729C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Pr="00F729C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F729C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F729C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C8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144" w:type="pct"/>
          </w:tcPr>
          <w:p w:rsidR="004F7328" w:rsidRPr="00F729C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F729C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F7328" w:rsidRPr="00485AA2" w:rsidTr="00E835E2">
        <w:tc>
          <w:tcPr>
            <w:tcW w:w="2388" w:type="pct"/>
          </w:tcPr>
          <w:p w:rsidR="004F7328" w:rsidRPr="00B92C03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2C03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523" w:type="pct"/>
          </w:tcPr>
          <w:p w:rsidR="004F7328" w:rsidRPr="0013660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13660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F7328" w:rsidRPr="0013660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13660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F7328" w:rsidRPr="0013660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4F7328" w:rsidRPr="00C147E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7E1">
              <w:rPr>
                <w:rFonts w:ascii="Angsana New" w:hAnsi="Angsana New"/>
                <w:sz w:val="30"/>
                <w:szCs w:val="30"/>
              </w:rPr>
              <w:t>26,057</w:t>
            </w:r>
          </w:p>
        </w:tc>
      </w:tr>
      <w:tr w:rsidR="004F7328" w:rsidRPr="00485AA2" w:rsidTr="00E835E2">
        <w:tc>
          <w:tcPr>
            <w:tcW w:w="2388" w:type="pct"/>
          </w:tcPr>
          <w:p w:rsidR="004F7328" w:rsidRPr="00B92C03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2C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B92C0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B92C0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B92C0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4F7328" w:rsidRPr="00B92C0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B92C0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4" w:type="pct"/>
          </w:tcPr>
          <w:p w:rsidR="004F7328" w:rsidRPr="00B92C0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C147E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7E1">
              <w:rPr>
                <w:rFonts w:ascii="Angsana New" w:hAnsi="Angsana New"/>
                <w:b/>
                <w:bCs/>
                <w:sz w:val="30"/>
                <w:szCs w:val="30"/>
              </w:rPr>
              <w:t>26,312</w:t>
            </w:r>
          </w:p>
        </w:tc>
      </w:tr>
    </w:tbl>
    <w:p w:rsidR="00015305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15305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5"/>
        <w:gridCol w:w="642"/>
        <w:gridCol w:w="271"/>
        <w:gridCol w:w="540"/>
        <w:gridCol w:w="8"/>
        <w:gridCol w:w="229"/>
        <w:gridCol w:w="8"/>
        <w:gridCol w:w="1098"/>
        <w:gridCol w:w="252"/>
        <w:gridCol w:w="1018"/>
        <w:gridCol w:w="236"/>
        <w:gridCol w:w="988"/>
        <w:gridCol w:w="236"/>
        <w:gridCol w:w="1053"/>
      </w:tblGrid>
      <w:tr w:rsidR="004F7328" w:rsidRPr="00A16777" w:rsidTr="00092FD0">
        <w:tc>
          <w:tcPr>
            <w:tcW w:w="1550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</w:p>
        </w:tc>
        <w:tc>
          <w:tcPr>
            <w:tcW w:w="762" w:type="pct"/>
            <w:gridSpan w:val="3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  <w:gridSpan w:val="2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4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pct"/>
            <w:gridSpan w:val="3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F7328" w:rsidRPr="00A16777" w:rsidTr="00092FD0">
        <w:tc>
          <w:tcPr>
            <w:tcW w:w="1550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จการที่เกี่ยวข้อ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33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  <w:gridSpan w:val="2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gridSpan w:val="2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7328" w:rsidRPr="00A16777" w:rsidTr="00092FD0">
        <w:tc>
          <w:tcPr>
            <w:tcW w:w="1550" w:type="pct"/>
          </w:tcPr>
          <w:p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  <w:gridSpan w:val="2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4" w:type="pct"/>
            <w:gridSpan w:val="2"/>
          </w:tcPr>
          <w:p w:rsidR="004F7328" w:rsidRPr="004C502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2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4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4" w:type="pct"/>
          </w:tcPr>
          <w:p w:rsidR="004F7328" w:rsidRPr="007E03D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F7328" w:rsidRPr="00A16777" w:rsidTr="00E84AEC">
        <w:tc>
          <w:tcPr>
            <w:tcW w:w="1550" w:type="pct"/>
          </w:tcPr>
          <w:p w:rsidR="004F7328" w:rsidRPr="00B872C3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6" w:type="pct"/>
            <w:gridSpan w:val="4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8A3F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24" w:type="pct"/>
            <w:gridSpan w:val="2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0" w:type="pct"/>
            <w:gridSpan w:val="7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7328" w:rsidRPr="00A16777" w:rsidTr="00E84AEC">
        <w:tc>
          <w:tcPr>
            <w:tcW w:w="1550" w:type="pct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766" w:type="pct"/>
            <w:gridSpan w:val="4"/>
          </w:tcPr>
          <w:p w:rsidR="004F7328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  <w:gridSpan w:val="2"/>
          </w:tcPr>
          <w:p w:rsidR="004F7328" w:rsidRPr="004C3F86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0" w:type="pct"/>
            <w:gridSpan w:val="7"/>
          </w:tcPr>
          <w:p w:rsidR="004F7328" w:rsidRPr="00BA3B8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F7328" w:rsidRPr="00995F7E" w:rsidTr="00092FD0">
        <w:tc>
          <w:tcPr>
            <w:tcW w:w="1550" w:type="pct"/>
          </w:tcPr>
          <w:p w:rsidR="004F7328" w:rsidRPr="00995F7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37" w:type="pct"/>
          </w:tcPr>
          <w:p w:rsidR="004F7328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4F7328" w:rsidRPr="00995F7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pct"/>
            <w:gridSpan w:val="2"/>
          </w:tcPr>
          <w:p w:rsidR="004F7328" w:rsidRPr="008620B8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:rsidR="004F7328" w:rsidRPr="00995F7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4F7328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4F7328" w:rsidRPr="00B45F4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4F7328" w:rsidRPr="00B45F4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4F7328" w:rsidRPr="00B45F4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4F7328" w:rsidRPr="00B45F4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7328" w:rsidRPr="00995F7E" w:rsidTr="00092FD0">
        <w:tc>
          <w:tcPr>
            <w:tcW w:w="1550" w:type="pct"/>
          </w:tcPr>
          <w:p w:rsidR="004F7328" w:rsidRPr="00995F7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337" w:type="pct"/>
          </w:tcPr>
          <w:p w:rsidR="004F7328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42" w:type="pct"/>
          </w:tcPr>
          <w:p w:rsidR="004F7328" w:rsidRPr="00995F7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pct"/>
            <w:gridSpan w:val="2"/>
          </w:tcPr>
          <w:p w:rsidR="004F7328" w:rsidRPr="008620B8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24" w:type="pct"/>
            <w:gridSpan w:val="2"/>
          </w:tcPr>
          <w:p w:rsidR="004F7328" w:rsidRPr="00995F7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4F7328" w:rsidRPr="002938CA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4F7328" w:rsidRPr="002938CA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4F7328" w:rsidRPr="002938CA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4F7328" w:rsidRPr="002938CA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4F7328" w:rsidRPr="002938C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38CA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2938C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24" w:type="pct"/>
          </w:tcPr>
          <w:p w:rsidR="004F7328" w:rsidRPr="002938C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4F7328" w:rsidRPr="002938CA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38CA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4F7328" w:rsidRPr="00995F7E" w:rsidTr="00092FD0">
        <w:tc>
          <w:tcPr>
            <w:tcW w:w="1550" w:type="pct"/>
          </w:tcPr>
          <w:p w:rsidR="004F7328" w:rsidRPr="00995F7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7" w:type="pct"/>
          </w:tcPr>
          <w:p w:rsidR="004F7328" w:rsidRPr="00BE2A3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4F7328" w:rsidRPr="00BE2A3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  <w:gridSpan w:val="2"/>
          </w:tcPr>
          <w:p w:rsidR="004F7328" w:rsidRPr="00BE2A3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:rsidR="004F7328" w:rsidRPr="00BE2A3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7328" w:rsidRPr="0081302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0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4F7328" w:rsidRPr="00BE2A3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BE2A3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4F7328" w:rsidRPr="00BE2A3D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BE2A3D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4" w:type="pct"/>
          </w:tcPr>
          <w:p w:rsidR="004F7328" w:rsidRPr="00BE2A3D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:rsidR="004F7328" w:rsidRPr="00BE2A3D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:rsidR="00B85C25" w:rsidRDefault="00B85C2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  <w:cs/>
        </w:rPr>
      </w:pPr>
    </w:p>
    <w:p w:rsidR="00391AF5" w:rsidRPr="00DC65B0" w:rsidRDefault="00391AF5" w:rsidP="00AA1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5B0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Pr="00DC65B0">
        <w:rPr>
          <w:rFonts w:ascii="Angsana New" w:hAnsi="Angsana New" w:hint="cs"/>
          <w:sz w:val="30"/>
          <w:szCs w:val="30"/>
          <w:cs/>
        </w:rPr>
        <w:t>จาก</w:t>
      </w:r>
      <w:r w:rsidRPr="00DC65B0">
        <w:rPr>
          <w:rFonts w:ascii="Angsana New" w:hAnsi="Angsana New"/>
          <w:sz w:val="30"/>
          <w:szCs w:val="30"/>
          <w:cs/>
        </w:rPr>
        <w:t>กิจการที่เกี่ยวข้องกันระหว่าง</w:t>
      </w:r>
      <w:r w:rsidR="002001B7" w:rsidRPr="00DC65B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DC65B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DC65B0">
        <w:rPr>
          <w:rFonts w:ascii="Angsana New" w:hAnsi="Angsana New"/>
          <w:sz w:val="30"/>
          <w:szCs w:val="30"/>
        </w:rPr>
        <w:t>31</w:t>
      </w:r>
      <w:r w:rsidRPr="00DC65B0">
        <w:rPr>
          <w:rFonts w:ascii="Angsana New" w:hAnsi="Angsana New"/>
          <w:sz w:val="30"/>
          <w:szCs w:val="30"/>
        </w:rPr>
        <w:t xml:space="preserve"> </w:t>
      </w:r>
      <w:r w:rsidRPr="00DC65B0">
        <w:rPr>
          <w:rFonts w:ascii="Angsana New" w:hAnsi="Angsana New" w:hint="cs"/>
          <w:sz w:val="30"/>
          <w:szCs w:val="30"/>
          <w:cs/>
        </w:rPr>
        <w:t>มีนาคม</w:t>
      </w:r>
      <w:r w:rsidRPr="00DC65B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391AF5" w:rsidRPr="00AB2555" w:rsidRDefault="00391AF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1082"/>
        <w:gridCol w:w="273"/>
        <w:gridCol w:w="988"/>
        <w:gridCol w:w="271"/>
        <w:gridCol w:w="902"/>
        <w:gridCol w:w="271"/>
        <w:gridCol w:w="6"/>
        <w:gridCol w:w="1070"/>
      </w:tblGrid>
      <w:tr w:rsidR="003109EF" w:rsidRPr="00BA3B87" w:rsidTr="00B61F86">
        <w:tc>
          <w:tcPr>
            <w:tcW w:w="2451" w:type="pct"/>
            <w:tcBorders>
              <w:top w:val="nil"/>
              <w:bottom w:val="nil"/>
            </w:tcBorders>
          </w:tcPr>
          <w:p w:rsidR="00391AF5" w:rsidRPr="00BA3B87" w:rsidRDefault="001263D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  <w:tcBorders>
              <w:top w:val="nil"/>
              <w:bottom w:val="nil"/>
            </w:tcBorders>
          </w:tcPr>
          <w:p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:rsidR="00391AF5" w:rsidRPr="00BA3B87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4"/>
            <w:tcBorders>
              <w:top w:val="nil"/>
              <w:bottom w:val="nil"/>
            </w:tcBorders>
          </w:tcPr>
          <w:p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F86" w:rsidRPr="00BA3B87" w:rsidTr="00B61F86">
        <w:tc>
          <w:tcPr>
            <w:tcW w:w="2451" w:type="pct"/>
          </w:tcPr>
          <w:p w:rsidR="00391AF5" w:rsidRPr="009211A9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</w:tcPr>
          <w:p w:rsidR="00391AF5" w:rsidRPr="00BA3B87" w:rsidRDefault="002229B7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</w:tcPr>
          <w:p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391AF5" w:rsidRPr="00BA3B87" w:rsidRDefault="002229B7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</w:tcPr>
          <w:p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:rsidR="00391AF5" w:rsidRPr="00BA3B87" w:rsidRDefault="002229B7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gridSpan w:val="2"/>
          </w:tcPr>
          <w:p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391AF5" w:rsidRPr="00BA3B87" w:rsidRDefault="002229B7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E15DE" w:rsidRPr="00BA3B87" w:rsidTr="00B61F86">
        <w:tc>
          <w:tcPr>
            <w:tcW w:w="2451" w:type="pct"/>
          </w:tcPr>
          <w:p w:rsidR="008E15DE" w:rsidRPr="00BA3B87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pct"/>
            <w:gridSpan w:val="8"/>
            <w:tcBorders>
              <w:bottom w:val="nil"/>
            </w:tcBorders>
          </w:tcPr>
          <w:p w:rsidR="008E15DE" w:rsidRPr="00BA3B87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1F86" w:rsidRPr="00BA3B87" w:rsidTr="00B61F86">
        <w:tc>
          <w:tcPr>
            <w:tcW w:w="2451" w:type="pct"/>
          </w:tcPr>
          <w:p w:rsidR="008E15DE" w:rsidRPr="00A33ECD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33E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67" w:type="pct"/>
            <w:tcBorders>
              <w:bottom w:val="nil"/>
            </w:tcBorders>
          </w:tcPr>
          <w:p w:rsidR="008E15DE" w:rsidRPr="00EB6FDF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:rsidR="008E15DE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nil"/>
            </w:tcBorders>
          </w:tcPr>
          <w:p w:rsidR="008E15DE" w:rsidRPr="00EB6FDF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:rsidR="008E15DE" w:rsidRPr="00DA2450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86" w:rsidRPr="00BA3B87" w:rsidTr="00B61F86">
        <w:tc>
          <w:tcPr>
            <w:tcW w:w="2451" w:type="pct"/>
          </w:tcPr>
          <w:p w:rsidR="008E15DE" w:rsidRPr="004F11AC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1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  <w:tcBorders>
              <w:bottom w:val="nil"/>
            </w:tcBorders>
          </w:tcPr>
          <w:p w:rsidR="008E15DE" w:rsidRPr="00EB6FDF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:rsidR="008E15DE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nil"/>
            </w:tcBorders>
          </w:tcPr>
          <w:p w:rsidR="008E15DE" w:rsidRPr="00EB6FDF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:rsidR="008E15DE" w:rsidRPr="00DA2450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86" w:rsidRPr="00BA3B87" w:rsidTr="00B61F86">
        <w:tc>
          <w:tcPr>
            <w:tcW w:w="2451" w:type="pct"/>
          </w:tcPr>
          <w:p w:rsidR="008E15DE" w:rsidRPr="004F11AC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485A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5AA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7" w:type="pct"/>
            <w:tcBorders>
              <w:bottom w:val="nil"/>
            </w:tcBorders>
          </w:tcPr>
          <w:p w:rsidR="008E15DE" w:rsidRPr="00EB6FDF" w:rsidRDefault="008E15DE" w:rsidP="0081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:rsidR="008E15DE" w:rsidRDefault="008E15DE" w:rsidP="0099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nil"/>
            </w:tcBorders>
          </w:tcPr>
          <w:p w:rsidR="008E15DE" w:rsidRPr="00EB6FDF" w:rsidRDefault="008E15DE" w:rsidP="0099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:rsidR="008E15DE" w:rsidRPr="00DA2450" w:rsidRDefault="008E15DE" w:rsidP="0048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B61F86" w:rsidRPr="00BA3B87" w:rsidTr="00B61F86">
        <w:tc>
          <w:tcPr>
            <w:tcW w:w="2451" w:type="pct"/>
            <w:tcBorders>
              <w:bottom w:val="nil"/>
            </w:tcBorders>
          </w:tcPr>
          <w:p w:rsidR="008E15DE" w:rsidRPr="004F11AC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8E15DE" w:rsidRPr="00EB6FDF" w:rsidRDefault="008E15DE" w:rsidP="00E2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8E15DE" w:rsidRDefault="008E15DE" w:rsidP="002B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:rsidR="008E15DE" w:rsidRPr="00EB6FDF" w:rsidRDefault="008E15DE" w:rsidP="002B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8E15DE" w:rsidRPr="00EB6FDF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8E15DE" w:rsidRPr="00DA2450" w:rsidRDefault="008E15DE" w:rsidP="002B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(7,020)</w:t>
            </w:r>
          </w:p>
        </w:tc>
      </w:tr>
      <w:tr w:rsidR="00B61F86" w:rsidRPr="00BA3B87" w:rsidTr="00B61F86">
        <w:tc>
          <w:tcPr>
            <w:tcW w:w="2451" w:type="pct"/>
            <w:tcBorders>
              <w:bottom w:val="nil"/>
            </w:tcBorders>
          </w:tcPr>
          <w:p w:rsidR="008E15DE" w:rsidRPr="00485AA2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8E15DE" w:rsidRPr="002A6506" w:rsidRDefault="008E15DE" w:rsidP="0081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5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:rsidR="008E15DE" w:rsidRPr="002A6506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:rsidR="008E15DE" w:rsidRPr="002A6506" w:rsidRDefault="008E15DE" w:rsidP="002B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5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:rsidR="008E15DE" w:rsidRPr="002A6506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:rsidR="008E15DE" w:rsidRPr="002A6506" w:rsidRDefault="008E15DE" w:rsidP="0099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8E15DE" w:rsidRPr="002A6506" w:rsidRDefault="008E15DE" w:rsidP="008E1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:rsidR="008E15DE" w:rsidRPr="002A6506" w:rsidRDefault="008E15DE" w:rsidP="002B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4,980</w:t>
            </w:r>
          </w:p>
        </w:tc>
      </w:tr>
      <w:tr w:rsidR="00B61F86" w:rsidRPr="00BA3B87" w:rsidTr="00B61F86">
        <w:tblPrEx>
          <w:tblBorders>
            <w:bottom w:val="none" w:sz="0" w:space="0" w:color="auto"/>
          </w:tblBorders>
        </w:tblPrEx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5DE" w:rsidRPr="00AE525D" w:rsidRDefault="008E15DE" w:rsidP="008E15D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67" w:type="pct"/>
            <w:tcBorders>
              <w:left w:val="nil"/>
              <w:right w:val="nil"/>
            </w:tcBorders>
          </w:tcPr>
          <w:p w:rsidR="008E15DE" w:rsidRPr="00AE525D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8E15DE" w:rsidRPr="00AE525D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</w:tcPr>
          <w:p w:rsidR="008E15DE" w:rsidRPr="00AE525D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AE525D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:rsidR="008E15DE" w:rsidRPr="00AE525D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AE525D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tcBorders>
              <w:left w:val="nil"/>
              <w:right w:val="nil"/>
            </w:tcBorders>
          </w:tcPr>
          <w:p w:rsidR="008E15DE" w:rsidRPr="00AE525D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1F86" w:rsidRPr="00BA3B87" w:rsidTr="00B61F86">
        <w:tblPrEx>
          <w:tblBorders>
            <w:bottom w:val="none" w:sz="0" w:space="0" w:color="auto"/>
          </w:tblBorders>
        </w:tblPrEx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5DE" w:rsidRPr="00BA3B87" w:rsidRDefault="008E15DE" w:rsidP="008E1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1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891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67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F86" w:rsidRPr="00BA3B87" w:rsidTr="00B61F86">
        <w:tblPrEx>
          <w:tblBorders>
            <w:bottom w:val="none" w:sz="0" w:space="0" w:color="auto"/>
          </w:tblBorders>
        </w:tblPrEx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5DE" w:rsidRPr="00BA3B87" w:rsidRDefault="008E15DE" w:rsidP="008E15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67" w:type="pct"/>
            <w:tcBorders>
              <w:left w:val="nil"/>
              <w:right w:val="nil"/>
            </w:tcBorders>
          </w:tcPr>
          <w:p w:rsidR="008E15DE" w:rsidRPr="00BA3B87" w:rsidRDefault="008E15DE" w:rsidP="00E2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7,774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</w:tcPr>
          <w:p w:rsidR="008E15DE" w:rsidRPr="00BA3B87" w:rsidRDefault="008E15DE" w:rsidP="0099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7,181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:rsidR="008E15DE" w:rsidRPr="00BA3B87" w:rsidRDefault="008E15DE" w:rsidP="0099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7,182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left w:val="nil"/>
              <w:right w:val="nil"/>
            </w:tcBorders>
          </w:tcPr>
          <w:p w:rsidR="008E15DE" w:rsidRPr="00BA3B87" w:rsidRDefault="008E15DE" w:rsidP="00BD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6,843</w:t>
            </w:r>
          </w:p>
        </w:tc>
      </w:tr>
      <w:tr w:rsidR="00B61F86" w:rsidRPr="00BA3B87" w:rsidTr="00B61F86">
        <w:tblPrEx>
          <w:tblBorders>
            <w:bottom w:val="none" w:sz="0" w:space="0" w:color="auto"/>
          </w:tblBorders>
        </w:tblPrEx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5DE" w:rsidRPr="00BA3B87" w:rsidRDefault="008E15DE" w:rsidP="008E15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3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7" w:type="pct"/>
            <w:tcBorders>
              <w:left w:val="nil"/>
              <w:right w:val="nil"/>
            </w:tcBorders>
          </w:tcPr>
          <w:p w:rsidR="008E15DE" w:rsidRPr="003C0CE6" w:rsidRDefault="008E15DE" w:rsidP="00D5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</w:tcPr>
          <w:p w:rsidR="008E15DE" w:rsidRPr="00BA3B87" w:rsidRDefault="008E15DE" w:rsidP="00D5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:rsidR="008E15DE" w:rsidRPr="003C0CE6" w:rsidRDefault="008E15DE" w:rsidP="00D5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left w:val="nil"/>
              <w:right w:val="nil"/>
            </w:tcBorders>
          </w:tcPr>
          <w:p w:rsidR="008E15DE" w:rsidRPr="00BA3B87" w:rsidRDefault="008E15DE" w:rsidP="00BD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B61F86" w:rsidRPr="00BA3B87" w:rsidTr="00B61F86">
        <w:tblPrEx>
          <w:tblBorders>
            <w:bottom w:val="none" w:sz="0" w:space="0" w:color="auto"/>
          </w:tblBorders>
        </w:tblPrEx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5DE" w:rsidRPr="00BA3B87" w:rsidRDefault="008E15DE" w:rsidP="008E15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15DE" w:rsidRPr="00BA3B87" w:rsidRDefault="008E15DE" w:rsidP="00D5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8,582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15DE" w:rsidRPr="00BA3B87" w:rsidRDefault="008E15DE" w:rsidP="00D5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7,340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15DE" w:rsidRPr="00BA3B87" w:rsidRDefault="008E15DE" w:rsidP="00D5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7,990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:rsidR="008E15DE" w:rsidRPr="00BA3B87" w:rsidRDefault="008E15DE" w:rsidP="008E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15DE" w:rsidRPr="00BA3B87" w:rsidRDefault="008E15DE" w:rsidP="00BD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6,983</w:t>
            </w:r>
          </w:p>
        </w:tc>
      </w:tr>
    </w:tbl>
    <w:p w:rsidR="0043585E" w:rsidRPr="00AE525D" w:rsidRDefault="0043585E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:rsidR="00871BCD" w:rsidRPr="00536690" w:rsidRDefault="00871BCD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536690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536690" w:rsidRPr="00AE525D" w:rsidRDefault="0053669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:rsidR="00144508" w:rsidRDefault="00126B4F" w:rsidP="0014450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67138">
        <w:rPr>
          <w:rFonts w:ascii="Angsana New" w:hAnsi="Angsana New"/>
          <w:b/>
          <w:sz w:val="30"/>
          <w:szCs w:val="30"/>
          <w:cs/>
        </w:rPr>
        <w:t>เพื่อ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จำหน่ายก๊าซ</w:t>
      </w:r>
      <w:r w:rsidR="00637350" w:rsidRPr="00767138">
        <w:rPr>
          <w:rFonts w:ascii="Angsana New" w:hAnsi="Angsana New"/>
          <w:b/>
          <w:spacing w:val="2"/>
          <w:sz w:val="30"/>
          <w:szCs w:val="30"/>
          <w:cs/>
        </w:rPr>
        <w:t>คาร์บอนไดออกไซด์เหลวพร้อมอัด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ในราคาที่</w:t>
      </w:r>
      <w:r w:rsidRPr="00767138">
        <w:rPr>
          <w:rFonts w:ascii="Angsana New" w:hAnsi="Angsana New" w:hint="cs"/>
          <w:b/>
          <w:spacing w:val="2"/>
          <w:sz w:val="30"/>
          <w:szCs w:val="30"/>
          <w:cs/>
        </w:rPr>
        <w:t>ระบุไว้ในสัญญา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 xml:space="preserve"> โดยสัญญาจะสิ้นสุดเมื่อบริษัทบอก</w:t>
      </w:r>
      <w:r w:rsidRPr="00767138">
        <w:rPr>
          <w:rFonts w:ascii="Angsana New" w:hAnsi="Angsana New"/>
          <w:b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:rsidR="0043585E" w:rsidRPr="00144508" w:rsidRDefault="00CC235D" w:rsidP="0014450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  <w:cs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lastRenderedPageBreak/>
        <w:t>บริษัทและกลุ่มบริษัทได้ทำสัญญากับบริษัทที่เกี่ยวข้องกันหลายแห่งเพื่อ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</w:t>
      </w:r>
      <w:r w:rsidR="00F355D3"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ให้คำ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ปรึ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:rsidR="0043585E" w:rsidRPr="00AE525D" w:rsidRDefault="0043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24"/>
          <w:szCs w:val="24"/>
          <w:cs/>
        </w:rPr>
      </w:pPr>
    </w:p>
    <w:p w:rsidR="00CC235D" w:rsidRPr="00767138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C85ED8">
        <w:rPr>
          <w:rFonts w:ascii="Angsana New" w:hAnsi="Angsana New"/>
          <w:b/>
          <w:spacing w:val="12"/>
          <w:sz w:val="30"/>
          <w:szCs w:val="30"/>
          <w:cs/>
        </w:rPr>
        <w:t>บริษัทได้ทำสัญญา</w:t>
      </w:r>
      <w:r w:rsidRPr="00C85ED8">
        <w:rPr>
          <w:rFonts w:ascii="Angsana New" w:hAnsi="Angsana New" w:hint="cs"/>
          <w:b/>
          <w:spacing w:val="12"/>
          <w:sz w:val="30"/>
          <w:szCs w:val="30"/>
          <w:cs/>
        </w:rPr>
        <w:t>กับบริษัทที่เ</w:t>
      </w:r>
      <w:r w:rsidRPr="00C85ED8">
        <w:rPr>
          <w:rFonts w:ascii="Angsana New" w:hAnsi="Angsana New"/>
          <w:b/>
          <w:spacing w:val="12"/>
          <w:sz w:val="30"/>
          <w:szCs w:val="30"/>
          <w:cs/>
        </w:rPr>
        <w:t>กี่ยวข้องกันแห่งหนึ่งเพื่อให้เช่ารถยนต์ ซึ่งมีค่าเช่า</w:t>
      </w:r>
      <w:r w:rsidR="00994C82">
        <w:rPr>
          <w:rFonts w:ascii="Angsana New" w:hAnsi="Angsana New" w:hint="cs"/>
          <w:b/>
          <w:spacing w:val="12"/>
          <w:sz w:val="30"/>
          <w:szCs w:val="30"/>
          <w:cs/>
        </w:rPr>
        <w:t>ตามที่ระบุในสัญญา</w:t>
      </w:r>
      <w:r w:rsidR="00637350" w:rsidRPr="00767138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โดยสัญญาจะสิ้นสุดเมื่อบริษัท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บอกเลิกสัญญา</w:t>
      </w:r>
      <w:r w:rsidR="00637350"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</w:t>
      </w:r>
      <w:r w:rsidR="00A77BF8">
        <w:rPr>
          <w:rFonts w:ascii="Angsana New" w:hAnsi="Angsana New" w:hint="cs"/>
          <w:b/>
          <w:spacing w:val="6"/>
          <w:sz w:val="30"/>
          <w:szCs w:val="30"/>
          <w:cs/>
        </w:rPr>
        <w:t>อักษร</w:t>
      </w:r>
      <w:r w:rsidR="002F3C6C" w:rsidRPr="00767138">
        <w:rPr>
          <w:rFonts w:ascii="Angsana New" w:hAnsi="Angsana New" w:hint="cs"/>
          <w:b/>
          <w:sz w:val="30"/>
          <w:szCs w:val="30"/>
          <w:cs/>
        </w:rPr>
        <w:t>แก่คู่สัญญา</w:t>
      </w:r>
    </w:p>
    <w:p w:rsidR="00CC235D" w:rsidRPr="00AE525D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24"/>
          <w:szCs w:val="24"/>
          <w:cs/>
        </w:rPr>
      </w:pPr>
    </w:p>
    <w:p w:rsidR="00D050FF" w:rsidRDefault="00CC235D" w:rsidP="00767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  <w:cs/>
        </w:rPr>
      </w:pPr>
      <w:r w:rsidRPr="00767138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บริษัทได้ทำสัญญาให้กู้ยืมเงินแก่บริษัทที่เกี่ยวข้องกันหลายแห่ง ซึ่งมีดอกเบี้ยระหว่างร้อยละ </w:t>
      </w:r>
      <w:r w:rsidR="008620B8" w:rsidRPr="008620B8">
        <w:rPr>
          <w:rFonts w:ascii="Angsana New" w:hAnsi="Angsana New"/>
          <w:sz w:val="30"/>
          <w:szCs w:val="30"/>
        </w:rPr>
        <w:t>4</w:t>
      </w:r>
      <w:r w:rsidRPr="00767138">
        <w:rPr>
          <w:rFonts w:ascii="Angsana New" w:hAnsi="Angsana New"/>
          <w:sz w:val="30"/>
          <w:szCs w:val="30"/>
        </w:rPr>
        <w:t>.</w:t>
      </w:r>
      <w:r w:rsidR="008620B8" w:rsidRPr="008620B8">
        <w:rPr>
          <w:rFonts w:ascii="Angsana New" w:hAnsi="Angsana New"/>
          <w:sz w:val="30"/>
          <w:szCs w:val="30"/>
        </w:rPr>
        <w:t>5</w:t>
      </w:r>
      <w:r w:rsidRPr="00767138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8620B8" w:rsidRPr="008620B8">
        <w:rPr>
          <w:rFonts w:ascii="Angsana New" w:hAnsi="Angsana New"/>
          <w:sz w:val="30"/>
          <w:szCs w:val="30"/>
        </w:rPr>
        <w:t>6</w:t>
      </w:r>
      <w:r w:rsidR="00A42E0A">
        <w:rPr>
          <w:rFonts w:ascii="Angsana New" w:hAnsi="Angsana New"/>
          <w:sz w:val="30"/>
          <w:szCs w:val="30"/>
        </w:rPr>
        <w:t>.0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Pr="00767138">
        <w:rPr>
          <w:rFonts w:ascii="Angsana New" w:hAnsi="Angsana New" w:hint="cs"/>
          <w:sz w:val="30"/>
          <w:szCs w:val="30"/>
          <w:cs/>
        </w:rPr>
        <w:t>ต่อปี โดยสัญญาจะสิ้นสุดเมื่อบริษัท</w:t>
      </w:r>
      <w:r w:rsidR="00507A49" w:rsidRPr="00767138">
        <w:rPr>
          <w:rFonts w:ascii="Angsana New" w:hAnsi="Angsana New" w:hint="cs"/>
          <w:sz w:val="30"/>
          <w:szCs w:val="30"/>
          <w:cs/>
        </w:rPr>
        <w:t>ได้รับ</w:t>
      </w:r>
      <w:r w:rsidRPr="00767138">
        <w:rPr>
          <w:rFonts w:ascii="Angsana New" w:hAnsi="Angsana New" w:hint="cs"/>
          <w:sz w:val="30"/>
          <w:szCs w:val="30"/>
          <w:cs/>
        </w:rPr>
        <w:t>ชำระคืนเงินต้นหมดหรือ</w:t>
      </w:r>
      <w:r w:rsidR="00374C0A" w:rsidRPr="00767138">
        <w:rPr>
          <w:rFonts w:ascii="Angsana New" w:hAnsi="Angsana New" w:hint="cs"/>
          <w:sz w:val="30"/>
          <w:szCs w:val="30"/>
          <w:cs/>
        </w:rPr>
        <w:t>เมื่อ</w:t>
      </w:r>
      <w:r w:rsidRPr="00767138">
        <w:rPr>
          <w:rFonts w:ascii="Angsana New" w:hAnsi="Angsana New" w:hint="cs"/>
          <w:sz w:val="30"/>
          <w:szCs w:val="30"/>
          <w:cs/>
        </w:rPr>
        <w:t>ผู้ให้กู้ทวงถาม</w:t>
      </w:r>
    </w:p>
    <w:p w:rsidR="00AB2555" w:rsidRDefault="00AB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661CC0" w:rsidRDefault="00640A6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A3B87">
        <w:rPr>
          <w:rFonts w:ascii="Angsana New" w:hAnsi="Angsana New"/>
          <w:bCs/>
          <w:sz w:val="30"/>
          <w:szCs w:val="30"/>
          <w:cs/>
        </w:rPr>
        <w:t>ลูกหนี้การค้าและลูกหนี้อื่น</w:t>
      </w:r>
    </w:p>
    <w:p w:rsidR="00902D4C" w:rsidRPr="000D2E29" w:rsidRDefault="00902D4C" w:rsidP="00902D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2"/>
          <w:szCs w:val="32"/>
        </w:rPr>
      </w:pPr>
    </w:p>
    <w:tbl>
      <w:tblPr>
        <w:tblW w:w="9351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860"/>
        <w:gridCol w:w="1236"/>
        <w:gridCol w:w="234"/>
        <w:gridCol w:w="1236"/>
        <w:gridCol w:w="257"/>
        <w:gridCol w:w="1236"/>
        <w:gridCol w:w="234"/>
        <w:gridCol w:w="1264"/>
      </w:tblGrid>
      <w:tr w:rsidR="00BC371F" w:rsidRPr="00BA3B87" w:rsidTr="00246833">
        <w:tc>
          <w:tcPr>
            <w:tcW w:w="2794" w:type="dxa"/>
            <w:tcBorders>
              <w:top w:val="nil"/>
            </w:tcBorders>
          </w:tcPr>
          <w:p w:rsidR="00BC371F" w:rsidRPr="00BA3B87" w:rsidRDefault="00BC371F" w:rsidP="00BF3DAB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:rsidR="00BC371F" w:rsidRPr="00BA3B87" w:rsidRDefault="00BC371F" w:rsidP="00BF3DA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6" w:type="dxa"/>
            <w:gridSpan w:val="3"/>
            <w:tcBorders>
              <w:top w:val="nil"/>
            </w:tcBorders>
          </w:tcPr>
          <w:p w:rsidR="00BC371F" w:rsidRPr="00BA3B87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tcBorders>
              <w:top w:val="nil"/>
            </w:tcBorders>
          </w:tcPr>
          <w:p w:rsidR="00BC371F" w:rsidRPr="00BA3B87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Borders>
              <w:top w:val="nil"/>
            </w:tcBorders>
          </w:tcPr>
          <w:p w:rsidR="00BC371F" w:rsidRPr="00BA3B87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A7F" w:rsidRPr="00BA3B87" w:rsidTr="00246833">
        <w:tc>
          <w:tcPr>
            <w:tcW w:w="2794" w:type="dxa"/>
          </w:tcPr>
          <w:p w:rsidR="00464A7F" w:rsidRPr="00BA3B87" w:rsidRDefault="00464A7F" w:rsidP="002229B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:rsidR="00464A7F" w:rsidRDefault="00464A7F" w:rsidP="002229B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</w:tcPr>
          <w:p w:rsidR="00464A7F" w:rsidRPr="00BA3B87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:rsidR="00464A7F" w:rsidRPr="00BA3B87" w:rsidRDefault="00464A7F" w:rsidP="002229B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</w:tcPr>
          <w:p w:rsidR="00464A7F" w:rsidRPr="00BA3B87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:rsidR="002229B7" w:rsidRPr="00BA3B87" w:rsidRDefault="002229B7" w:rsidP="002229B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36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57" w:type="dxa"/>
          </w:tcPr>
          <w:p w:rsidR="002229B7" w:rsidRPr="00BA3B87" w:rsidRDefault="002229B7" w:rsidP="002229B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:rsidR="002229B7" w:rsidRPr="00BA3B87" w:rsidRDefault="002229B7" w:rsidP="002229B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:rsidR="002229B7" w:rsidRPr="00BA3B87" w:rsidRDefault="002229B7" w:rsidP="002229B7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9B7" w:rsidRPr="00BA3B87" w:rsidTr="00246833">
        <w:trPr>
          <w:trHeight w:val="70"/>
        </w:trPr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9B7" w:rsidRPr="003D35F4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60" w:type="dxa"/>
          </w:tcPr>
          <w:p w:rsidR="002229B7" w:rsidRDefault="00675B9D" w:rsidP="002229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6" w:type="dxa"/>
          </w:tcPr>
          <w:p w:rsidR="002229B7" w:rsidRPr="00045C80" w:rsidRDefault="003B2A57" w:rsidP="00CC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2229B7" w:rsidRPr="00045C80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045C80" w:rsidRDefault="00DC2975" w:rsidP="00CC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5648C4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335,50</w:t>
            </w:r>
            <w:r w:rsidR="001C3D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229B7" w:rsidRPr="003D35F4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350,838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75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2229B7" w:rsidRPr="005648C4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612,800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2229B7" w:rsidRPr="00FE463A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537,969</w:t>
            </w:r>
          </w:p>
        </w:tc>
        <w:tc>
          <w:tcPr>
            <w:tcW w:w="257" w:type="dxa"/>
          </w:tcPr>
          <w:p w:rsidR="002229B7" w:rsidRPr="00FE463A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2229B7" w:rsidRPr="005648C4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571,691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229B7" w:rsidRPr="00FE463A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500,787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7D759C" w:rsidRDefault="002229B7" w:rsidP="002229B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75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2229B7" w:rsidRPr="00045C80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612,800</w:t>
            </w:r>
          </w:p>
        </w:tc>
        <w:tc>
          <w:tcPr>
            <w:tcW w:w="234" w:type="dxa"/>
          </w:tcPr>
          <w:p w:rsidR="002229B7" w:rsidRPr="00045C80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2229B7" w:rsidRPr="00045C80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537,969</w:t>
            </w:r>
          </w:p>
        </w:tc>
        <w:tc>
          <w:tcPr>
            <w:tcW w:w="257" w:type="dxa"/>
          </w:tcPr>
          <w:p w:rsidR="002229B7" w:rsidRPr="00045C80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2229B7" w:rsidRPr="00045C80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907,19</w:t>
            </w:r>
            <w:r w:rsidR="001C3D2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4" w:type="dxa"/>
          </w:tcPr>
          <w:p w:rsidR="002229B7" w:rsidRPr="00045C80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229B7" w:rsidRPr="00045C80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851,625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2229B7" w:rsidRPr="00BA3B87" w:rsidRDefault="003B2A57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(3,498)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2229B7" w:rsidRPr="00BA3B87" w:rsidRDefault="002229B7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C2975">
              <w:rPr>
                <w:rFonts w:ascii="Angsana New" w:hAnsi="Angsana New"/>
                <w:sz w:val="30"/>
                <w:szCs w:val="30"/>
              </w:rPr>
              <w:t>3,344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2229B7" w:rsidRPr="00BA3B87" w:rsidRDefault="003B2A57" w:rsidP="00A42E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(3,388)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229B7" w:rsidRPr="00BA3B87" w:rsidRDefault="002229B7" w:rsidP="00A42E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C2975">
              <w:rPr>
                <w:rFonts w:ascii="Angsana New" w:hAnsi="Angsana New"/>
                <w:sz w:val="30"/>
                <w:szCs w:val="30"/>
                <w:lang w:val="en-US"/>
              </w:rPr>
              <w:t>3,234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BA3B87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609,302</w:t>
            </w:r>
          </w:p>
        </w:tc>
        <w:tc>
          <w:tcPr>
            <w:tcW w:w="234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6E19E8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C127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4,625</w:t>
            </w:r>
          </w:p>
        </w:tc>
        <w:tc>
          <w:tcPr>
            <w:tcW w:w="257" w:type="dxa"/>
            <w:tcBorders>
              <w:bottom w:val="nil"/>
            </w:tcBorders>
          </w:tcPr>
          <w:p w:rsidR="002229B7" w:rsidRPr="006E19E8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BA3B87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903,804</w:t>
            </w:r>
          </w:p>
        </w:tc>
        <w:tc>
          <w:tcPr>
            <w:tcW w:w="234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BA3B87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848,391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0" w:type="dxa"/>
          </w:tcPr>
          <w:p w:rsidR="002229B7" w:rsidRPr="00BA3B87" w:rsidRDefault="002229B7" w:rsidP="002229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2229B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2229B7" w:rsidRPr="008620B8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2229B7" w:rsidRPr="006E19E8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2229B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2229B7" w:rsidRPr="008620B8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29B7" w:rsidRPr="003D35F4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60" w:type="dxa"/>
          </w:tcPr>
          <w:p w:rsidR="002229B7" w:rsidRDefault="00675B9D" w:rsidP="002229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6" w:type="dxa"/>
          </w:tcPr>
          <w:p w:rsidR="002229B7" w:rsidRPr="00045C80" w:rsidRDefault="003B2A57" w:rsidP="00CC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</w:tcBorders>
          </w:tcPr>
          <w:p w:rsidR="002229B7" w:rsidRPr="00045C80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045C80" w:rsidRDefault="00DC2975" w:rsidP="00CC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2229B7" w:rsidRPr="005648C4" w:rsidRDefault="001C3D21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B2A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34" w:type="dxa"/>
            <w:tcBorders>
              <w:top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2229B7" w:rsidRPr="003D35F4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75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2229B7" w:rsidRPr="002864C5" w:rsidRDefault="003B2A57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C127F">
              <w:rPr>
                <w:rFonts w:ascii="Angsana New" w:hAnsi="Angsana New"/>
                <w:sz w:val="30"/>
                <w:szCs w:val="30"/>
              </w:rPr>
              <w:t>0</w:t>
            </w:r>
            <w:r w:rsidR="00BB6A8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B6A81">
              <w:rPr>
                <w:rFonts w:ascii="Angsana New" w:hAnsi="Angsana New"/>
                <w:sz w:val="30"/>
                <w:szCs w:val="30"/>
              </w:rPr>
              <w:t>9</w:t>
            </w:r>
            <w:r w:rsidR="00EE2BEF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2864C5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2229B7" w:rsidRPr="002864C5" w:rsidRDefault="00DC2975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2229B7" w:rsidRPr="002864C5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2229B7" w:rsidRPr="002864C5" w:rsidRDefault="003B2A57" w:rsidP="007B75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2692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B6A8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93F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B6A81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2864C5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2229B7" w:rsidRPr="002864C5" w:rsidRDefault="002229B7" w:rsidP="007B75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C2975">
              <w:rPr>
                <w:rFonts w:ascii="Angsana New" w:hAnsi="Angsana New"/>
                <w:sz w:val="30"/>
                <w:szCs w:val="30"/>
                <w:lang w:val="en-US" w:bidi="th-TH"/>
              </w:rPr>
              <w:t>36,504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2864C5" w:rsidRDefault="002229B7" w:rsidP="002229B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2229B7" w:rsidRPr="007D121D" w:rsidRDefault="00CC127F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B2A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873B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7D121D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2229B7" w:rsidRPr="007D121D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2229B7" w:rsidRPr="007D121D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2229B7" w:rsidRPr="007D121D" w:rsidRDefault="00593F64" w:rsidP="00A42E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7D121D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2229B7" w:rsidRPr="007D121D" w:rsidRDefault="00DC2975" w:rsidP="007B75A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140,707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2229B7" w:rsidRPr="00BA3B87" w:rsidRDefault="003B2A57" w:rsidP="00CC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2229B7" w:rsidRPr="00BA3B87" w:rsidRDefault="002229B7" w:rsidP="00CC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2229B7" w:rsidRPr="00BA3B87" w:rsidRDefault="003B2A57" w:rsidP="00CC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:rsidR="002229B7" w:rsidRPr="00BA3B87" w:rsidRDefault="002229B7" w:rsidP="00BC32C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9B7" w:rsidRPr="00BA3B87" w:rsidTr="00246833">
        <w:trPr>
          <w:trHeight w:val="379"/>
        </w:trPr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BA3B87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C12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873B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4" w:type="dxa"/>
            <w:tcBorders>
              <w:top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BA3B87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6C4D90" w:rsidRDefault="003B2A5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593F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12E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4" w:type="dxa"/>
            <w:tcBorders>
              <w:top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6C4D90" w:rsidRDefault="00DC2975" w:rsidP="007B75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140,707</w:t>
            </w:r>
          </w:p>
        </w:tc>
      </w:tr>
      <w:tr w:rsidR="002229B7" w:rsidRPr="00BA3B87" w:rsidTr="00246833">
        <w:tc>
          <w:tcPr>
            <w:tcW w:w="2794" w:type="dxa"/>
          </w:tcPr>
          <w:p w:rsidR="002229B7" w:rsidRPr="00BA3B87" w:rsidRDefault="002229B7" w:rsidP="002229B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:rsidR="002229B7" w:rsidRPr="00BA3B87" w:rsidRDefault="002229B7" w:rsidP="002229B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2229B7" w:rsidRPr="00BA3B87" w:rsidRDefault="003B2A5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269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2229B7" w:rsidRPr="00BA3B87" w:rsidRDefault="00DC2975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691,232</w:t>
            </w:r>
          </w:p>
        </w:tc>
        <w:tc>
          <w:tcPr>
            <w:tcW w:w="257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2229B7" w:rsidRPr="00BA3B87" w:rsidRDefault="003B2A57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</w:t>
            </w:r>
            <w:r w:rsidR="008269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593F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B6A8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049</w:t>
            </w:r>
          </w:p>
        </w:tc>
        <w:tc>
          <w:tcPr>
            <w:tcW w:w="23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2229B7" w:rsidRPr="00BA3B87" w:rsidRDefault="00DC2975" w:rsidP="002229B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989,098</w:t>
            </w:r>
          </w:p>
        </w:tc>
      </w:tr>
    </w:tbl>
    <w:p w:rsidR="00210A49" w:rsidRPr="00246833" w:rsidRDefault="0021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6F7528" w:rsidRDefault="006F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16F5D" w:rsidRDefault="00B10199" w:rsidP="0022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D934E2" w:rsidRPr="00BA3B87">
        <w:rPr>
          <w:rFonts w:ascii="Angsana New" w:hAnsi="Angsana New"/>
          <w:sz w:val="30"/>
          <w:szCs w:val="30"/>
          <w:cs/>
        </w:rPr>
        <w:t>มีดังนี้</w:t>
      </w:r>
    </w:p>
    <w:p w:rsidR="00B1111B" w:rsidRPr="00246833" w:rsidRDefault="00B1111B" w:rsidP="0020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88"/>
        <w:gridCol w:w="1152"/>
        <w:gridCol w:w="236"/>
        <w:gridCol w:w="1204"/>
        <w:gridCol w:w="236"/>
        <w:gridCol w:w="18"/>
        <w:gridCol w:w="1276"/>
      </w:tblGrid>
      <w:tr w:rsidR="00BC371F" w:rsidRPr="00BA3B87" w:rsidTr="00246833">
        <w:tc>
          <w:tcPr>
            <w:tcW w:w="3690" w:type="dxa"/>
          </w:tcPr>
          <w:p w:rsidR="00BC371F" w:rsidRPr="00BA3B87" w:rsidRDefault="00BC371F" w:rsidP="00BF3D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4"/>
          </w:tcPr>
          <w:p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64A7F" w:rsidRPr="00BA3B87" w:rsidTr="00246833">
        <w:tc>
          <w:tcPr>
            <w:tcW w:w="3690" w:type="dxa"/>
          </w:tcPr>
          <w:p w:rsidR="00464A7F" w:rsidRPr="00BA3B87" w:rsidRDefault="00464A7F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:rsidR="00464A7F" w:rsidRPr="00BA3B87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464A7F" w:rsidRPr="00BA3B87" w:rsidRDefault="00464A7F" w:rsidP="002229B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464A7F" w:rsidRPr="00BA3B87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464A7F" w:rsidRDefault="00464A7F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29B7" w:rsidRPr="00BA3B87" w:rsidTr="00246833">
        <w:tc>
          <w:tcPr>
            <w:tcW w:w="3690" w:type="dxa"/>
          </w:tcPr>
          <w:p w:rsidR="002229B7" w:rsidRPr="00BA3B87" w:rsidRDefault="002229B7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8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2229B7" w:rsidRPr="00BA3B87" w:rsidRDefault="002229B7" w:rsidP="002229B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2229B7" w:rsidRPr="00BA3B87" w:rsidRDefault="002229B7" w:rsidP="0022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229B7" w:rsidRPr="00BA3B87" w:rsidTr="00246833">
        <w:tc>
          <w:tcPr>
            <w:tcW w:w="3690" w:type="dxa"/>
          </w:tcPr>
          <w:p w:rsidR="002229B7" w:rsidRPr="00BA3B87" w:rsidRDefault="002229B7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:rsidR="002229B7" w:rsidRPr="00BA3B87" w:rsidRDefault="002229B7" w:rsidP="002229B7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9B7" w:rsidRPr="00BA3B87" w:rsidTr="00246833">
        <w:tc>
          <w:tcPr>
            <w:tcW w:w="3690" w:type="dxa"/>
          </w:tcPr>
          <w:p w:rsidR="002229B7" w:rsidRPr="00EF1593" w:rsidRDefault="002229B7" w:rsidP="002229B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9B7" w:rsidRPr="00BA3B87" w:rsidTr="00246833">
        <w:tc>
          <w:tcPr>
            <w:tcW w:w="3690" w:type="dxa"/>
          </w:tcPr>
          <w:p w:rsidR="002229B7" w:rsidRPr="00BA3B87" w:rsidRDefault="002229B7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2229B7" w:rsidRPr="00BA3B87" w:rsidRDefault="00A22671" w:rsidP="00B9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229B7" w:rsidRPr="00BA3B87" w:rsidRDefault="00A22671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310,323</w:t>
            </w: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2229B7" w:rsidRPr="00EF1593" w:rsidRDefault="00DC2975" w:rsidP="007B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194,382</w:t>
            </w:r>
          </w:p>
        </w:tc>
      </w:tr>
      <w:tr w:rsidR="002229B7" w:rsidRPr="00BA3B87" w:rsidTr="00246833">
        <w:tc>
          <w:tcPr>
            <w:tcW w:w="3690" w:type="dxa"/>
          </w:tcPr>
          <w:p w:rsidR="002229B7" w:rsidRPr="00BA3B87" w:rsidRDefault="002229B7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:rsidR="002229B7" w:rsidRPr="00BA3B87" w:rsidRDefault="002229B7" w:rsidP="00B9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229B7" w:rsidRPr="00BA3B87" w:rsidRDefault="002229B7" w:rsidP="00AA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9B7" w:rsidRPr="00BA3B87" w:rsidTr="00246833">
        <w:tc>
          <w:tcPr>
            <w:tcW w:w="3690" w:type="dxa"/>
            <w:tcBorders>
              <w:bottom w:val="nil"/>
            </w:tcBorders>
          </w:tcPr>
          <w:p w:rsidR="002229B7" w:rsidRPr="00BA3B87" w:rsidRDefault="002229B7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2229B7" w:rsidRPr="00BA3B87" w:rsidRDefault="00A22671" w:rsidP="00B9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2229B7" w:rsidRPr="00EF1593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2229B7" w:rsidRPr="00BA3B87" w:rsidRDefault="00AA3A1C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9,202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:rsidR="002229B7" w:rsidRPr="00EF1593" w:rsidRDefault="00DC2975" w:rsidP="007B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103,230</w:t>
            </w:r>
          </w:p>
        </w:tc>
      </w:tr>
      <w:tr w:rsidR="002229B7" w:rsidRPr="00BA3B87" w:rsidTr="00246833">
        <w:tc>
          <w:tcPr>
            <w:tcW w:w="3690" w:type="dxa"/>
            <w:tcBorders>
              <w:bottom w:val="nil"/>
            </w:tcBorders>
          </w:tcPr>
          <w:p w:rsidR="002229B7" w:rsidRPr="00F01E7D" w:rsidRDefault="002229B7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2229B7" w:rsidRDefault="00A22671" w:rsidP="00B9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2229B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2229B7" w:rsidRDefault="00AA3A1C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4,768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:rsidR="002229B7" w:rsidRPr="00F01E7D" w:rsidRDefault="00DC2975" w:rsidP="007B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41,038</w:t>
            </w:r>
          </w:p>
        </w:tc>
      </w:tr>
      <w:tr w:rsidR="002229B7" w:rsidRPr="00BA3B87" w:rsidTr="00246833">
        <w:tc>
          <w:tcPr>
            <w:tcW w:w="3690" w:type="dxa"/>
          </w:tcPr>
          <w:p w:rsidR="002229B7" w:rsidRPr="00BA3B87" w:rsidRDefault="002229B7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3B77B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3B77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2229B7" w:rsidRPr="00BA3B87" w:rsidRDefault="00A22671" w:rsidP="00B9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2229B7" w:rsidRPr="00BA3B87" w:rsidRDefault="00AA3A1C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:rsidR="002229B7" w:rsidRPr="00EF1593" w:rsidRDefault="00DC2975" w:rsidP="0004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</w:tr>
      <w:tr w:rsidR="00AA3A1C" w:rsidRPr="00BA3B87" w:rsidTr="00246833">
        <w:tc>
          <w:tcPr>
            <w:tcW w:w="3690" w:type="dxa"/>
            <w:tcBorders>
              <w:bottom w:val="nil"/>
            </w:tcBorders>
          </w:tcPr>
          <w:p w:rsidR="00AA3A1C" w:rsidRPr="00F01E7D" w:rsidRDefault="00A22671" w:rsidP="002229B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AA3A1C" w:rsidRPr="00A42E0A" w:rsidRDefault="00A22671" w:rsidP="00B9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A42E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AA3A1C" w:rsidRPr="00C66A30" w:rsidRDefault="00AA3A1C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AA3A1C" w:rsidRDefault="001E4E14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A3A1C" w:rsidRPr="00BA3B87" w:rsidRDefault="00AA3A1C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AA3A1C" w:rsidRPr="00BA3B87" w:rsidRDefault="00A22671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,903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A3A1C" w:rsidRPr="00BA3B87" w:rsidRDefault="00AA3A1C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single" w:sz="4" w:space="0" w:color="auto"/>
            </w:tcBorders>
          </w:tcPr>
          <w:p w:rsidR="00AA3A1C" w:rsidRDefault="001E4E14" w:rsidP="001E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9B7" w:rsidRPr="00BA3B87" w:rsidTr="00246833">
        <w:tc>
          <w:tcPr>
            <w:tcW w:w="3690" w:type="dxa"/>
            <w:tcBorders>
              <w:bottom w:val="nil"/>
            </w:tcBorders>
          </w:tcPr>
          <w:p w:rsidR="002229B7" w:rsidRPr="00006ABA" w:rsidRDefault="00006ABA" w:rsidP="002229B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A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C66A30" w:rsidRDefault="00A22671" w:rsidP="00B9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:rsidR="002229B7" w:rsidRPr="00C66A30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C66A30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229B7" w:rsidRPr="00A42E0A" w:rsidRDefault="00A22671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E0A">
              <w:rPr>
                <w:rFonts w:ascii="Angsana New" w:hAnsi="Angsana New"/>
                <w:b/>
                <w:bCs/>
                <w:sz w:val="30"/>
                <w:szCs w:val="30"/>
              </w:rPr>
              <w:t>335,50</w:t>
            </w:r>
            <w:r w:rsidR="00B925B4" w:rsidRPr="00A42E0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9B7" w:rsidRPr="009413A0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350,838</w:t>
            </w:r>
          </w:p>
        </w:tc>
      </w:tr>
      <w:tr w:rsidR="002229B7" w:rsidRPr="00BA3B87" w:rsidTr="00246833">
        <w:tc>
          <w:tcPr>
            <w:tcW w:w="3690" w:type="dxa"/>
          </w:tcPr>
          <w:p w:rsidR="002229B7" w:rsidRPr="00F01E7D" w:rsidRDefault="002229B7" w:rsidP="002229B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9B7" w:rsidRPr="00BA3B87" w:rsidTr="00246833">
        <w:tc>
          <w:tcPr>
            <w:tcW w:w="3690" w:type="dxa"/>
          </w:tcPr>
          <w:p w:rsidR="002229B7" w:rsidRPr="00EF1593" w:rsidRDefault="002229B7" w:rsidP="002229B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:rsidR="002229B7" w:rsidRPr="00BA3B87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229B7" w:rsidRPr="00EF1593" w:rsidRDefault="002229B7" w:rsidP="0022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975" w:rsidRPr="00BA3B87" w:rsidTr="00246833">
        <w:tc>
          <w:tcPr>
            <w:tcW w:w="3690" w:type="dxa"/>
          </w:tcPr>
          <w:p w:rsidR="00DC2975" w:rsidRPr="00BA3B87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DC2975" w:rsidRPr="00BA3B87" w:rsidRDefault="00AF318F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  <w:r w:rsidR="00FB69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  <w:r w:rsidRPr="00FD36EA">
              <w:rPr>
                <w:rFonts w:ascii="Angsana New" w:hAnsi="Angsana New"/>
                <w:sz w:val="30"/>
                <w:szCs w:val="30"/>
              </w:rPr>
              <w:t>,275</w:t>
            </w: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C2975" w:rsidRPr="00BA3B87" w:rsidRDefault="0091478A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  <w:r w:rsidR="00F415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  <w:r w:rsidRPr="00FD36EA">
              <w:rPr>
                <w:rFonts w:ascii="Angsana New" w:hAnsi="Angsana New"/>
                <w:sz w:val="30"/>
                <w:szCs w:val="30"/>
              </w:rPr>
              <w:t>,663</w:t>
            </w:r>
          </w:p>
        </w:tc>
      </w:tr>
      <w:tr w:rsidR="00DC2975" w:rsidRPr="00BA3B87" w:rsidTr="00246833">
        <w:tc>
          <w:tcPr>
            <w:tcW w:w="3690" w:type="dxa"/>
          </w:tcPr>
          <w:p w:rsidR="00DC2975" w:rsidRPr="00BA3B87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:rsidR="00DC2975" w:rsidRPr="00BA3B87" w:rsidRDefault="00DC2975" w:rsidP="00FB6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2975" w:rsidRPr="00BA3B87" w:rsidTr="00246833">
        <w:tc>
          <w:tcPr>
            <w:tcW w:w="3690" w:type="dxa"/>
          </w:tcPr>
          <w:p w:rsidR="00DC2975" w:rsidRPr="00BA3B87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:rsidR="00DC2975" w:rsidRPr="00BA3B87" w:rsidRDefault="0091478A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  <w:r w:rsidR="00FB69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68,110</w:t>
            </w: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DC2975" w:rsidRPr="00BA3B87" w:rsidRDefault="0091478A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  <w:r w:rsidR="00F415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54,384</w:t>
            </w:r>
          </w:p>
        </w:tc>
      </w:tr>
      <w:tr w:rsidR="00DC2975" w:rsidRPr="00BA3B87" w:rsidTr="00246833">
        <w:tc>
          <w:tcPr>
            <w:tcW w:w="3690" w:type="dxa"/>
          </w:tcPr>
          <w:p w:rsidR="00DC2975" w:rsidRPr="00BA3B87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DC2975" w:rsidRPr="00BA3B87" w:rsidRDefault="00FB699D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4,225</w:t>
            </w: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C2975" w:rsidRPr="00BA3B87" w:rsidRDefault="00DC2975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13,738</w:t>
            </w: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C2975" w:rsidRPr="00BA3B87" w:rsidRDefault="00F41571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10,917</w:t>
            </w:r>
          </w:p>
        </w:tc>
      </w:tr>
      <w:tr w:rsidR="00DC2975" w:rsidRPr="00BA3B87" w:rsidTr="00246833">
        <w:tc>
          <w:tcPr>
            <w:tcW w:w="3690" w:type="dxa"/>
          </w:tcPr>
          <w:p w:rsidR="00DC2975" w:rsidRPr="00F01E7D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EF15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EF1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DC2975" w:rsidRPr="00BA3B87" w:rsidRDefault="00FB699D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4,875</w:t>
            </w: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C2975" w:rsidRPr="00BA3B87" w:rsidRDefault="00F41571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2,661</w:t>
            </w:r>
          </w:p>
        </w:tc>
      </w:tr>
      <w:tr w:rsidR="00DC2975" w:rsidRPr="00BA3B87" w:rsidTr="00246833">
        <w:tc>
          <w:tcPr>
            <w:tcW w:w="3690" w:type="dxa"/>
          </w:tcPr>
          <w:p w:rsidR="00DC2975" w:rsidRPr="00F01E7D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C2975" w:rsidRPr="00BA3B87" w:rsidRDefault="00FB699D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C2975" w:rsidRPr="00BA3B87" w:rsidRDefault="00F41571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</w:t>
            </w:r>
            <w:r w:rsidR="009147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6,162</w:t>
            </w:r>
          </w:p>
        </w:tc>
      </w:tr>
      <w:tr w:rsidR="00DC2975" w:rsidRPr="00BA3B87" w:rsidTr="00246833">
        <w:tc>
          <w:tcPr>
            <w:tcW w:w="3690" w:type="dxa"/>
          </w:tcPr>
          <w:p w:rsidR="00DC2975" w:rsidRPr="00F01E7D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DC2975" w:rsidRPr="00BA3B87" w:rsidRDefault="00FB699D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612,80</w:t>
            </w:r>
            <w:r w:rsidR="005D112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  <w:r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DC2975" w:rsidRPr="00BA3B87" w:rsidRDefault="00F41571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571,69</w:t>
            </w:r>
            <w:r w:rsidR="005D11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</w:tr>
      <w:tr w:rsidR="00DC2975" w:rsidRPr="00BA3B87" w:rsidTr="00246833">
        <w:tc>
          <w:tcPr>
            <w:tcW w:w="3690" w:type="dxa"/>
          </w:tcPr>
          <w:p w:rsidR="00DC2975" w:rsidRPr="00F01E7D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DC2975" w:rsidRPr="00BA3B87" w:rsidRDefault="00FB699D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</w:t>
            </w:r>
            <w:r w:rsidR="005D112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D36EA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36" w:type="dxa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DC2975" w:rsidRPr="00BA3B87" w:rsidRDefault="00F41571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(3,388)</w:t>
            </w:r>
          </w:p>
        </w:tc>
        <w:tc>
          <w:tcPr>
            <w:tcW w:w="254" w:type="dxa"/>
            <w:gridSpan w:val="2"/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(3,234)</w:t>
            </w:r>
          </w:p>
        </w:tc>
      </w:tr>
      <w:tr w:rsidR="00DC2975" w:rsidRPr="00BA3B87" w:rsidTr="00246833">
        <w:tc>
          <w:tcPr>
            <w:tcW w:w="3690" w:type="dxa"/>
            <w:tcBorders>
              <w:bottom w:val="nil"/>
            </w:tcBorders>
          </w:tcPr>
          <w:p w:rsidR="00DC2975" w:rsidRPr="00BA3B87" w:rsidRDefault="00DC2975" w:rsidP="00DC2975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C2975" w:rsidRPr="00BA3B87" w:rsidRDefault="00FB699D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609,302</w:t>
            </w:r>
          </w:p>
        </w:tc>
        <w:tc>
          <w:tcPr>
            <w:tcW w:w="288" w:type="dxa"/>
            <w:tcBorders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,625</w:t>
            </w:r>
          </w:p>
        </w:tc>
        <w:tc>
          <w:tcPr>
            <w:tcW w:w="236" w:type="dxa"/>
            <w:tcBorders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C2975" w:rsidRPr="00BA3B87" w:rsidRDefault="00F41571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568,30</w:t>
            </w:r>
            <w:r w:rsidR="005D112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  <w:r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</w:tr>
      <w:tr w:rsidR="00DC2975" w:rsidRPr="00BA3B87" w:rsidTr="00246833">
        <w:tc>
          <w:tcPr>
            <w:tcW w:w="3690" w:type="dxa"/>
            <w:tcBorders>
              <w:bottom w:val="nil"/>
            </w:tcBorders>
          </w:tcPr>
          <w:p w:rsidR="00DC2975" w:rsidRPr="00F01E7D" w:rsidRDefault="00DC2975" w:rsidP="00DC2975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C2975" w:rsidRPr="00BA3B87" w:rsidRDefault="00FB699D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609,302</w:t>
            </w:r>
          </w:p>
        </w:tc>
        <w:tc>
          <w:tcPr>
            <w:tcW w:w="288" w:type="dxa"/>
            <w:tcBorders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,625</w:t>
            </w:r>
          </w:p>
        </w:tc>
        <w:tc>
          <w:tcPr>
            <w:tcW w:w="236" w:type="dxa"/>
            <w:tcBorders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DC2975" w:rsidRPr="00BA3B87" w:rsidRDefault="00F41571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903,804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:rsidR="00DC2975" w:rsidRPr="00BA3B87" w:rsidRDefault="00DC2975" w:rsidP="00DC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C2975" w:rsidRPr="00BA3B87" w:rsidRDefault="00DC2975" w:rsidP="0083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  <w:r w:rsidRPr="00FD3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</w:p>
        </w:tc>
      </w:tr>
    </w:tbl>
    <w:p w:rsidR="007C3BF1" w:rsidRPr="002229B7" w:rsidRDefault="007C3BF1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5E35D2" w:rsidRPr="002229B7" w:rsidRDefault="00147634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229B7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620B8" w:rsidRPr="002229B7">
        <w:rPr>
          <w:rFonts w:asciiTheme="majorBidi" w:hAnsiTheme="majorBidi" w:cstheme="majorBidi"/>
          <w:sz w:val="30"/>
          <w:szCs w:val="30"/>
        </w:rPr>
        <w:t>15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4ABA" w:rsidRPr="002229B7">
        <w:rPr>
          <w:rFonts w:asciiTheme="majorBidi" w:hAnsiTheme="majorBidi" w:cstheme="majorBidi"/>
          <w:sz w:val="30"/>
          <w:szCs w:val="30"/>
          <w:cs/>
        </w:rPr>
        <w:t>วัน</w:t>
      </w:r>
      <w:r w:rsidR="00064ABA" w:rsidRPr="002229B7">
        <w:rPr>
          <w:rFonts w:asciiTheme="majorBidi" w:hAnsiTheme="majorBidi" w:cstheme="majorBidi"/>
          <w:sz w:val="30"/>
          <w:szCs w:val="30"/>
        </w:rPr>
        <w:t xml:space="preserve"> 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8620B8" w:rsidRPr="002229B7">
        <w:rPr>
          <w:rFonts w:asciiTheme="majorBidi" w:hAnsiTheme="majorBidi" w:cstheme="majorBidi"/>
          <w:sz w:val="30"/>
          <w:szCs w:val="30"/>
        </w:rPr>
        <w:t>90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:rsidR="00EC563C" w:rsidRPr="002229B7" w:rsidRDefault="00EC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229B7">
        <w:rPr>
          <w:rFonts w:asciiTheme="majorBidi" w:hAnsiTheme="majorBidi" w:cstheme="majorBidi"/>
          <w:sz w:val="30"/>
          <w:szCs w:val="30"/>
        </w:rPr>
        <w:br w:type="page"/>
      </w:r>
    </w:p>
    <w:p w:rsidR="00464A7F" w:rsidRPr="006F2EAC" w:rsidRDefault="00464A7F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F2EAC">
        <w:rPr>
          <w:rFonts w:ascii="Angsana New" w:hAnsi="Angsana New"/>
          <w:bCs/>
          <w:sz w:val="30"/>
          <w:szCs w:val="30"/>
          <w:cs/>
        </w:rPr>
        <w:lastRenderedPageBreak/>
        <w:t>ลูกหนี</w:t>
      </w:r>
      <w:r w:rsidRPr="006F2EAC">
        <w:rPr>
          <w:rFonts w:ascii="Angsana New" w:hAnsi="Angsana New" w:hint="cs"/>
          <w:bCs/>
          <w:sz w:val="30"/>
          <w:szCs w:val="30"/>
          <w:cs/>
        </w:rPr>
        <w:t>้ต</w:t>
      </w:r>
      <w:r w:rsidRPr="006F2EAC">
        <w:rPr>
          <w:rFonts w:ascii="Angsana New" w:hAnsi="Angsana New"/>
          <w:bCs/>
          <w:sz w:val="30"/>
          <w:szCs w:val="30"/>
          <w:cs/>
        </w:rPr>
        <w:t xml:space="preserve">ามสัญญาเช่าการเงิน </w:t>
      </w:r>
    </w:p>
    <w:p w:rsidR="00464A7F" w:rsidRPr="007F1EBB" w:rsidRDefault="00464A7F" w:rsidP="0046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22"/>
        <w:gridCol w:w="1488"/>
        <w:gridCol w:w="222"/>
        <w:gridCol w:w="1398"/>
        <w:gridCol w:w="236"/>
        <w:gridCol w:w="1308"/>
        <w:gridCol w:w="222"/>
        <w:gridCol w:w="1204"/>
      </w:tblGrid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3A61A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F1E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A6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464A7F" w:rsidRPr="007F1EBB" w:rsidTr="00464A7F">
        <w:trPr>
          <w:trHeight w:val="6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tabs>
                <w:tab w:val="left" w:pos="1350"/>
              </w:tabs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A7F" w:rsidRPr="007F1EBB" w:rsidRDefault="00464A7F" w:rsidP="00464A7F">
            <w:pPr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64A7F" w:rsidRPr="007F1EBB" w:rsidTr="00464A7F">
        <w:trPr>
          <w:trHeight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18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B169BF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</w:t>
            </w:r>
            <w:r w:rsidR="00710FE0">
              <w:rPr>
                <w:rFonts w:ascii="Angsana New" w:hAnsi="Angsana New"/>
                <w:color w:val="000000"/>
                <w:sz w:val="30"/>
                <w:szCs w:val="30"/>
              </w:rPr>
              <w:t>963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61651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1651E">
              <w:rPr>
                <w:rFonts w:ascii="Angsana New" w:hAnsi="Angsana New"/>
                <w:color w:val="000000"/>
                <w:sz w:val="30"/>
                <w:szCs w:val="30"/>
              </w:rPr>
              <w:t>862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A42E0A">
            <w:pPr>
              <w:tabs>
                <w:tab w:val="clear" w:pos="907"/>
                <w:tab w:val="left" w:pos="921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157,30</w:t>
            </w:r>
            <w:r w:rsidR="006165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A42E0A">
            <w:pPr>
              <w:tabs>
                <w:tab w:val="clear" w:pos="907"/>
                <w:tab w:val="left" w:pos="480"/>
                <w:tab w:val="left" w:pos="814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311,13</w:t>
            </w:r>
            <w:r w:rsidR="0061651E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(16,1</w:t>
            </w:r>
            <w:r w:rsidR="0061651E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A4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6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(49,</w:t>
            </w:r>
            <w:r w:rsidR="00670DE3">
              <w:rPr>
                <w:rFonts w:ascii="Angsana New" w:hAnsi="Angsana New"/>
                <w:color w:val="000000"/>
                <w:sz w:val="30"/>
                <w:szCs w:val="30"/>
              </w:rPr>
              <w:t>198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(31,69</w:t>
            </w:r>
            <w:r w:rsidR="0061651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left" w:pos="480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(97,0</w:t>
            </w:r>
            <w:r w:rsidR="0061651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670D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</w:t>
            </w:r>
            <w:r w:rsidR="00616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75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</w:t>
            </w:r>
            <w:r w:rsidR="00616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</w:t>
            </w:r>
            <w:r w:rsidR="009D25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125,613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214,04</w:t>
            </w:r>
            <w:r w:rsidR="00E339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left" w:pos="48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</w:t>
            </w:r>
            <w:r w:rsidR="00616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766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</w:t>
            </w:r>
            <w:r w:rsidR="00616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</w:t>
            </w:r>
            <w:r w:rsidR="009D25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125,613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B169BF" w:rsidP="00464A7F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214,04</w:t>
            </w:r>
            <w:r w:rsidR="00E339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464A7F" w:rsidRPr="007F1EBB" w:rsidTr="00464A7F">
        <w:trPr>
          <w:trHeight w:val="3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theme="minorBidi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64A7F" w:rsidRPr="007F1EBB" w:rsidTr="00464A7F">
        <w:trPr>
          <w:trHeight w:val="8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A7F" w:rsidRPr="007F1EBB" w:rsidRDefault="00464A7F" w:rsidP="00255FA0">
            <w:pPr>
              <w:spacing w:line="240" w:lineRule="auto"/>
              <w:ind w:left="-15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</w:t>
            </w:r>
            <w:r w:rsidR="00255FA0"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64A7F" w:rsidRPr="007F1EBB" w:rsidTr="00464A7F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0D57C0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119,621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0D57C0">
            <w:pPr>
              <w:tabs>
                <w:tab w:val="clear" w:pos="907"/>
                <w:tab w:val="left" w:pos="921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EBB">
              <w:rPr>
                <w:rFonts w:ascii="Angsana New" w:hAnsi="Angsana New"/>
                <w:sz w:val="30"/>
                <w:szCs w:val="30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0D57C0">
            <w:pPr>
              <w:tabs>
                <w:tab w:val="clear" w:pos="907"/>
                <w:tab w:val="left" w:pos="480"/>
                <w:tab w:val="left" w:pos="814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319,714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0D57C0">
            <w:pPr>
              <w:tabs>
                <w:tab w:val="left" w:pos="1002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(16,665)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tabs>
                <w:tab w:val="clear" w:pos="907"/>
                <w:tab w:val="left" w:pos="1020"/>
              </w:tabs>
              <w:spacing w:line="240" w:lineRule="auto"/>
              <w:ind w:left="-6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(50,554)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E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1EBB">
              <w:rPr>
                <w:rFonts w:ascii="Angsana New" w:hAnsi="Angsana New"/>
                <w:sz w:val="30"/>
                <w:szCs w:val="30"/>
              </w:rPr>
              <w:t>(34,074)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tabs>
                <w:tab w:val="clear" w:pos="907"/>
                <w:tab w:val="left" w:pos="480"/>
                <w:tab w:val="left" w:pos="736"/>
                <w:tab w:val="left" w:pos="91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 xml:space="preserve"> (101,293)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18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64A7F" w:rsidRPr="007F1EBB" w:rsidTr="00464A7F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tabs>
                <w:tab w:val="clear" w:pos="680"/>
                <w:tab w:val="left" w:pos="66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7F1EBB" w:rsidRDefault="00464A7F" w:rsidP="00464A7F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</w:tbl>
    <w:p w:rsidR="00464A7F" w:rsidRDefault="00464A7F" w:rsidP="0046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:rsidR="00B36BFE" w:rsidRDefault="00B3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464A7F" w:rsidRDefault="00464A7F" w:rsidP="0046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</w:t>
      </w:r>
      <w:r w:rsidRPr="009A00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9A00CE">
        <w:rPr>
          <w:rFonts w:asciiTheme="majorBidi" w:hAnsiTheme="majorBidi" w:cstheme="majorBidi"/>
          <w:sz w:val="30"/>
          <w:szCs w:val="30"/>
        </w:rPr>
        <w:t>31</w:t>
      </w:r>
      <w:r w:rsidR="00DC6BBC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DC6BBC">
        <w:rPr>
          <w:rFonts w:asciiTheme="majorBidi" w:hAnsiTheme="majorBidi" w:cstheme="majorBidi"/>
          <w:sz w:val="30"/>
          <w:szCs w:val="30"/>
        </w:rPr>
        <w:t xml:space="preserve">2562 </w:t>
      </w:r>
      <w:r w:rsidR="00DC6BBC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6BBC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C6BBC">
        <w:rPr>
          <w:rFonts w:asciiTheme="majorBidi" w:hAnsiTheme="majorBidi" w:cstheme="majorBidi"/>
          <w:sz w:val="30"/>
          <w:szCs w:val="30"/>
        </w:rPr>
        <w:t xml:space="preserve">2561 </w:t>
      </w:r>
      <w:r w:rsidRPr="009A00CE">
        <w:rPr>
          <w:rFonts w:asciiTheme="majorBidi" w:hAnsiTheme="majorBidi" w:cstheme="majorBidi"/>
          <w:sz w:val="30"/>
          <w:szCs w:val="30"/>
          <w:cs/>
        </w:rPr>
        <w:t>ผลรวมของเงินลงทุน</w:t>
      </w:r>
      <w:r>
        <w:rPr>
          <w:rFonts w:asciiTheme="majorBidi" w:hAnsiTheme="majorBidi" w:cstheme="majorBidi"/>
          <w:sz w:val="30"/>
          <w:szCs w:val="30"/>
          <w:cs/>
        </w:rPr>
        <w:t>ขั้นต้นตามสัญญาเช</w:t>
      </w:r>
      <w:r>
        <w:rPr>
          <w:rFonts w:asciiTheme="majorBidi" w:hAnsiTheme="majorBidi" w:cstheme="majorBidi" w:hint="cs"/>
          <w:sz w:val="30"/>
          <w:szCs w:val="30"/>
          <w:cs/>
        </w:rPr>
        <w:t>่</w:t>
      </w:r>
      <w:r w:rsidRPr="009A00CE">
        <w:rPr>
          <w:rFonts w:asciiTheme="majorBidi" w:hAnsiTheme="majorBidi" w:cstheme="majorBidi"/>
          <w:sz w:val="30"/>
          <w:szCs w:val="30"/>
          <w:cs/>
        </w:rPr>
        <w:t>าการเงินและมูลค่าปัจจุบันของจำนวนขั้นต่ำที่ลูกหนี้ต้องจ่ายตามสัญญาเช่าการเงินมีดังนี้</w:t>
      </w:r>
    </w:p>
    <w:p w:rsidR="00464A7F" w:rsidRDefault="00464A7F" w:rsidP="0046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4" w:type="dxa"/>
        <w:tblInd w:w="450" w:type="dxa"/>
        <w:tblLook w:val="04A0" w:firstRow="1" w:lastRow="0" w:firstColumn="1" w:lastColumn="0" w:noHBand="0" w:noVBand="1"/>
      </w:tblPr>
      <w:tblGrid>
        <w:gridCol w:w="2832"/>
        <w:gridCol w:w="236"/>
        <w:gridCol w:w="1342"/>
        <w:gridCol w:w="236"/>
        <w:gridCol w:w="1384"/>
        <w:gridCol w:w="14"/>
        <w:gridCol w:w="208"/>
        <w:gridCol w:w="14"/>
        <w:gridCol w:w="1398"/>
        <w:gridCol w:w="222"/>
        <w:gridCol w:w="1384"/>
        <w:gridCol w:w="14"/>
      </w:tblGrid>
      <w:tr w:rsidR="00464A7F" w:rsidRPr="00803062" w:rsidTr="00BA2FB6">
        <w:trPr>
          <w:gridAfter w:val="1"/>
          <w:wAfter w:w="14" w:type="dxa"/>
          <w:trHeight w:val="36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80306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</w:t>
            </w:r>
            <w:r w:rsidRPr="008030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64A7F" w:rsidRPr="00803062" w:rsidTr="00BA2FB6">
        <w:trPr>
          <w:gridAfter w:val="1"/>
          <w:wAfter w:w="14" w:type="dxa"/>
          <w:trHeight w:val="33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DE27AC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464A7F"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64A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DE27AC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64A7F"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64A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464A7F" w:rsidRPr="00803062" w:rsidTr="00BA2FB6">
        <w:trPr>
          <w:trHeight w:val="14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A7F" w:rsidRPr="00803062" w:rsidRDefault="00464A7F" w:rsidP="00AA58A1">
            <w:pPr>
              <w:spacing w:line="240" w:lineRule="auto"/>
              <w:ind w:left="-11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</w:t>
            </w:r>
            <w:r w:rsidR="00AA58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เงินลงทุนขั้นต้นตามสัญญาเช่าการเงิน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</w:t>
            </w:r>
            <w:r w:rsidR="00AA58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</w:tr>
      <w:tr w:rsidR="00464A7F" w:rsidRPr="00803062" w:rsidTr="00BA2FB6">
        <w:trPr>
          <w:gridAfter w:val="1"/>
          <w:wAfter w:w="14" w:type="dxa"/>
          <w:trHeight w:val="27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464A7F" w:rsidRPr="00803062" w:rsidTr="00BA2FB6">
        <w:trPr>
          <w:trHeight w:val="3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tabs>
                <w:tab w:val="clear" w:pos="907"/>
                <w:tab w:val="left" w:pos="93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18,972</w:t>
            </w:r>
          </w:p>
        </w:tc>
      </w:tr>
      <w:tr w:rsidR="00464A7F" w:rsidRPr="00803062" w:rsidTr="00BA2FB6">
        <w:trPr>
          <w:trHeight w:val="61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ที่ถึงกำหนดชำระเกินหนึ่งปี</w:t>
            </w:r>
            <w:r w:rsidR="00AA58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  <w:r w:rsidR="003537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119,621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69,067</w:t>
            </w:r>
          </w:p>
        </w:tc>
      </w:tr>
      <w:tr w:rsidR="00464A7F" w:rsidRPr="00803062" w:rsidTr="00BA2FB6">
        <w:trPr>
          <w:trHeight w:val="28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157,30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125,613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130,382</w:t>
            </w:r>
          </w:p>
        </w:tc>
      </w:tr>
      <w:tr w:rsidR="00464A7F" w:rsidRPr="00803062" w:rsidTr="00BA2FB6">
        <w:trPr>
          <w:trHeight w:val="2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2673C5">
            <w:pPr>
              <w:tabs>
                <w:tab w:val="clear" w:pos="907"/>
                <w:tab w:val="left" w:pos="958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311,13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214,04</w:t>
            </w:r>
            <w:r w:rsidR="003537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319,714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</w:t>
            </w:r>
          </w:p>
        </w:tc>
      </w:tr>
      <w:tr w:rsidR="00464A7F" w:rsidRPr="00803062" w:rsidTr="00BA2FB6">
        <w:trPr>
          <w:trHeight w:val="2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2673C5">
            <w:pPr>
              <w:spacing w:line="240" w:lineRule="auto"/>
              <w:ind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(97,0</w:t>
            </w:r>
            <w:r w:rsidR="002673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F566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tabs>
                <w:tab w:val="clear" w:pos="90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01,293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4A7F" w:rsidRPr="00803062" w:rsidTr="00BA2FB6">
        <w:trPr>
          <w:trHeight w:val="60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6C0F10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214,04</w:t>
            </w:r>
            <w:r w:rsidR="00F566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218,421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A7F" w:rsidRPr="00803062" w:rsidRDefault="00464A7F" w:rsidP="00464A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464A7F" w:rsidRPr="00476AC5" w:rsidRDefault="00464A7F" w:rsidP="00464A7F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:rsidR="00464A7F" w:rsidRPr="005F33A2" w:rsidRDefault="00464A7F" w:rsidP="00464A7F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5F33A2">
        <w:rPr>
          <w:rFonts w:ascii="Angsana New" w:hAnsi="Angsana New"/>
          <w:sz w:val="30"/>
          <w:szCs w:val="30"/>
          <w:cs/>
        </w:rPr>
        <w:t xml:space="preserve">ในปี </w:t>
      </w:r>
      <w:r w:rsidRPr="005F33A2">
        <w:rPr>
          <w:rFonts w:ascii="Angsana New" w:hAnsi="Angsana New"/>
          <w:sz w:val="30"/>
          <w:szCs w:val="30"/>
        </w:rPr>
        <w:t>2552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บริษัทได้ทำสัญญากับบริษัทในประเทศแห่งหนึ่งเพื่อให้บริการสร้างสถานีผลิตก๊าซธรรมชาติอัด</w:t>
      </w:r>
      <w:r w:rsidRPr="005F33A2">
        <w:rPr>
          <w:rFonts w:ascii="Angsana New" w:hAnsi="Angsana New"/>
          <w:sz w:val="30"/>
          <w:szCs w:val="30"/>
          <w:cs/>
        </w:rPr>
        <w:br/>
      </w:r>
      <w:r w:rsidRPr="005F33A2">
        <w:rPr>
          <w:rFonts w:ascii="Angsana New" w:hAnsi="Angsana New" w:hint="cs"/>
          <w:sz w:val="30"/>
          <w:szCs w:val="30"/>
          <w:cs/>
        </w:rPr>
        <w:t>ซึ่งประกอบด้วยตึกและสิ่งปลูกสร้างอื่น และให้บริการอัดก๊าซธรรมชาติ โดยสัญญาดังกล่าวมี</w:t>
      </w:r>
      <w:r w:rsidRPr="005F33A2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5F33A2">
        <w:rPr>
          <w:rFonts w:ascii="Angsana New" w:hAnsi="Angsana New"/>
          <w:sz w:val="30"/>
          <w:szCs w:val="30"/>
        </w:rPr>
        <w:t>20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Pr="005F33A2">
        <w:rPr>
          <w:rFonts w:ascii="Angsana New" w:hAnsi="Angsana New"/>
          <w:sz w:val="30"/>
          <w:szCs w:val="30"/>
        </w:rPr>
        <w:t>2572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ต่อมาในปี </w:t>
      </w:r>
      <w:r w:rsidRPr="005F33A2">
        <w:rPr>
          <w:rFonts w:ascii="Angsana New" w:hAnsi="Angsana New"/>
          <w:sz w:val="30"/>
          <w:szCs w:val="30"/>
        </w:rPr>
        <w:t>2558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บริษัทได้ทำสัญญาเพิ่มเติมกับบริษัทดังกล่าวเกี่ยวกับบริการอัดก๊าซธรรมชาติ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โดยสัญญาเพิ่มเติมดังกล่าวมีระยะเวลา </w:t>
      </w:r>
      <w:r w:rsidRPr="005F33A2">
        <w:rPr>
          <w:rFonts w:ascii="Angsana New" w:hAnsi="Angsana New"/>
          <w:sz w:val="30"/>
          <w:szCs w:val="30"/>
        </w:rPr>
        <w:t>14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Pr="005F33A2">
        <w:rPr>
          <w:rFonts w:ascii="Angsana New" w:hAnsi="Angsana New"/>
          <w:sz w:val="30"/>
          <w:szCs w:val="30"/>
        </w:rPr>
        <w:t>2572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สัญญาดังกล่าวเข้าเงื่อนไขว่าเป็นข้อตกลงที่ประกอบไปด้วยสัญญาเช่าตามการตีความตามมาตรฐานการรายงานทางการเงินฉบับที่ </w:t>
      </w:r>
      <w:r w:rsidRPr="005F33A2">
        <w:rPr>
          <w:rFonts w:ascii="Angsana New" w:hAnsi="Angsana New"/>
          <w:sz w:val="30"/>
          <w:szCs w:val="30"/>
        </w:rPr>
        <w:t>4</w:t>
      </w:r>
    </w:p>
    <w:p w:rsidR="00464A7F" w:rsidRPr="005F33A2" w:rsidRDefault="00464A7F" w:rsidP="00464A7F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464A7F" w:rsidRPr="005F33A2" w:rsidRDefault="00464A7F" w:rsidP="00464A7F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:rsidR="00464A7F" w:rsidRDefault="00464A7F" w:rsidP="00464A7F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5F33A2">
        <w:rPr>
          <w:rFonts w:ascii="Angsana New" w:hAnsi="Angsana New"/>
          <w:sz w:val="30"/>
          <w:szCs w:val="30"/>
          <w:cs/>
        </w:rPr>
        <w:t xml:space="preserve">ในปี </w:t>
      </w:r>
      <w:r w:rsidRPr="005F33A2">
        <w:rPr>
          <w:rFonts w:ascii="Angsana New" w:hAnsi="Angsana New"/>
          <w:sz w:val="30"/>
          <w:szCs w:val="30"/>
        </w:rPr>
        <w:t>2560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บริษัททำสัญญาให้เช่ากับบริษัทในประเทศสองแห่งซึ่งครอบคลุมการเช่าซื้อรถบรรทุกส่วนบุคคลโดยสัญญาดังกล่าวมีระยะเวลา </w:t>
      </w:r>
      <w:r w:rsidRPr="005F33A2">
        <w:rPr>
          <w:rFonts w:ascii="Angsana New" w:hAnsi="Angsana New"/>
          <w:sz w:val="30"/>
          <w:szCs w:val="30"/>
        </w:rPr>
        <w:t>3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ปีและจะสิ้นสุด</w:t>
      </w:r>
      <w:r w:rsidRPr="005F33A2">
        <w:rPr>
          <w:rFonts w:asciiTheme="majorBidi" w:hAnsiTheme="majorBidi" w:cstheme="majorBidi" w:hint="cs"/>
          <w:caps/>
          <w:sz w:val="30"/>
          <w:szCs w:val="30"/>
          <w:cs/>
        </w:rPr>
        <w:t>อายุ</w:t>
      </w:r>
      <w:r w:rsidRPr="005F33A2">
        <w:rPr>
          <w:rFonts w:ascii="Angsana New" w:hAnsi="Angsana New" w:hint="cs"/>
          <w:sz w:val="30"/>
          <w:szCs w:val="30"/>
          <w:cs/>
        </w:rPr>
        <w:t xml:space="preserve">สัญญาในปี </w:t>
      </w:r>
      <w:r w:rsidRPr="005F33A2">
        <w:rPr>
          <w:rFonts w:ascii="Angsana New" w:hAnsi="Angsana New"/>
          <w:sz w:val="30"/>
          <w:szCs w:val="30"/>
        </w:rPr>
        <w:t>2563</w:t>
      </w:r>
    </w:p>
    <w:p w:rsidR="00260C86" w:rsidRDefault="0026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6341C" w:rsidRDefault="00E6341C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สินค้าคงเหลือ</w:t>
      </w:r>
    </w:p>
    <w:p w:rsidR="00E6341C" w:rsidRDefault="00E6341C" w:rsidP="008F70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8F706D" w:rsidRPr="00D45ACA" w:rsidRDefault="008F706D" w:rsidP="008F70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5ACA">
        <w:rPr>
          <w:rFonts w:ascii="Angsana New" w:hAnsi="Angsana New"/>
          <w:i/>
          <w:iCs/>
          <w:sz w:val="30"/>
          <w:szCs w:val="30"/>
          <w:cs/>
        </w:rPr>
        <w:t>การกลับรายการบัญชีปรับลดมูลค่าสินค้าคงเหลือ</w:t>
      </w:r>
    </w:p>
    <w:p w:rsidR="008F706D" w:rsidRPr="00FC382A" w:rsidRDefault="008F706D" w:rsidP="008F70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706D" w:rsidRDefault="008F706D" w:rsidP="000D0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45ACA">
        <w:rPr>
          <w:rFonts w:ascii="Angsana New" w:hAnsi="Angsana New"/>
          <w:sz w:val="30"/>
          <w:szCs w:val="30"/>
          <w:cs/>
        </w:rPr>
        <w:t>กลุ่ม</w:t>
      </w:r>
      <w:r w:rsidRPr="008F706D">
        <w:rPr>
          <w:rFonts w:ascii="Angsana New" w:hAnsi="Angsana New"/>
          <w:b/>
          <w:sz w:val="30"/>
          <w:szCs w:val="30"/>
          <w:cs/>
        </w:rPr>
        <w:t xml:space="preserve">บริษัทกลับรายการบัญชีปรับลดมูลค่าสินค้าสำเร็จรูปซึ่งเป็นส่วนหักกับบัญชีต้นทุนขายในงบกำไรขาดทุนเบ็ดเสร็จรวมสำหรับงวดสามเดือนสิ้นสุดวันที่ 31 มีนาคม 2562 เป็นจำนวน 8.77 ล้านบาท </w:t>
      </w:r>
      <w:r w:rsidRPr="00EE60C5">
        <w:rPr>
          <w:rFonts w:ascii="Angsana New" w:hAnsi="Angsana New"/>
          <w:b/>
          <w:i/>
          <w:iCs/>
          <w:sz w:val="30"/>
          <w:szCs w:val="30"/>
          <w:cs/>
        </w:rPr>
        <w:t>(</w:t>
      </w:r>
      <w:r w:rsidR="00667338" w:rsidRPr="00517237">
        <w:rPr>
          <w:rFonts w:ascii="Angsana New" w:hAnsi="Angsana New"/>
          <w:bCs/>
          <w:i/>
          <w:iCs/>
          <w:sz w:val="30"/>
          <w:szCs w:val="30"/>
        </w:rPr>
        <w:t>31</w:t>
      </w:r>
      <w:r w:rsidR="00667338">
        <w:rPr>
          <w:rFonts w:ascii="Angsana New" w:hAnsi="Angsana New" w:hint="cs"/>
          <w:b/>
          <w:i/>
          <w:iCs/>
          <w:sz w:val="30"/>
          <w:szCs w:val="30"/>
          <w:cs/>
        </w:rPr>
        <w:t xml:space="preserve"> </w:t>
      </w:r>
      <w:r w:rsidR="00667338" w:rsidRPr="00667338">
        <w:rPr>
          <w:rFonts w:ascii="Angsana New" w:hAnsi="Angsana New" w:hint="cs"/>
          <w:b/>
          <w:i/>
          <w:iCs/>
          <w:sz w:val="30"/>
          <w:szCs w:val="30"/>
          <w:cs/>
        </w:rPr>
        <w:t xml:space="preserve">ธันวาคม </w:t>
      </w:r>
      <w:r w:rsidRPr="00667338">
        <w:rPr>
          <w:rFonts w:ascii="Angsana New" w:hAnsi="Angsana New"/>
          <w:b/>
          <w:i/>
          <w:iCs/>
          <w:sz w:val="30"/>
          <w:szCs w:val="30"/>
          <w:cs/>
        </w:rPr>
        <w:t>2561</w:t>
      </w:r>
      <w:r w:rsidRPr="008F706D">
        <w:rPr>
          <w:rFonts w:ascii="Angsana New" w:hAnsi="Angsana New"/>
          <w:b/>
          <w:i/>
          <w:iCs/>
          <w:sz w:val="30"/>
          <w:szCs w:val="30"/>
          <w:cs/>
        </w:rPr>
        <w:t>: 2.45 ล้านบาท</w:t>
      </w:r>
      <w:r w:rsidRPr="00EE60C5">
        <w:rPr>
          <w:rFonts w:ascii="Angsana New" w:hAnsi="Angsana New"/>
          <w:b/>
          <w:i/>
          <w:iCs/>
          <w:sz w:val="30"/>
          <w:szCs w:val="30"/>
          <w:cs/>
        </w:rPr>
        <w:t>)</w:t>
      </w:r>
      <w:r w:rsidRPr="008F706D">
        <w:rPr>
          <w:rFonts w:ascii="Angsana New" w:hAnsi="Angsana New"/>
          <w:b/>
          <w:sz w:val="30"/>
          <w:szCs w:val="30"/>
          <w:cs/>
        </w:rPr>
        <w:t xml:space="preserve"> และงบกำไรขาดทุนเบ็ดเสร็จเฉพาะกิจการสำหรับงวดสามเดือนสิ้นสุดวันที่ 31 มีนาคม 2562 เป็นจำนวน 8.77 ล้านบาท</w:t>
      </w:r>
      <w:r w:rsidRPr="00EE60C5">
        <w:rPr>
          <w:rFonts w:ascii="Angsana New" w:hAnsi="Angsana New"/>
          <w:b/>
          <w:i/>
          <w:iCs/>
          <w:sz w:val="30"/>
          <w:szCs w:val="30"/>
          <w:cs/>
        </w:rPr>
        <w:t xml:space="preserve"> (</w:t>
      </w:r>
      <w:r w:rsidR="0012609F" w:rsidRPr="00517237">
        <w:rPr>
          <w:rFonts w:ascii="Angsana New" w:hAnsi="Angsana New"/>
          <w:bCs/>
          <w:i/>
          <w:iCs/>
          <w:sz w:val="30"/>
          <w:szCs w:val="30"/>
        </w:rPr>
        <w:t>31</w:t>
      </w:r>
      <w:r w:rsidR="0012609F">
        <w:rPr>
          <w:rFonts w:ascii="Angsana New" w:hAnsi="Angsana New"/>
          <w:b/>
          <w:sz w:val="30"/>
          <w:szCs w:val="30"/>
        </w:rPr>
        <w:t xml:space="preserve"> </w:t>
      </w:r>
      <w:r w:rsidR="0012609F" w:rsidRPr="0012609F">
        <w:rPr>
          <w:rFonts w:ascii="Angsana New" w:hAnsi="Angsana New" w:hint="cs"/>
          <w:b/>
          <w:i/>
          <w:iCs/>
          <w:sz w:val="30"/>
          <w:szCs w:val="30"/>
          <w:cs/>
        </w:rPr>
        <w:t>ธันวาคม</w:t>
      </w:r>
      <w:r w:rsidR="0012609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F706D">
        <w:rPr>
          <w:rFonts w:ascii="Angsana New" w:hAnsi="Angsana New"/>
          <w:b/>
          <w:i/>
          <w:iCs/>
          <w:sz w:val="30"/>
          <w:szCs w:val="30"/>
          <w:cs/>
        </w:rPr>
        <w:t>2561: 2.39 ล้านบาท</w:t>
      </w:r>
      <w:r w:rsidRPr="00EE60C5">
        <w:rPr>
          <w:rFonts w:ascii="Angsana New" w:hAnsi="Angsana New"/>
          <w:b/>
          <w:i/>
          <w:iCs/>
          <w:sz w:val="30"/>
          <w:szCs w:val="30"/>
          <w:cs/>
        </w:rPr>
        <w:t>)</w:t>
      </w:r>
      <w:r w:rsidRPr="008F706D">
        <w:rPr>
          <w:rFonts w:ascii="Angsana New" w:hAnsi="Angsana New"/>
          <w:b/>
          <w:sz w:val="30"/>
          <w:szCs w:val="30"/>
          <w:cs/>
        </w:rPr>
        <w:t xml:space="preserve"> เนื่องจากการเปลี่ยนแปลง</w:t>
      </w:r>
      <w:r w:rsidR="00095FDD">
        <w:rPr>
          <w:rFonts w:ascii="Angsana New" w:hAnsi="Angsana New" w:hint="cs"/>
          <w:b/>
          <w:sz w:val="30"/>
          <w:szCs w:val="30"/>
          <w:cs/>
        </w:rPr>
        <w:t>ประมาณ</w:t>
      </w:r>
      <w:r w:rsidRPr="008F706D">
        <w:rPr>
          <w:rFonts w:ascii="Angsana New" w:hAnsi="Angsana New"/>
          <w:b/>
          <w:sz w:val="30"/>
          <w:szCs w:val="30"/>
          <w:cs/>
        </w:rPr>
        <w:t>การสำรองสินค้าเคลื่อนไหวช้า</w:t>
      </w:r>
      <w:r w:rsidR="00095FDD">
        <w:rPr>
          <w:rFonts w:ascii="Angsana New" w:hAnsi="Angsana New" w:hint="cs"/>
          <w:b/>
          <w:sz w:val="30"/>
          <w:szCs w:val="30"/>
          <w:cs/>
        </w:rPr>
        <w:t>เพื่อให้เหมาะสมกับลักษณะของสินค้าและประสบการณ์ในอดีตของกลุ่มบริษัท</w:t>
      </w:r>
    </w:p>
    <w:p w:rsidR="008F706D" w:rsidRPr="00350797" w:rsidRDefault="008F706D" w:rsidP="008F70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AA58A1" w:rsidRDefault="00AA58A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เงินลงทุนในบริษัทร่วม</w:t>
      </w:r>
    </w:p>
    <w:p w:rsidR="00AA58A1" w:rsidRPr="00AA58A1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534"/>
        <w:gridCol w:w="1168"/>
        <w:gridCol w:w="270"/>
        <w:gridCol w:w="1262"/>
        <w:gridCol w:w="270"/>
        <w:gridCol w:w="1174"/>
        <w:gridCol w:w="268"/>
        <w:gridCol w:w="1264"/>
      </w:tblGrid>
      <w:tr w:rsidR="00AA58A1" w:rsidRPr="00A16777" w:rsidTr="000C4EB2">
        <w:trPr>
          <w:tblHeader/>
        </w:trPr>
        <w:tc>
          <w:tcPr>
            <w:tcW w:w="1683" w:type="pct"/>
          </w:tcPr>
          <w:p w:rsidR="00AA58A1" w:rsidRPr="007E63AD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AA58A1" w:rsidRPr="007E63AD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:rsidR="00AA58A1" w:rsidRPr="00A16777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AA58A1" w:rsidRPr="00A16777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:rsidR="00AA58A1" w:rsidRPr="00A16777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B7230A" w:rsidRPr="004C5026" w:rsidTr="00352D78">
        <w:trPr>
          <w:tblHeader/>
        </w:trPr>
        <w:tc>
          <w:tcPr>
            <w:tcW w:w="1969" w:type="pct"/>
            <w:gridSpan w:val="2"/>
          </w:tcPr>
          <w:p w:rsidR="00B7230A" w:rsidRPr="00894C7D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94C7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A58A1" w:rsidRPr="004C3F86" w:rsidTr="00352D78">
        <w:trPr>
          <w:tblHeader/>
        </w:trPr>
        <w:tc>
          <w:tcPr>
            <w:tcW w:w="1683" w:type="pct"/>
          </w:tcPr>
          <w:p w:rsidR="00AA58A1" w:rsidRPr="007E63AD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pct"/>
          </w:tcPr>
          <w:p w:rsidR="00AA58A1" w:rsidRPr="007E63AD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1" w:type="pct"/>
            <w:gridSpan w:val="7"/>
          </w:tcPr>
          <w:p w:rsidR="00AA58A1" w:rsidRPr="004C3F8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58A1" w:rsidTr="00352D78">
        <w:tc>
          <w:tcPr>
            <w:tcW w:w="1683" w:type="pct"/>
          </w:tcPr>
          <w:p w:rsidR="00AA58A1" w:rsidRPr="00730C99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6" w:type="pct"/>
          </w:tcPr>
          <w:p w:rsidR="00AA58A1" w:rsidRPr="00CC5921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:rsidR="00AA58A1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A58A1" w:rsidRPr="00485AA2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AA58A1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A58A1" w:rsidRPr="00485AA2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AA58A1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A58A1" w:rsidRPr="00485AA2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AA58A1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8A1" w:rsidRPr="00200D09" w:rsidTr="00352D78">
        <w:tc>
          <w:tcPr>
            <w:tcW w:w="1683" w:type="pct"/>
          </w:tcPr>
          <w:p w:rsidR="00AA58A1" w:rsidRPr="00A4230F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6" w:type="pct"/>
          </w:tcPr>
          <w:p w:rsidR="00AA58A1" w:rsidRPr="00CC5921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:rsidR="00AA58A1" w:rsidRPr="00200D09" w:rsidRDefault="000C4EB2" w:rsidP="000C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4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AA58A1" w:rsidRPr="00200D09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AA58A1" w:rsidRPr="00200D09" w:rsidRDefault="000C4EB2" w:rsidP="0037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244,207</w:t>
            </w:r>
          </w:p>
        </w:tc>
        <w:tc>
          <w:tcPr>
            <w:tcW w:w="143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AA58A1" w:rsidRPr="00200D09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8A1" w:rsidRPr="00200D09" w:rsidTr="00352D78">
        <w:tc>
          <w:tcPr>
            <w:tcW w:w="1683" w:type="pct"/>
          </w:tcPr>
          <w:p w:rsidR="00AA58A1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 xml:space="preserve">สุทธิจาก </w:t>
            </w:r>
          </w:p>
          <w:p w:rsidR="00AA58A1" w:rsidRPr="009A57B8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6" w:type="pct"/>
          </w:tcPr>
          <w:p w:rsidR="00AA58A1" w:rsidRPr="009A57B8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:rsidR="00AA58A1" w:rsidRPr="001873B0" w:rsidRDefault="00AA58A1" w:rsidP="000C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352D78" w:rsidRPr="001873B0" w:rsidRDefault="00352D78" w:rsidP="0035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(</w:t>
            </w:r>
            <w:r w:rsidR="001873B0" w:rsidRPr="001873B0">
              <w:rPr>
                <w:rFonts w:ascii="Angsana New" w:hAnsi="Angsana New"/>
                <w:sz w:val="30"/>
                <w:szCs w:val="30"/>
              </w:rPr>
              <w:t>3</w:t>
            </w:r>
            <w:r w:rsidRPr="001873B0">
              <w:rPr>
                <w:rFonts w:ascii="Angsana New" w:hAnsi="Angsana New"/>
                <w:sz w:val="30"/>
                <w:szCs w:val="30"/>
              </w:rPr>
              <w:t>,</w:t>
            </w:r>
            <w:r w:rsidR="001873B0" w:rsidRPr="001873B0">
              <w:rPr>
                <w:rFonts w:ascii="Angsana New" w:hAnsi="Angsana New"/>
                <w:sz w:val="30"/>
                <w:szCs w:val="30"/>
              </w:rPr>
              <w:t>801</w:t>
            </w:r>
            <w:r w:rsidRPr="001873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AA58A1" w:rsidRPr="00200D09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AA58A1" w:rsidRPr="00200D09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AA58A1" w:rsidRDefault="00AA58A1" w:rsidP="000C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352D78" w:rsidRPr="00200D09" w:rsidRDefault="00352D78" w:rsidP="0035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AA58A1" w:rsidRPr="00200D09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AA58A1" w:rsidRPr="00200D09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3B0" w:rsidRPr="00200D09" w:rsidTr="00352D78">
        <w:tc>
          <w:tcPr>
            <w:tcW w:w="1683" w:type="pct"/>
          </w:tcPr>
          <w:p w:rsidR="001873B0" w:rsidRDefault="001873B0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6" w:type="pct"/>
          </w:tcPr>
          <w:p w:rsidR="001873B0" w:rsidRPr="009A57B8" w:rsidRDefault="001873B0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:rsidR="001873B0" w:rsidRPr="001873B0" w:rsidRDefault="001873B0" w:rsidP="000C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4" w:type="pct"/>
          </w:tcPr>
          <w:p w:rsidR="001873B0" w:rsidRPr="00200D09" w:rsidRDefault="001873B0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1873B0" w:rsidRPr="00200D09" w:rsidRDefault="001873B0" w:rsidP="001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873B0" w:rsidRPr="00200D09" w:rsidRDefault="001873B0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873B0" w:rsidRDefault="003754B4" w:rsidP="0037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3" w:type="pct"/>
          </w:tcPr>
          <w:p w:rsidR="001873B0" w:rsidRPr="00200D09" w:rsidRDefault="001873B0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1873B0" w:rsidRPr="00200D09" w:rsidRDefault="001873B0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EB2" w:rsidRPr="00200D09" w:rsidTr="000C4EB2">
        <w:tc>
          <w:tcPr>
            <w:tcW w:w="1683" w:type="pct"/>
          </w:tcPr>
          <w:p w:rsidR="000C4EB2" w:rsidRPr="00A4230F" w:rsidRDefault="000C4EB2" w:rsidP="000C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86" w:type="pct"/>
          </w:tcPr>
          <w:p w:rsidR="000C4EB2" w:rsidRPr="00CC5921" w:rsidRDefault="000C4EB2" w:rsidP="000C4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:rsidR="000C4EB2" w:rsidRPr="001873B0" w:rsidRDefault="001873B0" w:rsidP="000C4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44" w:type="pct"/>
          </w:tcPr>
          <w:p w:rsidR="000C4EB2" w:rsidRPr="00200D09" w:rsidRDefault="000C4EB2" w:rsidP="000C4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0C4EB2" w:rsidRPr="00200D09" w:rsidRDefault="000C4EB2" w:rsidP="000C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A520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C4EB2" w:rsidRPr="00200D09" w:rsidRDefault="000C4EB2" w:rsidP="000C4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0C4EB2" w:rsidRPr="00200D09" w:rsidRDefault="00352D78" w:rsidP="0035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C4EB2" w:rsidRPr="00200D09" w:rsidRDefault="000C4EB2" w:rsidP="000C4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0C4EB2" w:rsidRPr="00CA0DCF" w:rsidRDefault="000C4EB2" w:rsidP="000C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050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8A1" w:rsidRPr="00271308" w:rsidTr="000C4EB2">
        <w:tc>
          <w:tcPr>
            <w:tcW w:w="1683" w:type="pct"/>
          </w:tcPr>
          <w:p w:rsidR="00AA58A1" w:rsidRPr="00BA6577" w:rsidRDefault="00AA58A1" w:rsidP="0091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26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126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6" w:type="pct"/>
          </w:tcPr>
          <w:p w:rsidR="00AA58A1" w:rsidRPr="00CC5921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AA58A1" w:rsidRPr="00200D09" w:rsidRDefault="009619D5" w:rsidP="000C4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1873B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52D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73B0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4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AA58A1" w:rsidRPr="00271308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13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AA58A1" w:rsidRPr="00200D09" w:rsidRDefault="00452D61" w:rsidP="00452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3754B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54B4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43" w:type="pct"/>
          </w:tcPr>
          <w:p w:rsidR="00AA58A1" w:rsidRPr="00200D09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AA58A1" w:rsidRPr="00271308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13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A58A1" w:rsidRPr="00FC382A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5A2948" w:rsidRDefault="00FE2EC7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EC7">
        <w:rPr>
          <w:rFonts w:ascii="Angsana New" w:hAnsi="Angsana New"/>
          <w:sz w:val="30"/>
          <w:szCs w:val="30"/>
          <w:cs/>
        </w:rPr>
        <w:t xml:space="preserve">ในเดือนพฤศจิกายน 2561 </w:t>
      </w:r>
      <w:r w:rsidR="00B807A7">
        <w:rPr>
          <w:rFonts w:ascii="Angsana New" w:hAnsi="Angsana New" w:hint="cs"/>
          <w:sz w:val="30"/>
          <w:szCs w:val="30"/>
          <w:cs/>
        </w:rPr>
        <w:t>บริษัทร่วม</w:t>
      </w:r>
      <w:r w:rsidRPr="00FE2EC7">
        <w:rPr>
          <w:rFonts w:ascii="Angsana New" w:hAnsi="Angsana New"/>
          <w:sz w:val="30"/>
          <w:szCs w:val="30"/>
          <w:cs/>
        </w:rPr>
        <w:t>มีการเรียกชำระค่าหุ้นครั้งสุดท้ายจำนวนร้อยละ 34.16 สำหรับหุ้นที่ซื้อจาก</w:t>
      </w:r>
      <w:r w:rsidR="00551DA4">
        <w:rPr>
          <w:rFonts w:ascii="Angsana New" w:hAnsi="Angsana New"/>
          <w:sz w:val="30"/>
          <w:szCs w:val="30"/>
        </w:rPr>
        <w:t xml:space="preserve">     </w:t>
      </w:r>
      <w:r w:rsidRPr="00FE2EC7">
        <w:rPr>
          <w:rFonts w:ascii="Angsana New" w:hAnsi="Angsana New"/>
          <w:sz w:val="30"/>
          <w:szCs w:val="30"/>
          <w:cs/>
        </w:rPr>
        <w:t>ผู้ถือหุ้นเดิมและยังชำระไม่เต็มมูลค่าจำนวน 90</w:t>
      </w:r>
      <w:r w:rsidRPr="00FE2EC7">
        <w:rPr>
          <w:rFonts w:ascii="Angsana New" w:hAnsi="Angsana New"/>
          <w:sz w:val="30"/>
          <w:szCs w:val="30"/>
        </w:rPr>
        <w:t>,</w:t>
      </w:r>
      <w:r w:rsidRPr="00FE2EC7">
        <w:rPr>
          <w:rFonts w:ascii="Angsana New" w:hAnsi="Angsana New"/>
          <w:sz w:val="30"/>
          <w:szCs w:val="30"/>
          <w:cs/>
        </w:rPr>
        <w:t>000 หุ้นจากบริษัท เป็นจำนวนเงิน 3.07 ล้านบาท โดยบริษัทได้</w:t>
      </w:r>
      <w:r w:rsidR="00551DA4">
        <w:rPr>
          <w:rFonts w:ascii="Angsana New" w:hAnsi="Angsana New"/>
          <w:sz w:val="30"/>
          <w:szCs w:val="30"/>
        </w:rPr>
        <w:t xml:space="preserve"> </w:t>
      </w:r>
      <w:r w:rsidR="00003643">
        <w:rPr>
          <w:rFonts w:ascii="Angsana New" w:hAnsi="Angsana New"/>
          <w:sz w:val="30"/>
          <w:szCs w:val="30"/>
        </w:rPr>
        <w:t xml:space="preserve">  </w:t>
      </w:r>
      <w:r w:rsidRPr="00FE2EC7">
        <w:rPr>
          <w:rFonts w:ascii="Angsana New" w:hAnsi="Angsana New"/>
          <w:sz w:val="30"/>
          <w:szCs w:val="30"/>
          <w:cs/>
        </w:rPr>
        <w:t>จ่ายชำระค่าหุ้นดังกล่าวในเดือนมกราคมและเดือนกุมภาพันธ์ 2562</w:t>
      </w:r>
    </w:p>
    <w:p w:rsidR="00DD424A" w:rsidRDefault="00DD424A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5EE3" w:rsidRPr="007A3203" w:rsidRDefault="00C05EE3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yellow"/>
        </w:rPr>
        <w:sectPr w:rsidR="00C05EE3" w:rsidRPr="007A3203" w:rsidSect="00732DBA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C05EE3" w:rsidRDefault="00C05EE3" w:rsidP="00C05EE3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9A57B8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E26D10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2</w:t>
      </w:r>
      <w:r w:rsidRPr="001C0CE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แล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rtl/>
          <w:cs/>
        </w:rPr>
        <w:t>31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>
        <w:rPr>
          <w:rFonts w:ascii="Angsana New" w:hAnsi="Angsana New" w:hint="cs"/>
          <w:sz w:val="30"/>
          <w:szCs w:val="30"/>
          <w:cs/>
          <w:lang w:bidi="th-TH"/>
        </w:rPr>
        <w:t>สาม</w:t>
      </w:r>
      <w:r>
        <w:rPr>
          <w:rFonts w:ascii="Angsana New" w:hAnsi="Angsana New"/>
          <w:sz w:val="30"/>
          <w:szCs w:val="30"/>
          <w:cs/>
          <w:lang w:bidi="th-TH"/>
        </w:rPr>
        <w:t>เดือนสิ้นสุดวันที่</w:t>
      </w:r>
      <w:r w:rsidRPr="001C0CE9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C05EE3" w:rsidRPr="00AC389B" w:rsidRDefault="00C05EE3" w:rsidP="00C05EE3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990"/>
        <w:gridCol w:w="810"/>
        <w:gridCol w:w="180"/>
        <w:gridCol w:w="810"/>
        <w:gridCol w:w="215"/>
        <w:gridCol w:w="86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C05EE3" w:rsidRPr="00F80C5B" w:rsidTr="005C77B8">
        <w:trPr>
          <w:cantSplit/>
          <w:tblHeader/>
        </w:trPr>
        <w:tc>
          <w:tcPr>
            <w:tcW w:w="216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0" w:type="dxa"/>
            <w:gridSpan w:val="21"/>
            <w:vAlign w:val="bottom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5EE3" w:rsidRPr="00F80C5B" w:rsidTr="005C77B8">
        <w:trPr>
          <w:cantSplit/>
          <w:tblHeader/>
        </w:trPr>
        <w:tc>
          <w:tcPr>
            <w:tcW w:w="216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C05EE3" w:rsidRPr="00F80C5B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:rsidR="00C05EE3" w:rsidRPr="00F80C5B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:rsidR="00C05EE3" w:rsidRPr="00F80C5B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05EE3" w:rsidRPr="00F80C5B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</w:tcPr>
          <w:p w:rsidR="00C05EE3" w:rsidRPr="00F80C5B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:rsidR="00C05EE3" w:rsidRPr="00F80C5B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gridSpan w:val="3"/>
          </w:tcPr>
          <w:p w:rsidR="00C05EE3" w:rsidRPr="00F80C5B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C05EE3" w:rsidRPr="00F80C5B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C05EE3" w:rsidRPr="00F80C5B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05EE3" w:rsidRPr="00F80C5B" w:rsidTr="005C77B8">
        <w:trPr>
          <w:cantSplit/>
          <w:tblHeader/>
        </w:trPr>
        <w:tc>
          <w:tcPr>
            <w:tcW w:w="2160" w:type="dxa"/>
          </w:tcPr>
          <w:p w:rsidR="00C05EE3" w:rsidRPr="00F80C5B" w:rsidRDefault="00C05EE3" w:rsidP="00C05E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:rsidR="00C05EE3" w:rsidRPr="00F80C5B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05EE3" w:rsidRPr="00F80C5B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C05EE3" w:rsidRPr="00F80C5B" w:rsidTr="005C77B8">
        <w:trPr>
          <w:cantSplit/>
          <w:trHeight w:val="270"/>
        </w:trPr>
        <w:tc>
          <w:tcPr>
            <w:tcW w:w="216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C05EE3" w:rsidRPr="00F80C5B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05EE3" w:rsidRPr="00F80C5B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C05EE3" w:rsidRPr="00F80C5B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65" w:type="dxa"/>
            <w:gridSpan w:val="15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80C5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05EE3" w:rsidRPr="00F80C5B" w:rsidTr="005C77B8">
        <w:trPr>
          <w:cantSplit/>
          <w:trHeight w:val="270"/>
        </w:trPr>
        <w:tc>
          <w:tcPr>
            <w:tcW w:w="2160" w:type="dxa"/>
          </w:tcPr>
          <w:p w:rsidR="00C05EE3" w:rsidRPr="00F80C5B" w:rsidRDefault="00C05EE3" w:rsidP="001A6E4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65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420" w:rsidRPr="00F80C5B" w:rsidTr="005C77B8">
        <w:trPr>
          <w:cantSplit/>
          <w:trHeight w:val="270"/>
        </w:trPr>
        <w:tc>
          <w:tcPr>
            <w:tcW w:w="2160" w:type="dxa"/>
          </w:tcPr>
          <w:p w:rsidR="00D24420" w:rsidRPr="00F80C5B" w:rsidRDefault="00D24420" w:rsidP="00A62727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F80C5B">
              <w:rPr>
                <w:rFonts w:ascii="Angsana New" w:hAnsi="Angsana New"/>
                <w:sz w:val="24"/>
                <w:szCs w:val="24"/>
              </w:rPr>
              <w:t>(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F80C5B">
              <w:rPr>
                <w:rFonts w:ascii="Angsana New" w:hAnsi="Angsana New"/>
                <w:sz w:val="24"/>
                <w:szCs w:val="24"/>
              </w:rPr>
              <w:t>)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:rsidR="00D24420" w:rsidRPr="00F80C5B" w:rsidRDefault="00D24420" w:rsidP="00D244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765B38">
              <w:rPr>
                <w:rFonts w:ascii="Angsana New" w:hAnsi="Angsana New"/>
                <w:sz w:val="24"/>
                <w:szCs w:val="24"/>
                <w:lang w:bidi="th-TH"/>
              </w:rPr>
              <w:t>55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65B38">
              <w:rPr>
                <w:rFonts w:ascii="Angsana New" w:hAnsi="Angsana New"/>
                <w:sz w:val="24"/>
                <w:szCs w:val="24"/>
                <w:lang w:bidi="th-TH"/>
              </w:rPr>
              <w:t>756</w:t>
            </w:r>
          </w:p>
        </w:tc>
        <w:tc>
          <w:tcPr>
            <w:tcW w:w="18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145,508</w:t>
            </w:r>
          </w:p>
        </w:tc>
        <w:tc>
          <w:tcPr>
            <w:tcW w:w="18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  <w:r w:rsidR="009E5EFE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9E5EFE">
              <w:rPr>
                <w:rFonts w:ascii="Angsana New" w:hAnsi="Angsana New"/>
                <w:sz w:val="24"/>
                <w:szCs w:val="24"/>
                <w:lang w:bidi="th-TH"/>
              </w:rPr>
              <w:t>281</w:t>
            </w:r>
          </w:p>
        </w:tc>
        <w:tc>
          <w:tcPr>
            <w:tcW w:w="18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24420" w:rsidRPr="00F80C5B" w:rsidRDefault="00237A39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9E5EFE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3,</w:t>
            </w:r>
            <w:r w:rsidR="009E5EFE">
              <w:rPr>
                <w:rFonts w:ascii="Angsana New" w:hAnsi="Angsana New"/>
                <w:sz w:val="24"/>
                <w:szCs w:val="24"/>
                <w:lang w:bidi="th-TH"/>
              </w:rPr>
              <w:t>283</w:t>
            </w:r>
          </w:p>
        </w:tc>
        <w:tc>
          <w:tcPr>
            <w:tcW w:w="18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233,508</w:t>
            </w:r>
          </w:p>
        </w:tc>
        <w:tc>
          <w:tcPr>
            <w:tcW w:w="18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D24420" w:rsidRPr="00F80C5B" w:rsidRDefault="00D24420" w:rsidP="00D2442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05EE3" w:rsidRPr="00F80C5B" w:rsidTr="005C77B8">
        <w:trPr>
          <w:cantSplit/>
        </w:trPr>
        <w:tc>
          <w:tcPr>
            <w:tcW w:w="2160" w:type="dxa"/>
          </w:tcPr>
          <w:p w:rsidR="00C05EE3" w:rsidRPr="00F80C5B" w:rsidRDefault="00C05EE3" w:rsidP="001A6E46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C05EE3" w:rsidRPr="00F80C5B" w:rsidRDefault="00C05EE3" w:rsidP="001A6E4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05EE3" w:rsidRPr="00F80C5B" w:rsidRDefault="00C05EE3" w:rsidP="001A6E4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:rsidR="00C05EE3" w:rsidRPr="00F80C5B" w:rsidRDefault="00C05EE3" w:rsidP="001A6E4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05EE3" w:rsidRPr="00D24420" w:rsidRDefault="00D24420" w:rsidP="001A6E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2442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</w:t>
            </w:r>
            <w:r w:rsidR="009E5EF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  <w:r w:rsidRPr="00D2442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9E5EF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281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05EE3" w:rsidRPr="00AF7D05" w:rsidRDefault="00AF7D05" w:rsidP="00AF7D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05EE3" w:rsidRPr="00237A39" w:rsidRDefault="00237A39" w:rsidP="001A6E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37A3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</w:t>
            </w:r>
            <w:r w:rsidR="009E5EF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  <w:r w:rsidRPr="00237A3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</w:t>
            </w:r>
            <w:r w:rsidR="009E5EF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</w:t>
            </w:r>
            <w:r w:rsidR="00350F1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05EE3" w:rsidRPr="00AF7D05" w:rsidRDefault="00AF7D05" w:rsidP="00AF7D05">
            <w:pPr>
              <w:pStyle w:val="acctfourfigures"/>
              <w:tabs>
                <w:tab w:val="clear" w:pos="765"/>
              </w:tabs>
              <w:spacing w:line="240" w:lineRule="auto"/>
              <w:ind w:left="-79"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233,508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05EE3" w:rsidRPr="00F80C5B" w:rsidRDefault="00C05EE3" w:rsidP="001A6E4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:rsidR="00A8732B" w:rsidRPr="00496B99" w:rsidRDefault="00A8732B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1260"/>
        <w:gridCol w:w="990"/>
        <w:gridCol w:w="180"/>
        <w:gridCol w:w="990"/>
        <w:gridCol w:w="215"/>
        <w:gridCol w:w="1045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496B99" w:rsidRPr="00E42D11" w:rsidTr="00A62727">
        <w:trPr>
          <w:cantSplit/>
          <w:tblHeader/>
        </w:trPr>
        <w:tc>
          <w:tcPr>
            <w:tcW w:w="216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0" w:type="dxa"/>
            <w:gridSpan w:val="17"/>
            <w:vAlign w:val="bottom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96B9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96B99" w:rsidRPr="00E42D11" w:rsidTr="00A62727">
        <w:trPr>
          <w:cantSplit/>
          <w:tblHeader/>
        </w:trPr>
        <w:tc>
          <w:tcPr>
            <w:tcW w:w="216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96B99" w:rsidRPr="00496B9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:rsidR="009E5EFE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:rsidR="00496B99" w:rsidRPr="00496B9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160" w:type="dxa"/>
            <w:gridSpan w:val="3"/>
          </w:tcPr>
          <w:p w:rsidR="00496B99" w:rsidRPr="00496B9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6B99" w:rsidRPr="00496B9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:rsidR="00496B99" w:rsidRPr="00496B9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:rsidR="00496B99" w:rsidRPr="00496B9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496B99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:rsidR="00496B99" w:rsidRPr="00496B9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40" w:type="dxa"/>
            <w:gridSpan w:val="3"/>
          </w:tcPr>
          <w:p w:rsidR="00496B99" w:rsidRPr="00496B9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496B99" w:rsidRPr="00496B9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:rsidR="00496B99" w:rsidRPr="00496B99" w:rsidRDefault="005125C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="00496B99"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125C3" w:rsidRPr="00E42D11" w:rsidTr="00A62727">
        <w:trPr>
          <w:cantSplit/>
          <w:tblHeader/>
        </w:trPr>
        <w:tc>
          <w:tcPr>
            <w:tcW w:w="2160" w:type="dxa"/>
          </w:tcPr>
          <w:p w:rsidR="005125C3" w:rsidRPr="00496B99" w:rsidRDefault="005125C3" w:rsidP="005125C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125C3" w:rsidRPr="00F80C5B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:rsidR="005125C3" w:rsidRPr="00496B99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5125C3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125C3" w:rsidRPr="00F80C5B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5125C3" w:rsidRPr="00496B99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5125C3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125C3" w:rsidRPr="00F80C5B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125C3" w:rsidRPr="00496B9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2</w:t>
            </w:r>
            <w:r w:rsidRPr="00F80C5B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496B99" w:rsidRPr="00E42D11" w:rsidTr="00A62727">
        <w:trPr>
          <w:cantSplit/>
          <w:trHeight w:val="270"/>
        </w:trPr>
        <w:tc>
          <w:tcPr>
            <w:tcW w:w="216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96B99" w:rsidRPr="00496B9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96B99" w:rsidRPr="00496B9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:rsidR="00496B99" w:rsidRPr="00496B9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165" w:type="dxa"/>
            <w:gridSpan w:val="11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96B9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96B99" w:rsidRPr="00E42D11" w:rsidTr="00A62727">
        <w:trPr>
          <w:cantSplit/>
          <w:trHeight w:val="270"/>
        </w:trPr>
        <w:tc>
          <w:tcPr>
            <w:tcW w:w="216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:rsidR="00496B99" w:rsidRPr="00496B9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45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96B99" w:rsidRPr="00496B9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96B99" w:rsidRPr="00496B9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96B99" w:rsidRPr="00496B9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96B99" w:rsidRPr="00496B9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420" w:rsidRPr="00E42D11" w:rsidTr="00A62727">
        <w:trPr>
          <w:cantSplit/>
          <w:trHeight w:val="270"/>
        </w:trPr>
        <w:tc>
          <w:tcPr>
            <w:tcW w:w="2160" w:type="dxa"/>
          </w:tcPr>
          <w:p w:rsidR="00D24420" w:rsidRDefault="00D24420" w:rsidP="00D24420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</w:p>
          <w:p w:rsidR="00D24420" w:rsidRPr="00496B99" w:rsidRDefault="00D24420" w:rsidP="00A62727">
            <w:pPr>
              <w:tabs>
                <w:tab w:val="clear" w:pos="227"/>
                <w:tab w:val="left" w:pos="370"/>
              </w:tabs>
              <w:spacing w:line="240" w:lineRule="auto"/>
              <w:ind w:left="370" w:hanging="180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496B99">
              <w:rPr>
                <w:rFonts w:ascii="Angsana New" w:hAnsi="Angsana New"/>
                <w:sz w:val="24"/>
                <w:szCs w:val="24"/>
              </w:rPr>
              <w:t>(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496B99">
              <w:rPr>
                <w:rFonts w:ascii="Angsana New" w:hAnsi="Angsana New"/>
                <w:sz w:val="24"/>
                <w:szCs w:val="24"/>
              </w:rPr>
              <w:t>)</w:t>
            </w:r>
            <w:r w:rsidR="00A627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26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9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:rsidR="00D24420" w:rsidRPr="00496B99" w:rsidRDefault="00D24420" w:rsidP="00D244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765B38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5,</w:t>
            </w:r>
            <w:r w:rsidR="00765B38">
              <w:rPr>
                <w:rFonts w:ascii="Angsana New" w:hAnsi="Angsana New"/>
                <w:sz w:val="24"/>
                <w:szCs w:val="24"/>
                <w:lang w:bidi="th-TH"/>
              </w:rPr>
              <w:t>756</w:t>
            </w:r>
          </w:p>
        </w:tc>
        <w:tc>
          <w:tcPr>
            <w:tcW w:w="18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145,508</w:t>
            </w:r>
          </w:p>
        </w:tc>
        <w:tc>
          <w:tcPr>
            <w:tcW w:w="18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  <w:r w:rsidR="009E5EFE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9E5EFE">
              <w:rPr>
                <w:rFonts w:ascii="Angsana New" w:hAnsi="Angsana New"/>
                <w:sz w:val="24"/>
                <w:szCs w:val="24"/>
                <w:lang w:bidi="th-TH"/>
              </w:rPr>
              <w:t>281</w:t>
            </w:r>
          </w:p>
        </w:tc>
        <w:tc>
          <w:tcPr>
            <w:tcW w:w="18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24420" w:rsidRPr="00397291" w:rsidRDefault="00D24420" w:rsidP="00D244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24420" w:rsidRPr="00E42D11" w:rsidTr="00A62727">
        <w:trPr>
          <w:cantSplit/>
        </w:trPr>
        <w:tc>
          <w:tcPr>
            <w:tcW w:w="2160" w:type="dxa"/>
          </w:tcPr>
          <w:p w:rsidR="00D24420" w:rsidRPr="00496B99" w:rsidRDefault="00D24420" w:rsidP="00D24420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D24420" w:rsidRPr="00496B99" w:rsidRDefault="00D24420" w:rsidP="00D244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D24420" w:rsidRPr="00496B99" w:rsidRDefault="00D24420" w:rsidP="00D244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24420" w:rsidRPr="00496B99" w:rsidRDefault="00D24420" w:rsidP="00D244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D24420" w:rsidRPr="00496B99" w:rsidRDefault="00D24420" w:rsidP="00D244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24420" w:rsidRPr="00496B99" w:rsidRDefault="00D24420" w:rsidP="00D244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:rsidR="00D24420" w:rsidRPr="00496B99" w:rsidRDefault="00D24420" w:rsidP="00D244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D24420" w:rsidRPr="00496B99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D24420" w:rsidRPr="00496B99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4420" w:rsidRPr="00D24420" w:rsidRDefault="009E5EFE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247</w:t>
            </w:r>
            <w:r w:rsidR="00D24420" w:rsidRPr="00D2442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281</w:t>
            </w:r>
          </w:p>
        </w:tc>
        <w:tc>
          <w:tcPr>
            <w:tcW w:w="180" w:type="dxa"/>
          </w:tcPr>
          <w:p w:rsidR="00D24420" w:rsidRPr="00496B99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24420" w:rsidRPr="00496B99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:rsidR="00C05EE3" w:rsidRPr="00496B99" w:rsidRDefault="00C05EE3" w:rsidP="0049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  <w:sectPr w:rsidR="00C05EE3" w:rsidRPr="00496B99" w:rsidSect="00FB4D3C">
          <w:headerReference w:type="default" r:id="rId10"/>
          <w:footerReference w:type="default" r:id="rId11"/>
          <w:pgSz w:w="16840" w:h="11907" w:orient="landscape"/>
          <w:pgMar w:top="1152" w:right="691" w:bottom="1152" w:left="1260" w:header="720" w:footer="720" w:gutter="0"/>
          <w:cols w:space="708"/>
          <w:docGrid w:linePitch="360"/>
        </w:sectPr>
      </w:pPr>
    </w:p>
    <w:p w:rsidR="00AA58A1" w:rsidRDefault="00AA58A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:rsidR="00AA58A1" w:rsidRPr="00E61D85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031428" w:rsidRDefault="007D31B4" w:rsidP="00A46F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ปี </w:t>
      </w:r>
      <w:r w:rsidR="00A46F08" w:rsidRPr="00E61D85">
        <w:rPr>
          <w:rFonts w:ascii="Angsana New" w:hAnsi="Angsana New"/>
          <w:sz w:val="30"/>
          <w:szCs w:val="30"/>
          <w:lang w:val="en-GB"/>
        </w:rPr>
        <w:t xml:space="preserve">2560 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="00E05A34" w:rsidRPr="00E61D85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="00E05A34" w:rsidRPr="00E61D85">
        <w:rPr>
          <w:rFonts w:ascii="Angsana New" w:hAnsi="Angsana New"/>
          <w:sz w:val="30"/>
          <w:szCs w:val="30"/>
        </w:rPr>
        <w:t xml:space="preserve">(Other joint operator) 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="00A46F08" w:rsidRPr="00E61D85">
        <w:rPr>
          <w:rFonts w:ascii="Angsana New" w:hAnsi="Angsana New"/>
          <w:sz w:val="30"/>
          <w:szCs w:val="30"/>
          <w:lang w:val="en-GB"/>
        </w:rPr>
        <w:t>“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="00A46F08" w:rsidRPr="00E61D85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>ประเภทการดำเนินงานร่วมกัน เพื่อจัดซื้อรถ</w:t>
      </w:r>
      <w:r w:rsidR="00031428"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โดยสารปรับอากาศใช้ก๊าซธรรมชาติ </w:t>
      </w:r>
      <w:r w:rsidR="00A46F08" w:rsidRPr="00E61D85">
        <w:rPr>
          <w:rFonts w:ascii="Angsana New" w:hAnsi="Angsana New"/>
          <w:sz w:val="30"/>
          <w:szCs w:val="30"/>
          <w:lang w:val="en-GB"/>
        </w:rPr>
        <w:t xml:space="preserve">(NGV) </w:t>
      </w:r>
      <w:r w:rsidR="00EE74BA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EE74BA">
        <w:rPr>
          <w:rFonts w:ascii="Angsana New" w:hAnsi="Angsana New"/>
          <w:sz w:val="30"/>
          <w:szCs w:val="30"/>
        </w:rPr>
        <w:t xml:space="preserve">489 </w:t>
      </w:r>
      <w:r w:rsidR="00EE74BA">
        <w:rPr>
          <w:rFonts w:ascii="Angsana New" w:hAnsi="Angsana New" w:hint="cs"/>
          <w:sz w:val="30"/>
          <w:szCs w:val="30"/>
          <w:cs/>
        </w:rPr>
        <w:t>คัน</w:t>
      </w:r>
      <w:r w:rsidR="00E352B7">
        <w:rPr>
          <w:rFonts w:ascii="Angsana New" w:hAnsi="Angsana New"/>
          <w:sz w:val="30"/>
          <w:szCs w:val="30"/>
        </w:rPr>
        <w:t xml:space="preserve"> </w:t>
      </w:r>
      <w:r w:rsidR="00031428">
        <w:rPr>
          <w:rFonts w:ascii="Angsana New" w:hAnsi="Angsana New" w:hint="cs"/>
          <w:sz w:val="30"/>
          <w:szCs w:val="30"/>
          <w:cs/>
          <w:lang w:val="en-GB"/>
        </w:rPr>
        <w:t>และบริการ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>ซ่อมแซมและบำรุงรถ</w:t>
      </w:r>
      <w:r w:rsidR="00031428"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>โดยสาร</w:t>
      </w:r>
      <w:r w:rsidR="00031428">
        <w:rPr>
          <w:rFonts w:ascii="Angsana New" w:hAnsi="Angsana New" w:hint="cs"/>
          <w:sz w:val="30"/>
          <w:szCs w:val="30"/>
          <w:cs/>
          <w:lang w:val="en-GB"/>
        </w:rPr>
        <w:t xml:space="preserve">เป็นระยะเวลา </w:t>
      </w:r>
      <w:r w:rsidR="00031428">
        <w:rPr>
          <w:rFonts w:ascii="Angsana New" w:hAnsi="Angsana New"/>
          <w:sz w:val="30"/>
          <w:szCs w:val="30"/>
        </w:rPr>
        <w:t xml:space="preserve">10 </w:t>
      </w:r>
      <w:r w:rsidR="00031428"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</w:t>
      </w:r>
      <w:r w:rsidR="00EE74BA">
        <w:rPr>
          <w:rFonts w:ascii="Angsana New" w:hAnsi="Angsana New" w:hint="cs"/>
          <w:sz w:val="30"/>
          <w:szCs w:val="30"/>
          <w:cs/>
        </w:rPr>
        <w:t>ยนต์</w:t>
      </w:r>
      <w:r w:rsidR="00031428">
        <w:rPr>
          <w:rFonts w:ascii="Angsana New" w:hAnsi="Angsana New" w:hint="cs"/>
          <w:sz w:val="30"/>
          <w:szCs w:val="30"/>
          <w:cs/>
        </w:rPr>
        <w:t>โดยสารแต่ละคันเป็นต้นไปให้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>กับองค์การขนส่งมวลชนกรุงเทพ</w:t>
      </w:r>
      <w:r w:rsidR="00F90CC0">
        <w:rPr>
          <w:rFonts w:ascii="Angsana New" w:hAnsi="Angsana New"/>
          <w:sz w:val="30"/>
          <w:szCs w:val="30"/>
          <w:lang w:val="en-GB"/>
        </w:rPr>
        <w:t xml:space="preserve"> </w:t>
      </w:r>
      <w:r w:rsidR="00011773"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>(</w:t>
      </w:r>
      <w:r w:rsidR="00A46F08" w:rsidRPr="00E61D85">
        <w:rPr>
          <w:rFonts w:ascii="Angsana New" w:hAnsi="Angsana New"/>
          <w:sz w:val="30"/>
          <w:szCs w:val="30"/>
          <w:lang w:val="en-GB"/>
        </w:rPr>
        <w:t>“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="00A46F08" w:rsidRPr="00E61D85">
        <w:rPr>
          <w:rFonts w:ascii="Angsana New" w:hAnsi="Angsana New"/>
          <w:sz w:val="30"/>
          <w:szCs w:val="30"/>
          <w:lang w:val="en-GB"/>
        </w:rPr>
        <w:t>.”</w:t>
      </w:r>
      <w:r w:rsidR="00A46F08"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="00A46F08" w:rsidRPr="00E61D85">
        <w:rPr>
          <w:rFonts w:ascii="Angsana New" w:hAnsi="Angsana New"/>
          <w:sz w:val="30"/>
          <w:szCs w:val="30"/>
          <w:lang w:val="en-GB"/>
        </w:rPr>
        <w:t>50</w:t>
      </w:r>
      <w:r w:rsidR="00031428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234CAD" w:rsidRPr="00E61D85">
        <w:rPr>
          <w:rFonts w:ascii="Angsana New" w:hAnsi="Angsana New" w:hint="cs"/>
          <w:sz w:val="30"/>
          <w:szCs w:val="30"/>
          <w:cs/>
        </w:rPr>
        <w:t>วางเงินมัดจำ</w:t>
      </w:r>
      <w:r w:rsidR="00031428">
        <w:rPr>
          <w:rFonts w:ascii="Angsana New" w:hAnsi="Angsana New" w:hint="cs"/>
          <w:sz w:val="30"/>
          <w:szCs w:val="30"/>
          <w:cs/>
        </w:rPr>
        <w:t xml:space="preserve">ในนาม </w:t>
      </w:r>
      <w:r w:rsidR="00031428">
        <w:rPr>
          <w:rFonts w:ascii="Angsana New" w:hAnsi="Angsana New"/>
          <w:sz w:val="30"/>
          <w:szCs w:val="30"/>
        </w:rPr>
        <w:t xml:space="preserve">SCN-CHO </w:t>
      </w:r>
      <w:r w:rsidR="00031428">
        <w:rPr>
          <w:rFonts w:ascii="Angsana New" w:hAnsi="Angsana New" w:hint="cs"/>
          <w:sz w:val="30"/>
          <w:szCs w:val="30"/>
          <w:cs/>
        </w:rPr>
        <w:t>ให้แก่ขสมก.</w:t>
      </w:r>
      <w:r w:rsidR="00234CAD" w:rsidRPr="00E61D8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34CAD" w:rsidRPr="00E61D85">
        <w:rPr>
          <w:rFonts w:ascii="Angsana New" w:hAnsi="Angsana New"/>
          <w:sz w:val="30"/>
          <w:szCs w:val="30"/>
        </w:rPr>
        <w:t xml:space="preserve">426 </w:t>
      </w:r>
      <w:r w:rsidR="00234CAD" w:rsidRPr="00E61D85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</w:t>
      </w:r>
      <w:r w:rsidR="00031428">
        <w:rPr>
          <w:rFonts w:ascii="Angsana New" w:hAnsi="Angsana New" w:hint="cs"/>
          <w:sz w:val="30"/>
          <w:szCs w:val="30"/>
          <w:cs/>
        </w:rPr>
        <w:t>ซึ่ง</w:t>
      </w:r>
      <w:r w:rsidR="00234CAD" w:rsidRPr="00E61D85">
        <w:rPr>
          <w:rFonts w:ascii="Angsana New" w:hAnsi="Angsana New" w:hint="cs"/>
          <w:sz w:val="30"/>
          <w:szCs w:val="30"/>
          <w:cs/>
        </w:rPr>
        <w:t>เงินมัดจำดังกล่าว</w:t>
      </w:r>
      <w:r w:rsidR="00031428">
        <w:rPr>
          <w:rFonts w:ascii="Angsana New" w:hAnsi="Angsana New" w:hint="cs"/>
          <w:sz w:val="30"/>
          <w:szCs w:val="30"/>
          <w:cs/>
        </w:rPr>
        <w:t>ถูกจัดประเภท</w:t>
      </w:r>
      <w:r w:rsidR="00234CAD" w:rsidRPr="00E61D85">
        <w:rPr>
          <w:rFonts w:ascii="Angsana New" w:hAnsi="Angsana New" w:hint="cs"/>
          <w:sz w:val="30"/>
          <w:szCs w:val="30"/>
          <w:cs/>
        </w:rPr>
        <w:t xml:space="preserve">เป็นลูกหนี้ไม่หมุนเวียนอื่น </w:t>
      </w:r>
    </w:p>
    <w:p w:rsidR="00031428" w:rsidRDefault="00031428" w:rsidP="00A46F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34CAD" w:rsidRPr="00E61D85" w:rsidRDefault="00031428" w:rsidP="00A46F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234CAD" w:rsidRPr="00E61D85">
        <w:rPr>
          <w:rFonts w:ascii="Angsana New" w:hAnsi="Angsana New" w:hint="cs"/>
          <w:sz w:val="30"/>
          <w:szCs w:val="30"/>
          <w:cs/>
        </w:rPr>
        <w:t xml:space="preserve">ปี </w:t>
      </w:r>
      <w:r w:rsidR="00234CAD" w:rsidRPr="00E61D85">
        <w:rPr>
          <w:rFonts w:ascii="Angsana New" w:hAnsi="Angsana New"/>
          <w:sz w:val="30"/>
          <w:szCs w:val="30"/>
        </w:rPr>
        <w:t xml:space="preserve">2561 SCN-CHO </w:t>
      </w:r>
      <w:r w:rsidR="00234CAD" w:rsidRPr="00E61D85">
        <w:rPr>
          <w:rFonts w:ascii="Angsana New" w:hAnsi="Angsana New" w:hint="cs"/>
          <w:sz w:val="30"/>
          <w:szCs w:val="30"/>
          <w:cs/>
        </w:rPr>
        <w:t>ได้ดำเนินการให้เป็นไปตามสัญญากับขสมก</w:t>
      </w:r>
      <w:r w:rsidR="00234CAD" w:rsidRPr="00E61D85">
        <w:rPr>
          <w:rFonts w:ascii="Angsana New" w:hAnsi="Angsana New"/>
          <w:sz w:val="30"/>
          <w:szCs w:val="30"/>
        </w:rPr>
        <w:t>.</w:t>
      </w:r>
      <w:r w:rsidR="00234CAD" w:rsidRPr="00E61D85">
        <w:rPr>
          <w:rFonts w:ascii="Angsana New" w:hAnsi="Angsana New" w:hint="cs"/>
          <w:sz w:val="30"/>
          <w:szCs w:val="30"/>
          <w:cs/>
        </w:rPr>
        <w:t>มาโดยตลอด</w:t>
      </w:r>
    </w:p>
    <w:p w:rsidR="00A46F08" w:rsidRPr="00E61D85" w:rsidRDefault="00A46F08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/>
        </w:rPr>
      </w:pPr>
    </w:p>
    <w:p w:rsidR="001D44E9" w:rsidRDefault="00AD0698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E61D85">
        <w:rPr>
          <w:rFonts w:ascii="Angsana New" w:hAnsi="Angsana New"/>
          <w:sz w:val="30"/>
          <w:szCs w:val="30"/>
          <w:cs/>
        </w:rPr>
        <w:t xml:space="preserve">ในไตรมาส 1 ปี 2562 </w:t>
      </w:r>
      <w:r w:rsidRPr="00E61D85">
        <w:rPr>
          <w:rFonts w:ascii="Angsana New" w:hAnsi="Angsana New"/>
          <w:sz w:val="30"/>
          <w:szCs w:val="30"/>
        </w:rPr>
        <w:t xml:space="preserve">SCN-CHO </w:t>
      </w:r>
      <w:r w:rsidRPr="00E61D85">
        <w:rPr>
          <w:rFonts w:ascii="Angsana New" w:hAnsi="Angsana New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 w:rsidRPr="00E61D85">
        <w:rPr>
          <w:rFonts w:ascii="Angsana New" w:hAnsi="Angsana New"/>
          <w:spacing w:val="4"/>
          <w:sz w:val="30"/>
          <w:szCs w:val="30"/>
          <w:cs/>
        </w:rPr>
        <w:t>(</w:t>
      </w:r>
      <w:r w:rsidRPr="00E61D85">
        <w:rPr>
          <w:rFonts w:ascii="Angsana New" w:hAnsi="Angsana New"/>
          <w:spacing w:val="4"/>
          <w:sz w:val="30"/>
          <w:szCs w:val="30"/>
        </w:rPr>
        <w:t xml:space="preserve">NGV) </w:t>
      </w:r>
      <w:r w:rsidRPr="00E61D85">
        <w:rPr>
          <w:rFonts w:ascii="Angsana New" w:hAnsi="Angsana New"/>
          <w:spacing w:val="4"/>
          <w:sz w:val="30"/>
          <w:szCs w:val="30"/>
          <w:cs/>
        </w:rPr>
        <w:t>ส่วนที่เหลือจำนวน 189 คันแก</w:t>
      </w:r>
      <w:r w:rsidR="00031428">
        <w:rPr>
          <w:rFonts w:ascii="Angsana New" w:hAnsi="Angsana New" w:hint="cs"/>
          <w:spacing w:val="4"/>
          <w:sz w:val="30"/>
          <w:szCs w:val="30"/>
          <w:cs/>
        </w:rPr>
        <w:t>่ขสมก.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เป็นที่เรียบร้อยแล้ว </w:t>
      </w:r>
    </w:p>
    <w:p w:rsidR="00031428" w:rsidRPr="00E61D85" w:rsidRDefault="00031428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D44E9" w:rsidRPr="00E61D85" w:rsidRDefault="001D44E9" w:rsidP="001D4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t>รายการสินทรัพย์และหนี้สินของการดำเนินงานร่วมกัน</w:t>
      </w:r>
      <w:r w:rsidR="00037A0B" w:rsidRPr="00E61D85">
        <w:rPr>
          <w:rFonts w:ascii="Angsana New" w:hAnsi="Angsana New" w:hint="cs"/>
          <w:sz w:val="30"/>
          <w:szCs w:val="30"/>
          <w:cs/>
        </w:rPr>
        <w:t>ซึ่งรวมอยู่ในงบแสดงฐานะการเงิน</w:t>
      </w:r>
      <w:r w:rsidRPr="00E61D8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61D85">
        <w:rPr>
          <w:rFonts w:ascii="Angsana New" w:hAnsi="Angsana New"/>
          <w:sz w:val="30"/>
          <w:szCs w:val="30"/>
        </w:rPr>
        <w:t>31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61D85">
        <w:rPr>
          <w:rFonts w:ascii="Angsana New" w:hAnsi="Angsana New"/>
          <w:sz w:val="30"/>
          <w:szCs w:val="30"/>
        </w:rPr>
        <w:t xml:space="preserve">2562 </w:t>
      </w:r>
      <w:r w:rsidRPr="00E61D8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1D85">
        <w:rPr>
          <w:rFonts w:ascii="Angsana New" w:hAnsi="Angsana New"/>
          <w:sz w:val="30"/>
          <w:szCs w:val="30"/>
        </w:rPr>
        <w:t xml:space="preserve">31 </w:t>
      </w:r>
      <w:r w:rsidRPr="00E61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61D85">
        <w:rPr>
          <w:rFonts w:ascii="Angsana New" w:hAnsi="Angsana New"/>
          <w:sz w:val="30"/>
          <w:szCs w:val="30"/>
        </w:rPr>
        <w:t>2561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D44E9" w:rsidRPr="00E61D85" w:rsidRDefault="001D44E9" w:rsidP="001D4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620"/>
      </w:tblGrid>
      <w:tr w:rsidR="00A349EE" w:rsidRPr="00E61D85" w:rsidTr="000D225C">
        <w:tc>
          <w:tcPr>
            <w:tcW w:w="585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:rsidR="00A349EE" w:rsidRPr="00E61D85" w:rsidRDefault="00A349EE" w:rsidP="00A349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D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61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1D8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61D8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61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1D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9EE" w:rsidRPr="00E61D85" w:rsidTr="000D225C">
        <w:tc>
          <w:tcPr>
            <w:tcW w:w="585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1D8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61D8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1D8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61D8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349EE" w:rsidRPr="00E61D85" w:rsidTr="000D225C">
        <w:tc>
          <w:tcPr>
            <w:tcW w:w="585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1D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9EE" w:rsidRPr="00E61D85" w:rsidTr="000D225C">
        <w:tc>
          <w:tcPr>
            <w:tcW w:w="585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D8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874AB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:rsidR="00A349EE" w:rsidRPr="00E61D85" w:rsidRDefault="00874AB4" w:rsidP="00FE71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  <w:r w:rsidR="00A349EE" w:rsidRPr="00E61D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A349EE" w:rsidRPr="00E61D85" w:rsidRDefault="00A349EE" w:rsidP="00FE71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349EE" w:rsidRPr="00E61D85" w:rsidRDefault="00874AB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  <w:r w:rsidR="00A349EE" w:rsidRPr="00E61D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874AB4" w:rsidRPr="00E61D85" w:rsidTr="000D225C">
        <w:tc>
          <w:tcPr>
            <w:tcW w:w="5850" w:type="dxa"/>
          </w:tcPr>
          <w:p w:rsidR="00874AB4" w:rsidRPr="00E61D85" w:rsidRDefault="00874AB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874AB4" w:rsidRPr="00E61D85" w:rsidRDefault="00874AB4" w:rsidP="00FE71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  <w:tc>
          <w:tcPr>
            <w:tcW w:w="270" w:type="dxa"/>
          </w:tcPr>
          <w:p w:rsidR="00874AB4" w:rsidRPr="00E61D85" w:rsidRDefault="00874AB4" w:rsidP="00FE71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874AB4" w:rsidRPr="00E61D85" w:rsidRDefault="00874AB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</w:tr>
      <w:tr w:rsidR="00A349EE" w:rsidRPr="00E61D85" w:rsidTr="000D225C">
        <w:tc>
          <w:tcPr>
            <w:tcW w:w="585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874AB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349EE" w:rsidRPr="00E61D85" w:rsidRDefault="00A349EE" w:rsidP="00FE71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(357,971)</w:t>
            </w:r>
          </w:p>
        </w:tc>
        <w:tc>
          <w:tcPr>
            <w:tcW w:w="270" w:type="dxa"/>
          </w:tcPr>
          <w:p w:rsidR="00A349EE" w:rsidRPr="00E61D85" w:rsidRDefault="00A349EE" w:rsidP="00FE71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349EE" w:rsidRPr="00E61D85" w:rsidRDefault="00A349EE" w:rsidP="00A349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(204,655)</w:t>
            </w:r>
          </w:p>
        </w:tc>
      </w:tr>
      <w:tr w:rsidR="00A349EE" w:rsidRPr="00E61D85" w:rsidTr="000D225C">
        <w:tc>
          <w:tcPr>
            <w:tcW w:w="585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1D85">
              <w:rPr>
                <w:rFonts w:ascii="Angsana New" w:hAnsi="Angsana New"/>
                <w:b/>
                <w:bCs/>
                <w:sz w:val="30"/>
                <w:szCs w:val="30"/>
              </w:rPr>
              <w:t>385,252</w:t>
            </w:r>
          </w:p>
        </w:tc>
        <w:tc>
          <w:tcPr>
            <w:tcW w:w="270" w:type="dxa"/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349EE" w:rsidRPr="00E61D85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1D85">
              <w:rPr>
                <w:rFonts w:ascii="Angsana New" w:hAnsi="Angsana New"/>
                <w:b/>
                <w:bCs/>
                <w:sz w:val="30"/>
                <w:szCs w:val="30"/>
              </w:rPr>
              <w:t>368,062</w:t>
            </w:r>
          </w:p>
        </w:tc>
      </w:tr>
    </w:tbl>
    <w:p w:rsidR="001D44E9" w:rsidRPr="00E61D85" w:rsidRDefault="001D44E9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61D85" w:rsidRDefault="00E61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E4F16" w:rsidRDefault="00AE4F16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lastRenderedPageBreak/>
        <w:t>รายการ</w:t>
      </w:r>
      <w:r w:rsidR="00536E61" w:rsidRPr="00E61D85">
        <w:rPr>
          <w:rFonts w:ascii="Angsana New" w:hAnsi="Angsana New" w:hint="cs"/>
          <w:sz w:val="30"/>
          <w:szCs w:val="30"/>
          <w:cs/>
        </w:rPr>
        <w:t>รายได้และค่าใช้จ่าย</w:t>
      </w:r>
      <w:r w:rsidRPr="00E61D85">
        <w:rPr>
          <w:rFonts w:ascii="Angsana New" w:hAnsi="Angsana New" w:hint="cs"/>
          <w:sz w:val="30"/>
          <w:szCs w:val="30"/>
          <w:cs/>
        </w:rPr>
        <w:t>ของการดำเนินงานร่วมกัน</w:t>
      </w:r>
      <w:r w:rsidR="00037A0B" w:rsidRPr="00E61D85">
        <w:rPr>
          <w:rFonts w:ascii="Angsana New" w:hAnsi="Angsana New" w:hint="cs"/>
          <w:sz w:val="30"/>
          <w:szCs w:val="30"/>
          <w:cs/>
        </w:rPr>
        <w:t>ซึ่งรวมอยู่ในงบกำไรขาดทุนเบ็ดเสร็จสำหรับ</w:t>
      </w:r>
      <w:r w:rsidRPr="00E61D85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Pr="00E61D85">
        <w:rPr>
          <w:rFonts w:ascii="Angsana New" w:hAnsi="Angsana New"/>
          <w:sz w:val="30"/>
          <w:szCs w:val="30"/>
        </w:rPr>
        <w:t>31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มีนาคม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D225C" w:rsidRPr="00E61D85" w:rsidRDefault="000D225C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170"/>
        <w:gridCol w:w="270"/>
        <w:gridCol w:w="1170"/>
      </w:tblGrid>
      <w:tr w:rsidR="00C005A2" w:rsidRPr="00E61D85" w:rsidTr="000D225C">
        <w:tc>
          <w:tcPr>
            <w:tcW w:w="666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D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61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1D8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61D8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61D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5A2" w:rsidRPr="00E61D85" w:rsidTr="000D225C">
        <w:tc>
          <w:tcPr>
            <w:tcW w:w="666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005A2" w:rsidRPr="00E61D85" w:rsidTr="000D225C">
        <w:tc>
          <w:tcPr>
            <w:tcW w:w="666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1D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5A2" w:rsidRPr="00E61D85" w:rsidTr="000D225C">
        <w:tc>
          <w:tcPr>
            <w:tcW w:w="6660" w:type="dxa"/>
          </w:tcPr>
          <w:p w:rsidR="00C005A2" w:rsidRPr="00E61D85" w:rsidRDefault="00CF643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D8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:rsidR="00C005A2" w:rsidRPr="00E61D85" w:rsidRDefault="00CF643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356,540</w:t>
            </w:r>
          </w:p>
        </w:tc>
        <w:tc>
          <w:tcPr>
            <w:tcW w:w="27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05A2" w:rsidRPr="00E61D85" w:rsidRDefault="00CF643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180</w:t>
            </w:r>
            <w:r w:rsidR="00C005A2" w:rsidRPr="00E61D85">
              <w:rPr>
                <w:rFonts w:ascii="Angsana New" w:hAnsi="Angsana New"/>
                <w:sz w:val="30"/>
                <w:szCs w:val="30"/>
              </w:rPr>
              <w:t>,</w:t>
            </w:r>
            <w:r w:rsidRPr="00E61D85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C005A2" w:rsidRPr="00E61D85" w:rsidTr="000D225C">
        <w:tc>
          <w:tcPr>
            <w:tcW w:w="6660" w:type="dxa"/>
          </w:tcPr>
          <w:p w:rsidR="00C005A2" w:rsidRPr="00E61D85" w:rsidRDefault="00CF643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(3</w:t>
            </w:r>
            <w:r w:rsidR="00CF6434" w:rsidRPr="00E61D85">
              <w:rPr>
                <w:rFonts w:ascii="Angsana New" w:hAnsi="Angsana New"/>
                <w:sz w:val="30"/>
                <w:szCs w:val="30"/>
              </w:rPr>
              <w:t>22</w:t>
            </w:r>
            <w:r w:rsidRPr="00E61D85">
              <w:rPr>
                <w:rFonts w:ascii="Angsana New" w:hAnsi="Angsana New"/>
                <w:sz w:val="30"/>
                <w:szCs w:val="30"/>
              </w:rPr>
              <w:t>,</w:t>
            </w:r>
            <w:r w:rsidR="00CF6434" w:rsidRPr="00E61D85">
              <w:rPr>
                <w:rFonts w:ascii="Angsana New" w:hAnsi="Angsana New"/>
                <w:sz w:val="30"/>
                <w:szCs w:val="30"/>
              </w:rPr>
              <w:t>035</w:t>
            </w:r>
            <w:r w:rsidRPr="00E61D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D85">
              <w:rPr>
                <w:rFonts w:ascii="Angsana New" w:hAnsi="Angsana New"/>
                <w:sz w:val="30"/>
                <w:szCs w:val="30"/>
              </w:rPr>
              <w:t>(</w:t>
            </w:r>
            <w:r w:rsidR="00CF6434" w:rsidRPr="00E61D85">
              <w:rPr>
                <w:rFonts w:ascii="Angsana New" w:hAnsi="Angsana New"/>
                <w:sz w:val="30"/>
                <w:szCs w:val="30"/>
              </w:rPr>
              <w:t>164</w:t>
            </w:r>
            <w:r w:rsidRPr="00E61D85">
              <w:rPr>
                <w:rFonts w:ascii="Angsana New" w:hAnsi="Angsana New"/>
                <w:sz w:val="30"/>
                <w:szCs w:val="30"/>
              </w:rPr>
              <w:t>,</w:t>
            </w:r>
            <w:r w:rsidR="00CF6434" w:rsidRPr="00E61D85">
              <w:rPr>
                <w:rFonts w:ascii="Angsana New" w:hAnsi="Angsana New"/>
                <w:sz w:val="30"/>
                <w:szCs w:val="30"/>
              </w:rPr>
              <w:t>758</w:t>
            </w:r>
            <w:r w:rsidRPr="00E61D8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05A2" w:rsidRPr="00E61D85" w:rsidTr="000D225C">
        <w:tc>
          <w:tcPr>
            <w:tcW w:w="6660" w:type="dxa"/>
          </w:tcPr>
          <w:p w:rsidR="00C005A2" w:rsidRPr="00E61D85" w:rsidRDefault="00CF6434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D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664F4C" w:rsidRPr="00E61D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005A2" w:rsidRPr="00E61D85" w:rsidRDefault="00CF6434" w:rsidP="009202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1D85">
              <w:rPr>
                <w:rFonts w:ascii="Angsana New" w:hAnsi="Angsana New"/>
                <w:b/>
                <w:bCs/>
                <w:sz w:val="30"/>
                <w:szCs w:val="30"/>
              </w:rPr>
              <w:t>34,505</w:t>
            </w:r>
          </w:p>
        </w:tc>
        <w:tc>
          <w:tcPr>
            <w:tcW w:w="270" w:type="dxa"/>
          </w:tcPr>
          <w:p w:rsidR="00C005A2" w:rsidRPr="00E61D85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005A2" w:rsidRPr="00E61D85" w:rsidRDefault="00CF6434" w:rsidP="00E07E2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1D8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C005A2" w:rsidRPr="00E61D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61D85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</w:p>
        </w:tc>
      </w:tr>
    </w:tbl>
    <w:p w:rsidR="00A349EE" w:rsidRDefault="00A349EE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7C4C" w:rsidRPr="008930F4" w:rsidRDefault="00786EA1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บริษัทมีเงินให้กู้ยืมระยะสั้นแก่ผู้ดำเนินงานอื่นทั้งสิ้นจำนวน </w:t>
      </w:r>
      <w:r>
        <w:rPr>
          <w:rFonts w:ascii="Angsana New" w:hAnsi="Angsana New"/>
          <w:sz w:val="30"/>
          <w:szCs w:val="30"/>
        </w:rPr>
        <w:t>421.53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E93235" w:rsidRPr="00145D0B">
        <w:rPr>
          <w:rFonts w:ascii="Angsana New" w:hAnsi="Angsana New"/>
          <w:i/>
          <w:iCs/>
          <w:sz w:val="30"/>
          <w:szCs w:val="30"/>
        </w:rPr>
        <w:t>(</w:t>
      </w:r>
      <w:r w:rsidR="008930F4" w:rsidRPr="00145D0B">
        <w:rPr>
          <w:rFonts w:ascii="Angsana New" w:hAnsi="Angsana New"/>
          <w:i/>
          <w:iCs/>
          <w:sz w:val="30"/>
          <w:szCs w:val="30"/>
        </w:rPr>
        <w:t xml:space="preserve">31 </w:t>
      </w:r>
      <w:r w:rsidR="008930F4" w:rsidRPr="00145D0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930F4" w:rsidRPr="00145D0B">
        <w:rPr>
          <w:rFonts w:ascii="Angsana New" w:hAnsi="Angsana New"/>
          <w:i/>
          <w:iCs/>
          <w:sz w:val="30"/>
          <w:szCs w:val="30"/>
        </w:rPr>
        <w:t>2561</w:t>
      </w:r>
      <w:r w:rsidR="004E63E3" w:rsidRPr="00145D0B">
        <w:rPr>
          <w:rFonts w:ascii="Angsana New" w:hAnsi="Angsana New"/>
          <w:i/>
          <w:iCs/>
          <w:sz w:val="30"/>
          <w:szCs w:val="30"/>
        </w:rPr>
        <w:t>:</w:t>
      </w:r>
      <w:r w:rsidR="008930F4" w:rsidRPr="00145D0B">
        <w:rPr>
          <w:rFonts w:ascii="Angsana New" w:hAnsi="Angsana New"/>
          <w:i/>
          <w:iCs/>
          <w:sz w:val="30"/>
          <w:szCs w:val="30"/>
        </w:rPr>
        <w:t xml:space="preserve"> </w:t>
      </w:r>
      <w:r w:rsidR="008930F4" w:rsidRPr="00145D0B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8930F4" w:rsidRPr="00145D0B">
        <w:rPr>
          <w:rFonts w:ascii="Angsana New" w:hAnsi="Angsana New"/>
          <w:i/>
          <w:iCs/>
          <w:sz w:val="30"/>
          <w:szCs w:val="30"/>
        </w:rPr>
        <w:t xml:space="preserve">488.03 </w:t>
      </w:r>
      <w:r w:rsidR="008930F4" w:rsidRPr="00145D0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930F4" w:rsidRPr="00145D0B">
        <w:rPr>
          <w:rFonts w:ascii="Angsana New" w:hAnsi="Angsana New"/>
          <w:i/>
          <w:iCs/>
          <w:sz w:val="30"/>
          <w:szCs w:val="30"/>
        </w:rPr>
        <w:t xml:space="preserve">) </w:t>
      </w:r>
      <w:r w:rsidRPr="00145D0B">
        <w:rPr>
          <w:rFonts w:ascii="Angsana New" w:hAnsi="Angsana New" w:hint="cs"/>
          <w:sz w:val="30"/>
          <w:szCs w:val="30"/>
          <w:cs/>
        </w:rPr>
        <w:t xml:space="preserve">โดยคิดอัตราดอกเบี้ยร้อยละ </w:t>
      </w:r>
      <w:r w:rsidRPr="00145D0B">
        <w:rPr>
          <w:rFonts w:ascii="Angsana New" w:hAnsi="Angsana New"/>
          <w:sz w:val="30"/>
          <w:szCs w:val="30"/>
        </w:rPr>
        <w:t xml:space="preserve">6 </w:t>
      </w:r>
      <w:r w:rsidRPr="00145D0B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Pr="00145D0B">
        <w:rPr>
          <w:rFonts w:ascii="Angsana New" w:hAnsi="Angsana New"/>
          <w:sz w:val="30"/>
          <w:szCs w:val="30"/>
        </w:rPr>
        <w:t xml:space="preserve">15 </w:t>
      </w:r>
      <w:r w:rsidRPr="00145D0B">
        <w:rPr>
          <w:rFonts w:ascii="Angsana New" w:hAnsi="Angsana New" w:hint="cs"/>
          <w:sz w:val="30"/>
          <w:szCs w:val="30"/>
          <w:cs/>
        </w:rPr>
        <w:t>ต่อปี</w:t>
      </w:r>
      <w:r w:rsidR="008930F4" w:rsidRPr="00145D0B">
        <w:rPr>
          <w:rFonts w:ascii="Angsana New" w:hAnsi="Angsana New"/>
          <w:sz w:val="30"/>
          <w:szCs w:val="30"/>
        </w:rPr>
        <w:t xml:space="preserve"> </w:t>
      </w:r>
      <w:r w:rsidR="008930F4" w:rsidRPr="00145D0B">
        <w:rPr>
          <w:rFonts w:ascii="Angsana New" w:hAnsi="Angsana New"/>
          <w:i/>
          <w:iCs/>
          <w:sz w:val="30"/>
          <w:szCs w:val="30"/>
        </w:rPr>
        <w:t xml:space="preserve">(31 </w:t>
      </w:r>
      <w:r w:rsidR="008930F4" w:rsidRPr="00145D0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930F4" w:rsidRPr="00145D0B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145D0B" w:rsidRPr="00145D0B">
        <w:rPr>
          <w:rFonts w:ascii="Angsana New" w:hAnsi="Angsana New"/>
          <w:i/>
          <w:iCs/>
          <w:sz w:val="30"/>
          <w:szCs w:val="30"/>
        </w:rPr>
        <w:t xml:space="preserve"> </w:t>
      </w:r>
      <w:r w:rsidR="008930F4" w:rsidRPr="00145D0B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8930F4">
        <w:rPr>
          <w:rFonts w:ascii="Angsana New" w:hAnsi="Angsana New" w:hint="cs"/>
          <w:i/>
          <w:iCs/>
          <w:sz w:val="30"/>
          <w:szCs w:val="30"/>
          <w:cs/>
        </w:rPr>
        <w:t xml:space="preserve">ละ </w:t>
      </w:r>
      <w:r w:rsidR="008930F4">
        <w:rPr>
          <w:rFonts w:ascii="Angsana New" w:hAnsi="Angsana New"/>
          <w:i/>
          <w:iCs/>
          <w:sz w:val="30"/>
          <w:szCs w:val="30"/>
        </w:rPr>
        <w:t xml:space="preserve">6 </w:t>
      </w:r>
      <w:r w:rsidR="008930F4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8930F4">
        <w:rPr>
          <w:rFonts w:ascii="Angsana New" w:hAnsi="Angsana New"/>
          <w:i/>
          <w:iCs/>
          <w:sz w:val="30"/>
          <w:szCs w:val="30"/>
        </w:rPr>
        <w:t xml:space="preserve">15 </w:t>
      </w:r>
      <w:r w:rsidR="008930F4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8930F4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ซึ่งเงินให้กู้ยืมดังกล่าวมีกำหนดชำระคืนตามที่ระบุในสัญญา มูลค่ายุติธรรมของสินทรัพย์ที่ผู้ดำเนินงานอื่นนำมาค้ำประกันในส่วนของเงินให้กู้ยืมที่มีหลักประกันคิดเป็นจำนวนเงิน </w:t>
      </w:r>
      <w:r>
        <w:rPr>
          <w:rFonts w:ascii="Angsana New" w:hAnsi="Angsana New"/>
          <w:sz w:val="30"/>
          <w:szCs w:val="30"/>
        </w:rPr>
        <w:t xml:space="preserve">366.13 </w:t>
      </w:r>
      <w:r w:rsidR="00145D0B">
        <w:rPr>
          <w:rFonts w:ascii="Angsana New" w:hAnsi="Angsana New"/>
          <w:sz w:val="30"/>
          <w:szCs w:val="30"/>
        </w:rPr>
        <w:t xml:space="preserve">     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8930F4">
        <w:rPr>
          <w:rFonts w:ascii="Angsana New" w:hAnsi="Angsana New"/>
          <w:sz w:val="30"/>
          <w:szCs w:val="30"/>
        </w:rPr>
        <w:t xml:space="preserve"> </w:t>
      </w:r>
      <w:r w:rsidR="008930F4">
        <w:rPr>
          <w:rFonts w:ascii="Angsana New" w:hAnsi="Angsana New"/>
          <w:i/>
          <w:iCs/>
          <w:sz w:val="30"/>
          <w:szCs w:val="30"/>
        </w:rPr>
        <w:t xml:space="preserve">(31 </w:t>
      </w:r>
      <w:r w:rsidR="008930F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930F4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8930F4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8930F4">
        <w:rPr>
          <w:rFonts w:ascii="Angsana New" w:hAnsi="Angsana New"/>
          <w:i/>
          <w:iCs/>
          <w:sz w:val="30"/>
          <w:szCs w:val="30"/>
        </w:rPr>
        <w:t xml:space="preserve">366.13 </w:t>
      </w:r>
      <w:r w:rsidR="008930F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930F4">
        <w:rPr>
          <w:rFonts w:ascii="Angsana New" w:hAnsi="Angsana New"/>
          <w:i/>
          <w:iCs/>
          <w:sz w:val="30"/>
          <w:szCs w:val="30"/>
        </w:rPr>
        <w:t>)</w:t>
      </w:r>
    </w:p>
    <w:p w:rsidR="00457C4C" w:rsidRPr="00E61D85" w:rsidRDefault="00457C4C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F6A64" w:rsidRPr="00E61D85" w:rsidRDefault="000F6A6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1D85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:rsidR="006E7C82" w:rsidRPr="00E61D85" w:rsidRDefault="006E7C82" w:rsidP="006E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3"/>
        <w:gridCol w:w="1043"/>
        <w:gridCol w:w="244"/>
        <w:gridCol w:w="1196"/>
        <w:gridCol w:w="244"/>
        <w:gridCol w:w="1197"/>
      </w:tblGrid>
      <w:tr w:rsidR="006E7C82" w:rsidRPr="00485AA2" w:rsidTr="00B3288C">
        <w:trPr>
          <w:tblHeader/>
        </w:trPr>
        <w:tc>
          <w:tcPr>
            <w:tcW w:w="2890" w:type="pct"/>
          </w:tcPr>
          <w:p w:rsidR="006E7C82" w:rsidRPr="002B75DA" w:rsidRDefault="006E7C82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C82" w:rsidRPr="00485AA2" w:rsidTr="00B3288C">
        <w:trPr>
          <w:tblHeader/>
        </w:trPr>
        <w:tc>
          <w:tcPr>
            <w:tcW w:w="2890" w:type="pct"/>
          </w:tcPr>
          <w:p w:rsidR="006E7C82" w:rsidRPr="006E7C82" w:rsidRDefault="00D647A4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6E7C82" w:rsidRPr="00590A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6E7C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E7C82" w:rsidRPr="00590A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7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1" w:type="pct"/>
          </w:tcPr>
          <w:p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C82" w:rsidRDefault="00F8558C" w:rsidP="007F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1" w:type="pct"/>
          </w:tcPr>
          <w:p w:rsidR="006E7C82" w:rsidRPr="00485AA2" w:rsidRDefault="006E7C82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6E7C82" w:rsidRDefault="00F8558C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E7C82" w:rsidRPr="00485AA2" w:rsidTr="00B3288C">
        <w:trPr>
          <w:tblHeader/>
        </w:trPr>
        <w:tc>
          <w:tcPr>
            <w:tcW w:w="2890" w:type="pct"/>
          </w:tcPr>
          <w:p w:rsidR="006E7C82" w:rsidRPr="002B75DA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61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61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558C" w:rsidRPr="00272D23" w:rsidTr="00B3288C">
        <w:trPr>
          <w:tblHeader/>
        </w:trPr>
        <w:tc>
          <w:tcPr>
            <w:tcW w:w="2890" w:type="pct"/>
          </w:tcPr>
          <w:p w:rsidR="00F8558C" w:rsidRPr="002B75DA" w:rsidRDefault="00F8558C" w:rsidP="00F8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75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2B75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75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1" w:type="pct"/>
          </w:tcPr>
          <w:p w:rsidR="00F8558C" w:rsidRPr="003A61C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F8558C" w:rsidRPr="00485AA2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F8558C" w:rsidRDefault="00057AA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668,058</w:t>
            </w:r>
          </w:p>
        </w:tc>
        <w:tc>
          <w:tcPr>
            <w:tcW w:w="131" w:type="pct"/>
          </w:tcPr>
          <w:p w:rsidR="00F8558C" w:rsidRPr="00485AA2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F8558C" w:rsidRDefault="00F8558C" w:rsidP="00463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F8558C" w:rsidRPr="00272D23" w:rsidTr="00F8558C">
        <w:trPr>
          <w:trHeight w:val="70"/>
          <w:tblHeader/>
        </w:trPr>
        <w:tc>
          <w:tcPr>
            <w:tcW w:w="2890" w:type="pct"/>
          </w:tcPr>
          <w:p w:rsidR="00F8558C" w:rsidRPr="002B75DA" w:rsidRDefault="00F8558C" w:rsidP="00F8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75D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1" w:type="pct"/>
          </w:tcPr>
          <w:p w:rsidR="00F8558C" w:rsidRPr="003A61C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F8558C" w:rsidRPr="00485AA2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F8558C" w:rsidRPr="00485AA2" w:rsidRDefault="00F94F3D" w:rsidP="00F94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1" w:type="pct"/>
          </w:tcPr>
          <w:p w:rsidR="00F8558C" w:rsidRPr="00485AA2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F8558C" w:rsidRPr="00023407" w:rsidRDefault="00F8558C" w:rsidP="00463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8558C" w:rsidRPr="00272D23" w:rsidTr="00156714">
        <w:trPr>
          <w:tblHeader/>
        </w:trPr>
        <w:tc>
          <w:tcPr>
            <w:tcW w:w="2890" w:type="pct"/>
          </w:tcPr>
          <w:p w:rsidR="00F8558C" w:rsidRPr="002B75DA" w:rsidRDefault="00F8558C" w:rsidP="00F8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7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</w:p>
        </w:tc>
        <w:tc>
          <w:tcPr>
            <w:tcW w:w="561" w:type="pct"/>
          </w:tcPr>
          <w:p w:rsidR="00F8558C" w:rsidRPr="003A61C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F8558C" w:rsidRPr="00272D2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F8558C" w:rsidRPr="00272D23" w:rsidRDefault="00057AA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668,</w:t>
            </w:r>
            <w:r w:rsidR="00F94F3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31" w:type="pct"/>
          </w:tcPr>
          <w:p w:rsidR="00F8558C" w:rsidRPr="00272D2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F8558C" w:rsidRPr="00272D23" w:rsidRDefault="00F8558C" w:rsidP="00463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568,6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  <w:tr w:rsidR="00F8558C" w:rsidRPr="00272D23" w:rsidTr="00156714">
        <w:trPr>
          <w:tblHeader/>
        </w:trPr>
        <w:tc>
          <w:tcPr>
            <w:tcW w:w="2890" w:type="pct"/>
          </w:tcPr>
          <w:p w:rsidR="00361715" w:rsidRPr="002B75DA" w:rsidRDefault="00F8558C" w:rsidP="00F8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617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</w:tcPr>
          <w:p w:rsidR="00F8558C" w:rsidRPr="003A61C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:rsidR="00F8558C" w:rsidRPr="00272D2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:rsidR="00F8558C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F8558C" w:rsidRPr="00272D23" w:rsidRDefault="00F8558C" w:rsidP="00F85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:rsidR="00F8558C" w:rsidRPr="002B2333" w:rsidRDefault="00361715" w:rsidP="00463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668,058</w:t>
            </w:r>
          </w:p>
        </w:tc>
      </w:tr>
    </w:tbl>
    <w:p w:rsidR="00283B03" w:rsidRDefault="00283B03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457C4C" w:rsidRPr="00283B03" w:rsidRDefault="00457C4C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  <w:sectPr w:rsidR="00457C4C" w:rsidRPr="00283B03" w:rsidSect="00C05EE3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:rsidR="0065124E" w:rsidRPr="00FF662A" w:rsidRDefault="0065124E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9"/>
          <w:szCs w:val="29"/>
        </w:rPr>
      </w:pPr>
      <w:r w:rsidRPr="00FF662A">
        <w:rPr>
          <w:rFonts w:ascii="Angsana New" w:hAnsi="Angsana New"/>
          <w:sz w:val="29"/>
          <w:szCs w:val="29"/>
          <w:cs/>
        </w:rPr>
        <w:t xml:space="preserve">เงินลงทุนในบริษัทย่อย ณ วันที่ </w:t>
      </w:r>
      <w:r w:rsidR="008620B8" w:rsidRPr="00FF662A">
        <w:rPr>
          <w:rFonts w:ascii="Angsana New" w:hAnsi="Angsana New"/>
          <w:sz w:val="29"/>
          <w:szCs w:val="29"/>
        </w:rPr>
        <w:t>31</w:t>
      </w:r>
      <w:r w:rsidR="002F34FD" w:rsidRPr="00FF662A">
        <w:rPr>
          <w:rFonts w:ascii="Angsana New" w:hAnsi="Angsana New"/>
          <w:sz w:val="29"/>
          <w:szCs w:val="29"/>
        </w:rPr>
        <w:t xml:space="preserve"> </w:t>
      </w:r>
      <w:r w:rsidR="001C10FA" w:rsidRPr="00FF662A">
        <w:rPr>
          <w:rFonts w:ascii="Angsana New" w:hAnsi="Angsana New" w:hint="cs"/>
          <w:sz w:val="29"/>
          <w:szCs w:val="29"/>
          <w:cs/>
        </w:rPr>
        <w:t>มีนาคม</w:t>
      </w:r>
      <w:r w:rsidRPr="00FF662A">
        <w:rPr>
          <w:rFonts w:ascii="Angsana New" w:hAnsi="Angsana New"/>
          <w:sz w:val="29"/>
          <w:szCs w:val="29"/>
          <w:cs/>
        </w:rPr>
        <w:t xml:space="preserve"> </w:t>
      </w:r>
      <w:r w:rsidR="008620B8" w:rsidRPr="00FF662A">
        <w:rPr>
          <w:rFonts w:ascii="Angsana New" w:hAnsi="Angsana New"/>
          <w:sz w:val="29"/>
          <w:szCs w:val="29"/>
        </w:rPr>
        <w:t>256</w:t>
      </w:r>
      <w:r w:rsidR="00F8558C" w:rsidRPr="00FF662A">
        <w:rPr>
          <w:rFonts w:ascii="Angsana New" w:hAnsi="Angsana New" w:hint="cs"/>
          <w:sz w:val="29"/>
          <w:szCs w:val="29"/>
          <w:cs/>
        </w:rPr>
        <w:t>2</w:t>
      </w:r>
      <w:r w:rsidRPr="00FF662A">
        <w:rPr>
          <w:rFonts w:ascii="Angsana New" w:hAnsi="Angsana New"/>
          <w:sz w:val="29"/>
          <w:szCs w:val="29"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</w:t>
      </w:r>
      <w:r w:rsidR="000C037D" w:rsidRPr="00FF662A">
        <w:rPr>
          <w:rFonts w:ascii="Angsana New" w:hAnsi="Angsana New"/>
          <w:sz w:val="29"/>
          <w:szCs w:val="29"/>
        </w:rPr>
        <w:t xml:space="preserve"> 31 </w:t>
      </w:r>
      <w:r w:rsidR="000C037D" w:rsidRPr="00FF662A">
        <w:rPr>
          <w:rFonts w:ascii="Angsana New" w:hAnsi="Angsana New" w:hint="cs"/>
          <w:sz w:val="29"/>
          <w:szCs w:val="29"/>
          <w:cs/>
        </w:rPr>
        <w:t>ธันวาคม</w:t>
      </w:r>
      <w:r w:rsidRPr="00FF662A">
        <w:rPr>
          <w:rFonts w:ascii="Angsana New" w:hAnsi="Angsana New"/>
          <w:sz w:val="29"/>
          <w:szCs w:val="29"/>
          <w:cs/>
        </w:rPr>
        <w:t xml:space="preserve"> </w:t>
      </w:r>
      <w:r w:rsidR="008620B8" w:rsidRPr="00FF662A">
        <w:rPr>
          <w:rFonts w:ascii="Angsana New" w:hAnsi="Angsana New"/>
          <w:sz w:val="29"/>
          <w:szCs w:val="29"/>
        </w:rPr>
        <w:t>256</w:t>
      </w:r>
      <w:r w:rsidR="00F8558C" w:rsidRPr="00FF662A">
        <w:rPr>
          <w:rFonts w:ascii="Angsana New" w:hAnsi="Angsana New" w:hint="cs"/>
          <w:sz w:val="29"/>
          <w:szCs w:val="29"/>
          <w:cs/>
        </w:rPr>
        <w:t>1</w:t>
      </w:r>
      <w:r w:rsidRPr="00FF662A">
        <w:rPr>
          <w:rFonts w:ascii="Angsana New" w:hAnsi="Angsana New"/>
          <w:sz w:val="29"/>
          <w:szCs w:val="29"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และเงินปันผลรับ</w:t>
      </w:r>
      <w:r w:rsidR="00D85EBF" w:rsidRPr="00FF662A">
        <w:rPr>
          <w:rFonts w:ascii="Angsana New" w:hAnsi="Angsana New" w:hint="cs"/>
          <w:sz w:val="29"/>
          <w:szCs w:val="29"/>
          <w:cs/>
        </w:rPr>
        <w:t>จากเงินลงทุนสำหรับ</w:t>
      </w:r>
      <w:r w:rsidR="00361715" w:rsidRPr="00FF662A">
        <w:rPr>
          <w:rFonts w:ascii="Angsana New" w:hAnsi="Angsana New" w:hint="cs"/>
          <w:sz w:val="29"/>
          <w:szCs w:val="29"/>
          <w:cs/>
        </w:rPr>
        <w:t>งวดสามเดือน</w:t>
      </w:r>
      <w:r w:rsidRPr="00FF662A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8620B8" w:rsidRPr="00FF662A">
        <w:rPr>
          <w:rFonts w:ascii="Angsana New" w:hAnsi="Angsana New"/>
          <w:sz w:val="29"/>
          <w:szCs w:val="29"/>
        </w:rPr>
        <w:t>31</w:t>
      </w:r>
      <w:r w:rsidR="001C10FA" w:rsidRPr="00FF662A">
        <w:rPr>
          <w:rFonts w:ascii="Angsana New" w:hAnsi="Angsana New"/>
          <w:sz w:val="29"/>
          <w:szCs w:val="29"/>
          <w:cs/>
        </w:rPr>
        <w:t xml:space="preserve"> </w:t>
      </w:r>
      <w:r w:rsidR="001C10FA" w:rsidRPr="00FF662A">
        <w:rPr>
          <w:rFonts w:ascii="Angsana New" w:hAnsi="Angsana New" w:hint="cs"/>
          <w:sz w:val="29"/>
          <w:szCs w:val="29"/>
          <w:cs/>
        </w:rPr>
        <w:t>มีนาคม</w:t>
      </w:r>
      <w:r w:rsidRPr="00FF662A">
        <w:rPr>
          <w:rFonts w:ascii="Angsana New" w:hAnsi="Angsana New"/>
          <w:sz w:val="29"/>
          <w:szCs w:val="29"/>
          <w:cs/>
        </w:rPr>
        <w:t xml:space="preserve"> มีดังนี้</w:t>
      </w:r>
    </w:p>
    <w:p w:rsidR="00BF3DAB" w:rsidRPr="000554FF" w:rsidRDefault="00BF3DAB" w:rsidP="000C037D">
      <w:pPr>
        <w:pStyle w:val="BodyText"/>
        <w:spacing w:after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0554FF" w:rsidTr="000554FF">
        <w:trPr>
          <w:cantSplit/>
          <w:trHeight w:val="389"/>
          <w:tblHeader/>
        </w:trPr>
        <w:tc>
          <w:tcPr>
            <w:tcW w:w="4476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:rsidR="00BF3DAB" w:rsidRPr="000554FF" w:rsidRDefault="00BF3DAB" w:rsidP="00BF3DAB">
            <w:pPr>
              <w:pStyle w:val="BodyText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0554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BF3DAB" w:rsidRPr="000554FF" w:rsidTr="006C4D90">
        <w:trPr>
          <w:cantSplit/>
          <w:tblHeader/>
        </w:trPr>
        <w:tc>
          <w:tcPr>
            <w:tcW w:w="4476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F3DAB" w:rsidRPr="000554FF" w:rsidTr="006C4D90">
        <w:trPr>
          <w:cantSplit/>
          <w:tblHeader/>
        </w:trPr>
        <w:tc>
          <w:tcPr>
            <w:tcW w:w="4476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โดยตรง</w:t>
            </w: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และโดย</w:t>
            </w: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</w:tcPr>
          <w:p w:rsidR="00BF3DAB" w:rsidRPr="000554F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</w:tr>
      <w:tr w:rsidR="007433E4" w:rsidRPr="000554FF" w:rsidTr="006C4D90">
        <w:trPr>
          <w:cantSplit/>
          <w:tblHeader/>
        </w:trPr>
        <w:tc>
          <w:tcPr>
            <w:tcW w:w="4476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:rsidR="007433E4" w:rsidRPr="000554FF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F8558C" w:rsidRPr="000554FF" w:rsidTr="006C4D90">
        <w:trPr>
          <w:cantSplit/>
          <w:tblHeader/>
        </w:trPr>
        <w:tc>
          <w:tcPr>
            <w:tcW w:w="4476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2561</w:t>
            </w:r>
          </w:p>
        </w:tc>
      </w:tr>
      <w:tr w:rsidR="00F8558C" w:rsidRPr="000554FF" w:rsidTr="006C4D90">
        <w:trPr>
          <w:cantSplit/>
        </w:trPr>
        <w:tc>
          <w:tcPr>
            <w:tcW w:w="4476" w:type="dxa"/>
          </w:tcPr>
          <w:p w:rsidR="00F8558C" w:rsidRPr="000554FF" w:rsidRDefault="003C1896" w:rsidP="00F8558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</w:t>
            </w:r>
            <w:r w:rsidRPr="000554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</w:t>
            </w:r>
          </w:p>
        </w:tc>
        <w:tc>
          <w:tcPr>
            <w:tcW w:w="2340" w:type="dxa"/>
            <w:gridSpan w:val="3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F8558C" w:rsidRPr="000554FF" w:rsidRDefault="00F8558C" w:rsidP="00F8558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393" w:type="dxa"/>
            <w:gridSpan w:val="11"/>
          </w:tcPr>
          <w:p w:rsidR="00F8558C" w:rsidRPr="000554FF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C7019" w:rsidRPr="000554FF" w:rsidTr="006C4D90">
        <w:trPr>
          <w:cantSplit/>
        </w:trPr>
        <w:tc>
          <w:tcPr>
            <w:tcW w:w="4476" w:type="dxa"/>
          </w:tcPr>
          <w:p w:rsidR="003C7019" w:rsidRPr="000554FF" w:rsidRDefault="003C7019" w:rsidP="003C701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3C7019" w:rsidRPr="000554FF" w:rsidRDefault="00025C53" w:rsidP="003C70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:rsidR="003C7019" w:rsidRPr="000554FF" w:rsidRDefault="003C7019" w:rsidP="003C701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3C7019" w:rsidRPr="000554FF" w:rsidRDefault="00025C53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3C7019" w:rsidRPr="000554FF" w:rsidRDefault="00025C53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3C7019" w:rsidRPr="000554FF" w:rsidRDefault="003C7019" w:rsidP="00A56B67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3C7019" w:rsidRPr="000554FF" w:rsidRDefault="003C7019" w:rsidP="003C70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297F" w:rsidRPr="000554FF" w:rsidTr="006C4D90">
        <w:trPr>
          <w:cantSplit/>
        </w:trPr>
        <w:tc>
          <w:tcPr>
            <w:tcW w:w="4476" w:type="dxa"/>
          </w:tcPr>
          <w:p w:rsidR="00FA297F" w:rsidRPr="000554FF" w:rsidRDefault="00FA297F" w:rsidP="00FA297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 xml:space="preserve"> คอนโทร์โน 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103,250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297F" w:rsidRPr="000554FF" w:rsidTr="006C4D90">
        <w:trPr>
          <w:cantSplit/>
        </w:trPr>
        <w:tc>
          <w:tcPr>
            <w:tcW w:w="4476" w:type="dxa"/>
          </w:tcPr>
          <w:p w:rsidR="00FA297F" w:rsidRPr="000554FF" w:rsidRDefault="00FA297F" w:rsidP="00FA297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เก้าก้อง 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>ปิโตรเลียม 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297F" w:rsidRPr="000554FF" w:rsidTr="00900841">
        <w:trPr>
          <w:cantSplit/>
        </w:trPr>
        <w:tc>
          <w:tcPr>
            <w:tcW w:w="4476" w:type="dxa"/>
          </w:tcPr>
          <w:p w:rsidR="00FA297F" w:rsidRPr="000554FF" w:rsidRDefault="00FA297F" w:rsidP="00FA297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E56F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6F83">
              <w:rPr>
                <w:rFonts w:ascii="Angsana New" w:hAnsi="Angsana New" w:hint="cs"/>
                <w:sz w:val="26"/>
                <w:szCs w:val="26"/>
                <w:cs/>
              </w:rPr>
              <w:t>สแกน อินเตอร์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 xml:space="preserve"> โลจิสติกส์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54FF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A297F" w:rsidRPr="000554FF" w:rsidTr="00900841">
        <w:trPr>
          <w:cantSplit/>
        </w:trPr>
        <w:tc>
          <w:tcPr>
            <w:tcW w:w="4476" w:type="dxa"/>
          </w:tcPr>
          <w:p w:rsidR="00FA297F" w:rsidRPr="000554FF" w:rsidRDefault="00FA297F" w:rsidP="00FA297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sz w:val="26"/>
                <w:szCs w:val="26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22,103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22,103</w:t>
            </w:r>
          </w:p>
        </w:tc>
        <w:tc>
          <w:tcPr>
            <w:tcW w:w="1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FA297F" w:rsidRPr="000554FF" w:rsidRDefault="00FA297F" w:rsidP="00FA297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F5816" w:rsidRPr="000554FF" w:rsidTr="00900841">
        <w:trPr>
          <w:cantSplit/>
        </w:trPr>
        <w:tc>
          <w:tcPr>
            <w:tcW w:w="4476" w:type="dxa"/>
          </w:tcPr>
          <w:p w:rsidR="009F5816" w:rsidRPr="000554FF" w:rsidRDefault="009F5816" w:rsidP="009F5816">
            <w:pPr>
              <w:rPr>
                <w:rFonts w:ascii="Angsana New" w:hAnsi="Angsana New"/>
                <w:sz w:val="26"/>
                <w:szCs w:val="26"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สปาร์ตัน ออโต้ ลีส จำกัด </w:t>
            </w:r>
            <w:r w:rsidRPr="000554FF">
              <w:rPr>
                <w:rFonts w:ascii="Angsana New" w:hAnsi="Angsana New"/>
                <w:sz w:val="26"/>
                <w:szCs w:val="26"/>
              </w:rPr>
              <w:t>(*)</w:t>
            </w: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99.97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5816" w:rsidRPr="000554FF" w:rsidRDefault="00F60CAB" w:rsidP="009F581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9F5816" w:rsidRPr="000554FF" w:rsidRDefault="00F60CAB" w:rsidP="009F581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F5816" w:rsidRPr="000554FF" w:rsidTr="00900841">
        <w:trPr>
          <w:cantSplit/>
        </w:trPr>
        <w:tc>
          <w:tcPr>
            <w:tcW w:w="4476" w:type="dxa"/>
          </w:tcPr>
          <w:p w:rsidR="009F5816" w:rsidRPr="000554FF" w:rsidRDefault="009F5816" w:rsidP="009F5816">
            <w:pPr>
              <w:rPr>
                <w:rFonts w:ascii="Angsana New" w:hAnsi="Angsana New"/>
                <w:sz w:val="26"/>
                <w:szCs w:val="26"/>
              </w:rPr>
            </w:pPr>
            <w:r w:rsidRPr="000554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แพนเทอรา มอเตอร์ส จำกัด </w:t>
            </w:r>
            <w:r w:rsidRPr="000554FF">
              <w:rPr>
                <w:rFonts w:ascii="Angsana New" w:hAnsi="Angsana New"/>
                <w:sz w:val="26"/>
                <w:szCs w:val="26"/>
              </w:rPr>
              <w:t>(*)</w:t>
            </w: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99.97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5816" w:rsidRPr="000554FF" w:rsidRDefault="00F60CAB" w:rsidP="009F581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:rsidR="009F5816" w:rsidRPr="000554FF" w:rsidRDefault="00F60CAB" w:rsidP="009F581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F5816" w:rsidRPr="000554FF" w:rsidTr="006C4D90">
        <w:trPr>
          <w:cantSplit/>
        </w:trPr>
        <w:tc>
          <w:tcPr>
            <w:tcW w:w="4476" w:type="dxa"/>
          </w:tcPr>
          <w:p w:rsidR="009F5816" w:rsidRPr="000554FF" w:rsidRDefault="009F5816" w:rsidP="009F581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4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</w:t>
            </w:r>
            <w:r w:rsidR="00F60CAB"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F60CAB"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413</w:t>
            </w: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500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668,</w:t>
            </w:r>
            <w:r w:rsidR="00F60CAB"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58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668,058</w:t>
            </w:r>
          </w:p>
        </w:tc>
        <w:tc>
          <w:tcPr>
            <w:tcW w:w="180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9F5816" w:rsidRPr="000554FF" w:rsidRDefault="009F5816" w:rsidP="009F581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54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9F46D6" w:rsidRPr="000554FF" w:rsidRDefault="009F46D6" w:rsidP="004D64D4">
      <w:pPr>
        <w:rPr>
          <w:rFonts w:ascii="Angsana New" w:eastAsia="Calibri" w:hAnsi="Angsana New"/>
          <w:spacing w:val="-12"/>
        </w:rPr>
      </w:pPr>
    </w:p>
    <w:p w:rsidR="00DA6971" w:rsidRPr="000554FF" w:rsidRDefault="00142906" w:rsidP="00DA6971">
      <w:pPr>
        <w:ind w:right="-317"/>
        <w:jc w:val="thaiDistribute"/>
        <w:rPr>
          <w:rFonts w:ascii="Angsana New" w:eastAsia="Calibri" w:hAnsi="Angsana New"/>
          <w:sz w:val="29"/>
          <w:szCs w:val="29"/>
        </w:rPr>
      </w:pPr>
      <w:r w:rsidRPr="000554FF">
        <w:rPr>
          <w:rFonts w:ascii="Angsana New" w:eastAsia="Calibri" w:hAnsi="Angsana New"/>
          <w:sz w:val="29"/>
          <w:szCs w:val="29"/>
        </w:rPr>
        <w:t xml:space="preserve">(*) 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>ในไตรมาสที่ 1 ปี 2562 ที่ประชุมคณะกรรมการของบริษัทมีมติให้ลงทุนในบริษัท สปาร์ตัน ออโต ลีส จำกัด และบริษัท แพนเทอรา มอเตอร์ส จำกัด โดยบริษัทถือหุ้นสามัญของ</w:t>
      </w:r>
      <w:r w:rsidR="00B63C05">
        <w:rPr>
          <w:rFonts w:ascii="Angsana New" w:eastAsia="Calibri" w:hAnsi="Angsana New" w:hint="cs"/>
          <w:sz w:val="29"/>
          <w:szCs w:val="29"/>
          <w:cs/>
        </w:rPr>
        <w:t>ทั้ง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>สองบริษัทดังกล่าว</w:t>
      </w:r>
      <w:r w:rsidR="00E131B5">
        <w:rPr>
          <w:rFonts w:ascii="Angsana New" w:eastAsia="Calibri" w:hAnsi="Angsana New" w:hint="cs"/>
          <w:sz w:val="29"/>
          <w:szCs w:val="29"/>
          <w:cs/>
        </w:rPr>
        <w:t>เป็น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>จำนวน</w:t>
      </w:r>
      <w:r w:rsidR="00B63C05">
        <w:rPr>
          <w:rFonts w:ascii="Angsana New" w:eastAsia="Calibri" w:hAnsi="Angsana New" w:hint="cs"/>
          <w:sz w:val="29"/>
          <w:szCs w:val="29"/>
          <w:cs/>
        </w:rPr>
        <w:t>เท่ากัน</w:t>
      </w:r>
      <w:r w:rsidR="003E0B5D">
        <w:rPr>
          <w:rFonts w:ascii="Angsana New" w:eastAsia="Calibri" w:hAnsi="Angsana New" w:hint="cs"/>
          <w:sz w:val="29"/>
          <w:szCs w:val="29"/>
          <w:cs/>
        </w:rPr>
        <w:t>บริษัทละ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 xml:space="preserve"> 9</w:t>
      </w:r>
      <w:r w:rsidR="000B7F3D" w:rsidRPr="000554FF">
        <w:rPr>
          <w:rFonts w:ascii="Angsana New" w:eastAsia="Calibri" w:hAnsi="Angsana New"/>
          <w:sz w:val="29"/>
          <w:szCs w:val="29"/>
        </w:rPr>
        <w:t>,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>997 หุ้น จาก 10</w:t>
      </w:r>
      <w:r w:rsidR="000B7F3D" w:rsidRPr="000554FF">
        <w:rPr>
          <w:rFonts w:ascii="Angsana New" w:eastAsia="Calibri" w:hAnsi="Angsana New"/>
          <w:sz w:val="29"/>
          <w:szCs w:val="29"/>
        </w:rPr>
        <w:t>,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>000 หุ้น มูลค่าหุ้นละ 100 บาท ต่อมาทั้งสองบริษัทมีการเรียกชำระค่าหุ้นครั้งแรกจากผู้ถือหุ้นร้อยละ 25 ของทุนที่ออกจำหน่าย</w:t>
      </w:r>
      <w:r w:rsidR="00EE1F7F" w:rsidRPr="000554FF">
        <w:rPr>
          <w:rFonts w:ascii="Angsana New" w:eastAsia="Calibri" w:hAnsi="Angsana New"/>
          <w:sz w:val="29"/>
          <w:szCs w:val="29"/>
        </w:rPr>
        <w:t xml:space="preserve"> 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 xml:space="preserve">คิดเป็นจำนวนเงิน </w:t>
      </w:r>
      <w:r w:rsidR="00E131B5">
        <w:rPr>
          <w:rFonts w:ascii="Angsana New" w:eastAsia="Calibri" w:hAnsi="Angsana New"/>
          <w:sz w:val="29"/>
          <w:szCs w:val="29"/>
        </w:rPr>
        <w:t>0.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 xml:space="preserve">25 </w:t>
      </w:r>
      <w:r w:rsidR="00E131B5">
        <w:rPr>
          <w:rFonts w:ascii="Angsana New" w:eastAsia="Calibri" w:hAnsi="Angsana New" w:hint="cs"/>
          <w:sz w:val="29"/>
          <w:szCs w:val="29"/>
          <w:cs/>
        </w:rPr>
        <w:t>ล้าน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>บาท</w:t>
      </w:r>
      <w:r w:rsidR="00CA5008" w:rsidRPr="000554FF">
        <w:rPr>
          <w:rFonts w:ascii="Angsana New" w:eastAsia="Calibri" w:hAnsi="Angsana New" w:hint="cs"/>
          <w:sz w:val="29"/>
          <w:szCs w:val="29"/>
          <w:cs/>
        </w:rPr>
        <w:t>สำหรับแต่ละบริษัท โดย</w:t>
      </w:r>
      <w:r w:rsidR="000B7F3D" w:rsidRPr="000554FF">
        <w:rPr>
          <w:rFonts w:ascii="Angsana New" w:eastAsia="Calibri" w:hAnsi="Angsana New"/>
          <w:sz w:val="29"/>
          <w:szCs w:val="29"/>
          <w:cs/>
        </w:rPr>
        <w:t>บริษัท สปาร์ตัน ออโต ลีส จำกัด และบริษัท แพนเทอรา มอเตอร์ส จำกัด จดทะเบียนจัดตั้งบริษัทกับกระทรวงพาณิชย์เมื่อวันที่ 25 มีนาคม 2562</w:t>
      </w:r>
    </w:p>
    <w:p w:rsidR="00B87613" w:rsidRPr="000554FF" w:rsidRDefault="00B87613" w:rsidP="00DA6971">
      <w:pPr>
        <w:ind w:right="-317"/>
        <w:jc w:val="thaiDistribute"/>
        <w:rPr>
          <w:rFonts w:ascii="Angsana New" w:eastAsia="Calibri" w:hAnsi="Angsana New"/>
        </w:rPr>
      </w:pPr>
    </w:p>
    <w:p w:rsidR="00486816" w:rsidRPr="000554FF" w:rsidRDefault="00A81CBF" w:rsidP="00DA6971">
      <w:pPr>
        <w:ind w:right="-317"/>
        <w:jc w:val="thaiDistribute"/>
        <w:rPr>
          <w:rFonts w:ascii="Angsana New" w:hAnsi="Angsana New"/>
          <w:sz w:val="29"/>
          <w:szCs w:val="29"/>
        </w:rPr>
      </w:pPr>
      <w:r w:rsidRPr="000554FF">
        <w:rPr>
          <w:rFonts w:ascii="Angsana New" w:eastAsia="Calibri" w:hAnsi="Angsana New" w:hint="cs"/>
          <w:sz w:val="29"/>
          <w:szCs w:val="29"/>
          <w:cs/>
        </w:rPr>
        <w:t>ณ</w:t>
      </w:r>
      <w:r w:rsidRPr="000554FF">
        <w:rPr>
          <w:rFonts w:ascii="Angsana New" w:eastAsia="Calibri" w:hAnsi="Angsana New"/>
          <w:sz w:val="29"/>
          <w:szCs w:val="29"/>
        </w:rPr>
        <w:t xml:space="preserve"> </w:t>
      </w:r>
      <w:r w:rsidRPr="000554FF">
        <w:rPr>
          <w:rFonts w:ascii="Angsana New" w:eastAsia="Calibri" w:hAnsi="Angsana New" w:hint="cs"/>
          <w:sz w:val="29"/>
          <w:szCs w:val="29"/>
          <w:cs/>
        </w:rPr>
        <w:t>วันที่</w:t>
      </w:r>
      <w:r w:rsidRPr="000554FF">
        <w:rPr>
          <w:rFonts w:ascii="Angsana New" w:eastAsia="Calibri" w:hAnsi="Angsana New"/>
          <w:sz w:val="29"/>
          <w:szCs w:val="29"/>
        </w:rPr>
        <w:t xml:space="preserve"> </w:t>
      </w:r>
      <w:r w:rsidR="00FB214C" w:rsidRPr="000554FF">
        <w:rPr>
          <w:rFonts w:ascii="Angsana New" w:eastAsia="Calibri" w:hAnsi="Angsana New"/>
          <w:sz w:val="29"/>
          <w:szCs w:val="29"/>
        </w:rPr>
        <w:t>31</w:t>
      </w:r>
      <w:r w:rsidRPr="000554FF">
        <w:rPr>
          <w:rFonts w:ascii="Angsana New" w:eastAsia="Calibri" w:hAnsi="Angsana New"/>
          <w:sz w:val="29"/>
          <w:szCs w:val="29"/>
        </w:rPr>
        <w:t xml:space="preserve"> </w:t>
      </w:r>
      <w:r w:rsidR="00FB214C" w:rsidRPr="000554FF">
        <w:rPr>
          <w:rFonts w:ascii="Angsana New" w:eastAsia="Calibri" w:hAnsi="Angsana New" w:hint="cs"/>
          <w:sz w:val="29"/>
          <w:szCs w:val="29"/>
          <w:cs/>
        </w:rPr>
        <w:t>มีนาคม</w:t>
      </w:r>
      <w:r w:rsidRPr="000554FF">
        <w:rPr>
          <w:rFonts w:ascii="Angsana New" w:eastAsia="Calibri" w:hAnsi="Angsana New"/>
          <w:sz w:val="29"/>
          <w:szCs w:val="29"/>
        </w:rPr>
        <w:t xml:space="preserve"> </w:t>
      </w:r>
      <w:r w:rsidR="00FB214C" w:rsidRPr="000554FF">
        <w:rPr>
          <w:rFonts w:ascii="Angsana New" w:eastAsia="Calibri" w:hAnsi="Angsana New"/>
          <w:sz w:val="29"/>
          <w:szCs w:val="29"/>
        </w:rPr>
        <w:t>256</w:t>
      </w:r>
      <w:r w:rsidR="00F8558C" w:rsidRPr="000554FF">
        <w:rPr>
          <w:rFonts w:ascii="Angsana New" w:eastAsia="Calibri" w:hAnsi="Angsana New" w:hint="cs"/>
          <w:sz w:val="29"/>
          <w:szCs w:val="29"/>
          <w:cs/>
        </w:rPr>
        <w:t>2</w:t>
      </w:r>
      <w:r w:rsidRPr="000554FF">
        <w:rPr>
          <w:rFonts w:ascii="Angsana New" w:eastAsia="Calibri" w:hAnsi="Angsana New"/>
          <w:sz w:val="29"/>
          <w:szCs w:val="29"/>
        </w:rPr>
        <w:t xml:space="preserve"> </w:t>
      </w:r>
      <w:r w:rsidRPr="000554FF">
        <w:rPr>
          <w:rFonts w:ascii="Angsana New" w:eastAsia="Calibri" w:hAnsi="Angsana New" w:hint="cs"/>
          <w:sz w:val="29"/>
          <w:szCs w:val="29"/>
          <w:cs/>
        </w:rPr>
        <w:t>เงินลงทุนในบริษัทย่อยแห่งหนึ่งของกลุ่มบริษัทจำนวนรวม</w:t>
      </w:r>
      <w:r w:rsidRPr="000554FF">
        <w:rPr>
          <w:rFonts w:ascii="Angsana New" w:eastAsia="Calibri" w:hAnsi="Angsana New"/>
          <w:sz w:val="29"/>
          <w:szCs w:val="29"/>
        </w:rPr>
        <w:t xml:space="preserve"> 7.20 </w:t>
      </w:r>
      <w:r w:rsidRPr="000554FF">
        <w:rPr>
          <w:rFonts w:ascii="Angsana New" w:eastAsia="Calibri" w:hAnsi="Angsana New" w:hint="cs"/>
          <w:sz w:val="29"/>
          <w:szCs w:val="29"/>
          <w:cs/>
        </w:rPr>
        <w:t>ล้านบาท</w:t>
      </w:r>
      <w:r w:rsidR="00FB214C" w:rsidRPr="000554FF">
        <w:rPr>
          <w:rFonts w:ascii="Angsana New" w:eastAsia="Calibri" w:hAnsi="Angsana New"/>
          <w:sz w:val="29"/>
          <w:szCs w:val="29"/>
        </w:rPr>
        <w:t xml:space="preserve"> </w:t>
      </w:r>
      <w:r w:rsidR="00FB214C" w:rsidRPr="000554FF">
        <w:rPr>
          <w:rFonts w:ascii="Angsana New" w:eastAsia="Calibri" w:hAnsi="Angsana New" w:hint="cs"/>
          <w:sz w:val="29"/>
          <w:szCs w:val="29"/>
          <w:cs/>
        </w:rPr>
        <w:t>(</w:t>
      </w:r>
      <w:r w:rsidR="00F8558C" w:rsidRPr="000554FF">
        <w:rPr>
          <w:rFonts w:ascii="Angsana New" w:eastAsia="Calibri" w:hAnsi="Angsana New" w:hint="cs"/>
          <w:i/>
          <w:iCs/>
          <w:sz w:val="29"/>
          <w:szCs w:val="29"/>
          <w:cs/>
        </w:rPr>
        <w:t xml:space="preserve">31 </w:t>
      </w:r>
      <w:r w:rsidR="00575C6C" w:rsidRPr="000554FF">
        <w:rPr>
          <w:rFonts w:ascii="Angsana New" w:eastAsia="Calibri" w:hAnsi="Angsana New" w:hint="cs"/>
          <w:i/>
          <w:iCs/>
          <w:sz w:val="29"/>
          <w:szCs w:val="29"/>
          <w:cs/>
        </w:rPr>
        <w:t>ธันวาคม</w:t>
      </w:r>
      <w:r w:rsidR="00FB214C" w:rsidRPr="000554FF">
        <w:rPr>
          <w:rFonts w:ascii="Angsana New" w:eastAsia="Calibri" w:hAnsi="Angsana New" w:hint="cs"/>
          <w:i/>
          <w:iCs/>
          <w:sz w:val="29"/>
          <w:szCs w:val="29"/>
          <w:cs/>
        </w:rPr>
        <w:t xml:space="preserve"> </w:t>
      </w:r>
      <w:r w:rsidR="00FB214C" w:rsidRPr="000554FF">
        <w:rPr>
          <w:rFonts w:ascii="Angsana New" w:eastAsia="Calibri" w:hAnsi="Angsana New"/>
          <w:i/>
          <w:iCs/>
          <w:sz w:val="29"/>
          <w:szCs w:val="29"/>
        </w:rPr>
        <w:t>25</w:t>
      </w:r>
      <w:r w:rsidR="00F8558C" w:rsidRPr="000554FF">
        <w:rPr>
          <w:rFonts w:ascii="Angsana New" w:eastAsia="Calibri" w:hAnsi="Angsana New" w:hint="cs"/>
          <w:i/>
          <w:iCs/>
          <w:sz w:val="29"/>
          <w:szCs w:val="29"/>
          <w:cs/>
        </w:rPr>
        <w:t>61</w:t>
      </w:r>
      <w:r w:rsidRPr="000554FF">
        <w:rPr>
          <w:rFonts w:ascii="Angsana New" w:eastAsia="Calibri" w:hAnsi="Angsana New"/>
          <w:i/>
          <w:iCs/>
          <w:sz w:val="29"/>
          <w:szCs w:val="29"/>
        </w:rPr>
        <w:t xml:space="preserve">: </w:t>
      </w:r>
      <w:r w:rsidRPr="000554FF">
        <w:rPr>
          <w:rFonts w:ascii="Angsana New" w:eastAsia="Calibri" w:hAnsi="Angsana New" w:hint="cs"/>
          <w:i/>
          <w:iCs/>
          <w:sz w:val="29"/>
          <w:szCs w:val="29"/>
          <w:cs/>
        </w:rPr>
        <w:t>จำนวน</w:t>
      </w:r>
      <w:r w:rsidR="00FB214C" w:rsidRPr="000554FF">
        <w:rPr>
          <w:rFonts w:ascii="Angsana New" w:eastAsia="Calibri" w:hAnsi="Angsana New" w:hint="cs"/>
          <w:i/>
          <w:iCs/>
          <w:sz w:val="29"/>
          <w:szCs w:val="29"/>
          <w:cs/>
        </w:rPr>
        <w:t xml:space="preserve"> </w:t>
      </w:r>
      <w:r w:rsidRPr="000554FF">
        <w:rPr>
          <w:rFonts w:ascii="Angsana New" w:eastAsia="Calibri" w:hAnsi="Angsana New"/>
          <w:i/>
          <w:iCs/>
          <w:sz w:val="29"/>
          <w:szCs w:val="29"/>
        </w:rPr>
        <w:t>7.20</w:t>
      </w:r>
      <w:r w:rsidR="00FB214C" w:rsidRPr="000554FF">
        <w:rPr>
          <w:rFonts w:ascii="Angsana New" w:eastAsia="Calibri" w:hAnsi="Angsana New" w:hint="cs"/>
          <w:i/>
          <w:iCs/>
          <w:sz w:val="29"/>
          <w:szCs w:val="29"/>
          <w:cs/>
        </w:rPr>
        <w:t xml:space="preserve"> ล้านบาท</w:t>
      </w:r>
      <w:r w:rsidRPr="000554FF">
        <w:rPr>
          <w:rFonts w:ascii="Angsana New" w:eastAsia="Calibri" w:hAnsi="Angsana New"/>
          <w:sz w:val="29"/>
          <w:szCs w:val="29"/>
        </w:rPr>
        <w:t xml:space="preserve">) </w:t>
      </w:r>
      <w:r w:rsidRPr="000554FF">
        <w:rPr>
          <w:rFonts w:ascii="Angsana New" w:eastAsia="Calibri" w:hAnsi="Angsana New" w:hint="cs"/>
          <w:sz w:val="29"/>
          <w:szCs w:val="29"/>
          <w:cs/>
        </w:rPr>
        <w:t>ได้นำไปจำนำไว้กับส</w:t>
      </w:r>
      <w:r w:rsidR="00FB214C" w:rsidRPr="000554FF">
        <w:rPr>
          <w:rFonts w:ascii="Angsana New" w:eastAsia="Calibri" w:hAnsi="Angsana New" w:hint="cs"/>
          <w:sz w:val="29"/>
          <w:szCs w:val="29"/>
          <w:cs/>
        </w:rPr>
        <w:t>ถาบันการ</w:t>
      </w:r>
      <w:r w:rsidRPr="000554FF">
        <w:rPr>
          <w:rFonts w:ascii="Angsana New" w:eastAsia="Calibri" w:hAnsi="Angsana New" w:hint="cs"/>
          <w:sz w:val="29"/>
          <w:szCs w:val="29"/>
          <w:cs/>
        </w:rPr>
        <w:t>เงินเพื่อค้ำประกันเงินกู้ยืมระยะ</w:t>
      </w:r>
      <w:r w:rsidR="00FB214C" w:rsidRPr="000554FF">
        <w:rPr>
          <w:rFonts w:ascii="Angsana New" w:eastAsia="Calibri" w:hAnsi="Angsana New" w:hint="cs"/>
          <w:sz w:val="29"/>
          <w:szCs w:val="29"/>
          <w:cs/>
        </w:rPr>
        <w:t>ยาวจากสถาบันการเงิน</w:t>
      </w:r>
      <w:r w:rsidR="004C7634">
        <w:rPr>
          <w:rFonts w:ascii="Angsana New" w:eastAsia="Calibri" w:hAnsi="Angsana New" w:hint="cs"/>
          <w:sz w:val="29"/>
          <w:szCs w:val="29"/>
          <w:cs/>
        </w:rPr>
        <w:t xml:space="preserve"> </w:t>
      </w:r>
    </w:p>
    <w:p w:rsidR="00486816" w:rsidRPr="00A81CBF" w:rsidRDefault="00486816" w:rsidP="00FB214C">
      <w:pPr>
        <w:jc w:val="thaiDistribute"/>
        <w:rPr>
          <w:rFonts w:ascii="Angsana New" w:hAnsi="Angsana New"/>
          <w:sz w:val="30"/>
          <w:szCs w:val="30"/>
          <w:cs/>
        </w:rPr>
        <w:sectPr w:rsidR="00486816" w:rsidRPr="00A81CBF" w:rsidSect="00A5139C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297A37" w:rsidRPr="00111416" w:rsidRDefault="00297A3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111416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C2043A" w:rsidRPr="00C2043A" w:rsidRDefault="00C2043A" w:rsidP="00297A37">
      <w:pPr>
        <w:ind w:left="540"/>
        <w:rPr>
          <w:rFonts w:ascii="Angsana New" w:hAnsi="Angsana New"/>
          <w:bCs/>
        </w:rPr>
      </w:pPr>
    </w:p>
    <w:p w:rsidR="00297A37" w:rsidRDefault="00297A37" w:rsidP="00297A37">
      <w:pPr>
        <w:ind w:left="540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 w:rsidR="00361715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97A37" w:rsidRPr="00C2043A" w:rsidRDefault="00297A37" w:rsidP="00297A37">
      <w:pPr>
        <w:ind w:left="540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8"/>
        <w:gridCol w:w="270"/>
        <w:gridCol w:w="1176"/>
        <w:gridCol w:w="285"/>
        <w:gridCol w:w="1153"/>
        <w:gridCol w:w="242"/>
        <w:gridCol w:w="1196"/>
      </w:tblGrid>
      <w:tr w:rsidR="004813E5" w:rsidRPr="00EC6F92" w:rsidTr="0078775B">
        <w:trPr>
          <w:tblHeader/>
        </w:trPr>
        <w:tc>
          <w:tcPr>
            <w:tcW w:w="2095" w:type="pct"/>
          </w:tcPr>
          <w:p w:rsidR="00297A37" w:rsidRPr="00EC6F92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5" w:type="pct"/>
            <w:gridSpan w:val="7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3E5" w:rsidRPr="00EC6F92" w:rsidTr="0078775B">
        <w:trPr>
          <w:tblHeader/>
        </w:trPr>
        <w:tc>
          <w:tcPr>
            <w:tcW w:w="2095" w:type="pct"/>
          </w:tcPr>
          <w:p w:rsidR="00297A37" w:rsidRPr="00EC6F92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620B8"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83" w:type="pct"/>
            <w:gridSpan w:val="3"/>
          </w:tcPr>
          <w:p w:rsidR="00297A37" w:rsidRPr="00EC6F92" w:rsidRDefault="004813E5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51" w:type="pct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3"/>
          </w:tcPr>
          <w:p w:rsidR="00297A37" w:rsidRPr="00EC6F92" w:rsidRDefault="004813E5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4813E5" w:rsidRPr="00EC6F92" w:rsidTr="00392A61">
        <w:trPr>
          <w:trHeight w:val="1109"/>
          <w:tblHeader/>
        </w:trPr>
        <w:tc>
          <w:tcPr>
            <w:tcW w:w="2095" w:type="pct"/>
          </w:tcPr>
          <w:p w:rsidR="00297A37" w:rsidRPr="00EC6F92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97A37" w:rsidRPr="00EC6F92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97A37" w:rsidRPr="00EC6F92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vAlign w:val="bottom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D21A58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297A37" w:rsidRPr="00EC6F92" w:rsidRDefault="005F0E45" w:rsidP="005F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97A37"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" w:type="pct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:rsidR="00297A37" w:rsidRPr="00EC6F92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D21A58" w:rsidRPr="00EC6F92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5F0E45"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F0E45"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:rsidR="00297A37" w:rsidRPr="00EC6F92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51" w:type="pct"/>
          </w:tcPr>
          <w:p w:rsidR="00297A37" w:rsidRPr="00EC6F92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:rsidR="00297A37" w:rsidRPr="00EC6F92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4813E5" w:rsidRPr="00EC6F92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297A37" w:rsidRPr="00EC6F92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F0E45"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6B4AEC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5F0E45"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F0E45"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</w:tr>
      <w:tr w:rsidR="004813E5" w:rsidRPr="00EC6F92" w:rsidTr="0078775B">
        <w:trPr>
          <w:trHeight w:val="80"/>
          <w:tblHeader/>
        </w:trPr>
        <w:tc>
          <w:tcPr>
            <w:tcW w:w="2095" w:type="pct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5" w:type="pct"/>
            <w:gridSpan w:val="7"/>
          </w:tcPr>
          <w:p w:rsidR="00297A37" w:rsidRPr="00EC6F9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13E5" w:rsidRPr="00EC6F92" w:rsidTr="00392A61">
        <w:trPr>
          <w:trHeight w:val="80"/>
          <w:tblHeader/>
        </w:trPr>
        <w:tc>
          <w:tcPr>
            <w:tcW w:w="2095" w:type="pct"/>
            <w:vAlign w:val="bottom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618" w:type="pct"/>
          </w:tcPr>
          <w:p w:rsidR="004813E5" w:rsidRPr="00EC6F92" w:rsidRDefault="00EF094A" w:rsidP="00D53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:rsidR="004813E5" w:rsidRPr="00EC6F92" w:rsidRDefault="00EF094A" w:rsidP="005E4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:rsidR="004813E5" w:rsidRPr="00EC6F92" w:rsidRDefault="004813E5" w:rsidP="0076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14,477</w:t>
            </w:r>
          </w:p>
        </w:tc>
        <w:tc>
          <w:tcPr>
            <w:tcW w:w="128" w:type="pct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:rsidR="004813E5" w:rsidRPr="00EC6F92" w:rsidRDefault="004813E5" w:rsidP="00427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13E5" w:rsidRPr="00EC6F92" w:rsidTr="00392A61">
        <w:trPr>
          <w:trHeight w:val="80"/>
          <w:tblHeader/>
        </w:trPr>
        <w:tc>
          <w:tcPr>
            <w:tcW w:w="2095" w:type="pct"/>
            <w:vAlign w:val="bottom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="005F0E45"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618" w:type="pct"/>
          </w:tcPr>
          <w:p w:rsidR="004813E5" w:rsidRPr="00EC6F92" w:rsidRDefault="00392A61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9,121</w:t>
            </w:r>
          </w:p>
        </w:tc>
        <w:tc>
          <w:tcPr>
            <w:tcW w:w="143" w:type="pct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:rsidR="004813E5" w:rsidRPr="00EC6F92" w:rsidRDefault="00D6116B" w:rsidP="005E4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:rsidR="004813E5" w:rsidRPr="00EC6F92" w:rsidRDefault="004813E5" w:rsidP="0076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15,514</w:t>
            </w:r>
          </w:p>
        </w:tc>
        <w:tc>
          <w:tcPr>
            <w:tcW w:w="128" w:type="pct"/>
          </w:tcPr>
          <w:p w:rsidR="004813E5" w:rsidRPr="00EC6F92" w:rsidRDefault="004813E5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:rsidR="004813E5" w:rsidRPr="00EC6F92" w:rsidRDefault="004813E5" w:rsidP="00427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2A61" w:rsidRPr="00EC6F92" w:rsidTr="00392A61">
        <w:trPr>
          <w:trHeight w:val="80"/>
          <w:tblHeader/>
        </w:trPr>
        <w:tc>
          <w:tcPr>
            <w:tcW w:w="2095" w:type="pct"/>
            <w:vAlign w:val="bottom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61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:rsidR="00392A61" w:rsidRPr="00EC6F92" w:rsidRDefault="00392A61" w:rsidP="005E4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107,810</w:t>
            </w:r>
          </w:p>
        </w:tc>
        <w:tc>
          <w:tcPr>
            <w:tcW w:w="12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:rsidR="00392A61" w:rsidRPr="00EC6F92" w:rsidRDefault="00392A6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(6,593)</w:t>
            </w:r>
          </w:p>
        </w:tc>
      </w:tr>
      <w:tr w:rsidR="00392A61" w:rsidRPr="00EC6F92" w:rsidTr="00392A61">
        <w:trPr>
          <w:tblHeader/>
        </w:trPr>
        <w:tc>
          <w:tcPr>
            <w:tcW w:w="2095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61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4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:rsidR="00392A61" w:rsidRPr="00EC6F92" w:rsidRDefault="00392A61" w:rsidP="005E4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2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392A61" w:rsidRPr="00EC6F92" w:rsidTr="00392A61">
        <w:trPr>
          <w:tblHeader/>
        </w:trPr>
        <w:tc>
          <w:tcPr>
            <w:tcW w:w="2095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:rsidR="00392A61" w:rsidRPr="00EC6F92" w:rsidRDefault="00392A61" w:rsidP="005E4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2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392A61" w:rsidRPr="00EC6F92" w:rsidTr="00392A61">
        <w:trPr>
          <w:tblHeader/>
        </w:trPr>
        <w:tc>
          <w:tcPr>
            <w:tcW w:w="2095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18" w:type="pct"/>
          </w:tcPr>
          <w:p w:rsidR="00392A61" w:rsidRPr="00EC6F92" w:rsidRDefault="00392A6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10,503</w:t>
            </w:r>
          </w:p>
        </w:tc>
        <w:tc>
          <w:tcPr>
            <w:tcW w:w="14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:rsidR="00392A61" w:rsidRPr="00EC6F92" w:rsidRDefault="00392A61" w:rsidP="005E4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  <w:tc>
          <w:tcPr>
            <w:tcW w:w="12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:rsidR="00392A61" w:rsidRPr="00EC6F92" w:rsidRDefault="00392A6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2A61" w:rsidRPr="00EC6F92" w:rsidTr="00392A61">
        <w:trPr>
          <w:trHeight w:val="137"/>
          <w:tblHeader/>
        </w:trPr>
        <w:tc>
          <w:tcPr>
            <w:tcW w:w="2095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1B6966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4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392A61" w:rsidRPr="00EC6F92" w:rsidRDefault="00392A61" w:rsidP="005E4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(15,392)</w:t>
            </w:r>
          </w:p>
        </w:tc>
        <w:tc>
          <w:tcPr>
            <w:tcW w:w="151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29,078</w:t>
            </w:r>
          </w:p>
        </w:tc>
        <w:tc>
          <w:tcPr>
            <w:tcW w:w="12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392A61" w:rsidRPr="00EC6F92" w:rsidRDefault="00392A61" w:rsidP="00DE0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(1,629)</w:t>
            </w:r>
          </w:p>
        </w:tc>
      </w:tr>
      <w:tr w:rsidR="00392A61" w:rsidRPr="00EC6F92" w:rsidTr="00392A61">
        <w:trPr>
          <w:trHeight w:val="370"/>
          <w:tblHeader/>
        </w:trPr>
        <w:tc>
          <w:tcPr>
            <w:tcW w:w="2095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</w:t>
            </w:r>
            <w:r w:rsidR="00C126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</w:t>
            </w:r>
          </w:p>
        </w:tc>
        <w:tc>
          <w:tcPr>
            <w:tcW w:w="143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(15,392)</w:t>
            </w:r>
          </w:p>
        </w:tc>
        <w:tc>
          <w:tcPr>
            <w:tcW w:w="151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168,982</w:t>
            </w:r>
          </w:p>
        </w:tc>
        <w:tc>
          <w:tcPr>
            <w:tcW w:w="128" w:type="pct"/>
          </w:tcPr>
          <w:p w:rsidR="00392A61" w:rsidRPr="00EC6F92" w:rsidRDefault="00392A61" w:rsidP="00392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392A61" w:rsidRPr="00EC6F92" w:rsidRDefault="00392A6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(8,254)</w:t>
            </w:r>
          </w:p>
        </w:tc>
      </w:tr>
    </w:tbl>
    <w:p w:rsidR="00297A37" w:rsidRPr="00C2043A" w:rsidRDefault="00297A37" w:rsidP="00297A37">
      <w:pPr>
        <w:rPr>
          <w:rFonts w:asciiTheme="majorBidi" w:hAnsiTheme="majorBidi" w:cstheme="majorBidi"/>
          <w:cs/>
          <w:lang w:val="th-TH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2"/>
        <w:gridCol w:w="239"/>
        <w:gridCol w:w="1209"/>
        <w:gridCol w:w="239"/>
        <w:gridCol w:w="1213"/>
        <w:gridCol w:w="239"/>
        <w:gridCol w:w="1213"/>
      </w:tblGrid>
      <w:tr w:rsidR="00297A37" w:rsidRPr="00EC6F92" w:rsidTr="004813E5">
        <w:trPr>
          <w:tblHeader/>
        </w:trPr>
        <w:tc>
          <w:tcPr>
            <w:tcW w:w="2090" w:type="pct"/>
          </w:tcPr>
          <w:p w:rsidR="00297A37" w:rsidRPr="00EC6F92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0" w:type="pct"/>
            <w:gridSpan w:val="7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3E5" w:rsidRPr="00EC6F92" w:rsidTr="005F33A2">
        <w:trPr>
          <w:tblHeader/>
        </w:trPr>
        <w:tc>
          <w:tcPr>
            <w:tcW w:w="2090" w:type="pct"/>
          </w:tcPr>
          <w:p w:rsidR="00297A37" w:rsidRPr="00EC6F92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620B8"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6F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8" w:type="pct"/>
            <w:gridSpan w:val="3"/>
          </w:tcPr>
          <w:p w:rsidR="00297A37" w:rsidRPr="00EC6F92" w:rsidRDefault="004813E5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126" w:type="pct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pct"/>
            <w:gridSpan w:val="3"/>
          </w:tcPr>
          <w:p w:rsidR="00297A37" w:rsidRPr="00EC6F92" w:rsidRDefault="004813E5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2561</w:t>
            </w:r>
          </w:p>
        </w:tc>
      </w:tr>
      <w:tr w:rsidR="004813E5" w:rsidRPr="00EC6F92" w:rsidTr="00DB3091">
        <w:trPr>
          <w:trHeight w:val="1109"/>
          <w:tblHeader/>
        </w:trPr>
        <w:tc>
          <w:tcPr>
            <w:tcW w:w="2090" w:type="pct"/>
          </w:tcPr>
          <w:p w:rsidR="00297A37" w:rsidRPr="00EC6F92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97A37" w:rsidRPr="00EC6F92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97A37" w:rsidRPr="00EC6F92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271FD3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</w:p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C4941"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4813E5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EC4941"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C4941"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6" w:type="pct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vAlign w:val="bottom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4813E5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C4941"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E96D50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EC4941"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C4941"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</w:tr>
      <w:tr w:rsidR="00297A37" w:rsidRPr="00EC6F92" w:rsidTr="004813E5">
        <w:trPr>
          <w:tblHeader/>
        </w:trPr>
        <w:tc>
          <w:tcPr>
            <w:tcW w:w="2090" w:type="pct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0" w:type="pct"/>
            <w:gridSpan w:val="7"/>
          </w:tcPr>
          <w:p w:rsidR="00297A37" w:rsidRPr="00EC6F92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33A2" w:rsidRPr="00EC6F92" w:rsidTr="00DB3091">
        <w:trPr>
          <w:tblHeader/>
        </w:trPr>
        <w:tc>
          <w:tcPr>
            <w:tcW w:w="2090" w:type="pct"/>
          </w:tcPr>
          <w:p w:rsidR="005F33A2" w:rsidRPr="00EC6F92" w:rsidRDefault="00EC4941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614" w:type="pct"/>
          </w:tcPr>
          <w:p w:rsidR="005F33A2" w:rsidRPr="00EC6F92" w:rsidRDefault="003B4F78" w:rsidP="00C74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5F33A2" w:rsidRPr="00EC6F92" w:rsidRDefault="005F33A2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:rsidR="005F33A2" w:rsidRPr="00EC6F92" w:rsidRDefault="003B4F78" w:rsidP="00FE3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5F33A2" w:rsidRPr="00EC6F92" w:rsidRDefault="005F33A2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5F33A2" w:rsidRPr="00EC6F92" w:rsidRDefault="005F33A2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126" w:type="pct"/>
          </w:tcPr>
          <w:p w:rsidR="005F33A2" w:rsidRPr="00EC6F92" w:rsidRDefault="005F33A2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5F33A2" w:rsidRPr="00EC6F92" w:rsidRDefault="005F33A2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6F92" w:rsidRPr="00EC6F92" w:rsidTr="00DB3091">
        <w:trPr>
          <w:tblHeader/>
        </w:trPr>
        <w:tc>
          <w:tcPr>
            <w:tcW w:w="2090" w:type="pct"/>
          </w:tcPr>
          <w:p w:rsidR="00EC6F92" w:rsidRPr="00EC6F92" w:rsidRDefault="00EC6F92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614" w:type="pct"/>
          </w:tcPr>
          <w:p w:rsidR="00EC6F92" w:rsidRPr="00EC6F92" w:rsidRDefault="00EC6F92" w:rsidP="00C74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EC6F92" w:rsidRPr="00EC6F92" w:rsidRDefault="00EC6F92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:rsidR="00EC6F92" w:rsidRPr="00EC6F92" w:rsidRDefault="00EC6F92" w:rsidP="00FE3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EC6F92" w:rsidRPr="00EC6F92" w:rsidRDefault="00EC6F92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6F92" w:rsidRPr="00EC6F92" w:rsidRDefault="00EC6F92" w:rsidP="00157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  <w:tc>
          <w:tcPr>
            <w:tcW w:w="126" w:type="pct"/>
          </w:tcPr>
          <w:p w:rsidR="00EC6F92" w:rsidRPr="00EC6F92" w:rsidRDefault="00EC6F92" w:rsidP="005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6F92" w:rsidRPr="00EC6F92" w:rsidRDefault="00EC6F92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(6,593)</w:t>
            </w:r>
          </w:p>
        </w:tc>
      </w:tr>
      <w:tr w:rsidR="00EC4941" w:rsidRPr="00EC6F92" w:rsidTr="00DB3091">
        <w:trPr>
          <w:tblHeader/>
        </w:trPr>
        <w:tc>
          <w:tcPr>
            <w:tcW w:w="2090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EC6F9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614" w:type="pct"/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4941" w:rsidRPr="00EC6F92" w:rsidRDefault="00EC6F92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C6F9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C6F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4941" w:rsidRPr="00EC6F92" w:rsidTr="00DB3091">
        <w:trPr>
          <w:tblHeader/>
        </w:trPr>
        <w:tc>
          <w:tcPr>
            <w:tcW w:w="2090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4" w:type="pct"/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941" w:rsidRPr="00EC6F92" w:rsidTr="00DB3091">
        <w:trPr>
          <w:tblHeader/>
        </w:trPr>
        <w:tc>
          <w:tcPr>
            <w:tcW w:w="2090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14" w:type="pct"/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10,503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941" w:rsidRPr="00EC6F92" w:rsidTr="00DB3091">
        <w:trPr>
          <w:trHeight w:val="70"/>
          <w:tblHeader/>
        </w:trPr>
        <w:tc>
          <w:tcPr>
            <w:tcW w:w="2090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A61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2689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(10,503)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29,019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sz w:val="28"/>
                <w:szCs w:val="28"/>
              </w:rPr>
              <w:t>(1,606)</w:t>
            </w:r>
          </w:p>
        </w:tc>
      </w:tr>
      <w:tr w:rsidR="00EC4941" w:rsidRPr="00EC6F92" w:rsidTr="00DB3091">
        <w:trPr>
          <w:tblHeader/>
        </w:trPr>
        <w:tc>
          <w:tcPr>
            <w:tcW w:w="2090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</w:t>
            </w:r>
            <w:r w:rsidR="00905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126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(10,503)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35,601</w:t>
            </w:r>
          </w:p>
        </w:tc>
        <w:tc>
          <w:tcPr>
            <w:tcW w:w="126" w:type="pct"/>
          </w:tcPr>
          <w:p w:rsidR="00EC4941" w:rsidRPr="00EC6F92" w:rsidRDefault="00EC4941" w:rsidP="00EC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EC4941" w:rsidRPr="00EC6F92" w:rsidRDefault="00EC4941" w:rsidP="001C1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(8,224)</w:t>
            </w:r>
          </w:p>
        </w:tc>
      </w:tr>
    </w:tbl>
    <w:p w:rsidR="00FB214C" w:rsidRDefault="00FB214C" w:rsidP="000A5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76" w:hanging="36"/>
        <w:jc w:val="thaiDistribute"/>
        <w:rPr>
          <w:rFonts w:asciiTheme="majorBidi" w:hAnsiTheme="majorBidi" w:cstheme="majorBidi"/>
          <w:sz w:val="30"/>
          <w:szCs w:val="30"/>
        </w:rPr>
      </w:pP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ณ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813E5">
        <w:rPr>
          <w:rFonts w:asciiTheme="majorBidi" w:hAnsiTheme="majorBidi" w:cstheme="majorBidi" w:hint="cs"/>
          <w:spacing w:val="4"/>
          <w:sz w:val="30"/>
          <w:szCs w:val="30"/>
          <w:cs/>
        </w:rPr>
        <w:t>2</w:t>
      </w:r>
      <w:r w:rsidR="007706C9"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อาคารและเครื่องจักร</w:t>
      </w:r>
      <w:r w:rsidR="000A5192"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ของ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="000A5192"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มูลค่าสุทธิตามบัญชีจำนวน </w:t>
      </w:r>
      <w:r w:rsidR="00834DD8" w:rsidRPr="00834DD8">
        <w:rPr>
          <w:rFonts w:asciiTheme="majorBidi" w:hAnsiTheme="majorBidi" w:cstheme="majorBidi"/>
          <w:spacing w:val="4"/>
          <w:sz w:val="30"/>
          <w:szCs w:val="30"/>
        </w:rPr>
        <w:t xml:space="preserve">945.88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FB214C">
        <w:rPr>
          <w:rFonts w:asciiTheme="majorBidi" w:hAnsiTheme="majorBidi" w:cstheme="majorBidi"/>
          <w:sz w:val="30"/>
          <w:szCs w:val="30"/>
        </w:rPr>
        <w:t xml:space="preserve"> 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239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8775B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="004813E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2561</w:t>
      </w:r>
      <w:r w:rsidR="004813E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30430">
        <w:rPr>
          <w:rFonts w:asciiTheme="majorBidi" w:hAnsiTheme="majorBidi" w:cstheme="majorBidi"/>
          <w:i/>
          <w:iCs/>
          <w:sz w:val="30"/>
          <w:szCs w:val="30"/>
        </w:rPr>
        <w:t>952.96</w:t>
      </w:r>
      <w:r w:rsidR="00247310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5192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44DE1"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วงเงินเบิกเกินบัญชีและวงเงินกู้ยืมของกลุ่ม</w:t>
      </w:r>
      <w:r w:rsidR="000A5192">
        <w:rPr>
          <w:rFonts w:asciiTheme="majorBidi" w:hAnsiTheme="majorBidi" w:cstheme="majorBidi" w:hint="cs"/>
          <w:sz w:val="30"/>
          <w:szCs w:val="30"/>
          <w:cs/>
        </w:rPr>
        <w:t>บริษัทกับ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4731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</w:p>
    <w:p w:rsidR="00704742" w:rsidRPr="00EA36A6" w:rsidRDefault="00704742" w:rsidP="003F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:rsidR="008032B3" w:rsidRPr="008865BD" w:rsidRDefault="008032B3" w:rsidP="008865B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865BD">
        <w:rPr>
          <w:rFonts w:ascii="Angsana New" w:hAnsi="Angsana New" w:hint="cs"/>
          <w:bCs/>
          <w:sz w:val="30"/>
          <w:szCs w:val="30"/>
          <w:cs/>
        </w:rPr>
        <w:t>การเปลี่ยนแปลง</w:t>
      </w:r>
      <w:r w:rsidR="00DE3114" w:rsidRPr="008865BD">
        <w:rPr>
          <w:rFonts w:ascii="Angsana New" w:hAnsi="Angsana New" w:hint="cs"/>
          <w:bCs/>
          <w:sz w:val="30"/>
          <w:szCs w:val="30"/>
          <w:cs/>
        </w:rPr>
        <w:t>ของ</w:t>
      </w:r>
      <w:r w:rsidRPr="008865BD">
        <w:rPr>
          <w:rFonts w:ascii="Angsana New" w:hAnsi="Angsana New" w:hint="cs"/>
          <w:bCs/>
          <w:sz w:val="30"/>
          <w:szCs w:val="30"/>
          <w:cs/>
        </w:rPr>
        <w:t>หนี้สินที่เกิดจากกิจกรรมจัดหาเงิน</w:t>
      </w:r>
      <w:r w:rsidRPr="008865BD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8032B3" w:rsidRPr="0080327A" w:rsidRDefault="008032B3" w:rsidP="00803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731"/>
        <w:gridCol w:w="180"/>
        <w:gridCol w:w="1339"/>
        <w:gridCol w:w="180"/>
        <w:gridCol w:w="1181"/>
        <w:gridCol w:w="180"/>
        <w:gridCol w:w="1159"/>
        <w:gridCol w:w="180"/>
        <w:gridCol w:w="1350"/>
      </w:tblGrid>
      <w:tr w:rsidR="008032B3" w:rsidRPr="00D23F93" w:rsidTr="00B512B3">
        <w:trPr>
          <w:cantSplit/>
          <w:tblHeader/>
        </w:trPr>
        <w:tc>
          <w:tcPr>
            <w:tcW w:w="2880" w:type="dxa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5569" w:type="dxa"/>
            <w:gridSpan w:val="7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b w:val="0"/>
                <w:bCs/>
                <w:sz w:val="27"/>
                <w:szCs w:val="27"/>
                <w:cs/>
                <w:lang w:bidi="th-TH"/>
              </w:rPr>
              <w:t xml:space="preserve">งบการเงินรวม </w:t>
            </w:r>
          </w:p>
        </w:tc>
      </w:tr>
      <w:tr w:rsidR="008032B3" w:rsidRPr="00D23F93" w:rsidTr="00B512B3">
        <w:trPr>
          <w:cantSplit/>
          <w:tblHeader/>
        </w:trPr>
        <w:tc>
          <w:tcPr>
            <w:tcW w:w="2880" w:type="dxa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7"/>
                <w:szCs w:val="27"/>
                <w:cs/>
                <w:lang w:val="en-US" w:bidi="th-TH"/>
              </w:rPr>
            </w:pPr>
            <w:r w:rsidRPr="00D23F93">
              <w:rPr>
                <w:rFonts w:ascii="Angsana New" w:eastAsia="Calibri" w:hAnsi="Angsana New"/>
                <w:b w:val="0"/>
                <w:sz w:val="27"/>
                <w:szCs w:val="27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eastAsia="Calibri" w:hAnsi="Angsana New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cs/>
                <w:lang w:val="en-US" w:bidi="th-TH"/>
              </w:rPr>
            </w:pPr>
            <w:r w:rsidRPr="00D23F93">
              <w:rPr>
                <w:rFonts w:ascii="Angsana New" w:eastAsia="Calibri" w:hAnsi="Angsana New" w:hint="cs"/>
                <w:b w:val="0"/>
                <w:sz w:val="27"/>
                <w:szCs w:val="27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eastAsia="Calibri" w:hAnsi="Angsana New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8032B3" w:rsidRPr="00D23F93" w:rsidTr="00B512B3">
        <w:trPr>
          <w:cantSplit/>
          <w:tblHeader/>
        </w:trPr>
        <w:tc>
          <w:tcPr>
            <w:tcW w:w="2880" w:type="dxa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5569" w:type="dxa"/>
            <w:gridSpan w:val="7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27"/>
                <w:szCs w:val="27"/>
                <w:lang w:bidi="th-TH"/>
              </w:rPr>
            </w:pPr>
            <w:r w:rsidRPr="00D23F93">
              <w:rPr>
                <w:rFonts w:ascii="Angsana New" w:hAnsi="Angsana New"/>
                <w:i/>
                <w:iCs/>
                <w:spacing w:val="-8"/>
                <w:sz w:val="27"/>
                <w:szCs w:val="27"/>
                <w:cs/>
                <w:lang w:bidi="th-TH"/>
              </w:rPr>
              <w:t>(</w:t>
            </w:r>
            <w:r w:rsidRPr="00D23F93">
              <w:rPr>
                <w:rFonts w:ascii="Angsana New" w:hAnsi="Angsana New" w:hint="cs"/>
                <w:i/>
                <w:iCs/>
                <w:spacing w:val="-8"/>
                <w:sz w:val="27"/>
                <w:szCs w:val="27"/>
                <w:cs/>
                <w:lang w:bidi="th-TH"/>
              </w:rPr>
              <w:t>พัน</w:t>
            </w:r>
            <w:r w:rsidRPr="00D23F93">
              <w:rPr>
                <w:rFonts w:ascii="Angsana New" w:hAnsi="Angsana New"/>
                <w:i/>
                <w:iCs/>
                <w:spacing w:val="-8"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8032B3" w:rsidRPr="00D23F93" w:rsidTr="00B512B3">
        <w:trPr>
          <w:cantSplit/>
        </w:trPr>
        <w:tc>
          <w:tcPr>
            <w:tcW w:w="2880" w:type="dxa"/>
          </w:tcPr>
          <w:p w:rsidR="008032B3" w:rsidRPr="00D23F93" w:rsidRDefault="008032B3" w:rsidP="00B512B3">
            <w:pPr>
              <w:shd w:val="clear" w:color="auto" w:fill="FFFFFF"/>
              <w:tabs>
                <w:tab w:val="clear" w:pos="227"/>
                <w:tab w:val="left" w:pos="0"/>
              </w:tabs>
              <w:ind w:left="180" w:right="-79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D23F93">
              <w:rPr>
                <w:rFonts w:ascii="Angsana New" w:hAnsi="Angsana New"/>
                <w:sz w:val="27"/>
                <w:szCs w:val="27"/>
              </w:rPr>
              <w:t>1</w:t>
            </w:r>
            <w:r w:rsidRPr="00D23F93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D23F93">
              <w:rPr>
                <w:rFonts w:ascii="Angsana New" w:hAnsi="Angsana New"/>
                <w:sz w:val="27"/>
                <w:szCs w:val="27"/>
              </w:rPr>
              <w:t>256</w:t>
            </w:r>
            <w:r w:rsidR="00E669DA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731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:rsidR="008032B3" w:rsidRPr="00D23F93" w:rsidRDefault="00566617" w:rsidP="004F322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/>
              </w:rPr>
              <w:t>2,652,520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:rsidR="008032B3" w:rsidRPr="00D23F93" w:rsidRDefault="00511C5F" w:rsidP="00511C5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200,982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:rsidR="008032B3" w:rsidRPr="00D23F93" w:rsidRDefault="00511C5F" w:rsidP="00511C5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2,853,531</w:t>
            </w:r>
          </w:p>
        </w:tc>
      </w:tr>
      <w:tr w:rsidR="008032B3" w:rsidRPr="00D23F93" w:rsidTr="00B512B3">
        <w:trPr>
          <w:cantSplit/>
        </w:trPr>
        <w:tc>
          <w:tcPr>
            <w:tcW w:w="2880" w:type="dxa"/>
          </w:tcPr>
          <w:p w:rsidR="008032B3" w:rsidRPr="00D23F93" w:rsidRDefault="008032B3" w:rsidP="001A6E4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  <w:cs/>
              </w:rPr>
              <w:t>การเปลี่ยนแปลงจากกระแส</w:t>
            </w:r>
            <w:r w:rsidRPr="00D23F93">
              <w:rPr>
                <w:rFonts w:ascii="Angsana New" w:hAnsi="Angsana New"/>
                <w:sz w:val="27"/>
                <w:szCs w:val="27"/>
              </w:rPr>
              <w:br/>
            </w:r>
            <w:r w:rsidRPr="00D23F93">
              <w:rPr>
                <w:rFonts w:ascii="Angsana New" w:hAnsi="Angsana New"/>
                <w:sz w:val="27"/>
                <w:szCs w:val="27"/>
                <w:cs/>
              </w:rPr>
              <w:t>เงินสดจากการจัดหาเงิน</w:t>
            </w:r>
          </w:p>
        </w:tc>
        <w:tc>
          <w:tcPr>
            <w:tcW w:w="731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/>
              </w:rPr>
              <w:t>(394,066)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:rsidR="008032B3" w:rsidRPr="00D23F93" w:rsidRDefault="00511C5F" w:rsidP="00511C5F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(17,104)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:rsidR="008032B3" w:rsidRPr="00D23F93" w:rsidRDefault="00511C5F" w:rsidP="00511C5F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511C5F" w:rsidP="00511C5F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(411,170)</w:t>
            </w:r>
          </w:p>
        </w:tc>
      </w:tr>
      <w:tr w:rsidR="008032B3" w:rsidRPr="00D23F93" w:rsidTr="00B512B3">
        <w:trPr>
          <w:cantSplit/>
        </w:trPr>
        <w:tc>
          <w:tcPr>
            <w:tcW w:w="2880" w:type="dxa"/>
          </w:tcPr>
          <w:p w:rsidR="008032B3" w:rsidRPr="00D23F93" w:rsidRDefault="008032B3" w:rsidP="001A6E4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731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32B3" w:rsidRPr="00D23F93" w:rsidTr="00B512B3">
        <w:trPr>
          <w:cantSplit/>
        </w:trPr>
        <w:tc>
          <w:tcPr>
            <w:tcW w:w="2880" w:type="dxa"/>
          </w:tcPr>
          <w:p w:rsidR="008032B3" w:rsidRPr="00D23F93" w:rsidRDefault="008032B3" w:rsidP="001A6E46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7"/>
                <w:szCs w:val="27"/>
                <w:cs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731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24,228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:rsidR="008032B3" w:rsidRPr="00D23F93" w:rsidRDefault="00511C5F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24,228</w:t>
            </w:r>
          </w:p>
        </w:tc>
      </w:tr>
      <w:tr w:rsidR="008032B3" w:rsidRPr="00D23F93" w:rsidTr="00B512B3">
        <w:trPr>
          <w:cantSplit/>
        </w:trPr>
        <w:tc>
          <w:tcPr>
            <w:tcW w:w="2880" w:type="dxa"/>
          </w:tcPr>
          <w:p w:rsidR="008032B3" w:rsidRPr="00D23F93" w:rsidRDefault="008032B3" w:rsidP="001A6E46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731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:rsidR="008032B3" w:rsidRPr="00D23F93" w:rsidRDefault="00511C5F" w:rsidP="004F322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328,208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:rsidR="008032B3" w:rsidRPr="00D23F93" w:rsidRDefault="00511C5F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328,208</w:t>
            </w:r>
          </w:p>
        </w:tc>
      </w:tr>
      <w:tr w:rsidR="008032B3" w:rsidRPr="00D23F93" w:rsidTr="00B512B3">
        <w:trPr>
          <w:cantSplit/>
        </w:trPr>
        <w:tc>
          <w:tcPr>
            <w:tcW w:w="2880" w:type="dxa"/>
          </w:tcPr>
          <w:p w:rsidR="008032B3" w:rsidRPr="00D23F93" w:rsidRDefault="008728EA" w:rsidP="00DA62F1">
            <w:pPr>
              <w:shd w:val="clear" w:color="auto" w:fill="FFFFFF"/>
              <w:tabs>
                <w:tab w:val="clear" w:pos="227"/>
                <w:tab w:val="left" w:pos="0"/>
              </w:tabs>
              <w:ind w:left="180" w:right="-79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D23F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มีนาคม</w:t>
            </w:r>
            <w:r w:rsidRPr="00D23F9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731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2B3" w:rsidRPr="00D23F93" w:rsidRDefault="00511C5F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2,610,890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2B3" w:rsidRPr="00D23F93" w:rsidRDefault="00511C5F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183,878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2B3" w:rsidRPr="00D23F93" w:rsidRDefault="00511C5F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29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2B3" w:rsidRPr="00D23F93" w:rsidRDefault="00511C5F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2,794,797</w:t>
            </w:r>
          </w:p>
        </w:tc>
      </w:tr>
    </w:tbl>
    <w:p w:rsidR="00E21DBB" w:rsidRPr="00EA36A6" w:rsidRDefault="00E21DBB" w:rsidP="00803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50"/>
        <w:gridCol w:w="180"/>
        <w:gridCol w:w="1170"/>
        <w:gridCol w:w="180"/>
        <w:gridCol w:w="1170"/>
        <w:gridCol w:w="180"/>
        <w:gridCol w:w="1350"/>
      </w:tblGrid>
      <w:tr w:rsidR="008032B3" w:rsidRPr="00D23F93" w:rsidTr="00DA62F1">
        <w:trPr>
          <w:cantSplit/>
          <w:tblHeader/>
        </w:trPr>
        <w:tc>
          <w:tcPr>
            <w:tcW w:w="2801" w:type="dxa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b w:val="0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  <w:r w:rsidRPr="00D23F93">
              <w:rPr>
                <w:rFonts w:ascii="Angsana New" w:hAnsi="Angsana New"/>
                <w:b w:val="0"/>
                <w:bCs/>
                <w:sz w:val="27"/>
                <w:szCs w:val="27"/>
              </w:rPr>
              <w:t xml:space="preserve"> </w:t>
            </w:r>
          </w:p>
        </w:tc>
      </w:tr>
      <w:tr w:rsidR="008032B3" w:rsidRPr="00D23F93" w:rsidTr="00DA62F1">
        <w:trPr>
          <w:cantSplit/>
          <w:tblHeader/>
        </w:trPr>
        <w:tc>
          <w:tcPr>
            <w:tcW w:w="2801" w:type="dxa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7"/>
                <w:szCs w:val="27"/>
                <w:cs/>
                <w:lang w:val="en-US" w:bidi="th-TH"/>
              </w:rPr>
            </w:pPr>
            <w:r w:rsidRPr="00D23F93">
              <w:rPr>
                <w:rFonts w:ascii="Angsana New" w:eastAsia="Calibri" w:hAnsi="Angsana New"/>
                <w:b w:val="0"/>
                <w:sz w:val="27"/>
                <w:szCs w:val="27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eastAsia="Calibri" w:hAnsi="Angsana New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eastAsia="Calibri" w:hAnsi="Angsana New" w:hint="cs"/>
                <w:b w:val="0"/>
                <w:sz w:val="27"/>
                <w:szCs w:val="27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eastAsia="Calibri" w:hAnsi="Angsana New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8032B3" w:rsidRPr="00D23F93" w:rsidTr="00DA62F1">
        <w:trPr>
          <w:cantSplit/>
          <w:tblHeader/>
        </w:trPr>
        <w:tc>
          <w:tcPr>
            <w:tcW w:w="2801" w:type="dxa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8032B3" w:rsidRPr="00D23F93" w:rsidRDefault="008032B3" w:rsidP="001A6E46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i/>
                <w:iCs/>
                <w:spacing w:val="-8"/>
                <w:sz w:val="27"/>
                <w:szCs w:val="27"/>
                <w:cs/>
                <w:lang w:bidi="th-TH"/>
              </w:rPr>
              <w:t>(</w:t>
            </w:r>
            <w:r w:rsidRPr="00D23F93">
              <w:rPr>
                <w:rFonts w:ascii="Angsana New" w:hAnsi="Angsana New" w:hint="cs"/>
                <w:i/>
                <w:iCs/>
                <w:spacing w:val="-8"/>
                <w:sz w:val="27"/>
                <w:szCs w:val="27"/>
                <w:cs/>
                <w:lang w:bidi="th-TH"/>
              </w:rPr>
              <w:t>พัน</w:t>
            </w:r>
            <w:r w:rsidRPr="00D23F93">
              <w:rPr>
                <w:rFonts w:ascii="Angsana New" w:hAnsi="Angsana New"/>
                <w:i/>
                <w:iCs/>
                <w:spacing w:val="-8"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8032B3" w:rsidRPr="00D23F93" w:rsidTr="00DA62F1">
        <w:trPr>
          <w:cantSplit/>
        </w:trPr>
        <w:tc>
          <w:tcPr>
            <w:tcW w:w="2801" w:type="dxa"/>
          </w:tcPr>
          <w:p w:rsidR="008032B3" w:rsidRPr="00D23F93" w:rsidRDefault="008032B3" w:rsidP="001A6E4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D23F93">
              <w:rPr>
                <w:rFonts w:ascii="Angsana New" w:hAnsi="Angsana New"/>
                <w:sz w:val="27"/>
                <w:szCs w:val="27"/>
              </w:rPr>
              <w:t>1</w:t>
            </w:r>
            <w:r w:rsidRPr="00D23F93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D23F93">
              <w:rPr>
                <w:rFonts w:ascii="Angsana New" w:hAnsi="Angsana New"/>
                <w:sz w:val="27"/>
                <w:szCs w:val="27"/>
              </w:rPr>
              <w:t>256</w:t>
            </w:r>
            <w:r w:rsidR="00E669DA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81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604F8A" w:rsidP="004F322F">
            <w:pPr>
              <w:pStyle w:val="acctfourfigures"/>
              <w:shd w:val="clear" w:color="auto" w:fill="FFFFFF"/>
              <w:tabs>
                <w:tab w:val="clear" w:pos="765"/>
                <w:tab w:val="left" w:pos="1080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="0087747C" w:rsidRPr="00D23F9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23F93">
              <w:rPr>
                <w:rFonts w:ascii="Angsana New" w:hAnsi="Angsana New"/>
                <w:sz w:val="27"/>
                <w:szCs w:val="27"/>
              </w:rPr>
              <w:t xml:space="preserve">     </w:t>
            </w:r>
            <w:r w:rsidR="0001677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23F9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576E1" w:rsidRPr="00D23F93">
              <w:rPr>
                <w:rFonts w:ascii="Angsana New" w:hAnsi="Angsana New"/>
                <w:sz w:val="27"/>
                <w:szCs w:val="27"/>
              </w:rPr>
              <w:t>2,597,590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8032B3" w:rsidRPr="00D23F93" w:rsidRDefault="007576E1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899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103,375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8032B3" w:rsidRPr="00D23F93" w:rsidRDefault="007576E1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29</w:t>
            </w: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7576E1" w:rsidP="004F322F">
            <w:pPr>
              <w:pStyle w:val="acctfourfigures"/>
              <w:shd w:val="clear" w:color="auto" w:fill="FFFFFF"/>
              <w:tabs>
                <w:tab w:val="clear" w:pos="765"/>
                <w:tab w:val="decimal" w:pos="108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2,700,994</w:t>
            </w:r>
          </w:p>
        </w:tc>
      </w:tr>
      <w:tr w:rsidR="007576E1" w:rsidRPr="00D23F93" w:rsidTr="00DA62F1">
        <w:trPr>
          <w:cantSplit/>
        </w:trPr>
        <w:tc>
          <w:tcPr>
            <w:tcW w:w="2801" w:type="dxa"/>
          </w:tcPr>
          <w:p w:rsidR="007576E1" w:rsidRPr="00D23F93" w:rsidRDefault="007576E1" w:rsidP="007576E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  <w:cs/>
              </w:rPr>
              <w:t>การเปลี่ยนแปลงจากกระแส</w:t>
            </w:r>
            <w:r w:rsidRPr="00D23F93">
              <w:rPr>
                <w:rFonts w:ascii="Angsana New" w:hAnsi="Angsana New"/>
                <w:sz w:val="27"/>
                <w:szCs w:val="27"/>
              </w:rPr>
              <w:br/>
            </w:r>
            <w:r w:rsidRPr="00D23F93">
              <w:rPr>
                <w:rFonts w:ascii="Angsana New" w:hAnsi="Angsana New"/>
                <w:sz w:val="27"/>
                <w:szCs w:val="27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7576E1" w:rsidRPr="00D23F93" w:rsidRDefault="007576E1" w:rsidP="00255BC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(</w:t>
            </w:r>
            <w:r w:rsidRPr="00D23F93">
              <w:rPr>
                <w:rFonts w:ascii="Angsana New" w:hAnsi="Angsana New"/>
                <w:sz w:val="27"/>
                <w:szCs w:val="27"/>
              </w:rPr>
              <w:t>3</w:t>
            </w:r>
            <w:r w:rsidR="00B47B4D" w:rsidRPr="00D23F93">
              <w:rPr>
                <w:rFonts w:ascii="Angsana New" w:hAnsi="Angsana New"/>
                <w:sz w:val="27"/>
                <w:szCs w:val="27"/>
              </w:rPr>
              <w:t>86</w:t>
            </w:r>
            <w:r w:rsidRPr="00D23F93">
              <w:rPr>
                <w:rFonts w:ascii="Angsana New" w:hAnsi="Angsana New"/>
                <w:sz w:val="27"/>
                <w:szCs w:val="27"/>
              </w:rPr>
              <w:t>,</w:t>
            </w:r>
            <w:r w:rsidR="00B47B4D"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691</w:t>
            </w:r>
            <w:r w:rsidRPr="00D23F93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7576E1" w:rsidRPr="00D23F93" w:rsidRDefault="0087747C" w:rsidP="0087747C">
            <w:pPr>
              <w:pStyle w:val="acctfourfigures"/>
              <w:tabs>
                <w:tab w:val="clear" w:pos="765"/>
                <w:tab w:val="left" w:pos="875"/>
              </w:tabs>
              <w:spacing w:line="240" w:lineRule="atLeast"/>
              <w:ind w:right="2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bidi="th-TH"/>
              </w:rPr>
              <w:t xml:space="preserve">      </w:t>
            </w:r>
            <w:r w:rsidR="007576E1" w:rsidRPr="00D23F93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(</w:t>
            </w:r>
            <w:r w:rsidR="007576E1"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12,526</w:t>
            </w:r>
            <w:r w:rsidR="007576E1" w:rsidRPr="00D23F93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7576E1" w:rsidRPr="00D23F93" w:rsidRDefault="007576E1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7576E1" w:rsidRPr="00D23F93" w:rsidRDefault="007576E1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(</w:t>
            </w:r>
            <w:r w:rsidRPr="00D23F93">
              <w:rPr>
                <w:rFonts w:ascii="Angsana New" w:hAnsi="Angsana New"/>
                <w:sz w:val="27"/>
                <w:szCs w:val="27"/>
              </w:rPr>
              <w:t>3</w:t>
            </w:r>
            <w:r w:rsidR="00B47B4D" w:rsidRPr="00D23F93">
              <w:rPr>
                <w:rFonts w:ascii="Angsana New" w:hAnsi="Angsana New"/>
                <w:sz w:val="27"/>
                <w:szCs w:val="27"/>
              </w:rPr>
              <w:t>99</w:t>
            </w:r>
            <w:r w:rsidRPr="00D23F93">
              <w:rPr>
                <w:rFonts w:ascii="Angsana New" w:hAnsi="Angsana New"/>
                <w:sz w:val="27"/>
                <w:szCs w:val="27"/>
              </w:rPr>
              <w:t>,</w:t>
            </w:r>
            <w:r w:rsidR="00B47B4D" w:rsidRPr="00D23F93">
              <w:rPr>
                <w:rFonts w:ascii="Angsana New" w:hAnsi="Angsana New"/>
                <w:sz w:val="27"/>
                <w:szCs w:val="27"/>
              </w:rPr>
              <w:t>217</w:t>
            </w:r>
            <w:r w:rsidRPr="00D23F93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8032B3" w:rsidRPr="00D23F93" w:rsidTr="00DA62F1">
        <w:trPr>
          <w:cantSplit/>
        </w:trPr>
        <w:tc>
          <w:tcPr>
            <w:tcW w:w="2801" w:type="dxa"/>
          </w:tcPr>
          <w:p w:rsidR="008032B3" w:rsidRPr="00D23F93" w:rsidRDefault="008032B3" w:rsidP="001A6E4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8032B3" w:rsidP="001A6E4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8032B3" w:rsidRPr="00D23F93" w:rsidRDefault="008032B3" w:rsidP="001A6E4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032B3" w:rsidRPr="00D23F93" w:rsidRDefault="008032B3" w:rsidP="001A6E4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576E1" w:rsidRPr="00D23F93" w:rsidTr="00DA62F1">
        <w:trPr>
          <w:cantSplit/>
        </w:trPr>
        <w:tc>
          <w:tcPr>
            <w:tcW w:w="2801" w:type="dxa"/>
          </w:tcPr>
          <w:p w:rsidR="007576E1" w:rsidRPr="00D23F93" w:rsidRDefault="007576E1" w:rsidP="007576E1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7"/>
                <w:szCs w:val="27"/>
                <w:cs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7576E1" w:rsidRPr="00D23F93" w:rsidRDefault="007576E1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1053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22,302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7576E1" w:rsidRPr="00D23F93" w:rsidRDefault="007576E1" w:rsidP="0087747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7576E1" w:rsidRPr="00D23F93" w:rsidRDefault="007576E1" w:rsidP="008774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7576E1" w:rsidRPr="00D23F93" w:rsidRDefault="007576E1" w:rsidP="002663DE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22,302</w:t>
            </w:r>
          </w:p>
        </w:tc>
      </w:tr>
      <w:tr w:rsidR="007576E1" w:rsidRPr="00D23F93" w:rsidTr="00DA62F1">
        <w:trPr>
          <w:cantSplit/>
        </w:trPr>
        <w:tc>
          <w:tcPr>
            <w:tcW w:w="2801" w:type="dxa"/>
          </w:tcPr>
          <w:p w:rsidR="007576E1" w:rsidRPr="00D23F93" w:rsidRDefault="007576E1" w:rsidP="007576E1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 w:hint="cs"/>
                <w:sz w:val="27"/>
                <w:szCs w:val="27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81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7576E1" w:rsidRPr="00D23F93" w:rsidRDefault="00250C82" w:rsidP="00250C82">
            <w:pPr>
              <w:pStyle w:val="acctfourfigures"/>
              <w:shd w:val="clear" w:color="auto" w:fill="FFFFFF"/>
              <w:tabs>
                <w:tab w:val="clear" w:pos="765"/>
                <w:tab w:val="decimal" w:pos="1053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328</w:t>
            </w:r>
            <w:r w:rsidR="007576E1" w:rsidRPr="00D23F93">
              <w:rPr>
                <w:rFonts w:ascii="Angsana New" w:hAnsi="Angsana New"/>
                <w:sz w:val="27"/>
                <w:szCs w:val="27"/>
              </w:rPr>
              <w:t>,1</w:t>
            </w:r>
            <w:r w:rsidRPr="00D23F93">
              <w:rPr>
                <w:rFonts w:ascii="Angsana New" w:hAnsi="Angsana New"/>
                <w:sz w:val="27"/>
                <w:szCs w:val="27"/>
              </w:rPr>
              <w:t>74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7576E1" w:rsidRPr="00D23F93" w:rsidRDefault="007576E1" w:rsidP="007576E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3F93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7576E1" w:rsidRPr="00D23F93" w:rsidRDefault="007576E1" w:rsidP="00250C82">
            <w:pPr>
              <w:pStyle w:val="acctfourfigures"/>
              <w:tabs>
                <w:tab w:val="clear" w:pos="765"/>
              </w:tabs>
              <w:spacing w:line="240" w:lineRule="atLeast"/>
              <w:ind w:right="-155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23F93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7576E1" w:rsidRPr="00D23F93" w:rsidRDefault="00250C82" w:rsidP="00250C8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D23F93">
              <w:rPr>
                <w:rFonts w:ascii="Angsana New" w:hAnsi="Angsana New"/>
                <w:sz w:val="27"/>
                <w:szCs w:val="27"/>
              </w:rPr>
              <w:t>328</w:t>
            </w:r>
            <w:r w:rsidR="007576E1" w:rsidRPr="00D23F93">
              <w:rPr>
                <w:rFonts w:ascii="Angsana New" w:hAnsi="Angsana New"/>
                <w:sz w:val="27"/>
                <w:szCs w:val="27"/>
              </w:rPr>
              <w:t>,</w:t>
            </w:r>
            <w:r w:rsidRPr="00D23F93">
              <w:rPr>
                <w:rFonts w:ascii="Angsana New" w:hAnsi="Angsana New"/>
                <w:sz w:val="27"/>
                <w:szCs w:val="27"/>
              </w:rPr>
              <w:t>174</w:t>
            </w:r>
          </w:p>
        </w:tc>
      </w:tr>
      <w:tr w:rsidR="007576E1" w:rsidRPr="00D23F93" w:rsidTr="00DA62F1">
        <w:trPr>
          <w:cantSplit/>
        </w:trPr>
        <w:tc>
          <w:tcPr>
            <w:tcW w:w="2801" w:type="dxa"/>
          </w:tcPr>
          <w:p w:rsidR="007576E1" w:rsidRPr="00D23F93" w:rsidRDefault="007576E1" w:rsidP="007576E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D23F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มีนาคม</w:t>
            </w:r>
            <w:r w:rsidRPr="00D23F9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81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76E1" w:rsidRPr="00D23F93" w:rsidRDefault="007576E1" w:rsidP="00F62AEA">
            <w:pPr>
              <w:pStyle w:val="acctfourfigures"/>
              <w:shd w:val="clear" w:color="auto" w:fill="FFFFFF"/>
              <w:tabs>
                <w:tab w:val="clear" w:pos="765"/>
                <w:tab w:val="decimal" w:pos="10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2,561,375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76E1" w:rsidRPr="00D23F93" w:rsidRDefault="00D512BC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90,849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</w:rPr>
              <w:t>29</w:t>
            </w:r>
          </w:p>
        </w:tc>
        <w:tc>
          <w:tcPr>
            <w:tcW w:w="180" w:type="dxa"/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76E1" w:rsidRPr="00D23F93" w:rsidRDefault="007576E1" w:rsidP="007576E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23F93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2,652,253</w:t>
            </w:r>
          </w:p>
        </w:tc>
      </w:tr>
      <w:bookmarkEnd w:id="1"/>
    </w:tbl>
    <w:p w:rsidR="00EA36A6" w:rsidRDefault="00EA36A6" w:rsidP="006E1E1C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2022D" w:rsidRDefault="0092022D" w:rsidP="006E1E1C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2022D" w:rsidRPr="0092022D" w:rsidRDefault="0092022D" w:rsidP="00516B7E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2022D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วงเงินสินเชื่อ</w:t>
      </w:r>
    </w:p>
    <w:p w:rsidR="0092022D" w:rsidRDefault="0092022D" w:rsidP="006E1E1C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E1E1C" w:rsidRPr="00446830" w:rsidRDefault="006E1E1C" w:rsidP="00516B7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46830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>
        <w:rPr>
          <w:rFonts w:ascii="Angsana New" w:hAnsi="Angsana New"/>
          <w:spacing w:val="-4"/>
          <w:sz w:val="30"/>
          <w:szCs w:val="30"/>
        </w:rPr>
        <w:t xml:space="preserve"> 1,551.45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i/>
          <w:iCs/>
          <w:spacing w:val="-4"/>
          <w:sz w:val="30"/>
          <w:szCs w:val="30"/>
        </w:rPr>
        <w:t>1,535.83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:rsidR="000B58BF" w:rsidRPr="000B58BF" w:rsidRDefault="000B58BF" w:rsidP="000B5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626AEE" w:rsidRPr="009306AD" w:rsidRDefault="002D4EF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</w:p>
    <w:p w:rsidR="00C70F92" w:rsidRPr="005505F5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B4007" w:rsidRPr="00BA3B87" w:rsidRDefault="00AB4007" w:rsidP="00AB400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AC4D51">
        <w:rPr>
          <w:rFonts w:ascii="Angsana New" w:hAnsi="Angsana New"/>
          <w:spacing w:val="-2"/>
          <w:sz w:val="30"/>
          <w:szCs w:val="30"/>
        </w:rPr>
        <w:t>4</w:t>
      </w:r>
      <w:r w:rsidR="002401AC" w:rsidRPr="00973D9F">
        <w:rPr>
          <w:rFonts w:ascii="Angsana New" w:hAnsi="Angsana New"/>
          <w:spacing w:val="-2"/>
          <w:sz w:val="30"/>
          <w:szCs w:val="30"/>
        </w:rPr>
        <w:t xml:space="preserve"> 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</w:t>
      </w:r>
      <w:r w:rsidR="005E704D">
        <w:rPr>
          <w:rFonts w:ascii="Angsana New" w:hAnsi="Angsana New" w:hint="cs"/>
          <w:spacing w:val="-2"/>
          <w:sz w:val="30"/>
          <w:szCs w:val="30"/>
          <w:cs/>
        </w:rPr>
        <w:t>ลุ่มโดยทั่วไปของผลิตภัณฑ์และการบ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</w:t>
      </w:r>
      <w:r w:rsidR="00B430C3">
        <w:rPr>
          <w:rFonts w:ascii="Angsana New" w:hAnsi="Angsana New"/>
          <w:spacing w:val="-2"/>
          <w:sz w:val="30"/>
          <w:szCs w:val="30"/>
          <w:cs/>
        </w:rPr>
        <w:br/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ผู้มีอำนาจตัดสินใจสูงสุดด้านการดำเนินงาน ซึ่งพิจารณาว่าคือกรรมการผู้จัดการใหญ่</w:t>
      </w:r>
    </w:p>
    <w:p w:rsidR="00692781" w:rsidRPr="005505F5" w:rsidRDefault="00692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A391C" w:rsidRDefault="00CA391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:rsidR="00525AE3" w:rsidRPr="005505F5" w:rsidRDefault="00525AE3" w:rsidP="00525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020"/>
      </w:tblGrid>
      <w:tr w:rsidR="00CA391C" w:rsidRPr="00A721F5" w:rsidTr="00A721F5">
        <w:trPr>
          <w:cantSplit/>
          <w:trHeight w:val="1910"/>
        </w:trPr>
        <w:tc>
          <w:tcPr>
            <w:tcW w:w="2340" w:type="dxa"/>
          </w:tcPr>
          <w:p w:rsidR="00CA391C" w:rsidRPr="00A721F5" w:rsidRDefault="002401AC" w:rsidP="008703BE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8620B8" w:rsidRPr="00A721F5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1</w:t>
            </w:r>
            <w:r w:rsidRPr="00A721F5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020" w:type="dxa"/>
            <w:vAlign w:val="bottom"/>
          </w:tcPr>
          <w:p w:rsidR="008703BE" w:rsidRPr="00A721F5" w:rsidRDefault="002401AC" w:rsidP="00B430C3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21F5">
              <w:rPr>
                <w:rFonts w:ascii="Angsana New" w:hAnsi="Angsana New"/>
                <w:b/>
                <w:sz w:val="28"/>
                <w:szCs w:val="28"/>
                <w:cs/>
              </w:rPr>
              <w:t>ธุรกิจที่เกี่ยวเนื่องก</w:t>
            </w:r>
            <w:r w:rsidRPr="00A721F5">
              <w:rPr>
                <w:rFonts w:ascii="Angsana New" w:hAnsi="Angsana New" w:hint="cs"/>
                <w:b/>
                <w:sz w:val="28"/>
                <w:szCs w:val="28"/>
                <w:cs/>
              </w:rPr>
              <w:t>ับผลิตภั</w:t>
            </w:r>
            <w:r w:rsidRPr="00A721F5">
              <w:rPr>
                <w:rFonts w:ascii="Angsana New" w:hAnsi="Angsana New"/>
                <w:b/>
                <w:sz w:val="28"/>
                <w:szCs w:val="28"/>
                <w:cs/>
              </w:rPr>
              <w:t>ณฑ์</w:t>
            </w:r>
            <w:r w:rsidRPr="00A721F5">
              <w:rPr>
                <w:rFonts w:ascii="Angsana New" w:hAnsi="Angsana New" w:hint="cs"/>
                <w:b/>
                <w:sz w:val="28"/>
                <w:szCs w:val="28"/>
                <w:cs/>
              </w:rPr>
              <w:t>ก๊าซธรรมชาติ</w:t>
            </w:r>
            <w:r w:rsidRPr="00A721F5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A721F5">
              <w:rPr>
                <w:rFonts w:ascii="Angsana New" w:hAnsi="Angsana New" w:hint="cs"/>
                <w:b/>
                <w:sz w:val="28"/>
                <w:szCs w:val="28"/>
                <w:cs/>
              </w:rPr>
              <w:t>ได้แก่</w:t>
            </w:r>
            <w:r w:rsidRPr="00A721F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703BE" w:rsidRPr="00A721F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="008703BE" w:rsidRPr="00A721F5">
              <w:rPr>
                <w:rFonts w:ascii="Angsana New" w:hAnsi="Angsana New"/>
                <w:sz w:val="28"/>
                <w:szCs w:val="28"/>
              </w:rPr>
              <w:t>(NGV)</w:t>
            </w:r>
            <w:r w:rsidRPr="00A721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03BE" w:rsidRPr="00A721F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ธุรกิจก๊าซธรรมชาติอัดสำหรับอุตสาหกรรม </w:t>
            </w:r>
            <w:r w:rsidR="008703BE" w:rsidRPr="00A721F5">
              <w:rPr>
                <w:rFonts w:ascii="Angsana New" w:hAnsi="Angsana New"/>
                <w:sz w:val="28"/>
                <w:szCs w:val="28"/>
              </w:rPr>
              <w:t>(</w:t>
            </w:r>
            <w:proofErr w:type="spellStart"/>
            <w:r w:rsidR="008703BE" w:rsidRPr="00A721F5">
              <w:rPr>
                <w:rFonts w:ascii="Angsana New" w:hAnsi="Angsana New"/>
                <w:sz w:val="28"/>
                <w:szCs w:val="28"/>
              </w:rPr>
              <w:t>iCNG</w:t>
            </w:r>
            <w:proofErr w:type="spellEnd"/>
            <w:r w:rsidR="008703BE" w:rsidRPr="00A721F5">
              <w:rPr>
                <w:rFonts w:ascii="Angsana New" w:hAnsi="Angsana New"/>
                <w:sz w:val="28"/>
                <w:szCs w:val="28"/>
              </w:rPr>
              <w:t>)</w:t>
            </w:r>
            <w:r w:rsidRPr="00A721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03BE" w:rsidRPr="00A721F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ธุรกิจบริการปรับปรุงคุณภาพก๊าซธรรมชาติ </w:t>
            </w:r>
            <w:r w:rsidR="008703BE" w:rsidRPr="00A721F5">
              <w:rPr>
                <w:rFonts w:ascii="Angsana New" w:hAnsi="Angsana New"/>
                <w:sz w:val="28"/>
                <w:szCs w:val="28"/>
              </w:rPr>
              <w:t>(PMS)</w:t>
            </w:r>
            <w:r w:rsidRPr="00A721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03BE" w:rsidRPr="00A721F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ธุรกิจขนส่งก๊าซธรรมชาติ </w:t>
            </w:r>
            <w:r w:rsidR="008703BE" w:rsidRPr="00A721F5">
              <w:rPr>
                <w:rFonts w:ascii="Angsana New" w:hAnsi="Angsana New"/>
                <w:sz w:val="28"/>
                <w:szCs w:val="28"/>
              </w:rPr>
              <w:t>(TPL)</w:t>
            </w:r>
            <w:r w:rsidR="0051442E" w:rsidRPr="00A721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03BE" w:rsidRPr="00A721F5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ธุรกิจออกแบบ ผลิต ติดตั้ง รับเหมาและซ่อมบำรุงอุปกรณ์สถานีก๊าซธรรมชาติ </w:t>
            </w:r>
            <w:r w:rsidR="008703BE" w:rsidRPr="00A721F5">
              <w:rPr>
                <w:rFonts w:ascii="Angsana New" w:hAnsi="Angsana New"/>
                <w:sz w:val="28"/>
                <w:szCs w:val="28"/>
              </w:rPr>
              <w:t>(EPC)</w:t>
            </w:r>
            <w:r w:rsidR="0051442E" w:rsidRPr="00A721F5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="008703BE" w:rsidRPr="00A721F5">
              <w:rPr>
                <w:rFonts w:ascii="Angsana New" w:hAnsi="Angsana New" w:hint="cs"/>
                <w:sz w:val="28"/>
                <w:szCs w:val="28"/>
                <w:cs/>
              </w:rPr>
              <w:t>ธุรกิจติดตั้งระบบก๊าซในรถยนต์และทดสอบถังบรรจุก๊าซ</w:t>
            </w:r>
          </w:p>
        </w:tc>
      </w:tr>
      <w:tr w:rsidR="00323012" w:rsidRPr="00A721F5" w:rsidTr="00B430C3">
        <w:trPr>
          <w:cantSplit/>
          <w:trHeight w:val="893"/>
        </w:trPr>
        <w:tc>
          <w:tcPr>
            <w:tcW w:w="2340" w:type="dxa"/>
          </w:tcPr>
          <w:p w:rsidR="00323012" w:rsidRPr="00A721F5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8620B8" w:rsidRPr="00A721F5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020" w:type="dxa"/>
          </w:tcPr>
          <w:p w:rsidR="00323012" w:rsidRPr="00A721F5" w:rsidRDefault="0051442E" w:rsidP="00B430C3">
            <w:pPr>
              <w:pStyle w:val="headingitalic"/>
              <w:spacing w:after="0" w:line="240" w:lineRule="atLeast"/>
              <w:jc w:val="thaiDistribute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A721F5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ธุรกิจ</w:t>
            </w:r>
            <w:r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การจำหน่ายรถยนต์</w:t>
            </w:r>
            <w:r w:rsidR="00C4604B" w:rsidRPr="00A721F5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  <w:t xml:space="preserve"> </w:t>
            </w:r>
            <w:r w:rsidR="00C4604B"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อะไหล่</w:t>
            </w:r>
            <w:r w:rsidR="00EF5363"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รถยนต์ และ</w:t>
            </w:r>
            <w:r w:rsidR="00716B64"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รถโดยสารปรับอากาศใช้เชื้อเพลิงก๊าซธรรมชาติ</w:t>
            </w:r>
            <w:r w:rsidR="00011FC3" w:rsidRPr="00A721F5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  <w:t xml:space="preserve"> </w:t>
            </w:r>
            <w:r w:rsidR="00716B64"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รวมถึงการให้บริการซ่อมแซมและบำรุงรักษา</w:t>
            </w:r>
            <w:r w:rsidR="005F7328" w:rsidRPr="00A721F5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รถยนต์และรถโดยสาร</w:t>
            </w:r>
          </w:p>
        </w:tc>
      </w:tr>
      <w:tr w:rsidR="00716B64" w:rsidRPr="00760964" w:rsidTr="00135FDB">
        <w:trPr>
          <w:cantSplit/>
          <w:trHeight w:val="340"/>
        </w:trPr>
        <w:tc>
          <w:tcPr>
            <w:tcW w:w="2340" w:type="dxa"/>
          </w:tcPr>
          <w:p w:rsidR="00716B64" w:rsidRPr="00760964" w:rsidRDefault="00716B64" w:rsidP="00716B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760964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Pr="00760964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020" w:type="dxa"/>
            <w:vAlign w:val="bottom"/>
          </w:tcPr>
          <w:p w:rsidR="00716B64" w:rsidRPr="00760964" w:rsidRDefault="00716B64" w:rsidP="00716B64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760964">
              <w:rPr>
                <w:rFonts w:ascii="Angsana New" w:hAnsi="Angsana New"/>
                <w:b/>
                <w:sz w:val="28"/>
                <w:szCs w:val="28"/>
                <w:cs/>
              </w:rPr>
              <w:t>ธุรกิจ</w:t>
            </w:r>
            <w:r w:rsidRPr="00760964">
              <w:rPr>
                <w:rFonts w:ascii="Angsana New" w:hAnsi="Angsana New" w:hint="cs"/>
                <w:b/>
                <w:sz w:val="28"/>
                <w:szCs w:val="28"/>
                <w:cs/>
              </w:rPr>
              <w:t>พลังงานหมุนเวียน</w:t>
            </w:r>
            <w:r w:rsidRPr="00760964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760964">
              <w:rPr>
                <w:rFonts w:ascii="Angsana New" w:hAnsi="Angsana New" w:hint="cs"/>
                <w:b/>
                <w:sz w:val="28"/>
                <w:szCs w:val="28"/>
                <w:cs/>
              </w:rPr>
              <w:t>ได้แก่</w:t>
            </w:r>
            <w:r w:rsidRPr="00760964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60964">
              <w:rPr>
                <w:rFonts w:ascii="Angsana New" w:hAnsi="Angsana New" w:hint="cs"/>
                <w:b/>
                <w:sz w:val="28"/>
                <w:szCs w:val="28"/>
                <w:cs/>
              </w:rPr>
              <w:t>ธุรกิจโรงไฟฟ้าพลังงานแสงอาทิตย์</w:t>
            </w:r>
          </w:p>
        </w:tc>
      </w:tr>
      <w:tr w:rsidR="00716B64" w:rsidRPr="00760964" w:rsidTr="00B430C3">
        <w:trPr>
          <w:cantSplit/>
          <w:trHeight w:val="340"/>
        </w:trPr>
        <w:tc>
          <w:tcPr>
            <w:tcW w:w="2340" w:type="dxa"/>
          </w:tcPr>
          <w:p w:rsidR="00716B64" w:rsidRPr="00760964" w:rsidRDefault="00716B64" w:rsidP="00716B64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760964">
              <w:rPr>
                <w:rFonts w:ascii="Angsana New" w:hAnsi="Angsana New" w:hint="cs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Pr="00760964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020" w:type="dxa"/>
            <w:vAlign w:val="bottom"/>
          </w:tcPr>
          <w:p w:rsidR="00716B64" w:rsidRPr="00760964" w:rsidRDefault="00716B64" w:rsidP="00716B64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0964">
              <w:rPr>
                <w:rFonts w:ascii="Angsana New" w:hAnsi="Angsana New" w:hint="cs"/>
                <w:b/>
                <w:sz w:val="28"/>
                <w:szCs w:val="28"/>
                <w:cs/>
              </w:rPr>
              <w:t>ธุรกิจอื่น ๆ ได้แก่ ธุรกิจค้าก๊าซคาร์บอนไดออกไซด์ น้ำมันเครื่องและน้ำมันหล่อลื่น ธุรกิจร้านสะดวกซื้อ</w:t>
            </w:r>
            <w:r w:rsidR="007A608D" w:rsidRPr="00760964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760964">
              <w:rPr>
                <w:rFonts w:ascii="Angsana New" w:hAnsi="Angsana New" w:hint="cs"/>
                <w:b/>
                <w:sz w:val="28"/>
                <w:szCs w:val="28"/>
                <w:cs/>
              </w:rPr>
              <w:t>ธุรกิจให้บริการขนส่ง รับฝากและกระจายสินค้าทางบก</w:t>
            </w:r>
            <w:r w:rsidR="007A608D" w:rsidRPr="00760964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และธุรกิจส่งออกกระจก</w:t>
            </w:r>
          </w:p>
        </w:tc>
      </w:tr>
    </w:tbl>
    <w:p w:rsidR="00461A33" w:rsidRPr="005505F5" w:rsidRDefault="00461A33" w:rsidP="00CA391C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</w:pPr>
    </w:p>
    <w:p w:rsidR="00CA391C" w:rsidRPr="00BA3B87" w:rsidRDefault="00CA391C" w:rsidP="00CA391C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cs/>
          <w:lang w:val="en-US" w:bidi="th-TH"/>
        </w:rPr>
      </w:pPr>
      <w:r w:rsidRPr="00B430C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ความสามารถในการดำเนินงานจากกำไรก่อนดอกเบี้ย ภาษีเงินได้ ค่าเสื่อมราคาและค่าตัดจำหน่าย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</w:p>
    <w:p w:rsidR="002663AB" w:rsidRPr="002663AB" w:rsidRDefault="002663AB" w:rsidP="002663A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sectPr w:rsidR="002663AB" w:rsidRPr="002663AB" w:rsidSect="00A5139C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:rsidR="00C451B6" w:rsidRPr="00C451B6" w:rsidRDefault="00C451B6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451B6">
        <w:rPr>
          <w:rFonts w:ascii="Angsana New" w:hAnsi="Angsana New"/>
          <w:b/>
          <w:bCs/>
          <w:sz w:val="30"/>
          <w:szCs w:val="30"/>
          <w:cs/>
        </w:rPr>
        <w:lastRenderedPageBreak/>
        <w:t>ลูกค้ารายใหญ่</w:t>
      </w:r>
    </w:p>
    <w:p w:rsidR="00C451B6" w:rsidRPr="00C451B6" w:rsidRDefault="00C451B6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451B6" w:rsidRDefault="00C451B6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451B6">
        <w:rPr>
          <w:rFonts w:ascii="Angsana New" w:hAnsi="Angsana New"/>
          <w:sz w:val="30"/>
          <w:szCs w:val="30"/>
          <w:cs/>
        </w:rPr>
        <w:t xml:space="preserve">รายได้จากลูกค้ารายใหญ่จากส่วนงานที่ </w:t>
      </w:r>
      <w:r w:rsidRPr="00C451B6">
        <w:rPr>
          <w:rFonts w:ascii="Angsana New" w:hAnsi="Angsana New"/>
          <w:sz w:val="30"/>
          <w:szCs w:val="30"/>
        </w:rPr>
        <w:t xml:space="preserve">1 </w:t>
      </w:r>
      <w:r w:rsidRPr="00C451B6">
        <w:rPr>
          <w:rFonts w:ascii="Angsana New" w:hAnsi="Angsana New"/>
          <w:sz w:val="30"/>
          <w:szCs w:val="30"/>
          <w:cs/>
        </w:rPr>
        <w:t xml:space="preserve">ของกลุ่มบริษัทเป็นจำนวนประมาณ </w:t>
      </w:r>
      <w:r w:rsidRPr="00C451B6">
        <w:rPr>
          <w:rFonts w:ascii="Angsana New" w:hAnsi="Angsana New"/>
          <w:sz w:val="30"/>
          <w:szCs w:val="30"/>
        </w:rPr>
        <w:t xml:space="preserve">149.92 </w:t>
      </w:r>
      <w:r w:rsidRPr="00C451B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D086F">
        <w:rPr>
          <w:rFonts w:ascii="Angsana New" w:hAnsi="Angsana New"/>
          <w:i/>
          <w:iCs/>
          <w:sz w:val="30"/>
          <w:szCs w:val="30"/>
          <w:cs/>
        </w:rPr>
        <w:t>(</w:t>
      </w:r>
      <w:r w:rsidRPr="005C5C29">
        <w:rPr>
          <w:rFonts w:ascii="Angsana New" w:hAnsi="Angsana New"/>
          <w:i/>
          <w:iCs/>
          <w:sz w:val="30"/>
          <w:szCs w:val="30"/>
        </w:rPr>
        <w:t xml:space="preserve">2561: 172.87 </w:t>
      </w:r>
      <w:r w:rsidRPr="005C5C2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D086F">
        <w:rPr>
          <w:rFonts w:ascii="Angsana New" w:hAnsi="Angsana New"/>
          <w:i/>
          <w:iCs/>
          <w:sz w:val="30"/>
          <w:szCs w:val="30"/>
          <w:cs/>
        </w:rPr>
        <w:t>)</w:t>
      </w:r>
      <w:r w:rsidRPr="00C451B6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:rsidR="00C451B6" w:rsidRPr="00491F71" w:rsidRDefault="00C451B6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81F12" w:rsidRPr="00491F71" w:rsidRDefault="00381F12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1F71">
        <w:rPr>
          <w:rFonts w:ascii="Angsana New" w:hAnsi="Angsana New"/>
          <w:sz w:val="30"/>
          <w:szCs w:val="30"/>
          <w:cs/>
        </w:rPr>
        <w:t xml:space="preserve">ข้อมูลทางการเงินจำแนกตามกลุ่มธุรกิจสำหรับงวดสามเดือนสิ้นสุดวันที่ </w:t>
      </w:r>
      <w:r w:rsidR="008620B8" w:rsidRPr="00491F71">
        <w:rPr>
          <w:rFonts w:ascii="Angsana New" w:hAnsi="Angsana New"/>
          <w:sz w:val="30"/>
          <w:szCs w:val="30"/>
        </w:rPr>
        <w:t>31</w:t>
      </w:r>
      <w:r w:rsidRPr="00491F71">
        <w:rPr>
          <w:rFonts w:ascii="Angsana New" w:hAnsi="Angsana New"/>
          <w:sz w:val="30"/>
          <w:szCs w:val="30"/>
          <w:cs/>
        </w:rPr>
        <w:t xml:space="preserve"> </w:t>
      </w:r>
      <w:r w:rsidRPr="00491F71">
        <w:rPr>
          <w:rFonts w:ascii="Angsana New" w:hAnsi="Angsana New" w:hint="cs"/>
          <w:sz w:val="30"/>
          <w:szCs w:val="30"/>
          <w:cs/>
        </w:rPr>
        <w:t>มีนาคม</w:t>
      </w:r>
      <w:r w:rsidRPr="00491F7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671876" w:rsidRPr="00491F71" w:rsidRDefault="00671876" w:rsidP="00481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FF50FA" w:rsidRPr="00E16C44" w:rsidTr="00D01B12">
        <w:trPr>
          <w:trHeight w:val="225"/>
        </w:trPr>
        <w:tc>
          <w:tcPr>
            <w:tcW w:w="3330" w:type="dxa"/>
            <w:noWrap/>
          </w:tcPr>
          <w:p w:rsidR="00FF50FA" w:rsidRPr="00E16C44" w:rsidRDefault="00FF50FA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FF50FA" w:rsidRPr="002E73A9" w:rsidRDefault="00FF50FA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2E7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งวดสามเดือน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31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E7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มีนา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คม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 w:rsidR="002E7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581D3E" w:rsidRPr="00E16C44" w:rsidTr="00D01B12">
        <w:trPr>
          <w:trHeight w:val="225"/>
        </w:trPr>
        <w:tc>
          <w:tcPr>
            <w:tcW w:w="3330" w:type="dxa"/>
            <w:noWrap/>
          </w:tcPr>
          <w:p w:rsidR="00581D3E" w:rsidRPr="00E16C44" w:rsidRDefault="00581D3E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581D3E" w:rsidRPr="00E16C44" w:rsidRDefault="00581D3E" w:rsidP="00873520">
            <w:pPr>
              <w:tabs>
                <w:tab w:val="clear" w:pos="4451"/>
                <w:tab w:val="left" w:pos="10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581D3E" w:rsidRPr="00E16C44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DC2676" w:rsidRPr="00E16C44" w:rsidTr="00D01B12">
        <w:trPr>
          <w:trHeight w:val="225"/>
        </w:trPr>
        <w:tc>
          <w:tcPr>
            <w:tcW w:w="3330" w:type="dxa"/>
            <w:noWrap/>
          </w:tcPr>
          <w:p w:rsidR="00DC2676" w:rsidRPr="00E16C44" w:rsidRDefault="00DC2676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DC2676" w:rsidRPr="00E16C44" w:rsidRDefault="00DC2676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581D3E" w:rsidRPr="00E16C44" w:rsidTr="00D01B12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:rsidR="00581D3E" w:rsidRPr="00E16C44" w:rsidRDefault="00581D3E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581D3E" w:rsidRPr="00E16C44" w:rsidRDefault="00581D3E" w:rsidP="00581D3E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410,276</w:t>
            </w:r>
          </w:p>
        </w:tc>
        <w:tc>
          <w:tcPr>
            <w:tcW w:w="270" w:type="dxa"/>
          </w:tcPr>
          <w:p w:rsidR="00581D3E" w:rsidRPr="00E16C44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581D3E" w:rsidRPr="00E16C44" w:rsidRDefault="003F25E8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75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737</w:t>
            </w:r>
          </w:p>
        </w:tc>
        <w:tc>
          <w:tcPr>
            <w:tcW w:w="270" w:type="dxa"/>
          </w:tcPr>
          <w:p w:rsidR="00581D3E" w:rsidRPr="00E16C44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581D3E" w:rsidRPr="00E16C44" w:rsidRDefault="00581D3E" w:rsidP="00C4604B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15,665</w:t>
            </w:r>
          </w:p>
        </w:tc>
        <w:tc>
          <w:tcPr>
            <w:tcW w:w="270" w:type="dxa"/>
          </w:tcPr>
          <w:p w:rsidR="00581D3E" w:rsidRPr="00E16C44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581D3E" w:rsidRPr="00E16C44" w:rsidRDefault="00581D3E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38,345</w:t>
            </w:r>
          </w:p>
        </w:tc>
        <w:tc>
          <w:tcPr>
            <w:tcW w:w="272" w:type="dxa"/>
          </w:tcPr>
          <w:p w:rsidR="00581D3E" w:rsidRPr="00E16C44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:rsidR="00581D3E" w:rsidRPr="00E16C44" w:rsidRDefault="003F25E8" w:rsidP="001406A1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1,04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023</w:t>
            </w:r>
          </w:p>
        </w:tc>
        <w:tc>
          <w:tcPr>
            <w:tcW w:w="268" w:type="dxa"/>
          </w:tcPr>
          <w:p w:rsidR="00581D3E" w:rsidRPr="00E16C44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581D3E" w:rsidRPr="00E16C44" w:rsidRDefault="00581D3E" w:rsidP="000E47E5">
            <w:pPr>
              <w:tabs>
                <w:tab w:val="left" w:pos="970"/>
                <w:tab w:val="decimal" w:pos="1366"/>
              </w:tabs>
              <w:spacing w:line="240" w:lineRule="auto"/>
              <w:ind w:right="3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581D3E" w:rsidRPr="00E16C44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581D3E" w:rsidRPr="00E16C44" w:rsidRDefault="003F25E8" w:rsidP="00C4604B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1,04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023</w:t>
            </w:r>
          </w:p>
        </w:tc>
      </w:tr>
      <w:tr w:rsidR="00581D3E" w:rsidRPr="00D022DD" w:rsidTr="00D01B12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:rsidR="00581D3E" w:rsidRPr="00D022DD" w:rsidRDefault="00581D3E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81D3E" w:rsidRPr="008179CA" w:rsidRDefault="00581D3E" w:rsidP="00C4604B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18,241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81D3E" w:rsidRPr="008179CA" w:rsidRDefault="00581D3E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81D3E" w:rsidRPr="008179CA" w:rsidRDefault="00581D3E" w:rsidP="000E47E5">
            <w:pPr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81D3E" w:rsidRPr="008179CA" w:rsidRDefault="00581D3E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7,774</w:t>
            </w:r>
          </w:p>
        </w:tc>
        <w:tc>
          <w:tcPr>
            <w:tcW w:w="272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81D3E" w:rsidRPr="008179CA" w:rsidRDefault="00581D3E" w:rsidP="00C4604B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26,029</w:t>
            </w:r>
          </w:p>
        </w:tc>
        <w:tc>
          <w:tcPr>
            <w:tcW w:w="268" w:type="dxa"/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581D3E" w:rsidRPr="008179CA" w:rsidRDefault="00581D3E" w:rsidP="001406A1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(26,029)</w:t>
            </w:r>
          </w:p>
        </w:tc>
        <w:tc>
          <w:tcPr>
            <w:tcW w:w="268" w:type="dxa"/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581D3E" w:rsidRPr="008179CA" w:rsidRDefault="00581D3E" w:rsidP="000E47E5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1D3E" w:rsidRPr="00D022DD" w:rsidTr="00D01B12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:rsidR="00581D3E" w:rsidRPr="00D022DD" w:rsidRDefault="00581D3E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81D3E" w:rsidRPr="008179CA" w:rsidRDefault="00581D3E" w:rsidP="00C4604B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428,517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81D3E" w:rsidRPr="008179CA" w:rsidRDefault="003F25E8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81D3E" w:rsidRPr="008179CA" w:rsidRDefault="00581D3E" w:rsidP="00C4604B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15,665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81D3E" w:rsidRPr="008179CA" w:rsidRDefault="00581D3E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46,119</w:t>
            </w:r>
          </w:p>
        </w:tc>
        <w:tc>
          <w:tcPr>
            <w:tcW w:w="272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581D3E" w:rsidRPr="008179CA" w:rsidRDefault="003F25E8" w:rsidP="00C4604B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268" w:type="dxa"/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581D3E" w:rsidRPr="008179CA" w:rsidRDefault="00581D3E" w:rsidP="00C4604B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(26,029)</w:t>
            </w:r>
          </w:p>
        </w:tc>
        <w:tc>
          <w:tcPr>
            <w:tcW w:w="268" w:type="dxa"/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581D3E" w:rsidRPr="008179CA" w:rsidRDefault="003F25E8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1,04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bCs/>
                <w:sz w:val="24"/>
                <w:szCs w:val="24"/>
              </w:rPr>
              <w:t>023</w:t>
            </w:r>
          </w:p>
        </w:tc>
      </w:tr>
      <w:tr w:rsidR="00581D3E" w:rsidRPr="00D022DD" w:rsidTr="00D01B12">
        <w:trPr>
          <w:trHeight w:val="332"/>
        </w:trPr>
        <w:tc>
          <w:tcPr>
            <w:tcW w:w="3330" w:type="dxa"/>
            <w:vAlign w:val="bottom"/>
            <w:hideMark/>
          </w:tcPr>
          <w:p w:rsidR="00581D3E" w:rsidRPr="00D022DD" w:rsidRDefault="00581D3E" w:rsidP="00C4604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(348,108)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(523,527)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(5,311)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81D3E" w:rsidRPr="008179CA" w:rsidRDefault="00581D3E" w:rsidP="00C4604B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(41,383)</w:t>
            </w:r>
          </w:p>
        </w:tc>
        <w:tc>
          <w:tcPr>
            <w:tcW w:w="272" w:type="dxa"/>
          </w:tcPr>
          <w:p w:rsidR="00581D3E" w:rsidRPr="008179CA" w:rsidRDefault="00581D3E" w:rsidP="00C4604B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(918,329)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8D4EF4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(896,4</w:t>
            </w:r>
            <w:r w:rsidR="008D4EF4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81D3E" w:rsidRPr="00D022DD" w:rsidTr="00D01B12">
        <w:trPr>
          <w:trHeight w:val="360"/>
        </w:trPr>
        <w:tc>
          <w:tcPr>
            <w:tcW w:w="3330" w:type="dxa"/>
            <w:noWrap/>
            <w:vAlign w:val="bottom"/>
          </w:tcPr>
          <w:p w:rsidR="00581D3E" w:rsidRPr="00D022DD" w:rsidRDefault="00581D3E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80,409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D3E" w:rsidRPr="008179CA" w:rsidRDefault="003F25E8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clear" w:pos="907"/>
                <w:tab w:val="decimal" w:pos="1096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10,354</w:t>
            </w:r>
          </w:p>
        </w:tc>
        <w:tc>
          <w:tcPr>
            <w:tcW w:w="270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81D3E" w:rsidRPr="008179CA" w:rsidRDefault="00581D3E" w:rsidP="001406A1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4,736</w:t>
            </w:r>
          </w:p>
        </w:tc>
        <w:tc>
          <w:tcPr>
            <w:tcW w:w="272" w:type="dxa"/>
          </w:tcPr>
          <w:p w:rsidR="00581D3E" w:rsidRPr="008179CA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D3E" w:rsidRPr="008179CA" w:rsidRDefault="003F25E8" w:rsidP="00C4604B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D3E" w:rsidRPr="008179CA" w:rsidRDefault="00581D3E" w:rsidP="00C4604B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(4,1</w:t>
            </w:r>
            <w:r w:rsidR="008D4EF4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81D3E" w:rsidRPr="008179CA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:rsidR="00581D3E" w:rsidRPr="00C2248F" w:rsidRDefault="003F25E8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434C7" w:rsidRPr="00C22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</w:tr>
      <w:tr w:rsidR="00581D3E" w:rsidRPr="00D022DD" w:rsidTr="00D01B12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581D3E" w:rsidRPr="00D022DD" w:rsidRDefault="00581D3E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81D3E" w:rsidRPr="008179CA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81D3E" w:rsidRPr="008179CA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81D3E" w:rsidRPr="008179CA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581D3E" w:rsidRPr="008179CA" w:rsidRDefault="00581D3E" w:rsidP="00C4604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581D3E" w:rsidRPr="008179CA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:rsidR="00581D3E" w:rsidRPr="008179CA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581D3E" w:rsidRPr="008179CA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581D3E" w:rsidRPr="00C2248F" w:rsidRDefault="00CE7D57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21,610</w:t>
            </w:r>
          </w:p>
        </w:tc>
      </w:tr>
      <w:tr w:rsidR="0093777A" w:rsidRPr="00D022DD" w:rsidTr="00D01B12">
        <w:trPr>
          <w:trHeight w:val="288"/>
        </w:trPr>
        <w:tc>
          <w:tcPr>
            <w:tcW w:w="3330" w:type="dxa"/>
            <w:noWrap/>
            <w:vAlign w:val="bottom"/>
          </w:tcPr>
          <w:p w:rsidR="0093777A" w:rsidRPr="00D022DD" w:rsidRDefault="008D4EF4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:rsidR="0093777A" w:rsidRPr="008179CA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777A" w:rsidRPr="008179CA" w:rsidRDefault="0093777A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777A" w:rsidRPr="008179CA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777A" w:rsidRPr="008179CA" w:rsidRDefault="0093777A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777A" w:rsidRPr="008179CA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3777A" w:rsidRPr="008179CA" w:rsidRDefault="0093777A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93777A" w:rsidRPr="008179CA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93777A" w:rsidRPr="008179CA" w:rsidRDefault="0093777A" w:rsidP="00C4604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93777A" w:rsidRPr="008179CA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777A" w:rsidRPr="008179CA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777A" w:rsidRPr="008179CA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93777A" w:rsidRPr="008179CA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93777A" w:rsidRPr="00C2248F" w:rsidRDefault="008D4EF4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  <w:tr w:rsidR="00581D3E" w:rsidRPr="00D022DD" w:rsidTr="00D01B12">
        <w:trPr>
          <w:trHeight w:val="270"/>
        </w:trPr>
        <w:tc>
          <w:tcPr>
            <w:tcW w:w="3330" w:type="dxa"/>
            <w:noWrap/>
            <w:vAlign w:val="bottom"/>
            <w:hideMark/>
          </w:tcPr>
          <w:p w:rsidR="00581D3E" w:rsidRPr="00D022DD" w:rsidRDefault="00581D3E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81D3E" w:rsidRPr="008179CA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81D3E" w:rsidRPr="008179CA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81D3E" w:rsidRPr="008179CA" w:rsidRDefault="00581D3E" w:rsidP="00C460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581D3E" w:rsidRPr="008179CA" w:rsidRDefault="00581D3E" w:rsidP="00C4604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581D3E" w:rsidRPr="008179CA" w:rsidRDefault="00581D3E" w:rsidP="00C4604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581D3E" w:rsidRPr="008179CA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581D3E" w:rsidRPr="008179CA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581D3E" w:rsidRPr="008179CA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581D3E" w:rsidRPr="008179CA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581D3E" w:rsidRPr="00C2248F" w:rsidRDefault="003F25E8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C22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6760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D512BC" w:rsidRPr="00D022DD" w:rsidTr="00D01B12">
        <w:trPr>
          <w:trHeight w:val="207"/>
        </w:trPr>
        <w:tc>
          <w:tcPr>
            <w:tcW w:w="3330" w:type="dxa"/>
            <w:noWrap/>
            <w:vAlign w:val="bottom"/>
          </w:tcPr>
          <w:p w:rsidR="00D512BC" w:rsidRPr="00D022DD" w:rsidRDefault="00D512BC" w:rsidP="00D512BC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:rsidR="00D512BC" w:rsidRPr="008179CA" w:rsidRDefault="00D512BC" w:rsidP="00D512BC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D512BC" w:rsidRPr="008179CA" w:rsidRDefault="00D512BC" w:rsidP="00D512B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512BC" w:rsidRPr="008179CA" w:rsidRDefault="00D512BC" w:rsidP="00D512BC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D512BC" w:rsidRPr="008179CA" w:rsidRDefault="00D512BC" w:rsidP="00D512B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D512BC" w:rsidRPr="008179CA" w:rsidRDefault="00D512BC" w:rsidP="00D512B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D512BC" w:rsidRPr="008179CA" w:rsidRDefault="00D512BC" w:rsidP="00D512B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D512BC" w:rsidRPr="008179CA" w:rsidRDefault="00D512BC" w:rsidP="00D512B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D512BC" w:rsidRPr="008179CA" w:rsidRDefault="00D512BC" w:rsidP="00D512B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D512BC" w:rsidRPr="008179CA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D512BC" w:rsidRPr="008179CA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D512BC" w:rsidRPr="008179CA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D512BC" w:rsidRPr="008179CA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D512BC" w:rsidRPr="00C2248F" w:rsidRDefault="00D512BC" w:rsidP="00D512BC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(50,5</w:t>
            </w:r>
            <w:r w:rsidR="008D4EF4" w:rsidRPr="00C2248F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C2248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4350D" w:rsidRPr="00D022DD" w:rsidTr="00135A39">
        <w:trPr>
          <w:trHeight w:val="207"/>
        </w:trPr>
        <w:tc>
          <w:tcPr>
            <w:tcW w:w="3330" w:type="dxa"/>
            <w:noWrap/>
            <w:vAlign w:val="bottom"/>
          </w:tcPr>
          <w:p w:rsidR="00E4350D" w:rsidRPr="00D022DD" w:rsidRDefault="00E4350D" w:rsidP="00E4350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E4350D" w:rsidRPr="008179CA" w:rsidRDefault="00E4350D" w:rsidP="00E4350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8179CA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8179CA" w:rsidRDefault="00E4350D" w:rsidP="00E4350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8179CA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8179CA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8179CA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E4350D" w:rsidRPr="008179CA" w:rsidRDefault="00E4350D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E4350D" w:rsidRPr="008179CA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E4350D" w:rsidRPr="008179CA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E4350D" w:rsidRPr="008179CA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E4350D" w:rsidRPr="008179CA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E4350D" w:rsidRPr="008179CA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E4350D" w:rsidRPr="00C2248F" w:rsidRDefault="00E4350D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(24,228)</w:t>
            </w:r>
          </w:p>
        </w:tc>
      </w:tr>
      <w:tr w:rsidR="00E4350D" w:rsidRPr="00D022DD" w:rsidTr="00D01B12">
        <w:trPr>
          <w:trHeight w:val="207"/>
        </w:trPr>
        <w:tc>
          <w:tcPr>
            <w:tcW w:w="3330" w:type="dxa"/>
            <w:noWrap/>
            <w:vAlign w:val="bottom"/>
          </w:tcPr>
          <w:p w:rsidR="00E4350D" w:rsidRPr="00D022DD" w:rsidRDefault="00E4350D" w:rsidP="00E4350D">
            <w:pP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:rsidR="00E4350D" w:rsidRPr="00D022DD" w:rsidRDefault="00E4350D" w:rsidP="00E4350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D022DD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D022DD" w:rsidRDefault="00E4350D" w:rsidP="00E4350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D022DD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D022DD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D022DD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E4350D" w:rsidRPr="00D022DD" w:rsidRDefault="00E4350D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E4350D" w:rsidRPr="00D022DD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E4350D" w:rsidRPr="00D022DD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E4350D" w:rsidRPr="00D022DD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E4350D" w:rsidRPr="00D022DD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E4350D" w:rsidRPr="00D022DD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E4350D" w:rsidRPr="00C2248F" w:rsidRDefault="00E4350D" w:rsidP="00E4350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(3,801)</w:t>
            </w:r>
          </w:p>
        </w:tc>
      </w:tr>
      <w:tr w:rsidR="00E4350D" w:rsidRPr="00E16C44" w:rsidTr="00D01B12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E4350D" w:rsidRPr="00E16C44" w:rsidRDefault="00E4350D" w:rsidP="00E4350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E4350D" w:rsidRPr="00E16C44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E4350D" w:rsidRPr="00C2248F" w:rsidRDefault="000C6760" w:rsidP="00E4350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7417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4350D" w:rsidRPr="00C22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</w:tr>
      <w:tr w:rsidR="00E4350D" w:rsidRPr="00E16C44" w:rsidTr="00D01B12">
        <w:trPr>
          <w:trHeight w:val="315"/>
        </w:trPr>
        <w:tc>
          <w:tcPr>
            <w:tcW w:w="3330" w:type="dxa"/>
            <w:noWrap/>
            <w:vAlign w:val="bottom"/>
            <w:hideMark/>
          </w:tcPr>
          <w:p w:rsidR="00E4350D" w:rsidRPr="00E16C44" w:rsidRDefault="00E4350D" w:rsidP="00E4350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E4350D" w:rsidRPr="00E16C44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E4350D" w:rsidRPr="00015B7A" w:rsidRDefault="00E4350D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5B7A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7249E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15B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249E9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015B7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4350D" w:rsidRPr="00E16C44" w:rsidTr="00D01B12">
        <w:trPr>
          <w:trHeight w:val="314"/>
        </w:trPr>
        <w:tc>
          <w:tcPr>
            <w:tcW w:w="3330" w:type="dxa"/>
            <w:noWrap/>
            <w:vAlign w:val="bottom"/>
            <w:hideMark/>
          </w:tcPr>
          <w:p w:rsidR="00E4350D" w:rsidRPr="00E16C44" w:rsidRDefault="00E4350D" w:rsidP="00E4350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 w:rsidR="00F94F3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4350D" w:rsidRPr="00E16C44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4350D" w:rsidRPr="00E16C44" w:rsidRDefault="00E4350D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E4350D" w:rsidRPr="00E16C44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4350D" w:rsidRPr="00E16C44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350D" w:rsidRPr="00015B7A" w:rsidRDefault="00E4350D" w:rsidP="00E4350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5B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7249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15B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249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</w:t>
            </w:r>
          </w:p>
        </w:tc>
      </w:tr>
      <w:tr w:rsidR="001058DF" w:rsidRPr="00E16C44" w:rsidTr="001044D1">
        <w:trPr>
          <w:trHeight w:val="225"/>
        </w:trPr>
        <w:tc>
          <w:tcPr>
            <w:tcW w:w="3330" w:type="dxa"/>
            <w:noWrap/>
          </w:tcPr>
          <w:p w:rsidR="001058DF" w:rsidRPr="00E16C44" w:rsidRDefault="001058DF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1058DF" w:rsidRPr="002E73A9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งวดสามเดือน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31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มีนา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คม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 w:rsidR="00135F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1058DF" w:rsidRPr="00E16C44" w:rsidTr="001044D1">
        <w:trPr>
          <w:trHeight w:val="225"/>
        </w:trPr>
        <w:tc>
          <w:tcPr>
            <w:tcW w:w="3330" w:type="dxa"/>
            <w:noWrap/>
          </w:tcPr>
          <w:p w:rsidR="001058DF" w:rsidRPr="00E16C44" w:rsidRDefault="001058DF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1058DF" w:rsidRPr="00E16C44" w:rsidRDefault="001058DF" w:rsidP="00B94D41">
            <w:pPr>
              <w:tabs>
                <w:tab w:val="clear" w:pos="6322"/>
                <w:tab w:val="left" w:pos="113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1058DF" w:rsidRPr="00E16C44" w:rsidTr="001044D1">
        <w:trPr>
          <w:trHeight w:val="225"/>
        </w:trPr>
        <w:tc>
          <w:tcPr>
            <w:tcW w:w="3330" w:type="dxa"/>
            <w:noWrap/>
          </w:tcPr>
          <w:p w:rsidR="001058DF" w:rsidRPr="00E16C44" w:rsidRDefault="001058DF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:rsidR="001058DF" w:rsidRPr="00E16C44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1058DF" w:rsidRPr="00E16C44" w:rsidTr="001044D1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:rsidR="001058DF" w:rsidRPr="00E16C44" w:rsidRDefault="001058DF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1058DF" w:rsidRPr="00E16C44" w:rsidRDefault="001058DF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384,660</w:t>
            </w:r>
          </w:p>
        </w:tc>
        <w:tc>
          <w:tcPr>
            <w:tcW w:w="270" w:type="dxa"/>
          </w:tcPr>
          <w:p w:rsidR="001058DF" w:rsidRPr="00E16C44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1058DF" w:rsidRPr="00E16C44" w:rsidRDefault="001058DF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333,479</w:t>
            </w:r>
          </w:p>
        </w:tc>
        <w:tc>
          <w:tcPr>
            <w:tcW w:w="270" w:type="dxa"/>
          </w:tcPr>
          <w:p w:rsidR="001058DF" w:rsidRPr="00E16C44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1058DF" w:rsidRPr="00E16C44" w:rsidRDefault="001058DF" w:rsidP="00511636">
            <w:pPr>
              <w:spacing w:line="240" w:lineRule="auto"/>
              <w:ind w:right="-1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14,803</w:t>
            </w:r>
          </w:p>
        </w:tc>
        <w:tc>
          <w:tcPr>
            <w:tcW w:w="270" w:type="dxa"/>
          </w:tcPr>
          <w:p w:rsidR="001058DF" w:rsidRPr="00E16C44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1058DF" w:rsidRPr="00E16C44" w:rsidRDefault="001058DF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41,354</w:t>
            </w:r>
          </w:p>
        </w:tc>
        <w:tc>
          <w:tcPr>
            <w:tcW w:w="272" w:type="dxa"/>
          </w:tcPr>
          <w:p w:rsidR="001058DF" w:rsidRPr="00E16C44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:rsidR="001058DF" w:rsidRPr="00E16C44" w:rsidRDefault="001058DF" w:rsidP="00511636">
            <w:pPr>
              <w:tabs>
                <w:tab w:val="clear" w:pos="907"/>
                <w:tab w:val="left" w:pos="792"/>
                <w:tab w:val="left" w:pos="106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774,296</w:t>
            </w:r>
          </w:p>
        </w:tc>
        <w:tc>
          <w:tcPr>
            <w:tcW w:w="268" w:type="dxa"/>
          </w:tcPr>
          <w:p w:rsidR="001058DF" w:rsidRPr="00E16C44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1058DF" w:rsidRPr="00E16C44" w:rsidRDefault="00511636" w:rsidP="00C4604B">
            <w:pPr>
              <w:tabs>
                <w:tab w:val="clear" w:pos="907"/>
                <w:tab w:val="decimal" w:pos="612"/>
                <w:tab w:val="left" w:pos="79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1058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:rsidR="001058DF" w:rsidRPr="00E16C44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:rsidR="001058DF" w:rsidRPr="00E16C44" w:rsidRDefault="001058DF" w:rsidP="00C4604B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774,296</w:t>
            </w:r>
          </w:p>
        </w:tc>
      </w:tr>
      <w:tr w:rsidR="001058DF" w:rsidRPr="00D022DD" w:rsidTr="001044D1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:rsidR="001058DF" w:rsidRPr="00D022DD" w:rsidRDefault="001058DF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25,557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decimal" w:pos="882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10,815</w:t>
            </w:r>
          </w:p>
        </w:tc>
        <w:tc>
          <w:tcPr>
            <w:tcW w:w="272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36,395</w:t>
            </w:r>
          </w:p>
        </w:tc>
        <w:tc>
          <w:tcPr>
            <w:tcW w:w="268" w:type="dxa"/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1058DF" w:rsidRPr="008179CA" w:rsidRDefault="001058DF" w:rsidP="00511636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(36,395)</w:t>
            </w:r>
          </w:p>
        </w:tc>
        <w:tc>
          <w:tcPr>
            <w:tcW w:w="268" w:type="dxa"/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1058DF" w:rsidRPr="008179CA" w:rsidRDefault="00511636" w:rsidP="00511636">
            <w:pPr>
              <w:tabs>
                <w:tab w:val="clear" w:pos="680"/>
                <w:tab w:val="clear" w:pos="907"/>
                <w:tab w:val="left" w:pos="8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1058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058DF" w:rsidRPr="00D022DD" w:rsidTr="001044D1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:rsidR="001058DF" w:rsidRPr="00D022DD" w:rsidRDefault="001058DF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410,217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333,502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058DF" w:rsidRPr="008179CA" w:rsidRDefault="001058DF" w:rsidP="00C4604B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14,803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52,169</w:t>
            </w:r>
          </w:p>
        </w:tc>
        <w:tc>
          <w:tcPr>
            <w:tcW w:w="272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810,691</w:t>
            </w:r>
          </w:p>
        </w:tc>
        <w:tc>
          <w:tcPr>
            <w:tcW w:w="268" w:type="dxa"/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(36,395)</w:t>
            </w:r>
          </w:p>
        </w:tc>
        <w:tc>
          <w:tcPr>
            <w:tcW w:w="268" w:type="dxa"/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774,296</w:t>
            </w:r>
          </w:p>
        </w:tc>
      </w:tr>
      <w:tr w:rsidR="001058DF" w:rsidRPr="00D022DD" w:rsidTr="001044D1">
        <w:trPr>
          <w:trHeight w:val="332"/>
        </w:trPr>
        <w:tc>
          <w:tcPr>
            <w:tcW w:w="3330" w:type="dxa"/>
            <w:vAlign w:val="bottom"/>
            <w:hideMark/>
          </w:tcPr>
          <w:p w:rsidR="001058DF" w:rsidRPr="00D022DD" w:rsidRDefault="001058DF" w:rsidP="00C4604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(315,558)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(306,410)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(4,9</w:t>
            </w:r>
            <w:r w:rsidR="00726A22">
              <w:rPr>
                <w:rFonts w:asciiTheme="majorBidi" w:hAnsiTheme="majorBidi" w:cstheme="majorBidi"/>
                <w:bCs/>
                <w:sz w:val="24"/>
                <w:szCs w:val="24"/>
              </w:rPr>
              <w:t>74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(45,876)</w:t>
            </w:r>
          </w:p>
        </w:tc>
        <w:tc>
          <w:tcPr>
            <w:tcW w:w="272" w:type="dxa"/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(672,818)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30,460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(642,358)</w:t>
            </w:r>
          </w:p>
        </w:tc>
      </w:tr>
      <w:tr w:rsidR="001058DF" w:rsidRPr="00D022DD" w:rsidTr="001044D1">
        <w:trPr>
          <w:trHeight w:val="360"/>
        </w:trPr>
        <w:tc>
          <w:tcPr>
            <w:tcW w:w="3330" w:type="dxa"/>
            <w:noWrap/>
            <w:vAlign w:val="bottom"/>
          </w:tcPr>
          <w:p w:rsidR="001058DF" w:rsidRPr="00D022DD" w:rsidRDefault="001058DF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94,659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27,092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8DF" w:rsidRPr="008179CA" w:rsidRDefault="001058DF" w:rsidP="00511636">
            <w:pPr>
              <w:tabs>
                <w:tab w:val="clear" w:pos="907"/>
                <w:tab w:val="decimal" w:pos="97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9,829</w:t>
            </w:r>
          </w:p>
        </w:tc>
        <w:tc>
          <w:tcPr>
            <w:tcW w:w="270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058DF" w:rsidRPr="008179CA" w:rsidRDefault="001058DF" w:rsidP="00C4604B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6,293</w:t>
            </w:r>
          </w:p>
        </w:tc>
        <w:tc>
          <w:tcPr>
            <w:tcW w:w="272" w:type="dxa"/>
          </w:tcPr>
          <w:p w:rsidR="001058DF" w:rsidRPr="008179CA" w:rsidRDefault="001058DF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137,873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8DF" w:rsidRPr="008179CA" w:rsidRDefault="001058DF" w:rsidP="00C4604B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(5,935)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058DF" w:rsidRPr="008179CA" w:rsidRDefault="001058DF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:rsidR="001058DF" w:rsidRPr="00C2248F" w:rsidRDefault="001058DF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131,938</w:t>
            </w:r>
          </w:p>
        </w:tc>
      </w:tr>
      <w:tr w:rsidR="001058DF" w:rsidRPr="00D022DD" w:rsidTr="001044D1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1058DF" w:rsidRPr="00D022DD" w:rsidRDefault="001058DF" w:rsidP="00C4604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1058DF" w:rsidRPr="008179CA" w:rsidRDefault="001058DF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1058DF" w:rsidRPr="008179CA" w:rsidRDefault="001058DF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1058DF" w:rsidRPr="008179CA" w:rsidRDefault="001058DF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1058DF" w:rsidRPr="008179CA" w:rsidRDefault="001058DF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1058DF" w:rsidRPr="008179CA" w:rsidRDefault="001058DF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1058DF" w:rsidRPr="008179CA" w:rsidRDefault="001058DF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1058DF" w:rsidRPr="008179CA" w:rsidRDefault="001058DF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1058DF" w:rsidRPr="008179CA" w:rsidRDefault="001058DF" w:rsidP="00C4604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1058DF" w:rsidRPr="008179CA" w:rsidRDefault="001058DF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1058DF" w:rsidRPr="008179CA" w:rsidRDefault="001058DF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:rsidR="001058DF" w:rsidRPr="008179CA" w:rsidRDefault="001058DF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1058DF" w:rsidRPr="008179CA" w:rsidRDefault="001058DF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1058DF" w:rsidRPr="00C2248F" w:rsidRDefault="001058DF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13,868</w:t>
            </w:r>
          </w:p>
        </w:tc>
      </w:tr>
      <w:tr w:rsidR="00243338" w:rsidRPr="00D022DD" w:rsidTr="001044D1">
        <w:trPr>
          <w:trHeight w:val="288"/>
        </w:trPr>
        <w:tc>
          <w:tcPr>
            <w:tcW w:w="3330" w:type="dxa"/>
            <w:noWrap/>
            <w:vAlign w:val="bottom"/>
          </w:tcPr>
          <w:p w:rsidR="00243338" w:rsidRPr="00D022DD" w:rsidRDefault="00243338" w:rsidP="00243338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กำไร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243338" w:rsidRPr="008179CA" w:rsidRDefault="00243338" w:rsidP="0024333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243338" w:rsidRPr="00C2248F" w:rsidRDefault="00243338" w:rsidP="00243338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243338" w:rsidRPr="00D022DD" w:rsidTr="001044D1">
        <w:trPr>
          <w:trHeight w:val="270"/>
        </w:trPr>
        <w:tc>
          <w:tcPr>
            <w:tcW w:w="3330" w:type="dxa"/>
            <w:noWrap/>
            <w:vAlign w:val="bottom"/>
            <w:hideMark/>
          </w:tcPr>
          <w:p w:rsidR="00243338" w:rsidRPr="00D022DD" w:rsidRDefault="00243338" w:rsidP="0024333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243338" w:rsidRPr="008179CA" w:rsidRDefault="00243338" w:rsidP="0024333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243338" w:rsidRPr="008179CA" w:rsidRDefault="00243338" w:rsidP="0024333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243338" w:rsidRPr="00C2248F" w:rsidRDefault="00243338" w:rsidP="00243338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145,848</w:t>
            </w:r>
          </w:p>
        </w:tc>
      </w:tr>
      <w:tr w:rsidR="00243338" w:rsidRPr="00D022DD" w:rsidTr="001044D1">
        <w:trPr>
          <w:trHeight w:val="207"/>
        </w:trPr>
        <w:tc>
          <w:tcPr>
            <w:tcW w:w="3330" w:type="dxa"/>
            <w:noWrap/>
            <w:vAlign w:val="bottom"/>
          </w:tcPr>
          <w:p w:rsidR="00243338" w:rsidRPr="00D022DD" w:rsidRDefault="00243338" w:rsidP="00243338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 w:rsidR="00D512B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8179CA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243338" w:rsidRPr="008179CA" w:rsidRDefault="00243338" w:rsidP="0024333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243338" w:rsidRPr="008179CA" w:rsidRDefault="00243338" w:rsidP="0024333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8179CA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:rsidR="00243338" w:rsidRPr="00C2248F" w:rsidRDefault="00243338" w:rsidP="00243338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(52,032)</w:t>
            </w:r>
          </w:p>
        </w:tc>
      </w:tr>
      <w:tr w:rsidR="00243338" w:rsidRPr="00D022DD" w:rsidTr="001044D1">
        <w:trPr>
          <w:trHeight w:val="288"/>
        </w:trPr>
        <w:tc>
          <w:tcPr>
            <w:tcW w:w="3330" w:type="dxa"/>
            <w:noWrap/>
            <w:vAlign w:val="bottom"/>
          </w:tcPr>
          <w:p w:rsidR="00243338" w:rsidRPr="00D022DD" w:rsidRDefault="00243338" w:rsidP="00243338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243338" w:rsidRPr="00D022DD" w:rsidRDefault="00243338" w:rsidP="0024333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D022DD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D022DD" w:rsidRDefault="00243338" w:rsidP="0024333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D022DD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D022DD" w:rsidRDefault="00243338" w:rsidP="0024333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D022DD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D022DD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243338" w:rsidRPr="00D022DD" w:rsidRDefault="00243338" w:rsidP="0024333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243338" w:rsidRPr="00D022DD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D022DD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243338" w:rsidRPr="00D022DD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D022DD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243338" w:rsidRPr="00C2248F" w:rsidRDefault="00243338" w:rsidP="00243338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(21,772)</w:t>
            </w:r>
          </w:p>
        </w:tc>
      </w:tr>
      <w:tr w:rsidR="00243338" w:rsidRPr="00E16C44" w:rsidTr="001044D1">
        <w:trPr>
          <w:trHeight w:val="288"/>
        </w:trPr>
        <w:tc>
          <w:tcPr>
            <w:tcW w:w="3330" w:type="dxa"/>
            <w:noWrap/>
            <w:vAlign w:val="bottom"/>
            <w:hideMark/>
          </w:tcPr>
          <w:p w:rsidR="00243338" w:rsidRPr="00E16C44" w:rsidRDefault="00243338" w:rsidP="0024333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243338" w:rsidRPr="00E16C44" w:rsidRDefault="00243338" w:rsidP="0024333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243338" w:rsidRPr="00C2248F" w:rsidRDefault="00243338" w:rsidP="00243338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48F">
              <w:rPr>
                <w:rFonts w:asciiTheme="majorBidi" w:hAnsiTheme="majorBidi" w:cstheme="majorBidi"/>
                <w:sz w:val="24"/>
                <w:szCs w:val="24"/>
              </w:rPr>
              <w:t>72,044</w:t>
            </w:r>
          </w:p>
        </w:tc>
      </w:tr>
      <w:tr w:rsidR="00243338" w:rsidRPr="00E16C44" w:rsidTr="001044D1">
        <w:trPr>
          <w:trHeight w:val="315"/>
        </w:trPr>
        <w:tc>
          <w:tcPr>
            <w:tcW w:w="3330" w:type="dxa"/>
            <w:noWrap/>
            <w:vAlign w:val="bottom"/>
            <w:hideMark/>
          </w:tcPr>
          <w:p w:rsidR="00243338" w:rsidRPr="00E16C44" w:rsidRDefault="00243338" w:rsidP="0024333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:rsidR="00243338" w:rsidRPr="00E16C44" w:rsidRDefault="00243338" w:rsidP="0024333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243338" w:rsidRPr="00E16C44" w:rsidRDefault="00243338" w:rsidP="00243338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(10,083)</w:t>
            </w:r>
          </w:p>
        </w:tc>
      </w:tr>
      <w:tr w:rsidR="00243338" w:rsidRPr="00E16C44" w:rsidTr="001044D1">
        <w:trPr>
          <w:trHeight w:val="314"/>
        </w:trPr>
        <w:tc>
          <w:tcPr>
            <w:tcW w:w="3330" w:type="dxa"/>
            <w:noWrap/>
            <w:vAlign w:val="bottom"/>
            <w:hideMark/>
          </w:tcPr>
          <w:p w:rsidR="00243338" w:rsidRPr="00E16C44" w:rsidRDefault="00243338" w:rsidP="00243338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 w:rsidR="009D24F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43338" w:rsidRPr="00E16C44" w:rsidRDefault="00243338" w:rsidP="00243338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43338" w:rsidRPr="00E16C44" w:rsidRDefault="00243338" w:rsidP="0024333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:rsidR="00243338" w:rsidRPr="00E16C44" w:rsidRDefault="00243338" w:rsidP="0024333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43338" w:rsidRPr="00E16C44" w:rsidRDefault="00243338" w:rsidP="0024333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43338" w:rsidRPr="00CC7B8A" w:rsidRDefault="00243338" w:rsidP="00243338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61,961</w:t>
            </w:r>
          </w:p>
        </w:tc>
      </w:tr>
    </w:tbl>
    <w:p w:rsidR="001058DF" w:rsidRDefault="001058DF"/>
    <w:p w:rsidR="00101481" w:rsidRPr="007C4210" w:rsidRDefault="00101481" w:rsidP="007C4210">
      <w:pPr>
        <w:spacing w:line="240" w:lineRule="auto"/>
        <w:rPr>
          <w:sz w:val="2"/>
          <w:szCs w:val="2"/>
        </w:rPr>
      </w:pPr>
    </w:p>
    <w:p w:rsidR="00671876" w:rsidRDefault="00671876" w:rsidP="006718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671876" w:rsidSect="00A5139C">
          <w:headerReference w:type="default" r:id="rId19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:rsidR="00714161" w:rsidRDefault="00714161" w:rsidP="0071416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รายได้</w:t>
      </w:r>
    </w:p>
    <w:p w:rsidR="00714161" w:rsidRPr="00FA120B" w:rsidRDefault="00714161" w:rsidP="007141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sz w:val="22"/>
        </w:rPr>
      </w:pPr>
    </w:p>
    <w:p w:rsidR="00714161" w:rsidRPr="00B430C3" w:rsidRDefault="00714161" w:rsidP="00803EDA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0C3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430C3">
        <w:rPr>
          <w:rFonts w:asciiTheme="majorBidi" w:hAnsiTheme="majorBidi" w:cstheme="majorBidi"/>
          <w:sz w:val="30"/>
          <w:szCs w:val="30"/>
          <w:cs/>
        </w:rPr>
        <w:t>บริษัทได้เปิดเผยไว้ในงบการเงินประจำปีล่าสุด รายได้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B430C3">
        <w:rPr>
          <w:rFonts w:asciiTheme="majorBidi" w:hAnsiTheme="majorBidi" w:cstheme="majorBidi"/>
          <w:sz w:val="30"/>
          <w:szCs w:val="30"/>
          <w:cs/>
        </w:rPr>
        <w:t>ของ กลุ่มบริษัท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430C3">
        <w:rPr>
          <w:rFonts w:asciiTheme="majorBidi" w:hAnsiTheme="majorBidi" w:cstheme="majorBidi"/>
          <w:sz w:val="30"/>
          <w:szCs w:val="30"/>
          <w:cs/>
        </w:rPr>
        <w:t>บริษัทได้มาจากสัญญาที่ทำกับลูกค้า</w:t>
      </w:r>
    </w:p>
    <w:p w:rsidR="00714161" w:rsidRPr="00DA3E20" w:rsidRDefault="00714161" w:rsidP="0071416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:rsidR="00714161" w:rsidRPr="00B430C3" w:rsidRDefault="00714161" w:rsidP="0071416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430C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  <w:r w:rsidRPr="00B430C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714161" w:rsidRPr="00FA120B" w:rsidRDefault="00714161" w:rsidP="00714161">
      <w:pPr>
        <w:ind w:left="540"/>
        <w:jc w:val="thaiDistribute"/>
        <w:rPr>
          <w:rFonts w:asciiTheme="majorBidi" w:hAnsiTheme="majorBidi" w:cstheme="majorBidi"/>
          <w:i/>
          <w:iCs/>
          <w:sz w:val="14"/>
          <w:szCs w:val="14"/>
          <w:cs/>
        </w:rPr>
      </w:pPr>
    </w:p>
    <w:p w:rsidR="00714161" w:rsidRPr="00B430C3" w:rsidRDefault="00714161" w:rsidP="0071416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0C3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B430C3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430C3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B430C3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tbl>
      <w:tblPr>
        <w:tblpPr w:leftFromText="180" w:rightFromText="180" w:vertAnchor="text" w:horzAnchor="margin" w:tblpX="450" w:tblpY="421"/>
        <w:tblOverlap w:val="never"/>
        <w:tblW w:w="14400" w:type="dxa"/>
        <w:tblLayout w:type="fixed"/>
        <w:tblLook w:val="01E0" w:firstRow="1" w:lastRow="1" w:firstColumn="1" w:lastColumn="1" w:noHBand="0" w:noVBand="0"/>
      </w:tblPr>
      <w:tblGrid>
        <w:gridCol w:w="1890"/>
        <w:gridCol w:w="810"/>
        <w:gridCol w:w="248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754"/>
        <w:gridCol w:w="236"/>
        <w:gridCol w:w="754"/>
        <w:gridCol w:w="276"/>
        <w:gridCol w:w="804"/>
        <w:gridCol w:w="236"/>
        <w:gridCol w:w="844"/>
        <w:gridCol w:w="236"/>
        <w:gridCol w:w="844"/>
      </w:tblGrid>
      <w:tr w:rsidR="00714161" w:rsidRPr="006177D2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:rsidR="00714161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714161" w:rsidRPr="006177D2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:rsidR="00714161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714161" w:rsidRPr="006177D2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67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70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714161" w:rsidRPr="006177D2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714161" w:rsidRPr="006177D2" w:rsidTr="00803EDA">
        <w:trPr>
          <w:trHeight w:val="87"/>
          <w:tblHeader/>
        </w:trPr>
        <w:tc>
          <w:tcPr>
            <w:tcW w:w="1890" w:type="dxa"/>
            <w:vAlign w:val="bottom"/>
            <w:hideMark/>
          </w:tcPr>
          <w:p w:rsidR="00714161" w:rsidRPr="006177D2" w:rsidRDefault="00714161" w:rsidP="00803EDA">
            <w:pPr>
              <w:ind w:left="7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:rsidR="00714161" w:rsidRPr="006177D2" w:rsidRDefault="00714161" w:rsidP="00803EDA">
            <w:pPr>
              <w:tabs>
                <w:tab w:val="clear" w:pos="227"/>
                <w:tab w:val="left" w:pos="74"/>
                <w:tab w:val="left" w:pos="1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8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714161" w:rsidRPr="006177D2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714161" w:rsidRPr="006177D2" w:rsidRDefault="007141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510" w:type="dxa"/>
            <w:gridSpan w:val="23"/>
          </w:tcPr>
          <w:p w:rsidR="00714161" w:rsidRPr="00F6349D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714161" w:rsidRPr="006177D2" w:rsidTr="00803EDA">
        <w:tc>
          <w:tcPr>
            <w:tcW w:w="1890" w:type="dxa"/>
            <w:hideMark/>
          </w:tcPr>
          <w:p w:rsidR="00714161" w:rsidRPr="006177D2" w:rsidRDefault="007141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48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67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70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42" w:type="dxa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clear" w:pos="680"/>
                <w:tab w:val="decimal" w:pos="436"/>
                <w:tab w:val="left" w:pos="620"/>
              </w:tabs>
              <w:ind w:lef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27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</w:tr>
      <w:tr w:rsidR="00714161" w:rsidRPr="006177D2" w:rsidTr="00803EDA">
        <w:tc>
          <w:tcPr>
            <w:tcW w:w="1890" w:type="dxa"/>
            <w:hideMark/>
          </w:tcPr>
          <w:p w:rsidR="00714161" w:rsidRPr="006177D2" w:rsidRDefault="00714161" w:rsidP="00803EDA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10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4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410,276</w:t>
            </w:r>
          </w:p>
        </w:tc>
        <w:tc>
          <w:tcPr>
            <w:tcW w:w="248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384,660</w:t>
            </w:r>
          </w:p>
        </w:tc>
        <w:tc>
          <w:tcPr>
            <w:tcW w:w="267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34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="0024042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24042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737</w:t>
            </w:r>
          </w:p>
        </w:tc>
        <w:tc>
          <w:tcPr>
            <w:tcW w:w="273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333,479</w:t>
            </w:r>
          </w:p>
        </w:tc>
        <w:tc>
          <w:tcPr>
            <w:tcW w:w="270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vAlign w:val="bottom"/>
          </w:tcPr>
          <w:p w:rsidR="00714161" w:rsidRPr="006177D2" w:rsidRDefault="00714161" w:rsidP="00803EDA">
            <w:pPr>
              <w:tabs>
                <w:tab w:val="clear" w:pos="227"/>
                <w:tab w:val="clear" w:pos="454"/>
                <w:tab w:val="left" w:pos="178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42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:rsidR="00714161" w:rsidRPr="006177D2" w:rsidRDefault="00714161" w:rsidP="00803EDA">
            <w:pPr>
              <w:tabs>
                <w:tab w:val="clear" w:pos="227"/>
                <w:tab w:val="clear" w:pos="454"/>
                <w:tab w:val="left" w:pos="347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14,803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5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1,00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678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732,942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33,899</w:t>
            </w:r>
          </w:p>
        </w:tc>
        <w:tc>
          <w:tcPr>
            <w:tcW w:w="27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04" w:type="dxa"/>
          </w:tcPr>
          <w:p w:rsidR="00714161" w:rsidRPr="006177D2" w:rsidRDefault="00714161" w:rsidP="00803EDA">
            <w:pPr>
              <w:pStyle w:val="acctfourfigures"/>
              <w:tabs>
                <w:tab w:val="decimal" w:pos="4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 xml:space="preserve"> 35,482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1,0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35</w:t>
            </w: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,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577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768,424</w:t>
            </w:r>
          </w:p>
        </w:tc>
      </w:tr>
      <w:tr w:rsidR="00714161" w:rsidRPr="006177D2" w:rsidTr="00803EDA">
        <w:tc>
          <w:tcPr>
            <w:tcW w:w="1890" w:type="dxa"/>
          </w:tcPr>
          <w:p w:rsidR="00714161" w:rsidRPr="006177D2" w:rsidRDefault="00714161" w:rsidP="00803EDA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vAlign w:val="bottom"/>
          </w:tcPr>
          <w:p w:rsidR="00714161" w:rsidRPr="006177D2" w:rsidRDefault="00714161" w:rsidP="00803EDA">
            <w:pPr>
              <w:tabs>
                <w:tab w:val="clear" w:pos="227"/>
                <w:tab w:val="clear" w:pos="454"/>
                <w:tab w:val="left" w:pos="251"/>
                <w:tab w:val="decimal" w:pos="434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left" w:pos="319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vAlign w:val="bottom"/>
          </w:tcPr>
          <w:p w:rsidR="00714161" w:rsidRPr="00EB45F7" w:rsidRDefault="00714161" w:rsidP="00803EDA">
            <w:pPr>
              <w:pStyle w:val="acctfourfigures"/>
              <w:tabs>
                <w:tab w:val="left" w:pos="5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4,446</w:t>
            </w:r>
          </w:p>
        </w:tc>
        <w:tc>
          <w:tcPr>
            <w:tcW w:w="27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04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5,872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 xml:space="preserve">       4,446</w:t>
            </w:r>
          </w:p>
        </w:tc>
        <w:tc>
          <w:tcPr>
            <w:tcW w:w="236" w:type="dxa"/>
            <w:vAlign w:val="bottom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 xml:space="preserve">    5,872</w:t>
            </w:r>
          </w:p>
        </w:tc>
      </w:tr>
      <w:tr w:rsidR="00714161" w:rsidRPr="006177D2" w:rsidTr="00803EDA">
        <w:tc>
          <w:tcPr>
            <w:tcW w:w="1890" w:type="dxa"/>
            <w:hideMark/>
          </w:tcPr>
          <w:p w:rsidR="00714161" w:rsidRPr="006177D2" w:rsidRDefault="00714161" w:rsidP="00803EDA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32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276</w:t>
            </w:r>
          </w:p>
        </w:tc>
        <w:tc>
          <w:tcPr>
            <w:tcW w:w="248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384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660</w:t>
            </w:r>
          </w:p>
        </w:tc>
        <w:tc>
          <w:tcPr>
            <w:tcW w:w="267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737</w:t>
            </w:r>
          </w:p>
        </w:tc>
        <w:tc>
          <w:tcPr>
            <w:tcW w:w="273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333</w:t>
            </w:r>
            <w:r w:rsidRPr="00110F3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479</w:t>
            </w:r>
          </w:p>
        </w:tc>
        <w:tc>
          <w:tcPr>
            <w:tcW w:w="270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42" w:type="dxa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</w:t>
            </w:r>
            <w:r w:rsidRPr="00110F3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803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53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F3021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00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678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F3021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732,942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38,345</w:t>
            </w:r>
          </w:p>
        </w:tc>
        <w:tc>
          <w:tcPr>
            <w:tcW w:w="27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pStyle w:val="acctfourfigures"/>
              <w:tabs>
                <w:tab w:val="decimal" w:pos="4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 xml:space="preserve"> 41,354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1,0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,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023</w:t>
            </w:r>
          </w:p>
        </w:tc>
        <w:tc>
          <w:tcPr>
            <w:tcW w:w="236" w:type="dxa"/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774,296</w:t>
            </w:r>
          </w:p>
        </w:tc>
      </w:tr>
      <w:tr w:rsidR="00714161" w:rsidRPr="003102E4" w:rsidTr="00803EDA">
        <w:trPr>
          <w:trHeight w:val="108"/>
        </w:trPr>
        <w:tc>
          <w:tcPr>
            <w:tcW w:w="189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8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714161" w:rsidRPr="003102E4" w:rsidTr="00803EDA">
        <w:trPr>
          <w:trHeight w:val="108"/>
        </w:trPr>
        <w:tc>
          <w:tcPr>
            <w:tcW w:w="189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8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  <w:vAlign w:val="bottom"/>
          </w:tcPr>
          <w:p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E51EDD" w:rsidRPr="003102E4" w:rsidTr="00803EDA">
        <w:trPr>
          <w:trHeight w:val="108"/>
        </w:trPr>
        <w:tc>
          <w:tcPr>
            <w:tcW w:w="1890" w:type="dxa"/>
          </w:tcPr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8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  <w:vAlign w:val="bottom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  <w:vAlign w:val="bottom"/>
          </w:tcPr>
          <w:p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FC4261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FC4261" w:rsidRPr="006177D2" w:rsidRDefault="00FC42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:rsidR="00FC4261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3C644A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3C644A" w:rsidRPr="006177D2" w:rsidRDefault="003C644A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:rsidR="003C644A" w:rsidRDefault="003C644A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FC4261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FC4261" w:rsidRPr="006177D2" w:rsidRDefault="00FC42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:rsidR="00FC4261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FC4261" w:rsidRPr="006177D2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FC4261" w:rsidRPr="006177D2" w:rsidRDefault="00FC42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FC4261" w:rsidRPr="006177D2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FC4261" w:rsidRPr="006177D2" w:rsidRDefault="00FC42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FC4261" w:rsidRPr="006177D2" w:rsidTr="00803EDA">
        <w:trPr>
          <w:trHeight w:val="87"/>
          <w:tblHeader/>
        </w:trPr>
        <w:tc>
          <w:tcPr>
            <w:tcW w:w="1890" w:type="dxa"/>
            <w:vAlign w:val="bottom"/>
            <w:hideMark/>
          </w:tcPr>
          <w:p w:rsidR="00FC4261" w:rsidRPr="006177D2" w:rsidRDefault="00FC42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:rsidR="00FC4261" w:rsidRPr="006177D2" w:rsidRDefault="00FC4261" w:rsidP="00803EDA">
            <w:pPr>
              <w:tabs>
                <w:tab w:val="clear" w:pos="227"/>
                <w:tab w:val="left" w:pos="74"/>
                <w:tab w:val="left" w:pos="1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FC4261" w:rsidRPr="00F6349D" w:rsidTr="00803EDA">
        <w:trPr>
          <w:trHeight w:val="87"/>
          <w:tblHeader/>
        </w:trPr>
        <w:tc>
          <w:tcPr>
            <w:tcW w:w="1890" w:type="dxa"/>
            <w:vAlign w:val="bottom"/>
          </w:tcPr>
          <w:p w:rsidR="00FC4261" w:rsidRPr="006177D2" w:rsidRDefault="00FC42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510" w:type="dxa"/>
            <w:gridSpan w:val="23"/>
          </w:tcPr>
          <w:p w:rsidR="00FC4261" w:rsidRPr="00F6349D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FC4261" w:rsidRPr="006177D2" w:rsidTr="00803EDA">
        <w:trPr>
          <w:trHeight w:val="92"/>
        </w:trPr>
        <w:tc>
          <w:tcPr>
            <w:tcW w:w="1890" w:type="dxa"/>
          </w:tcPr>
          <w:p w:rsidR="00FC4261" w:rsidRPr="006177D2" w:rsidRDefault="00FC42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tabs>
                <w:tab w:val="decimal" w:pos="612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decimal" w:pos="612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FC4261" w:rsidRPr="006177D2" w:rsidTr="00803EDA">
        <w:tc>
          <w:tcPr>
            <w:tcW w:w="1890" w:type="dxa"/>
            <w:hideMark/>
          </w:tcPr>
          <w:p w:rsidR="00FC4261" w:rsidRPr="00396341" w:rsidRDefault="00FC4261" w:rsidP="006358FF">
            <w:pPr>
              <w:ind w:left="70" w:right="-115" w:hanging="7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96341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396341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บ</w:t>
            </w:r>
            <w:r w:rsidRPr="00396341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อุตสาหก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รรม</w:t>
            </w:r>
            <w:r w:rsidR="006358F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39634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proofErr w:type="spellStart"/>
            <w:r w:rsidRPr="0039634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iCNG</w:t>
            </w:r>
            <w:proofErr w:type="spellEnd"/>
            <w:r w:rsidRPr="0039634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10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124,898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105,684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Default="00FC4261" w:rsidP="00803EDA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124,898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105,684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124,898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105,684</w:t>
            </w:r>
          </w:p>
        </w:tc>
      </w:tr>
      <w:tr w:rsidR="00FC4261" w:rsidRPr="006177D2" w:rsidTr="00803EDA">
        <w:trPr>
          <w:trHeight w:val="119"/>
        </w:trPr>
        <w:tc>
          <w:tcPr>
            <w:tcW w:w="1890" w:type="dxa"/>
            <w:hideMark/>
          </w:tcPr>
          <w:p w:rsidR="00FC4261" w:rsidRPr="00B8098C" w:rsidRDefault="00FC4261" w:rsidP="00803EDA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ิสำหรับยานยนต์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92,497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99,674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92,497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99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674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92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497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99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674</w:t>
            </w:r>
          </w:p>
        </w:tc>
      </w:tr>
      <w:tr w:rsidR="00FC4261" w:rsidRPr="006177D2" w:rsidTr="00803EDA">
        <w:tc>
          <w:tcPr>
            <w:tcW w:w="1890" w:type="dxa"/>
            <w:hideMark/>
          </w:tcPr>
          <w:p w:rsidR="00FC4261" w:rsidRPr="00B8098C" w:rsidRDefault="00FC4261" w:rsidP="00803EDA">
            <w:pPr>
              <w:ind w:right="-115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 xml:space="preserve"> 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>(PMS)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61,167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77,916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167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916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61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167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77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916</w:t>
            </w:r>
          </w:p>
        </w:tc>
      </w:tr>
      <w:tr w:rsidR="00FC4261" w:rsidRPr="006177D2" w:rsidTr="00803EDA">
        <w:tc>
          <w:tcPr>
            <w:tcW w:w="1890" w:type="dxa"/>
          </w:tcPr>
          <w:p w:rsidR="00FC4261" w:rsidRPr="00B8098C" w:rsidRDefault="00FC4261" w:rsidP="00803EDA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10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35,154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32,009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35,154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32,009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35,154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32,009</w:t>
            </w:r>
          </w:p>
        </w:tc>
      </w:tr>
      <w:tr w:rsidR="00FC4261" w:rsidRPr="006177D2" w:rsidTr="00803EDA">
        <w:tc>
          <w:tcPr>
            <w:tcW w:w="1890" w:type="dxa"/>
          </w:tcPr>
          <w:p w:rsidR="00FC4261" w:rsidRPr="00B8098C" w:rsidRDefault="00FC4261" w:rsidP="00803EDA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น้ำมัน</w:t>
            </w:r>
          </w:p>
        </w:tc>
        <w:tc>
          <w:tcPr>
            <w:tcW w:w="810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33,261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33,261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B8098C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33,261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B8098C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</w:tr>
      <w:tr w:rsidR="00FC4261" w:rsidRPr="006177D2" w:rsidTr="00803EDA">
        <w:tc>
          <w:tcPr>
            <w:tcW w:w="1890" w:type="dxa"/>
          </w:tcPr>
          <w:p w:rsidR="00FC4261" w:rsidRPr="00B8098C" w:rsidRDefault="00FC4261" w:rsidP="00803EDA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33,013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40,908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33,013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40,908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33,013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40,908</w:t>
            </w:r>
          </w:p>
        </w:tc>
      </w:tr>
      <w:tr w:rsidR="00FC4261" w:rsidRPr="006177D2" w:rsidTr="00803EDA">
        <w:tc>
          <w:tcPr>
            <w:tcW w:w="1890" w:type="dxa"/>
          </w:tcPr>
          <w:p w:rsidR="00FC4261" w:rsidRPr="00B8098C" w:rsidRDefault="00FC4261" w:rsidP="00803EDA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4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13,036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1,132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036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1,132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13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036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1,132</w:t>
            </w:r>
          </w:p>
        </w:tc>
      </w:tr>
      <w:tr w:rsidR="00FC4261" w:rsidRPr="006177D2" w:rsidTr="00803EDA">
        <w:tc>
          <w:tcPr>
            <w:tcW w:w="1890" w:type="dxa"/>
          </w:tcPr>
          <w:p w:rsidR="00FC4261" w:rsidRPr="00B8098C" w:rsidRDefault="00FC4261" w:rsidP="00803EDA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10" w:type="dxa"/>
          </w:tcPr>
          <w:p w:rsidR="00FC4261" w:rsidRDefault="00FC4261" w:rsidP="00803EDA">
            <w:pPr>
              <w:tabs>
                <w:tab w:val="clear" w:pos="454"/>
                <w:tab w:val="decimal" w:pos="434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vAlign w:val="bottom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</w:tr>
      <w:tr w:rsidR="00FC4261" w:rsidRPr="006177D2" w:rsidTr="00803EDA">
        <w:tc>
          <w:tcPr>
            <w:tcW w:w="1890" w:type="dxa"/>
          </w:tcPr>
          <w:p w:rsidR="00FC4261" w:rsidRPr="00B8098C" w:rsidRDefault="00FC4261" w:rsidP="00803EDA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135,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579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135,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579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135,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579</w:t>
            </w:r>
          </w:p>
        </w:tc>
      </w:tr>
      <w:tr w:rsidR="00FC4261" w:rsidRPr="006177D2" w:rsidTr="00803EDA">
        <w:tc>
          <w:tcPr>
            <w:tcW w:w="1890" w:type="dxa"/>
          </w:tcPr>
          <w:p w:rsidR="00FC4261" w:rsidRPr="00B8098C" w:rsidRDefault="00FC4261" w:rsidP="00803EDA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FC4261" w:rsidRPr="006177D2" w:rsidRDefault="00FC4261" w:rsidP="00803EDA">
            <w:pPr>
              <w:tabs>
                <w:tab w:val="clear" w:pos="454"/>
                <w:tab w:val="decimal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665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665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665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803</w:t>
            </w:r>
          </w:p>
        </w:tc>
      </w:tr>
      <w:tr w:rsidR="00FC4261" w:rsidRPr="006177D2" w:rsidTr="00803EDA">
        <w:tc>
          <w:tcPr>
            <w:tcW w:w="1890" w:type="dxa"/>
            <w:hideMark/>
          </w:tcPr>
          <w:p w:rsidR="00FC4261" w:rsidRPr="006177D2" w:rsidRDefault="00FC4261" w:rsidP="00803EDA">
            <w:pPr>
              <w:ind w:right="-115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อื่น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17,250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27,337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609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152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859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44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489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3B5F7D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B5F7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38,345</w:t>
            </w:r>
          </w:p>
        </w:tc>
        <w:tc>
          <w:tcPr>
            <w:tcW w:w="276" w:type="dxa"/>
          </w:tcPr>
          <w:p w:rsidR="00FC4261" w:rsidRPr="003B5F7D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3B5F7D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3B5F7D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 xml:space="preserve"> 41,354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861A7A" w:rsidP="00861A7A">
            <w:pPr>
              <w:tabs>
                <w:tab w:val="clear" w:pos="454"/>
                <w:tab w:val="clear" w:pos="680"/>
                <w:tab w:val="left" w:pos="62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87</w:t>
            </w:r>
            <w:r w:rsidR="00FC42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204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85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843</w:t>
            </w:r>
          </w:p>
        </w:tc>
      </w:tr>
      <w:tr w:rsidR="00FC4261" w:rsidRPr="006177D2" w:rsidTr="00803EDA">
        <w:tc>
          <w:tcPr>
            <w:tcW w:w="1890" w:type="dxa"/>
            <w:hideMark/>
          </w:tcPr>
          <w:p w:rsidR="00FC4261" w:rsidRPr="006177D2" w:rsidRDefault="00FC4261" w:rsidP="00803EDA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276</w:t>
            </w:r>
          </w:p>
        </w:tc>
        <w:tc>
          <w:tcPr>
            <w:tcW w:w="248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384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660</w:t>
            </w:r>
          </w:p>
        </w:tc>
        <w:tc>
          <w:tcPr>
            <w:tcW w:w="267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737</w:t>
            </w:r>
          </w:p>
        </w:tc>
        <w:tc>
          <w:tcPr>
            <w:tcW w:w="273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333</w:t>
            </w:r>
            <w:r w:rsidRPr="00110F3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479</w:t>
            </w:r>
          </w:p>
        </w:tc>
        <w:tc>
          <w:tcPr>
            <w:tcW w:w="270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42" w:type="dxa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</w:t>
            </w:r>
            <w:r w:rsidRPr="00110F3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803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C4261" w:rsidRPr="006177D2" w:rsidRDefault="00FC4261" w:rsidP="00803EDA">
            <w:pPr>
              <w:tabs>
                <w:tab w:val="clear" w:pos="454"/>
                <w:tab w:val="decimal" w:pos="44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F3021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00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678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F3021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732,942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38,345</w:t>
            </w:r>
          </w:p>
        </w:tc>
        <w:tc>
          <w:tcPr>
            <w:tcW w:w="27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 xml:space="preserve"> 41,354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861A7A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FC426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1,04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  <w:r w:rsidR="00FC426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F054D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023</w:t>
            </w:r>
          </w:p>
        </w:tc>
        <w:tc>
          <w:tcPr>
            <w:tcW w:w="236" w:type="dxa"/>
          </w:tcPr>
          <w:p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774,296</w:t>
            </w:r>
          </w:p>
        </w:tc>
      </w:tr>
      <w:tr w:rsidR="00B2503C" w:rsidRPr="006177D2" w:rsidTr="00803EDA">
        <w:tc>
          <w:tcPr>
            <w:tcW w:w="1890" w:type="dxa"/>
          </w:tcPr>
          <w:p w:rsidR="00B2503C" w:rsidRPr="006177D2" w:rsidRDefault="00B2503C" w:rsidP="00803EDA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8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2503C" w:rsidRPr="00F3021A" w:rsidRDefault="00B2503C" w:rsidP="00803EDA">
            <w:pPr>
              <w:tabs>
                <w:tab w:val="clear" w:pos="454"/>
                <w:tab w:val="decimal" w:pos="44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2503C" w:rsidRPr="00F3021A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:rsidR="00B2503C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</w:tr>
      <w:tr w:rsidR="00B2503C" w:rsidRPr="006177D2" w:rsidTr="00803EDA">
        <w:tc>
          <w:tcPr>
            <w:tcW w:w="1890" w:type="dxa"/>
          </w:tcPr>
          <w:p w:rsidR="00B2503C" w:rsidRPr="006177D2" w:rsidRDefault="00B2503C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48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67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70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42" w:type="dxa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27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</w:tr>
      <w:tr w:rsidR="00B2503C" w:rsidRPr="006177D2" w:rsidTr="00803EDA">
        <w:tc>
          <w:tcPr>
            <w:tcW w:w="1890" w:type="dxa"/>
            <w:vAlign w:val="bottom"/>
          </w:tcPr>
          <w:p w:rsidR="00B2503C" w:rsidRPr="006177D2" w:rsidRDefault="00B2503C" w:rsidP="00803EDA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262,014</w:t>
            </w:r>
          </w:p>
        </w:tc>
        <w:tc>
          <w:tcPr>
            <w:tcW w:w="248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226,544</w:t>
            </w:r>
          </w:p>
        </w:tc>
        <w:tc>
          <w:tcPr>
            <w:tcW w:w="267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561,914</w:t>
            </w:r>
          </w:p>
        </w:tc>
        <w:tc>
          <w:tcPr>
            <w:tcW w:w="273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333,263</w:t>
            </w:r>
          </w:p>
        </w:tc>
        <w:tc>
          <w:tcPr>
            <w:tcW w:w="270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823,928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559,807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38,195</w:t>
            </w:r>
          </w:p>
        </w:tc>
        <w:tc>
          <w:tcPr>
            <w:tcW w:w="27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340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41,238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862,123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601,045</w:t>
            </w:r>
          </w:p>
        </w:tc>
      </w:tr>
      <w:tr w:rsidR="00B2503C" w:rsidRPr="006177D2" w:rsidTr="00803EDA">
        <w:tc>
          <w:tcPr>
            <w:tcW w:w="1890" w:type="dxa"/>
            <w:vAlign w:val="bottom"/>
          </w:tcPr>
          <w:p w:rsidR="00B2503C" w:rsidRPr="006177D2" w:rsidRDefault="00B2503C" w:rsidP="00803EDA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148,262</w:t>
            </w:r>
          </w:p>
        </w:tc>
        <w:tc>
          <w:tcPr>
            <w:tcW w:w="248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158,116</w:t>
            </w:r>
          </w:p>
        </w:tc>
        <w:tc>
          <w:tcPr>
            <w:tcW w:w="267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A239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5A239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823</w:t>
            </w:r>
          </w:p>
        </w:tc>
        <w:tc>
          <w:tcPr>
            <w:tcW w:w="273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216</w:t>
            </w:r>
          </w:p>
        </w:tc>
        <w:tc>
          <w:tcPr>
            <w:tcW w:w="270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227"/>
                <w:tab w:val="clear" w:pos="454"/>
                <w:tab w:val="left" w:pos="338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15,665</w:t>
            </w:r>
          </w:p>
        </w:tc>
        <w:tc>
          <w:tcPr>
            <w:tcW w:w="242" w:type="dxa"/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14,803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1</w:t>
            </w:r>
            <w:r w:rsidR="005A239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5A239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750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173,135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150</w:t>
            </w:r>
          </w:p>
        </w:tc>
        <w:tc>
          <w:tcPr>
            <w:tcW w:w="27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340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116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1</w:t>
            </w:r>
            <w:r w:rsidR="005A239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5A239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900</w:t>
            </w:r>
          </w:p>
        </w:tc>
        <w:tc>
          <w:tcPr>
            <w:tcW w:w="236" w:type="dxa"/>
            <w:vAlign w:val="bottom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173,251</w:t>
            </w:r>
          </w:p>
        </w:tc>
      </w:tr>
      <w:tr w:rsidR="00B2503C" w:rsidRPr="006177D2" w:rsidTr="00803EDA">
        <w:tc>
          <w:tcPr>
            <w:tcW w:w="1890" w:type="dxa"/>
          </w:tcPr>
          <w:p w:rsidR="00B2503C" w:rsidRPr="006177D2" w:rsidRDefault="00B2503C" w:rsidP="00803EDA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left" w:pos="182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410,276</w:t>
            </w:r>
          </w:p>
        </w:tc>
        <w:tc>
          <w:tcPr>
            <w:tcW w:w="248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384,660</w:t>
            </w:r>
          </w:p>
        </w:tc>
        <w:tc>
          <w:tcPr>
            <w:tcW w:w="267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5A239D" w:rsidP="00803ED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</w:t>
            </w:r>
            <w:r w:rsidR="00B2503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737</w:t>
            </w:r>
          </w:p>
        </w:tc>
        <w:tc>
          <w:tcPr>
            <w:tcW w:w="273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333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479</w:t>
            </w:r>
          </w:p>
        </w:tc>
        <w:tc>
          <w:tcPr>
            <w:tcW w:w="270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F7D3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42" w:type="dxa"/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F7D3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14,803</w:t>
            </w: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1,00</w:t>
            </w:r>
            <w:r w:rsidR="005A239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5A239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678</w:t>
            </w: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32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942</w:t>
            </w: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38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345</w:t>
            </w:r>
          </w:p>
        </w:tc>
        <w:tc>
          <w:tcPr>
            <w:tcW w:w="27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41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354</w:t>
            </w: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AF68E9" w:rsidRDefault="00B2503C" w:rsidP="00803E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F68E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1,04</w:t>
            </w:r>
            <w:r w:rsidR="005A239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5A239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023</w:t>
            </w:r>
          </w:p>
        </w:tc>
        <w:tc>
          <w:tcPr>
            <w:tcW w:w="236" w:type="dxa"/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503C" w:rsidRPr="006177D2" w:rsidRDefault="00B2503C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 xml:space="preserve"> 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74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296</w:t>
            </w:r>
          </w:p>
        </w:tc>
      </w:tr>
    </w:tbl>
    <w:p w:rsidR="0030595D" w:rsidRDefault="0030595D"/>
    <w:tbl>
      <w:tblPr>
        <w:tblpPr w:leftFromText="180" w:rightFromText="180" w:vertAnchor="text" w:tblpX="450" w:tblpY="1"/>
        <w:tblOverlap w:val="never"/>
        <w:tblW w:w="14402" w:type="dxa"/>
        <w:tblLayout w:type="fixed"/>
        <w:tblLook w:val="01E0" w:firstRow="1" w:lastRow="1" w:firstColumn="1" w:lastColumn="1" w:noHBand="0" w:noVBand="0"/>
      </w:tblPr>
      <w:tblGrid>
        <w:gridCol w:w="189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754"/>
        <w:gridCol w:w="236"/>
        <w:gridCol w:w="754"/>
        <w:gridCol w:w="276"/>
        <w:gridCol w:w="804"/>
        <w:gridCol w:w="236"/>
        <w:gridCol w:w="844"/>
        <w:gridCol w:w="236"/>
        <w:gridCol w:w="34"/>
        <w:gridCol w:w="814"/>
      </w:tblGrid>
      <w:tr w:rsidR="00694346" w:rsidRPr="006177D2" w:rsidTr="001466EA">
        <w:trPr>
          <w:trHeight w:val="87"/>
        </w:trPr>
        <w:tc>
          <w:tcPr>
            <w:tcW w:w="1890" w:type="dxa"/>
            <w:vAlign w:val="bottom"/>
          </w:tcPr>
          <w:p w:rsidR="00694346" w:rsidRPr="006177D2" w:rsidRDefault="00694346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2" w:type="dxa"/>
            <w:gridSpan w:val="24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</w:t>
            </w:r>
            <w:r w:rsidR="00490B1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เฉพาะกิจการ</w:t>
            </w:r>
          </w:p>
        </w:tc>
      </w:tr>
      <w:tr w:rsidR="00694346" w:rsidTr="001466EA">
        <w:trPr>
          <w:trHeight w:val="87"/>
        </w:trPr>
        <w:tc>
          <w:tcPr>
            <w:tcW w:w="1890" w:type="dxa"/>
            <w:vAlign w:val="bottom"/>
          </w:tcPr>
          <w:p w:rsidR="00694346" w:rsidRPr="006177D2" w:rsidRDefault="00694346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2" w:type="dxa"/>
            <w:gridSpan w:val="24"/>
          </w:tcPr>
          <w:p w:rsidR="00694346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3020DB" w:rsidTr="001466EA">
        <w:trPr>
          <w:trHeight w:val="87"/>
        </w:trPr>
        <w:tc>
          <w:tcPr>
            <w:tcW w:w="1890" w:type="dxa"/>
            <w:vAlign w:val="bottom"/>
          </w:tcPr>
          <w:p w:rsidR="003020DB" w:rsidRPr="006177D2" w:rsidRDefault="003020DB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2" w:type="dxa"/>
            <w:gridSpan w:val="24"/>
          </w:tcPr>
          <w:p w:rsidR="003020DB" w:rsidRDefault="003020DB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694346" w:rsidRPr="006177D2" w:rsidTr="001466EA">
        <w:trPr>
          <w:trHeight w:val="87"/>
        </w:trPr>
        <w:tc>
          <w:tcPr>
            <w:tcW w:w="1890" w:type="dxa"/>
            <w:vAlign w:val="bottom"/>
          </w:tcPr>
          <w:p w:rsidR="00694346" w:rsidRPr="006177D2" w:rsidRDefault="00694346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8" w:type="dxa"/>
            <w:gridSpan w:val="3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 w:rsidR="0028109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8" w:type="dxa"/>
            <w:gridSpan w:val="4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694346" w:rsidRPr="006177D2" w:rsidTr="001466EA">
        <w:trPr>
          <w:trHeight w:val="87"/>
        </w:trPr>
        <w:tc>
          <w:tcPr>
            <w:tcW w:w="1890" w:type="dxa"/>
            <w:vAlign w:val="bottom"/>
            <w:hideMark/>
          </w:tcPr>
          <w:p w:rsidR="00694346" w:rsidRPr="006177D2" w:rsidRDefault="00694346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:rsidR="00694346" w:rsidRPr="006177D2" w:rsidRDefault="00694346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มีนาคม</w:t>
            </w:r>
          </w:p>
        </w:tc>
        <w:tc>
          <w:tcPr>
            <w:tcW w:w="809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7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8" w:type="dxa"/>
            <w:gridSpan w:val="2"/>
          </w:tcPr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BB58AD" w:rsidRPr="006177D2" w:rsidTr="001466EA">
        <w:trPr>
          <w:trHeight w:val="87"/>
        </w:trPr>
        <w:tc>
          <w:tcPr>
            <w:tcW w:w="1890" w:type="dxa"/>
            <w:vAlign w:val="bottom"/>
          </w:tcPr>
          <w:p w:rsidR="00BB58AD" w:rsidRPr="006177D2" w:rsidRDefault="00BB58AD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512" w:type="dxa"/>
            <w:gridSpan w:val="24"/>
          </w:tcPr>
          <w:p w:rsidR="00BB58AD" w:rsidRPr="006177D2" w:rsidRDefault="00BB58AD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7E2C04" w:rsidRPr="006177D2" w:rsidTr="001466EA">
        <w:trPr>
          <w:trHeight w:val="87"/>
        </w:trPr>
        <w:tc>
          <w:tcPr>
            <w:tcW w:w="1890" w:type="dxa"/>
          </w:tcPr>
          <w:p w:rsidR="007E2C04" w:rsidRPr="006177D2" w:rsidRDefault="007E2C04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8" w:type="dxa"/>
            <w:gridSpan w:val="2"/>
          </w:tcPr>
          <w:p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7E2C04" w:rsidRPr="006177D2" w:rsidTr="001466EA">
        <w:trPr>
          <w:trHeight w:val="87"/>
        </w:trPr>
        <w:tc>
          <w:tcPr>
            <w:tcW w:w="1890" w:type="dxa"/>
          </w:tcPr>
          <w:p w:rsidR="007E2C04" w:rsidRPr="006177D2" w:rsidRDefault="007E2C04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7E2C04" w:rsidRPr="004E6416" w:rsidRDefault="00540F1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339,452</w:t>
            </w:r>
          </w:p>
        </w:tc>
        <w:tc>
          <w:tcPr>
            <w:tcW w:w="247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7E2C04" w:rsidRPr="004E6416" w:rsidRDefault="00540F1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355</w:t>
            </w:r>
            <w:r w:rsidR="007E2C04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019</w:t>
            </w:r>
          </w:p>
        </w:tc>
        <w:tc>
          <w:tcPr>
            <w:tcW w:w="267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7E2C04" w:rsidRPr="004E6416" w:rsidRDefault="00BE073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6235DE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</w:t>
            </w:r>
            <w:r w:rsidR="003F25E8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6235DE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752</w:t>
            </w:r>
          </w:p>
        </w:tc>
        <w:tc>
          <w:tcPr>
            <w:tcW w:w="273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7E2C04" w:rsidRPr="004E6416" w:rsidRDefault="00BE073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333</w:t>
            </w:r>
            <w:r w:rsidR="007E2C04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502</w:t>
            </w:r>
          </w:p>
        </w:tc>
        <w:tc>
          <w:tcPr>
            <w:tcW w:w="270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2C04" w:rsidRPr="004E6416" w:rsidRDefault="00BE073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11,203</w:t>
            </w:r>
          </w:p>
        </w:tc>
        <w:tc>
          <w:tcPr>
            <w:tcW w:w="242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:rsidR="007E2C04" w:rsidRPr="004E6416" w:rsidRDefault="00BE073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11,017</w:t>
            </w:r>
          </w:p>
        </w:tc>
        <w:tc>
          <w:tcPr>
            <w:tcW w:w="236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 w:rsidR="006235DE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26</w:t>
            </w:r>
            <w:r w:rsidR="003F25E8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6235DE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407</w:t>
            </w:r>
          </w:p>
        </w:tc>
        <w:tc>
          <w:tcPr>
            <w:tcW w:w="236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7E2C04" w:rsidRPr="004E6416" w:rsidRDefault="00BE073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699</w:t>
            </w:r>
            <w:r w:rsidR="007E2C04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538</w:t>
            </w:r>
          </w:p>
        </w:tc>
        <w:tc>
          <w:tcPr>
            <w:tcW w:w="236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76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4,598</w:t>
            </w:r>
          </w:p>
        </w:tc>
        <w:tc>
          <w:tcPr>
            <w:tcW w:w="236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 w:rsidR="006235DE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</w:t>
            </w:r>
            <w:r w:rsidR="003F25E8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6235DE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082</w:t>
            </w:r>
          </w:p>
        </w:tc>
        <w:tc>
          <w:tcPr>
            <w:tcW w:w="236" w:type="dxa"/>
            <w:vAlign w:val="bottom"/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</w:tcPr>
          <w:p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70</w:t>
            </w:r>
            <w:r w:rsidR="000D680A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0D680A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136</w:t>
            </w:r>
          </w:p>
        </w:tc>
      </w:tr>
      <w:tr w:rsidR="007E2C04" w:rsidRPr="008F3131" w:rsidTr="001466EA">
        <w:trPr>
          <w:trHeight w:val="87"/>
        </w:trPr>
        <w:tc>
          <w:tcPr>
            <w:tcW w:w="1890" w:type="dxa"/>
            <w:vAlign w:val="bottom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67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42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76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</w:tcPr>
          <w:p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</w:tr>
      <w:tr w:rsidR="00D048A2" w:rsidRPr="006177D2" w:rsidTr="001466EA">
        <w:trPr>
          <w:trHeight w:val="87"/>
        </w:trPr>
        <w:tc>
          <w:tcPr>
            <w:tcW w:w="1890" w:type="dxa"/>
          </w:tcPr>
          <w:p w:rsidR="00D048A2" w:rsidRPr="006177D2" w:rsidRDefault="00D048A2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09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8" w:type="dxa"/>
            <w:gridSpan w:val="2"/>
            <w:vAlign w:val="bottom"/>
          </w:tcPr>
          <w:p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BB3005" w:rsidRPr="006177D2" w:rsidTr="001466EA">
        <w:tc>
          <w:tcPr>
            <w:tcW w:w="1890" w:type="dxa"/>
            <w:hideMark/>
          </w:tcPr>
          <w:p w:rsidR="008C5E08" w:rsidRPr="004A248B" w:rsidRDefault="00BB3005" w:rsidP="0068431F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highlight w:val="yellow"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="008129C9"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(</w:t>
            </w:r>
            <w:proofErr w:type="spellStart"/>
            <w:r w:rsidR="008129C9"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iCNG</w:t>
            </w:r>
            <w:proofErr w:type="spellEnd"/>
            <w:r w:rsidR="008129C9"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09" w:type="dxa"/>
          </w:tcPr>
          <w:p w:rsidR="008129C9" w:rsidRDefault="008129C9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124,898</w:t>
            </w:r>
          </w:p>
        </w:tc>
        <w:tc>
          <w:tcPr>
            <w:tcW w:w="247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8129C9" w:rsidRDefault="008129C9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105,684</w:t>
            </w:r>
          </w:p>
        </w:tc>
        <w:tc>
          <w:tcPr>
            <w:tcW w:w="267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8129C9" w:rsidRDefault="008129C9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8129C9" w:rsidRDefault="008129C9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8129C9" w:rsidRDefault="008129C9" w:rsidP="006358FF">
            <w:pPr>
              <w:tabs>
                <w:tab w:val="clear" w:pos="454"/>
                <w:tab w:val="left" w:pos="180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left" w:pos="180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8129C9" w:rsidRDefault="008129C9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8129C9" w:rsidRDefault="008129C9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124,898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8129C9" w:rsidRDefault="008129C9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105,684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tabs>
                <w:tab w:val="decimal" w:pos="612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BB3005" w:rsidRPr="006177D2" w:rsidRDefault="00BB3005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8129C9" w:rsidRDefault="008129C9" w:rsidP="006358FF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124,898</w:t>
            </w:r>
          </w:p>
        </w:tc>
        <w:tc>
          <w:tcPr>
            <w:tcW w:w="270" w:type="dxa"/>
            <w:gridSpan w:val="2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4" w:type="dxa"/>
          </w:tcPr>
          <w:p w:rsidR="008129C9" w:rsidRDefault="008129C9" w:rsidP="006358FF">
            <w:pPr>
              <w:tabs>
                <w:tab w:val="clear" w:pos="454"/>
                <w:tab w:val="decimal" w:pos="436"/>
                <w:tab w:val="left" w:pos="53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:rsidR="00BB3005" w:rsidRPr="006177D2" w:rsidRDefault="00BB3005" w:rsidP="006358FF">
            <w:pPr>
              <w:tabs>
                <w:tab w:val="clear" w:pos="454"/>
                <w:tab w:val="decimal" w:pos="436"/>
                <w:tab w:val="left" w:pos="53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105,684</w:t>
            </w:r>
          </w:p>
        </w:tc>
      </w:tr>
      <w:tr w:rsidR="00A767D4" w:rsidRPr="006177D2" w:rsidTr="001466EA">
        <w:tc>
          <w:tcPr>
            <w:tcW w:w="1890" w:type="dxa"/>
          </w:tcPr>
          <w:p w:rsidR="00A767D4" w:rsidRPr="00C14C7D" w:rsidRDefault="00A767D4" w:rsidP="006358FF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49,637</w:t>
            </w:r>
          </w:p>
        </w:tc>
        <w:tc>
          <w:tcPr>
            <w:tcW w:w="247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53,067</w:t>
            </w:r>
          </w:p>
        </w:tc>
        <w:tc>
          <w:tcPr>
            <w:tcW w:w="267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49,637</w:t>
            </w:r>
          </w:p>
        </w:tc>
        <w:tc>
          <w:tcPr>
            <w:tcW w:w="236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53,067</w:t>
            </w:r>
          </w:p>
        </w:tc>
        <w:tc>
          <w:tcPr>
            <w:tcW w:w="236" w:type="dxa"/>
          </w:tcPr>
          <w:p w:rsidR="00A767D4" w:rsidRPr="006177D2" w:rsidRDefault="00A767D4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A767D4" w:rsidRPr="006177D2" w:rsidRDefault="00A767D4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A767D4" w:rsidRPr="006177D2" w:rsidRDefault="00A767D4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49,637</w:t>
            </w:r>
          </w:p>
        </w:tc>
        <w:tc>
          <w:tcPr>
            <w:tcW w:w="270" w:type="dxa"/>
            <w:gridSpan w:val="2"/>
          </w:tcPr>
          <w:p w:rsidR="00A767D4" w:rsidRPr="006177D2" w:rsidRDefault="00A767D4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A767D4" w:rsidRPr="006177D2" w:rsidRDefault="00A767D4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53,067</w:t>
            </w:r>
          </w:p>
        </w:tc>
      </w:tr>
      <w:tr w:rsidR="00BB3005" w:rsidRPr="006177D2" w:rsidTr="001466EA">
        <w:tc>
          <w:tcPr>
            <w:tcW w:w="1890" w:type="dxa"/>
            <w:hideMark/>
          </w:tcPr>
          <w:p w:rsidR="00BB3005" w:rsidRPr="004A248B" w:rsidRDefault="00BB3005" w:rsidP="006358FF">
            <w:pPr>
              <w:ind w:left="162" w:right="-115" w:hanging="162"/>
              <w:rPr>
                <w:rFonts w:asciiTheme="majorBidi" w:hAnsiTheme="majorBidi" w:cstheme="majorBidi"/>
                <w:sz w:val="21"/>
                <w:szCs w:val="21"/>
                <w:highlight w:val="yellow"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 w:rsidR="00F878BB"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  <w:tab w:val="left" w:pos="523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61,167</w:t>
            </w:r>
          </w:p>
        </w:tc>
        <w:tc>
          <w:tcPr>
            <w:tcW w:w="24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77,916</w:t>
            </w:r>
          </w:p>
        </w:tc>
        <w:tc>
          <w:tcPr>
            <w:tcW w:w="26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61,167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517A34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BB300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77,916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BB3005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61,167</w:t>
            </w:r>
          </w:p>
        </w:tc>
        <w:tc>
          <w:tcPr>
            <w:tcW w:w="270" w:type="dxa"/>
            <w:gridSpan w:val="2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BB3005" w:rsidRPr="006177D2" w:rsidRDefault="00974E60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BB300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77,916</w:t>
            </w:r>
          </w:p>
        </w:tc>
      </w:tr>
      <w:tr w:rsidR="007338F3" w:rsidRPr="006177D2" w:rsidTr="001466EA">
        <w:trPr>
          <w:trHeight w:val="119"/>
        </w:trPr>
        <w:tc>
          <w:tcPr>
            <w:tcW w:w="1890" w:type="dxa"/>
          </w:tcPr>
          <w:p w:rsidR="007338F3" w:rsidRPr="00C14C7D" w:rsidRDefault="007338F3" w:rsidP="006358FF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36,285</w:t>
            </w:r>
          </w:p>
        </w:tc>
        <w:tc>
          <w:tcPr>
            <w:tcW w:w="247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32,718</w:t>
            </w:r>
          </w:p>
        </w:tc>
        <w:tc>
          <w:tcPr>
            <w:tcW w:w="267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7338F3" w:rsidRPr="006177D2" w:rsidRDefault="007338F3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36,285</w:t>
            </w:r>
          </w:p>
        </w:tc>
        <w:tc>
          <w:tcPr>
            <w:tcW w:w="236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7338F3" w:rsidRDefault="007338F3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32,718</w:t>
            </w:r>
          </w:p>
        </w:tc>
        <w:tc>
          <w:tcPr>
            <w:tcW w:w="236" w:type="dxa"/>
          </w:tcPr>
          <w:p w:rsidR="007338F3" w:rsidRPr="006177D2" w:rsidRDefault="007338F3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7338F3" w:rsidRPr="006177D2" w:rsidRDefault="007338F3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7338F3" w:rsidRPr="006177D2" w:rsidRDefault="007338F3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7338F3" w:rsidRPr="006177D2" w:rsidRDefault="00974E60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7338F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36,285</w:t>
            </w:r>
          </w:p>
        </w:tc>
        <w:tc>
          <w:tcPr>
            <w:tcW w:w="270" w:type="dxa"/>
            <w:gridSpan w:val="2"/>
          </w:tcPr>
          <w:p w:rsidR="007338F3" w:rsidRPr="006177D2" w:rsidRDefault="007338F3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7338F3" w:rsidRPr="006177D2" w:rsidRDefault="00974E60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7338F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32,718</w:t>
            </w:r>
          </w:p>
        </w:tc>
      </w:tr>
      <w:tr w:rsidR="00E61CF7" w:rsidRPr="006177D2" w:rsidTr="001466EA">
        <w:trPr>
          <w:trHeight w:val="119"/>
        </w:trPr>
        <w:tc>
          <w:tcPr>
            <w:tcW w:w="1890" w:type="dxa"/>
          </w:tcPr>
          <w:p w:rsidR="00E61CF7" w:rsidRPr="00C14C7D" w:rsidRDefault="00E61CF7" w:rsidP="006358FF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33,01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47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40,908</w:t>
            </w:r>
          </w:p>
        </w:tc>
        <w:tc>
          <w:tcPr>
            <w:tcW w:w="267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33,01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36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17A3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40,908</w:t>
            </w:r>
          </w:p>
        </w:tc>
        <w:tc>
          <w:tcPr>
            <w:tcW w:w="236" w:type="dxa"/>
          </w:tcPr>
          <w:p w:rsidR="00E61CF7" w:rsidRPr="006177D2" w:rsidRDefault="00E61CF7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E61CF7" w:rsidRPr="006177D2" w:rsidRDefault="00E61CF7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E61CF7" w:rsidRPr="006177D2" w:rsidRDefault="00E61CF7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33,01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70" w:type="dxa"/>
            <w:gridSpan w:val="2"/>
          </w:tcPr>
          <w:p w:rsidR="00E61CF7" w:rsidRPr="006177D2" w:rsidRDefault="00E61CF7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E61CF7" w:rsidRPr="006177D2" w:rsidRDefault="00E61CF7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74E60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40,908</w:t>
            </w:r>
          </w:p>
        </w:tc>
      </w:tr>
      <w:tr w:rsidR="00BB3005" w:rsidRPr="006177D2" w:rsidTr="001466EA">
        <w:tc>
          <w:tcPr>
            <w:tcW w:w="1890" w:type="dxa"/>
          </w:tcPr>
          <w:p w:rsidR="00BB3005" w:rsidRPr="004A248B" w:rsidRDefault="00BB3005" w:rsidP="006358FF">
            <w:pPr>
              <w:ind w:right="-115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24,340</w:t>
            </w:r>
          </w:p>
        </w:tc>
        <w:tc>
          <w:tcPr>
            <w:tcW w:w="24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22,837</w:t>
            </w:r>
          </w:p>
        </w:tc>
        <w:tc>
          <w:tcPr>
            <w:tcW w:w="26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24,340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17A3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22,837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BB3005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24,340</w:t>
            </w:r>
          </w:p>
        </w:tc>
        <w:tc>
          <w:tcPr>
            <w:tcW w:w="270" w:type="dxa"/>
            <w:gridSpan w:val="2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74E60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22,837</w:t>
            </w:r>
          </w:p>
        </w:tc>
      </w:tr>
      <w:tr w:rsidR="00BB3005" w:rsidRPr="006177D2" w:rsidTr="001466EA">
        <w:tc>
          <w:tcPr>
            <w:tcW w:w="1890" w:type="dxa"/>
          </w:tcPr>
          <w:p w:rsidR="00BB3005" w:rsidRPr="004A248B" w:rsidRDefault="00BB3005" w:rsidP="006358FF">
            <w:pPr>
              <w:ind w:right="-115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9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4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73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70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BB3005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70" w:type="dxa"/>
            <w:gridSpan w:val="2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  <w:tab w:val="left" w:pos="52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180,748</w:t>
            </w:r>
          </w:p>
        </w:tc>
      </w:tr>
      <w:tr w:rsidR="00BB3005" w:rsidRPr="006177D2" w:rsidTr="001466EA">
        <w:tc>
          <w:tcPr>
            <w:tcW w:w="1890" w:type="dxa"/>
          </w:tcPr>
          <w:p w:rsidR="00BB3005" w:rsidRPr="004A248B" w:rsidRDefault="00BB3005" w:rsidP="006358FF">
            <w:pPr>
              <w:ind w:right="-115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73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135,603</w:t>
            </w:r>
          </w:p>
        </w:tc>
        <w:tc>
          <w:tcPr>
            <w:tcW w:w="270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135,603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BB3005" w:rsidRPr="006177D2" w:rsidRDefault="00BB3005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70" w:type="dxa"/>
            <w:gridSpan w:val="2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135,603</w:t>
            </w:r>
          </w:p>
        </w:tc>
      </w:tr>
      <w:tr w:rsidR="00D55D35" w:rsidRPr="006177D2" w:rsidTr="001466EA">
        <w:tc>
          <w:tcPr>
            <w:tcW w:w="1890" w:type="dxa"/>
          </w:tcPr>
          <w:p w:rsidR="00D55D35" w:rsidRPr="004A248B" w:rsidRDefault="00D55D35" w:rsidP="006358FF">
            <w:pPr>
              <w:ind w:right="-115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11,203</w:t>
            </w:r>
          </w:p>
        </w:tc>
        <w:tc>
          <w:tcPr>
            <w:tcW w:w="242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11,017</w:t>
            </w:r>
          </w:p>
        </w:tc>
        <w:tc>
          <w:tcPr>
            <w:tcW w:w="236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11,203</w:t>
            </w:r>
          </w:p>
        </w:tc>
        <w:tc>
          <w:tcPr>
            <w:tcW w:w="236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:rsidR="00D55D35" w:rsidRPr="006177D2" w:rsidRDefault="00517A34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55D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11,017</w:t>
            </w:r>
          </w:p>
        </w:tc>
        <w:tc>
          <w:tcPr>
            <w:tcW w:w="236" w:type="dxa"/>
          </w:tcPr>
          <w:p w:rsidR="00D55D35" w:rsidRPr="006177D2" w:rsidRDefault="00D55D3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D55D35" w:rsidRPr="006177D2" w:rsidRDefault="00D55D35" w:rsidP="006358FF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D55D35" w:rsidRPr="006177D2" w:rsidRDefault="00D55D3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:rsidR="00D55D35" w:rsidRPr="006177D2" w:rsidRDefault="00D55D3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11,203</w:t>
            </w:r>
          </w:p>
        </w:tc>
        <w:tc>
          <w:tcPr>
            <w:tcW w:w="270" w:type="dxa"/>
            <w:gridSpan w:val="2"/>
          </w:tcPr>
          <w:p w:rsidR="00D55D35" w:rsidRPr="006177D2" w:rsidRDefault="00D55D3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</w:tcPr>
          <w:p w:rsidR="00D55D35" w:rsidRPr="006177D2" w:rsidRDefault="00974E60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D55D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11,017</w:t>
            </w:r>
          </w:p>
        </w:tc>
      </w:tr>
      <w:tr w:rsidR="00BB3005" w:rsidRPr="006177D2" w:rsidTr="001466EA">
        <w:tc>
          <w:tcPr>
            <w:tcW w:w="1890" w:type="dxa"/>
          </w:tcPr>
          <w:p w:rsidR="00BB3005" w:rsidRPr="006177D2" w:rsidRDefault="00BB3005" w:rsidP="006358FF">
            <w:pPr>
              <w:ind w:right="-115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10,111</w:t>
            </w:r>
          </w:p>
        </w:tc>
        <w:tc>
          <w:tcPr>
            <w:tcW w:w="24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21,889</w:t>
            </w:r>
          </w:p>
        </w:tc>
        <w:tc>
          <w:tcPr>
            <w:tcW w:w="26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3F25E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624</w:t>
            </w:r>
          </w:p>
        </w:tc>
        <w:tc>
          <w:tcPr>
            <w:tcW w:w="273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151</w:t>
            </w:r>
          </w:p>
        </w:tc>
        <w:tc>
          <w:tcPr>
            <w:tcW w:w="270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3F25E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3F25E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735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517A34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BB30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</w:t>
            </w:r>
            <w:r w:rsidR="00BB300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BB300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040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7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4,598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  <w:tab w:val="left" w:pos="555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</w:t>
            </w:r>
            <w:r w:rsidR="003F25E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410</w:t>
            </w:r>
          </w:p>
        </w:tc>
        <w:tc>
          <w:tcPr>
            <w:tcW w:w="270" w:type="dxa"/>
            <w:gridSpan w:val="2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005" w:rsidRPr="006177D2" w:rsidRDefault="00974E60" w:rsidP="006358FF">
            <w:pPr>
              <w:tabs>
                <w:tab w:val="clear" w:pos="454"/>
                <w:tab w:val="decimal" w:pos="436"/>
                <w:tab w:val="left" w:pos="52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70436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</w:t>
            </w:r>
            <w:r w:rsidR="00BB300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70436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638</w:t>
            </w:r>
          </w:p>
        </w:tc>
      </w:tr>
      <w:tr w:rsidR="00BB3005" w:rsidRPr="006177D2" w:rsidTr="001466EA">
        <w:tc>
          <w:tcPr>
            <w:tcW w:w="1890" w:type="dxa"/>
          </w:tcPr>
          <w:p w:rsidR="00BB3005" w:rsidRPr="006177D2" w:rsidRDefault="00BB3005" w:rsidP="006358FF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339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452</w:t>
            </w:r>
          </w:p>
        </w:tc>
        <w:tc>
          <w:tcPr>
            <w:tcW w:w="24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355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019</w:t>
            </w:r>
          </w:p>
        </w:tc>
        <w:tc>
          <w:tcPr>
            <w:tcW w:w="267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3F25E8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96796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752</w:t>
            </w:r>
          </w:p>
        </w:tc>
        <w:tc>
          <w:tcPr>
            <w:tcW w:w="273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333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502</w:t>
            </w:r>
          </w:p>
        </w:tc>
        <w:tc>
          <w:tcPr>
            <w:tcW w:w="270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BB3005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B30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11,203</w:t>
            </w:r>
          </w:p>
        </w:tc>
        <w:tc>
          <w:tcPr>
            <w:tcW w:w="242" w:type="dxa"/>
          </w:tcPr>
          <w:p w:rsidR="00BB3005" w:rsidRPr="00BB3005" w:rsidRDefault="00BB300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BB3005" w:rsidRDefault="00BB3005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B30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11,017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3F25E8" w:rsidP="006358FF">
            <w:pPr>
              <w:tabs>
                <w:tab w:val="clear" w:pos="454"/>
                <w:tab w:val="decimal" w:pos="44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 w:rsidR="0096796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407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699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538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76" w:type="dxa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4,598</w:t>
            </w:r>
          </w:p>
        </w:tc>
        <w:tc>
          <w:tcPr>
            <w:tcW w:w="236" w:type="dxa"/>
          </w:tcPr>
          <w:p w:rsidR="00BB3005" w:rsidRPr="006177D2" w:rsidRDefault="00BB3005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3F25E8" w:rsidP="006358FF">
            <w:pPr>
              <w:tabs>
                <w:tab w:val="clear" w:pos="454"/>
                <w:tab w:val="clear" w:pos="680"/>
                <w:tab w:val="decimal" w:pos="436"/>
                <w:tab w:val="left" w:pos="55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 w:rsidR="0096796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082</w:t>
            </w:r>
          </w:p>
        </w:tc>
        <w:tc>
          <w:tcPr>
            <w:tcW w:w="270" w:type="dxa"/>
            <w:gridSpan w:val="2"/>
          </w:tcPr>
          <w:p w:rsidR="00BB3005" w:rsidRPr="006177D2" w:rsidRDefault="00BB3005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3005" w:rsidRPr="006177D2" w:rsidRDefault="00BB3005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70</w:t>
            </w:r>
            <w:r w:rsidR="0070436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70436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136</w:t>
            </w:r>
          </w:p>
        </w:tc>
      </w:tr>
      <w:tr w:rsidR="00BB3005" w:rsidRPr="008F3131" w:rsidTr="001466EA">
        <w:trPr>
          <w:trHeight w:val="87"/>
        </w:trPr>
        <w:tc>
          <w:tcPr>
            <w:tcW w:w="1890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cs/>
                <w:lang w:eastAsia="en-GB"/>
              </w:rPr>
            </w:pPr>
          </w:p>
        </w:tc>
        <w:tc>
          <w:tcPr>
            <w:tcW w:w="809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7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6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4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8" w:type="dxa"/>
            <w:gridSpan w:val="2"/>
          </w:tcPr>
          <w:p w:rsidR="00BB3005" w:rsidRPr="008F3131" w:rsidRDefault="00BB3005" w:rsidP="006358FF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FB01EA" w:rsidRPr="006177D2" w:rsidTr="001466EA">
        <w:trPr>
          <w:trHeight w:val="87"/>
        </w:trPr>
        <w:tc>
          <w:tcPr>
            <w:tcW w:w="1890" w:type="dxa"/>
          </w:tcPr>
          <w:p w:rsidR="00FB01EA" w:rsidRPr="006177D2" w:rsidRDefault="00FB01EA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8" w:type="dxa"/>
            <w:gridSpan w:val="2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FB01EA" w:rsidRPr="006177D2" w:rsidTr="001466EA">
        <w:trPr>
          <w:trHeight w:val="87"/>
        </w:trPr>
        <w:tc>
          <w:tcPr>
            <w:tcW w:w="1890" w:type="dxa"/>
            <w:vAlign w:val="bottom"/>
          </w:tcPr>
          <w:p w:rsidR="00FB01EA" w:rsidRPr="006177D2" w:rsidRDefault="00FB01EA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:rsidR="00FB01EA" w:rsidRPr="006177D2" w:rsidRDefault="00AE72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184</w:t>
            </w:r>
            <w:r w:rsidR="00FB01E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645</w:t>
            </w:r>
          </w:p>
        </w:tc>
        <w:tc>
          <w:tcPr>
            <w:tcW w:w="247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FB01EA" w:rsidRPr="006177D2" w:rsidRDefault="00AE72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</w:t>
            </w:r>
            <w:r w:rsidR="00FB01E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640</w:t>
            </w:r>
          </w:p>
        </w:tc>
        <w:tc>
          <w:tcPr>
            <w:tcW w:w="267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FB01EA" w:rsidRPr="006177D2" w:rsidRDefault="00AE72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561</w:t>
            </w:r>
            <w:r w:rsidR="00FB01E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929</w:t>
            </w:r>
          </w:p>
        </w:tc>
        <w:tc>
          <w:tcPr>
            <w:tcW w:w="273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FB01EA" w:rsidRPr="006177D2" w:rsidRDefault="00AE72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333</w:t>
            </w:r>
            <w:r w:rsidR="00FB01E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286</w:t>
            </w:r>
          </w:p>
        </w:tc>
        <w:tc>
          <w:tcPr>
            <w:tcW w:w="270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-</w:t>
            </w:r>
          </w:p>
        </w:tc>
        <w:tc>
          <w:tcPr>
            <w:tcW w:w="242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746,</w:t>
            </w:r>
            <w:r w:rsidR="002A714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574</w:t>
            </w:r>
          </w:p>
        </w:tc>
        <w:tc>
          <w:tcPr>
            <w:tcW w:w="236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51</w:t>
            </w:r>
            <w:r w:rsidR="002A714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2A714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926</w:t>
            </w:r>
          </w:p>
        </w:tc>
        <w:tc>
          <w:tcPr>
            <w:tcW w:w="236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356</w:t>
            </w:r>
          </w:p>
        </w:tc>
        <w:tc>
          <w:tcPr>
            <w:tcW w:w="276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1,291</w:t>
            </w:r>
          </w:p>
        </w:tc>
        <w:tc>
          <w:tcPr>
            <w:tcW w:w="236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FB01EA" w:rsidRPr="006177D2" w:rsidRDefault="00FB01EA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74</w:t>
            </w:r>
            <w:r w:rsidR="002A714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2A714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930</w:t>
            </w:r>
          </w:p>
        </w:tc>
        <w:tc>
          <w:tcPr>
            <w:tcW w:w="236" w:type="dxa"/>
            <w:vAlign w:val="bottom"/>
          </w:tcPr>
          <w:p w:rsidR="00FB01EA" w:rsidRPr="006177D2" w:rsidRDefault="00FB01EA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8" w:type="dxa"/>
            <w:gridSpan w:val="2"/>
          </w:tcPr>
          <w:p w:rsidR="00FB01EA" w:rsidRPr="006177D2" w:rsidRDefault="00FB01EA" w:rsidP="006358FF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51</w:t>
            </w:r>
            <w:r w:rsidR="002A714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2A714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217</w:t>
            </w:r>
          </w:p>
        </w:tc>
      </w:tr>
      <w:tr w:rsidR="002A7147" w:rsidRPr="006177D2" w:rsidTr="001466EA">
        <w:trPr>
          <w:trHeight w:val="87"/>
        </w:trPr>
        <w:tc>
          <w:tcPr>
            <w:tcW w:w="1890" w:type="dxa"/>
            <w:vAlign w:val="bottom"/>
          </w:tcPr>
          <w:p w:rsidR="002A7147" w:rsidRPr="006177D2" w:rsidRDefault="002A7147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154,807</w:t>
            </w:r>
          </w:p>
        </w:tc>
        <w:tc>
          <w:tcPr>
            <w:tcW w:w="247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174,379</w:t>
            </w:r>
          </w:p>
        </w:tc>
        <w:tc>
          <w:tcPr>
            <w:tcW w:w="267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</w:t>
            </w:r>
            <w:r w:rsidR="003F25E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823</w:t>
            </w:r>
          </w:p>
        </w:tc>
        <w:tc>
          <w:tcPr>
            <w:tcW w:w="273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216</w:t>
            </w:r>
          </w:p>
        </w:tc>
        <w:tc>
          <w:tcPr>
            <w:tcW w:w="270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11,203</w:t>
            </w:r>
          </w:p>
        </w:tc>
        <w:tc>
          <w:tcPr>
            <w:tcW w:w="242" w:type="dxa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11,017</w:t>
            </w:r>
          </w:p>
        </w:tc>
        <w:tc>
          <w:tcPr>
            <w:tcW w:w="236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2A7147" w:rsidRPr="006177D2" w:rsidRDefault="003F25E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79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679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833</w:t>
            </w:r>
          </w:p>
        </w:tc>
        <w:tc>
          <w:tcPr>
            <w:tcW w:w="236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185,612</w:t>
            </w:r>
          </w:p>
        </w:tc>
        <w:tc>
          <w:tcPr>
            <w:tcW w:w="236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2,319</w:t>
            </w:r>
          </w:p>
        </w:tc>
        <w:tc>
          <w:tcPr>
            <w:tcW w:w="276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3,307</w:t>
            </w:r>
          </w:p>
        </w:tc>
        <w:tc>
          <w:tcPr>
            <w:tcW w:w="236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:rsidR="002A7147" w:rsidRPr="006177D2" w:rsidRDefault="002A7147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18</w:t>
            </w:r>
            <w:r w:rsidR="003074B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  <w:r w:rsidR="003F25E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074B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152</w:t>
            </w:r>
          </w:p>
        </w:tc>
        <w:tc>
          <w:tcPr>
            <w:tcW w:w="236" w:type="dxa"/>
            <w:vAlign w:val="bottom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8" w:type="dxa"/>
            <w:gridSpan w:val="2"/>
          </w:tcPr>
          <w:p w:rsidR="002A7147" w:rsidRPr="006177D2" w:rsidRDefault="002A7147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188,919</w:t>
            </w:r>
          </w:p>
        </w:tc>
      </w:tr>
      <w:tr w:rsidR="00AE72EA" w:rsidRPr="006177D2" w:rsidTr="001466EA">
        <w:tc>
          <w:tcPr>
            <w:tcW w:w="1890" w:type="dxa"/>
            <w:hideMark/>
          </w:tcPr>
          <w:p w:rsidR="00AE72EA" w:rsidRPr="006177D2" w:rsidRDefault="00AE72EA" w:rsidP="006358FF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left" w:pos="182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339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452</w:t>
            </w:r>
          </w:p>
        </w:tc>
        <w:tc>
          <w:tcPr>
            <w:tcW w:w="247" w:type="dxa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355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019</w:t>
            </w:r>
          </w:p>
        </w:tc>
        <w:tc>
          <w:tcPr>
            <w:tcW w:w="267" w:type="dxa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967964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</w:t>
            </w:r>
            <w:r w:rsidR="003F25E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752</w:t>
            </w:r>
          </w:p>
        </w:tc>
        <w:tc>
          <w:tcPr>
            <w:tcW w:w="273" w:type="dxa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333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502</w:t>
            </w:r>
          </w:p>
        </w:tc>
        <w:tc>
          <w:tcPr>
            <w:tcW w:w="270" w:type="dxa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227"/>
                <w:tab w:val="clear" w:pos="454"/>
                <w:tab w:val="left" w:pos="268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B30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D55D3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</w:t>
            </w:r>
            <w:r w:rsidRPr="00BB30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11,203</w:t>
            </w:r>
          </w:p>
        </w:tc>
        <w:tc>
          <w:tcPr>
            <w:tcW w:w="242" w:type="dxa"/>
          </w:tcPr>
          <w:p w:rsidR="00AE72EA" w:rsidRPr="006177D2" w:rsidRDefault="00AE72EA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D55D35" w:rsidP="006358FF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</w:t>
            </w:r>
            <w:r w:rsidR="00AE72EA" w:rsidRPr="00BB30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11,017</w:t>
            </w:r>
          </w:p>
        </w:tc>
        <w:tc>
          <w:tcPr>
            <w:tcW w:w="236" w:type="dxa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 w:rsidR="0096796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26,407</w:t>
            </w:r>
          </w:p>
        </w:tc>
        <w:tc>
          <w:tcPr>
            <w:tcW w:w="236" w:type="dxa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699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538</w:t>
            </w:r>
          </w:p>
        </w:tc>
        <w:tc>
          <w:tcPr>
            <w:tcW w:w="236" w:type="dxa"/>
          </w:tcPr>
          <w:p w:rsidR="00AE72EA" w:rsidRPr="006177D2" w:rsidRDefault="00AE72EA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decimal" w:pos="379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76" w:type="dxa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pStyle w:val="acctfourfigures"/>
              <w:tabs>
                <w:tab w:val="decimal" w:pos="4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4,598</w:t>
            </w:r>
          </w:p>
        </w:tc>
        <w:tc>
          <w:tcPr>
            <w:tcW w:w="236" w:type="dxa"/>
          </w:tcPr>
          <w:p w:rsidR="00AE72EA" w:rsidRPr="006177D2" w:rsidRDefault="00AE72EA" w:rsidP="006358FF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clear" w:pos="680"/>
                <w:tab w:val="decimal" w:pos="436"/>
                <w:tab w:val="left" w:pos="55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 w:rsidR="003074B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</w:t>
            </w:r>
            <w:r w:rsidR="003F25E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3074B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082</w:t>
            </w:r>
          </w:p>
        </w:tc>
        <w:tc>
          <w:tcPr>
            <w:tcW w:w="270" w:type="dxa"/>
            <w:gridSpan w:val="2"/>
          </w:tcPr>
          <w:p w:rsidR="00AE72EA" w:rsidRPr="006177D2" w:rsidRDefault="00AE72EA" w:rsidP="006358F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72EA" w:rsidRPr="006177D2" w:rsidRDefault="00AE72EA" w:rsidP="006358FF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136</w:t>
            </w:r>
          </w:p>
        </w:tc>
      </w:tr>
    </w:tbl>
    <w:p w:rsidR="00165BFC" w:rsidRDefault="00165BFC" w:rsidP="00B43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  <w:sectPr w:rsidR="00165BFC" w:rsidSect="00165BFC">
          <w:headerReference w:type="default" r:id="rId20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:rsidR="003721BB" w:rsidRDefault="003721BB" w:rsidP="002B05E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OLE_LINK4"/>
      <w:r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3721BB" w:rsidRPr="00F81B5D" w:rsidRDefault="003721BB" w:rsidP="003721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3721BB" w:rsidRDefault="003721BB" w:rsidP="0037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8620B8">
        <w:rPr>
          <w:rFonts w:ascii="Angsana New" w:hAnsi="Angsana New"/>
          <w:spacing w:val="6"/>
          <w:sz w:val="30"/>
          <w:szCs w:val="30"/>
        </w:rPr>
        <w:t>31</w:t>
      </w:r>
      <w:r w:rsidRPr="00953BB3">
        <w:rPr>
          <w:rFonts w:ascii="Angsana New" w:hAnsi="Angsana New"/>
          <w:spacing w:val="6"/>
          <w:sz w:val="30"/>
          <w:szCs w:val="30"/>
        </w:rPr>
        <w:t xml:space="preserve"> </w:t>
      </w:r>
      <w:r w:rsidRPr="00953BB3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 คำนวณจากกำไรสำหรับงวดที่เป็นส่วนของ</w:t>
      </w:r>
      <w:r w:rsidRPr="005A74D3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และจำนวนหุ้นสามัญที่ออกจำหน่ายแล้วระหว่างงวด โดยแสดงการคำนวณดังนี้</w:t>
      </w:r>
    </w:p>
    <w:p w:rsidR="003721BB" w:rsidRPr="00F81B5D" w:rsidRDefault="003721BB" w:rsidP="0037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70"/>
        <w:gridCol w:w="1053"/>
        <w:gridCol w:w="236"/>
        <w:gridCol w:w="1093"/>
        <w:gridCol w:w="236"/>
        <w:gridCol w:w="1081"/>
      </w:tblGrid>
      <w:tr w:rsidR="003721BB" w:rsidRPr="00BA3B87" w:rsidTr="0077516D">
        <w:tc>
          <w:tcPr>
            <w:tcW w:w="4230" w:type="dxa"/>
          </w:tcPr>
          <w:p w:rsidR="003721BB" w:rsidRPr="00BA3B87" w:rsidRDefault="003721BB" w:rsidP="0077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721BB" w:rsidRPr="00BA3B87" w:rsidTr="0077516D">
        <w:tc>
          <w:tcPr>
            <w:tcW w:w="423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  <w:shd w:val="clear" w:color="auto" w:fill="auto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721BB" w:rsidRPr="00BA3B87" w:rsidTr="0077516D">
        <w:tc>
          <w:tcPr>
            <w:tcW w:w="423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6" w:type="dxa"/>
            <w:gridSpan w:val="7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721BB" w:rsidRPr="00BA3B87" w:rsidTr="0077516D">
        <w:tc>
          <w:tcPr>
            <w:tcW w:w="423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กำไรสำหรับงวดที่เป็นส่วนของผู้ถือหุ้นบริษัทใหญ่</w:t>
            </w:r>
          </w:p>
        </w:tc>
        <w:tc>
          <w:tcPr>
            <w:tcW w:w="1107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D086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D086F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39" w:right="-2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78,338</w:t>
            </w:r>
          </w:p>
        </w:tc>
        <w:tc>
          <w:tcPr>
            <w:tcW w:w="236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294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3721BB" w:rsidRPr="00BA3B87" w:rsidTr="0077516D">
        <w:tc>
          <w:tcPr>
            <w:tcW w:w="423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36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721BB" w:rsidRPr="00BA3B87" w:rsidTr="0077516D">
        <w:tc>
          <w:tcPr>
            <w:tcW w:w="423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36" w:type="dxa"/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3721BB" w:rsidRPr="00BA3B87" w:rsidRDefault="003721BB" w:rsidP="00775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</w:tr>
    </w:tbl>
    <w:p w:rsidR="003721BB" w:rsidRPr="00F81B5D" w:rsidRDefault="003721BB" w:rsidP="0037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:rsidR="00543709" w:rsidRDefault="00543709" w:rsidP="00A52CD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:rsidR="00543709" w:rsidRPr="00F81B5D" w:rsidRDefault="00543709" w:rsidP="0054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:rsidR="00DA1F7C" w:rsidRPr="00DA1F7C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DA1F7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A1F7C" w:rsidRPr="006A5E13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i/>
          <w:iCs/>
          <w:sz w:val="24"/>
          <w:szCs w:val="24"/>
        </w:rPr>
      </w:pPr>
    </w:p>
    <w:p w:rsidR="00DA1F7C" w:rsidRPr="00DA1F7C" w:rsidRDefault="00DA1F7C" w:rsidP="00DA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A1F7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DA6155">
        <w:rPr>
          <w:rFonts w:ascii="Angsana New" w:hAnsi="Angsana New"/>
          <w:sz w:val="30"/>
          <w:szCs w:val="30"/>
        </w:rPr>
        <w:t xml:space="preserve"> </w:t>
      </w:r>
      <w:r w:rsidR="00DA6155">
        <w:rPr>
          <w:rFonts w:ascii="Angsana New" w:hAnsi="Angsana New" w:hint="cs"/>
          <w:sz w:val="30"/>
          <w:szCs w:val="30"/>
          <w:cs/>
        </w:rPr>
        <w:t>ร</w:t>
      </w:r>
      <w:r w:rsidRPr="00DA1F7C">
        <w:rPr>
          <w:rFonts w:ascii="Angsana New" w:hAnsi="Angsana New"/>
          <w:sz w:val="30"/>
          <w:szCs w:val="30"/>
          <w:cs/>
        </w:rPr>
        <w:t>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43709" w:rsidRPr="0085669C" w:rsidRDefault="00543709" w:rsidP="0054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962"/>
        <w:gridCol w:w="236"/>
        <w:gridCol w:w="949"/>
        <w:gridCol w:w="236"/>
        <w:gridCol w:w="10"/>
        <w:gridCol w:w="1062"/>
        <w:gridCol w:w="10"/>
        <w:gridCol w:w="226"/>
        <w:gridCol w:w="11"/>
        <w:gridCol w:w="867"/>
        <w:gridCol w:w="16"/>
        <w:gridCol w:w="220"/>
        <w:gridCol w:w="17"/>
        <w:gridCol w:w="950"/>
        <w:gridCol w:w="48"/>
        <w:gridCol w:w="89"/>
      </w:tblGrid>
      <w:tr w:rsidR="00A34F60" w:rsidRPr="002924C2" w:rsidTr="00F81B5D">
        <w:trPr>
          <w:gridAfter w:val="2"/>
          <w:wAfter w:w="137" w:type="dxa"/>
          <w:tblHeader/>
        </w:trPr>
        <w:tc>
          <w:tcPr>
            <w:tcW w:w="3523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2" w:type="dxa"/>
            <w:gridSpan w:val="14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F60" w:rsidRPr="002924C2" w:rsidTr="00F81B5D">
        <w:trPr>
          <w:gridAfter w:val="1"/>
          <w:wAfter w:w="89" w:type="dxa"/>
          <w:tblHeader/>
        </w:trPr>
        <w:tc>
          <w:tcPr>
            <w:tcW w:w="3523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4F60" w:rsidRPr="002924C2" w:rsidTr="00F81B5D">
        <w:trPr>
          <w:tblHeader/>
        </w:trPr>
        <w:tc>
          <w:tcPr>
            <w:tcW w:w="3523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4F60" w:rsidRPr="002924C2" w:rsidTr="00F81B5D">
        <w:trPr>
          <w:gridAfter w:val="2"/>
          <w:wAfter w:w="137" w:type="dxa"/>
          <w:tblHeader/>
        </w:trPr>
        <w:tc>
          <w:tcPr>
            <w:tcW w:w="3523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2" w:type="dxa"/>
            <w:gridSpan w:val="14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34F60" w:rsidRPr="002924C2" w:rsidTr="000765E6">
        <w:tc>
          <w:tcPr>
            <w:tcW w:w="3523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4F60" w:rsidRPr="002924C2" w:rsidTr="000765E6">
        <w:tc>
          <w:tcPr>
            <w:tcW w:w="3523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D5338" w:rsidRPr="002924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85E07"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4F60" w:rsidRPr="002924C2" w:rsidTr="000765E6">
        <w:tc>
          <w:tcPr>
            <w:tcW w:w="3523" w:type="dxa"/>
            <w:shd w:val="clear" w:color="auto" w:fill="auto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  <w:r w:rsidR="008D7863" w:rsidRPr="002924C2">
              <w:rPr>
                <w:rFonts w:ascii="Angsana New" w:hAnsi="Angsana New"/>
                <w:sz w:val="30"/>
                <w:szCs w:val="30"/>
              </w:rPr>
              <w:t>62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8D7863" w:rsidRPr="002924C2">
              <w:rPr>
                <w:rFonts w:ascii="Angsana New" w:hAnsi="Angsana New"/>
                <w:sz w:val="30"/>
                <w:szCs w:val="30"/>
              </w:rPr>
              <w:t>5</w:t>
            </w:r>
            <w:r w:rsidRPr="002924C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A34F60" w:rsidRPr="002924C2" w:rsidRDefault="00A34F60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A34F60" w:rsidRPr="002924C2" w:rsidRDefault="00A34F60" w:rsidP="00FE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  <w:r w:rsidR="008D7863" w:rsidRPr="002924C2">
              <w:rPr>
                <w:rFonts w:ascii="Angsana New" w:hAnsi="Angsana New"/>
                <w:sz w:val="30"/>
                <w:szCs w:val="30"/>
              </w:rPr>
              <w:t>55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8D7863" w:rsidRPr="002924C2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A34F60" w:rsidRPr="002924C2" w:rsidRDefault="00A34F60" w:rsidP="00DE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A34F60" w:rsidRPr="002924C2" w:rsidRDefault="008D7863" w:rsidP="00FE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155,455</w:t>
            </w:r>
          </w:p>
        </w:tc>
      </w:tr>
      <w:tr w:rsidR="007A7EEF" w:rsidRPr="002924C2" w:rsidTr="000765E6">
        <w:tc>
          <w:tcPr>
            <w:tcW w:w="3523" w:type="dxa"/>
            <w:shd w:val="clear" w:color="auto" w:fill="auto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7A7EEF" w:rsidRPr="002924C2" w:rsidRDefault="007A7EE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7A7EEF" w:rsidRPr="002924C2" w:rsidRDefault="007A7EE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</w:t>
            </w:r>
            <w:r w:rsidR="0084564E" w:rsidRPr="002924C2">
              <w:rPr>
                <w:rFonts w:ascii="Angsana New" w:hAnsi="Angsana New"/>
                <w:sz w:val="30"/>
                <w:szCs w:val="30"/>
              </w:rPr>
              <w:t>9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84564E" w:rsidRPr="002924C2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7A7EEF" w:rsidRPr="002924C2" w:rsidRDefault="007A7EEF" w:rsidP="00DE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7A7EEF" w:rsidRPr="002924C2" w:rsidRDefault="007A7EEF" w:rsidP="005C1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</w:t>
            </w:r>
            <w:r w:rsidR="00DD3C2A" w:rsidRPr="002924C2">
              <w:rPr>
                <w:rFonts w:ascii="Angsana New" w:hAnsi="Angsana New"/>
                <w:sz w:val="30"/>
                <w:szCs w:val="30"/>
              </w:rPr>
              <w:t>9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DD3C2A" w:rsidRPr="002924C2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7A7EEF" w:rsidRPr="002924C2" w:rsidTr="000765E6">
        <w:tc>
          <w:tcPr>
            <w:tcW w:w="3523" w:type="dxa"/>
            <w:shd w:val="clear" w:color="auto" w:fill="auto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7A7EEF" w:rsidRPr="002924C2" w:rsidRDefault="007A7EE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7A7EEF" w:rsidRPr="002924C2" w:rsidRDefault="007A7EE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B74E6" w:rsidRPr="002924C2">
              <w:rPr>
                <w:rFonts w:ascii="Angsana New" w:hAnsi="Angsana New"/>
                <w:sz w:val="30"/>
                <w:szCs w:val="30"/>
              </w:rPr>
              <w:t>5</w:t>
            </w:r>
            <w:r w:rsidRPr="002924C2">
              <w:rPr>
                <w:rFonts w:ascii="Angsana New" w:hAnsi="Angsana New"/>
                <w:sz w:val="30"/>
                <w:szCs w:val="30"/>
              </w:rPr>
              <w:t>,0</w:t>
            </w:r>
            <w:r w:rsidR="00AB74E6" w:rsidRPr="002924C2">
              <w:rPr>
                <w:rFonts w:ascii="Angsana New" w:hAnsi="Angsana New"/>
                <w:sz w:val="30"/>
                <w:szCs w:val="30"/>
              </w:rPr>
              <w:t>02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7A7EEF" w:rsidRPr="002924C2" w:rsidRDefault="007A7EEF" w:rsidP="00DE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7A7EEF" w:rsidRPr="002924C2" w:rsidRDefault="007A7EEF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B74E6" w:rsidRPr="002924C2">
              <w:rPr>
                <w:rFonts w:ascii="Angsana New" w:hAnsi="Angsana New"/>
                <w:sz w:val="30"/>
                <w:szCs w:val="30"/>
              </w:rPr>
              <w:t>5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AB74E6" w:rsidRPr="002924C2">
              <w:rPr>
                <w:rFonts w:ascii="Angsana New" w:hAnsi="Angsana New"/>
                <w:sz w:val="30"/>
                <w:szCs w:val="30"/>
              </w:rPr>
              <w:t>002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84121" w:rsidRPr="002924C2" w:rsidTr="000765E6">
        <w:tc>
          <w:tcPr>
            <w:tcW w:w="3523" w:type="dxa"/>
            <w:shd w:val="clear" w:color="auto" w:fill="auto"/>
          </w:tcPr>
          <w:p w:rsidR="00184121" w:rsidRPr="002924C2" w:rsidRDefault="009165FC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184121" w:rsidRPr="002924C2" w:rsidRDefault="00C640B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4121" w:rsidRPr="002924C2" w:rsidRDefault="00184121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184121" w:rsidRPr="002924C2" w:rsidRDefault="00C640B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4121" w:rsidRPr="002924C2" w:rsidRDefault="00184121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184121" w:rsidRPr="002924C2" w:rsidRDefault="00DD3C2A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(2,168)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84121" w:rsidRPr="002924C2" w:rsidRDefault="00184121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184121" w:rsidRPr="002924C2" w:rsidRDefault="00671714" w:rsidP="00C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84121" w:rsidRPr="002924C2" w:rsidRDefault="00184121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184121" w:rsidRPr="002924C2" w:rsidRDefault="00DD3C2A" w:rsidP="00BE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</w:t>
            </w:r>
            <w:r w:rsidR="00D579DE" w:rsidRPr="002924C2">
              <w:rPr>
                <w:rFonts w:ascii="Angsana New" w:hAnsi="Angsana New"/>
                <w:sz w:val="30"/>
                <w:szCs w:val="30"/>
              </w:rPr>
              <w:t>2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D579DE" w:rsidRPr="002924C2">
              <w:rPr>
                <w:rFonts w:ascii="Angsana New" w:hAnsi="Angsana New"/>
                <w:sz w:val="30"/>
                <w:szCs w:val="30"/>
              </w:rPr>
              <w:t>168</w:t>
            </w:r>
            <w:r w:rsidRPr="002924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7EEF" w:rsidRPr="002924C2" w:rsidTr="000765E6">
        <w:tc>
          <w:tcPr>
            <w:tcW w:w="3523" w:type="dxa"/>
            <w:shd w:val="clear" w:color="auto" w:fill="auto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 xml:space="preserve">31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A7EEF" w:rsidRPr="002924C2" w:rsidTr="000765E6">
        <w:tc>
          <w:tcPr>
            <w:tcW w:w="3523" w:type="dxa"/>
            <w:shd w:val="clear" w:color="auto" w:fill="auto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7A7EEF" w:rsidRPr="002924C2" w:rsidRDefault="007A7EEF" w:rsidP="0010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7A7EEF" w:rsidRPr="002924C2" w:rsidRDefault="007A7EEF" w:rsidP="00803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7A7EEF" w:rsidRPr="002924C2" w:rsidRDefault="007A7EEF" w:rsidP="0010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A7EEF" w:rsidRPr="002924C2" w:rsidRDefault="007A7EE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7A7EEF" w:rsidRPr="002924C2" w:rsidRDefault="007A7EEF" w:rsidP="00B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190C8B" w:rsidRPr="002924C2" w:rsidTr="000765E6">
        <w:tc>
          <w:tcPr>
            <w:tcW w:w="3523" w:type="dxa"/>
            <w:shd w:val="clear" w:color="auto" w:fill="auto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190C8B" w:rsidRPr="002924C2" w:rsidRDefault="00190C8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</w:t>
            </w:r>
            <w:r w:rsidR="00AE71ED">
              <w:rPr>
                <w:rFonts w:ascii="Angsana New" w:hAnsi="Angsana New"/>
                <w:sz w:val="30"/>
                <w:szCs w:val="30"/>
              </w:rPr>
              <w:t>8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AE71ED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190C8B" w:rsidRPr="002924C2" w:rsidRDefault="00190C8B" w:rsidP="00B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</w:t>
            </w:r>
            <w:r w:rsidR="00AE71ED">
              <w:rPr>
                <w:rFonts w:ascii="Angsana New" w:hAnsi="Angsana New"/>
                <w:sz w:val="30"/>
                <w:szCs w:val="30"/>
              </w:rPr>
              <w:t>8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AE71ED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4F3536" w:rsidRPr="002924C2" w:rsidTr="000765E6">
        <w:tc>
          <w:tcPr>
            <w:tcW w:w="3523" w:type="dxa"/>
            <w:shd w:val="clear" w:color="auto" w:fill="auto"/>
          </w:tcPr>
          <w:p w:rsidR="004F3536" w:rsidRPr="002924C2" w:rsidRDefault="004F3536" w:rsidP="004F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4F3536" w:rsidRPr="002924C2" w:rsidRDefault="004F3536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3536" w:rsidRPr="002924C2" w:rsidRDefault="004F3536" w:rsidP="004F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4F3536" w:rsidRPr="002924C2" w:rsidRDefault="004F3536" w:rsidP="0010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3536" w:rsidRPr="002924C2" w:rsidRDefault="004F3536" w:rsidP="004F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4F3536" w:rsidRPr="002924C2" w:rsidRDefault="004F3536" w:rsidP="003C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/>
                <w:sz w:val="30"/>
                <w:szCs w:val="30"/>
              </w:rPr>
              <w:t>10,890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4F3536" w:rsidRPr="002924C2" w:rsidRDefault="004F3536" w:rsidP="004F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4F3536" w:rsidRPr="002924C2" w:rsidRDefault="004F3536" w:rsidP="0010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4F3536" w:rsidRPr="002924C2" w:rsidRDefault="004F3536" w:rsidP="004F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4F3536" w:rsidRPr="002924C2" w:rsidRDefault="004F3536" w:rsidP="003C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/>
                <w:sz w:val="30"/>
                <w:szCs w:val="30"/>
              </w:rPr>
              <w:t>10,890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0C8B" w:rsidRPr="002924C2" w:rsidTr="000765E6">
        <w:tc>
          <w:tcPr>
            <w:tcW w:w="3523" w:type="dxa"/>
            <w:shd w:val="clear" w:color="auto" w:fill="auto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190C8B" w:rsidRPr="002924C2" w:rsidRDefault="00190C8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</w:t>
            </w:r>
            <w:r w:rsidR="00A81D07" w:rsidRPr="002924C2">
              <w:rPr>
                <w:rFonts w:ascii="Angsana New" w:hAnsi="Angsana New"/>
                <w:sz w:val="30"/>
                <w:szCs w:val="30"/>
              </w:rPr>
              <w:t>2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A81D07" w:rsidRPr="002924C2">
              <w:rPr>
                <w:rFonts w:ascii="Angsana New" w:hAnsi="Angsana New"/>
                <w:sz w:val="30"/>
                <w:szCs w:val="30"/>
              </w:rPr>
              <w:t>125</w:t>
            </w:r>
            <w:r w:rsidRPr="002924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190C8B" w:rsidRPr="002924C2" w:rsidRDefault="00190C8B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</w:t>
            </w:r>
            <w:r w:rsidR="00A81D07" w:rsidRPr="002924C2">
              <w:rPr>
                <w:rFonts w:ascii="Angsana New" w:hAnsi="Angsana New"/>
                <w:sz w:val="30"/>
                <w:szCs w:val="30"/>
              </w:rPr>
              <w:t>2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A81D07" w:rsidRPr="002924C2">
              <w:rPr>
                <w:rFonts w:ascii="Angsana New" w:hAnsi="Angsana New"/>
                <w:sz w:val="30"/>
                <w:szCs w:val="30"/>
              </w:rPr>
              <w:t>125</w:t>
            </w:r>
            <w:r w:rsidRPr="002924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6FD9" w:rsidRPr="002924C2" w:rsidTr="000765E6">
        <w:trPr>
          <w:trHeight w:val="254"/>
        </w:trPr>
        <w:tc>
          <w:tcPr>
            <w:tcW w:w="3523" w:type="dxa"/>
            <w:shd w:val="clear" w:color="auto" w:fill="auto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AE6FD9" w:rsidRPr="002924C2" w:rsidRDefault="00AE6FD9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AE6FD9" w:rsidRPr="002924C2" w:rsidRDefault="00AE6FD9" w:rsidP="0019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5E6" w:rsidRPr="002924C2" w:rsidTr="007A3203">
        <w:trPr>
          <w:trHeight w:val="254"/>
        </w:trPr>
        <w:tc>
          <w:tcPr>
            <w:tcW w:w="3523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9" w:type="dxa"/>
            <w:gridSpan w:val="16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765E6" w:rsidRPr="002924C2" w:rsidTr="007A3203">
        <w:trPr>
          <w:trHeight w:val="254"/>
        </w:trPr>
        <w:tc>
          <w:tcPr>
            <w:tcW w:w="3523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1" w:type="dxa"/>
            <w:gridSpan w:val="14"/>
            <w:shd w:val="clear" w:color="auto" w:fill="auto"/>
            <w:vAlign w:val="bottom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765E6" w:rsidRPr="002924C2" w:rsidTr="007A3203">
        <w:trPr>
          <w:trHeight w:val="254"/>
        </w:trPr>
        <w:tc>
          <w:tcPr>
            <w:tcW w:w="3523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765E6" w:rsidRPr="002924C2" w:rsidTr="007A3203">
        <w:trPr>
          <w:trHeight w:val="254"/>
        </w:trPr>
        <w:tc>
          <w:tcPr>
            <w:tcW w:w="3523" w:type="dxa"/>
            <w:shd w:val="clear" w:color="auto" w:fill="auto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9" w:type="dxa"/>
            <w:gridSpan w:val="16"/>
            <w:shd w:val="clear" w:color="auto" w:fill="auto"/>
            <w:vAlign w:val="bottom"/>
          </w:tcPr>
          <w:p w:rsidR="000765E6" w:rsidRPr="002924C2" w:rsidRDefault="000765E6" w:rsidP="0007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924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162,500</w:t>
            </w:r>
          </w:p>
        </w:tc>
        <w:tc>
          <w:tcPr>
            <w:tcW w:w="236" w:type="dxa"/>
            <w:shd w:val="clear" w:color="auto" w:fill="auto"/>
          </w:tcPr>
          <w:p w:rsidR="0091632B" w:rsidRPr="002924C2" w:rsidRDefault="0091632B" w:rsidP="0091632B">
            <w:pPr>
              <w:rPr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:rsidR="0091632B" w:rsidRPr="004C3A41" w:rsidRDefault="0091632B" w:rsidP="004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4C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1632B" w:rsidRPr="002924C2" w:rsidRDefault="0091632B" w:rsidP="0091632B">
            <w:pPr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91632B" w:rsidRPr="002924C2" w:rsidRDefault="0091632B" w:rsidP="00B35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155,455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1632B" w:rsidRPr="002924C2" w:rsidRDefault="0091632B" w:rsidP="0091632B">
            <w:pPr>
              <w:rPr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:rsidR="0091632B" w:rsidRPr="004C3A41" w:rsidRDefault="0091632B" w:rsidP="004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C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1632B" w:rsidRPr="002924C2" w:rsidRDefault="0091632B" w:rsidP="0091632B">
            <w:pPr>
              <w:rPr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</w:tcPr>
          <w:p w:rsidR="0091632B" w:rsidRPr="002924C2" w:rsidRDefault="0091632B" w:rsidP="00FF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155,455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FF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</w:t>
            </w:r>
            <w:r w:rsidR="004926C7">
              <w:rPr>
                <w:rFonts w:ascii="Angsana New" w:hAnsi="Angsana New"/>
                <w:sz w:val="30"/>
                <w:szCs w:val="30"/>
              </w:rPr>
              <w:t>9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4926C7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</w:t>
            </w:r>
            <w:r w:rsidR="004926C7">
              <w:rPr>
                <w:rFonts w:ascii="Angsana New" w:hAnsi="Angsana New"/>
                <w:sz w:val="30"/>
                <w:szCs w:val="30"/>
              </w:rPr>
              <w:t>9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4926C7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A7EA2" w:rsidRPr="002924C2">
              <w:rPr>
                <w:rFonts w:ascii="Angsana New" w:hAnsi="Angsana New"/>
                <w:sz w:val="30"/>
                <w:szCs w:val="30"/>
              </w:rPr>
              <w:t>5</w:t>
            </w:r>
            <w:r w:rsidRPr="002924C2">
              <w:rPr>
                <w:rFonts w:ascii="Angsana New" w:hAnsi="Angsana New"/>
                <w:sz w:val="30"/>
                <w:szCs w:val="30"/>
              </w:rPr>
              <w:t>,</w:t>
            </w:r>
            <w:r w:rsidR="005A7EA2" w:rsidRPr="002924C2">
              <w:rPr>
                <w:rFonts w:ascii="Angsana New" w:hAnsi="Angsana New"/>
                <w:sz w:val="30"/>
                <w:szCs w:val="30"/>
              </w:rPr>
              <w:t>002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A7EA2" w:rsidRPr="002924C2">
              <w:rPr>
                <w:rFonts w:ascii="Angsana New" w:hAnsi="Angsana New"/>
                <w:sz w:val="30"/>
                <w:szCs w:val="30"/>
              </w:rPr>
              <w:t>5</w:t>
            </w:r>
            <w:r w:rsidRPr="002924C2">
              <w:rPr>
                <w:rFonts w:ascii="Angsana New" w:hAnsi="Angsana New"/>
                <w:sz w:val="30"/>
                <w:szCs w:val="30"/>
              </w:rPr>
              <w:t>,0</w:t>
            </w:r>
            <w:r w:rsidR="005A7EA2" w:rsidRPr="002924C2">
              <w:rPr>
                <w:rFonts w:ascii="Angsana New" w:hAnsi="Angsana New"/>
                <w:sz w:val="30"/>
                <w:szCs w:val="30"/>
              </w:rPr>
              <w:t>02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(1,279)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FB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91632B" w:rsidRPr="002924C2" w:rsidRDefault="0091632B" w:rsidP="00B35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91632B" w:rsidRPr="002924C2" w:rsidRDefault="0091632B" w:rsidP="00FF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FB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/>
                <w:sz w:val="30"/>
                <w:szCs w:val="30"/>
              </w:rPr>
              <w:t>10,890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91632B" w:rsidRPr="002924C2" w:rsidRDefault="0091632B" w:rsidP="00FF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/>
                <w:sz w:val="30"/>
                <w:szCs w:val="30"/>
              </w:rPr>
              <w:t>10,890</w:t>
            </w: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1632B" w:rsidRPr="002924C2" w:rsidTr="000765E6">
        <w:tc>
          <w:tcPr>
            <w:tcW w:w="3523" w:type="dxa"/>
            <w:shd w:val="clear" w:color="auto" w:fill="auto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(1,249)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91632B" w:rsidRPr="002924C2" w:rsidRDefault="0091632B" w:rsidP="0091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91632B" w:rsidRPr="002924C2" w:rsidRDefault="0091632B" w:rsidP="00FF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</w:rPr>
              <w:t>(1,249)</w:t>
            </w:r>
          </w:p>
        </w:tc>
      </w:tr>
    </w:tbl>
    <w:p w:rsidR="004843D4" w:rsidRDefault="00484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:rsidR="004843D4" w:rsidRDefault="00484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A34F60" w:rsidRPr="00851F07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1F07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:rsidR="00A34F60" w:rsidRPr="00D8548B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cs/>
        </w:rPr>
      </w:pPr>
    </w:p>
    <w:p w:rsidR="00A34F60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A34F60" w:rsidRPr="00D8548B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</w:rPr>
      </w:pPr>
    </w:p>
    <w:p w:rsidR="00A34F60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ใน</w:t>
      </w:r>
      <w:r w:rsidRPr="00EE0753">
        <w:rPr>
          <w:rFonts w:ascii="Angsana New" w:hAnsi="Angsana New"/>
          <w:b/>
          <w:sz w:val="30"/>
          <w:szCs w:val="30"/>
          <w:cs/>
        </w:rPr>
        <w:t>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B13E3">
        <w:rPr>
          <w:rFonts w:ascii="Angsana New" w:hAnsi="Angsana New"/>
          <w:b/>
          <w:sz w:val="30"/>
          <w:szCs w:val="30"/>
        </w:rPr>
        <w:t xml:space="preserve">             </w:t>
      </w:r>
      <w:r w:rsidRPr="00EE0753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A34F60" w:rsidRPr="00D8548B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</w:rPr>
      </w:pPr>
    </w:p>
    <w:p w:rsidR="00A34F60" w:rsidRDefault="00A34F60" w:rsidP="00FD3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</w:t>
      </w:r>
      <w:r>
        <w:rPr>
          <w:rFonts w:ascii="Angsana New" w:hAnsi="Angsana New"/>
          <w:b/>
          <w:sz w:val="30"/>
          <w:szCs w:val="30"/>
          <w:cs/>
        </w:rPr>
        <w:t>ามสัญญาใกล้เคียงกับอัตรา</w:t>
      </w:r>
      <w:r w:rsidRPr="00EE0753">
        <w:rPr>
          <w:rFonts w:ascii="Angsana New" w:hAnsi="Angsana New"/>
          <w:b/>
          <w:sz w:val="30"/>
          <w:szCs w:val="30"/>
          <w:cs/>
        </w:rPr>
        <w:t>ตลาด</w:t>
      </w:r>
    </w:p>
    <w:p w:rsidR="004A29A2" w:rsidRDefault="004A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  <w:szCs w:val="22"/>
        </w:rPr>
      </w:pPr>
    </w:p>
    <w:p w:rsidR="00FF30DF" w:rsidRPr="00892EDF" w:rsidRDefault="00BF37A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92EDF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892EDF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2"/>
      <w:r w:rsidR="0051442E" w:rsidRPr="00892EDF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BD602B" w:rsidRPr="00892EDF" w:rsidRDefault="00BD602B" w:rsidP="00BD602B">
      <w:pPr>
        <w:spacing w:line="240" w:lineRule="auto"/>
        <w:rPr>
          <w:sz w:val="2"/>
          <w:szCs w:val="2"/>
        </w:rPr>
      </w:pPr>
    </w:p>
    <w:p w:rsidR="00A9387A" w:rsidRPr="007443F9" w:rsidRDefault="00A9387A" w:rsidP="00A9387A">
      <w:pPr>
        <w:tabs>
          <w:tab w:val="left" w:pos="540"/>
        </w:tabs>
        <w:jc w:val="thaiDistribute"/>
        <w:rPr>
          <w:rFonts w:ascii="Angsana New" w:hAnsi="Angsana New"/>
        </w:rPr>
      </w:pPr>
    </w:p>
    <w:p w:rsidR="005005F2" w:rsidRPr="00724905" w:rsidRDefault="005005F2" w:rsidP="00892ED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t>กลุ่ม</w:t>
      </w:r>
      <w:r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/>
          <w:sz w:val="30"/>
          <w:szCs w:val="30"/>
          <w:cs/>
        </w:rPr>
        <w:t>และบริษ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ท มีภาระผ</w:t>
      </w:r>
      <w:r w:rsidRPr="00724905">
        <w:rPr>
          <w:rFonts w:ascii="Angsana New" w:hAnsi="Angsana New" w:hint="cs"/>
          <w:sz w:val="30"/>
          <w:szCs w:val="30"/>
          <w:cs/>
        </w:rPr>
        <w:t>ู</w:t>
      </w:r>
      <w:r w:rsidRPr="00724905">
        <w:rPr>
          <w:rFonts w:ascii="Angsana New" w:hAnsi="Angsana New"/>
          <w:sz w:val="30"/>
          <w:szCs w:val="30"/>
          <w:cs/>
        </w:rPr>
        <w:t>กพันตามส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ญญาเช่าดำเนินงานสำหรับเครื่องจ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กรอุปกรณ์</w:t>
      </w:r>
      <w:r w:rsidRPr="00724905">
        <w:rPr>
          <w:rFonts w:ascii="Angsana New" w:hAnsi="Angsana New" w:hint="cs"/>
          <w:sz w:val="30"/>
          <w:szCs w:val="30"/>
          <w:cs/>
        </w:rPr>
        <w:t xml:space="preserve"> </w:t>
      </w:r>
      <w:r w:rsidRPr="00724905">
        <w:rPr>
          <w:rFonts w:ascii="Angsana New" w:hAnsi="Angsana New"/>
          <w:sz w:val="30"/>
          <w:szCs w:val="30"/>
          <w:cs/>
        </w:rPr>
        <w:t>ดังนี้</w:t>
      </w:r>
    </w:p>
    <w:p w:rsidR="005005F2" w:rsidRPr="001B6373" w:rsidRDefault="005005F2" w:rsidP="005005F2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5005F2" w:rsidRPr="00406DFF" w:rsidTr="004C1F0F">
        <w:tc>
          <w:tcPr>
            <w:tcW w:w="2107" w:type="pct"/>
          </w:tcPr>
          <w:p w:rsidR="005005F2" w:rsidRPr="00406DFF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pacing w:val="-4"/>
                <w:sz w:val="29"/>
                <w:szCs w:val="29"/>
                <w:cs/>
              </w:rPr>
              <w:br w:type="page"/>
            </w:r>
            <w:r w:rsidRPr="00406DFF">
              <w:rPr>
                <w:rFonts w:ascii="Angsana New" w:hAnsi="Angsana New"/>
                <w:sz w:val="29"/>
                <w:szCs w:val="29"/>
              </w:rPr>
              <w:br w:type="page"/>
            </w:r>
            <w:r w:rsidRPr="00406DFF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1385" w:type="pct"/>
            <w:gridSpan w:val="3"/>
          </w:tcPr>
          <w:p w:rsidR="005005F2" w:rsidRPr="00406DFF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005F2" w:rsidRPr="00406DFF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8" w:type="pct"/>
            <w:gridSpan w:val="3"/>
          </w:tcPr>
          <w:p w:rsidR="005005F2" w:rsidRPr="00406DFF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05F2" w:rsidRPr="00406DFF" w:rsidTr="004C1F0F">
        <w:tc>
          <w:tcPr>
            <w:tcW w:w="2107" w:type="pct"/>
          </w:tcPr>
          <w:p w:rsidR="005005F2" w:rsidRPr="00406DFF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623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50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2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50" w:type="pct"/>
          </w:tcPr>
          <w:p w:rsidR="005005F2" w:rsidRPr="00406DFF" w:rsidRDefault="005005F2" w:rsidP="004C1F0F">
            <w:pPr>
              <w:spacing w:line="240" w:lineRule="auto"/>
              <w:ind w:right="-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02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40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6" w:type="pct"/>
          </w:tcPr>
          <w:p w:rsidR="005005F2" w:rsidRPr="00406DFF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5005F2" w:rsidRPr="00406DFF" w:rsidTr="004C1F0F">
        <w:tc>
          <w:tcPr>
            <w:tcW w:w="2107" w:type="pct"/>
          </w:tcPr>
          <w:p w:rsidR="005005F2" w:rsidRPr="00406DFF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623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50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2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50" w:type="pct"/>
          </w:tcPr>
          <w:p w:rsidR="005005F2" w:rsidRPr="00406DFF" w:rsidRDefault="005005F2" w:rsidP="004C1F0F">
            <w:pPr>
              <w:spacing w:line="240" w:lineRule="auto"/>
              <w:ind w:right="-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02" w:type="pct"/>
          </w:tcPr>
          <w:p w:rsidR="005005F2" w:rsidRPr="00406DFF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0" w:type="pct"/>
          </w:tcPr>
          <w:p w:rsidR="005005F2" w:rsidRPr="00406DFF" w:rsidRDefault="005005F2" w:rsidP="004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6" w:type="pct"/>
          </w:tcPr>
          <w:p w:rsidR="005005F2" w:rsidRPr="00406DFF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5005F2" w:rsidRPr="00406DFF" w:rsidTr="004C1F0F">
        <w:trPr>
          <w:trHeight w:val="362"/>
        </w:trPr>
        <w:tc>
          <w:tcPr>
            <w:tcW w:w="2107" w:type="pct"/>
          </w:tcPr>
          <w:p w:rsidR="005005F2" w:rsidRPr="00406DFF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93" w:type="pct"/>
            <w:gridSpan w:val="7"/>
          </w:tcPr>
          <w:p w:rsidR="005005F2" w:rsidRPr="00406DFF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06DFF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005F2" w:rsidRPr="00406DFF" w:rsidTr="004C1F0F">
        <w:trPr>
          <w:trHeight w:val="164"/>
        </w:trPr>
        <w:tc>
          <w:tcPr>
            <w:tcW w:w="2107" w:type="pct"/>
          </w:tcPr>
          <w:p w:rsidR="005005F2" w:rsidRPr="00406DFF" w:rsidRDefault="005005F2" w:rsidP="005005F2">
            <w:pPr>
              <w:spacing w:line="240" w:lineRule="auto"/>
              <w:ind w:firstLine="612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>ครบกำหนดภ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า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ยใน </w:t>
            </w:r>
            <w:r w:rsidRPr="00406DFF">
              <w:rPr>
                <w:rFonts w:ascii="Angsana New" w:hAnsi="Angsana New"/>
                <w:sz w:val="29"/>
                <w:szCs w:val="29"/>
              </w:rPr>
              <w:t>1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623" w:type="pct"/>
            <w:shd w:val="clear" w:color="auto" w:fill="auto"/>
          </w:tcPr>
          <w:p w:rsidR="005005F2" w:rsidRPr="00406DFF" w:rsidRDefault="00D86AC4" w:rsidP="0029528F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8,</w:t>
            </w:r>
            <w:r w:rsidR="002532C8"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003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2" w:type="pct"/>
          </w:tcPr>
          <w:p w:rsidR="005005F2" w:rsidRPr="00406DFF" w:rsidRDefault="005005F2" w:rsidP="0029528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8,650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2" w:type="pct"/>
          </w:tcPr>
          <w:p w:rsidR="005005F2" w:rsidRPr="00406DFF" w:rsidRDefault="00D86AC4" w:rsidP="0029528F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406DF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3</w:t>
            </w: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,360</w:t>
            </w:r>
          </w:p>
        </w:tc>
        <w:tc>
          <w:tcPr>
            <w:tcW w:w="14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6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 w:hint="cs"/>
                <w:sz w:val="29"/>
                <w:szCs w:val="29"/>
                <w:lang w:val="en-US" w:bidi="th-TH"/>
              </w:rPr>
              <w:t>3</w:t>
            </w: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,661</w:t>
            </w:r>
          </w:p>
        </w:tc>
      </w:tr>
      <w:tr w:rsidR="005005F2" w:rsidRPr="00406DFF" w:rsidTr="004C1F0F">
        <w:tc>
          <w:tcPr>
            <w:tcW w:w="2107" w:type="pct"/>
          </w:tcPr>
          <w:p w:rsidR="005005F2" w:rsidRPr="00406DFF" w:rsidRDefault="005005F2" w:rsidP="005005F2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ครบกำหนดเกิน </w:t>
            </w:r>
            <w:r w:rsidRPr="00406DFF">
              <w:rPr>
                <w:rFonts w:ascii="Angsana New" w:hAnsi="Angsana New"/>
                <w:sz w:val="29"/>
                <w:szCs w:val="29"/>
              </w:rPr>
              <w:t>1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ปีแต่ไม่เกิน </w:t>
            </w:r>
            <w:r w:rsidRPr="00406DFF">
              <w:rPr>
                <w:rFonts w:ascii="Angsana New" w:hAnsi="Angsana New"/>
                <w:sz w:val="29"/>
                <w:szCs w:val="29"/>
              </w:rPr>
              <w:t>5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ี</w:t>
            </w:r>
          </w:p>
        </w:tc>
        <w:tc>
          <w:tcPr>
            <w:tcW w:w="623" w:type="pct"/>
            <w:shd w:val="clear" w:color="auto" w:fill="auto"/>
          </w:tcPr>
          <w:p w:rsidR="005005F2" w:rsidRPr="00406DFF" w:rsidRDefault="007E4037" w:rsidP="005005F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21</w:t>
            </w:r>
            <w:r w:rsidR="00D86AC4"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572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2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23,003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2" w:type="pct"/>
          </w:tcPr>
          <w:p w:rsidR="005005F2" w:rsidRPr="00406DFF" w:rsidRDefault="00D86AC4" w:rsidP="005005F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2,389</w:t>
            </w:r>
          </w:p>
        </w:tc>
        <w:tc>
          <w:tcPr>
            <w:tcW w:w="14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6" w:type="pct"/>
          </w:tcPr>
          <w:p w:rsidR="005005F2" w:rsidRPr="00406DFF" w:rsidRDefault="005005F2" w:rsidP="0029528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 w:hint="cs"/>
                <w:sz w:val="29"/>
                <w:szCs w:val="29"/>
                <w:lang w:val="en-US" w:bidi="th-TH"/>
              </w:rPr>
              <w:t>3</w:t>
            </w:r>
            <w:r w:rsidRPr="00406DFF">
              <w:rPr>
                <w:rFonts w:ascii="Angsana New" w:hAnsi="Angsana New"/>
                <w:sz w:val="29"/>
                <w:szCs w:val="29"/>
                <w:lang w:bidi="th-TH"/>
              </w:rPr>
              <w:t>,083</w:t>
            </w:r>
          </w:p>
        </w:tc>
      </w:tr>
      <w:tr w:rsidR="005005F2" w:rsidRPr="00406DFF" w:rsidTr="004C1F0F">
        <w:tc>
          <w:tcPr>
            <w:tcW w:w="2107" w:type="pct"/>
          </w:tcPr>
          <w:p w:rsidR="005005F2" w:rsidRPr="00406DFF" w:rsidRDefault="005005F2" w:rsidP="005005F2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>ครบกำหนดหล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ั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งจาก </w:t>
            </w:r>
            <w:r w:rsidRPr="00406DFF">
              <w:rPr>
                <w:rFonts w:ascii="Angsana New" w:hAnsi="Angsana New"/>
                <w:sz w:val="29"/>
                <w:szCs w:val="29"/>
              </w:rPr>
              <w:t>5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5005F2" w:rsidRPr="00406DFF" w:rsidRDefault="007E4037" w:rsidP="005005F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bidi="th-TH"/>
              </w:rPr>
              <w:t>4</w:t>
            </w:r>
            <w:r w:rsidR="00DF7F3A" w:rsidRPr="00406DF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406DFF">
              <w:rPr>
                <w:rFonts w:ascii="Angsana New" w:hAnsi="Angsana New"/>
                <w:sz w:val="29"/>
                <w:szCs w:val="29"/>
                <w:lang w:bidi="th-TH"/>
              </w:rPr>
              <w:t>863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bidi="th-TH"/>
              </w:rPr>
              <w:t>5,211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5005F2" w:rsidRPr="00406DFF" w:rsidRDefault="00D86AC4" w:rsidP="005005F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14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5005F2" w:rsidRPr="00406DFF" w:rsidRDefault="005005F2" w:rsidP="00FB5D5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</w:tr>
      <w:tr w:rsidR="005005F2" w:rsidRPr="00406DFF" w:rsidTr="004C1F0F">
        <w:trPr>
          <w:trHeight w:val="289"/>
        </w:trPr>
        <w:tc>
          <w:tcPr>
            <w:tcW w:w="2107" w:type="pct"/>
          </w:tcPr>
          <w:p w:rsidR="005005F2" w:rsidRPr="00406DFF" w:rsidRDefault="005005F2" w:rsidP="005005F2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6DFF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05F2" w:rsidRPr="00406DFF" w:rsidRDefault="00DF7F3A" w:rsidP="005005F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</w:t>
            </w:r>
            <w:r w:rsidR="002532C8"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</w:t>
            </w:r>
            <w:r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="002532C8"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</w:t>
            </w:r>
            <w:r w:rsidR="007E4037"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36,864</w:t>
            </w:r>
          </w:p>
        </w:tc>
        <w:tc>
          <w:tcPr>
            <w:tcW w:w="15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5005F2" w:rsidRPr="00406DFF" w:rsidRDefault="00D86AC4" w:rsidP="005005F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5,749</w:t>
            </w:r>
          </w:p>
        </w:tc>
        <w:tc>
          <w:tcPr>
            <w:tcW w:w="140" w:type="pct"/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5005F2" w:rsidRPr="00406DFF" w:rsidRDefault="005005F2" w:rsidP="005005F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6,744</w:t>
            </w:r>
          </w:p>
        </w:tc>
      </w:tr>
    </w:tbl>
    <w:p w:rsidR="00600F8A" w:rsidRDefault="00600F8A" w:rsidP="0060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p w:rsidR="005005F2" w:rsidRPr="00724905" w:rsidRDefault="005005F2" w:rsidP="006E249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t>กลุ่ม</w:t>
      </w:r>
      <w:r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/>
          <w:sz w:val="30"/>
          <w:szCs w:val="30"/>
          <w:cs/>
        </w:rPr>
        <w:t>และบริษ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ท มีภาระผ</w:t>
      </w:r>
      <w:r w:rsidRPr="00724905">
        <w:rPr>
          <w:rFonts w:ascii="Angsana New" w:hAnsi="Angsana New" w:hint="cs"/>
          <w:sz w:val="30"/>
          <w:szCs w:val="30"/>
          <w:cs/>
        </w:rPr>
        <w:t>ู</w:t>
      </w:r>
      <w:r w:rsidRPr="00724905">
        <w:rPr>
          <w:rFonts w:ascii="Angsana New" w:hAnsi="Angsana New"/>
          <w:sz w:val="30"/>
          <w:szCs w:val="30"/>
          <w:cs/>
        </w:rPr>
        <w:t>กพัน</w:t>
      </w:r>
      <w:r w:rsidRPr="00724905">
        <w:rPr>
          <w:rFonts w:ascii="Angsana New" w:hAnsi="Angsana New" w:hint="cs"/>
          <w:sz w:val="30"/>
          <w:szCs w:val="30"/>
          <w:cs/>
        </w:rPr>
        <w:t>ที่เป็นรายจ่ายฝ่ายทุน ณ วันที่ในงบแสดงฐานะการเงินแต่ไม่ได้รับรู้ในงบการเงิน ดังนี้</w:t>
      </w:r>
    </w:p>
    <w:p w:rsidR="005005F2" w:rsidRPr="007443F9" w:rsidRDefault="005005F2" w:rsidP="00500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8"/>
          <w:szCs w:val="28"/>
        </w:rPr>
      </w:pP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113"/>
        <w:gridCol w:w="268"/>
        <w:gridCol w:w="1093"/>
        <w:gridCol w:w="268"/>
        <w:gridCol w:w="1075"/>
        <w:gridCol w:w="248"/>
        <w:gridCol w:w="1100"/>
      </w:tblGrid>
      <w:tr w:rsidR="005005F2" w:rsidRPr="00950759" w:rsidTr="004C1F0F">
        <w:tc>
          <w:tcPr>
            <w:tcW w:w="2108" w:type="pct"/>
          </w:tcPr>
          <w:p w:rsidR="005005F2" w:rsidRPr="00950759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950759">
              <w:rPr>
                <w:rFonts w:ascii="Angsana New" w:hAnsi="Angsana New"/>
                <w:sz w:val="30"/>
                <w:szCs w:val="30"/>
              </w:rPr>
              <w:br w:type="page"/>
            </w:r>
            <w:r w:rsidRPr="0095075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5005F2" w:rsidRPr="00950759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7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005F2" w:rsidRPr="00950759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:rsidR="005005F2" w:rsidRPr="00950759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7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5F2" w:rsidRPr="00950759" w:rsidTr="004C1F0F">
        <w:tc>
          <w:tcPr>
            <w:tcW w:w="2108" w:type="pct"/>
          </w:tcPr>
          <w:p w:rsidR="005005F2" w:rsidRPr="00950759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:rsidR="005005F2" w:rsidRPr="00950759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05F2" w:rsidRPr="00950759" w:rsidTr="004C1F0F">
        <w:tc>
          <w:tcPr>
            <w:tcW w:w="2108" w:type="pct"/>
          </w:tcPr>
          <w:p w:rsidR="005005F2" w:rsidRPr="00950759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5005F2" w:rsidRPr="00950759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950759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005F2" w:rsidRPr="00950759" w:rsidTr="004C1F0F">
        <w:tc>
          <w:tcPr>
            <w:tcW w:w="2108" w:type="pct"/>
          </w:tcPr>
          <w:p w:rsidR="005005F2" w:rsidRPr="00950759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:rsidR="005005F2" w:rsidRPr="00950759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7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5F2" w:rsidRPr="00950759" w:rsidTr="004C1F0F">
        <w:tc>
          <w:tcPr>
            <w:tcW w:w="2108" w:type="pct"/>
          </w:tcPr>
          <w:p w:rsidR="005005F2" w:rsidRPr="00950759" w:rsidRDefault="005005F2" w:rsidP="004C1F0F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:rsidR="005005F2" w:rsidRPr="00950759" w:rsidRDefault="00D62014" w:rsidP="004C1F0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50" w:type="pct"/>
            <w:shd w:val="clear" w:color="auto" w:fill="auto"/>
          </w:tcPr>
          <w:p w:rsidR="005005F2" w:rsidRPr="00950759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5005F2" w:rsidRPr="00950759" w:rsidRDefault="005005F2" w:rsidP="004C1F0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50" w:type="pct"/>
          </w:tcPr>
          <w:p w:rsidR="005005F2" w:rsidRPr="00950759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5005F2" w:rsidRPr="00950759" w:rsidRDefault="00F26A27" w:rsidP="004C1F0F">
            <w:pPr>
              <w:pStyle w:val="acctfourfigures"/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158</w:t>
            </w:r>
          </w:p>
        </w:tc>
        <w:tc>
          <w:tcPr>
            <w:tcW w:w="139" w:type="pct"/>
          </w:tcPr>
          <w:p w:rsidR="005005F2" w:rsidRPr="00950759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005F2" w:rsidRPr="00950759" w:rsidRDefault="005005F2" w:rsidP="004C1F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Pr="0095075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</w:tbl>
    <w:p w:rsidR="00A16AF6" w:rsidRPr="007443F9" w:rsidRDefault="00A16AF6" w:rsidP="00A1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8"/>
          <w:szCs w:val="28"/>
        </w:rPr>
      </w:pPr>
    </w:p>
    <w:p w:rsidR="005005F2" w:rsidRPr="00D661D8" w:rsidRDefault="005005F2" w:rsidP="006E249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4E2F83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Pr="004E2F83">
        <w:rPr>
          <w:rFonts w:ascii="Angsana New" w:hAnsi="Angsana New" w:hint="cs"/>
          <w:sz w:val="30"/>
          <w:szCs w:val="30"/>
          <w:cs/>
        </w:rPr>
        <w:t>บริษัท</w:t>
      </w:r>
      <w:r w:rsidRPr="004E2F83">
        <w:rPr>
          <w:rFonts w:ascii="Angsana New" w:hAnsi="Angsana New"/>
          <w:sz w:val="30"/>
          <w:szCs w:val="30"/>
          <w:cs/>
        </w:rPr>
        <w:t>และบริษ</w:t>
      </w:r>
      <w:r w:rsidRPr="004E2F83">
        <w:rPr>
          <w:rFonts w:ascii="Angsana New" w:hAnsi="Angsana New" w:hint="cs"/>
          <w:sz w:val="30"/>
          <w:szCs w:val="30"/>
          <w:cs/>
        </w:rPr>
        <w:t>ั</w:t>
      </w:r>
      <w:r w:rsidRPr="004E2F83">
        <w:rPr>
          <w:rFonts w:ascii="Angsana New" w:hAnsi="Angsana New"/>
          <w:sz w:val="30"/>
          <w:szCs w:val="30"/>
          <w:cs/>
        </w:rPr>
        <w:t>ท มีภาระผ</w:t>
      </w:r>
      <w:r w:rsidRPr="004E2F83">
        <w:rPr>
          <w:rFonts w:ascii="Angsana New" w:hAnsi="Angsana New" w:hint="cs"/>
          <w:sz w:val="30"/>
          <w:szCs w:val="30"/>
          <w:cs/>
        </w:rPr>
        <w:t>ู</w:t>
      </w:r>
      <w:r w:rsidRPr="004E2F83">
        <w:rPr>
          <w:rFonts w:ascii="Angsana New" w:hAnsi="Angsana New"/>
          <w:sz w:val="30"/>
          <w:szCs w:val="30"/>
          <w:cs/>
        </w:rPr>
        <w:t>กพัน</w:t>
      </w:r>
      <w:r w:rsidRPr="004E2F83">
        <w:rPr>
          <w:rFonts w:ascii="Angsana New" w:hAnsi="Angsana New" w:hint="cs"/>
          <w:sz w:val="30"/>
          <w:szCs w:val="30"/>
          <w:cs/>
        </w:rPr>
        <w:t>จากคำสั่งซื้อที่ผู้ขายสินค้าตกลงแล้ว ณ วันที่ในงบแสดงฐานะ</w:t>
      </w:r>
      <w:r w:rsidRPr="00D661D8">
        <w:rPr>
          <w:rFonts w:ascii="Angsana New" w:hAnsi="Angsana New" w:hint="cs"/>
          <w:sz w:val="30"/>
          <w:szCs w:val="30"/>
          <w:cs/>
        </w:rPr>
        <w:t>การเงินแต่ไม่ได้รับรู้ในงบการเงิน ดังนี้</w:t>
      </w:r>
    </w:p>
    <w:p w:rsidR="005005F2" w:rsidRPr="00D661D8" w:rsidRDefault="005005F2" w:rsidP="00500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5005F2" w:rsidRPr="00D661D8" w:rsidTr="004C1F0F">
        <w:tc>
          <w:tcPr>
            <w:tcW w:w="2107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4C1F0F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:rsidR="005005F2" w:rsidRPr="00D661D8" w:rsidRDefault="00D62014" w:rsidP="000E103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10,781</w:t>
            </w:r>
          </w:p>
        </w:tc>
        <w:tc>
          <w:tcPr>
            <w:tcW w:w="150" w:type="pct"/>
            <w:shd w:val="clear" w:color="auto" w:fill="auto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:rsidR="005005F2" w:rsidRPr="00D661D8" w:rsidRDefault="005005F2" w:rsidP="000E10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16,931</w:t>
            </w:r>
          </w:p>
        </w:tc>
        <w:tc>
          <w:tcPr>
            <w:tcW w:w="150" w:type="pct"/>
            <w:shd w:val="clear" w:color="auto" w:fill="auto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5005F2" w:rsidRPr="00D661D8" w:rsidRDefault="008F4C04" w:rsidP="000E1031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6,026</w:t>
            </w:r>
          </w:p>
        </w:tc>
        <w:tc>
          <w:tcPr>
            <w:tcW w:w="140" w:type="pct"/>
            <w:shd w:val="clear" w:color="auto" w:fill="auto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005F2" w:rsidRPr="00D661D8" w:rsidRDefault="005005F2" w:rsidP="000E103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15,853</w:t>
            </w:r>
          </w:p>
        </w:tc>
      </w:tr>
    </w:tbl>
    <w:p w:rsidR="007443F9" w:rsidRPr="00D661D8" w:rsidRDefault="007443F9" w:rsidP="00500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005F2" w:rsidRPr="00D661D8" w:rsidRDefault="005005F2" w:rsidP="006E249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sz w:val="30"/>
          <w:szCs w:val="30"/>
          <w:cs/>
        </w:rPr>
        <w:t>กลุ่มบริษัทและบริษัท มีภาระผูกพันจากหนังสือค้ำประกันจากธนาคาร ณ วันที่ในงบแสดงฐานะการเงินแต่ไม่ได้รับรู้ในงบการเงิน ดังนี้</w:t>
      </w:r>
    </w:p>
    <w:p w:rsidR="005005F2" w:rsidRPr="00D661D8" w:rsidRDefault="005005F2" w:rsidP="005005F2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5005F2" w:rsidRPr="00D661D8" w:rsidTr="004C1F0F">
        <w:tc>
          <w:tcPr>
            <w:tcW w:w="2107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5F2" w:rsidRPr="00D661D8" w:rsidTr="005B08DB">
        <w:tc>
          <w:tcPr>
            <w:tcW w:w="2107" w:type="pct"/>
          </w:tcPr>
          <w:p w:rsidR="005005F2" w:rsidRPr="00D661D8" w:rsidRDefault="005005F2" w:rsidP="004C1F0F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5005F2" w:rsidRPr="00D661D8" w:rsidRDefault="00192EB0" w:rsidP="000E10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449,878</w:t>
            </w:r>
          </w:p>
        </w:tc>
        <w:tc>
          <w:tcPr>
            <w:tcW w:w="150" w:type="pct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5005F2" w:rsidRPr="00D661D8" w:rsidRDefault="005005F2" w:rsidP="000E103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446,181</w:t>
            </w:r>
          </w:p>
        </w:tc>
        <w:tc>
          <w:tcPr>
            <w:tcW w:w="150" w:type="pct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5005F2" w:rsidRPr="00D661D8" w:rsidRDefault="00192EB0" w:rsidP="000E10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368,404</w:t>
            </w:r>
          </w:p>
        </w:tc>
        <w:tc>
          <w:tcPr>
            <w:tcW w:w="140" w:type="pct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005F2" w:rsidRPr="00D661D8" w:rsidRDefault="00A21D17" w:rsidP="000E10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364,707</w:t>
            </w:r>
          </w:p>
        </w:tc>
      </w:tr>
    </w:tbl>
    <w:p w:rsidR="00950759" w:rsidRPr="00D661D8" w:rsidRDefault="00950759" w:rsidP="00500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p w:rsidR="005005F2" w:rsidRPr="00D661D8" w:rsidRDefault="005005F2" w:rsidP="006E249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sz w:val="30"/>
          <w:szCs w:val="30"/>
          <w:cs/>
        </w:rPr>
        <w:t>กลุ่มบริษัทและบริษัท มีภาระผูกพันจากเลตเตอร์ออฟเครดิตจากการสั่งซื้อสินค้าและวัสดุที่ยังไม่ได้ใช้  ณ วันที่ในงบแสดงฐานะการเงินแต่ไม่ได้รับรู้ในงบการเงิน ดังนี้</w:t>
      </w:r>
    </w:p>
    <w:p w:rsidR="005005F2" w:rsidRPr="00D661D8" w:rsidRDefault="005005F2" w:rsidP="005005F2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5005F2" w:rsidRPr="00D661D8" w:rsidTr="004C1F0F">
        <w:tc>
          <w:tcPr>
            <w:tcW w:w="2107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5005F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5005F2" w:rsidRPr="00D661D8" w:rsidRDefault="005005F2" w:rsidP="005005F2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5F2" w:rsidRPr="00D661D8" w:rsidRDefault="005005F2" w:rsidP="0050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005F2" w:rsidRPr="00D661D8" w:rsidTr="004C1F0F">
        <w:tc>
          <w:tcPr>
            <w:tcW w:w="2107" w:type="pct"/>
          </w:tcPr>
          <w:p w:rsidR="005005F2" w:rsidRPr="00D661D8" w:rsidRDefault="005005F2" w:rsidP="004C1F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:rsidR="005005F2" w:rsidRPr="00D661D8" w:rsidRDefault="005005F2" w:rsidP="004C1F0F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5F2" w:rsidRPr="00D661D8" w:rsidTr="005B08DB">
        <w:tc>
          <w:tcPr>
            <w:tcW w:w="2107" w:type="pct"/>
          </w:tcPr>
          <w:p w:rsidR="005005F2" w:rsidRPr="00D661D8" w:rsidRDefault="005005F2" w:rsidP="004C1F0F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sz w:val="30"/>
                <w:szCs w:val="30"/>
                <w:cs/>
              </w:rPr>
              <w:t xml:space="preserve">เลตเตอร์ออฟเครดิต 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5005F2" w:rsidRPr="00D661D8" w:rsidRDefault="00C37300" w:rsidP="000E10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50" w:type="pct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5005F2" w:rsidRPr="00D661D8" w:rsidRDefault="002D755F" w:rsidP="000E103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D6C52"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C37300"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D6C52"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50" w:type="pct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5005F2" w:rsidRPr="00D661D8" w:rsidRDefault="00C37300" w:rsidP="000E10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40" w:type="pct"/>
          </w:tcPr>
          <w:p w:rsidR="005005F2" w:rsidRPr="00D661D8" w:rsidRDefault="005005F2" w:rsidP="004C1F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005F2" w:rsidRPr="00D661D8" w:rsidRDefault="002D755F" w:rsidP="000E10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  <w:r w:rsidR="00C37300"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AD6C52"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:rsidR="00CB2BAD" w:rsidRPr="00D661D8" w:rsidRDefault="00CB2BAD" w:rsidP="00CB2B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:rsidR="00D661D8" w:rsidRDefault="00D66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AA652A" w:rsidRDefault="00AA652A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7784B">
        <w:rPr>
          <w:rFonts w:ascii="Angsana New" w:hAnsi="Angsana New"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D661D8" w:rsidRPr="00D661D8" w:rsidRDefault="00D661D8" w:rsidP="00D661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B67682" w:rsidRPr="00495C19" w:rsidRDefault="00351BD4" w:rsidP="00495C1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95C1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495C19">
        <w:rPr>
          <w:rFonts w:ascii="Angsana New" w:hAnsi="Angsana New"/>
          <w:sz w:val="30"/>
          <w:szCs w:val="30"/>
          <w:lang w:bidi="th-TH"/>
        </w:rPr>
        <w:t xml:space="preserve">22 </w:t>
      </w:r>
      <w:r w:rsidRPr="00495C19">
        <w:rPr>
          <w:rFonts w:ascii="Angsana New" w:hAnsi="Angsana New"/>
          <w:sz w:val="30"/>
          <w:szCs w:val="30"/>
          <w:cs/>
        </w:rPr>
        <w:t xml:space="preserve">เมษายน </w:t>
      </w:r>
      <w:r w:rsidRPr="00495C19">
        <w:rPr>
          <w:rFonts w:ascii="Angsana New" w:hAnsi="Angsana New"/>
          <w:sz w:val="30"/>
          <w:szCs w:val="30"/>
          <w:lang w:bidi="th-TH"/>
        </w:rPr>
        <w:t xml:space="preserve">2562 </w:t>
      </w:r>
      <w:r w:rsidRPr="00495C19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ผู้ถือหุ้นมีมติอนุมัติการจัดสรรกำไรสุทธิสำหรับปี </w:t>
      </w:r>
      <w:r w:rsidRPr="00495C19">
        <w:rPr>
          <w:rFonts w:ascii="Angsana New" w:hAnsi="Angsana New"/>
          <w:sz w:val="30"/>
          <w:szCs w:val="30"/>
          <w:lang w:bidi="th-TH"/>
        </w:rPr>
        <w:t xml:space="preserve">2561 </w:t>
      </w:r>
      <w:r w:rsidRPr="00495C19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Pr="00495C19">
        <w:rPr>
          <w:rFonts w:ascii="Angsana New" w:hAnsi="Angsana New"/>
          <w:sz w:val="30"/>
          <w:szCs w:val="30"/>
          <w:lang w:bidi="th-TH"/>
        </w:rPr>
        <w:t xml:space="preserve">0.10 </w:t>
      </w:r>
      <w:r w:rsidRPr="00495C19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495C19">
        <w:rPr>
          <w:rFonts w:ascii="Angsana New" w:hAnsi="Angsana New"/>
          <w:sz w:val="30"/>
          <w:szCs w:val="30"/>
          <w:lang w:bidi="th-TH"/>
        </w:rPr>
        <w:t xml:space="preserve">120 </w:t>
      </w:r>
      <w:r w:rsidRPr="00495C19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495C19">
        <w:rPr>
          <w:rFonts w:ascii="Angsana New" w:hAnsi="Angsana New"/>
          <w:sz w:val="30"/>
          <w:szCs w:val="30"/>
          <w:lang w:bidi="th-TH"/>
        </w:rPr>
        <w:t>2562</w:t>
      </w:r>
    </w:p>
    <w:p w:rsidR="00D661D8" w:rsidRPr="00F86B4E" w:rsidRDefault="00D661D8" w:rsidP="00F86B4E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35A39" w:rsidRPr="003D333C" w:rsidRDefault="00644124" w:rsidP="00135A3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3D333C" w:rsidRPr="00D661D8" w:rsidRDefault="003D333C" w:rsidP="003D33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35A39" w:rsidRPr="00D661D8" w:rsidRDefault="00135A39" w:rsidP="00135A3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661D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ที่ออกและปรับปรุงใหม่ที่เกี่ยวกับการดำเนินงานของกลุ่มบริษัทและบริษัท 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D661D8">
        <w:rPr>
          <w:rFonts w:ascii="Angsana New" w:hAnsi="Angsana New"/>
          <w:sz w:val="30"/>
          <w:szCs w:val="30"/>
          <w:lang w:bidi="th-TH"/>
        </w:rPr>
        <w:t xml:space="preserve"> </w:t>
      </w:r>
      <w:r w:rsidRPr="00D661D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ดังกล่าวกำหนดให้ถือ</w:t>
      </w:r>
      <w:r w:rsidRPr="00D661D8">
        <w:rPr>
          <w:rFonts w:ascii="Angsana New" w:hAnsi="Angsana New" w:hint="cs"/>
          <w:sz w:val="30"/>
          <w:szCs w:val="30"/>
          <w:cs/>
          <w:lang w:val="en-US" w:bidi="th-TH"/>
        </w:rPr>
        <w:t>ปฏิบัติกับงบการเงิน</w:t>
      </w:r>
      <w:r w:rsidRPr="00D661D8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661D8">
        <w:rPr>
          <w:rFonts w:ascii="Angsana New" w:hAnsi="Angsana New"/>
          <w:sz w:val="30"/>
          <w:szCs w:val="30"/>
        </w:rPr>
        <w:t>1</w:t>
      </w:r>
      <w:r w:rsidRPr="00D661D8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D661D8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D661D8">
        <w:rPr>
          <w:rFonts w:ascii="Angsana New" w:hAnsi="Angsana New" w:hint="cs"/>
          <w:sz w:val="30"/>
          <w:szCs w:val="30"/>
          <w:cs/>
          <w:lang w:val="en-US" w:bidi="th-TH"/>
        </w:rPr>
        <w:t>ซึ่งมี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6A5E13" w:rsidRPr="00D661D8" w:rsidRDefault="006A5E13" w:rsidP="00135A3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W w:w="9275" w:type="dxa"/>
        <w:tblInd w:w="450" w:type="dxa"/>
        <w:tblLook w:val="04A0" w:firstRow="1" w:lastRow="0" w:firstColumn="1" w:lastColumn="0" w:noHBand="0" w:noVBand="1"/>
      </w:tblPr>
      <w:tblGrid>
        <w:gridCol w:w="4320"/>
        <w:gridCol w:w="4955"/>
      </w:tblGrid>
      <w:tr w:rsidR="00135A39" w:rsidRPr="00D661D8" w:rsidTr="00135A39">
        <w:trPr>
          <w:tblHeader/>
        </w:trPr>
        <w:tc>
          <w:tcPr>
            <w:tcW w:w="4320" w:type="dxa"/>
            <w:vAlign w:val="bottom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35A39" w:rsidRPr="00D661D8" w:rsidTr="00135A39">
        <w:tc>
          <w:tcPr>
            <w:tcW w:w="4320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35A39" w:rsidRPr="00D661D8" w:rsidTr="00135A39">
        <w:tc>
          <w:tcPr>
            <w:tcW w:w="4320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35A39" w:rsidRPr="00D661D8" w:rsidTr="00135A39">
        <w:tc>
          <w:tcPr>
            <w:tcW w:w="4320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D661D8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135A39" w:rsidRPr="00D661D8" w:rsidTr="00135A39">
        <w:tc>
          <w:tcPr>
            <w:tcW w:w="4320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D661D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D661D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135A39" w:rsidRPr="00D661D8" w:rsidRDefault="00135A39" w:rsidP="0013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135A39" w:rsidRPr="00D661D8" w:rsidRDefault="00135A39" w:rsidP="00525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135A39" w:rsidRPr="00D661D8" w:rsidRDefault="00135A39" w:rsidP="001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61D8">
        <w:rPr>
          <w:rFonts w:ascii="Angsana New" w:hAnsi="Angsana New"/>
          <w:i/>
          <w:iCs/>
          <w:sz w:val="30"/>
          <w:szCs w:val="30"/>
        </w:rPr>
        <w:t xml:space="preserve">* </w:t>
      </w:r>
      <w:r w:rsidRPr="00D661D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F537D2" w:rsidRPr="00D661D8" w:rsidRDefault="00F5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35A39" w:rsidRPr="00D661D8" w:rsidRDefault="00135A39" w:rsidP="00135A39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661D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135A39" w:rsidRPr="00D661D8" w:rsidRDefault="00135A39" w:rsidP="005256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135A39" w:rsidRPr="00D661D8" w:rsidRDefault="00135A39" w:rsidP="00135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135A39" w:rsidRPr="00D661D8" w:rsidRDefault="00135A39" w:rsidP="00525659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US" w:bidi="th-TH"/>
        </w:rPr>
      </w:pPr>
    </w:p>
    <w:p w:rsidR="00A33AC6" w:rsidRDefault="00135A39" w:rsidP="00135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D661D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661D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D661D8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D661D8">
        <w:rPr>
          <w:rFonts w:ascii="Angsana New" w:hAnsi="Angsana New" w:hint="cs"/>
          <w:sz w:val="30"/>
          <w:szCs w:val="30"/>
          <w:cs/>
        </w:rPr>
        <w:t>และ</w:t>
      </w:r>
      <w:r w:rsidRPr="00D661D8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A33AC6" w:rsidRDefault="00A3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35A39" w:rsidRPr="0092537A" w:rsidRDefault="00135A39" w:rsidP="00135A39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135A39" w:rsidRPr="002C2CEB" w:rsidRDefault="00135A39" w:rsidP="005256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35A39" w:rsidRDefault="00135A39" w:rsidP="00135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2537A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92537A">
        <w:rPr>
          <w:rFonts w:asciiTheme="majorBidi" w:hAnsiTheme="majorBidi" w:cstheme="majorBidi"/>
          <w:sz w:val="30"/>
          <w:szCs w:val="30"/>
        </w:rPr>
        <w:t>16</w:t>
      </w:r>
      <w:r w:rsidRPr="0092537A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92537A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92537A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92537A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92537A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92537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92537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A52CD6" w:rsidRDefault="00A52CD6" w:rsidP="00135A3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135A39" w:rsidRDefault="00135A39" w:rsidP="00135A3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2537A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92537A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92537A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92537A">
        <w:rPr>
          <w:rFonts w:ascii="Angsana New" w:hAnsi="Angsana New"/>
          <w:sz w:val="30"/>
          <w:szCs w:val="30"/>
          <w:lang w:val="en-US" w:bidi="th-TH"/>
        </w:rPr>
        <w:t>16</w:t>
      </w:r>
      <w:r w:rsidRPr="0092537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2537A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</w:t>
      </w:r>
      <w:r w:rsidRPr="003A3260">
        <w:rPr>
          <w:rFonts w:ascii="Angsana New" w:hAnsi="Angsana New"/>
          <w:sz w:val="30"/>
          <w:szCs w:val="30"/>
          <w:cs/>
          <w:lang w:val="en-US" w:bidi="th-TH"/>
        </w:rPr>
        <w:t>งบการเงินรวม</w:t>
      </w:r>
      <w:r w:rsidRPr="003A3260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3A3260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  <w:r w:rsidRPr="0092537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651D21" w:rsidRDefault="00651D21" w:rsidP="00135A3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135A39" w:rsidRDefault="00135A39" w:rsidP="00135A3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5A39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2C2CEB" w:rsidRPr="00135A39" w:rsidRDefault="002C2CEB" w:rsidP="002C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5A39" w:rsidRDefault="00135A39" w:rsidP="00135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5A39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 w:rsidRPr="00135A3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135A39">
        <w:rPr>
          <w:rFonts w:ascii="Angsana New" w:hAnsi="Angsana New"/>
          <w:sz w:val="30"/>
          <w:szCs w:val="30"/>
        </w:rPr>
        <w:t xml:space="preserve"> </w:t>
      </w:r>
      <w:r w:rsidRPr="00135A39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ได้มีการจัดประเภทรายการใหม่เพื่อให้สอดคล้องกับการนำเสนอในงบการเงินปี </w:t>
      </w:r>
      <w:r w:rsidRPr="00135A3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135A39">
        <w:rPr>
          <w:rFonts w:ascii="Angsana New" w:hAnsi="Angsana New"/>
          <w:sz w:val="30"/>
          <w:szCs w:val="30"/>
        </w:rPr>
        <w:t xml:space="preserve"> </w:t>
      </w:r>
      <w:r w:rsidRPr="00135A39">
        <w:rPr>
          <w:rFonts w:ascii="Angsana New" w:hAnsi="Angsana New"/>
          <w:sz w:val="30"/>
          <w:szCs w:val="30"/>
          <w:cs/>
        </w:rPr>
        <w:t>ดังนี้</w:t>
      </w:r>
    </w:p>
    <w:p w:rsidR="00B90FBA" w:rsidRPr="00644124" w:rsidRDefault="00B90FBA" w:rsidP="00135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35A39" w:rsidRPr="0054079F" w:rsidTr="00F86E9E">
        <w:trPr>
          <w:tblHeader/>
        </w:trPr>
        <w:tc>
          <w:tcPr>
            <w:tcW w:w="234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135A39" w:rsidRPr="0054079F" w:rsidTr="00F86E9E">
        <w:trPr>
          <w:tblHeader/>
        </w:trPr>
        <w:tc>
          <w:tcPr>
            <w:tcW w:w="234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35A39" w:rsidRPr="0054079F" w:rsidTr="00F86E9E">
        <w:trPr>
          <w:trHeight w:val="70"/>
          <w:tblHeader/>
        </w:trPr>
        <w:tc>
          <w:tcPr>
            <w:tcW w:w="234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135A39" w:rsidRPr="0054079F" w:rsidRDefault="00135A39" w:rsidP="00135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135A39" w:rsidRPr="0054079F" w:rsidTr="00F86E9E">
        <w:trPr>
          <w:tblHeader/>
        </w:trPr>
        <w:tc>
          <w:tcPr>
            <w:tcW w:w="234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:rsidR="00135A39" w:rsidRPr="0054079F" w:rsidRDefault="00135A39" w:rsidP="00135A39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54079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35A39" w:rsidRPr="0054079F" w:rsidTr="00F86E9E">
        <w:tc>
          <w:tcPr>
            <w:tcW w:w="2340" w:type="dxa"/>
            <w:hideMark/>
          </w:tcPr>
          <w:p w:rsidR="00135A39" w:rsidRPr="0054079F" w:rsidRDefault="00135A39" w:rsidP="00894372">
            <w:pPr>
              <w:pStyle w:val="BodyText"/>
              <w:spacing w:after="0"/>
              <w:ind w:right="-405" w:hanging="110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:rsidR="00135A39" w:rsidRPr="0054079F" w:rsidRDefault="00135A39" w:rsidP="00135A3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5A39" w:rsidRPr="0054079F" w:rsidRDefault="00135A39" w:rsidP="00135A3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35A39" w:rsidRPr="0054079F" w:rsidRDefault="00135A39" w:rsidP="00135A3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5A39" w:rsidRPr="0054079F" w:rsidRDefault="00135A39" w:rsidP="00135A3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35A39" w:rsidRPr="0054079F" w:rsidRDefault="00135A39" w:rsidP="00135A3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35A39" w:rsidRPr="0054079F" w:rsidRDefault="00135A39" w:rsidP="00135A3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A39" w:rsidRPr="0054079F" w:rsidTr="00F86E9E">
        <w:tc>
          <w:tcPr>
            <w:tcW w:w="2340" w:type="dxa"/>
          </w:tcPr>
          <w:p w:rsidR="00601EDA" w:rsidRDefault="00135A39" w:rsidP="00536425">
            <w:pPr>
              <w:pStyle w:val="BodyText"/>
              <w:spacing w:after="0"/>
              <w:ind w:left="-130" w:right="-405" w:firstLine="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5A3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:rsidR="00135A39" w:rsidRPr="0054079F" w:rsidRDefault="00E9425E" w:rsidP="00E9425E">
            <w:pPr>
              <w:pStyle w:val="BodyText"/>
              <w:tabs>
                <w:tab w:val="clear" w:pos="227"/>
              </w:tabs>
              <w:spacing w:after="0"/>
              <w:ind w:left="-110" w:right="-4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35A39" w:rsidRPr="00135A39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:rsidR="00135A39" w:rsidRPr="0054079F" w:rsidRDefault="00EA75FF" w:rsidP="00EA75F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457,915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35A39" w:rsidRPr="0054079F" w:rsidRDefault="00EA75FF" w:rsidP="00EA75F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(20,554)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35A39" w:rsidRPr="0054079F" w:rsidRDefault="006031F9" w:rsidP="00135A39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31F9">
              <w:rPr>
                <w:rFonts w:ascii="Angsana New" w:hAnsi="Angsana New"/>
                <w:sz w:val="26"/>
                <w:szCs w:val="26"/>
                <w:lang w:bidi="th-TH"/>
              </w:rPr>
              <w:t>437,361</w:t>
            </w: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35A39" w:rsidRPr="0054079F" w:rsidRDefault="006031F9" w:rsidP="006031F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35A39" w:rsidRPr="0054079F" w:rsidRDefault="006031F9" w:rsidP="006031F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35A39" w:rsidRPr="0054079F" w:rsidRDefault="006031F9" w:rsidP="006031F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35A39" w:rsidRPr="0054079F" w:rsidTr="00F86E9E">
        <w:tc>
          <w:tcPr>
            <w:tcW w:w="2340" w:type="dxa"/>
          </w:tcPr>
          <w:p w:rsidR="00135A39" w:rsidRPr="0054079F" w:rsidRDefault="00135A39" w:rsidP="00894372">
            <w:pPr>
              <w:pStyle w:val="BodyText"/>
              <w:spacing w:after="0"/>
              <w:ind w:left="144" w:right="-405" w:hanging="2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5A39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vAlign w:val="bottom"/>
          </w:tcPr>
          <w:p w:rsidR="00135A39" w:rsidRPr="0054079F" w:rsidRDefault="00EA75FF" w:rsidP="00EA75F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2,131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35A39" w:rsidRPr="0054079F" w:rsidRDefault="00EA75FF" w:rsidP="00EA75F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20,554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35A39" w:rsidRPr="0054079F" w:rsidRDefault="006031F9" w:rsidP="006031F9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31F9">
              <w:rPr>
                <w:rFonts w:ascii="Angsana New" w:hAnsi="Angsana New"/>
                <w:sz w:val="26"/>
                <w:szCs w:val="26"/>
                <w:lang w:bidi="th-TH"/>
              </w:rPr>
              <w:t>22,685</w:t>
            </w: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35A39" w:rsidRPr="0054079F" w:rsidRDefault="006031F9" w:rsidP="00135A3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35A39" w:rsidRPr="0054079F" w:rsidRDefault="006031F9" w:rsidP="006031F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35A39" w:rsidRPr="0054079F" w:rsidRDefault="006031F9" w:rsidP="006031F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35A39" w:rsidRPr="0054079F" w:rsidTr="006D37F9">
        <w:tc>
          <w:tcPr>
            <w:tcW w:w="234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35A39" w:rsidRPr="0054079F" w:rsidRDefault="00135A39" w:rsidP="00135A3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5A39" w:rsidRPr="0054079F" w:rsidRDefault="00135A39" w:rsidP="00135A3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260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:rsidR="00135A39" w:rsidRPr="0054079F" w:rsidRDefault="00135A39" w:rsidP="00135A3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35A39" w:rsidRPr="0054079F" w:rsidRDefault="00135A39" w:rsidP="00135A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5A39" w:rsidRPr="0054079F" w:rsidRDefault="00135A39" w:rsidP="00135A3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260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135A39" w:rsidRPr="0054079F" w:rsidRDefault="00135A39" w:rsidP="00135A3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35A39" w:rsidRPr="0054079F" w:rsidRDefault="00135A39" w:rsidP="00135A39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</w:tbl>
    <w:p w:rsidR="00135A39" w:rsidRDefault="00135A39" w:rsidP="001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A00CD" w:rsidRPr="00135A39" w:rsidRDefault="004A00CD" w:rsidP="001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การจัดประเภทใหม่นี้เนื่องจากผู้บริหารเห็นว่ามีความเหมาะสมกับธุรกิจของกลุ่มบริษัทมากกว่า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4A00CD" w:rsidRPr="00135A39" w:rsidSect="00A5139C">
      <w:head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217" w:rsidRDefault="00AC3217">
      <w:r>
        <w:separator/>
      </w:r>
    </w:p>
  </w:endnote>
  <w:endnote w:type="continuationSeparator" w:id="0">
    <w:p w:rsidR="00AC3217" w:rsidRDefault="00AC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93714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77516D" w:rsidRPr="00136FE4" w:rsidRDefault="0077516D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25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707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77516D" w:rsidRPr="00136FE4" w:rsidRDefault="0077516D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26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5371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77516D" w:rsidRPr="00136FE4" w:rsidRDefault="0077516D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8147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77516D" w:rsidRPr="00136FE4" w:rsidRDefault="0077516D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28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136FE4" w:rsidRDefault="0077516D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6D2137" w:rsidRDefault="0077516D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29700F">
      <w:rPr>
        <w:rFonts w:ascii="Angsana New" w:hAnsi="Angsana New"/>
        <w:i/>
        <w:iCs/>
        <w:noProof/>
        <w:sz w:val="30"/>
        <w:szCs w:val="30"/>
      </w:rPr>
      <w:t>SCN Q1-2019 TH V9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217" w:rsidRDefault="00AC3217">
      <w:r>
        <w:separator/>
      </w:r>
    </w:p>
  </w:footnote>
  <w:footnote w:type="continuationSeparator" w:id="0">
    <w:p w:rsidR="00AC3217" w:rsidRDefault="00AC3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B2797B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:rsidR="0077516D" w:rsidRPr="00B2797B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 หมายเหตุประกอบงบการเงินระหว่างกาล</w:t>
    </w:r>
  </w:p>
  <w:p w:rsidR="0077516D" w:rsidRPr="00B2797B" w:rsidRDefault="0077516D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B279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B2797B">
      <w:rPr>
        <w:rFonts w:ascii="Angsana New" w:hAnsi="Angsana New" w:hint="cs"/>
        <w:b/>
        <w:bCs/>
        <w:sz w:val="32"/>
        <w:szCs w:val="32"/>
      </w:rPr>
      <w:t>3</w:t>
    </w:r>
    <w:r w:rsidRPr="00B2797B">
      <w:rPr>
        <w:rFonts w:ascii="Angsana New" w:hAnsi="Angsana New"/>
        <w:b/>
        <w:bCs/>
        <w:sz w:val="32"/>
        <w:szCs w:val="32"/>
      </w:rPr>
      <w:t>1</w:t>
    </w:r>
    <w:r w:rsidRPr="00B279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B2797B">
      <w:rPr>
        <w:rFonts w:ascii="Angsana New" w:hAnsi="Angsana New" w:hint="cs"/>
        <w:b/>
        <w:bCs/>
        <w:sz w:val="32"/>
        <w:szCs w:val="32"/>
      </w:rPr>
      <w:t>25</w:t>
    </w:r>
    <w:r w:rsidRPr="00B2797B">
      <w:rPr>
        <w:rFonts w:ascii="Angsana New" w:hAnsi="Angsana New"/>
        <w:b/>
        <w:bCs/>
        <w:sz w:val="32"/>
        <w:szCs w:val="32"/>
      </w:rPr>
      <w:t>6</w:t>
    </w:r>
    <w:r w:rsidRPr="00B2797B">
      <w:rPr>
        <w:rFonts w:ascii="Angsana New" w:hAnsi="Angsana New" w:hint="cs"/>
        <w:b/>
        <w:bCs/>
        <w:sz w:val="32"/>
        <w:szCs w:val="32"/>
        <w:cs/>
      </w:rPr>
      <w:t>2 (ไม่ได้ตรวจสอบ)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F9367B" w:rsidRDefault="0077516D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77516D" w:rsidRPr="00F9367B" w:rsidRDefault="0077516D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77516D" w:rsidRPr="00F9367B" w:rsidRDefault="0077516D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:rsidR="0077516D" w:rsidRPr="00F9367B" w:rsidRDefault="0077516D" w:rsidP="00A02394">
    <w:pPr>
      <w:pStyle w:val="Header"/>
      <w:rPr>
        <w:sz w:val="16"/>
        <w:szCs w:val="16"/>
      </w:rPr>
    </w:pPr>
  </w:p>
  <w:p w:rsidR="0077516D" w:rsidRPr="00F9367B" w:rsidRDefault="0077516D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7516D" w:rsidRPr="002C284C" w:rsidRDefault="0077516D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7516D" w:rsidRPr="002C284C" w:rsidRDefault="0077516D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26"/>
  </w:num>
  <w:num w:numId="14">
    <w:abstractNumId w:val="19"/>
  </w:num>
  <w:num w:numId="15">
    <w:abstractNumId w:val="21"/>
  </w:num>
  <w:num w:numId="16">
    <w:abstractNumId w:val="27"/>
  </w:num>
  <w:num w:numId="17">
    <w:abstractNumId w:val="28"/>
  </w:num>
  <w:num w:numId="18">
    <w:abstractNumId w:val="24"/>
  </w:num>
  <w:num w:numId="19">
    <w:abstractNumId w:val="22"/>
  </w:num>
  <w:num w:numId="20">
    <w:abstractNumId w:val="25"/>
  </w:num>
  <w:num w:numId="21">
    <w:abstractNumId w:val="13"/>
  </w:num>
  <w:num w:numId="22">
    <w:abstractNumId w:val="11"/>
  </w:num>
  <w:num w:numId="23">
    <w:abstractNumId w:val="16"/>
  </w:num>
  <w:num w:numId="24">
    <w:abstractNumId w:val="15"/>
  </w:num>
  <w:num w:numId="25">
    <w:abstractNumId w:val="17"/>
  </w:num>
  <w:num w:numId="26">
    <w:abstractNumId w:val="18"/>
  </w:num>
  <w:num w:numId="27">
    <w:abstractNumId w:val="23"/>
  </w:num>
  <w:num w:numId="28">
    <w:abstractNumId w:val="12"/>
  </w:num>
  <w:num w:numId="29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FBA"/>
    <w:rsid w:val="000025E7"/>
    <w:rsid w:val="00003458"/>
    <w:rsid w:val="00003605"/>
    <w:rsid w:val="00003643"/>
    <w:rsid w:val="00003EC0"/>
    <w:rsid w:val="0000414B"/>
    <w:rsid w:val="00004282"/>
    <w:rsid w:val="00004310"/>
    <w:rsid w:val="0000481B"/>
    <w:rsid w:val="0000505B"/>
    <w:rsid w:val="00005144"/>
    <w:rsid w:val="00005218"/>
    <w:rsid w:val="00006056"/>
    <w:rsid w:val="00006270"/>
    <w:rsid w:val="00006398"/>
    <w:rsid w:val="0000648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826"/>
    <w:rsid w:val="00010C8C"/>
    <w:rsid w:val="00010E04"/>
    <w:rsid w:val="00011773"/>
    <w:rsid w:val="00011FC3"/>
    <w:rsid w:val="000121EE"/>
    <w:rsid w:val="000131EC"/>
    <w:rsid w:val="0001330E"/>
    <w:rsid w:val="000133DE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71A8"/>
    <w:rsid w:val="0001721D"/>
    <w:rsid w:val="00017314"/>
    <w:rsid w:val="00017C5A"/>
    <w:rsid w:val="000205E4"/>
    <w:rsid w:val="0002085B"/>
    <w:rsid w:val="00020CB7"/>
    <w:rsid w:val="00020D51"/>
    <w:rsid w:val="00020F44"/>
    <w:rsid w:val="000212FC"/>
    <w:rsid w:val="00021395"/>
    <w:rsid w:val="00021412"/>
    <w:rsid w:val="00021B38"/>
    <w:rsid w:val="0002243D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F6A"/>
    <w:rsid w:val="000250D1"/>
    <w:rsid w:val="000251DD"/>
    <w:rsid w:val="00025587"/>
    <w:rsid w:val="00025BCA"/>
    <w:rsid w:val="00025BFA"/>
    <w:rsid w:val="00025C53"/>
    <w:rsid w:val="00025C88"/>
    <w:rsid w:val="00025F0B"/>
    <w:rsid w:val="000267F3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A0B"/>
    <w:rsid w:val="00032E07"/>
    <w:rsid w:val="0003363B"/>
    <w:rsid w:val="00034DDD"/>
    <w:rsid w:val="00035427"/>
    <w:rsid w:val="00035930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CB2"/>
    <w:rsid w:val="00041697"/>
    <w:rsid w:val="00041C99"/>
    <w:rsid w:val="000424F2"/>
    <w:rsid w:val="0004277E"/>
    <w:rsid w:val="00043227"/>
    <w:rsid w:val="00043422"/>
    <w:rsid w:val="000434EF"/>
    <w:rsid w:val="00043561"/>
    <w:rsid w:val="0004379D"/>
    <w:rsid w:val="00043D2E"/>
    <w:rsid w:val="00044636"/>
    <w:rsid w:val="000447B8"/>
    <w:rsid w:val="00045126"/>
    <w:rsid w:val="0004539A"/>
    <w:rsid w:val="00045483"/>
    <w:rsid w:val="0004560C"/>
    <w:rsid w:val="0004570C"/>
    <w:rsid w:val="000459F3"/>
    <w:rsid w:val="00045B61"/>
    <w:rsid w:val="00045C80"/>
    <w:rsid w:val="00045DD1"/>
    <w:rsid w:val="00045EBB"/>
    <w:rsid w:val="0004662B"/>
    <w:rsid w:val="00046899"/>
    <w:rsid w:val="00046CD4"/>
    <w:rsid w:val="00046EB9"/>
    <w:rsid w:val="0004783D"/>
    <w:rsid w:val="00047962"/>
    <w:rsid w:val="00050015"/>
    <w:rsid w:val="00050684"/>
    <w:rsid w:val="00050760"/>
    <w:rsid w:val="00050AE9"/>
    <w:rsid w:val="00050DC8"/>
    <w:rsid w:val="00051079"/>
    <w:rsid w:val="0005109F"/>
    <w:rsid w:val="00052BF4"/>
    <w:rsid w:val="00052DC7"/>
    <w:rsid w:val="00052F3E"/>
    <w:rsid w:val="000530DE"/>
    <w:rsid w:val="000539B9"/>
    <w:rsid w:val="00053AEE"/>
    <w:rsid w:val="000543AC"/>
    <w:rsid w:val="00054E9A"/>
    <w:rsid w:val="00054FB7"/>
    <w:rsid w:val="00055276"/>
    <w:rsid w:val="000554FF"/>
    <w:rsid w:val="00055FCC"/>
    <w:rsid w:val="00055FE1"/>
    <w:rsid w:val="00056815"/>
    <w:rsid w:val="0005686A"/>
    <w:rsid w:val="00057AAC"/>
    <w:rsid w:val="00057B67"/>
    <w:rsid w:val="000605D7"/>
    <w:rsid w:val="00060600"/>
    <w:rsid w:val="0006060D"/>
    <w:rsid w:val="00060AA7"/>
    <w:rsid w:val="00060AD0"/>
    <w:rsid w:val="00060E6E"/>
    <w:rsid w:val="00061503"/>
    <w:rsid w:val="0006189A"/>
    <w:rsid w:val="00061EB7"/>
    <w:rsid w:val="0006242A"/>
    <w:rsid w:val="00062B9E"/>
    <w:rsid w:val="00063026"/>
    <w:rsid w:val="000630B6"/>
    <w:rsid w:val="00063CB4"/>
    <w:rsid w:val="00063CF4"/>
    <w:rsid w:val="00064784"/>
    <w:rsid w:val="00064ABA"/>
    <w:rsid w:val="00064B8B"/>
    <w:rsid w:val="00064FCF"/>
    <w:rsid w:val="000651B1"/>
    <w:rsid w:val="000653B7"/>
    <w:rsid w:val="00065E74"/>
    <w:rsid w:val="00066B57"/>
    <w:rsid w:val="00066EAF"/>
    <w:rsid w:val="000676D9"/>
    <w:rsid w:val="00067739"/>
    <w:rsid w:val="00070152"/>
    <w:rsid w:val="00070792"/>
    <w:rsid w:val="00070C00"/>
    <w:rsid w:val="00071317"/>
    <w:rsid w:val="0007191E"/>
    <w:rsid w:val="00071958"/>
    <w:rsid w:val="0007255C"/>
    <w:rsid w:val="00072CBA"/>
    <w:rsid w:val="000732C1"/>
    <w:rsid w:val="0007346C"/>
    <w:rsid w:val="00073B38"/>
    <w:rsid w:val="00074C22"/>
    <w:rsid w:val="00074FF3"/>
    <w:rsid w:val="000751DA"/>
    <w:rsid w:val="00075675"/>
    <w:rsid w:val="000756A6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234D"/>
    <w:rsid w:val="000824E7"/>
    <w:rsid w:val="00082CB4"/>
    <w:rsid w:val="00082D49"/>
    <w:rsid w:val="00083356"/>
    <w:rsid w:val="0008358B"/>
    <w:rsid w:val="000838CE"/>
    <w:rsid w:val="000839F7"/>
    <w:rsid w:val="0008450E"/>
    <w:rsid w:val="000847D4"/>
    <w:rsid w:val="00084EC4"/>
    <w:rsid w:val="000850E7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F8"/>
    <w:rsid w:val="00087EA8"/>
    <w:rsid w:val="00087FD1"/>
    <w:rsid w:val="00090028"/>
    <w:rsid w:val="0009010F"/>
    <w:rsid w:val="00090466"/>
    <w:rsid w:val="0009061F"/>
    <w:rsid w:val="0009089C"/>
    <w:rsid w:val="00090C71"/>
    <w:rsid w:val="00091CF4"/>
    <w:rsid w:val="00091E98"/>
    <w:rsid w:val="00092593"/>
    <w:rsid w:val="00092E3F"/>
    <w:rsid w:val="00092FD0"/>
    <w:rsid w:val="0009325E"/>
    <w:rsid w:val="000934A0"/>
    <w:rsid w:val="00093716"/>
    <w:rsid w:val="00093881"/>
    <w:rsid w:val="000944F9"/>
    <w:rsid w:val="00095BE5"/>
    <w:rsid w:val="00095CD4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384"/>
    <w:rsid w:val="000A358E"/>
    <w:rsid w:val="000A3A4C"/>
    <w:rsid w:val="000A435D"/>
    <w:rsid w:val="000A45E8"/>
    <w:rsid w:val="000A4C33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287"/>
    <w:rsid w:val="000B3549"/>
    <w:rsid w:val="000B35BC"/>
    <w:rsid w:val="000B3794"/>
    <w:rsid w:val="000B3ACB"/>
    <w:rsid w:val="000B3B42"/>
    <w:rsid w:val="000B407D"/>
    <w:rsid w:val="000B47E1"/>
    <w:rsid w:val="000B4A40"/>
    <w:rsid w:val="000B4CEA"/>
    <w:rsid w:val="000B5390"/>
    <w:rsid w:val="000B5568"/>
    <w:rsid w:val="000B58BF"/>
    <w:rsid w:val="000B59AD"/>
    <w:rsid w:val="000B5C77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C6C"/>
    <w:rsid w:val="000C260D"/>
    <w:rsid w:val="000C2855"/>
    <w:rsid w:val="000C2965"/>
    <w:rsid w:val="000C3306"/>
    <w:rsid w:val="000C361C"/>
    <w:rsid w:val="000C3670"/>
    <w:rsid w:val="000C3816"/>
    <w:rsid w:val="000C38BD"/>
    <w:rsid w:val="000C44F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60"/>
    <w:rsid w:val="000C690E"/>
    <w:rsid w:val="000C7F5A"/>
    <w:rsid w:val="000D0159"/>
    <w:rsid w:val="000D06FD"/>
    <w:rsid w:val="000D0EDF"/>
    <w:rsid w:val="000D1385"/>
    <w:rsid w:val="000D1463"/>
    <w:rsid w:val="000D225C"/>
    <w:rsid w:val="000D252E"/>
    <w:rsid w:val="000D2E29"/>
    <w:rsid w:val="000D3189"/>
    <w:rsid w:val="000D3B36"/>
    <w:rsid w:val="000D3C8D"/>
    <w:rsid w:val="000D45DD"/>
    <w:rsid w:val="000D46B0"/>
    <w:rsid w:val="000D4EA8"/>
    <w:rsid w:val="000D56FA"/>
    <w:rsid w:val="000D57C0"/>
    <w:rsid w:val="000D5970"/>
    <w:rsid w:val="000D5BBA"/>
    <w:rsid w:val="000D6438"/>
    <w:rsid w:val="000D680A"/>
    <w:rsid w:val="000D69DF"/>
    <w:rsid w:val="000D6B87"/>
    <w:rsid w:val="000D6D1F"/>
    <w:rsid w:val="000D6F10"/>
    <w:rsid w:val="000D7924"/>
    <w:rsid w:val="000D79B6"/>
    <w:rsid w:val="000E049A"/>
    <w:rsid w:val="000E0AF5"/>
    <w:rsid w:val="000E1031"/>
    <w:rsid w:val="000E12CF"/>
    <w:rsid w:val="000E20F7"/>
    <w:rsid w:val="000E3706"/>
    <w:rsid w:val="000E3804"/>
    <w:rsid w:val="000E3A23"/>
    <w:rsid w:val="000E3BFC"/>
    <w:rsid w:val="000E3EE5"/>
    <w:rsid w:val="000E4751"/>
    <w:rsid w:val="000E47E5"/>
    <w:rsid w:val="000E483C"/>
    <w:rsid w:val="000E48A5"/>
    <w:rsid w:val="000E4DF1"/>
    <w:rsid w:val="000E5CB4"/>
    <w:rsid w:val="000E6117"/>
    <w:rsid w:val="000E6210"/>
    <w:rsid w:val="000E62C4"/>
    <w:rsid w:val="000E6AEA"/>
    <w:rsid w:val="000E720A"/>
    <w:rsid w:val="000E73B6"/>
    <w:rsid w:val="000E7D75"/>
    <w:rsid w:val="000F0F93"/>
    <w:rsid w:val="000F13D7"/>
    <w:rsid w:val="000F16E1"/>
    <w:rsid w:val="000F1F65"/>
    <w:rsid w:val="000F249B"/>
    <w:rsid w:val="000F287E"/>
    <w:rsid w:val="000F290C"/>
    <w:rsid w:val="000F2A50"/>
    <w:rsid w:val="000F3093"/>
    <w:rsid w:val="000F3136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DB9"/>
    <w:rsid w:val="001000D4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8DF"/>
    <w:rsid w:val="00105A0B"/>
    <w:rsid w:val="00105B28"/>
    <w:rsid w:val="00105C87"/>
    <w:rsid w:val="00105EA8"/>
    <w:rsid w:val="00105F1A"/>
    <w:rsid w:val="001067C2"/>
    <w:rsid w:val="00106883"/>
    <w:rsid w:val="00107118"/>
    <w:rsid w:val="00107541"/>
    <w:rsid w:val="001101F3"/>
    <w:rsid w:val="00110253"/>
    <w:rsid w:val="001103BB"/>
    <w:rsid w:val="0011062F"/>
    <w:rsid w:val="00110BE3"/>
    <w:rsid w:val="00110F3B"/>
    <w:rsid w:val="00111416"/>
    <w:rsid w:val="00111614"/>
    <w:rsid w:val="0011197B"/>
    <w:rsid w:val="00111B28"/>
    <w:rsid w:val="00112916"/>
    <w:rsid w:val="00112C55"/>
    <w:rsid w:val="00112F85"/>
    <w:rsid w:val="00113044"/>
    <w:rsid w:val="0011460E"/>
    <w:rsid w:val="00114C40"/>
    <w:rsid w:val="00114ED1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6F2"/>
    <w:rsid w:val="00121AAD"/>
    <w:rsid w:val="00121B82"/>
    <w:rsid w:val="001229C5"/>
    <w:rsid w:val="00122C75"/>
    <w:rsid w:val="00123177"/>
    <w:rsid w:val="001232BD"/>
    <w:rsid w:val="00123433"/>
    <w:rsid w:val="0012368A"/>
    <w:rsid w:val="00123947"/>
    <w:rsid w:val="00124417"/>
    <w:rsid w:val="001247DD"/>
    <w:rsid w:val="00124DF3"/>
    <w:rsid w:val="001251F6"/>
    <w:rsid w:val="001255ED"/>
    <w:rsid w:val="00125673"/>
    <w:rsid w:val="0012609F"/>
    <w:rsid w:val="00126155"/>
    <w:rsid w:val="001263DC"/>
    <w:rsid w:val="001266D2"/>
    <w:rsid w:val="00126722"/>
    <w:rsid w:val="00126B4F"/>
    <w:rsid w:val="00127586"/>
    <w:rsid w:val="00127EB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D0"/>
    <w:rsid w:val="001334AD"/>
    <w:rsid w:val="00133523"/>
    <w:rsid w:val="0013359B"/>
    <w:rsid w:val="00133AC7"/>
    <w:rsid w:val="001345F0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E62"/>
    <w:rsid w:val="00136FE4"/>
    <w:rsid w:val="00137748"/>
    <w:rsid w:val="00137A8F"/>
    <w:rsid w:val="00137DE9"/>
    <w:rsid w:val="0014041E"/>
    <w:rsid w:val="00140513"/>
    <w:rsid w:val="001406A1"/>
    <w:rsid w:val="00141102"/>
    <w:rsid w:val="00141BB6"/>
    <w:rsid w:val="00141E88"/>
    <w:rsid w:val="00142168"/>
    <w:rsid w:val="0014230E"/>
    <w:rsid w:val="00142906"/>
    <w:rsid w:val="0014301C"/>
    <w:rsid w:val="00143466"/>
    <w:rsid w:val="001435EA"/>
    <w:rsid w:val="00143F59"/>
    <w:rsid w:val="00144504"/>
    <w:rsid w:val="00144508"/>
    <w:rsid w:val="00144883"/>
    <w:rsid w:val="00145875"/>
    <w:rsid w:val="00145AB2"/>
    <w:rsid w:val="00145D0B"/>
    <w:rsid w:val="00145D9B"/>
    <w:rsid w:val="001460BA"/>
    <w:rsid w:val="00146470"/>
    <w:rsid w:val="00146587"/>
    <w:rsid w:val="001466EA"/>
    <w:rsid w:val="00146898"/>
    <w:rsid w:val="00146AFC"/>
    <w:rsid w:val="00147634"/>
    <w:rsid w:val="0014777E"/>
    <w:rsid w:val="00147D7B"/>
    <w:rsid w:val="0015039A"/>
    <w:rsid w:val="0015041B"/>
    <w:rsid w:val="00150BC8"/>
    <w:rsid w:val="00150FB9"/>
    <w:rsid w:val="001512F9"/>
    <w:rsid w:val="001514ED"/>
    <w:rsid w:val="00151C04"/>
    <w:rsid w:val="00151DCE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535B"/>
    <w:rsid w:val="00155F6D"/>
    <w:rsid w:val="001562C6"/>
    <w:rsid w:val="00156714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1623"/>
    <w:rsid w:val="00161796"/>
    <w:rsid w:val="00161DE8"/>
    <w:rsid w:val="00161FA4"/>
    <w:rsid w:val="0016272D"/>
    <w:rsid w:val="0016295B"/>
    <w:rsid w:val="001641B8"/>
    <w:rsid w:val="00165B77"/>
    <w:rsid w:val="00165BFC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6AF"/>
    <w:rsid w:val="0016792D"/>
    <w:rsid w:val="00167BFA"/>
    <w:rsid w:val="001706FA"/>
    <w:rsid w:val="00170D3B"/>
    <w:rsid w:val="001713CE"/>
    <w:rsid w:val="0017162A"/>
    <w:rsid w:val="00171BBA"/>
    <w:rsid w:val="001727E6"/>
    <w:rsid w:val="00172BF0"/>
    <w:rsid w:val="0017314A"/>
    <w:rsid w:val="0017436B"/>
    <w:rsid w:val="0017455E"/>
    <w:rsid w:val="00175132"/>
    <w:rsid w:val="001753DF"/>
    <w:rsid w:val="00175EC3"/>
    <w:rsid w:val="00176023"/>
    <w:rsid w:val="00177382"/>
    <w:rsid w:val="001775B9"/>
    <w:rsid w:val="0017761B"/>
    <w:rsid w:val="00177CEB"/>
    <w:rsid w:val="0018029D"/>
    <w:rsid w:val="00181159"/>
    <w:rsid w:val="001815B4"/>
    <w:rsid w:val="0018181A"/>
    <w:rsid w:val="00181DA1"/>
    <w:rsid w:val="00182EC6"/>
    <w:rsid w:val="0018372C"/>
    <w:rsid w:val="00184121"/>
    <w:rsid w:val="00184166"/>
    <w:rsid w:val="0018434C"/>
    <w:rsid w:val="00184B12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98"/>
    <w:rsid w:val="00190C8B"/>
    <w:rsid w:val="001914DC"/>
    <w:rsid w:val="00191547"/>
    <w:rsid w:val="00191AF1"/>
    <w:rsid w:val="0019210E"/>
    <w:rsid w:val="00192366"/>
    <w:rsid w:val="0019279A"/>
    <w:rsid w:val="0019297F"/>
    <w:rsid w:val="00192B62"/>
    <w:rsid w:val="00192EB0"/>
    <w:rsid w:val="00192F3F"/>
    <w:rsid w:val="001933C2"/>
    <w:rsid w:val="0019345E"/>
    <w:rsid w:val="0019384A"/>
    <w:rsid w:val="001940B5"/>
    <w:rsid w:val="001949A1"/>
    <w:rsid w:val="00194C38"/>
    <w:rsid w:val="00195644"/>
    <w:rsid w:val="00195692"/>
    <w:rsid w:val="001956B8"/>
    <w:rsid w:val="001957A6"/>
    <w:rsid w:val="001962AA"/>
    <w:rsid w:val="001967E5"/>
    <w:rsid w:val="00196E59"/>
    <w:rsid w:val="00197559"/>
    <w:rsid w:val="00197874"/>
    <w:rsid w:val="00197D3F"/>
    <w:rsid w:val="00197EB4"/>
    <w:rsid w:val="00197FD6"/>
    <w:rsid w:val="001A0B0C"/>
    <w:rsid w:val="001A0F79"/>
    <w:rsid w:val="001A1C98"/>
    <w:rsid w:val="001A1D83"/>
    <w:rsid w:val="001A1DFA"/>
    <w:rsid w:val="001A1FDC"/>
    <w:rsid w:val="001A1FFF"/>
    <w:rsid w:val="001A20DC"/>
    <w:rsid w:val="001A2F00"/>
    <w:rsid w:val="001A3196"/>
    <w:rsid w:val="001A31F6"/>
    <w:rsid w:val="001A3E3D"/>
    <w:rsid w:val="001A43B3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F5B"/>
    <w:rsid w:val="001A5FC2"/>
    <w:rsid w:val="001A6439"/>
    <w:rsid w:val="001A65C9"/>
    <w:rsid w:val="001A6CF4"/>
    <w:rsid w:val="001A6E46"/>
    <w:rsid w:val="001A7263"/>
    <w:rsid w:val="001A735A"/>
    <w:rsid w:val="001A77D7"/>
    <w:rsid w:val="001A7A85"/>
    <w:rsid w:val="001A7F83"/>
    <w:rsid w:val="001B0392"/>
    <w:rsid w:val="001B0942"/>
    <w:rsid w:val="001B09E7"/>
    <w:rsid w:val="001B09FD"/>
    <w:rsid w:val="001B0EA6"/>
    <w:rsid w:val="001B1697"/>
    <w:rsid w:val="001B1A81"/>
    <w:rsid w:val="001B1B05"/>
    <w:rsid w:val="001B2BC8"/>
    <w:rsid w:val="001B3178"/>
    <w:rsid w:val="001B446B"/>
    <w:rsid w:val="001B44BD"/>
    <w:rsid w:val="001B4BA2"/>
    <w:rsid w:val="001B594F"/>
    <w:rsid w:val="001B62FE"/>
    <w:rsid w:val="001B6373"/>
    <w:rsid w:val="001B6966"/>
    <w:rsid w:val="001B72FB"/>
    <w:rsid w:val="001B7847"/>
    <w:rsid w:val="001B7C8F"/>
    <w:rsid w:val="001B7E57"/>
    <w:rsid w:val="001B7F17"/>
    <w:rsid w:val="001C0619"/>
    <w:rsid w:val="001C0B2C"/>
    <w:rsid w:val="001C10FA"/>
    <w:rsid w:val="001C1CC3"/>
    <w:rsid w:val="001C2283"/>
    <w:rsid w:val="001C22A1"/>
    <w:rsid w:val="001C2527"/>
    <w:rsid w:val="001C28CF"/>
    <w:rsid w:val="001C29EA"/>
    <w:rsid w:val="001C3525"/>
    <w:rsid w:val="001C3769"/>
    <w:rsid w:val="001C3B3F"/>
    <w:rsid w:val="001C3D06"/>
    <w:rsid w:val="001C3D21"/>
    <w:rsid w:val="001C3F64"/>
    <w:rsid w:val="001C4FBC"/>
    <w:rsid w:val="001C5256"/>
    <w:rsid w:val="001C5742"/>
    <w:rsid w:val="001C5A1B"/>
    <w:rsid w:val="001C60C5"/>
    <w:rsid w:val="001C6D02"/>
    <w:rsid w:val="001C6DBB"/>
    <w:rsid w:val="001C7066"/>
    <w:rsid w:val="001C70E5"/>
    <w:rsid w:val="001C711F"/>
    <w:rsid w:val="001C73DC"/>
    <w:rsid w:val="001C7527"/>
    <w:rsid w:val="001C7770"/>
    <w:rsid w:val="001C7E97"/>
    <w:rsid w:val="001D01A1"/>
    <w:rsid w:val="001D02F9"/>
    <w:rsid w:val="001D0B95"/>
    <w:rsid w:val="001D2017"/>
    <w:rsid w:val="001D213E"/>
    <w:rsid w:val="001D2186"/>
    <w:rsid w:val="001D21CA"/>
    <w:rsid w:val="001D29BC"/>
    <w:rsid w:val="001D311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E036B"/>
    <w:rsid w:val="001E0C2D"/>
    <w:rsid w:val="001E0C99"/>
    <w:rsid w:val="001E1B56"/>
    <w:rsid w:val="001E21C4"/>
    <w:rsid w:val="001E2A3C"/>
    <w:rsid w:val="001E2A7F"/>
    <w:rsid w:val="001E320A"/>
    <w:rsid w:val="001E341F"/>
    <w:rsid w:val="001E3510"/>
    <w:rsid w:val="001E3A07"/>
    <w:rsid w:val="001E40B9"/>
    <w:rsid w:val="001E4E14"/>
    <w:rsid w:val="001E52AE"/>
    <w:rsid w:val="001E536A"/>
    <w:rsid w:val="001E537F"/>
    <w:rsid w:val="001E575E"/>
    <w:rsid w:val="001E5E85"/>
    <w:rsid w:val="001E6179"/>
    <w:rsid w:val="001E6E89"/>
    <w:rsid w:val="001E6FFD"/>
    <w:rsid w:val="001E7D45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3889"/>
    <w:rsid w:val="001F44C6"/>
    <w:rsid w:val="001F4B91"/>
    <w:rsid w:val="001F4D40"/>
    <w:rsid w:val="001F5E02"/>
    <w:rsid w:val="001F63DA"/>
    <w:rsid w:val="001F6AAE"/>
    <w:rsid w:val="001F6BA2"/>
    <w:rsid w:val="001F71AF"/>
    <w:rsid w:val="001F7E2D"/>
    <w:rsid w:val="002001B7"/>
    <w:rsid w:val="00200C31"/>
    <w:rsid w:val="00200DF3"/>
    <w:rsid w:val="00200F14"/>
    <w:rsid w:val="0020143E"/>
    <w:rsid w:val="00201757"/>
    <w:rsid w:val="002018BC"/>
    <w:rsid w:val="00201E47"/>
    <w:rsid w:val="00202105"/>
    <w:rsid w:val="00202157"/>
    <w:rsid w:val="0020230A"/>
    <w:rsid w:val="00202A1C"/>
    <w:rsid w:val="00202F87"/>
    <w:rsid w:val="00203290"/>
    <w:rsid w:val="002032AE"/>
    <w:rsid w:val="00203AA1"/>
    <w:rsid w:val="00203CA9"/>
    <w:rsid w:val="0020455B"/>
    <w:rsid w:val="002046A1"/>
    <w:rsid w:val="00204B0C"/>
    <w:rsid w:val="00204BCD"/>
    <w:rsid w:val="00205195"/>
    <w:rsid w:val="0020569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90E"/>
    <w:rsid w:val="00207CB8"/>
    <w:rsid w:val="0021065B"/>
    <w:rsid w:val="00210A49"/>
    <w:rsid w:val="00211E6A"/>
    <w:rsid w:val="00211FCE"/>
    <w:rsid w:val="002123A2"/>
    <w:rsid w:val="0021288D"/>
    <w:rsid w:val="00212A50"/>
    <w:rsid w:val="00212B7D"/>
    <w:rsid w:val="00212E7B"/>
    <w:rsid w:val="00213245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D00"/>
    <w:rsid w:val="00216EF8"/>
    <w:rsid w:val="00217294"/>
    <w:rsid w:val="0021751F"/>
    <w:rsid w:val="002177CC"/>
    <w:rsid w:val="002177EB"/>
    <w:rsid w:val="0021792C"/>
    <w:rsid w:val="00217C29"/>
    <w:rsid w:val="00220645"/>
    <w:rsid w:val="002207B1"/>
    <w:rsid w:val="00220C15"/>
    <w:rsid w:val="00220D76"/>
    <w:rsid w:val="00220D8C"/>
    <w:rsid w:val="00220F42"/>
    <w:rsid w:val="0022102C"/>
    <w:rsid w:val="002211E8"/>
    <w:rsid w:val="00221322"/>
    <w:rsid w:val="00221445"/>
    <w:rsid w:val="00221852"/>
    <w:rsid w:val="002219A8"/>
    <w:rsid w:val="00221A28"/>
    <w:rsid w:val="00221BD4"/>
    <w:rsid w:val="00221E29"/>
    <w:rsid w:val="002222E4"/>
    <w:rsid w:val="002229B7"/>
    <w:rsid w:val="00223BAD"/>
    <w:rsid w:val="00225EC1"/>
    <w:rsid w:val="00225ED4"/>
    <w:rsid w:val="002265F1"/>
    <w:rsid w:val="00226EA0"/>
    <w:rsid w:val="002270A6"/>
    <w:rsid w:val="002274E3"/>
    <w:rsid w:val="00227F2D"/>
    <w:rsid w:val="002302EF"/>
    <w:rsid w:val="00230309"/>
    <w:rsid w:val="002318B1"/>
    <w:rsid w:val="00231A71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AD"/>
    <w:rsid w:val="00234F4A"/>
    <w:rsid w:val="00235903"/>
    <w:rsid w:val="00235D2A"/>
    <w:rsid w:val="00235EED"/>
    <w:rsid w:val="0023640F"/>
    <w:rsid w:val="002365DF"/>
    <w:rsid w:val="0023794F"/>
    <w:rsid w:val="00237A39"/>
    <w:rsid w:val="00237EBC"/>
    <w:rsid w:val="00237EF0"/>
    <w:rsid w:val="00240062"/>
    <w:rsid w:val="002401AC"/>
    <w:rsid w:val="00240426"/>
    <w:rsid w:val="00240564"/>
    <w:rsid w:val="0024074F"/>
    <w:rsid w:val="00241E0F"/>
    <w:rsid w:val="00242DCF"/>
    <w:rsid w:val="00242F12"/>
    <w:rsid w:val="00242F51"/>
    <w:rsid w:val="00243338"/>
    <w:rsid w:val="002434B9"/>
    <w:rsid w:val="002436C1"/>
    <w:rsid w:val="002438FA"/>
    <w:rsid w:val="00243A30"/>
    <w:rsid w:val="00243B15"/>
    <w:rsid w:val="00243D66"/>
    <w:rsid w:val="00244499"/>
    <w:rsid w:val="00245146"/>
    <w:rsid w:val="00245E95"/>
    <w:rsid w:val="00245EDE"/>
    <w:rsid w:val="00246281"/>
    <w:rsid w:val="00246708"/>
    <w:rsid w:val="00246833"/>
    <w:rsid w:val="00247310"/>
    <w:rsid w:val="00247C48"/>
    <w:rsid w:val="00247C8F"/>
    <w:rsid w:val="00247FEE"/>
    <w:rsid w:val="002502CE"/>
    <w:rsid w:val="00250943"/>
    <w:rsid w:val="002509D6"/>
    <w:rsid w:val="00250C82"/>
    <w:rsid w:val="0025127C"/>
    <w:rsid w:val="00251362"/>
    <w:rsid w:val="002515A4"/>
    <w:rsid w:val="002518CC"/>
    <w:rsid w:val="00251BE2"/>
    <w:rsid w:val="002523BA"/>
    <w:rsid w:val="00252456"/>
    <w:rsid w:val="002531A2"/>
    <w:rsid w:val="002532C8"/>
    <w:rsid w:val="002535D2"/>
    <w:rsid w:val="00253635"/>
    <w:rsid w:val="00253780"/>
    <w:rsid w:val="00253B9B"/>
    <w:rsid w:val="002543A0"/>
    <w:rsid w:val="00254568"/>
    <w:rsid w:val="002548A1"/>
    <w:rsid w:val="00254CB2"/>
    <w:rsid w:val="00255BC1"/>
    <w:rsid w:val="00255FA0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83B"/>
    <w:rsid w:val="00261DB6"/>
    <w:rsid w:val="002623C2"/>
    <w:rsid w:val="002629F1"/>
    <w:rsid w:val="00262FB4"/>
    <w:rsid w:val="00263117"/>
    <w:rsid w:val="00263337"/>
    <w:rsid w:val="002639A0"/>
    <w:rsid w:val="00263E45"/>
    <w:rsid w:val="002649CC"/>
    <w:rsid w:val="00265765"/>
    <w:rsid w:val="002659F0"/>
    <w:rsid w:val="00265C29"/>
    <w:rsid w:val="00265F27"/>
    <w:rsid w:val="00265FCE"/>
    <w:rsid w:val="002663AB"/>
    <w:rsid w:val="002663DE"/>
    <w:rsid w:val="002673C5"/>
    <w:rsid w:val="00267B1B"/>
    <w:rsid w:val="00267D70"/>
    <w:rsid w:val="0027046C"/>
    <w:rsid w:val="002704F7"/>
    <w:rsid w:val="00270777"/>
    <w:rsid w:val="00270AA2"/>
    <w:rsid w:val="00271A3B"/>
    <w:rsid w:val="00271C14"/>
    <w:rsid w:val="00271F27"/>
    <w:rsid w:val="00271FD3"/>
    <w:rsid w:val="002741BE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7064"/>
    <w:rsid w:val="00277387"/>
    <w:rsid w:val="0027765B"/>
    <w:rsid w:val="00280462"/>
    <w:rsid w:val="002807A4"/>
    <w:rsid w:val="00280807"/>
    <w:rsid w:val="00280C5E"/>
    <w:rsid w:val="0028104B"/>
    <w:rsid w:val="00281097"/>
    <w:rsid w:val="002814AF"/>
    <w:rsid w:val="00281581"/>
    <w:rsid w:val="002821A5"/>
    <w:rsid w:val="0028236E"/>
    <w:rsid w:val="002826C4"/>
    <w:rsid w:val="00282831"/>
    <w:rsid w:val="00282CE1"/>
    <w:rsid w:val="00283086"/>
    <w:rsid w:val="002835BA"/>
    <w:rsid w:val="00283B03"/>
    <w:rsid w:val="002858EF"/>
    <w:rsid w:val="00285AF1"/>
    <w:rsid w:val="00285ECD"/>
    <w:rsid w:val="00286159"/>
    <w:rsid w:val="002864C5"/>
    <w:rsid w:val="002865DF"/>
    <w:rsid w:val="00286708"/>
    <w:rsid w:val="00287CAB"/>
    <w:rsid w:val="002904EE"/>
    <w:rsid w:val="002904EF"/>
    <w:rsid w:val="002905F1"/>
    <w:rsid w:val="00290BA4"/>
    <w:rsid w:val="00290C70"/>
    <w:rsid w:val="00290D62"/>
    <w:rsid w:val="002914F6"/>
    <w:rsid w:val="002920FC"/>
    <w:rsid w:val="002924C2"/>
    <w:rsid w:val="002925CB"/>
    <w:rsid w:val="0029282D"/>
    <w:rsid w:val="00292C76"/>
    <w:rsid w:val="00292CA0"/>
    <w:rsid w:val="00293227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602D"/>
    <w:rsid w:val="002962F0"/>
    <w:rsid w:val="00296D32"/>
    <w:rsid w:val="00296E70"/>
    <w:rsid w:val="0029700F"/>
    <w:rsid w:val="0029731F"/>
    <w:rsid w:val="00297A37"/>
    <w:rsid w:val="002A03BF"/>
    <w:rsid w:val="002A0952"/>
    <w:rsid w:val="002A1019"/>
    <w:rsid w:val="002A1567"/>
    <w:rsid w:val="002A161C"/>
    <w:rsid w:val="002A2505"/>
    <w:rsid w:val="002A2548"/>
    <w:rsid w:val="002A28CB"/>
    <w:rsid w:val="002A2BAC"/>
    <w:rsid w:val="002A2D9D"/>
    <w:rsid w:val="002A3556"/>
    <w:rsid w:val="002A41ED"/>
    <w:rsid w:val="002A493B"/>
    <w:rsid w:val="002A50E5"/>
    <w:rsid w:val="002A536A"/>
    <w:rsid w:val="002A562C"/>
    <w:rsid w:val="002A6429"/>
    <w:rsid w:val="002A6506"/>
    <w:rsid w:val="002A6A88"/>
    <w:rsid w:val="002A6CCC"/>
    <w:rsid w:val="002A714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D4B"/>
    <w:rsid w:val="002B1EFD"/>
    <w:rsid w:val="002B2333"/>
    <w:rsid w:val="002B24BA"/>
    <w:rsid w:val="002B2752"/>
    <w:rsid w:val="002B27A1"/>
    <w:rsid w:val="002B3107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54D"/>
    <w:rsid w:val="002B6BCB"/>
    <w:rsid w:val="002B6D08"/>
    <w:rsid w:val="002B6D22"/>
    <w:rsid w:val="002B6D7D"/>
    <w:rsid w:val="002B72A3"/>
    <w:rsid w:val="002B7A60"/>
    <w:rsid w:val="002C2031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C2"/>
    <w:rsid w:val="002C55E6"/>
    <w:rsid w:val="002C55F5"/>
    <w:rsid w:val="002C61DB"/>
    <w:rsid w:val="002C64A8"/>
    <w:rsid w:val="002C64C1"/>
    <w:rsid w:val="002C6A16"/>
    <w:rsid w:val="002C6F0A"/>
    <w:rsid w:val="002C70DA"/>
    <w:rsid w:val="002C70F4"/>
    <w:rsid w:val="002C7C8B"/>
    <w:rsid w:val="002C7FD1"/>
    <w:rsid w:val="002D0135"/>
    <w:rsid w:val="002D01CC"/>
    <w:rsid w:val="002D1610"/>
    <w:rsid w:val="002D17C3"/>
    <w:rsid w:val="002D1804"/>
    <w:rsid w:val="002D1BE9"/>
    <w:rsid w:val="002D1D51"/>
    <w:rsid w:val="002D2003"/>
    <w:rsid w:val="002D2334"/>
    <w:rsid w:val="002D27F9"/>
    <w:rsid w:val="002D285F"/>
    <w:rsid w:val="002D2BC7"/>
    <w:rsid w:val="002D2CB3"/>
    <w:rsid w:val="002D3072"/>
    <w:rsid w:val="002D3265"/>
    <w:rsid w:val="002D3B10"/>
    <w:rsid w:val="002D4A06"/>
    <w:rsid w:val="002D4EF1"/>
    <w:rsid w:val="002D5D17"/>
    <w:rsid w:val="002D5EA1"/>
    <w:rsid w:val="002D6909"/>
    <w:rsid w:val="002D755F"/>
    <w:rsid w:val="002D7611"/>
    <w:rsid w:val="002E00A5"/>
    <w:rsid w:val="002E05D8"/>
    <w:rsid w:val="002E0630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001"/>
    <w:rsid w:val="002E400F"/>
    <w:rsid w:val="002E43CC"/>
    <w:rsid w:val="002E449D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902"/>
    <w:rsid w:val="002E6CAE"/>
    <w:rsid w:val="002E6CE2"/>
    <w:rsid w:val="002E6D40"/>
    <w:rsid w:val="002E7247"/>
    <w:rsid w:val="002E73A9"/>
    <w:rsid w:val="002E7A83"/>
    <w:rsid w:val="002E7B3F"/>
    <w:rsid w:val="002F030B"/>
    <w:rsid w:val="002F0999"/>
    <w:rsid w:val="002F2027"/>
    <w:rsid w:val="002F2033"/>
    <w:rsid w:val="002F2209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6075"/>
    <w:rsid w:val="002F6ECF"/>
    <w:rsid w:val="002F7101"/>
    <w:rsid w:val="002F7191"/>
    <w:rsid w:val="00300129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411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BE7"/>
    <w:rsid w:val="0030605F"/>
    <w:rsid w:val="00306246"/>
    <w:rsid w:val="00306267"/>
    <w:rsid w:val="0030630A"/>
    <w:rsid w:val="003066E0"/>
    <w:rsid w:val="003067CA"/>
    <w:rsid w:val="003067D6"/>
    <w:rsid w:val="00306B9D"/>
    <w:rsid w:val="003070A0"/>
    <w:rsid w:val="00307261"/>
    <w:rsid w:val="0030731E"/>
    <w:rsid w:val="00307407"/>
    <w:rsid w:val="003074B8"/>
    <w:rsid w:val="0030793F"/>
    <w:rsid w:val="00307B8D"/>
    <w:rsid w:val="00307BD7"/>
    <w:rsid w:val="00307D66"/>
    <w:rsid w:val="003102E4"/>
    <w:rsid w:val="003109EF"/>
    <w:rsid w:val="00310C5B"/>
    <w:rsid w:val="00311026"/>
    <w:rsid w:val="0031141B"/>
    <w:rsid w:val="00311432"/>
    <w:rsid w:val="003118FC"/>
    <w:rsid w:val="00312482"/>
    <w:rsid w:val="00312868"/>
    <w:rsid w:val="00312AFD"/>
    <w:rsid w:val="00312D02"/>
    <w:rsid w:val="00312F2D"/>
    <w:rsid w:val="003138D3"/>
    <w:rsid w:val="00314116"/>
    <w:rsid w:val="00314437"/>
    <w:rsid w:val="0031455E"/>
    <w:rsid w:val="00314A16"/>
    <w:rsid w:val="0031542C"/>
    <w:rsid w:val="00315509"/>
    <w:rsid w:val="003168F1"/>
    <w:rsid w:val="00316925"/>
    <w:rsid w:val="00316BA3"/>
    <w:rsid w:val="00316CE3"/>
    <w:rsid w:val="003170A4"/>
    <w:rsid w:val="003173ED"/>
    <w:rsid w:val="0031768E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040"/>
    <w:rsid w:val="0032220C"/>
    <w:rsid w:val="00323012"/>
    <w:rsid w:val="003235E5"/>
    <w:rsid w:val="00323CD4"/>
    <w:rsid w:val="00323EE8"/>
    <w:rsid w:val="003243B6"/>
    <w:rsid w:val="003245B6"/>
    <w:rsid w:val="003247D9"/>
    <w:rsid w:val="003249AE"/>
    <w:rsid w:val="00325171"/>
    <w:rsid w:val="00325351"/>
    <w:rsid w:val="00325601"/>
    <w:rsid w:val="00325C97"/>
    <w:rsid w:val="003261B9"/>
    <w:rsid w:val="00326F36"/>
    <w:rsid w:val="003279E0"/>
    <w:rsid w:val="00327F50"/>
    <w:rsid w:val="003300C4"/>
    <w:rsid w:val="00330C19"/>
    <w:rsid w:val="00330D56"/>
    <w:rsid w:val="003311F9"/>
    <w:rsid w:val="00331213"/>
    <w:rsid w:val="003318AF"/>
    <w:rsid w:val="00331AA0"/>
    <w:rsid w:val="00331B92"/>
    <w:rsid w:val="00331D3E"/>
    <w:rsid w:val="003324D0"/>
    <w:rsid w:val="00332B2B"/>
    <w:rsid w:val="00333996"/>
    <w:rsid w:val="00333CF5"/>
    <w:rsid w:val="00333D08"/>
    <w:rsid w:val="00334D99"/>
    <w:rsid w:val="00335846"/>
    <w:rsid w:val="0033733C"/>
    <w:rsid w:val="00337519"/>
    <w:rsid w:val="0033759A"/>
    <w:rsid w:val="00337CF4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3876"/>
    <w:rsid w:val="00343E75"/>
    <w:rsid w:val="003441DE"/>
    <w:rsid w:val="003445D6"/>
    <w:rsid w:val="00344873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75C"/>
    <w:rsid w:val="00355156"/>
    <w:rsid w:val="00355524"/>
    <w:rsid w:val="003556FB"/>
    <w:rsid w:val="00356708"/>
    <w:rsid w:val="0035711B"/>
    <w:rsid w:val="0035765A"/>
    <w:rsid w:val="003577C0"/>
    <w:rsid w:val="00357F84"/>
    <w:rsid w:val="003603A5"/>
    <w:rsid w:val="0036128C"/>
    <w:rsid w:val="00361715"/>
    <w:rsid w:val="00361778"/>
    <w:rsid w:val="00361C42"/>
    <w:rsid w:val="00362154"/>
    <w:rsid w:val="00362CDB"/>
    <w:rsid w:val="003636E4"/>
    <w:rsid w:val="0036378F"/>
    <w:rsid w:val="00363FA2"/>
    <w:rsid w:val="0036421F"/>
    <w:rsid w:val="003645EF"/>
    <w:rsid w:val="003647CD"/>
    <w:rsid w:val="00364870"/>
    <w:rsid w:val="00365045"/>
    <w:rsid w:val="003657B8"/>
    <w:rsid w:val="00365AB9"/>
    <w:rsid w:val="00365BB7"/>
    <w:rsid w:val="00365E85"/>
    <w:rsid w:val="00366040"/>
    <w:rsid w:val="003662A5"/>
    <w:rsid w:val="003663FA"/>
    <w:rsid w:val="00366E59"/>
    <w:rsid w:val="003676AD"/>
    <w:rsid w:val="00367974"/>
    <w:rsid w:val="00370723"/>
    <w:rsid w:val="00371F78"/>
    <w:rsid w:val="00372067"/>
    <w:rsid w:val="003721BB"/>
    <w:rsid w:val="0037231B"/>
    <w:rsid w:val="0037287D"/>
    <w:rsid w:val="0037297D"/>
    <w:rsid w:val="00373ABD"/>
    <w:rsid w:val="0037441E"/>
    <w:rsid w:val="003745F0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679"/>
    <w:rsid w:val="00377510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700"/>
    <w:rsid w:val="00382E54"/>
    <w:rsid w:val="00382EC1"/>
    <w:rsid w:val="003831CE"/>
    <w:rsid w:val="00383FB7"/>
    <w:rsid w:val="00384775"/>
    <w:rsid w:val="00386865"/>
    <w:rsid w:val="00386975"/>
    <w:rsid w:val="003876B9"/>
    <w:rsid w:val="00387830"/>
    <w:rsid w:val="00387856"/>
    <w:rsid w:val="00387B1B"/>
    <w:rsid w:val="00387CC6"/>
    <w:rsid w:val="00390381"/>
    <w:rsid w:val="003904F8"/>
    <w:rsid w:val="003916AF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D10"/>
    <w:rsid w:val="00395250"/>
    <w:rsid w:val="003954C7"/>
    <w:rsid w:val="00395733"/>
    <w:rsid w:val="003957D3"/>
    <w:rsid w:val="003958EE"/>
    <w:rsid w:val="00396341"/>
    <w:rsid w:val="00397291"/>
    <w:rsid w:val="00397473"/>
    <w:rsid w:val="00397AF7"/>
    <w:rsid w:val="003A08F5"/>
    <w:rsid w:val="003A125D"/>
    <w:rsid w:val="003A2C25"/>
    <w:rsid w:val="003A3058"/>
    <w:rsid w:val="003A319B"/>
    <w:rsid w:val="003A3260"/>
    <w:rsid w:val="003A3FD2"/>
    <w:rsid w:val="003A440C"/>
    <w:rsid w:val="003A47A0"/>
    <w:rsid w:val="003A4A49"/>
    <w:rsid w:val="003A61A3"/>
    <w:rsid w:val="003A64D6"/>
    <w:rsid w:val="003A6CD2"/>
    <w:rsid w:val="003A6E67"/>
    <w:rsid w:val="003A7145"/>
    <w:rsid w:val="003A720E"/>
    <w:rsid w:val="003A74AE"/>
    <w:rsid w:val="003A7C98"/>
    <w:rsid w:val="003A7DCF"/>
    <w:rsid w:val="003B0A9F"/>
    <w:rsid w:val="003B0EC3"/>
    <w:rsid w:val="003B166B"/>
    <w:rsid w:val="003B2844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4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B7"/>
    <w:rsid w:val="003B7C01"/>
    <w:rsid w:val="003C073A"/>
    <w:rsid w:val="003C07E9"/>
    <w:rsid w:val="003C0CE6"/>
    <w:rsid w:val="003C13A2"/>
    <w:rsid w:val="003C1896"/>
    <w:rsid w:val="003C19CD"/>
    <w:rsid w:val="003C1C0F"/>
    <w:rsid w:val="003C2B79"/>
    <w:rsid w:val="003C2BC4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644A"/>
    <w:rsid w:val="003C7019"/>
    <w:rsid w:val="003C7565"/>
    <w:rsid w:val="003C7744"/>
    <w:rsid w:val="003C778E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33C"/>
    <w:rsid w:val="003D35F4"/>
    <w:rsid w:val="003D3606"/>
    <w:rsid w:val="003D3B59"/>
    <w:rsid w:val="003D3E6B"/>
    <w:rsid w:val="003D43A8"/>
    <w:rsid w:val="003D4448"/>
    <w:rsid w:val="003D4A64"/>
    <w:rsid w:val="003D4BCB"/>
    <w:rsid w:val="003D4EB7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C8E"/>
    <w:rsid w:val="003E012A"/>
    <w:rsid w:val="003E0777"/>
    <w:rsid w:val="003E085D"/>
    <w:rsid w:val="003E0AE0"/>
    <w:rsid w:val="003E0B5D"/>
    <w:rsid w:val="003E1003"/>
    <w:rsid w:val="003E20E4"/>
    <w:rsid w:val="003E21B6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CF3"/>
    <w:rsid w:val="003E4F84"/>
    <w:rsid w:val="003E51C4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50D"/>
    <w:rsid w:val="003F25E8"/>
    <w:rsid w:val="003F2A9C"/>
    <w:rsid w:val="003F2AD8"/>
    <w:rsid w:val="003F2B4D"/>
    <w:rsid w:val="003F3B18"/>
    <w:rsid w:val="003F43FE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2166"/>
    <w:rsid w:val="004023E6"/>
    <w:rsid w:val="00402EE7"/>
    <w:rsid w:val="00402F8A"/>
    <w:rsid w:val="00403A05"/>
    <w:rsid w:val="00404A52"/>
    <w:rsid w:val="0040515F"/>
    <w:rsid w:val="00405723"/>
    <w:rsid w:val="00405A86"/>
    <w:rsid w:val="004064EF"/>
    <w:rsid w:val="00406509"/>
    <w:rsid w:val="004069AA"/>
    <w:rsid w:val="00406DFF"/>
    <w:rsid w:val="00406E4C"/>
    <w:rsid w:val="00407010"/>
    <w:rsid w:val="00407C75"/>
    <w:rsid w:val="00410011"/>
    <w:rsid w:val="004104A8"/>
    <w:rsid w:val="00410B4C"/>
    <w:rsid w:val="00410E69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4FB"/>
    <w:rsid w:val="00416647"/>
    <w:rsid w:val="004166F8"/>
    <w:rsid w:val="0041699A"/>
    <w:rsid w:val="00416BFA"/>
    <w:rsid w:val="0041700E"/>
    <w:rsid w:val="004177C0"/>
    <w:rsid w:val="004177D9"/>
    <w:rsid w:val="00417CD6"/>
    <w:rsid w:val="0042036F"/>
    <w:rsid w:val="004204CB"/>
    <w:rsid w:val="00421647"/>
    <w:rsid w:val="004218A6"/>
    <w:rsid w:val="00421B96"/>
    <w:rsid w:val="00421B9D"/>
    <w:rsid w:val="00421E35"/>
    <w:rsid w:val="00421EDE"/>
    <w:rsid w:val="0042330F"/>
    <w:rsid w:val="004238DD"/>
    <w:rsid w:val="00423E86"/>
    <w:rsid w:val="0042499C"/>
    <w:rsid w:val="00424AD7"/>
    <w:rsid w:val="00424CF8"/>
    <w:rsid w:val="00424EB0"/>
    <w:rsid w:val="0042533D"/>
    <w:rsid w:val="00425726"/>
    <w:rsid w:val="00425CB9"/>
    <w:rsid w:val="00425E9D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237"/>
    <w:rsid w:val="004319B5"/>
    <w:rsid w:val="00431EDE"/>
    <w:rsid w:val="00431F34"/>
    <w:rsid w:val="00432A01"/>
    <w:rsid w:val="0043341C"/>
    <w:rsid w:val="00433C86"/>
    <w:rsid w:val="00433DEB"/>
    <w:rsid w:val="004341C8"/>
    <w:rsid w:val="00434A03"/>
    <w:rsid w:val="00434FD3"/>
    <w:rsid w:val="004356F4"/>
    <w:rsid w:val="0043585E"/>
    <w:rsid w:val="00436224"/>
    <w:rsid w:val="0043702B"/>
    <w:rsid w:val="004373A2"/>
    <w:rsid w:val="0043796B"/>
    <w:rsid w:val="00437C77"/>
    <w:rsid w:val="00437D55"/>
    <w:rsid w:val="004402F0"/>
    <w:rsid w:val="004406E0"/>
    <w:rsid w:val="0044085B"/>
    <w:rsid w:val="004409AE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830"/>
    <w:rsid w:val="00446AA6"/>
    <w:rsid w:val="00446DC8"/>
    <w:rsid w:val="00446E91"/>
    <w:rsid w:val="00446FB1"/>
    <w:rsid w:val="004477AD"/>
    <w:rsid w:val="00447F89"/>
    <w:rsid w:val="0045041F"/>
    <w:rsid w:val="0045077B"/>
    <w:rsid w:val="00450EE7"/>
    <w:rsid w:val="004512D4"/>
    <w:rsid w:val="004513BF"/>
    <w:rsid w:val="00451460"/>
    <w:rsid w:val="00451E38"/>
    <w:rsid w:val="00452071"/>
    <w:rsid w:val="004521B0"/>
    <w:rsid w:val="0045264A"/>
    <w:rsid w:val="0045291C"/>
    <w:rsid w:val="00452D61"/>
    <w:rsid w:val="00453FC4"/>
    <w:rsid w:val="0045435A"/>
    <w:rsid w:val="0045436A"/>
    <w:rsid w:val="00454FFC"/>
    <w:rsid w:val="004551BF"/>
    <w:rsid w:val="004555CE"/>
    <w:rsid w:val="0045585E"/>
    <w:rsid w:val="00455CEF"/>
    <w:rsid w:val="00455EF7"/>
    <w:rsid w:val="004563AF"/>
    <w:rsid w:val="0045670E"/>
    <w:rsid w:val="00456E67"/>
    <w:rsid w:val="0045711F"/>
    <w:rsid w:val="00457C4C"/>
    <w:rsid w:val="0046020B"/>
    <w:rsid w:val="0046058F"/>
    <w:rsid w:val="00460C99"/>
    <w:rsid w:val="00460D4C"/>
    <w:rsid w:val="0046102B"/>
    <w:rsid w:val="004614B8"/>
    <w:rsid w:val="00461A33"/>
    <w:rsid w:val="00461BB7"/>
    <w:rsid w:val="004620CD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8E0"/>
    <w:rsid w:val="0046392C"/>
    <w:rsid w:val="00463DFA"/>
    <w:rsid w:val="004648BA"/>
    <w:rsid w:val="00464A7F"/>
    <w:rsid w:val="00465DBB"/>
    <w:rsid w:val="004668EF"/>
    <w:rsid w:val="004670EB"/>
    <w:rsid w:val="004672D6"/>
    <w:rsid w:val="004674E4"/>
    <w:rsid w:val="00467C42"/>
    <w:rsid w:val="00467CBB"/>
    <w:rsid w:val="0047045F"/>
    <w:rsid w:val="004704A6"/>
    <w:rsid w:val="00470655"/>
    <w:rsid w:val="00470ACE"/>
    <w:rsid w:val="00471001"/>
    <w:rsid w:val="004715DE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5244"/>
    <w:rsid w:val="00475625"/>
    <w:rsid w:val="004757E1"/>
    <w:rsid w:val="00475AC8"/>
    <w:rsid w:val="00475ACF"/>
    <w:rsid w:val="00475B19"/>
    <w:rsid w:val="00475C9E"/>
    <w:rsid w:val="00475FF7"/>
    <w:rsid w:val="004767C4"/>
    <w:rsid w:val="004779CF"/>
    <w:rsid w:val="004808AF"/>
    <w:rsid w:val="00481084"/>
    <w:rsid w:val="004813E5"/>
    <w:rsid w:val="00481617"/>
    <w:rsid w:val="004819E1"/>
    <w:rsid w:val="00481BD1"/>
    <w:rsid w:val="00482B97"/>
    <w:rsid w:val="00483026"/>
    <w:rsid w:val="004831A8"/>
    <w:rsid w:val="00483B37"/>
    <w:rsid w:val="00483D71"/>
    <w:rsid w:val="004843D4"/>
    <w:rsid w:val="00484C3D"/>
    <w:rsid w:val="00484EF3"/>
    <w:rsid w:val="004851CE"/>
    <w:rsid w:val="00485256"/>
    <w:rsid w:val="00485A8C"/>
    <w:rsid w:val="00485CA6"/>
    <w:rsid w:val="00485E50"/>
    <w:rsid w:val="004862A7"/>
    <w:rsid w:val="00486816"/>
    <w:rsid w:val="004872C7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1159"/>
    <w:rsid w:val="004911BE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6B25"/>
    <w:rsid w:val="00496B99"/>
    <w:rsid w:val="00496BC0"/>
    <w:rsid w:val="00496F15"/>
    <w:rsid w:val="004974B7"/>
    <w:rsid w:val="004978AA"/>
    <w:rsid w:val="004A00CD"/>
    <w:rsid w:val="004A08F9"/>
    <w:rsid w:val="004A09EF"/>
    <w:rsid w:val="004A0F3E"/>
    <w:rsid w:val="004A1353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5E1"/>
    <w:rsid w:val="004A467E"/>
    <w:rsid w:val="004A4A47"/>
    <w:rsid w:val="004A5491"/>
    <w:rsid w:val="004A59C0"/>
    <w:rsid w:val="004A5F47"/>
    <w:rsid w:val="004A64DC"/>
    <w:rsid w:val="004A6B5F"/>
    <w:rsid w:val="004A73C3"/>
    <w:rsid w:val="004B1171"/>
    <w:rsid w:val="004B16DD"/>
    <w:rsid w:val="004B1F1A"/>
    <w:rsid w:val="004B21BE"/>
    <w:rsid w:val="004B2967"/>
    <w:rsid w:val="004B2FE9"/>
    <w:rsid w:val="004B3202"/>
    <w:rsid w:val="004B3926"/>
    <w:rsid w:val="004B3AC6"/>
    <w:rsid w:val="004B3B9F"/>
    <w:rsid w:val="004B3E44"/>
    <w:rsid w:val="004B3F82"/>
    <w:rsid w:val="004B4028"/>
    <w:rsid w:val="004B5144"/>
    <w:rsid w:val="004B526A"/>
    <w:rsid w:val="004B5299"/>
    <w:rsid w:val="004B5555"/>
    <w:rsid w:val="004B5630"/>
    <w:rsid w:val="004B6F2C"/>
    <w:rsid w:val="004B6FCD"/>
    <w:rsid w:val="004C0277"/>
    <w:rsid w:val="004C0493"/>
    <w:rsid w:val="004C0E5B"/>
    <w:rsid w:val="004C12C5"/>
    <w:rsid w:val="004C1E8E"/>
    <w:rsid w:val="004C1F0F"/>
    <w:rsid w:val="004C25C6"/>
    <w:rsid w:val="004C2964"/>
    <w:rsid w:val="004C2A06"/>
    <w:rsid w:val="004C2B73"/>
    <w:rsid w:val="004C3368"/>
    <w:rsid w:val="004C3A41"/>
    <w:rsid w:val="004C41CE"/>
    <w:rsid w:val="004C4632"/>
    <w:rsid w:val="004C484F"/>
    <w:rsid w:val="004C4A77"/>
    <w:rsid w:val="004C4C01"/>
    <w:rsid w:val="004C4DB3"/>
    <w:rsid w:val="004C5154"/>
    <w:rsid w:val="004C5468"/>
    <w:rsid w:val="004C5672"/>
    <w:rsid w:val="004C5C9B"/>
    <w:rsid w:val="004C5FE8"/>
    <w:rsid w:val="004C7634"/>
    <w:rsid w:val="004C791D"/>
    <w:rsid w:val="004C79FE"/>
    <w:rsid w:val="004D077C"/>
    <w:rsid w:val="004D09DB"/>
    <w:rsid w:val="004D108A"/>
    <w:rsid w:val="004D1462"/>
    <w:rsid w:val="004D1642"/>
    <w:rsid w:val="004D1B76"/>
    <w:rsid w:val="004D1F15"/>
    <w:rsid w:val="004D2478"/>
    <w:rsid w:val="004D3279"/>
    <w:rsid w:val="004D3341"/>
    <w:rsid w:val="004D34BE"/>
    <w:rsid w:val="004D3878"/>
    <w:rsid w:val="004D3B9B"/>
    <w:rsid w:val="004D3D6A"/>
    <w:rsid w:val="004D3FDF"/>
    <w:rsid w:val="004D46F8"/>
    <w:rsid w:val="004D4CDC"/>
    <w:rsid w:val="004D4E01"/>
    <w:rsid w:val="004D4E6C"/>
    <w:rsid w:val="004D544B"/>
    <w:rsid w:val="004D59F1"/>
    <w:rsid w:val="004D59FC"/>
    <w:rsid w:val="004D5DCF"/>
    <w:rsid w:val="004D642C"/>
    <w:rsid w:val="004D64D4"/>
    <w:rsid w:val="004D651E"/>
    <w:rsid w:val="004D65C5"/>
    <w:rsid w:val="004D71A4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F0068"/>
    <w:rsid w:val="004F05F6"/>
    <w:rsid w:val="004F08A3"/>
    <w:rsid w:val="004F0F30"/>
    <w:rsid w:val="004F104D"/>
    <w:rsid w:val="004F11AC"/>
    <w:rsid w:val="004F1AA9"/>
    <w:rsid w:val="004F20E3"/>
    <w:rsid w:val="004F2DAB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D00"/>
    <w:rsid w:val="005005F2"/>
    <w:rsid w:val="005006EE"/>
    <w:rsid w:val="0050174F"/>
    <w:rsid w:val="0050178E"/>
    <w:rsid w:val="00501E5B"/>
    <w:rsid w:val="00502514"/>
    <w:rsid w:val="0050281E"/>
    <w:rsid w:val="00502C50"/>
    <w:rsid w:val="00503017"/>
    <w:rsid w:val="0050322F"/>
    <w:rsid w:val="00503385"/>
    <w:rsid w:val="0050348A"/>
    <w:rsid w:val="005037FB"/>
    <w:rsid w:val="005039E5"/>
    <w:rsid w:val="00503BD6"/>
    <w:rsid w:val="00503E85"/>
    <w:rsid w:val="00504A1D"/>
    <w:rsid w:val="005052DB"/>
    <w:rsid w:val="00505A93"/>
    <w:rsid w:val="005064B6"/>
    <w:rsid w:val="00506966"/>
    <w:rsid w:val="00507A49"/>
    <w:rsid w:val="005100B0"/>
    <w:rsid w:val="005100F5"/>
    <w:rsid w:val="0051147D"/>
    <w:rsid w:val="0051156F"/>
    <w:rsid w:val="00511636"/>
    <w:rsid w:val="005116AF"/>
    <w:rsid w:val="00511810"/>
    <w:rsid w:val="00511AFD"/>
    <w:rsid w:val="00511B02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DFA"/>
    <w:rsid w:val="005161BC"/>
    <w:rsid w:val="0051644D"/>
    <w:rsid w:val="00516B7E"/>
    <w:rsid w:val="00516BA8"/>
    <w:rsid w:val="00517237"/>
    <w:rsid w:val="00517967"/>
    <w:rsid w:val="00517A34"/>
    <w:rsid w:val="00517BAB"/>
    <w:rsid w:val="00517F78"/>
    <w:rsid w:val="00520682"/>
    <w:rsid w:val="005215DC"/>
    <w:rsid w:val="005225E0"/>
    <w:rsid w:val="00522C97"/>
    <w:rsid w:val="00522CD2"/>
    <w:rsid w:val="0052370C"/>
    <w:rsid w:val="0052387D"/>
    <w:rsid w:val="00524976"/>
    <w:rsid w:val="00524E7F"/>
    <w:rsid w:val="005250B4"/>
    <w:rsid w:val="005251DE"/>
    <w:rsid w:val="00525335"/>
    <w:rsid w:val="00525528"/>
    <w:rsid w:val="00525659"/>
    <w:rsid w:val="00525AE3"/>
    <w:rsid w:val="00525BBA"/>
    <w:rsid w:val="00525FEA"/>
    <w:rsid w:val="00526479"/>
    <w:rsid w:val="00527091"/>
    <w:rsid w:val="005272DF"/>
    <w:rsid w:val="005274E5"/>
    <w:rsid w:val="0052766D"/>
    <w:rsid w:val="00530AC8"/>
    <w:rsid w:val="00530C60"/>
    <w:rsid w:val="0053133F"/>
    <w:rsid w:val="00531E3C"/>
    <w:rsid w:val="0053323A"/>
    <w:rsid w:val="0053332C"/>
    <w:rsid w:val="005334DA"/>
    <w:rsid w:val="00533763"/>
    <w:rsid w:val="0053418D"/>
    <w:rsid w:val="00534718"/>
    <w:rsid w:val="005349B8"/>
    <w:rsid w:val="00535383"/>
    <w:rsid w:val="0053573A"/>
    <w:rsid w:val="00536399"/>
    <w:rsid w:val="00536425"/>
    <w:rsid w:val="00536549"/>
    <w:rsid w:val="0053668B"/>
    <w:rsid w:val="00536690"/>
    <w:rsid w:val="0053678E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99"/>
    <w:rsid w:val="00541FC2"/>
    <w:rsid w:val="00542266"/>
    <w:rsid w:val="00542DAF"/>
    <w:rsid w:val="00543709"/>
    <w:rsid w:val="00543BDA"/>
    <w:rsid w:val="00543C32"/>
    <w:rsid w:val="00543C74"/>
    <w:rsid w:val="00543CCF"/>
    <w:rsid w:val="0054440A"/>
    <w:rsid w:val="00544506"/>
    <w:rsid w:val="00545235"/>
    <w:rsid w:val="005452D5"/>
    <w:rsid w:val="00545C28"/>
    <w:rsid w:val="0054665D"/>
    <w:rsid w:val="00546D8E"/>
    <w:rsid w:val="005471E1"/>
    <w:rsid w:val="0054776B"/>
    <w:rsid w:val="0054780A"/>
    <w:rsid w:val="00547E15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617D"/>
    <w:rsid w:val="0055753C"/>
    <w:rsid w:val="00560234"/>
    <w:rsid w:val="00560ED2"/>
    <w:rsid w:val="00561969"/>
    <w:rsid w:val="005619B0"/>
    <w:rsid w:val="00561B70"/>
    <w:rsid w:val="00561B75"/>
    <w:rsid w:val="005620DF"/>
    <w:rsid w:val="00562124"/>
    <w:rsid w:val="00562534"/>
    <w:rsid w:val="00563B05"/>
    <w:rsid w:val="005645C6"/>
    <w:rsid w:val="005648C4"/>
    <w:rsid w:val="00564A1C"/>
    <w:rsid w:val="00564E8A"/>
    <w:rsid w:val="00565115"/>
    <w:rsid w:val="005651CA"/>
    <w:rsid w:val="0056564B"/>
    <w:rsid w:val="005662CD"/>
    <w:rsid w:val="00566617"/>
    <w:rsid w:val="00566899"/>
    <w:rsid w:val="00566EDA"/>
    <w:rsid w:val="0056732A"/>
    <w:rsid w:val="005703A3"/>
    <w:rsid w:val="00570996"/>
    <w:rsid w:val="00571170"/>
    <w:rsid w:val="005717B0"/>
    <w:rsid w:val="00572143"/>
    <w:rsid w:val="005731AF"/>
    <w:rsid w:val="005735B3"/>
    <w:rsid w:val="0057397B"/>
    <w:rsid w:val="00573CA1"/>
    <w:rsid w:val="005740D3"/>
    <w:rsid w:val="0057417C"/>
    <w:rsid w:val="00574F79"/>
    <w:rsid w:val="00574FA0"/>
    <w:rsid w:val="00575143"/>
    <w:rsid w:val="00575C6C"/>
    <w:rsid w:val="005769A8"/>
    <w:rsid w:val="005769B7"/>
    <w:rsid w:val="00576BB7"/>
    <w:rsid w:val="00576CC0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3624"/>
    <w:rsid w:val="00584634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723F"/>
    <w:rsid w:val="00587635"/>
    <w:rsid w:val="005877DF"/>
    <w:rsid w:val="00587BB9"/>
    <w:rsid w:val="00587D19"/>
    <w:rsid w:val="00590507"/>
    <w:rsid w:val="00591221"/>
    <w:rsid w:val="0059293E"/>
    <w:rsid w:val="00592F0D"/>
    <w:rsid w:val="005930A7"/>
    <w:rsid w:val="0059314F"/>
    <w:rsid w:val="005933CF"/>
    <w:rsid w:val="00593E45"/>
    <w:rsid w:val="00593F64"/>
    <w:rsid w:val="005940C2"/>
    <w:rsid w:val="005943D2"/>
    <w:rsid w:val="0059496B"/>
    <w:rsid w:val="00594A15"/>
    <w:rsid w:val="0059512D"/>
    <w:rsid w:val="005951F4"/>
    <w:rsid w:val="005952D1"/>
    <w:rsid w:val="005958A1"/>
    <w:rsid w:val="00595CD7"/>
    <w:rsid w:val="00596209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F7A"/>
    <w:rsid w:val="005A6353"/>
    <w:rsid w:val="005A6609"/>
    <w:rsid w:val="005A736E"/>
    <w:rsid w:val="005A74D3"/>
    <w:rsid w:val="005A7B46"/>
    <w:rsid w:val="005A7EA2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2A46"/>
    <w:rsid w:val="005B2C1D"/>
    <w:rsid w:val="005B311A"/>
    <w:rsid w:val="005B3192"/>
    <w:rsid w:val="005B3475"/>
    <w:rsid w:val="005B3BBE"/>
    <w:rsid w:val="005B416D"/>
    <w:rsid w:val="005B46DA"/>
    <w:rsid w:val="005B4F0D"/>
    <w:rsid w:val="005B55B4"/>
    <w:rsid w:val="005B5988"/>
    <w:rsid w:val="005B5F5E"/>
    <w:rsid w:val="005B66CA"/>
    <w:rsid w:val="005B68D4"/>
    <w:rsid w:val="005B6926"/>
    <w:rsid w:val="005B7CF7"/>
    <w:rsid w:val="005B7E65"/>
    <w:rsid w:val="005C05C3"/>
    <w:rsid w:val="005C0874"/>
    <w:rsid w:val="005C0E86"/>
    <w:rsid w:val="005C10D0"/>
    <w:rsid w:val="005C1533"/>
    <w:rsid w:val="005C1661"/>
    <w:rsid w:val="005C1A5A"/>
    <w:rsid w:val="005C1FB4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E1A"/>
    <w:rsid w:val="005C6FA4"/>
    <w:rsid w:val="005C701D"/>
    <w:rsid w:val="005C77B8"/>
    <w:rsid w:val="005C7B72"/>
    <w:rsid w:val="005C7F43"/>
    <w:rsid w:val="005D0834"/>
    <w:rsid w:val="005D0F73"/>
    <w:rsid w:val="005D112F"/>
    <w:rsid w:val="005D115D"/>
    <w:rsid w:val="005D1966"/>
    <w:rsid w:val="005D1D4D"/>
    <w:rsid w:val="005D2369"/>
    <w:rsid w:val="005D2855"/>
    <w:rsid w:val="005D2ECF"/>
    <w:rsid w:val="005D3B72"/>
    <w:rsid w:val="005D3C29"/>
    <w:rsid w:val="005D3C91"/>
    <w:rsid w:val="005D3E31"/>
    <w:rsid w:val="005D44C9"/>
    <w:rsid w:val="005D450A"/>
    <w:rsid w:val="005D4FE4"/>
    <w:rsid w:val="005D5338"/>
    <w:rsid w:val="005D5472"/>
    <w:rsid w:val="005D5855"/>
    <w:rsid w:val="005D5917"/>
    <w:rsid w:val="005D5C64"/>
    <w:rsid w:val="005D5E5F"/>
    <w:rsid w:val="005D6B55"/>
    <w:rsid w:val="005D707A"/>
    <w:rsid w:val="005D7575"/>
    <w:rsid w:val="005D7727"/>
    <w:rsid w:val="005E133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3EC"/>
    <w:rsid w:val="005E5ED8"/>
    <w:rsid w:val="005E6AD0"/>
    <w:rsid w:val="005E704D"/>
    <w:rsid w:val="005E731A"/>
    <w:rsid w:val="005E797A"/>
    <w:rsid w:val="005F00EF"/>
    <w:rsid w:val="005F07A9"/>
    <w:rsid w:val="005F0816"/>
    <w:rsid w:val="005F0E45"/>
    <w:rsid w:val="005F2B0C"/>
    <w:rsid w:val="005F2D54"/>
    <w:rsid w:val="005F2E13"/>
    <w:rsid w:val="005F2EF5"/>
    <w:rsid w:val="005F2F6F"/>
    <w:rsid w:val="005F3024"/>
    <w:rsid w:val="005F3170"/>
    <w:rsid w:val="005F33A2"/>
    <w:rsid w:val="005F3804"/>
    <w:rsid w:val="005F4850"/>
    <w:rsid w:val="005F4FA0"/>
    <w:rsid w:val="005F511D"/>
    <w:rsid w:val="005F5B6D"/>
    <w:rsid w:val="005F65A9"/>
    <w:rsid w:val="005F69CC"/>
    <w:rsid w:val="005F7087"/>
    <w:rsid w:val="005F7328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D10"/>
    <w:rsid w:val="00601EDA"/>
    <w:rsid w:val="00602A13"/>
    <w:rsid w:val="00602B07"/>
    <w:rsid w:val="006031F9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C7D"/>
    <w:rsid w:val="00605E05"/>
    <w:rsid w:val="00605FBD"/>
    <w:rsid w:val="00606191"/>
    <w:rsid w:val="00607B1A"/>
    <w:rsid w:val="00607FA5"/>
    <w:rsid w:val="0061021F"/>
    <w:rsid w:val="006102DD"/>
    <w:rsid w:val="00610443"/>
    <w:rsid w:val="0061079F"/>
    <w:rsid w:val="00610A2B"/>
    <w:rsid w:val="00610A7E"/>
    <w:rsid w:val="006116E5"/>
    <w:rsid w:val="00611B18"/>
    <w:rsid w:val="00611B74"/>
    <w:rsid w:val="00611D04"/>
    <w:rsid w:val="0061220A"/>
    <w:rsid w:val="00612351"/>
    <w:rsid w:val="0061241F"/>
    <w:rsid w:val="00612B23"/>
    <w:rsid w:val="00612DA1"/>
    <w:rsid w:val="00612E09"/>
    <w:rsid w:val="00613788"/>
    <w:rsid w:val="00613B97"/>
    <w:rsid w:val="0061442C"/>
    <w:rsid w:val="00614C29"/>
    <w:rsid w:val="00615B8A"/>
    <w:rsid w:val="00615E91"/>
    <w:rsid w:val="00615EAB"/>
    <w:rsid w:val="0061629D"/>
    <w:rsid w:val="0061651E"/>
    <w:rsid w:val="006167C5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4ED"/>
    <w:rsid w:val="00620597"/>
    <w:rsid w:val="006208BE"/>
    <w:rsid w:val="00620B36"/>
    <w:rsid w:val="00620F74"/>
    <w:rsid w:val="00621B2B"/>
    <w:rsid w:val="00621E0C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7E4"/>
    <w:rsid w:val="0062485A"/>
    <w:rsid w:val="006249A6"/>
    <w:rsid w:val="00624F6A"/>
    <w:rsid w:val="0062609E"/>
    <w:rsid w:val="006262EF"/>
    <w:rsid w:val="00626721"/>
    <w:rsid w:val="00626730"/>
    <w:rsid w:val="0062694D"/>
    <w:rsid w:val="00626AEE"/>
    <w:rsid w:val="00626D10"/>
    <w:rsid w:val="00626D96"/>
    <w:rsid w:val="006300D8"/>
    <w:rsid w:val="00630ABF"/>
    <w:rsid w:val="00630F30"/>
    <w:rsid w:val="006310F3"/>
    <w:rsid w:val="006315E0"/>
    <w:rsid w:val="00631B93"/>
    <w:rsid w:val="00631D56"/>
    <w:rsid w:val="00631EAE"/>
    <w:rsid w:val="006324FB"/>
    <w:rsid w:val="00633717"/>
    <w:rsid w:val="00633AAC"/>
    <w:rsid w:val="00633E5D"/>
    <w:rsid w:val="006341BA"/>
    <w:rsid w:val="006358FF"/>
    <w:rsid w:val="00635A7B"/>
    <w:rsid w:val="00636488"/>
    <w:rsid w:val="006364ED"/>
    <w:rsid w:val="00637350"/>
    <w:rsid w:val="00637567"/>
    <w:rsid w:val="00637BB4"/>
    <w:rsid w:val="00637D99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3284"/>
    <w:rsid w:val="00643BA2"/>
    <w:rsid w:val="00643DC9"/>
    <w:rsid w:val="00644124"/>
    <w:rsid w:val="006454EA"/>
    <w:rsid w:val="00645A14"/>
    <w:rsid w:val="00645A57"/>
    <w:rsid w:val="00646118"/>
    <w:rsid w:val="00646574"/>
    <w:rsid w:val="006475CB"/>
    <w:rsid w:val="006477A3"/>
    <w:rsid w:val="00647B07"/>
    <w:rsid w:val="00647BC6"/>
    <w:rsid w:val="00647DE8"/>
    <w:rsid w:val="006503C8"/>
    <w:rsid w:val="00650C75"/>
    <w:rsid w:val="00650E36"/>
    <w:rsid w:val="0065124E"/>
    <w:rsid w:val="00651D21"/>
    <w:rsid w:val="00651DC0"/>
    <w:rsid w:val="006524CA"/>
    <w:rsid w:val="00652E21"/>
    <w:rsid w:val="00652F36"/>
    <w:rsid w:val="00653092"/>
    <w:rsid w:val="0065346C"/>
    <w:rsid w:val="00653D18"/>
    <w:rsid w:val="0065444E"/>
    <w:rsid w:val="00654D0A"/>
    <w:rsid w:val="00654D90"/>
    <w:rsid w:val="006557A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DB0"/>
    <w:rsid w:val="006621A9"/>
    <w:rsid w:val="0066271E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F4C"/>
    <w:rsid w:val="006654FA"/>
    <w:rsid w:val="00665A67"/>
    <w:rsid w:val="00665B4B"/>
    <w:rsid w:val="0066625D"/>
    <w:rsid w:val="00667303"/>
    <w:rsid w:val="00667338"/>
    <w:rsid w:val="0066799A"/>
    <w:rsid w:val="00667DE6"/>
    <w:rsid w:val="006701EA"/>
    <w:rsid w:val="00670B6E"/>
    <w:rsid w:val="00670DE3"/>
    <w:rsid w:val="00671714"/>
    <w:rsid w:val="00671876"/>
    <w:rsid w:val="00672716"/>
    <w:rsid w:val="00673871"/>
    <w:rsid w:val="00673FCB"/>
    <w:rsid w:val="0067407E"/>
    <w:rsid w:val="006748FB"/>
    <w:rsid w:val="00674B12"/>
    <w:rsid w:val="00674B66"/>
    <w:rsid w:val="00674EA3"/>
    <w:rsid w:val="00675B9D"/>
    <w:rsid w:val="006769B7"/>
    <w:rsid w:val="00676B89"/>
    <w:rsid w:val="006770AD"/>
    <w:rsid w:val="006770C5"/>
    <w:rsid w:val="006771A1"/>
    <w:rsid w:val="006774E2"/>
    <w:rsid w:val="00677778"/>
    <w:rsid w:val="00677B36"/>
    <w:rsid w:val="00677D91"/>
    <w:rsid w:val="00677DE4"/>
    <w:rsid w:val="006803C6"/>
    <w:rsid w:val="00680E37"/>
    <w:rsid w:val="00681054"/>
    <w:rsid w:val="00681962"/>
    <w:rsid w:val="00681AC3"/>
    <w:rsid w:val="00681BB6"/>
    <w:rsid w:val="00681C5A"/>
    <w:rsid w:val="00681EFF"/>
    <w:rsid w:val="00682F8D"/>
    <w:rsid w:val="00682FBC"/>
    <w:rsid w:val="006831E9"/>
    <w:rsid w:val="00683277"/>
    <w:rsid w:val="00683531"/>
    <w:rsid w:val="00683BA9"/>
    <w:rsid w:val="00683EF0"/>
    <w:rsid w:val="0068431F"/>
    <w:rsid w:val="0068478B"/>
    <w:rsid w:val="0068487A"/>
    <w:rsid w:val="00684A6D"/>
    <w:rsid w:val="00684AED"/>
    <w:rsid w:val="00685E79"/>
    <w:rsid w:val="0068700C"/>
    <w:rsid w:val="006871AC"/>
    <w:rsid w:val="00687685"/>
    <w:rsid w:val="00687D56"/>
    <w:rsid w:val="0069021C"/>
    <w:rsid w:val="00690514"/>
    <w:rsid w:val="00690795"/>
    <w:rsid w:val="00690ADC"/>
    <w:rsid w:val="006918E2"/>
    <w:rsid w:val="00692582"/>
    <w:rsid w:val="00692781"/>
    <w:rsid w:val="00693E53"/>
    <w:rsid w:val="00694245"/>
    <w:rsid w:val="00694346"/>
    <w:rsid w:val="006949F1"/>
    <w:rsid w:val="00694E62"/>
    <w:rsid w:val="0069504E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9CD"/>
    <w:rsid w:val="006A2C86"/>
    <w:rsid w:val="006A2FF9"/>
    <w:rsid w:val="006A30C8"/>
    <w:rsid w:val="006A339F"/>
    <w:rsid w:val="006A39F4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DDF"/>
    <w:rsid w:val="006A5E13"/>
    <w:rsid w:val="006A6448"/>
    <w:rsid w:val="006A6BC4"/>
    <w:rsid w:val="006A6D7A"/>
    <w:rsid w:val="006A743D"/>
    <w:rsid w:val="006A7F17"/>
    <w:rsid w:val="006B00FC"/>
    <w:rsid w:val="006B04EF"/>
    <w:rsid w:val="006B0B22"/>
    <w:rsid w:val="006B0BE7"/>
    <w:rsid w:val="006B0F33"/>
    <w:rsid w:val="006B0F95"/>
    <w:rsid w:val="006B1359"/>
    <w:rsid w:val="006B13E3"/>
    <w:rsid w:val="006B1A87"/>
    <w:rsid w:val="006B1C1A"/>
    <w:rsid w:val="006B2FBC"/>
    <w:rsid w:val="006B33D9"/>
    <w:rsid w:val="006B4043"/>
    <w:rsid w:val="006B43A2"/>
    <w:rsid w:val="006B4AEC"/>
    <w:rsid w:val="006B4E4F"/>
    <w:rsid w:val="006B62A2"/>
    <w:rsid w:val="006B6576"/>
    <w:rsid w:val="006B66E2"/>
    <w:rsid w:val="006B6ACB"/>
    <w:rsid w:val="006B6E0E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97"/>
    <w:rsid w:val="006C382C"/>
    <w:rsid w:val="006C4D90"/>
    <w:rsid w:val="006C5357"/>
    <w:rsid w:val="006C60A6"/>
    <w:rsid w:val="006C6138"/>
    <w:rsid w:val="006C71E4"/>
    <w:rsid w:val="006C777B"/>
    <w:rsid w:val="006C7910"/>
    <w:rsid w:val="006C798A"/>
    <w:rsid w:val="006C7CA2"/>
    <w:rsid w:val="006C7D17"/>
    <w:rsid w:val="006D06C8"/>
    <w:rsid w:val="006D07EE"/>
    <w:rsid w:val="006D0CCC"/>
    <w:rsid w:val="006D0CDD"/>
    <w:rsid w:val="006D107C"/>
    <w:rsid w:val="006D15FE"/>
    <w:rsid w:val="006D1712"/>
    <w:rsid w:val="006D199F"/>
    <w:rsid w:val="006D1C4E"/>
    <w:rsid w:val="006D2137"/>
    <w:rsid w:val="006D287C"/>
    <w:rsid w:val="006D32F7"/>
    <w:rsid w:val="006D37F9"/>
    <w:rsid w:val="006D3C69"/>
    <w:rsid w:val="006D48C7"/>
    <w:rsid w:val="006D4DA4"/>
    <w:rsid w:val="006D4E5C"/>
    <w:rsid w:val="006D4E82"/>
    <w:rsid w:val="006D545A"/>
    <w:rsid w:val="006D56A9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6F3"/>
    <w:rsid w:val="006E1395"/>
    <w:rsid w:val="006E1407"/>
    <w:rsid w:val="006E14F2"/>
    <w:rsid w:val="006E1818"/>
    <w:rsid w:val="006E1892"/>
    <w:rsid w:val="006E196B"/>
    <w:rsid w:val="006E19E8"/>
    <w:rsid w:val="006E1E1C"/>
    <w:rsid w:val="006E1F99"/>
    <w:rsid w:val="006E21CC"/>
    <w:rsid w:val="006E2397"/>
    <w:rsid w:val="006E249A"/>
    <w:rsid w:val="006E27DC"/>
    <w:rsid w:val="006E295A"/>
    <w:rsid w:val="006E2D30"/>
    <w:rsid w:val="006E2E1A"/>
    <w:rsid w:val="006E327F"/>
    <w:rsid w:val="006E482F"/>
    <w:rsid w:val="006E521E"/>
    <w:rsid w:val="006E561B"/>
    <w:rsid w:val="006E5817"/>
    <w:rsid w:val="006E5BA8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F87"/>
    <w:rsid w:val="006F020F"/>
    <w:rsid w:val="006F030D"/>
    <w:rsid w:val="006F0314"/>
    <w:rsid w:val="006F048F"/>
    <w:rsid w:val="006F04A4"/>
    <w:rsid w:val="006F0668"/>
    <w:rsid w:val="006F1B07"/>
    <w:rsid w:val="006F2147"/>
    <w:rsid w:val="006F214C"/>
    <w:rsid w:val="006F25F5"/>
    <w:rsid w:val="006F26AE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4BD"/>
    <w:rsid w:val="006F68AE"/>
    <w:rsid w:val="006F693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D04"/>
    <w:rsid w:val="0070436C"/>
    <w:rsid w:val="00704742"/>
    <w:rsid w:val="00704C0B"/>
    <w:rsid w:val="0070622E"/>
    <w:rsid w:val="00706AB7"/>
    <w:rsid w:val="007070D3"/>
    <w:rsid w:val="00710725"/>
    <w:rsid w:val="007109BF"/>
    <w:rsid w:val="00710FE0"/>
    <w:rsid w:val="00711252"/>
    <w:rsid w:val="00711806"/>
    <w:rsid w:val="0071195A"/>
    <w:rsid w:val="0071277C"/>
    <w:rsid w:val="00713929"/>
    <w:rsid w:val="00714161"/>
    <w:rsid w:val="007141E5"/>
    <w:rsid w:val="007143A1"/>
    <w:rsid w:val="007143D1"/>
    <w:rsid w:val="00714A37"/>
    <w:rsid w:val="00714DB3"/>
    <w:rsid w:val="00715820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E97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4250"/>
    <w:rsid w:val="007249E2"/>
    <w:rsid w:val="007249E9"/>
    <w:rsid w:val="00724AF3"/>
    <w:rsid w:val="00724F8E"/>
    <w:rsid w:val="00725058"/>
    <w:rsid w:val="0072505F"/>
    <w:rsid w:val="00725126"/>
    <w:rsid w:val="00725AA7"/>
    <w:rsid w:val="00725B25"/>
    <w:rsid w:val="00725CCC"/>
    <w:rsid w:val="0072608A"/>
    <w:rsid w:val="00726874"/>
    <w:rsid w:val="00726A22"/>
    <w:rsid w:val="00726AF2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2A58"/>
    <w:rsid w:val="00732DBA"/>
    <w:rsid w:val="00733291"/>
    <w:rsid w:val="00733731"/>
    <w:rsid w:val="007338F3"/>
    <w:rsid w:val="00733A2D"/>
    <w:rsid w:val="007346FA"/>
    <w:rsid w:val="00734ED8"/>
    <w:rsid w:val="007353E0"/>
    <w:rsid w:val="0073571F"/>
    <w:rsid w:val="007357FC"/>
    <w:rsid w:val="00735958"/>
    <w:rsid w:val="00735A60"/>
    <w:rsid w:val="00735A63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E88"/>
    <w:rsid w:val="0074301B"/>
    <w:rsid w:val="007433E4"/>
    <w:rsid w:val="007434BB"/>
    <w:rsid w:val="00743995"/>
    <w:rsid w:val="00743C62"/>
    <w:rsid w:val="00743DEF"/>
    <w:rsid w:val="00744083"/>
    <w:rsid w:val="007443F9"/>
    <w:rsid w:val="0074464D"/>
    <w:rsid w:val="007451B6"/>
    <w:rsid w:val="007453F4"/>
    <w:rsid w:val="00746013"/>
    <w:rsid w:val="007460A6"/>
    <w:rsid w:val="0074663F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2776"/>
    <w:rsid w:val="007528E7"/>
    <w:rsid w:val="00752931"/>
    <w:rsid w:val="0075296A"/>
    <w:rsid w:val="007529A6"/>
    <w:rsid w:val="00752A35"/>
    <w:rsid w:val="00752FD5"/>
    <w:rsid w:val="00753FB6"/>
    <w:rsid w:val="00754913"/>
    <w:rsid w:val="00754F09"/>
    <w:rsid w:val="007553DB"/>
    <w:rsid w:val="00755772"/>
    <w:rsid w:val="007558C2"/>
    <w:rsid w:val="00756153"/>
    <w:rsid w:val="00756F5A"/>
    <w:rsid w:val="0075717D"/>
    <w:rsid w:val="007576E1"/>
    <w:rsid w:val="0075770A"/>
    <w:rsid w:val="00757764"/>
    <w:rsid w:val="00760429"/>
    <w:rsid w:val="007605A8"/>
    <w:rsid w:val="00760964"/>
    <w:rsid w:val="00760AEA"/>
    <w:rsid w:val="00760AF8"/>
    <w:rsid w:val="00760E1D"/>
    <w:rsid w:val="00761BC5"/>
    <w:rsid w:val="00761C44"/>
    <w:rsid w:val="00762252"/>
    <w:rsid w:val="00762BA5"/>
    <w:rsid w:val="0076306E"/>
    <w:rsid w:val="0076321F"/>
    <w:rsid w:val="0076377E"/>
    <w:rsid w:val="0076472F"/>
    <w:rsid w:val="00764A86"/>
    <w:rsid w:val="00764D86"/>
    <w:rsid w:val="0076547A"/>
    <w:rsid w:val="00765A3F"/>
    <w:rsid w:val="00765B38"/>
    <w:rsid w:val="00766E67"/>
    <w:rsid w:val="00767138"/>
    <w:rsid w:val="0076757B"/>
    <w:rsid w:val="007706C9"/>
    <w:rsid w:val="00770881"/>
    <w:rsid w:val="00770B72"/>
    <w:rsid w:val="00770BF2"/>
    <w:rsid w:val="007717BA"/>
    <w:rsid w:val="00771CFB"/>
    <w:rsid w:val="007725EC"/>
    <w:rsid w:val="00772E3B"/>
    <w:rsid w:val="00773908"/>
    <w:rsid w:val="00773B65"/>
    <w:rsid w:val="00773F69"/>
    <w:rsid w:val="0077426C"/>
    <w:rsid w:val="00774380"/>
    <w:rsid w:val="00774828"/>
    <w:rsid w:val="00774EA8"/>
    <w:rsid w:val="0077516D"/>
    <w:rsid w:val="00775363"/>
    <w:rsid w:val="007754D7"/>
    <w:rsid w:val="007757FD"/>
    <w:rsid w:val="00775BDD"/>
    <w:rsid w:val="00776852"/>
    <w:rsid w:val="007768BB"/>
    <w:rsid w:val="00776BB2"/>
    <w:rsid w:val="00776F26"/>
    <w:rsid w:val="0077749C"/>
    <w:rsid w:val="007777D5"/>
    <w:rsid w:val="00777D8B"/>
    <w:rsid w:val="0078020C"/>
    <w:rsid w:val="00780A27"/>
    <w:rsid w:val="007810DE"/>
    <w:rsid w:val="00781257"/>
    <w:rsid w:val="00781BBB"/>
    <w:rsid w:val="00781BD8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EA1"/>
    <w:rsid w:val="00786F99"/>
    <w:rsid w:val="007871B5"/>
    <w:rsid w:val="007872E6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597"/>
    <w:rsid w:val="00793999"/>
    <w:rsid w:val="00793E91"/>
    <w:rsid w:val="00794A4B"/>
    <w:rsid w:val="00795FFE"/>
    <w:rsid w:val="007977F8"/>
    <w:rsid w:val="007A003A"/>
    <w:rsid w:val="007A02E3"/>
    <w:rsid w:val="007A0EF3"/>
    <w:rsid w:val="007A1471"/>
    <w:rsid w:val="007A1580"/>
    <w:rsid w:val="007A168A"/>
    <w:rsid w:val="007A1CCD"/>
    <w:rsid w:val="007A20B4"/>
    <w:rsid w:val="007A27B4"/>
    <w:rsid w:val="007A30A9"/>
    <w:rsid w:val="007A3203"/>
    <w:rsid w:val="007A337D"/>
    <w:rsid w:val="007A3587"/>
    <w:rsid w:val="007A35BC"/>
    <w:rsid w:val="007A45BD"/>
    <w:rsid w:val="007A54DF"/>
    <w:rsid w:val="007A5CE9"/>
    <w:rsid w:val="007A608D"/>
    <w:rsid w:val="007A60FD"/>
    <w:rsid w:val="007A6195"/>
    <w:rsid w:val="007A65C3"/>
    <w:rsid w:val="007A6654"/>
    <w:rsid w:val="007A701C"/>
    <w:rsid w:val="007A7EEF"/>
    <w:rsid w:val="007B0A51"/>
    <w:rsid w:val="007B15F2"/>
    <w:rsid w:val="007B1DFC"/>
    <w:rsid w:val="007B21FA"/>
    <w:rsid w:val="007B2B75"/>
    <w:rsid w:val="007B324A"/>
    <w:rsid w:val="007B327D"/>
    <w:rsid w:val="007B3485"/>
    <w:rsid w:val="007B3513"/>
    <w:rsid w:val="007B3AD9"/>
    <w:rsid w:val="007B3F27"/>
    <w:rsid w:val="007B44F5"/>
    <w:rsid w:val="007B47D5"/>
    <w:rsid w:val="007B4BF1"/>
    <w:rsid w:val="007B5375"/>
    <w:rsid w:val="007B5E88"/>
    <w:rsid w:val="007B74B4"/>
    <w:rsid w:val="007B75AA"/>
    <w:rsid w:val="007B7E0E"/>
    <w:rsid w:val="007C02B1"/>
    <w:rsid w:val="007C036D"/>
    <w:rsid w:val="007C06A2"/>
    <w:rsid w:val="007C0C22"/>
    <w:rsid w:val="007C1CF0"/>
    <w:rsid w:val="007C1DFA"/>
    <w:rsid w:val="007C1FAC"/>
    <w:rsid w:val="007C2B78"/>
    <w:rsid w:val="007C2E90"/>
    <w:rsid w:val="007C30AF"/>
    <w:rsid w:val="007C3346"/>
    <w:rsid w:val="007C35F9"/>
    <w:rsid w:val="007C3BF1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377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FA1"/>
    <w:rsid w:val="007D421B"/>
    <w:rsid w:val="007D42BD"/>
    <w:rsid w:val="007D4559"/>
    <w:rsid w:val="007D4573"/>
    <w:rsid w:val="007D4669"/>
    <w:rsid w:val="007D5944"/>
    <w:rsid w:val="007D6ADE"/>
    <w:rsid w:val="007D6FD3"/>
    <w:rsid w:val="007D70C6"/>
    <w:rsid w:val="007D759C"/>
    <w:rsid w:val="007D7759"/>
    <w:rsid w:val="007D7A66"/>
    <w:rsid w:val="007D7CC8"/>
    <w:rsid w:val="007E0603"/>
    <w:rsid w:val="007E0F95"/>
    <w:rsid w:val="007E1317"/>
    <w:rsid w:val="007E1885"/>
    <w:rsid w:val="007E2C04"/>
    <w:rsid w:val="007E2E54"/>
    <w:rsid w:val="007E332C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CCE"/>
    <w:rsid w:val="007E7D66"/>
    <w:rsid w:val="007F03AF"/>
    <w:rsid w:val="007F0F89"/>
    <w:rsid w:val="007F15CC"/>
    <w:rsid w:val="007F18DC"/>
    <w:rsid w:val="007F1A2C"/>
    <w:rsid w:val="007F1E7B"/>
    <w:rsid w:val="007F1EBB"/>
    <w:rsid w:val="007F2C36"/>
    <w:rsid w:val="007F329F"/>
    <w:rsid w:val="007F43E1"/>
    <w:rsid w:val="007F549A"/>
    <w:rsid w:val="007F5679"/>
    <w:rsid w:val="007F5EE8"/>
    <w:rsid w:val="007F6FCE"/>
    <w:rsid w:val="007F74E0"/>
    <w:rsid w:val="007F7679"/>
    <w:rsid w:val="007F78C4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3083"/>
    <w:rsid w:val="00803240"/>
    <w:rsid w:val="0080327A"/>
    <w:rsid w:val="008032B3"/>
    <w:rsid w:val="008035EC"/>
    <w:rsid w:val="00803659"/>
    <w:rsid w:val="008038CC"/>
    <w:rsid w:val="00803A2E"/>
    <w:rsid w:val="00803D25"/>
    <w:rsid w:val="00803EDA"/>
    <w:rsid w:val="00804D49"/>
    <w:rsid w:val="0080577F"/>
    <w:rsid w:val="008058F8"/>
    <w:rsid w:val="00805A54"/>
    <w:rsid w:val="0080653F"/>
    <w:rsid w:val="00807093"/>
    <w:rsid w:val="00807111"/>
    <w:rsid w:val="008073FA"/>
    <w:rsid w:val="0080780E"/>
    <w:rsid w:val="008107D4"/>
    <w:rsid w:val="00810920"/>
    <w:rsid w:val="00810EFD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F35"/>
    <w:rsid w:val="00814FA6"/>
    <w:rsid w:val="008150FF"/>
    <w:rsid w:val="0081545F"/>
    <w:rsid w:val="0081564F"/>
    <w:rsid w:val="00815A2C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21E"/>
    <w:rsid w:val="00817308"/>
    <w:rsid w:val="008175BE"/>
    <w:rsid w:val="0081776C"/>
    <w:rsid w:val="00820235"/>
    <w:rsid w:val="00820645"/>
    <w:rsid w:val="00820835"/>
    <w:rsid w:val="00820AE6"/>
    <w:rsid w:val="008211CE"/>
    <w:rsid w:val="008216D8"/>
    <w:rsid w:val="0082175C"/>
    <w:rsid w:val="00821774"/>
    <w:rsid w:val="00821E95"/>
    <w:rsid w:val="00822105"/>
    <w:rsid w:val="008223B3"/>
    <w:rsid w:val="00822FE3"/>
    <w:rsid w:val="0082308B"/>
    <w:rsid w:val="00823094"/>
    <w:rsid w:val="00823865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929"/>
    <w:rsid w:val="00826B71"/>
    <w:rsid w:val="008271A1"/>
    <w:rsid w:val="00827489"/>
    <w:rsid w:val="00827687"/>
    <w:rsid w:val="008301A2"/>
    <w:rsid w:val="00830212"/>
    <w:rsid w:val="008303CF"/>
    <w:rsid w:val="00830B61"/>
    <w:rsid w:val="00830BFB"/>
    <w:rsid w:val="008313BF"/>
    <w:rsid w:val="008319E2"/>
    <w:rsid w:val="00831BE2"/>
    <w:rsid w:val="00831D90"/>
    <w:rsid w:val="0083261F"/>
    <w:rsid w:val="008329A2"/>
    <w:rsid w:val="00832D76"/>
    <w:rsid w:val="00833304"/>
    <w:rsid w:val="008336E3"/>
    <w:rsid w:val="00833FC1"/>
    <w:rsid w:val="00834009"/>
    <w:rsid w:val="008344D2"/>
    <w:rsid w:val="00834DB3"/>
    <w:rsid w:val="00834DD8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47F"/>
    <w:rsid w:val="0083778A"/>
    <w:rsid w:val="008377A4"/>
    <w:rsid w:val="00837E5E"/>
    <w:rsid w:val="008404CB"/>
    <w:rsid w:val="00840681"/>
    <w:rsid w:val="0084074A"/>
    <w:rsid w:val="00840882"/>
    <w:rsid w:val="008410CC"/>
    <w:rsid w:val="00841F0D"/>
    <w:rsid w:val="0084213B"/>
    <w:rsid w:val="0084224B"/>
    <w:rsid w:val="00842DCE"/>
    <w:rsid w:val="0084331F"/>
    <w:rsid w:val="0084336B"/>
    <w:rsid w:val="0084392E"/>
    <w:rsid w:val="00843BFB"/>
    <w:rsid w:val="0084460B"/>
    <w:rsid w:val="00844D55"/>
    <w:rsid w:val="0084564E"/>
    <w:rsid w:val="00846436"/>
    <w:rsid w:val="00846A8C"/>
    <w:rsid w:val="00847288"/>
    <w:rsid w:val="008502F3"/>
    <w:rsid w:val="00850858"/>
    <w:rsid w:val="00850CA5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8FC"/>
    <w:rsid w:val="008548E7"/>
    <w:rsid w:val="00854906"/>
    <w:rsid w:val="0085490F"/>
    <w:rsid w:val="00854B0C"/>
    <w:rsid w:val="00855DE8"/>
    <w:rsid w:val="008560FF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1A7A"/>
    <w:rsid w:val="008620B8"/>
    <w:rsid w:val="00863024"/>
    <w:rsid w:val="0086364A"/>
    <w:rsid w:val="00863D85"/>
    <w:rsid w:val="00863DBF"/>
    <w:rsid w:val="00863FBD"/>
    <w:rsid w:val="008640B6"/>
    <w:rsid w:val="0086442F"/>
    <w:rsid w:val="008647A7"/>
    <w:rsid w:val="00864A6D"/>
    <w:rsid w:val="00864BFC"/>
    <w:rsid w:val="00864CA2"/>
    <w:rsid w:val="00865581"/>
    <w:rsid w:val="00865834"/>
    <w:rsid w:val="008662E1"/>
    <w:rsid w:val="0086661F"/>
    <w:rsid w:val="00866A81"/>
    <w:rsid w:val="00866B33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AB4"/>
    <w:rsid w:val="008752BA"/>
    <w:rsid w:val="00876FE3"/>
    <w:rsid w:val="00877121"/>
    <w:rsid w:val="0087747C"/>
    <w:rsid w:val="008774F0"/>
    <w:rsid w:val="00877F94"/>
    <w:rsid w:val="0088029A"/>
    <w:rsid w:val="00881116"/>
    <w:rsid w:val="00881218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502"/>
    <w:rsid w:val="008865BD"/>
    <w:rsid w:val="00886BA2"/>
    <w:rsid w:val="00886F71"/>
    <w:rsid w:val="008901CC"/>
    <w:rsid w:val="008908B8"/>
    <w:rsid w:val="00890A98"/>
    <w:rsid w:val="00890C20"/>
    <w:rsid w:val="00890F50"/>
    <w:rsid w:val="008910F4"/>
    <w:rsid w:val="0089126C"/>
    <w:rsid w:val="00891D58"/>
    <w:rsid w:val="008923EC"/>
    <w:rsid w:val="00892EDF"/>
    <w:rsid w:val="008930F4"/>
    <w:rsid w:val="00893757"/>
    <w:rsid w:val="008938F8"/>
    <w:rsid w:val="00893DEA"/>
    <w:rsid w:val="0089405D"/>
    <w:rsid w:val="00894372"/>
    <w:rsid w:val="008944B2"/>
    <w:rsid w:val="00894682"/>
    <w:rsid w:val="00894E83"/>
    <w:rsid w:val="00894FF6"/>
    <w:rsid w:val="00895396"/>
    <w:rsid w:val="00895C73"/>
    <w:rsid w:val="008967CB"/>
    <w:rsid w:val="0089701E"/>
    <w:rsid w:val="00897A68"/>
    <w:rsid w:val="008A0A40"/>
    <w:rsid w:val="008A0E1A"/>
    <w:rsid w:val="008A0F30"/>
    <w:rsid w:val="008A115A"/>
    <w:rsid w:val="008A1629"/>
    <w:rsid w:val="008A17FA"/>
    <w:rsid w:val="008A23DC"/>
    <w:rsid w:val="008A248A"/>
    <w:rsid w:val="008A2662"/>
    <w:rsid w:val="008A2E5F"/>
    <w:rsid w:val="008A2EBC"/>
    <w:rsid w:val="008A31C9"/>
    <w:rsid w:val="008A3CAC"/>
    <w:rsid w:val="008A3D85"/>
    <w:rsid w:val="008A3DF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9E4"/>
    <w:rsid w:val="008B3210"/>
    <w:rsid w:val="008B3334"/>
    <w:rsid w:val="008B36B5"/>
    <w:rsid w:val="008B3B86"/>
    <w:rsid w:val="008B45EE"/>
    <w:rsid w:val="008B467B"/>
    <w:rsid w:val="008B5074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2D9"/>
    <w:rsid w:val="008C037E"/>
    <w:rsid w:val="008C049C"/>
    <w:rsid w:val="008C052C"/>
    <w:rsid w:val="008C05B2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5E08"/>
    <w:rsid w:val="008C6241"/>
    <w:rsid w:val="008C6431"/>
    <w:rsid w:val="008C6953"/>
    <w:rsid w:val="008C6E65"/>
    <w:rsid w:val="008C6EDD"/>
    <w:rsid w:val="008C6F99"/>
    <w:rsid w:val="008C7272"/>
    <w:rsid w:val="008C7395"/>
    <w:rsid w:val="008C7569"/>
    <w:rsid w:val="008D0239"/>
    <w:rsid w:val="008D0940"/>
    <w:rsid w:val="008D0A33"/>
    <w:rsid w:val="008D0D21"/>
    <w:rsid w:val="008D0EC9"/>
    <w:rsid w:val="008D0FB1"/>
    <w:rsid w:val="008D1959"/>
    <w:rsid w:val="008D254B"/>
    <w:rsid w:val="008D25CB"/>
    <w:rsid w:val="008D2E96"/>
    <w:rsid w:val="008D3436"/>
    <w:rsid w:val="008D3905"/>
    <w:rsid w:val="008D3E55"/>
    <w:rsid w:val="008D48B6"/>
    <w:rsid w:val="008D4A9C"/>
    <w:rsid w:val="008D4EF4"/>
    <w:rsid w:val="008D5085"/>
    <w:rsid w:val="008D5497"/>
    <w:rsid w:val="008D559D"/>
    <w:rsid w:val="008D6193"/>
    <w:rsid w:val="008D627E"/>
    <w:rsid w:val="008D6E2E"/>
    <w:rsid w:val="008D75CA"/>
    <w:rsid w:val="008D7863"/>
    <w:rsid w:val="008D7990"/>
    <w:rsid w:val="008D7CB2"/>
    <w:rsid w:val="008E1097"/>
    <w:rsid w:val="008E12EB"/>
    <w:rsid w:val="008E15DE"/>
    <w:rsid w:val="008E17A4"/>
    <w:rsid w:val="008E1DD6"/>
    <w:rsid w:val="008E2083"/>
    <w:rsid w:val="008E2A29"/>
    <w:rsid w:val="008E2E35"/>
    <w:rsid w:val="008E2EC1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7CB0"/>
    <w:rsid w:val="008E7D71"/>
    <w:rsid w:val="008E7F30"/>
    <w:rsid w:val="008F04C7"/>
    <w:rsid w:val="008F1336"/>
    <w:rsid w:val="008F1422"/>
    <w:rsid w:val="008F1828"/>
    <w:rsid w:val="008F196A"/>
    <w:rsid w:val="008F1E99"/>
    <w:rsid w:val="008F207B"/>
    <w:rsid w:val="008F215C"/>
    <w:rsid w:val="008F21EB"/>
    <w:rsid w:val="008F26C0"/>
    <w:rsid w:val="008F28C9"/>
    <w:rsid w:val="008F3131"/>
    <w:rsid w:val="008F362A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F42"/>
    <w:rsid w:val="0090189D"/>
    <w:rsid w:val="00901DAF"/>
    <w:rsid w:val="0090201A"/>
    <w:rsid w:val="00902D4C"/>
    <w:rsid w:val="0090316B"/>
    <w:rsid w:val="00904183"/>
    <w:rsid w:val="0090452D"/>
    <w:rsid w:val="009047EC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94B"/>
    <w:rsid w:val="00906C99"/>
    <w:rsid w:val="0090761A"/>
    <w:rsid w:val="00907DE8"/>
    <w:rsid w:val="00910B4B"/>
    <w:rsid w:val="00910DAA"/>
    <w:rsid w:val="00910FCD"/>
    <w:rsid w:val="009119DD"/>
    <w:rsid w:val="00911C97"/>
    <w:rsid w:val="0091208A"/>
    <w:rsid w:val="00912152"/>
    <w:rsid w:val="009121AD"/>
    <w:rsid w:val="0091253D"/>
    <w:rsid w:val="0091261B"/>
    <w:rsid w:val="009131AD"/>
    <w:rsid w:val="00913D8D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A9"/>
    <w:rsid w:val="00921575"/>
    <w:rsid w:val="00921AE9"/>
    <w:rsid w:val="009220FA"/>
    <w:rsid w:val="00922684"/>
    <w:rsid w:val="009226AE"/>
    <w:rsid w:val="009227B1"/>
    <w:rsid w:val="00922C45"/>
    <w:rsid w:val="009231BE"/>
    <w:rsid w:val="0092380F"/>
    <w:rsid w:val="00923AE6"/>
    <w:rsid w:val="009242F8"/>
    <w:rsid w:val="00924864"/>
    <w:rsid w:val="00924CBC"/>
    <w:rsid w:val="00924F1E"/>
    <w:rsid w:val="0092537A"/>
    <w:rsid w:val="00925BFF"/>
    <w:rsid w:val="00925D7C"/>
    <w:rsid w:val="00925EE9"/>
    <w:rsid w:val="0092636A"/>
    <w:rsid w:val="00926480"/>
    <w:rsid w:val="009267CD"/>
    <w:rsid w:val="00926A88"/>
    <w:rsid w:val="00926CBE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234E"/>
    <w:rsid w:val="0093290E"/>
    <w:rsid w:val="00932D51"/>
    <w:rsid w:val="0093308D"/>
    <w:rsid w:val="009335F1"/>
    <w:rsid w:val="00933E85"/>
    <w:rsid w:val="00934A62"/>
    <w:rsid w:val="00934B75"/>
    <w:rsid w:val="00935052"/>
    <w:rsid w:val="009355A3"/>
    <w:rsid w:val="00935E79"/>
    <w:rsid w:val="00936BE6"/>
    <w:rsid w:val="00936FA4"/>
    <w:rsid w:val="0093777A"/>
    <w:rsid w:val="0093778D"/>
    <w:rsid w:val="00937A67"/>
    <w:rsid w:val="00937ECB"/>
    <w:rsid w:val="0094027E"/>
    <w:rsid w:val="009402CB"/>
    <w:rsid w:val="009404D6"/>
    <w:rsid w:val="00940A9F"/>
    <w:rsid w:val="009413A0"/>
    <w:rsid w:val="00941408"/>
    <w:rsid w:val="0094141D"/>
    <w:rsid w:val="009414D7"/>
    <w:rsid w:val="009420A1"/>
    <w:rsid w:val="00943237"/>
    <w:rsid w:val="00943332"/>
    <w:rsid w:val="009433D2"/>
    <w:rsid w:val="0094371A"/>
    <w:rsid w:val="00943FF9"/>
    <w:rsid w:val="009442EA"/>
    <w:rsid w:val="009445E7"/>
    <w:rsid w:val="00944820"/>
    <w:rsid w:val="00944D71"/>
    <w:rsid w:val="0094552A"/>
    <w:rsid w:val="0094552D"/>
    <w:rsid w:val="00945A50"/>
    <w:rsid w:val="00945F21"/>
    <w:rsid w:val="00946064"/>
    <w:rsid w:val="009460A6"/>
    <w:rsid w:val="00946897"/>
    <w:rsid w:val="00946949"/>
    <w:rsid w:val="0094720E"/>
    <w:rsid w:val="00947364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C3"/>
    <w:rsid w:val="00953357"/>
    <w:rsid w:val="00953BB3"/>
    <w:rsid w:val="00953D7B"/>
    <w:rsid w:val="00954584"/>
    <w:rsid w:val="00954A66"/>
    <w:rsid w:val="00955D74"/>
    <w:rsid w:val="00956687"/>
    <w:rsid w:val="00956AE7"/>
    <w:rsid w:val="00956EC5"/>
    <w:rsid w:val="009570D5"/>
    <w:rsid w:val="00957983"/>
    <w:rsid w:val="00957F14"/>
    <w:rsid w:val="00960277"/>
    <w:rsid w:val="009606CE"/>
    <w:rsid w:val="0096096A"/>
    <w:rsid w:val="00960A64"/>
    <w:rsid w:val="00960AC4"/>
    <w:rsid w:val="009615DE"/>
    <w:rsid w:val="009619D5"/>
    <w:rsid w:val="00962181"/>
    <w:rsid w:val="00962453"/>
    <w:rsid w:val="00962A56"/>
    <w:rsid w:val="00962D53"/>
    <w:rsid w:val="00962D86"/>
    <w:rsid w:val="00963C4D"/>
    <w:rsid w:val="009646CC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964"/>
    <w:rsid w:val="00967973"/>
    <w:rsid w:val="00967D2F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7CB"/>
    <w:rsid w:val="00977BBB"/>
    <w:rsid w:val="00977D3E"/>
    <w:rsid w:val="00977D42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942"/>
    <w:rsid w:val="00985F8F"/>
    <w:rsid w:val="00986267"/>
    <w:rsid w:val="009869C2"/>
    <w:rsid w:val="00986DB3"/>
    <w:rsid w:val="009875A2"/>
    <w:rsid w:val="00990D45"/>
    <w:rsid w:val="00991206"/>
    <w:rsid w:val="00991961"/>
    <w:rsid w:val="009919CC"/>
    <w:rsid w:val="00992028"/>
    <w:rsid w:val="00992486"/>
    <w:rsid w:val="009926D0"/>
    <w:rsid w:val="00992769"/>
    <w:rsid w:val="009927F7"/>
    <w:rsid w:val="009929B4"/>
    <w:rsid w:val="00992D05"/>
    <w:rsid w:val="00993373"/>
    <w:rsid w:val="00993C5C"/>
    <w:rsid w:val="00994AAA"/>
    <w:rsid w:val="00994C82"/>
    <w:rsid w:val="00995392"/>
    <w:rsid w:val="00995796"/>
    <w:rsid w:val="00995AF6"/>
    <w:rsid w:val="00995F7E"/>
    <w:rsid w:val="009965C9"/>
    <w:rsid w:val="00996DB5"/>
    <w:rsid w:val="00997737"/>
    <w:rsid w:val="00997B73"/>
    <w:rsid w:val="009A02D7"/>
    <w:rsid w:val="009A0825"/>
    <w:rsid w:val="009A1398"/>
    <w:rsid w:val="009A1FFF"/>
    <w:rsid w:val="009A226B"/>
    <w:rsid w:val="009A330E"/>
    <w:rsid w:val="009A3402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46"/>
    <w:rsid w:val="009A5B87"/>
    <w:rsid w:val="009A60BA"/>
    <w:rsid w:val="009A6519"/>
    <w:rsid w:val="009A68A6"/>
    <w:rsid w:val="009A6CEF"/>
    <w:rsid w:val="009A6E8D"/>
    <w:rsid w:val="009A76CA"/>
    <w:rsid w:val="009A78DF"/>
    <w:rsid w:val="009A7C79"/>
    <w:rsid w:val="009A7ED6"/>
    <w:rsid w:val="009B038D"/>
    <w:rsid w:val="009B0A11"/>
    <w:rsid w:val="009B0B77"/>
    <w:rsid w:val="009B1041"/>
    <w:rsid w:val="009B1360"/>
    <w:rsid w:val="009B15D8"/>
    <w:rsid w:val="009B18ED"/>
    <w:rsid w:val="009B2392"/>
    <w:rsid w:val="009B2EFB"/>
    <w:rsid w:val="009B31F1"/>
    <w:rsid w:val="009B3929"/>
    <w:rsid w:val="009B3B6A"/>
    <w:rsid w:val="009B3DE8"/>
    <w:rsid w:val="009B4835"/>
    <w:rsid w:val="009B4878"/>
    <w:rsid w:val="009B4D7E"/>
    <w:rsid w:val="009B53F8"/>
    <w:rsid w:val="009B5E0E"/>
    <w:rsid w:val="009B5F47"/>
    <w:rsid w:val="009B5F71"/>
    <w:rsid w:val="009B62F6"/>
    <w:rsid w:val="009B647A"/>
    <w:rsid w:val="009B673E"/>
    <w:rsid w:val="009B675D"/>
    <w:rsid w:val="009B683E"/>
    <w:rsid w:val="009B6A02"/>
    <w:rsid w:val="009B6AC7"/>
    <w:rsid w:val="009B6B96"/>
    <w:rsid w:val="009B71B2"/>
    <w:rsid w:val="009B786E"/>
    <w:rsid w:val="009B79D4"/>
    <w:rsid w:val="009B7F40"/>
    <w:rsid w:val="009C033D"/>
    <w:rsid w:val="009C05B7"/>
    <w:rsid w:val="009C0CAD"/>
    <w:rsid w:val="009C109A"/>
    <w:rsid w:val="009C1252"/>
    <w:rsid w:val="009C18EA"/>
    <w:rsid w:val="009C1C7F"/>
    <w:rsid w:val="009C20F5"/>
    <w:rsid w:val="009C2C2D"/>
    <w:rsid w:val="009C3C6C"/>
    <w:rsid w:val="009C3D23"/>
    <w:rsid w:val="009C4705"/>
    <w:rsid w:val="009C4931"/>
    <w:rsid w:val="009C5C02"/>
    <w:rsid w:val="009C5F84"/>
    <w:rsid w:val="009C691E"/>
    <w:rsid w:val="009C6C8F"/>
    <w:rsid w:val="009C6F46"/>
    <w:rsid w:val="009C6F6F"/>
    <w:rsid w:val="009C7571"/>
    <w:rsid w:val="009C75A0"/>
    <w:rsid w:val="009C77F6"/>
    <w:rsid w:val="009C79B6"/>
    <w:rsid w:val="009D0358"/>
    <w:rsid w:val="009D03A3"/>
    <w:rsid w:val="009D04E4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42B"/>
    <w:rsid w:val="009D44F8"/>
    <w:rsid w:val="009D4663"/>
    <w:rsid w:val="009D5076"/>
    <w:rsid w:val="009D53EC"/>
    <w:rsid w:val="009D674A"/>
    <w:rsid w:val="009D6F72"/>
    <w:rsid w:val="009D75E6"/>
    <w:rsid w:val="009D783A"/>
    <w:rsid w:val="009D7C00"/>
    <w:rsid w:val="009E0037"/>
    <w:rsid w:val="009E09A7"/>
    <w:rsid w:val="009E0CB3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4FE1"/>
    <w:rsid w:val="009E5AC5"/>
    <w:rsid w:val="009E5BAE"/>
    <w:rsid w:val="009E5EFE"/>
    <w:rsid w:val="009E61D3"/>
    <w:rsid w:val="009E64D6"/>
    <w:rsid w:val="009E6C41"/>
    <w:rsid w:val="009E6F6B"/>
    <w:rsid w:val="009E74D2"/>
    <w:rsid w:val="009E7EA1"/>
    <w:rsid w:val="009F0A90"/>
    <w:rsid w:val="009F0C54"/>
    <w:rsid w:val="009F14C1"/>
    <w:rsid w:val="009F1C7C"/>
    <w:rsid w:val="009F2108"/>
    <w:rsid w:val="009F2713"/>
    <w:rsid w:val="009F27EE"/>
    <w:rsid w:val="009F2A09"/>
    <w:rsid w:val="009F2DDD"/>
    <w:rsid w:val="009F382A"/>
    <w:rsid w:val="009F44AF"/>
    <w:rsid w:val="009F46A9"/>
    <w:rsid w:val="009F46D6"/>
    <w:rsid w:val="009F478A"/>
    <w:rsid w:val="009F49B0"/>
    <w:rsid w:val="009F4E93"/>
    <w:rsid w:val="009F4F54"/>
    <w:rsid w:val="009F5816"/>
    <w:rsid w:val="009F6629"/>
    <w:rsid w:val="009F69DE"/>
    <w:rsid w:val="009F6BC9"/>
    <w:rsid w:val="009F6E27"/>
    <w:rsid w:val="009F7318"/>
    <w:rsid w:val="009F7800"/>
    <w:rsid w:val="009F7966"/>
    <w:rsid w:val="009F7C3E"/>
    <w:rsid w:val="00A00770"/>
    <w:rsid w:val="00A00893"/>
    <w:rsid w:val="00A0170A"/>
    <w:rsid w:val="00A017DC"/>
    <w:rsid w:val="00A02394"/>
    <w:rsid w:val="00A03A39"/>
    <w:rsid w:val="00A03E1D"/>
    <w:rsid w:val="00A04BF3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E1"/>
    <w:rsid w:val="00A07D8E"/>
    <w:rsid w:val="00A1055A"/>
    <w:rsid w:val="00A10871"/>
    <w:rsid w:val="00A11017"/>
    <w:rsid w:val="00A110D0"/>
    <w:rsid w:val="00A11F85"/>
    <w:rsid w:val="00A12C8E"/>
    <w:rsid w:val="00A13625"/>
    <w:rsid w:val="00A136E7"/>
    <w:rsid w:val="00A147D2"/>
    <w:rsid w:val="00A14857"/>
    <w:rsid w:val="00A15269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20ED"/>
    <w:rsid w:val="00A22671"/>
    <w:rsid w:val="00A236D9"/>
    <w:rsid w:val="00A23A84"/>
    <w:rsid w:val="00A23A8C"/>
    <w:rsid w:val="00A23F1E"/>
    <w:rsid w:val="00A23F79"/>
    <w:rsid w:val="00A23FF5"/>
    <w:rsid w:val="00A24210"/>
    <w:rsid w:val="00A2486D"/>
    <w:rsid w:val="00A257C6"/>
    <w:rsid w:val="00A2674D"/>
    <w:rsid w:val="00A277B0"/>
    <w:rsid w:val="00A278AB"/>
    <w:rsid w:val="00A27C39"/>
    <w:rsid w:val="00A30550"/>
    <w:rsid w:val="00A30838"/>
    <w:rsid w:val="00A3117C"/>
    <w:rsid w:val="00A3163B"/>
    <w:rsid w:val="00A3185A"/>
    <w:rsid w:val="00A31E96"/>
    <w:rsid w:val="00A31ECA"/>
    <w:rsid w:val="00A32455"/>
    <w:rsid w:val="00A32890"/>
    <w:rsid w:val="00A329A8"/>
    <w:rsid w:val="00A32C02"/>
    <w:rsid w:val="00A330C6"/>
    <w:rsid w:val="00A335E5"/>
    <w:rsid w:val="00A33AC6"/>
    <w:rsid w:val="00A33ACA"/>
    <w:rsid w:val="00A33ECD"/>
    <w:rsid w:val="00A345DE"/>
    <w:rsid w:val="00A34816"/>
    <w:rsid w:val="00A349EE"/>
    <w:rsid w:val="00A34B5C"/>
    <w:rsid w:val="00A34D87"/>
    <w:rsid w:val="00A34F60"/>
    <w:rsid w:val="00A35030"/>
    <w:rsid w:val="00A353B9"/>
    <w:rsid w:val="00A358C2"/>
    <w:rsid w:val="00A35F57"/>
    <w:rsid w:val="00A36EF1"/>
    <w:rsid w:val="00A37519"/>
    <w:rsid w:val="00A376D5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3C"/>
    <w:rsid w:val="00A42E0A"/>
    <w:rsid w:val="00A43305"/>
    <w:rsid w:val="00A435D0"/>
    <w:rsid w:val="00A439C5"/>
    <w:rsid w:val="00A43A24"/>
    <w:rsid w:val="00A445BE"/>
    <w:rsid w:val="00A445E9"/>
    <w:rsid w:val="00A44A23"/>
    <w:rsid w:val="00A44A81"/>
    <w:rsid w:val="00A44C56"/>
    <w:rsid w:val="00A45401"/>
    <w:rsid w:val="00A458B0"/>
    <w:rsid w:val="00A45BFC"/>
    <w:rsid w:val="00A45DC6"/>
    <w:rsid w:val="00A462C2"/>
    <w:rsid w:val="00A46BB9"/>
    <w:rsid w:val="00A46F08"/>
    <w:rsid w:val="00A4714D"/>
    <w:rsid w:val="00A47876"/>
    <w:rsid w:val="00A47C36"/>
    <w:rsid w:val="00A504ED"/>
    <w:rsid w:val="00A50CEB"/>
    <w:rsid w:val="00A5139C"/>
    <w:rsid w:val="00A51693"/>
    <w:rsid w:val="00A51756"/>
    <w:rsid w:val="00A52156"/>
    <w:rsid w:val="00A527D0"/>
    <w:rsid w:val="00A52CD6"/>
    <w:rsid w:val="00A532D9"/>
    <w:rsid w:val="00A5372B"/>
    <w:rsid w:val="00A5425C"/>
    <w:rsid w:val="00A54898"/>
    <w:rsid w:val="00A54B70"/>
    <w:rsid w:val="00A55412"/>
    <w:rsid w:val="00A55EF1"/>
    <w:rsid w:val="00A5650C"/>
    <w:rsid w:val="00A56B67"/>
    <w:rsid w:val="00A56F96"/>
    <w:rsid w:val="00A5712E"/>
    <w:rsid w:val="00A574E8"/>
    <w:rsid w:val="00A57965"/>
    <w:rsid w:val="00A60F73"/>
    <w:rsid w:val="00A61033"/>
    <w:rsid w:val="00A6119C"/>
    <w:rsid w:val="00A6148E"/>
    <w:rsid w:val="00A61933"/>
    <w:rsid w:val="00A61DDC"/>
    <w:rsid w:val="00A61FEA"/>
    <w:rsid w:val="00A6265F"/>
    <w:rsid w:val="00A62727"/>
    <w:rsid w:val="00A63243"/>
    <w:rsid w:val="00A63615"/>
    <w:rsid w:val="00A63F24"/>
    <w:rsid w:val="00A6575B"/>
    <w:rsid w:val="00A65820"/>
    <w:rsid w:val="00A65A6B"/>
    <w:rsid w:val="00A664BB"/>
    <w:rsid w:val="00A67565"/>
    <w:rsid w:val="00A67E11"/>
    <w:rsid w:val="00A7030F"/>
    <w:rsid w:val="00A7046C"/>
    <w:rsid w:val="00A707B1"/>
    <w:rsid w:val="00A7084F"/>
    <w:rsid w:val="00A70FFB"/>
    <w:rsid w:val="00A715B6"/>
    <w:rsid w:val="00A71B28"/>
    <w:rsid w:val="00A71B89"/>
    <w:rsid w:val="00A721F5"/>
    <w:rsid w:val="00A7239E"/>
    <w:rsid w:val="00A723F1"/>
    <w:rsid w:val="00A72DD1"/>
    <w:rsid w:val="00A73697"/>
    <w:rsid w:val="00A740C4"/>
    <w:rsid w:val="00A7414A"/>
    <w:rsid w:val="00A74938"/>
    <w:rsid w:val="00A7578B"/>
    <w:rsid w:val="00A75BD3"/>
    <w:rsid w:val="00A760AC"/>
    <w:rsid w:val="00A767D4"/>
    <w:rsid w:val="00A768E0"/>
    <w:rsid w:val="00A769A2"/>
    <w:rsid w:val="00A76AB1"/>
    <w:rsid w:val="00A77BF8"/>
    <w:rsid w:val="00A77C6C"/>
    <w:rsid w:val="00A77D34"/>
    <w:rsid w:val="00A77D7D"/>
    <w:rsid w:val="00A8001E"/>
    <w:rsid w:val="00A80ED3"/>
    <w:rsid w:val="00A812C2"/>
    <w:rsid w:val="00A8177D"/>
    <w:rsid w:val="00A81CBF"/>
    <w:rsid w:val="00A81CF2"/>
    <w:rsid w:val="00A81D07"/>
    <w:rsid w:val="00A81E09"/>
    <w:rsid w:val="00A84737"/>
    <w:rsid w:val="00A84F33"/>
    <w:rsid w:val="00A85A58"/>
    <w:rsid w:val="00A85AEE"/>
    <w:rsid w:val="00A85E32"/>
    <w:rsid w:val="00A867DE"/>
    <w:rsid w:val="00A86991"/>
    <w:rsid w:val="00A8732B"/>
    <w:rsid w:val="00A877A8"/>
    <w:rsid w:val="00A87CDC"/>
    <w:rsid w:val="00A90110"/>
    <w:rsid w:val="00A90126"/>
    <w:rsid w:val="00A90170"/>
    <w:rsid w:val="00A90BDB"/>
    <w:rsid w:val="00A90FF9"/>
    <w:rsid w:val="00A9107A"/>
    <w:rsid w:val="00A91D70"/>
    <w:rsid w:val="00A9294E"/>
    <w:rsid w:val="00A92A2B"/>
    <w:rsid w:val="00A92E07"/>
    <w:rsid w:val="00A92E81"/>
    <w:rsid w:val="00A93065"/>
    <w:rsid w:val="00A934C4"/>
    <w:rsid w:val="00A93812"/>
    <w:rsid w:val="00A9387A"/>
    <w:rsid w:val="00A9406E"/>
    <w:rsid w:val="00A95400"/>
    <w:rsid w:val="00A95723"/>
    <w:rsid w:val="00A95AC6"/>
    <w:rsid w:val="00A95FA5"/>
    <w:rsid w:val="00A96315"/>
    <w:rsid w:val="00A96A75"/>
    <w:rsid w:val="00A96EB6"/>
    <w:rsid w:val="00A974FA"/>
    <w:rsid w:val="00AA07E5"/>
    <w:rsid w:val="00AA081C"/>
    <w:rsid w:val="00AA0DFE"/>
    <w:rsid w:val="00AA12D4"/>
    <w:rsid w:val="00AA1957"/>
    <w:rsid w:val="00AA2464"/>
    <w:rsid w:val="00AA2E90"/>
    <w:rsid w:val="00AA301E"/>
    <w:rsid w:val="00AA38A7"/>
    <w:rsid w:val="00AA3A1C"/>
    <w:rsid w:val="00AA3A97"/>
    <w:rsid w:val="00AA3CC2"/>
    <w:rsid w:val="00AA3F5A"/>
    <w:rsid w:val="00AA4237"/>
    <w:rsid w:val="00AA4B6A"/>
    <w:rsid w:val="00AA4F5E"/>
    <w:rsid w:val="00AA52DE"/>
    <w:rsid w:val="00AA58A1"/>
    <w:rsid w:val="00AA5F3C"/>
    <w:rsid w:val="00AA5F7C"/>
    <w:rsid w:val="00AA652A"/>
    <w:rsid w:val="00AA70D4"/>
    <w:rsid w:val="00AA71EA"/>
    <w:rsid w:val="00AA7681"/>
    <w:rsid w:val="00AA7CBF"/>
    <w:rsid w:val="00AA7FC4"/>
    <w:rsid w:val="00AB21A8"/>
    <w:rsid w:val="00AB22C9"/>
    <w:rsid w:val="00AB2432"/>
    <w:rsid w:val="00AB2553"/>
    <w:rsid w:val="00AB2555"/>
    <w:rsid w:val="00AB2DB2"/>
    <w:rsid w:val="00AB3043"/>
    <w:rsid w:val="00AB3A09"/>
    <w:rsid w:val="00AB4007"/>
    <w:rsid w:val="00AB413D"/>
    <w:rsid w:val="00AB41D8"/>
    <w:rsid w:val="00AB46D4"/>
    <w:rsid w:val="00AB4A35"/>
    <w:rsid w:val="00AB4CC3"/>
    <w:rsid w:val="00AB4D18"/>
    <w:rsid w:val="00AB54FD"/>
    <w:rsid w:val="00AB5871"/>
    <w:rsid w:val="00AB5CC6"/>
    <w:rsid w:val="00AB5D12"/>
    <w:rsid w:val="00AB5F13"/>
    <w:rsid w:val="00AB676F"/>
    <w:rsid w:val="00AB732F"/>
    <w:rsid w:val="00AB74B4"/>
    <w:rsid w:val="00AB74E6"/>
    <w:rsid w:val="00AB7B6A"/>
    <w:rsid w:val="00AB7B82"/>
    <w:rsid w:val="00AB7CC0"/>
    <w:rsid w:val="00AC00BE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30DF"/>
    <w:rsid w:val="00AC3217"/>
    <w:rsid w:val="00AC3659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7403"/>
    <w:rsid w:val="00AC7933"/>
    <w:rsid w:val="00AD0698"/>
    <w:rsid w:val="00AD08CB"/>
    <w:rsid w:val="00AD093E"/>
    <w:rsid w:val="00AD0E5C"/>
    <w:rsid w:val="00AD18A1"/>
    <w:rsid w:val="00AD25D2"/>
    <w:rsid w:val="00AD2B40"/>
    <w:rsid w:val="00AD2D22"/>
    <w:rsid w:val="00AD4150"/>
    <w:rsid w:val="00AD5258"/>
    <w:rsid w:val="00AD526B"/>
    <w:rsid w:val="00AD52AE"/>
    <w:rsid w:val="00AD5999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32C"/>
    <w:rsid w:val="00AD7352"/>
    <w:rsid w:val="00AD7416"/>
    <w:rsid w:val="00AD7D34"/>
    <w:rsid w:val="00AD7F6D"/>
    <w:rsid w:val="00AE0244"/>
    <w:rsid w:val="00AE047E"/>
    <w:rsid w:val="00AE0641"/>
    <w:rsid w:val="00AE08CB"/>
    <w:rsid w:val="00AE0CD4"/>
    <w:rsid w:val="00AE148D"/>
    <w:rsid w:val="00AE18FD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D86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F0309"/>
    <w:rsid w:val="00AF03BE"/>
    <w:rsid w:val="00AF0578"/>
    <w:rsid w:val="00AF058D"/>
    <w:rsid w:val="00AF0AB4"/>
    <w:rsid w:val="00AF1229"/>
    <w:rsid w:val="00AF1BD8"/>
    <w:rsid w:val="00AF2087"/>
    <w:rsid w:val="00AF2312"/>
    <w:rsid w:val="00AF2444"/>
    <w:rsid w:val="00AF289A"/>
    <w:rsid w:val="00AF318F"/>
    <w:rsid w:val="00AF48ED"/>
    <w:rsid w:val="00AF4D05"/>
    <w:rsid w:val="00AF5340"/>
    <w:rsid w:val="00AF5500"/>
    <w:rsid w:val="00AF612E"/>
    <w:rsid w:val="00AF68E9"/>
    <w:rsid w:val="00AF69C1"/>
    <w:rsid w:val="00AF6B32"/>
    <w:rsid w:val="00AF725D"/>
    <w:rsid w:val="00AF7C2E"/>
    <w:rsid w:val="00AF7D05"/>
    <w:rsid w:val="00AF7F05"/>
    <w:rsid w:val="00AF7F09"/>
    <w:rsid w:val="00B0014E"/>
    <w:rsid w:val="00B0029E"/>
    <w:rsid w:val="00B00368"/>
    <w:rsid w:val="00B00A3C"/>
    <w:rsid w:val="00B00EC2"/>
    <w:rsid w:val="00B01429"/>
    <w:rsid w:val="00B014EA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C96"/>
    <w:rsid w:val="00B04E05"/>
    <w:rsid w:val="00B051D4"/>
    <w:rsid w:val="00B05CBE"/>
    <w:rsid w:val="00B0693A"/>
    <w:rsid w:val="00B06A40"/>
    <w:rsid w:val="00B06ED9"/>
    <w:rsid w:val="00B10199"/>
    <w:rsid w:val="00B105D6"/>
    <w:rsid w:val="00B109FE"/>
    <w:rsid w:val="00B10E8A"/>
    <w:rsid w:val="00B110E3"/>
    <w:rsid w:val="00B1111B"/>
    <w:rsid w:val="00B114B4"/>
    <w:rsid w:val="00B1177B"/>
    <w:rsid w:val="00B12804"/>
    <w:rsid w:val="00B12A96"/>
    <w:rsid w:val="00B12B1C"/>
    <w:rsid w:val="00B12CBD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3296"/>
    <w:rsid w:val="00B23826"/>
    <w:rsid w:val="00B23E1E"/>
    <w:rsid w:val="00B24107"/>
    <w:rsid w:val="00B2503C"/>
    <w:rsid w:val="00B2504E"/>
    <w:rsid w:val="00B25658"/>
    <w:rsid w:val="00B2572C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F0D"/>
    <w:rsid w:val="00B2797B"/>
    <w:rsid w:val="00B27DD9"/>
    <w:rsid w:val="00B27EB2"/>
    <w:rsid w:val="00B27F63"/>
    <w:rsid w:val="00B313A1"/>
    <w:rsid w:val="00B316D5"/>
    <w:rsid w:val="00B31A5A"/>
    <w:rsid w:val="00B31EC2"/>
    <w:rsid w:val="00B32220"/>
    <w:rsid w:val="00B322E2"/>
    <w:rsid w:val="00B3288C"/>
    <w:rsid w:val="00B32C5A"/>
    <w:rsid w:val="00B32FCC"/>
    <w:rsid w:val="00B333D5"/>
    <w:rsid w:val="00B34573"/>
    <w:rsid w:val="00B3494B"/>
    <w:rsid w:val="00B34AA7"/>
    <w:rsid w:val="00B34B38"/>
    <w:rsid w:val="00B34C3A"/>
    <w:rsid w:val="00B34E17"/>
    <w:rsid w:val="00B34F22"/>
    <w:rsid w:val="00B34F33"/>
    <w:rsid w:val="00B35495"/>
    <w:rsid w:val="00B354C7"/>
    <w:rsid w:val="00B358F7"/>
    <w:rsid w:val="00B35C70"/>
    <w:rsid w:val="00B35F36"/>
    <w:rsid w:val="00B35FBF"/>
    <w:rsid w:val="00B3647F"/>
    <w:rsid w:val="00B3650F"/>
    <w:rsid w:val="00B36BFE"/>
    <w:rsid w:val="00B36E6C"/>
    <w:rsid w:val="00B374EF"/>
    <w:rsid w:val="00B375F0"/>
    <w:rsid w:val="00B37708"/>
    <w:rsid w:val="00B379A1"/>
    <w:rsid w:val="00B37D2A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C3"/>
    <w:rsid w:val="00B430FD"/>
    <w:rsid w:val="00B43141"/>
    <w:rsid w:val="00B435E2"/>
    <w:rsid w:val="00B43F98"/>
    <w:rsid w:val="00B44808"/>
    <w:rsid w:val="00B44AB9"/>
    <w:rsid w:val="00B44F1F"/>
    <w:rsid w:val="00B452CB"/>
    <w:rsid w:val="00B4546B"/>
    <w:rsid w:val="00B459DB"/>
    <w:rsid w:val="00B45A8C"/>
    <w:rsid w:val="00B45ACC"/>
    <w:rsid w:val="00B45F49"/>
    <w:rsid w:val="00B4694E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B62"/>
    <w:rsid w:val="00B51CD8"/>
    <w:rsid w:val="00B52039"/>
    <w:rsid w:val="00B52411"/>
    <w:rsid w:val="00B539B1"/>
    <w:rsid w:val="00B53AA7"/>
    <w:rsid w:val="00B53EDC"/>
    <w:rsid w:val="00B53F57"/>
    <w:rsid w:val="00B54008"/>
    <w:rsid w:val="00B5441A"/>
    <w:rsid w:val="00B5499A"/>
    <w:rsid w:val="00B54F48"/>
    <w:rsid w:val="00B54FEE"/>
    <w:rsid w:val="00B55ACD"/>
    <w:rsid w:val="00B55AF2"/>
    <w:rsid w:val="00B55D67"/>
    <w:rsid w:val="00B564CF"/>
    <w:rsid w:val="00B571DA"/>
    <w:rsid w:val="00B5742A"/>
    <w:rsid w:val="00B57F9C"/>
    <w:rsid w:val="00B6028E"/>
    <w:rsid w:val="00B60AC7"/>
    <w:rsid w:val="00B61203"/>
    <w:rsid w:val="00B61EED"/>
    <w:rsid w:val="00B61F86"/>
    <w:rsid w:val="00B621C8"/>
    <w:rsid w:val="00B636DD"/>
    <w:rsid w:val="00B63C05"/>
    <w:rsid w:val="00B63F62"/>
    <w:rsid w:val="00B6465D"/>
    <w:rsid w:val="00B648DF"/>
    <w:rsid w:val="00B65047"/>
    <w:rsid w:val="00B6539C"/>
    <w:rsid w:val="00B659D8"/>
    <w:rsid w:val="00B65B1B"/>
    <w:rsid w:val="00B65D32"/>
    <w:rsid w:val="00B65DFA"/>
    <w:rsid w:val="00B66005"/>
    <w:rsid w:val="00B6633F"/>
    <w:rsid w:val="00B67264"/>
    <w:rsid w:val="00B67682"/>
    <w:rsid w:val="00B67AAC"/>
    <w:rsid w:val="00B71240"/>
    <w:rsid w:val="00B714C8"/>
    <w:rsid w:val="00B7170E"/>
    <w:rsid w:val="00B71FBD"/>
    <w:rsid w:val="00B7230A"/>
    <w:rsid w:val="00B72488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DFF"/>
    <w:rsid w:val="00B75F3E"/>
    <w:rsid w:val="00B7634F"/>
    <w:rsid w:val="00B7637E"/>
    <w:rsid w:val="00B768A4"/>
    <w:rsid w:val="00B76B44"/>
    <w:rsid w:val="00B76BBD"/>
    <w:rsid w:val="00B77E25"/>
    <w:rsid w:val="00B80342"/>
    <w:rsid w:val="00B807A7"/>
    <w:rsid w:val="00B8096A"/>
    <w:rsid w:val="00B8098C"/>
    <w:rsid w:val="00B80A53"/>
    <w:rsid w:val="00B81D13"/>
    <w:rsid w:val="00B8220A"/>
    <w:rsid w:val="00B82258"/>
    <w:rsid w:val="00B82562"/>
    <w:rsid w:val="00B830E3"/>
    <w:rsid w:val="00B83AB4"/>
    <w:rsid w:val="00B83F04"/>
    <w:rsid w:val="00B84A51"/>
    <w:rsid w:val="00B84BCF"/>
    <w:rsid w:val="00B84E78"/>
    <w:rsid w:val="00B84EDF"/>
    <w:rsid w:val="00B85B06"/>
    <w:rsid w:val="00B85C25"/>
    <w:rsid w:val="00B85D0D"/>
    <w:rsid w:val="00B85EC3"/>
    <w:rsid w:val="00B85FD4"/>
    <w:rsid w:val="00B86DDB"/>
    <w:rsid w:val="00B87613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C36"/>
    <w:rsid w:val="00B93C4C"/>
    <w:rsid w:val="00B93C87"/>
    <w:rsid w:val="00B9414D"/>
    <w:rsid w:val="00B94911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D81"/>
    <w:rsid w:val="00BA2FB6"/>
    <w:rsid w:val="00BA317E"/>
    <w:rsid w:val="00BA329E"/>
    <w:rsid w:val="00BA32CA"/>
    <w:rsid w:val="00BA3B87"/>
    <w:rsid w:val="00BA41BB"/>
    <w:rsid w:val="00BA44CF"/>
    <w:rsid w:val="00BA4E5B"/>
    <w:rsid w:val="00BA52F3"/>
    <w:rsid w:val="00BA5347"/>
    <w:rsid w:val="00BA53D3"/>
    <w:rsid w:val="00BA5432"/>
    <w:rsid w:val="00BA5EE3"/>
    <w:rsid w:val="00BA60DE"/>
    <w:rsid w:val="00BA64DE"/>
    <w:rsid w:val="00BA67CE"/>
    <w:rsid w:val="00BA6818"/>
    <w:rsid w:val="00BA68AB"/>
    <w:rsid w:val="00BA7773"/>
    <w:rsid w:val="00BA7CCF"/>
    <w:rsid w:val="00BA7D89"/>
    <w:rsid w:val="00BB1337"/>
    <w:rsid w:val="00BB1E19"/>
    <w:rsid w:val="00BB25E2"/>
    <w:rsid w:val="00BB3005"/>
    <w:rsid w:val="00BB3520"/>
    <w:rsid w:val="00BB3ABF"/>
    <w:rsid w:val="00BB3B3B"/>
    <w:rsid w:val="00BB3DEA"/>
    <w:rsid w:val="00BB40ED"/>
    <w:rsid w:val="00BB43BA"/>
    <w:rsid w:val="00BB4510"/>
    <w:rsid w:val="00BB4B84"/>
    <w:rsid w:val="00BB530E"/>
    <w:rsid w:val="00BB55A7"/>
    <w:rsid w:val="00BB58AD"/>
    <w:rsid w:val="00BB5C6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C04C5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2CF"/>
    <w:rsid w:val="00BC371F"/>
    <w:rsid w:val="00BC3CFE"/>
    <w:rsid w:val="00BC3F46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723F"/>
    <w:rsid w:val="00BC761D"/>
    <w:rsid w:val="00BD0098"/>
    <w:rsid w:val="00BD03A8"/>
    <w:rsid w:val="00BD060C"/>
    <w:rsid w:val="00BD066C"/>
    <w:rsid w:val="00BD1494"/>
    <w:rsid w:val="00BD1C9A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621"/>
    <w:rsid w:val="00BD681D"/>
    <w:rsid w:val="00BD6832"/>
    <w:rsid w:val="00BD6F26"/>
    <w:rsid w:val="00BD6FE2"/>
    <w:rsid w:val="00BD78BD"/>
    <w:rsid w:val="00BD7933"/>
    <w:rsid w:val="00BD7A85"/>
    <w:rsid w:val="00BD7EE3"/>
    <w:rsid w:val="00BE0387"/>
    <w:rsid w:val="00BE0734"/>
    <w:rsid w:val="00BE0CBE"/>
    <w:rsid w:val="00BE116A"/>
    <w:rsid w:val="00BE1741"/>
    <w:rsid w:val="00BE1846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6AF"/>
    <w:rsid w:val="00BE5827"/>
    <w:rsid w:val="00BE5EB7"/>
    <w:rsid w:val="00BE6EBB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365"/>
    <w:rsid w:val="00BF2416"/>
    <w:rsid w:val="00BF3343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F4"/>
    <w:rsid w:val="00BF5311"/>
    <w:rsid w:val="00BF53FC"/>
    <w:rsid w:val="00BF59CB"/>
    <w:rsid w:val="00BF5E22"/>
    <w:rsid w:val="00BF657A"/>
    <w:rsid w:val="00BF6BE4"/>
    <w:rsid w:val="00BF6D2E"/>
    <w:rsid w:val="00BF79D5"/>
    <w:rsid w:val="00BF7EB7"/>
    <w:rsid w:val="00C004EE"/>
    <w:rsid w:val="00C005A2"/>
    <w:rsid w:val="00C0097A"/>
    <w:rsid w:val="00C00CF8"/>
    <w:rsid w:val="00C013D8"/>
    <w:rsid w:val="00C013E6"/>
    <w:rsid w:val="00C01E4F"/>
    <w:rsid w:val="00C02231"/>
    <w:rsid w:val="00C023C2"/>
    <w:rsid w:val="00C02747"/>
    <w:rsid w:val="00C02836"/>
    <w:rsid w:val="00C02B7F"/>
    <w:rsid w:val="00C02E1E"/>
    <w:rsid w:val="00C0356A"/>
    <w:rsid w:val="00C03841"/>
    <w:rsid w:val="00C03AAB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5EE3"/>
    <w:rsid w:val="00C06C7D"/>
    <w:rsid w:val="00C07090"/>
    <w:rsid w:val="00C070C6"/>
    <w:rsid w:val="00C07C8B"/>
    <w:rsid w:val="00C105D4"/>
    <w:rsid w:val="00C1073A"/>
    <w:rsid w:val="00C1076C"/>
    <w:rsid w:val="00C108FC"/>
    <w:rsid w:val="00C1094C"/>
    <w:rsid w:val="00C10A33"/>
    <w:rsid w:val="00C10A39"/>
    <w:rsid w:val="00C10DC3"/>
    <w:rsid w:val="00C11196"/>
    <w:rsid w:val="00C116F1"/>
    <w:rsid w:val="00C11F34"/>
    <w:rsid w:val="00C12322"/>
    <w:rsid w:val="00C12562"/>
    <w:rsid w:val="00C12689"/>
    <w:rsid w:val="00C126AF"/>
    <w:rsid w:val="00C12DA5"/>
    <w:rsid w:val="00C12FD9"/>
    <w:rsid w:val="00C131D5"/>
    <w:rsid w:val="00C13806"/>
    <w:rsid w:val="00C13A72"/>
    <w:rsid w:val="00C13FF5"/>
    <w:rsid w:val="00C14069"/>
    <w:rsid w:val="00C14552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43A"/>
    <w:rsid w:val="00C20B90"/>
    <w:rsid w:val="00C20C90"/>
    <w:rsid w:val="00C20DB5"/>
    <w:rsid w:val="00C21233"/>
    <w:rsid w:val="00C21595"/>
    <w:rsid w:val="00C220DF"/>
    <w:rsid w:val="00C2248F"/>
    <w:rsid w:val="00C225A6"/>
    <w:rsid w:val="00C23085"/>
    <w:rsid w:val="00C2367D"/>
    <w:rsid w:val="00C249DA"/>
    <w:rsid w:val="00C24B30"/>
    <w:rsid w:val="00C25025"/>
    <w:rsid w:val="00C250C6"/>
    <w:rsid w:val="00C25757"/>
    <w:rsid w:val="00C26B0F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198"/>
    <w:rsid w:val="00C31338"/>
    <w:rsid w:val="00C314C4"/>
    <w:rsid w:val="00C316AB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CEF"/>
    <w:rsid w:val="00C33EAF"/>
    <w:rsid w:val="00C33EB6"/>
    <w:rsid w:val="00C33EBD"/>
    <w:rsid w:val="00C34C3B"/>
    <w:rsid w:val="00C354A3"/>
    <w:rsid w:val="00C3552C"/>
    <w:rsid w:val="00C359AC"/>
    <w:rsid w:val="00C35A9D"/>
    <w:rsid w:val="00C361BA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431"/>
    <w:rsid w:val="00C424BB"/>
    <w:rsid w:val="00C42C0C"/>
    <w:rsid w:val="00C42D37"/>
    <w:rsid w:val="00C42D55"/>
    <w:rsid w:val="00C42F07"/>
    <w:rsid w:val="00C4335F"/>
    <w:rsid w:val="00C44955"/>
    <w:rsid w:val="00C451B6"/>
    <w:rsid w:val="00C4536F"/>
    <w:rsid w:val="00C4563C"/>
    <w:rsid w:val="00C45972"/>
    <w:rsid w:val="00C45EB9"/>
    <w:rsid w:val="00C4604B"/>
    <w:rsid w:val="00C46091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483"/>
    <w:rsid w:val="00C508E7"/>
    <w:rsid w:val="00C50E0F"/>
    <w:rsid w:val="00C517BA"/>
    <w:rsid w:val="00C526BD"/>
    <w:rsid w:val="00C52859"/>
    <w:rsid w:val="00C54D51"/>
    <w:rsid w:val="00C558E6"/>
    <w:rsid w:val="00C56062"/>
    <w:rsid w:val="00C561BE"/>
    <w:rsid w:val="00C5691E"/>
    <w:rsid w:val="00C577B3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803AE"/>
    <w:rsid w:val="00C815C4"/>
    <w:rsid w:val="00C81BEC"/>
    <w:rsid w:val="00C81E64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495"/>
    <w:rsid w:val="00C85AB5"/>
    <w:rsid w:val="00C85ACD"/>
    <w:rsid w:val="00C85ED8"/>
    <w:rsid w:val="00C86114"/>
    <w:rsid w:val="00C86227"/>
    <w:rsid w:val="00C86357"/>
    <w:rsid w:val="00C86379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857"/>
    <w:rsid w:val="00C921A2"/>
    <w:rsid w:val="00C925CE"/>
    <w:rsid w:val="00C92BCF"/>
    <w:rsid w:val="00C92DD7"/>
    <w:rsid w:val="00C93FF7"/>
    <w:rsid w:val="00C94CE4"/>
    <w:rsid w:val="00C95058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41C"/>
    <w:rsid w:val="00CA0597"/>
    <w:rsid w:val="00CA0815"/>
    <w:rsid w:val="00CA0BB2"/>
    <w:rsid w:val="00CA0CCC"/>
    <w:rsid w:val="00CA1193"/>
    <w:rsid w:val="00CA194B"/>
    <w:rsid w:val="00CA1997"/>
    <w:rsid w:val="00CA1E53"/>
    <w:rsid w:val="00CA21E5"/>
    <w:rsid w:val="00CA2572"/>
    <w:rsid w:val="00CA3583"/>
    <w:rsid w:val="00CA375F"/>
    <w:rsid w:val="00CA391C"/>
    <w:rsid w:val="00CA3A92"/>
    <w:rsid w:val="00CA49FA"/>
    <w:rsid w:val="00CA4AA9"/>
    <w:rsid w:val="00CA4E95"/>
    <w:rsid w:val="00CA4F2F"/>
    <w:rsid w:val="00CA5008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A7E5D"/>
    <w:rsid w:val="00CB07AB"/>
    <w:rsid w:val="00CB0B10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AD3"/>
    <w:rsid w:val="00CB5D1D"/>
    <w:rsid w:val="00CB6135"/>
    <w:rsid w:val="00CB622E"/>
    <w:rsid w:val="00CB6E5A"/>
    <w:rsid w:val="00CB6F4E"/>
    <w:rsid w:val="00CB73EE"/>
    <w:rsid w:val="00CB7D1B"/>
    <w:rsid w:val="00CB7E24"/>
    <w:rsid w:val="00CC006F"/>
    <w:rsid w:val="00CC0376"/>
    <w:rsid w:val="00CC055D"/>
    <w:rsid w:val="00CC05E0"/>
    <w:rsid w:val="00CC07EC"/>
    <w:rsid w:val="00CC087B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3292"/>
    <w:rsid w:val="00CC3567"/>
    <w:rsid w:val="00CC371A"/>
    <w:rsid w:val="00CC4421"/>
    <w:rsid w:val="00CC4C74"/>
    <w:rsid w:val="00CC4CEA"/>
    <w:rsid w:val="00CC55BC"/>
    <w:rsid w:val="00CC57D3"/>
    <w:rsid w:val="00CC6F9E"/>
    <w:rsid w:val="00CC7B8A"/>
    <w:rsid w:val="00CD03A8"/>
    <w:rsid w:val="00CD052F"/>
    <w:rsid w:val="00CD0598"/>
    <w:rsid w:val="00CD0EC0"/>
    <w:rsid w:val="00CD11CB"/>
    <w:rsid w:val="00CD16B7"/>
    <w:rsid w:val="00CD199B"/>
    <w:rsid w:val="00CD1C30"/>
    <w:rsid w:val="00CD2FA0"/>
    <w:rsid w:val="00CD31F8"/>
    <w:rsid w:val="00CD35E0"/>
    <w:rsid w:val="00CD404D"/>
    <w:rsid w:val="00CD40F0"/>
    <w:rsid w:val="00CD431C"/>
    <w:rsid w:val="00CD4BA9"/>
    <w:rsid w:val="00CD5BDD"/>
    <w:rsid w:val="00CD61B2"/>
    <w:rsid w:val="00CD66AD"/>
    <w:rsid w:val="00CD6708"/>
    <w:rsid w:val="00CD6BDF"/>
    <w:rsid w:val="00CD6E80"/>
    <w:rsid w:val="00CD7114"/>
    <w:rsid w:val="00CD72F0"/>
    <w:rsid w:val="00CE007A"/>
    <w:rsid w:val="00CE03F3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7DD"/>
    <w:rsid w:val="00CE3A94"/>
    <w:rsid w:val="00CE3EF8"/>
    <w:rsid w:val="00CE4227"/>
    <w:rsid w:val="00CE48D4"/>
    <w:rsid w:val="00CE4F49"/>
    <w:rsid w:val="00CE589B"/>
    <w:rsid w:val="00CE5B38"/>
    <w:rsid w:val="00CE5C36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D57"/>
    <w:rsid w:val="00CF025C"/>
    <w:rsid w:val="00CF06E9"/>
    <w:rsid w:val="00CF095E"/>
    <w:rsid w:val="00CF0AEB"/>
    <w:rsid w:val="00CF0E86"/>
    <w:rsid w:val="00CF1286"/>
    <w:rsid w:val="00CF1AF6"/>
    <w:rsid w:val="00CF26B3"/>
    <w:rsid w:val="00CF34B2"/>
    <w:rsid w:val="00CF3929"/>
    <w:rsid w:val="00CF3C8E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E97"/>
    <w:rsid w:val="00CF7270"/>
    <w:rsid w:val="00CF72BE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D38"/>
    <w:rsid w:val="00D01D85"/>
    <w:rsid w:val="00D01DFA"/>
    <w:rsid w:val="00D01F26"/>
    <w:rsid w:val="00D029B3"/>
    <w:rsid w:val="00D02F6A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BE"/>
    <w:rsid w:val="00D06667"/>
    <w:rsid w:val="00D07219"/>
    <w:rsid w:val="00D07BBE"/>
    <w:rsid w:val="00D10C5B"/>
    <w:rsid w:val="00D11B97"/>
    <w:rsid w:val="00D12675"/>
    <w:rsid w:val="00D128B9"/>
    <w:rsid w:val="00D12904"/>
    <w:rsid w:val="00D12A45"/>
    <w:rsid w:val="00D12E11"/>
    <w:rsid w:val="00D1385F"/>
    <w:rsid w:val="00D13BA0"/>
    <w:rsid w:val="00D13D04"/>
    <w:rsid w:val="00D13F95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2C2"/>
    <w:rsid w:val="00D21A58"/>
    <w:rsid w:val="00D21AA7"/>
    <w:rsid w:val="00D21DC9"/>
    <w:rsid w:val="00D220FB"/>
    <w:rsid w:val="00D2216D"/>
    <w:rsid w:val="00D2257C"/>
    <w:rsid w:val="00D22F2B"/>
    <w:rsid w:val="00D233AB"/>
    <w:rsid w:val="00D2356B"/>
    <w:rsid w:val="00D23BEC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E6"/>
    <w:rsid w:val="00D26963"/>
    <w:rsid w:val="00D26E2E"/>
    <w:rsid w:val="00D27030"/>
    <w:rsid w:val="00D276B1"/>
    <w:rsid w:val="00D277C0"/>
    <w:rsid w:val="00D27950"/>
    <w:rsid w:val="00D27A3C"/>
    <w:rsid w:val="00D27DDD"/>
    <w:rsid w:val="00D30430"/>
    <w:rsid w:val="00D30A5D"/>
    <w:rsid w:val="00D30E12"/>
    <w:rsid w:val="00D31114"/>
    <w:rsid w:val="00D313B7"/>
    <w:rsid w:val="00D3191D"/>
    <w:rsid w:val="00D31CF6"/>
    <w:rsid w:val="00D31E7A"/>
    <w:rsid w:val="00D3234E"/>
    <w:rsid w:val="00D32847"/>
    <w:rsid w:val="00D32E43"/>
    <w:rsid w:val="00D33380"/>
    <w:rsid w:val="00D339D8"/>
    <w:rsid w:val="00D3509E"/>
    <w:rsid w:val="00D351D5"/>
    <w:rsid w:val="00D351DE"/>
    <w:rsid w:val="00D354D8"/>
    <w:rsid w:val="00D35816"/>
    <w:rsid w:val="00D35910"/>
    <w:rsid w:val="00D35A43"/>
    <w:rsid w:val="00D362C4"/>
    <w:rsid w:val="00D36843"/>
    <w:rsid w:val="00D36B64"/>
    <w:rsid w:val="00D36BB3"/>
    <w:rsid w:val="00D37A2B"/>
    <w:rsid w:val="00D37CF7"/>
    <w:rsid w:val="00D37CFF"/>
    <w:rsid w:val="00D37EA4"/>
    <w:rsid w:val="00D37F70"/>
    <w:rsid w:val="00D403DB"/>
    <w:rsid w:val="00D40478"/>
    <w:rsid w:val="00D407B6"/>
    <w:rsid w:val="00D40A43"/>
    <w:rsid w:val="00D40E57"/>
    <w:rsid w:val="00D4228D"/>
    <w:rsid w:val="00D4256A"/>
    <w:rsid w:val="00D42706"/>
    <w:rsid w:val="00D42D03"/>
    <w:rsid w:val="00D43888"/>
    <w:rsid w:val="00D443AD"/>
    <w:rsid w:val="00D448FB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DB4"/>
    <w:rsid w:val="00D52DDA"/>
    <w:rsid w:val="00D52FC2"/>
    <w:rsid w:val="00D53077"/>
    <w:rsid w:val="00D531B1"/>
    <w:rsid w:val="00D53D57"/>
    <w:rsid w:val="00D549AD"/>
    <w:rsid w:val="00D54CD3"/>
    <w:rsid w:val="00D552F3"/>
    <w:rsid w:val="00D553F7"/>
    <w:rsid w:val="00D555B0"/>
    <w:rsid w:val="00D55D35"/>
    <w:rsid w:val="00D56532"/>
    <w:rsid w:val="00D56939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EE8"/>
    <w:rsid w:val="00D61F17"/>
    <w:rsid w:val="00D62014"/>
    <w:rsid w:val="00D622E3"/>
    <w:rsid w:val="00D6238F"/>
    <w:rsid w:val="00D6283C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94B"/>
    <w:rsid w:val="00D65AC1"/>
    <w:rsid w:val="00D661D8"/>
    <w:rsid w:val="00D66206"/>
    <w:rsid w:val="00D6645F"/>
    <w:rsid w:val="00D66A4B"/>
    <w:rsid w:val="00D66B9A"/>
    <w:rsid w:val="00D66C4F"/>
    <w:rsid w:val="00D66D96"/>
    <w:rsid w:val="00D6705E"/>
    <w:rsid w:val="00D67969"/>
    <w:rsid w:val="00D67D9A"/>
    <w:rsid w:val="00D70428"/>
    <w:rsid w:val="00D70653"/>
    <w:rsid w:val="00D70A76"/>
    <w:rsid w:val="00D70EA4"/>
    <w:rsid w:val="00D7119F"/>
    <w:rsid w:val="00D7157C"/>
    <w:rsid w:val="00D715F5"/>
    <w:rsid w:val="00D71F36"/>
    <w:rsid w:val="00D720AF"/>
    <w:rsid w:val="00D72300"/>
    <w:rsid w:val="00D72369"/>
    <w:rsid w:val="00D72B39"/>
    <w:rsid w:val="00D72F99"/>
    <w:rsid w:val="00D73E86"/>
    <w:rsid w:val="00D73EA1"/>
    <w:rsid w:val="00D74387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9B0"/>
    <w:rsid w:val="00D77C66"/>
    <w:rsid w:val="00D77C8D"/>
    <w:rsid w:val="00D77CDA"/>
    <w:rsid w:val="00D80E46"/>
    <w:rsid w:val="00D81019"/>
    <w:rsid w:val="00D8109D"/>
    <w:rsid w:val="00D81201"/>
    <w:rsid w:val="00D81FC0"/>
    <w:rsid w:val="00D828E5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9B6"/>
    <w:rsid w:val="00D859DD"/>
    <w:rsid w:val="00D85D5E"/>
    <w:rsid w:val="00D85EBF"/>
    <w:rsid w:val="00D86AC4"/>
    <w:rsid w:val="00D871D7"/>
    <w:rsid w:val="00D8744B"/>
    <w:rsid w:val="00D879D5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AA2"/>
    <w:rsid w:val="00D92DEF"/>
    <w:rsid w:val="00D92E45"/>
    <w:rsid w:val="00D92FD8"/>
    <w:rsid w:val="00D931EE"/>
    <w:rsid w:val="00D934E2"/>
    <w:rsid w:val="00D94332"/>
    <w:rsid w:val="00D949F3"/>
    <w:rsid w:val="00D94A1E"/>
    <w:rsid w:val="00D95604"/>
    <w:rsid w:val="00D95A37"/>
    <w:rsid w:val="00D963A9"/>
    <w:rsid w:val="00D966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73"/>
    <w:rsid w:val="00DA1F7C"/>
    <w:rsid w:val="00DA2450"/>
    <w:rsid w:val="00DA268A"/>
    <w:rsid w:val="00DA270D"/>
    <w:rsid w:val="00DA299B"/>
    <w:rsid w:val="00DA2D8E"/>
    <w:rsid w:val="00DA3A9A"/>
    <w:rsid w:val="00DA3E20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971"/>
    <w:rsid w:val="00DA6FB5"/>
    <w:rsid w:val="00DA7242"/>
    <w:rsid w:val="00DA7288"/>
    <w:rsid w:val="00DA78DF"/>
    <w:rsid w:val="00DA7B0B"/>
    <w:rsid w:val="00DA7B14"/>
    <w:rsid w:val="00DB0EAD"/>
    <w:rsid w:val="00DB0F68"/>
    <w:rsid w:val="00DB0F83"/>
    <w:rsid w:val="00DB11FE"/>
    <w:rsid w:val="00DB1C03"/>
    <w:rsid w:val="00DB1C6D"/>
    <w:rsid w:val="00DB2882"/>
    <w:rsid w:val="00DB291C"/>
    <w:rsid w:val="00DB2E47"/>
    <w:rsid w:val="00DB3091"/>
    <w:rsid w:val="00DB3106"/>
    <w:rsid w:val="00DB3343"/>
    <w:rsid w:val="00DB3558"/>
    <w:rsid w:val="00DB35E8"/>
    <w:rsid w:val="00DB3B85"/>
    <w:rsid w:val="00DB47BE"/>
    <w:rsid w:val="00DB5328"/>
    <w:rsid w:val="00DB5D2E"/>
    <w:rsid w:val="00DB60CD"/>
    <w:rsid w:val="00DB61AC"/>
    <w:rsid w:val="00DB684A"/>
    <w:rsid w:val="00DB6A75"/>
    <w:rsid w:val="00DB6B58"/>
    <w:rsid w:val="00DB71CB"/>
    <w:rsid w:val="00DB7389"/>
    <w:rsid w:val="00DB7A33"/>
    <w:rsid w:val="00DC1930"/>
    <w:rsid w:val="00DC199E"/>
    <w:rsid w:val="00DC1C9D"/>
    <w:rsid w:val="00DC2059"/>
    <w:rsid w:val="00DC2348"/>
    <w:rsid w:val="00DC24BF"/>
    <w:rsid w:val="00DC2676"/>
    <w:rsid w:val="00DC275E"/>
    <w:rsid w:val="00DC2975"/>
    <w:rsid w:val="00DC2B36"/>
    <w:rsid w:val="00DC2BFF"/>
    <w:rsid w:val="00DC330E"/>
    <w:rsid w:val="00DC3343"/>
    <w:rsid w:val="00DC3FC5"/>
    <w:rsid w:val="00DC4365"/>
    <w:rsid w:val="00DC4484"/>
    <w:rsid w:val="00DC4664"/>
    <w:rsid w:val="00DC5119"/>
    <w:rsid w:val="00DC51A0"/>
    <w:rsid w:val="00DC58E4"/>
    <w:rsid w:val="00DC5970"/>
    <w:rsid w:val="00DC5F2F"/>
    <w:rsid w:val="00DC6155"/>
    <w:rsid w:val="00DC6220"/>
    <w:rsid w:val="00DC6373"/>
    <w:rsid w:val="00DC6487"/>
    <w:rsid w:val="00DC6538"/>
    <w:rsid w:val="00DC65B0"/>
    <w:rsid w:val="00DC67CB"/>
    <w:rsid w:val="00DC6BBC"/>
    <w:rsid w:val="00DC72AA"/>
    <w:rsid w:val="00DC735C"/>
    <w:rsid w:val="00DC7BA7"/>
    <w:rsid w:val="00DC7BC9"/>
    <w:rsid w:val="00DC7D39"/>
    <w:rsid w:val="00DC7D60"/>
    <w:rsid w:val="00DC7E13"/>
    <w:rsid w:val="00DD01A6"/>
    <w:rsid w:val="00DD0A7B"/>
    <w:rsid w:val="00DD0BE0"/>
    <w:rsid w:val="00DD15CF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F1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E04A1"/>
    <w:rsid w:val="00DE06C9"/>
    <w:rsid w:val="00DE1311"/>
    <w:rsid w:val="00DE1562"/>
    <w:rsid w:val="00DE197C"/>
    <w:rsid w:val="00DE2247"/>
    <w:rsid w:val="00DE27AC"/>
    <w:rsid w:val="00DE2A7B"/>
    <w:rsid w:val="00DE2E38"/>
    <w:rsid w:val="00DE3114"/>
    <w:rsid w:val="00DE31ED"/>
    <w:rsid w:val="00DE334F"/>
    <w:rsid w:val="00DE339C"/>
    <w:rsid w:val="00DE33D4"/>
    <w:rsid w:val="00DE38E8"/>
    <w:rsid w:val="00DE3DE4"/>
    <w:rsid w:val="00DE46D8"/>
    <w:rsid w:val="00DE47F7"/>
    <w:rsid w:val="00DE49C1"/>
    <w:rsid w:val="00DE5551"/>
    <w:rsid w:val="00DE6168"/>
    <w:rsid w:val="00DE6E76"/>
    <w:rsid w:val="00DE7087"/>
    <w:rsid w:val="00DE77E5"/>
    <w:rsid w:val="00DE7849"/>
    <w:rsid w:val="00DF08B0"/>
    <w:rsid w:val="00DF0C2D"/>
    <w:rsid w:val="00DF1E5C"/>
    <w:rsid w:val="00DF1F94"/>
    <w:rsid w:val="00DF22C6"/>
    <w:rsid w:val="00DF26EA"/>
    <w:rsid w:val="00DF3000"/>
    <w:rsid w:val="00DF3697"/>
    <w:rsid w:val="00DF3CC5"/>
    <w:rsid w:val="00DF3EEE"/>
    <w:rsid w:val="00DF448A"/>
    <w:rsid w:val="00DF4D5F"/>
    <w:rsid w:val="00DF50B5"/>
    <w:rsid w:val="00DF5751"/>
    <w:rsid w:val="00DF587A"/>
    <w:rsid w:val="00DF645C"/>
    <w:rsid w:val="00DF67FE"/>
    <w:rsid w:val="00DF68E0"/>
    <w:rsid w:val="00DF6F8E"/>
    <w:rsid w:val="00DF6FBC"/>
    <w:rsid w:val="00DF70E7"/>
    <w:rsid w:val="00DF7136"/>
    <w:rsid w:val="00DF7333"/>
    <w:rsid w:val="00DF77A0"/>
    <w:rsid w:val="00DF7C49"/>
    <w:rsid w:val="00DF7F3A"/>
    <w:rsid w:val="00E00185"/>
    <w:rsid w:val="00E002C3"/>
    <w:rsid w:val="00E01138"/>
    <w:rsid w:val="00E0215F"/>
    <w:rsid w:val="00E0261F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D5C"/>
    <w:rsid w:val="00E06ED1"/>
    <w:rsid w:val="00E06F72"/>
    <w:rsid w:val="00E0716C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764E"/>
    <w:rsid w:val="00E178A5"/>
    <w:rsid w:val="00E178C4"/>
    <w:rsid w:val="00E17956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35D9"/>
    <w:rsid w:val="00E242BA"/>
    <w:rsid w:val="00E246AC"/>
    <w:rsid w:val="00E24930"/>
    <w:rsid w:val="00E24942"/>
    <w:rsid w:val="00E2495D"/>
    <w:rsid w:val="00E24BFA"/>
    <w:rsid w:val="00E2504C"/>
    <w:rsid w:val="00E25636"/>
    <w:rsid w:val="00E25E7D"/>
    <w:rsid w:val="00E25EE1"/>
    <w:rsid w:val="00E25F39"/>
    <w:rsid w:val="00E26328"/>
    <w:rsid w:val="00E2648A"/>
    <w:rsid w:val="00E26729"/>
    <w:rsid w:val="00E268EB"/>
    <w:rsid w:val="00E274A4"/>
    <w:rsid w:val="00E30BFE"/>
    <w:rsid w:val="00E30D32"/>
    <w:rsid w:val="00E311A6"/>
    <w:rsid w:val="00E31D0C"/>
    <w:rsid w:val="00E31E17"/>
    <w:rsid w:val="00E31E26"/>
    <w:rsid w:val="00E321ED"/>
    <w:rsid w:val="00E3259E"/>
    <w:rsid w:val="00E32D9D"/>
    <w:rsid w:val="00E334A1"/>
    <w:rsid w:val="00E334DC"/>
    <w:rsid w:val="00E3392B"/>
    <w:rsid w:val="00E346BE"/>
    <w:rsid w:val="00E352B7"/>
    <w:rsid w:val="00E35756"/>
    <w:rsid w:val="00E35843"/>
    <w:rsid w:val="00E366DE"/>
    <w:rsid w:val="00E37422"/>
    <w:rsid w:val="00E37653"/>
    <w:rsid w:val="00E37BE9"/>
    <w:rsid w:val="00E37C3F"/>
    <w:rsid w:val="00E406B7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997"/>
    <w:rsid w:val="00E44AA7"/>
    <w:rsid w:val="00E44C09"/>
    <w:rsid w:val="00E44DE1"/>
    <w:rsid w:val="00E4513C"/>
    <w:rsid w:val="00E451AE"/>
    <w:rsid w:val="00E453FB"/>
    <w:rsid w:val="00E45E8E"/>
    <w:rsid w:val="00E460E2"/>
    <w:rsid w:val="00E460F1"/>
    <w:rsid w:val="00E46AC8"/>
    <w:rsid w:val="00E46CA8"/>
    <w:rsid w:val="00E47947"/>
    <w:rsid w:val="00E47E46"/>
    <w:rsid w:val="00E50242"/>
    <w:rsid w:val="00E502E9"/>
    <w:rsid w:val="00E508F7"/>
    <w:rsid w:val="00E50B36"/>
    <w:rsid w:val="00E50E02"/>
    <w:rsid w:val="00E50FEB"/>
    <w:rsid w:val="00E510D6"/>
    <w:rsid w:val="00E5125E"/>
    <w:rsid w:val="00E515B3"/>
    <w:rsid w:val="00E51823"/>
    <w:rsid w:val="00E519A2"/>
    <w:rsid w:val="00E51EDD"/>
    <w:rsid w:val="00E51F2D"/>
    <w:rsid w:val="00E52C3A"/>
    <w:rsid w:val="00E53025"/>
    <w:rsid w:val="00E53211"/>
    <w:rsid w:val="00E558AD"/>
    <w:rsid w:val="00E55CEB"/>
    <w:rsid w:val="00E56C0D"/>
    <w:rsid w:val="00E56D8A"/>
    <w:rsid w:val="00E56F83"/>
    <w:rsid w:val="00E57B3F"/>
    <w:rsid w:val="00E57D21"/>
    <w:rsid w:val="00E57F39"/>
    <w:rsid w:val="00E6036D"/>
    <w:rsid w:val="00E609D5"/>
    <w:rsid w:val="00E6137F"/>
    <w:rsid w:val="00E6183F"/>
    <w:rsid w:val="00E61CF7"/>
    <w:rsid w:val="00E61D85"/>
    <w:rsid w:val="00E61E21"/>
    <w:rsid w:val="00E620D2"/>
    <w:rsid w:val="00E62169"/>
    <w:rsid w:val="00E62A35"/>
    <w:rsid w:val="00E62C88"/>
    <w:rsid w:val="00E6336F"/>
    <w:rsid w:val="00E63392"/>
    <w:rsid w:val="00E6341C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219F"/>
    <w:rsid w:val="00E72379"/>
    <w:rsid w:val="00E723E4"/>
    <w:rsid w:val="00E7250F"/>
    <w:rsid w:val="00E72D14"/>
    <w:rsid w:val="00E72F7B"/>
    <w:rsid w:val="00E732F4"/>
    <w:rsid w:val="00E739B9"/>
    <w:rsid w:val="00E73C53"/>
    <w:rsid w:val="00E73FE8"/>
    <w:rsid w:val="00E748CB"/>
    <w:rsid w:val="00E748F2"/>
    <w:rsid w:val="00E74C0A"/>
    <w:rsid w:val="00E74DE9"/>
    <w:rsid w:val="00E74FD2"/>
    <w:rsid w:val="00E75016"/>
    <w:rsid w:val="00E765B2"/>
    <w:rsid w:val="00E7699B"/>
    <w:rsid w:val="00E76FF9"/>
    <w:rsid w:val="00E774D1"/>
    <w:rsid w:val="00E77612"/>
    <w:rsid w:val="00E776B8"/>
    <w:rsid w:val="00E7784B"/>
    <w:rsid w:val="00E77AA2"/>
    <w:rsid w:val="00E77C38"/>
    <w:rsid w:val="00E77D1C"/>
    <w:rsid w:val="00E808FE"/>
    <w:rsid w:val="00E80BBC"/>
    <w:rsid w:val="00E80DCD"/>
    <w:rsid w:val="00E816E0"/>
    <w:rsid w:val="00E819D1"/>
    <w:rsid w:val="00E8242C"/>
    <w:rsid w:val="00E8244D"/>
    <w:rsid w:val="00E826BF"/>
    <w:rsid w:val="00E82A3F"/>
    <w:rsid w:val="00E82F7D"/>
    <w:rsid w:val="00E8322E"/>
    <w:rsid w:val="00E83598"/>
    <w:rsid w:val="00E835A5"/>
    <w:rsid w:val="00E835E2"/>
    <w:rsid w:val="00E83829"/>
    <w:rsid w:val="00E838B9"/>
    <w:rsid w:val="00E84AEC"/>
    <w:rsid w:val="00E857EA"/>
    <w:rsid w:val="00E85CF0"/>
    <w:rsid w:val="00E8606F"/>
    <w:rsid w:val="00E868AC"/>
    <w:rsid w:val="00E87839"/>
    <w:rsid w:val="00E87A54"/>
    <w:rsid w:val="00E900A6"/>
    <w:rsid w:val="00E90BAA"/>
    <w:rsid w:val="00E91085"/>
    <w:rsid w:val="00E9150A"/>
    <w:rsid w:val="00E93235"/>
    <w:rsid w:val="00E9353B"/>
    <w:rsid w:val="00E93597"/>
    <w:rsid w:val="00E93F3B"/>
    <w:rsid w:val="00E93F77"/>
    <w:rsid w:val="00E94111"/>
    <w:rsid w:val="00E9425E"/>
    <w:rsid w:val="00E943D7"/>
    <w:rsid w:val="00E943E0"/>
    <w:rsid w:val="00E95667"/>
    <w:rsid w:val="00E95EBB"/>
    <w:rsid w:val="00E95F3D"/>
    <w:rsid w:val="00E9657D"/>
    <w:rsid w:val="00E96D50"/>
    <w:rsid w:val="00E97608"/>
    <w:rsid w:val="00E97ED2"/>
    <w:rsid w:val="00EA01BB"/>
    <w:rsid w:val="00EA02F2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5FF"/>
    <w:rsid w:val="00EA7826"/>
    <w:rsid w:val="00EA7E94"/>
    <w:rsid w:val="00EB0F62"/>
    <w:rsid w:val="00EB111F"/>
    <w:rsid w:val="00EB1B20"/>
    <w:rsid w:val="00EB1ED2"/>
    <w:rsid w:val="00EB2071"/>
    <w:rsid w:val="00EB227B"/>
    <w:rsid w:val="00EB234C"/>
    <w:rsid w:val="00EB2ADB"/>
    <w:rsid w:val="00EB2E7C"/>
    <w:rsid w:val="00EB2E82"/>
    <w:rsid w:val="00EB3F48"/>
    <w:rsid w:val="00EB4110"/>
    <w:rsid w:val="00EB45F7"/>
    <w:rsid w:val="00EB4D2C"/>
    <w:rsid w:val="00EB4D8A"/>
    <w:rsid w:val="00EB4F31"/>
    <w:rsid w:val="00EB50F3"/>
    <w:rsid w:val="00EB5232"/>
    <w:rsid w:val="00EB567C"/>
    <w:rsid w:val="00EB5908"/>
    <w:rsid w:val="00EB5953"/>
    <w:rsid w:val="00EB59B1"/>
    <w:rsid w:val="00EB6F4F"/>
    <w:rsid w:val="00EB6FDF"/>
    <w:rsid w:val="00EB72C3"/>
    <w:rsid w:val="00EB78CD"/>
    <w:rsid w:val="00EC011B"/>
    <w:rsid w:val="00EC0704"/>
    <w:rsid w:val="00EC1101"/>
    <w:rsid w:val="00EC1163"/>
    <w:rsid w:val="00EC1270"/>
    <w:rsid w:val="00EC12CD"/>
    <w:rsid w:val="00EC13BB"/>
    <w:rsid w:val="00EC1487"/>
    <w:rsid w:val="00EC1CAF"/>
    <w:rsid w:val="00EC20A2"/>
    <w:rsid w:val="00EC2550"/>
    <w:rsid w:val="00EC3A5E"/>
    <w:rsid w:val="00EC4941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6F92"/>
    <w:rsid w:val="00EC78D9"/>
    <w:rsid w:val="00EC796C"/>
    <w:rsid w:val="00EC7DBE"/>
    <w:rsid w:val="00ED0582"/>
    <w:rsid w:val="00ED0908"/>
    <w:rsid w:val="00ED1AC1"/>
    <w:rsid w:val="00ED1D2E"/>
    <w:rsid w:val="00ED1EE5"/>
    <w:rsid w:val="00ED1F19"/>
    <w:rsid w:val="00ED1F26"/>
    <w:rsid w:val="00ED2A2A"/>
    <w:rsid w:val="00ED31F1"/>
    <w:rsid w:val="00ED31F9"/>
    <w:rsid w:val="00ED3341"/>
    <w:rsid w:val="00ED38E4"/>
    <w:rsid w:val="00ED4081"/>
    <w:rsid w:val="00ED4459"/>
    <w:rsid w:val="00ED44AB"/>
    <w:rsid w:val="00ED4918"/>
    <w:rsid w:val="00ED599F"/>
    <w:rsid w:val="00ED5BA2"/>
    <w:rsid w:val="00ED5D07"/>
    <w:rsid w:val="00ED5D4B"/>
    <w:rsid w:val="00ED6DC9"/>
    <w:rsid w:val="00EE03F8"/>
    <w:rsid w:val="00EE0802"/>
    <w:rsid w:val="00EE0BED"/>
    <w:rsid w:val="00EE12C2"/>
    <w:rsid w:val="00EE1464"/>
    <w:rsid w:val="00EE15CC"/>
    <w:rsid w:val="00EE1C96"/>
    <w:rsid w:val="00EE1D3E"/>
    <w:rsid w:val="00EE1ED9"/>
    <w:rsid w:val="00EE1F7F"/>
    <w:rsid w:val="00EE21C0"/>
    <w:rsid w:val="00EE2525"/>
    <w:rsid w:val="00EE29D1"/>
    <w:rsid w:val="00EE2B6A"/>
    <w:rsid w:val="00EE2BEF"/>
    <w:rsid w:val="00EE3BA0"/>
    <w:rsid w:val="00EE406B"/>
    <w:rsid w:val="00EE46D4"/>
    <w:rsid w:val="00EE4C5A"/>
    <w:rsid w:val="00EE4D76"/>
    <w:rsid w:val="00EE4F6F"/>
    <w:rsid w:val="00EE5371"/>
    <w:rsid w:val="00EE5D29"/>
    <w:rsid w:val="00EE60C5"/>
    <w:rsid w:val="00EE61F1"/>
    <w:rsid w:val="00EE6B45"/>
    <w:rsid w:val="00EE6E82"/>
    <w:rsid w:val="00EE737B"/>
    <w:rsid w:val="00EE73A4"/>
    <w:rsid w:val="00EE74BA"/>
    <w:rsid w:val="00EE7C2E"/>
    <w:rsid w:val="00EE7D31"/>
    <w:rsid w:val="00EF094A"/>
    <w:rsid w:val="00EF0A89"/>
    <w:rsid w:val="00EF0C2D"/>
    <w:rsid w:val="00EF1264"/>
    <w:rsid w:val="00EF1593"/>
    <w:rsid w:val="00EF1BCC"/>
    <w:rsid w:val="00EF1DB1"/>
    <w:rsid w:val="00EF24C5"/>
    <w:rsid w:val="00EF2675"/>
    <w:rsid w:val="00EF2A4D"/>
    <w:rsid w:val="00EF2C40"/>
    <w:rsid w:val="00EF2C7E"/>
    <w:rsid w:val="00EF30A7"/>
    <w:rsid w:val="00EF30BF"/>
    <w:rsid w:val="00EF338C"/>
    <w:rsid w:val="00EF3DC6"/>
    <w:rsid w:val="00EF3E20"/>
    <w:rsid w:val="00EF408B"/>
    <w:rsid w:val="00EF4384"/>
    <w:rsid w:val="00EF4640"/>
    <w:rsid w:val="00EF465D"/>
    <w:rsid w:val="00EF471B"/>
    <w:rsid w:val="00EF49D3"/>
    <w:rsid w:val="00EF5165"/>
    <w:rsid w:val="00EF52FF"/>
    <w:rsid w:val="00EF5363"/>
    <w:rsid w:val="00EF53C4"/>
    <w:rsid w:val="00EF5CBD"/>
    <w:rsid w:val="00EF60C0"/>
    <w:rsid w:val="00EF644C"/>
    <w:rsid w:val="00EF6636"/>
    <w:rsid w:val="00EF7E27"/>
    <w:rsid w:val="00EF7EA9"/>
    <w:rsid w:val="00EF7FDE"/>
    <w:rsid w:val="00F001EC"/>
    <w:rsid w:val="00F00207"/>
    <w:rsid w:val="00F00659"/>
    <w:rsid w:val="00F009B0"/>
    <w:rsid w:val="00F00AC6"/>
    <w:rsid w:val="00F00B5E"/>
    <w:rsid w:val="00F00EE2"/>
    <w:rsid w:val="00F01798"/>
    <w:rsid w:val="00F01BC2"/>
    <w:rsid w:val="00F01E7D"/>
    <w:rsid w:val="00F029B8"/>
    <w:rsid w:val="00F03591"/>
    <w:rsid w:val="00F037DB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4BA"/>
    <w:rsid w:val="00F1390C"/>
    <w:rsid w:val="00F14223"/>
    <w:rsid w:val="00F1461C"/>
    <w:rsid w:val="00F14E98"/>
    <w:rsid w:val="00F154B1"/>
    <w:rsid w:val="00F159C9"/>
    <w:rsid w:val="00F15B7A"/>
    <w:rsid w:val="00F16405"/>
    <w:rsid w:val="00F1669C"/>
    <w:rsid w:val="00F170AE"/>
    <w:rsid w:val="00F17355"/>
    <w:rsid w:val="00F202CA"/>
    <w:rsid w:val="00F20748"/>
    <w:rsid w:val="00F20880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7B4"/>
    <w:rsid w:val="00F23D35"/>
    <w:rsid w:val="00F23EC3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A9A"/>
    <w:rsid w:val="00F27D06"/>
    <w:rsid w:val="00F27FEC"/>
    <w:rsid w:val="00F300FB"/>
    <w:rsid w:val="00F3021A"/>
    <w:rsid w:val="00F31A28"/>
    <w:rsid w:val="00F31D1F"/>
    <w:rsid w:val="00F32890"/>
    <w:rsid w:val="00F328DF"/>
    <w:rsid w:val="00F32BB0"/>
    <w:rsid w:val="00F32CF6"/>
    <w:rsid w:val="00F33632"/>
    <w:rsid w:val="00F3429B"/>
    <w:rsid w:val="00F34723"/>
    <w:rsid w:val="00F34A95"/>
    <w:rsid w:val="00F34DC2"/>
    <w:rsid w:val="00F355D3"/>
    <w:rsid w:val="00F35669"/>
    <w:rsid w:val="00F35D1B"/>
    <w:rsid w:val="00F35E9E"/>
    <w:rsid w:val="00F35EDF"/>
    <w:rsid w:val="00F36074"/>
    <w:rsid w:val="00F36126"/>
    <w:rsid w:val="00F36234"/>
    <w:rsid w:val="00F3706F"/>
    <w:rsid w:val="00F37955"/>
    <w:rsid w:val="00F401A4"/>
    <w:rsid w:val="00F40F46"/>
    <w:rsid w:val="00F40FAA"/>
    <w:rsid w:val="00F41571"/>
    <w:rsid w:val="00F41983"/>
    <w:rsid w:val="00F41B92"/>
    <w:rsid w:val="00F41D37"/>
    <w:rsid w:val="00F41DA1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9C"/>
    <w:rsid w:val="00F4692C"/>
    <w:rsid w:val="00F50854"/>
    <w:rsid w:val="00F50FA5"/>
    <w:rsid w:val="00F51080"/>
    <w:rsid w:val="00F519F4"/>
    <w:rsid w:val="00F51E84"/>
    <w:rsid w:val="00F52006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FDF"/>
    <w:rsid w:val="00F5534D"/>
    <w:rsid w:val="00F558BB"/>
    <w:rsid w:val="00F56205"/>
    <w:rsid w:val="00F5624F"/>
    <w:rsid w:val="00F56663"/>
    <w:rsid w:val="00F56A67"/>
    <w:rsid w:val="00F570B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E40"/>
    <w:rsid w:val="00F61FB0"/>
    <w:rsid w:val="00F62590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407"/>
    <w:rsid w:val="00F64412"/>
    <w:rsid w:val="00F6464C"/>
    <w:rsid w:val="00F64AC8"/>
    <w:rsid w:val="00F6522D"/>
    <w:rsid w:val="00F65634"/>
    <w:rsid w:val="00F66921"/>
    <w:rsid w:val="00F66A3C"/>
    <w:rsid w:val="00F66ABC"/>
    <w:rsid w:val="00F66C47"/>
    <w:rsid w:val="00F671D6"/>
    <w:rsid w:val="00F671E1"/>
    <w:rsid w:val="00F67373"/>
    <w:rsid w:val="00F674AF"/>
    <w:rsid w:val="00F675BC"/>
    <w:rsid w:val="00F67A93"/>
    <w:rsid w:val="00F67B2E"/>
    <w:rsid w:val="00F67C63"/>
    <w:rsid w:val="00F67E4E"/>
    <w:rsid w:val="00F70139"/>
    <w:rsid w:val="00F704A0"/>
    <w:rsid w:val="00F70EF0"/>
    <w:rsid w:val="00F711AD"/>
    <w:rsid w:val="00F714A5"/>
    <w:rsid w:val="00F72833"/>
    <w:rsid w:val="00F729C8"/>
    <w:rsid w:val="00F72CC7"/>
    <w:rsid w:val="00F72D9E"/>
    <w:rsid w:val="00F72F67"/>
    <w:rsid w:val="00F730DF"/>
    <w:rsid w:val="00F73433"/>
    <w:rsid w:val="00F74587"/>
    <w:rsid w:val="00F74C1E"/>
    <w:rsid w:val="00F75184"/>
    <w:rsid w:val="00F752AF"/>
    <w:rsid w:val="00F75ED7"/>
    <w:rsid w:val="00F7644F"/>
    <w:rsid w:val="00F764B2"/>
    <w:rsid w:val="00F7677A"/>
    <w:rsid w:val="00F76844"/>
    <w:rsid w:val="00F76BE2"/>
    <w:rsid w:val="00F7713F"/>
    <w:rsid w:val="00F7731F"/>
    <w:rsid w:val="00F80135"/>
    <w:rsid w:val="00F804F1"/>
    <w:rsid w:val="00F80757"/>
    <w:rsid w:val="00F80E2D"/>
    <w:rsid w:val="00F812CE"/>
    <w:rsid w:val="00F81B5D"/>
    <w:rsid w:val="00F81BF3"/>
    <w:rsid w:val="00F82766"/>
    <w:rsid w:val="00F82928"/>
    <w:rsid w:val="00F832CD"/>
    <w:rsid w:val="00F845FB"/>
    <w:rsid w:val="00F850C1"/>
    <w:rsid w:val="00F8558C"/>
    <w:rsid w:val="00F8589A"/>
    <w:rsid w:val="00F858F8"/>
    <w:rsid w:val="00F8601A"/>
    <w:rsid w:val="00F86094"/>
    <w:rsid w:val="00F86191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422"/>
    <w:rsid w:val="00F914B9"/>
    <w:rsid w:val="00F91A14"/>
    <w:rsid w:val="00F91C0D"/>
    <w:rsid w:val="00F923E8"/>
    <w:rsid w:val="00F92B3D"/>
    <w:rsid w:val="00F92CCB"/>
    <w:rsid w:val="00F92D0E"/>
    <w:rsid w:val="00F92FAB"/>
    <w:rsid w:val="00F9320E"/>
    <w:rsid w:val="00F9326E"/>
    <w:rsid w:val="00F9367B"/>
    <w:rsid w:val="00F94139"/>
    <w:rsid w:val="00F942ED"/>
    <w:rsid w:val="00F94770"/>
    <w:rsid w:val="00F94F34"/>
    <w:rsid w:val="00F94F3D"/>
    <w:rsid w:val="00F95911"/>
    <w:rsid w:val="00F95F02"/>
    <w:rsid w:val="00F9663C"/>
    <w:rsid w:val="00F96FB0"/>
    <w:rsid w:val="00F97280"/>
    <w:rsid w:val="00FA000B"/>
    <w:rsid w:val="00FA032A"/>
    <w:rsid w:val="00FA063E"/>
    <w:rsid w:val="00FA085C"/>
    <w:rsid w:val="00FA0DF5"/>
    <w:rsid w:val="00FA117D"/>
    <w:rsid w:val="00FA120B"/>
    <w:rsid w:val="00FA161B"/>
    <w:rsid w:val="00FA1CC9"/>
    <w:rsid w:val="00FA1FDD"/>
    <w:rsid w:val="00FA26A2"/>
    <w:rsid w:val="00FA297F"/>
    <w:rsid w:val="00FA3662"/>
    <w:rsid w:val="00FA471C"/>
    <w:rsid w:val="00FA47E0"/>
    <w:rsid w:val="00FA4CCA"/>
    <w:rsid w:val="00FA4D33"/>
    <w:rsid w:val="00FA5123"/>
    <w:rsid w:val="00FA5515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B4A"/>
    <w:rsid w:val="00FA7CCE"/>
    <w:rsid w:val="00FA7E65"/>
    <w:rsid w:val="00FB01EA"/>
    <w:rsid w:val="00FB036D"/>
    <w:rsid w:val="00FB0503"/>
    <w:rsid w:val="00FB0E3D"/>
    <w:rsid w:val="00FB1FED"/>
    <w:rsid w:val="00FB214C"/>
    <w:rsid w:val="00FB22F6"/>
    <w:rsid w:val="00FB27B7"/>
    <w:rsid w:val="00FB2ADB"/>
    <w:rsid w:val="00FB3E44"/>
    <w:rsid w:val="00FB46FD"/>
    <w:rsid w:val="00FB49EC"/>
    <w:rsid w:val="00FB4D3C"/>
    <w:rsid w:val="00FB5275"/>
    <w:rsid w:val="00FB545F"/>
    <w:rsid w:val="00FB5D50"/>
    <w:rsid w:val="00FB5E80"/>
    <w:rsid w:val="00FB62CC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749"/>
    <w:rsid w:val="00FC382A"/>
    <w:rsid w:val="00FC3B8B"/>
    <w:rsid w:val="00FC406D"/>
    <w:rsid w:val="00FC40CC"/>
    <w:rsid w:val="00FC4261"/>
    <w:rsid w:val="00FC5216"/>
    <w:rsid w:val="00FC632B"/>
    <w:rsid w:val="00FC69CF"/>
    <w:rsid w:val="00FC6DB7"/>
    <w:rsid w:val="00FC6E16"/>
    <w:rsid w:val="00FC7003"/>
    <w:rsid w:val="00FC74A2"/>
    <w:rsid w:val="00FC76BE"/>
    <w:rsid w:val="00FD005C"/>
    <w:rsid w:val="00FD04DC"/>
    <w:rsid w:val="00FD0857"/>
    <w:rsid w:val="00FD0CC7"/>
    <w:rsid w:val="00FD32DA"/>
    <w:rsid w:val="00FD37D9"/>
    <w:rsid w:val="00FD3DE6"/>
    <w:rsid w:val="00FD3F1F"/>
    <w:rsid w:val="00FD3F75"/>
    <w:rsid w:val="00FD4099"/>
    <w:rsid w:val="00FD487B"/>
    <w:rsid w:val="00FD509F"/>
    <w:rsid w:val="00FD5B7E"/>
    <w:rsid w:val="00FD5E9B"/>
    <w:rsid w:val="00FD6816"/>
    <w:rsid w:val="00FD6843"/>
    <w:rsid w:val="00FD6F09"/>
    <w:rsid w:val="00FE029B"/>
    <w:rsid w:val="00FE0FC5"/>
    <w:rsid w:val="00FE1336"/>
    <w:rsid w:val="00FE18E8"/>
    <w:rsid w:val="00FE1EC3"/>
    <w:rsid w:val="00FE2376"/>
    <w:rsid w:val="00FE250B"/>
    <w:rsid w:val="00FE29C0"/>
    <w:rsid w:val="00FE2EC7"/>
    <w:rsid w:val="00FE3234"/>
    <w:rsid w:val="00FE3B8E"/>
    <w:rsid w:val="00FE41AB"/>
    <w:rsid w:val="00FE41BE"/>
    <w:rsid w:val="00FE4335"/>
    <w:rsid w:val="00FE43A7"/>
    <w:rsid w:val="00FE45B1"/>
    <w:rsid w:val="00FE463A"/>
    <w:rsid w:val="00FE47DE"/>
    <w:rsid w:val="00FE4B76"/>
    <w:rsid w:val="00FE4E60"/>
    <w:rsid w:val="00FE515D"/>
    <w:rsid w:val="00FE53BC"/>
    <w:rsid w:val="00FE5CA3"/>
    <w:rsid w:val="00FE657C"/>
    <w:rsid w:val="00FE6E75"/>
    <w:rsid w:val="00FE708F"/>
    <w:rsid w:val="00FE70F4"/>
    <w:rsid w:val="00FE7191"/>
    <w:rsid w:val="00FE7A96"/>
    <w:rsid w:val="00FF0246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62A"/>
    <w:rsid w:val="00FF6BDA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39FCAC8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13723-E2E9-4F7C-9D51-E64943E9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32</Pages>
  <Words>6308</Words>
  <Characters>35957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</cp:revision>
  <cp:lastPrinted>2019-05-10T05:41:00Z</cp:lastPrinted>
  <dcterms:created xsi:type="dcterms:W3CDTF">2019-05-10T07:43:00Z</dcterms:created>
  <dcterms:modified xsi:type="dcterms:W3CDTF">2019-05-10T07:43:00Z</dcterms:modified>
</cp:coreProperties>
</file>