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05A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</w:p>
    <w:p w:rsidR="009B1878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9B1878" w:rsidRPr="00957BD5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F0602C"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</w:t>
      </w:r>
      <w:r w:rsidR="00491A7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2562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A3CA3" w:rsidRPr="00957BD5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AA3CA3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:rsidR="001032C9" w:rsidRPr="00957BD5" w:rsidRDefault="001032C9" w:rsidP="001032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31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957BD5">
        <w:rPr>
          <w:rFonts w:asciiTheme="majorBidi" w:hAnsiTheme="majorBidi" w:cstheme="majorBidi"/>
          <w:sz w:val="30"/>
          <w:szCs w:val="30"/>
        </w:rPr>
        <w:t xml:space="preserve"> 256</w:t>
      </w:r>
      <w:r w:rsidR="00491A70">
        <w:rPr>
          <w:rFonts w:asciiTheme="majorBidi" w:hAnsiTheme="majorBidi" w:cstheme="majorBidi"/>
          <w:sz w:val="30"/>
          <w:szCs w:val="30"/>
        </w:rPr>
        <w:t>2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491A70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</w:t>
      </w:r>
      <w:r w:rsidR="00491A70"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</w:t>
      </w:r>
      <w:r w:rsidR="004224D8">
        <w:rPr>
          <w:rFonts w:asciiTheme="majorBidi" w:hAnsiTheme="majorBidi" w:cstheme="majorBidi"/>
          <w:sz w:val="30"/>
          <w:szCs w:val="30"/>
          <w:cs/>
        </w:rPr>
        <w:t>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 w:rsidR="00290B77"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 w:rsidR="00290B7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31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491A70">
        <w:rPr>
          <w:rFonts w:asciiTheme="majorBidi" w:hAnsiTheme="majorBidi" w:cstheme="majorBidi"/>
          <w:sz w:val="30"/>
          <w:szCs w:val="30"/>
        </w:rPr>
        <w:t xml:space="preserve"> 2562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980289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ระหว่างกาล) ของบริษัท ซีพีอาร์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="00980289">
        <w:rPr>
          <w:rFonts w:asciiTheme="majorBidi" w:hAnsiTheme="majorBidi" w:cstheme="majorBidi"/>
          <w:color w:val="FFFFFF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B71351" w:rsidRPr="00957BD5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032C9" w:rsidRPr="00957BD5" w:rsidRDefault="001032C9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:rsidR="00562754" w:rsidRPr="00957BD5" w:rsidRDefault="00562754" w:rsidP="00562754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108A3" w:rsidRPr="00957BD5" w:rsidRDefault="008108A3" w:rsidP="00D11DC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F7602F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:rsidR="00562754" w:rsidRPr="00957BD5" w:rsidRDefault="00562754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cs/>
        </w:rPr>
      </w:pPr>
    </w:p>
    <w:p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EB4AE6" w:rsidRPr="00957BD5" w:rsidRDefault="00EE6E12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491A70">
        <w:rPr>
          <w:rFonts w:asciiTheme="majorBidi" w:hAnsiTheme="majorBidi" w:cstheme="majorBidi"/>
          <w:sz w:val="30"/>
          <w:szCs w:val="30"/>
        </w:rPr>
        <w:t xml:space="preserve"> </w:t>
      </w:r>
      <w:r w:rsidR="00310E5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91A70">
        <w:rPr>
          <w:rFonts w:asciiTheme="majorBidi" w:hAnsiTheme="majorBidi" w:cstheme="majorBidi"/>
          <w:sz w:val="30"/>
          <w:szCs w:val="30"/>
        </w:rPr>
        <w:t xml:space="preserve"> 25</w:t>
      </w:r>
      <w:bookmarkStart w:id="0" w:name="_GoBack"/>
      <w:bookmarkEnd w:id="0"/>
      <w:r w:rsidR="00491A70">
        <w:rPr>
          <w:rFonts w:asciiTheme="majorBidi" w:hAnsiTheme="majorBidi" w:cstheme="majorBidi"/>
          <w:sz w:val="30"/>
          <w:szCs w:val="30"/>
        </w:rPr>
        <w:t>62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310E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sectPr w:rsidR="00EB4AE6" w:rsidRPr="00957BD5" w:rsidSect="0053026C"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037" w:rsidRDefault="004B5037">
      <w:r>
        <w:separator/>
      </w:r>
    </w:p>
  </w:endnote>
  <w:endnote w:type="continuationSeparator" w:id="0">
    <w:p w:rsidR="004B5037" w:rsidRDefault="004B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Default="00286EB0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:rsidR="00286EB0" w:rsidRDefault="00286E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5B73F0" w:rsidRDefault="00286EB0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286EB0" w:rsidRDefault="00286EB0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:rsidR="00286EB0" w:rsidRPr="00575241" w:rsidRDefault="00286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575241" w:rsidRDefault="00286EB0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5B73F0" w:rsidRDefault="00286EB0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286EB0" w:rsidRDefault="00286EB0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:rsidR="00286EB0" w:rsidRPr="00575241" w:rsidRDefault="00286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BD0D25" w:rsidRDefault="00286EB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D42F23" w:rsidRDefault="00286EB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E97484"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 w:hint="cs"/>
        <w:sz w:val="30"/>
        <w:szCs w:val="30"/>
      </w:rPr>
      <w:id w:val="6095542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026C" w:rsidRPr="0053026C" w:rsidRDefault="0053026C" w:rsidP="0053026C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53026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53026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53026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53026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53026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037" w:rsidRDefault="004B5037">
      <w:r>
        <w:separator/>
      </w:r>
    </w:p>
  </w:footnote>
  <w:footnote w:type="continuationSeparator" w:id="0">
    <w:p w:rsidR="004B5037" w:rsidRDefault="004B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Default="00F5784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B0" w:rsidRPr="0074736C" w:rsidRDefault="00286EB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286EB0" w:rsidRPr="0074736C" w:rsidRDefault="00286EB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286EB0" w:rsidRPr="0074736C" w:rsidRDefault="00286EB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286EB0" w:rsidRPr="0074736C" w:rsidRDefault="00286EB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286EB0" w:rsidRPr="0074736C" w:rsidRDefault="00286EB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286EB0" w:rsidRPr="0074736C" w:rsidRDefault="00286EB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286EB0" w:rsidRPr="0074736C" w:rsidRDefault="00286EB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286EB0" w:rsidRPr="0074736C" w:rsidRDefault="00286EB0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849" w:rsidRPr="0074736C" w:rsidRDefault="00F57849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F57849" w:rsidRPr="0074736C" w:rsidRDefault="00F57849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8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3"/>
  </w:num>
  <w:num w:numId="4">
    <w:abstractNumId w:val="25"/>
  </w:num>
  <w:num w:numId="5">
    <w:abstractNumId w:val="38"/>
  </w:num>
  <w:num w:numId="6">
    <w:abstractNumId w:val="19"/>
  </w:num>
  <w:num w:numId="7">
    <w:abstractNumId w:val="37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2"/>
  </w:num>
  <w:num w:numId="20">
    <w:abstractNumId w:val="32"/>
  </w:num>
  <w:num w:numId="21">
    <w:abstractNumId w:val="10"/>
  </w:num>
  <w:num w:numId="22">
    <w:abstractNumId w:val="39"/>
  </w:num>
  <w:num w:numId="23">
    <w:abstractNumId w:val="27"/>
  </w:num>
  <w:num w:numId="24">
    <w:abstractNumId w:val="16"/>
  </w:num>
  <w:num w:numId="25">
    <w:abstractNumId w:val="12"/>
  </w:num>
  <w:num w:numId="26">
    <w:abstractNumId w:val="31"/>
  </w:num>
  <w:num w:numId="27">
    <w:abstractNumId w:val="24"/>
  </w:num>
  <w:num w:numId="28">
    <w:abstractNumId w:val="26"/>
  </w:num>
  <w:num w:numId="29">
    <w:abstractNumId w:val="33"/>
  </w:num>
  <w:num w:numId="30">
    <w:abstractNumId w:val="34"/>
  </w:num>
  <w:num w:numId="31">
    <w:abstractNumId w:val="15"/>
  </w:num>
  <w:num w:numId="32">
    <w:abstractNumId w:val="30"/>
  </w:num>
  <w:num w:numId="33">
    <w:abstractNumId w:val="28"/>
  </w:num>
  <w:num w:numId="34">
    <w:abstractNumId w:val="36"/>
  </w:num>
  <w:num w:numId="35">
    <w:abstractNumId w:val="17"/>
  </w:num>
  <w:num w:numId="36">
    <w:abstractNumId w:val="29"/>
  </w:num>
  <w:num w:numId="37">
    <w:abstractNumId w:val="35"/>
  </w:num>
  <w:num w:numId="38">
    <w:abstractNumId w:val="21"/>
  </w:num>
  <w:num w:numId="39">
    <w:abstractNumId w:val="11"/>
  </w:num>
  <w:num w:numId="40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50B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DC5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2081"/>
    <w:rsid w:val="001751A8"/>
    <w:rsid w:val="00175B84"/>
    <w:rsid w:val="00175DF6"/>
    <w:rsid w:val="001760B5"/>
    <w:rsid w:val="001777B0"/>
    <w:rsid w:val="00177E6F"/>
    <w:rsid w:val="00180C2E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705F"/>
    <w:rsid w:val="00260F18"/>
    <w:rsid w:val="002610A1"/>
    <w:rsid w:val="0026275B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75B1"/>
    <w:rsid w:val="00297D70"/>
    <w:rsid w:val="00297E21"/>
    <w:rsid w:val="00297F58"/>
    <w:rsid w:val="002A2685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3889"/>
    <w:rsid w:val="002D495C"/>
    <w:rsid w:val="002D4C04"/>
    <w:rsid w:val="002D6F4F"/>
    <w:rsid w:val="002D7384"/>
    <w:rsid w:val="002D7FA1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B30"/>
    <w:rsid w:val="00302D9A"/>
    <w:rsid w:val="0030358D"/>
    <w:rsid w:val="00303B6F"/>
    <w:rsid w:val="00303D8D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3DF8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06A7"/>
    <w:rsid w:val="003712EE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A84"/>
    <w:rsid w:val="00383708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3B51"/>
    <w:rsid w:val="003D4290"/>
    <w:rsid w:val="003D615C"/>
    <w:rsid w:val="003D6A41"/>
    <w:rsid w:val="003D6B63"/>
    <w:rsid w:val="003D6BA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26C"/>
    <w:rsid w:val="00530A2C"/>
    <w:rsid w:val="0053269C"/>
    <w:rsid w:val="00532922"/>
    <w:rsid w:val="0053293A"/>
    <w:rsid w:val="005331C2"/>
    <w:rsid w:val="00533D9A"/>
    <w:rsid w:val="0053411F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6D3"/>
    <w:rsid w:val="0060646B"/>
    <w:rsid w:val="00610B1F"/>
    <w:rsid w:val="00610CD9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515E"/>
    <w:rsid w:val="00715473"/>
    <w:rsid w:val="00715475"/>
    <w:rsid w:val="00715477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FEF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B"/>
    <w:rsid w:val="007C2CAD"/>
    <w:rsid w:val="007C2E86"/>
    <w:rsid w:val="007C3B42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559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74F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4032"/>
    <w:rsid w:val="00A841A8"/>
    <w:rsid w:val="00A8499E"/>
    <w:rsid w:val="00A855EC"/>
    <w:rsid w:val="00A8589C"/>
    <w:rsid w:val="00A85E0E"/>
    <w:rsid w:val="00A86532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5295"/>
    <w:rsid w:val="00B958D2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197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8A3"/>
    <w:rsid w:val="00E22DAD"/>
    <w:rsid w:val="00E22E16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B92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93B"/>
    <w:rsid w:val="00F57849"/>
    <w:rsid w:val="00F605AC"/>
    <w:rsid w:val="00F6100B"/>
    <w:rsid w:val="00F61217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D00067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581B7-B406-46C3-B591-C6A6F2E9E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423</Words>
  <Characters>1589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Saisamorn, Chimyoo</cp:lastModifiedBy>
  <cp:revision>4</cp:revision>
  <cp:lastPrinted>2019-04-30T16:42:00Z</cp:lastPrinted>
  <dcterms:created xsi:type="dcterms:W3CDTF">2019-05-09T12:17:00Z</dcterms:created>
  <dcterms:modified xsi:type="dcterms:W3CDTF">2019-05-09T12:19:00Z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