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4C264D" w:rsidRPr="00957BD5" w:rsidRDefault="002F40B8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4C264D" w:rsidRPr="00957BD5" w:rsidRDefault="002F40B8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:rsidR="00896C99" w:rsidRPr="00957BD5" w:rsidRDefault="002F40B8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:rsidR="00896C99" w:rsidRPr="00957BD5" w:rsidRDefault="002F40B8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:rsidR="008D5952" w:rsidRPr="00957BD5" w:rsidRDefault="00BA263F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A263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:rsidR="00A041C4" w:rsidRDefault="00BA263F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A041C4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9576B4" w:rsidRPr="009576B4">
        <w:rPr>
          <w:rFonts w:asciiTheme="majorBidi" w:hAnsiTheme="majorBidi" w:cs="Angsana New" w:hint="cs"/>
          <w:sz w:val="30"/>
          <w:szCs w:val="30"/>
          <w:cs/>
          <w:lang w:bidi="th-TH"/>
        </w:rPr>
        <w:t>รายได้และส่วนงานดำเนินงาน</w:t>
      </w:r>
    </w:p>
    <w:p w:rsidR="0028037C" w:rsidRPr="009576B4" w:rsidRDefault="00BE7333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9</w:t>
      </w: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D5952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0C6DF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0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9439E9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:rsidR="009666DB" w:rsidRPr="009666DB" w:rsidRDefault="009666D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9666D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0C6DF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666D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:rsidR="00A86532" w:rsidRDefault="00A86532" w:rsidP="00A8653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0C6DF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A86532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BE7333" w:rsidRPr="00BE7333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214C3B" w:rsidRPr="00957BD5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982385" w:rsidRPr="00957BD5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22"/>
          <w:szCs w:val="22"/>
        </w:rPr>
        <w:br w:type="page"/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57B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957BD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57BD5">
        <w:rPr>
          <w:rFonts w:asciiTheme="majorBidi" w:hAnsiTheme="majorBidi" w:cstheme="majorBidi"/>
          <w:sz w:val="30"/>
          <w:szCs w:val="30"/>
          <w:cs/>
        </w:rPr>
        <w:t>คณะ</w:t>
      </w:r>
      <w:r w:rsidRPr="00957BD5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10E51">
        <w:rPr>
          <w:rFonts w:asciiTheme="majorBidi" w:hAnsiTheme="majorBidi" w:cstheme="majorBidi"/>
          <w:sz w:val="30"/>
          <w:szCs w:val="30"/>
        </w:rPr>
        <w:t xml:space="preserve"> </w:t>
      </w:r>
      <w:r w:rsidR="0086748A">
        <w:rPr>
          <w:rFonts w:asciiTheme="majorBidi" w:hAnsiTheme="majorBidi" w:cstheme="majorBidi"/>
          <w:sz w:val="30"/>
          <w:szCs w:val="30"/>
        </w:rPr>
        <w:t>10</w:t>
      </w:r>
      <w:r w:rsidR="00491A70">
        <w:rPr>
          <w:rFonts w:asciiTheme="majorBidi" w:hAnsiTheme="majorBidi" w:cstheme="majorBidi"/>
          <w:sz w:val="30"/>
          <w:szCs w:val="30"/>
        </w:rPr>
        <w:t xml:space="preserve"> </w:t>
      </w:r>
      <w:r w:rsidR="00310E51" w:rsidRPr="00310E51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310E51" w:rsidRPr="00310E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91A70">
        <w:rPr>
          <w:rFonts w:asciiTheme="majorBidi" w:hAnsiTheme="majorBidi" w:cstheme="majorBidi"/>
          <w:sz w:val="30"/>
          <w:szCs w:val="30"/>
        </w:rPr>
        <w:t>2562</w:t>
      </w:r>
      <w:r w:rsidR="00310E51" w:rsidRPr="00310E51">
        <w:rPr>
          <w:rFonts w:asciiTheme="majorBidi" w:hAnsiTheme="majorBidi" w:cstheme="majorBidi"/>
          <w:sz w:val="30"/>
          <w:szCs w:val="30"/>
        </w:rPr>
        <w:t xml:space="preserve">  </w:t>
      </w:r>
    </w:p>
    <w:p w:rsidR="00C31E08" w:rsidRPr="00957BD5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982385" w:rsidRPr="00957BD5" w:rsidRDefault="00B36327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บริษัท ซีพีอาร์ โกมุ อินดัสเตรียล จำกัด</w:t>
      </w:r>
      <w:r w:rsidR="00CE167F" w:rsidRPr="00957BD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(มหาชน)</w:t>
      </w:r>
      <w:r w:rsidR="004A4505" w:rsidRPr="00957BD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</w:rPr>
        <w:t>“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</w:rPr>
        <w:t>”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85663D" w:rsidRPr="00957BD5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ที่อยู่จดทะเบียนตั้งอยู่เลขที่</w:t>
      </w:r>
      <w:r w:rsidR="00C52072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2072" w:rsidRPr="00957BD5">
        <w:rPr>
          <w:rFonts w:asciiTheme="majorBidi" w:hAnsiTheme="majorBidi" w:cstheme="majorBidi"/>
          <w:sz w:val="30"/>
          <w:szCs w:val="30"/>
          <w:lang w:val="en-GB"/>
        </w:rPr>
        <w:t xml:space="preserve">78 </w:t>
      </w:r>
      <w:r w:rsidR="00C52072" w:rsidRPr="00957BD5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หมู่ </w:t>
      </w:r>
      <w:r w:rsidR="00C52072" w:rsidRPr="00957BD5">
        <w:rPr>
          <w:rFonts w:asciiTheme="majorBidi" w:hAnsiTheme="majorBidi" w:cstheme="majorBidi"/>
          <w:sz w:val="30"/>
          <w:szCs w:val="30"/>
          <w:lang w:val="en-GB"/>
        </w:rPr>
        <w:t xml:space="preserve">2 </w:t>
      </w:r>
      <w:r w:rsidR="00C52072" w:rsidRPr="00957BD5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ตำบลสนับทึบ อำเภอวังน้อย จังหวัดพระนครศรีอยุธยา 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บริษัทจดทะเบีย</w:t>
      </w:r>
      <w:r w:rsidR="00CE068D" w:rsidRPr="00957BD5">
        <w:rPr>
          <w:rFonts w:asciiTheme="majorBidi" w:hAnsiTheme="majorBidi" w:cstheme="majorBidi"/>
          <w:sz w:val="30"/>
          <w:szCs w:val="30"/>
          <w:cs/>
        </w:rPr>
        <w:t>นกับ</w:t>
      </w:r>
      <w:r w:rsidR="00310E12" w:rsidRPr="00957BD5">
        <w:rPr>
          <w:rFonts w:asciiTheme="majorBidi" w:hAnsiTheme="majorBidi" w:cstheme="majorBidi"/>
          <w:sz w:val="30"/>
          <w:szCs w:val="30"/>
          <w:cs/>
        </w:rPr>
        <w:t>ตลาดหลักทรัพย์เอ็มเอไอ</w:t>
      </w:r>
      <w:r w:rsidR="00A73DD4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DD4" w:rsidRPr="00957BD5">
        <w:rPr>
          <w:rFonts w:asciiTheme="majorBidi" w:hAnsiTheme="majorBidi" w:cstheme="majorBidi"/>
          <w:sz w:val="30"/>
          <w:szCs w:val="30"/>
        </w:rPr>
        <w:t xml:space="preserve">(MAI) </w:t>
      </w:r>
      <w:r w:rsidR="00A73DD4" w:rsidRPr="00957BD5">
        <w:rPr>
          <w:rFonts w:asciiTheme="majorBidi" w:hAnsiTheme="majorBidi" w:cstheme="majorBidi"/>
          <w:sz w:val="30"/>
          <w:szCs w:val="30"/>
          <w:cs/>
        </w:rPr>
        <w:t>เมื่อ</w:t>
      </w:r>
      <w:r w:rsidR="00CE068D" w:rsidRPr="00957BD5">
        <w:rPr>
          <w:rFonts w:asciiTheme="majorBidi" w:hAnsiTheme="majorBidi" w:cstheme="majorBidi"/>
          <w:sz w:val="30"/>
          <w:szCs w:val="30"/>
          <w:cs/>
        </w:rPr>
        <w:t xml:space="preserve">เดือนกรกฎาคม </w:t>
      </w:r>
      <w:r w:rsidR="00CE068D" w:rsidRPr="00957BD5">
        <w:rPr>
          <w:rFonts w:asciiTheme="majorBidi" w:hAnsiTheme="majorBidi" w:cstheme="majorBidi"/>
          <w:sz w:val="30"/>
          <w:szCs w:val="30"/>
          <w:lang w:val="en-GB"/>
        </w:rPr>
        <w:t>2547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AB0F6C" w:rsidRPr="00957BD5" w:rsidRDefault="00982385" w:rsidP="0057326C">
      <w:pPr>
        <w:pStyle w:val="block"/>
        <w:spacing w:after="0" w:line="240" w:lineRule="auto"/>
        <w:ind w:left="547" w:right="14"/>
        <w:jc w:val="both"/>
        <w:rPr>
          <w:rFonts w:asciiTheme="majorBidi" w:hAnsiTheme="majorBidi" w:cstheme="majorBidi"/>
          <w:color w:val="0000FF"/>
          <w:spacing w:val="4"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บริษัทใหญ่ในระหว่างงวด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คือ</w:t>
      </w:r>
      <w:r w:rsidR="00FD1EDB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  <w:r w:rsidR="00280FC6" w:rsidRPr="00957BD5">
        <w:rPr>
          <w:rFonts w:asciiTheme="majorBidi" w:hAnsiTheme="majorBidi" w:cstheme="majorBidi"/>
          <w:spacing w:val="4"/>
          <w:sz w:val="30"/>
          <w:szCs w:val="30"/>
          <w:lang w:val="en-US"/>
        </w:rPr>
        <w:t>Kinugawa Rubber Industrial Co., Ltd</w:t>
      </w:r>
      <w:r w:rsidR="00444287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.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(</w:t>
      </w:r>
      <w:r w:rsidR="00964AB7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ถือหุ้น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ร้อยละ 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49) </w:t>
      </w:r>
      <w:r w:rsidR="006F30BF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ซึ่ง</w:t>
      </w:r>
      <w:r w:rsidR="0021287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บริษัท</w:t>
      </w:r>
      <w:r w:rsidR="002F40B8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ดังกล่าว</w:t>
      </w:r>
      <w:r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เป็นนิติบุคคลที่จัดตั้งขึ้นใน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ประเทศญี่ปุ่น</w:t>
      </w:r>
      <w:r w:rsidR="0021287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</w:p>
    <w:p w:rsidR="00A638B9" w:rsidRPr="00957BD5" w:rsidRDefault="00A638B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FF6411" w:rsidRPr="00957BD5" w:rsidRDefault="00A638B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</w:t>
      </w:r>
      <w:r w:rsidR="00FF6411" w:rsidRPr="00502824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D1EDB" w:rsidRPr="00502824">
        <w:rPr>
          <w:rFonts w:asciiTheme="majorBidi" w:hAnsiTheme="majorBidi" w:cstheme="majorBidi"/>
          <w:sz w:val="30"/>
          <w:szCs w:val="30"/>
          <w:cs/>
        </w:rPr>
        <w:t>ผลิตและจำหน่าย</w:t>
      </w:r>
      <w:r w:rsidR="00FD1EDB" w:rsidRPr="00957BD5">
        <w:rPr>
          <w:rFonts w:asciiTheme="majorBidi" w:hAnsiTheme="majorBidi" w:cstheme="majorBidi"/>
          <w:sz w:val="30"/>
          <w:szCs w:val="30"/>
          <w:cs/>
        </w:rPr>
        <w:t xml:space="preserve">ชิ้นส่วนยาง และยางติดเหล็ก สำหรับใช้เป็นชิ้นส่วนประกอบรถยนต์ </w:t>
      </w:r>
      <w:r w:rsidR="001905D1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FD1EDB" w:rsidRPr="00957BD5">
        <w:rPr>
          <w:rFonts w:asciiTheme="majorBidi" w:hAnsiTheme="majorBidi" w:cstheme="majorBidi"/>
          <w:sz w:val="30"/>
          <w:szCs w:val="30"/>
          <w:cs/>
        </w:rPr>
        <w:t xml:space="preserve">รถจักรยานยนต์ และผลิตภัณฑ์ยางทุกชนิดจากยางธรรมชาติ และยางสังเคราะห์ </w:t>
      </w:r>
      <w:r w:rsidR="00215113" w:rsidRPr="00957BD5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F96CD9">
        <w:rPr>
          <w:rFonts w:asciiTheme="majorBidi" w:hAnsiTheme="majorBidi" w:cstheme="majorBidi"/>
          <w:sz w:val="30"/>
          <w:szCs w:val="30"/>
        </w:rPr>
        <w:br/>
      </w:r>
      <w:r w:rsidR="00215113" w:rsidRPr="00957BD5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5092F" w:rsidRPr="00957BD5">
        <w:rPr>
          <w:rFonts w:asciiTheme="majorBidi" w:hAnsiTheme="majorBidi" w:cstheme="majorBidi"/>
          <w:sz w:val="30"/>
          <w:szCs w:val="30"/>
          <w:cs/>
        </w:rPr>
        <w:t>31 มีนาคม 25</w:t>
      </w:r>
      <w:r w:rsidR="007C3B42">
        <w:rPr>
          <w:rFonts w:asciiTheme="majorBidi" w:hAnsiTheme="majorBidi" w:cstheme="majorBidi"/>
          <w:sz w:val="30"/>
          <w:szCs w:val="30"/>
        </w:rPr>
        <w:t>62</w:t>
      </w:r>
      <w:r w:rsidR="0054259E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65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35E0" w:rsidRPr="00957BD5">
        <w:rPr>
          <w:rFonts w:asciiTheme="majorBidi" w:hAnsiTheme="majorBidi" w:cstheme="majorBidi"/>
          <w:sz w:val="30"/>
          <w:szCs w:val="30"/>
        </w:rPr>
        <w:t>31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C3B42">
        <w:rPr>
          <w:rFonts w:asciiTheme="majorBidi" w:hAnsiTheme="majorBidi" w:cstheme="majorBidi"/>
          <w:sz w:val="30"/>
          <w:szCs w:val="30"/>
        </w:rPr>
        <w:t>2561</w:t>
      </w:r>
      <w:r w:rsidR="0054259E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6567" w:rsidRPr="00957BD5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ได้เปิดเผยไว้ในหมายเหตุประกอบงบการเงิน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A36567" w:rsidRPr="00957BD5">
        <w:rPr>
          <w:rFonts w:asciiTheme="majorBidi" w:hAnsiTheme="majorBidi" w:cstheme="majorBidi"/>
          <w:sz w:val="30"/>
          <w:szCs w:val="30"/>
          <w:cs/>
        </w:rPr>
        <w:t>ข้อ 6</w:t>
      </w:r>
    </w:p>
    <w:p w:rsidR="00EB266D" w:rsidRPr="00957BD5" w:rsidRDefault="00EB266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E7DFF" w:rsidRPr="00957BD5" w:rsidRDefault="001E7DF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:rsidR="001E7DFF" w:rsidRPr="00957BD5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301746" w:rsidRPr="00964AB7" w:rsidRDefault="0030174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:rsidR="00301746" w:rsidRPr="00957BD5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297F58" w:rsidRPr="00957BD5" w:rsidRDefault="00297F5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34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="002F04C6">
        <w:rPr>
          <w:rFonts w:asciiTheme="majorBidi" w:hAnsiTheme="majorBidi" w:cstheme="majorBidi"/>
          <w:sz w:val="30"/>
          <w:szCs w:val="30"/>
        </w:rPr>
        <w:t>256</w:t>
      </w:r>
      <w:r w:rsidR="00117B7C">
        <w:rPr>
          <w:rFonts w:asciiTheme="majorBidi" w:hAnsiTheme="majorBidi" w:cstheme="majorBidi"/>
          <w:sz w:val="30"/>
          <w:szCs w:val="30"/>
        </w:rPr>
        <w:t>1</w:t>
      </w:r>
      <w:r w:rsidRPr="00957BD5">
        <w:rPr>
          <w:rFonts w:asciiTheme="majorBidi" w:hAnsiTheme="majorBidi" w:cstheme="majorBidi"/>
          <w:sz w:val="30"/>
          <w:szCs w:val="30"/>
        </w:rPr>
        <w:t xml:space="preserve">)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8076C6" w:rsidRPr="00957BD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</w:t>
      </w:r>
      <w:r w:rsidRPr="00957BD5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ระหว่างกาล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177E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</w:p>
    <w:p w:rsidR="00745C4F" w:rsidRDefault="00745C4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BC3FF2" w:rsidRPr="00BC3FF2" w:rsidRDefault="00BC3FF2" w:rsidP="00BC3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</w:t>
      </w:r>
      <w:r>
        <w:rPr>
          <w:rFonts w:asciiTheme="majorBidi" w:hAnsiTheme="majorBidi" w:cstheme="majorBidi"/>
          <w:sz w:val="30"/>
          <w:szCs w:val="30"/>
          <w:cs/>
        </w:rPr>
        <w:t>5</w:t>
      </w:r>
      <w:r>
        <w:rPr>
          <w:rFonts w:asciiTheme="majorBidi" w:hAnsiTheme="majorBidi" w:cstheme="majorBidi"/>
          <w:sz w:val="30"/>
          <w:szCs w:val="30"/>
        </w:rPr>
        <w:t>61</w:t>
      </w:r>
      <w:r w:rsidRPr="00957BD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>
        <w:rPr>
          <w:rFonts w:asciiTheme="majorBidi" w:hAnsiTheme="majorBidi" w:cstheme="majorBidi"/>
          <w:sz w:val="30"/>
          <w:szCs w:val="30"/>
          <w:cs/>
        </w:rPr>
        <w:t>ับปีสิ้นสุดวันที่ 31 ธันวาคม 25</w:t>
      </w:r>
      <w:r>
        <w:rPr>
          <w:rFonts w:asciiTheme="majorBidi" w:hAnsiTheme="majorBidi" w:cstheme="majorBidi"/>
          <w:sz w:val="30"/>
          <w:szCs w:val="30"/>
        </w:rPr>
        <w:t>61</w:t>
      </w:r>
    </w:p>
    <w:p w:rsidR="00BC3FF2" w:rsidRDefault="00BC3FF2" w:rsidP="00BC3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ED49C8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="005B2E02">
        <w:rPr>
          <w:rFonts w:asciiTheme="majorBidi" w:hAnsiTheme="majorBidi" w:cstheme="majorBidi"/>
          <w:sz w:val="30"/>
          <w:szCs w:val="30"/>
        </w:rPr>
        <w:t>2561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1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117B7C">
        <w:rPr>
          <w:rFonts w:asciiTheme="majorBidi" w:hAnsiTheme="majorBidi" w:cstheme="majorBidi"/>
          <w:sz w:val="30"/>
          <w:szCs w:val="30"/>
        </w:rPr>
        <w:t>2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2F04C6">
        <w:rPr>
          <w:rFonts w:asciiTheme="majorBidi" w:hAnsiTheme="majorBidi" w:cs="Angsana New" w:hint="cs"/>
          <w:sz w:val="30"/>
          <w:szCs w:val="30"/>
          <w:cs/>
        </w:rPr>
        <w:t>ทุกฉบับมาถือปฏิบัติ</w:t>
      </w:r>
      <w:r w:rsidRPr="002F04C6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BC3FF2" w:rsidRDefault="00BC3FF2" w:rsidP="00BC3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77E6F" w:rsidRPr="00177E6F" w:rsidRDefault="00177E6F" w:rsidP="00177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77E6F">
        <w:rPr>
          <w:rFonts w:ascii="Angsana New" w:hAnsi="Angsana New" w:cs="Angsana New" w:hint="cs"/>
          <w:sz w:val="30"/>
          <w:szCs w:val="30"/>
          <w:cs/>
        </w:rPr>
        <w:t>โดยมีการเปลี่ยนแปลงที่สำคัญคือ</w:t>
      </w:r>
      <w:r w:rsidRPr="00177E6F">
        <w:rPr>
          <w:rFonts w:ascii="Angsana New" w:hAnsi="Angsana New" w:cs="Angsana New"/>
          <w:sz w:val="30"/>
          <w:szCs w:val="30"/>
        </w:rPr>
        <w:t xml:space="preserve"> </w:t>
      </w:r>
      <w:r w:rsidRPr="00177E6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77E6F">
        <w:rPr>
          <w:rFonts w:ascii="Angsana New" w:hAnsi="Angsana New" w:cs="Angsana New" w:hint="cs"/>
          <w:sz w:val="30"/>
          <w:szCs w:val="30"/>
          <w:cs/>
        </w:rPr>
        <w:t xml:space="preserve">ได้นำมาตรฐานการรายงานทางการเงิน </w:t>
      </w:r>
      <w:r w:rsidRPr="00177E6F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177E6F">
        <w:rPr>
          <w:rFonts w:ascii="Angsana New" w:hAnsi="Angsana New"/>
          <w:sz w:val="30"/>
          <w:szCs w:val="30"/>
        </w:rPr>
        <w:t>15</w:t>
      </w:r>
      <w:r w:rsidRPr="00177E6F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177E6F">
        <w:rPr>
          <w:rFonts w:ascii="Angsana New" w:hAnsi="Angsana New" w:cs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177E6F">
        <w:rPr>
          <w:rFonts w:ascii="Angsana New" w:hAnsi="Angsana New"/>
          <w:sz w:val="30"/>
          <w:szCs w:val="30"/>
          <w:cs/>
        </w:rPr>
        <w:t xml:space="preserve"> </w:t>
      </w:r>
      <w:r w:rsidRPr="00177E6F">
        <w:rPr>
          <w:rFonts w:ascii="Angsana New" w:hAnsi="Angsana New"/>
          <w:sz w:val="30"/>
          <w:szCs w:val="30"/>
        </w:rPr>
        <w:t xml:space="preserve">(“TFRS 15”) </w:t>
      </w:r>
      <w:r w:rsidRPr="00177E6F">
        <w:rPr>
          <w:rFonts w:ascii="Angsana New" w:hAnsi="Angsana New" w:cs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Pr="00177E6F">
        <w:rPr>
          <w:rFonts w:ascii="Angsana New" w:hAnsi="Angsana New"/>
          <w:sz w:val="30"/>
          <w:szCs w:val="30"/>
        </w:rPr>
        <w:t xml:space="preserve">18 </w:t>
      </w:r>
      <w:r w:rsidRPr="00177E6F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177E6F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177E6F">
        <w:rPr>
          <w:rFonts w:ascii="Angsana New" w:hAnsi="Angsana New" w:hint="cs"/>
          <w:sz w:val="30"/>
          <w:szCs w:val="30"/>
          <w:cs/>
        </w:rPr>
        <w:t xml:space="preserve"> </w:t>
      </w:r>
      <w:r w:rsidR="00023831">
        <w:rPr>
          <w:rFonts w:ascii="Angsana New" w:hAnsi="Angsana New"/>
          <w:sz w:val="30"/>
          <w:szCs w:val="30"/>
        </w:rPr>
        <w:br/>
      </w:r>
      <w:r w:rsidRPr="00177E6F">
        <w:rPr>
          <w:rFonts w:ascii="Angsana New" w:hAnsi="Angsana New"/>
          <w:sz w:val="30"/>
          <w:szCs w:val="30"/>
        </w:rPr>
        <w:t xml:space="preserve">(“TAS 18”) </w:t>
      </w:r>
      <w:r w:rsidRPr="00177E6F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177E6F">
        <w:rPr>
          <w:rFonts w:ascii="Angsana New" w:hAnsi="Angsana New" w:cs="Angsana New"/>
          <w:sz w:val="30"/>
          <w:szCs w:val="30"/>
        </w:rPr>
        <w:t xml:space="preserve">11 </w:t>
      </w:r>
      <w:r w:rsidRPr="00177E6F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177E6F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177E6F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177E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7E6F">
        <w:rPr>
          <w:rFonts w:asciiTheme="majorBidi" w:hAnsiTheme="majorBidi" w:cstheme="majorBidi"/>
          <w:sz w:val="30"/>
          <w:szCs w:val="30"/>
        </w:rPr>
        <w:t>(“TAS 11”)</w:t>
      </w:r>
      <w:r w:rsidRPr="00177E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7E6F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177E6F" w:rsidRPr="00177E6F" w:rsidRDefault="00177E6F" w:rsidP="00177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:rsidR="00177E6F" w:rsidRPr="00177E6F" w:rsidRDefault="00177E6F" w:rsidP="00177E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7E6F">
        <w:rPr>
          <w:rFonts w:asciiTheme="majorBidi" w:hAnsiTheme="majorBidi" w:cstheme="majorBidi"/>
          <w:sz w:val="30"/>
          <w:szCs w:val="30"/>
          <w:cs/>
        </w:rPr>
        <w:t>ตาม</w:t>
      </w:r>
      <w:r w:rsidRPr="00177E6F">
        <w:rPr>
          <w:rFonts w:ascii="Angsana New" w:hAnsi="Angsana New"/>
          <w:sz w:val="30"/>
          <w:szCs w:val="30"/>
        </w:rPr>
        <w:t xml:space="preserve"> TFRS 15</w:t>
      </w:r>
      <w:r w:rsidRPr="00177E6F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177E6F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177E6F">
        <w:rPr>
          <w:rFonts w:ascii="Angsana New" w:hAnsi="Angsana New"/>
          <w:sz w:val="30"/>
          <w:szCs w:val="30"/>
          <w:cs/>
        </w:rPr>
        <w:t>ควบคุม</w:t>
      </w:r>
      <w:r w:rsidRPr="00177E6F">
        <w:rPr>
          <w:rFonts w:ascii="Angsana New" w:hAnsi="Angsana New" w:hint="cs"/>
          <w:sz w:val="30"/>
          <w:szCs w:val="30"/>
          <w:cs/>
        </w:rPr>
        <w:t>ใน</w:t>
      </w:r>
      <w:r w:rsidRPr="00177E6F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177E6F">
        <w:rPr>
          <w:rFonts w:ascii="Angsana New" w:hAnsi="Angsana New"/>
          <w:sz w:val="30"/>
          <w:szCs w:val="30"/>
        </w:rPr>
        <w:t xml:space="preserve"> </w:t>
      </w:r>
      <w:r w:rsidRPr="00177E6F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="00253541">
        <w:rPr>
          <w:rFonts w:ascii="Angsana New" w:hAnsi="Angsana New"/>
          <w:sz w:val="30"/>
          <w:szCs w:val="30"/>
        </w:rPr>
        <w:br/>
      </w:r>
      <w:r w:rsidRPr="00177E6F">
        <w:rPr>
          <w:rFonts w:ascii="Angsana New" w:hAnsi="Angsana New" w:hint="cs"/>
          <w:sz w:val="30"/>
          <w:szCs w:val="30"/>
          <w:cs/>
        </w:rPr>
        <w:t>สิ่งตอบแทนที่</w:t>
      </w:r>
      <w:r w:rsidRPr="00177E6F">
        <w:rPr>
          <w:rFonts w:ascii="Angsana New" w:hAnsi="Angsana New"/>
          <w:sz w:val="30"/>
          <w:szCs w:val="30"/>
          <w:cs/>
        </w:rPr>
        <w:t>กลุ่มบริษัท</w:t>
      </w:r>
      <w:r w:rsidRPr="00177E6F">
        <w:rPr>
          <w:rFonts w:ascii="Angsana New" w:hAnsi="Angsana New"/>
          <w:sz w:val="30"/>
          <w:szCs w:val="30"/>
        </w:rPr>
        <w:t xml:space="preserve"> </w:t>
      </w:r>
      <w:r w:rsidRPr="00177E6F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177E6F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177E6F">
        <w:rPr>
          <w:rFonts w:ascii="Angsana New" w:hAnsi="Angsana New" w:hint="cs"/>
          <w:sz w:val="30"/>
          <w:szCs w:val="30"/>
          <w:cs/>
        </w:rPr>
        <w:t>วิจารณญาณ</w:t>
      </w:r>
      <w:r w:rsidRPr="00177E6F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177E6F">
        <w:rPr>
          <w:rFonts w:ascii="Angsana New" w:hAnsi="Angsana New" w:hint="cs"/>
          <w:sz w:val="30"/>
          <w:szCs w:val="30"/>
          <w:cs/>
        </w:rPr>
        <w:t xml:space="preserve"> </w:t>
      </w:r>
      <w:r w:rsidRPr="00177E6F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177E6F">
        <w:rPr>
          <w:rFonts w:ascii="Angsana New" w:hAnsi="Angsana New"/>
          <w:sz w:val="30"/>
          <w:szCs w:val="30"/>
        </w:rPr>
        <w:t xml:space="preserve">TAS 18 </w:t>
      </w:r>
      <w:r w:rsidRPr="00177E6F">
        <w:rPr>
          <w:rFonts w:ascii="Angsana New" w:hAnsi="Angsana New"/>
          <w:sz w:val="30"/>
          <w:szCs w:val="30"/>
          <w:cs/>
        </w:rPr>
        <w:br/>
        <w:t>กลุ่มบริษัทรับรู้รายได้</w:t>
      </w:r>
      <w:r w:rsidRPr="00177E6F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177E6F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177E6F">
        <w:rPr>
          <w:rFonts w:ascii="Angsana New" w:hAnsi="Angsana New" w:hint="cs"/>
          <w:sz w:val="30"/>
          <w:szCs w:val="30"/>
          <w:cs/>
        </w:rPr>
        <w:t xml:space="preserve"> </w:t>
      </w:r>
      <w:r w:rsidRPr="00177E6F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177E6F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177E6F">
        <w:rPr>
          <w:rFonts w:ascii="Angsana New" w:hAnsi="Angsana New"/>
          <w:sz w:val="30"/>
          <w:szCs w:val="30"/>
        </w:rPr>
        <w:t xml:space="preserve">  </w:t>
      </w:r>
    </w:p>
    <w:p w:rsidR="00177E6F" w:rsidRPr="00177E6F" w:rsidRDefault="00177E6F" w:rsidP="00177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b/>
          <w:bCs/>
          <w:color w:val="0000FF"/>
          <w:sz w:val="30"/>
          <w:szCs w:val="30"/>
        </w:rPr>
      </w:pPr>
    </w:p>
    <w:p w:rsidR="00177E6F" w:rsidRDefault="00ED49C8" w:rsidP="00963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177E6F" w:rsidRPr="00177E6F">
        <w:rPr>
          <w:rFonts w:ascii="Angsana New" w:hAnsi="Angsana New" w:cs="Angsana New" w:hint="cs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7E6F" w:rsidRPr="00177E6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177E6F" w:rsidRPr="00177E6F">
        <w:rPr>
          <w:rFonts w:ascii="Angsana New" w:hAnsi="Angsana New" w:cs="Angsana New" w:hint="cs"/>
          <w:sz w:val="30"/>
          <w:szCs w:val="30"/>
          <w:cs/>
        </w:rPr>
        <w:t>ที่ออกและปรับปรุง</w:t>
      </w:r>
      <w:r>
        <w:rPr>
          <w:rFonts w:ascii="Angsana New" w:hAnsi="Angsana New" w:cs="Angsana New" w:hint="cs"/>
          <w:sz w:val="30"/>
          <w:szCs w:val="30"/>
          <w:cs/>
        </w:rPr>
        <w:t>ใหม่ที่เกี่ยวกับการดำเนินงานของ</w:t>
      </w:r>
      <w:r w:rsidR="00177E6F" w:rsidRPr="00177E6F">
        <w:rPr>
          <w:rFonts w:ascii="Angsana New" w:hAnsi="Angsana New" w:cs="Angsana New" w:hint="cs"/>
          <w:sz w:val="30"/>
          <w:szCs w:val="30"/>
          <w:cs/>
        </w:rPr>
        <w:t>กลุ่มบริษัทได้เปิดเผยใน</w:t>
      </w:r>
      <w:r w:rsidR="00253541" w:rsidRPr="00957BD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253541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253541">
        <w:rPr>
          <w:rFonts w:asciiTheme="majorBidi" w:hAnsiTheme="majorBidi" w:cstheme="majorBidi"/>
          <w:sz w:val="30"/>
          <w:szCs w:val="30"/>
        </w:rPr>
        <w:br/>
      </w:r>
      <w:r w:rsidR="00253541" w:rsidRPr="00957BD5">
        <w:rPr>
          <w:rFonts w:asciiTheme="majorBidi" w:hAnsiTheme="majorBidi" w:cstheme="majorBidi"/>
          <w:sz w:val="30"/>
          <w:szCs w:val="30"/>
          <w:cs/>
        </w:rPr>
        <w:t>ข้อ</w:t>
      </w:r>
      <w:r w:rsidR="00253541">
        <w:rPr>
          <w:rFonts w:asciiTheme="majorBidi" w:hAnsiTheme="majorBidi" w:cstheme="majorBidi"/>
          <w:sz w:val="30"/>
          <w:szCs w:val="30"/>
        </w:rPr>
        <w:t xml:space="preserve"> </w:t>
      </w:r>
      <w:r w:rsidR="00177E6F" w:rsidRPr="00177E6F">
        <w:rPr>
          <w:rFonts w:ascii="Angsana New" w:hAnsi="Angsana New" w:cs="Angsana New"/>
          <w:sz w:val="30"/>
          <w:szCs w:val="30"/>
        </w:rPr>
        <w:t>1</w:t>
      </w:r>
      <w:r w:rsidR="00963B8A">
        <w:rPr>
          <w:rFonts w:ascii="Angsana New" w:hAnsi="Angsana New" w:cs="Angsana New"/>
          <w:sz w:val="30"/>
          <w:szCs w:val="30"/>
        </w:rPr>
        <w:t>3</w:t>
      </w:r>
    </w:p>
    <w:p w:rsidR="00963B8A" w:rsidRPr="00177E6F" w:rsidRDefault="00963B8A" w:rsidP="00963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F6C9F" w:rsidRPr="00964AB7" w:rsidRDefault="005F6C9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AD756D" w:rsidRPr="00964AB7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BB1382" w:rsidRPr="00957BD5" w:rsidRDefault="00BB138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9F5B2C" w:rsidRDefault="00415DAF" w:rsidP="008A2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415DAF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415D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ข้อมูลทางการเงินทั้งหมดมีการปัดเศษ</w:t>
      </w:r>
      <w:r w:rsidR="00390062">
        <w:rPr>
          <w:rFonts w:asciiTheme="majorBidi" w:hAnsiTheme="majorBidi" w:cstheme="majorBidi" w:hint="cs"/>
          <w:sz w:val="30"/>
          <w:szCs w:val="30"/>
          <w:cs/>
        </w:rPr>
        <w:t>ในหมายเหตุประกอบงบการเงิน</w:t>
      </w:r>
      <w:r w:rsidR="00ED49C8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>เพื่อให้แสดงเป็นหลักพัน</w:t>
      </w:r>
      <w:r w:rsidR="00177E6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810EE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:rsidR="00A86532" w:rsidRPr="00957BD5" w:rsidRDefault="00A86532" w:rsidP="008A2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:rsidR="00EA0722" w:rsidRDefault="00EA0722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/>
      </w:r>
    </w:p>
    <w:p w:rsidR="00EA0722" w:rsidRDefault="00EA0722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9F5B2C" w:rsidRPr="005E5B12" w:rsidRDefault="00EB266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5E5B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F5B2C" w:rsidRPr="005E5B12">
        <w:rPr>
          <w:rFonts w:asciiTheme="majorBidi" w:hAnsiTheme="majorBidi" w:cstheme="majorBidi"/>
          <w:i/>
          <w:iCs/>
          <w:sz w:val="30"/>
          <w:szCs w:val="30"/>
          <w:cs/>
        </w:rPr>
        <w:t>(ค)</w:t>
      </w:r>
      <w:r w:rsidR="009F5B2C" w:rsidRPr="005E5B1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1F29E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9B5A9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ใช้วิจารณญาณและการ</w:t>
      </w:r>
      <w:r w:rsidR="001F29E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</w:p>
    <w:p w:rsidR="005F6C9F" w:rsidRPr="00957BD5" w:rsidRDefault="005F6C9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1F29E5" w:rsidRPr="00957BD5" w:rsidRDefault="00024D7C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415DAF">
        <w:rPr>
          <w:rFonts w:asciiTheme="majorBidi" w:hAnsiTheme="majorBidi" w:cstheme="majorBidi"/>
          <w:sz w:val="30"/>
          <w:szCs w:val="30"/>
          <w:cs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</w:t>
      </w:r>
      <w:r w:rsidR="00415DAF">
        <w:rPr>
          <w:rFonts w:asciiTheme="majorBidi" w:hAnsiTheme="majorBidi" w:cstheme="majorBidi"/>
          <w:sz w:val="30"/>
          <w:szCs w:val="30"/>
          <w:cs/>
        </w:rPr>
        <w:br/>
      </w:r>
      <w:r w:rsidR="00BF0A30">
        <w:rPr>
          <w:rFonts w:asciiTheme="majorBidi" w:hAnsiTheme="majorBidi" w:cstheme="majorBidi"/>
          <w:sz w:val="30"/>
          <w:szCs w:val="30"/>
          <w:cs/>
        </w:rPr>
        <w:t>จำนวนเงินที่เกี่ยวกับ</w:t>
      </w:r>
      <w:r w:rsidRPr="00957BD5">
        <w:rPr>
          <w:rFonts w:asciiTheme="majorBidi" w:hAnsiTheme="majorBidi" w:cstheme="majorBidi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745C4F" w:rsidRPr="00957BD5" w:rsidRDefault="00745C4F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024D7C" w:rsidRDefault="006342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31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86532">
        <w:rPr>
          <w:rFonts w:asciiTheme="majorBidi" w:hAnsiTheme="majorBidi" w:cstheme="majorBidi"/>
          <w:sz w:val="30"/>
          <w:szCs w:val="30"/>
        </w:rPr>
        <w:t>2561</w:t>
      </w:r>
      <w:r w:rsidR="00EA07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0722" w:rsidRPr="00EA0722">
        <w:rPr>
          <w:rFonts w:asciiTheme="majorBidi" w:hAnsiTheme="majorBidi" w:cstheme="majorBidi" w:hint="cs"/>
          <w:sz w:val="30"/>
          <w:szCs w:val="30"/>
          <w:cs/>
        </w:rPr>
        <w:t>ยกเว้นเรื่อง</w:t>
      </w:r>
      <w:r w:rsidR="00EA0722" w:rsidRPr="00EA0722">
        <w:rPr>
          <w:rFonts w:asciiTheme="majorBidi" w:hAnsiTheme="majorBidi" w:cstheme="majorBidi"/>
          <w:sz w:val="30"/>
          <w:szCs w:val="30"/>
          <w:cs/>
        </w:rPr>
        <w:t>การ</w:t>
      </w:r>
      <w:r w:rsidR="00EA0722" w:rsidRPr="00EA0722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EA0722" w:rsidRPr="00EA0722">
        <w:rPr>
          <w:rFonts w:asciiTheme="majorBidi" w:hAnsiTheme="majorBidi" w:cstheme="majorBidi"/>
          <w:sz w:val="30"/>
          <w:szCs w:val="30"/>
          <w:cs/>
        </w:rPr>
        <w:t>ใช้</w:t>
      </w:r>
      <w:r w:rsidR="00EA0722" w:rsidRPr="00EA0722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EA0722" w:rsidRPr="00EA0722">
        <w:rPr>
          <w:rFonts w:asciiTheme="majorBidi" w:hAnsiTheme="majorBidi" w:cstheme="majorBidi"/>
          <w:sz w:val="30"/>
          <w:szCs w:val="30"/>
          <w:cs/>
        </w:rPr>
        <w:t xml:space="preserve">ในการพิจารณาจังหวะเวลาในการส่งมอบการควบคุม เพื่อประเมินว่าจะรับรู้รายได้ ณ เวลาใดเวลาหนึ่ง หรือ </w:t>
      </w:r>
      <w:r w:rsidR="00EA0722">
        <w:rPr>
          <w:rFonts w:asciiTheme="majorBidi" w:hAnsiTheme="majorBidi" w:cstheme="majorBidi"/>
          <w:sz w:val="30"/>
          <w:szCs w:val="30"/>
          <w:cs/>
        </w:rPr>
        <w:br/>
      </w:r>
      <w:r w:rsidR="00EA0722" w:rsidRPr="00EA0722">
        <w:rPr>
          <w:rFonts w:asciiTheme="majorBidi" w:hAnsiTheme="majorBidi" w:cstheme="majorBidi"/>
          <w:sz w:val="30"/>
          <w:szCs w:val="30"/>
          <w:cs/>
        </w:rPr>
        <w:t>รับรู้ตลอดช่วงเวลาหนึ่ง</w:t>
      </w:r>
      <w:r w:rsidR="00EA0722" w:rsidRPr="00EA0722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 </w:t>
      </w:r>
      <w:r w:rsidR="00EA0722" w:rsidRPr="00EA0722">
        <w:rPr>
          <w:rFonts w:asciiTheme="majorBidi" w:hAnsiTheme="majorBidi" w:cstheme="majorBidi"/>
          <w:sz w:val="30"/>
          <w:szCs w:val="30"/>
        </w:rPr>
        <w:t xml:space="preserve">TFRS 15 </w:t>
      </w:r>
      <w:r w:rsidR="00ED49C8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EA0722" w:rsidRPr="00EA072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0722" w:rsidRPr="00EA0722">
        <w:rPr>
          <w:rFonts w:asciiTheme="majorBidi" w:hAnsiTheme="majorBidi" w:cstheme="majorBidi" w:hint="cs"/>
          <w:sz w:val="30"/>
          <w:szCs w:val="30"/>
          <w:cs/>
        </w:rPr>
        <w:t xml:space="preserve">ถือปฎิบัติเป็นครั้งแรก </w:t>
      </w:r>
    </w:p>
    <w:p w:rsidR="001970E8" w:rsidRDefault="001970E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1970E8" w:rsidRPr="00175DF6" w:rsidRDefault="001970E8" w:rsidP="001970E8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 w:rsidRPr="00175D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การวัดมูลค่ายุติธรรม </w:t>
      </w:r>
    </w:p>
    <w:p w:rsidR="00A86532" w:rsidRDefault="00A86532" w:rsidP="001970E8">
      <w:pPr>
        <w:ind w:left="540" w:right="-45"/>
        <w:rPr>
          <w:rFonts w:ascii="Angsana New" w:hAnsi="Angsana New" w:cs="Angsana New"/>
          <w:sz w:val="30"/>
          <w:szCs w:val="30"/>
        </w:rPr>
      </w:pPr>
    </w:p>
    <w:p w:rsidR="001970E8" w:rsidRDefault="001970E8" w:rsidP="001970E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1970E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1970E8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:rsidR="001970E8" w:rsidRDefault="001970E8" w:rsidP="001970E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1970E8" w:rsidRDefault="001970E8" w:rsidP="001970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B11812" w:rsidRPr="001970E8" w:rsidRDefault="00B11812" w:rsidP="001970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970E8" w:rsidRPr="001970E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1970E8" w:rsidRPr="001970E8" w:rsidRDefault="001970E8" w:rsidP="001970E8">
      <w:pPr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EA0722" w:rsidRDefault="00EA0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970E8" w:rsidRPr="001970E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1970E8" w:rsidRPr="009235EA" w:rsidRDefault="001970E8" w:rsidP="001970E8">
      <w:pPr>
        <w:spacing w:line="240" w:lineRule="auto"/>
        <w:ind w:left="540" w:right="-45"/>
        <w:rPr>
          <w:rFonts w:ascii="Angsana New" w:hAnsi="Angsana New" w:cs="Angsana New"/>
        </w:rPr>
      </w:pPr>
    </w:p>
    <w:p w:rsidR="00A86532" w:rsidRPr="000A092A" w:rsidRDefault="00A86532" w:rsidP="00A86532">
      <w:pPr>
        <w:pStyle w:val="block"/>
        <w:numPr>
          <w:ilvl w:val="0"/>
          <w:numId w:val="38"/>
        </w:numPr>
        <w:tabs>
          <w:tab w:val="left" w:pos="900"/>
          <w:tab w:val="left" w:pos="216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A092A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0A092A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0A092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0A092A">
        <w:rPr>
          <w:rFonts w:ascii="Angsana New" w:hAnsi="Angsana New" w:cs="Angsana New"/>
          <w:sz w:val="30"/>
          <w:szCs w:val="30"/>
          <w:lang w:bidi="th-TH"/>
        </w:rPr>
        <w:t>(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0A092A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</w:t>
      </w:r>
      <w:r>
        <w:rPr>
          <w:rFonts w:ascii="Angsana New" w:hAnsi="Angsana New"/>
          <w:sz w:val="30"/>
          <w:szCs w:val="30"/>
          <w:lang w:bidi="th-TH"/>
        </w:rPr>
        <w:br/>
      </w:r>
      <w:r w:rsidRPr="00C64CB2">
        <w:rPr>
          <w:rFonts w:ascii="Angsana New" w:hAnsi="Angsana New" w:cs="Cordia New"/>
          <w:sz w:val="30"/>
          <w:szCs w:val="30"/>
          <w:lang w:bidi="th-TH"/>
        </w:rPr>
        <w:t xml:space="preserve">                        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อย่างเดียวกัน</w:t>
      </w:r>
    </w:p>
    <w:p w:rsidR="00A86532" w:rsidRPr="000A092A" w:rsidRDefault="00A86532" w:rsidP="00A86532">
      <w:pPr>
        <w:pStyle w:val="block"/>
        <w:numPr>
          <w:ilvl w:val="0"/>
          <w:numId w:val="3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0A092A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0A092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A092A">
        <w:rPr>
          <w:rFonts w:ascii="Angsana New" w:hAnsi="Angsana New"/>
          <w:sz w:val="30"/>
          <w:szCs w:val="30"/>
          <w:lang w:bidi="th-TH"/>
        </w:rPr>
        <w:t>(</w:t>
      </w: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>เช่น ราคาขาย</w:t>
      </w:r>
      <w:r w:rsidRPr="000A092A">
        <w:rPr>
          <w:rFonts w:ascii="Angsana New" w:hAnsi="Angsana New" w:cs="Angsana New"/>
          <w:sz w:val="30"/>
          <w:szCs w:val="30"/>
          <w:lang w:bidi="th-TH"/>
        </w:rPr>
        <w:t>)</w:t>
      </w:r>
      <w:r w:rsidRPr="000A092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0A092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A092A">
        <w:rPr>
          <w:rFonts w:ascii="Angsana New" w:hAnsi="Angsana New"/>
          <w:sz w:val="30"/>
          <w:szCs w:val="30"/>
          <w:lang w:bidi="th-TH"/>
        </w:rPr>
        <w:t>(</w:t>
      </w: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>เช่น ได้มาจากราคา</w:t>
      </w:r>
      <w:r w:rsidRPr="000A092A">
        <w:rPr>
          <w:rFonts w:ascii="Angsana New" w:hAnsi="Angsana New" w:cs="Angsana New"/>
          <w:sz w:val="30"/>
          <w:szCs w:val="30"/>
          <w:lang w:bidi="th-TH"/>
        </w:rPr>
        <w:t>)</w:t>
      </w:r>
      <w:r w:rsidRPr="000A092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>
        <w:rPr>
          <w:rFonts w:ascii="Angsana New" w:hAnsi="Angsana New"/>
          <w:sz w:val="30"/>
          <w:szCs w:val="30"/>
          <w:lang w:bidi="th-TH"/>
        </w:rPr>
        <w:br/>
        <w:t xml:space="preserve">                        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A092A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A86532" w:rsidRPr="000A092A" w:rsidRDefault="00A86532" w:rsidP="00A86532">
      <w:pPr>
        <w:pStyle w:val="block"/>
        <w:numPr>
          <w:ilvl w:val="0"/>
          <w:numId w:val="3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0A092A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</w:t>
      </w:r>
      <w:r w:rsidRPr="00262C09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สังเกตได้ </w:t>
      </w:r>
      <w:r w:rsidRPr="000A092A">
        <w:rPr>
          <w:rFonts w:ascii="Angsana New" w:hAnsi="Angsana New"/>
          <w:sz w:val="30"/>
          <w:szCs w:val="30"/>
          <w:lang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ข้อมูลที่ไม</w:t>
      </w:r>
      <w:r w:rsidRPr="00C64CB2">
        <w:rPr>
          <w:rFonts w:ascii="Angsana New" w:hAnsi="Angsana New" w:cs="Cordia New" w:hint="cs"/>
          <w:sz w:val="30"/>
          <w:szCs w:val="30"/>
          <w:cs/>
          <w:lang w:bidi="th-TH"/>
        </w:rPr>
        <w:t>่</w:t>
      </w:r>
      <w:r>
        <w:rPr>
          <w:rFonts w:ascii="Angsana New" w:hAnsi="Angsana New"/>
          <w:sz w:val="30"/>
          <w:szCs w:val="30"/>
          <w:lang w:bidi="th-TH"/>
        </w:rPr>
        <w:br/>
        <w:t xml:space="preserve">                         </w:t>
      </w: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สังเกตได้)</w:t>
      </w:r>
    </w:p>
    <w:p w:rsidR="00A86532" w:rsidRDefault="00A86532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86532" w:rsidRPr="000A092A" w:rsidRDefault="00A86532" w:rsidP="00A86532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37B9B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537B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7B9B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A86532" w:rsidRDefault="00A86532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970E8" w:rsidRPr="008269D8" w:rsidRDefault="00A86532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092A">
        <w:rPr>
          <w:rFonts w:ascii="Angsana New" w:hAnsi="Angsana New" w:cs="Angsana New"/>
          <w:sz w:val="30"/>
          <w:szCs w:val="30"/>
          <w:cs/>
        </w:rPr>
        <w:t>กลุ่ม</w:t>
      </w:r>
      <w:r w:rsidRPr="000A092A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0A092A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024D7C" w:rsidRPr="00957BD5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7A12F2" w:rsidRPr="00957BD5" w:rsidRDefault="00534512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467AE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7A12F2" w:rsidRPr="00957BD5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BB1382" w:rsidRPr="00957BD5" w:rsidRDefault="006056D3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957BD5">
        <w:rPr>
          <w:rFonts w:asciiTheme="majorBidi" w:hAnsiTheme="majorBidi" w:cstheme="majorBidi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415DAF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>สำคัญต่อบุคคล</w:t>
      </w:r>
      <w:r w:rsidR="0053411F">
        <w:rPr>
          <w:rFonts w:asciiTheme="majorBidi" w:hAnsiTheme="majorBidi" w:cstheme="majorBidi"/>
          <w:b/>
          <w:sz w:val="30"/>
          <w:szCs w:val="30"/>
        </w:rPr>
        <w:br/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 xml:space="preserve">หรือกิจการในการตัดสินใจทางการเงินและการบริหารหรือในทางกลับกัน 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="003C4C4B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อยู่ภายใต้</w:t>
      </w:r>
      <w:r w:rsidR="006E2BB6">
        <w:rPr>
          <w:rFonts w:asciiTheme="majorBidi" w:hAnsiTheme="majorBidi" w:cstheme="majorBidi"/>
          <w:b/>
          <w:sz w:val="30"/>
          <w:szCs w:val="30"/>
          <w:cs/>
        </w:rPr>
        <w:t>การควบคุมเดียวกันหรืออยู่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ภายใต้</w:t>
      </w:r>
      <w:r w:rsidR="006E2BB6">
        <w:rPr>
          <w:rFonts w:asciiTheme="majorBidi" w:hAnsiTheme="majorBidi" w:cstheme="majorBidi"/>
          <w:b/>
          <w:sz w:val="30"/>
          <w:szCs w:val="30"/>
          <w:cs/>
        </w:rPr>
        <w:t>อิทธิพลอย่างมีนัย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>สำคัญเดียวกัน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4B04B7">
        <w:rPr>
          <w:rFonts w:asciiTheme="majorBidi" w:hAnsiTheme="majorBidi" w:cstheme="majorBidi" w:hint="cs"/>
          <w:b/>
          <w:sz w:val="30"/>
          <w:szCs w:val="30"/>
          <w:cs/>
        </w:rPr>
        <w:t>บุคคลหรือ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กิจการนั้น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415DAF" w:rsidRDefault="00415DAF" w:rsidP="0057326C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EA0722" w:rsidRDefault="00EA0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sz w:val="30"/>
          <w:szCs w:val="30"/>
          <w:cs/>
        </w:rPr>
      </w:pPr>
      <w:r>
        <w:rPr>
          <w:rFonts w:asciiTheme="majorBidi" w:hAnsiTheme="majorBidi" w:cs="Angsana New"/>
          <w:b/>
          <w:sz w:val="30"/>
          <w:szCs w:val="30"/>
          <w:cs/>
        </w:rPr>
        <w:br w:type="page"/>
      </w:r>
    </w:p>
    <w:p w:rsidR="008A37EB" w:rsidRDefault="00415DA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415DAF">
        <w:rPr>
          <w:rFonts w:asciiTheme="majorBidi" w:hAnsiTheme="majorBidi" w:cs="Angsana New" w:hint="cs"/>
          <w:b/>
          <w:sz w:val="30"/>
          <w:szCs w:val="30"/>
          <w:cs/>
        </w:rPr>
        <w:lastRenderedPageBreak/>
        <w:t>ความสัมพันธ์ที่มีกับบริษัทร่วมและบริษัทย่อย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ได้เปิดเผยในหมายเหตุ</w:t>
      </w:r>
      <w:r w:rsidR="00175DF6">
        <w:rPr>
          <w:rFonts w:asciiTheme="majorBidi" w:hAnsiTheme="majorBidi" w:cs="Angsana New" w:hint="cs"/>
          <w:b/>
          <w:sz w:val="30"/>
          <w:szCs w:val="30"/>
          <w:cs/>
        </w:rPr>
        <w:t>ประกอบงบการเงินระหว่างกาล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ข้อ</w:t>
      </w:r>
      <w:r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/>
          <w:bCs/>
          <w:sz w:val="30"/>
          <w:szCs w:val="30"/>
        </w:rPr>
        <w:t>5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/>
          <w:bCs/>
          <w:sz w:val="30"/>
          <w:szCs w:val="30"/>
        </w:rPr>
        <w:t>6</w:t>
      </w:r>
      <w:r w:rsidRPr="00415DA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สำหรับความสัมพันธ์กับผู้บริหารสำคัญและกิจการที่เกี่ยวข้องกันอื่น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มีดังนี้</w:t>
      </w:r>
    </w:p>
    <w:p w:rsidR="00415DAF" w:rsidRPr="00EA0722" w:rsidRDefault="00415DA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4050"/>
      </w:tblGrid>
      <w:tr w:rsidR="006056D3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EB0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EB08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0358D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30358D" w:rsidRPr="00957BD5" w:rsidRDefault="0030358D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  <w:shd w:val="clear" w:color="auto" w:fill="auto"/>
          </w:tcPr>
          <w:p w:rsidR="0030358D" w:rsidRPr="00957BD5" w:rsidRDefault="0030358D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ไทยและญี่ปุ่น</w:t>
            </w:r>
          </w:p>
        </w:tc>
        <w:tc>
          <w:tcPr>
            <w:tcW w:w="4050" w:type="dxa"/>
            <w:shd w:val="clear" w:color="auto" w:fill="auto"/>
          </w:tcPr>
          <w:p w:rsidR="0030358D" w:rsidRPr="00957BD5" w:rsidRDefault="0030358D" w:rsidP="0030358D">
            <w:pPr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6056D3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Kinugawa Rubber Industrial Co., Ltd.</w:t>
            </w:r>
          </w:p>
        </w:tc>
        <w:tc>
          <w:tcPr>
            <w:tcW w:w="162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6056D3" w:rsidRPr="00957BD5" w:rsidRDefault="00202832" w:rsidP="00202832">
            <w:pPr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</w:t>
            </w:r>
          </w:p>
        </w:tc>
      </w:tr>
      <w:tr w:rsidR="00310E51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9B2C54">
              <w:rPr>
                <w:rFonts w:ascii="Angsana New" w:hAnsi="Angsana New" w:cs="Angsana New"/>
                <w:sz w:val="30"/>
                <w:szCs w:val="30"/>
              </w:rPr>
              <w:t>Tepro</w:t>
            </w:r>
            <w:proofErr w:type="spellEnd"/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Inc. Co., Ltd.</w:t>
            </w:r>
          </w:p>
        </w:tc>
        <w:tc>
          <w:tcPr>
            <w:tcW w:w="162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53411F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53411F" w:rsidRPr="008E6764" w:rsidRDefault="0053411F" w:rsidP="0053411F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</w:rPr>
            </w:pPr>
            <w:r w:rsidRPr="008E6764">
              <w:rPr>
                <w:rFonts w:ascii="Angsana New" w:hAnsi="Angsana New" w:cs="Angsana New"/>
                <w:sz w:val="32"/>
                <w:szCs w:val="32"/>
              </w:rPr>
              <w:t xml:space="preserve">Kinugawa Rubber and </w:t>
            </w:r>
          </w:p>
          <w:p w:rsidR="0053411F" w:rsidRPr="008E6764" w:rsidRDefault="0053411F" w:rsidP="0053411F">
            <w:pPr>
              <w:spacing w:line="240" w:lineRule="auto"/>
              <w:ind w:right="20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8E6764">
              <w:rPr>
                <w:rFonts w:ascii="Angsana New" w:hAnsi="Angsana New" w:cs="Angsana New"/>
                <w:sz w:val="32"/>
                <w:szCs w:val="32"/>
              </w:rPr>
              <w:t>Plastic Wuhu Co., Ltd.</w:t>
            </w:r>
          </w:p>
        </w:tc>
        <w:tc>
          <w:tcPr>
            <w:tcW w:w="1620" w:type="dxa"/>
            <w:shd w:val="clear" w:color="auto" w:fill="auto"/>
          </w:tcPr>
          <w:p w:rsidR="0053411F" w:rsidRDefault="0053411F" w:rsidP="0053411F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3411F" w:rsidRPr="009B2C54" w:rsidRDefault="0053411F" w:rsidP="0053411F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  <w:shd w:val="clear" w:color="auto" w:fill="auto"/>
          </w:tcPr>
          <w:p w:rsidR="0053411F" w:rsidRDefault="0053411F" w:rsidP="0053411F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  <w:p w:rsidR="0053411F" w:rsidRPr="009B2C54" w:rsidRDefault="0053411F" w:rsidP="0053411F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</w:tbl>
    <w:p w:rsidR="00773B1F" w:rsidRPr="00EA0722" w:rsidRDefault="00773B1F" w:rsidP="0057326C">
      <w:pPr>
        <w:pStyle w:val="block"/>
        <w:spacing w:after="0" w:line="240" w:lineRule="auto"/>
        <w:ind w:left="540" w:right="20"/>
        <w:jc w:val="both"/>
        <w:rPr>
          <w:rFonts w:asciiTheme="majorBidi" w:hAnsiTheme="majorBidi" w:cstheme="majorBidi"/>
          <w:b/>
          <w:sz w:val="20"/>
          <w:lang w:bidi="th-TH"/>
        </w:rPr>
      </w:pPr>
    </w:p>
    <w:p w:rsidR="0053411F" w:rsidRPr="008B3A63" w:rsidRDefault="0053411F" w:rsidP="00534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957BD5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</w:t>
      </w:r>
      <w:r>
        <w:rPr>
          <w:rFonts w:ascii="Angsana New" w:hAnsi="Angsana New" w:cs="Angsana New"/>
          <w:b/>
          <w:sz w:val="30"/>
          <w:szCs w:val="30"/>
          <w:cs/>
        </w:rPr>
        <w:t>รายการ</w:t>
      </w:r>
      <w:r>
        <w:rPr>
          <w:rFonts w:ascii="Angsana New" w:hAnsi="Angsana New" w:cs="Angsana New" w:hint="cs"/>
          <w:b/>
          <w:sz w:val="30"/>
          <w:szCs w:val="30"/>
          <w:cs/>
        </w:rPr>
        <w:t>แต่ละประเภท</w:t>
      </w:r>
      <w:r>
        <w:rPr>
          <w:rFonts w:ascii="Angsana New" w:hAnsi="Angsana New" w:cs="Angsana New"/>
          <w:b/>
          <w:sz w:val="30"/>
          <w:szCs w:val="30"/>
          <w:cs/>
        </w:rPr>
        <w:t>อธิบาย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>ได้ดังต่อไปนี้</w:t>
      </w:r>
    </w:p>
    <w:p w:rsidR="0053411F" w:rsidRPr="00EA0722" w:rsidRDefault="0053411F" w:rsidP="0053411F">
      <w:pPr>
        <w:pStyle w:val="block"/>
        <w:spacing w:after="0" w:line="240" w:lineRule="auto"/>
        <w:ind w:left="540" w:right="20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4680"/>
      </w:tblGrid>
      <w:tr w:rsidR="0053411F" w:rsidRPr="00957BD5" w:rsidTr="0026275B">
        <w:trPr>
          <w:trHeight w:val="20"/>
        </w:trPr>
        <w:tc>
          <w:tcPr>
            <w:tcW w:w="4248" w:type="dxa"/>
            <w:shd w:val="clear" w:color="auto" w:fill="auto"/>
          </w:tcPr>
          <w:p w:rsidR="0053411F" w:rsidRPr="00957BD5" w:rsidRDefault="0053411F" w:rsidP="0026275B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680" w:type="dxa"/>
            <w:shd w:val="clear" w:color="auto" w:fill="auto"/>
          </w:tcPr>
          <w:p w:rsidR="0053411F" w:rsidRPr="00957BD5" w:rsidRDefault="0053411F" w:rsidP="0026275B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3411F" w:rsidRPr="00957BD5" w:rsidTr="0026275B">
        <w:trPr>
          <w:trHeight w:val="20"/>
        </w:trPr>
        <w:tc>
          <w:tcPr>
            <w:tcW w:w="4248" w:type="dxa"/>
            <w:shd w:val="clear" w:color="auto" w:fill="auto"/>
          </w:tcPr>
          <w:p w:rsidR="0053411F" w:rsidRPr="009B2C54" w:rsidRDefault="0053411F" w:rsidP="0026275B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680" w:type="dxa"/>
            <w:shd w:val="clear" w:color="auto" w:fill="auto"/>
          </w:tcPr>
          <w:p w:rsidR="0053411F" w:rsidRPr="001A2868" w:rsidRDefault="0053411F" w:rsidP="0026275B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53411F" w:rsidRPr="00957BD5" w:rsidTr="0026275B">
        <w:trPr>
          <w:trHeight w:val="20"/>
        </w:trPr>
        <w:tc>
          <w:tcPr>
            <w:tcW w:w="4248" w:type="dxa"/>
            <w:shd w:val="clear" w:color="auto" w:fill="auto"/>
          </w:tcPr>
          <w:p w:rsidR="0053411F" w:rsidRPr="009B2C54" w:rsidRDefault="0053411F" w:rsidP="0026275B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680" w:type="dxa"/>
            <w:shd w:val="clear" w:color="auto" w:fill="auto"/>
          </w:tcPr>
          <w:p w:rsidR="0053411F" w:rsidRPr="001A2868" w:rsidRDefault="0053411F" w:rsidP="0026275B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53411F" w:rsidRPr="00957BD5" w:rsidTr="0026275B">
        <w:trPr>
          <w:trHeight w:val="20"/>
        </w:trPr>
        <w:tc>
          <w:tcPr>
            <w:tcW w:w="4248" w:type="dxa"/>
            <w:shd w:val="clear" w:color="auto" w:fill="auto"/>
          </w:tcPr>
          <w:p w:rsidR="0053411F" w:rsidRPr="009B2C54" w:rsidRDefault="0053411F" w:rsidP="0026275B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680" w:type="dxa"/>
            <w:shd w:val="clear" w:color="auto" w:fill="auto"/>
          </w:tcPr>
          <w:p w:rsidR="0053411F" w:rsidRPr="001A2868" w:rsidRDefault="0053411F" w:rsidP="0026275B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าคา</w:t>
            </w: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ที่ตกลง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กันตามสัญญา</w:t>
            </w:r>
          </w:p>
        </w:tc>
      </w:tr>
      <w:tr w:rsidR="0053411F" w:rsidRPr="00957BD5" w:rsidTr="0026275B">
        <w:trPr>
          <w:trHeight w:val="20"/>
        </w:trPr>
        <w:tc>
          <w:tcPr>
            <w:tcW w:w="4248" w:type="dxa"/>
            <w:shd w:val="clear" w:color="auto" w:fill="auto"/>
          </w:tcPr>
          <w:p w:rsidR="0053411F" w:rsidRPr="009B2C54" w:rsidRDefault="0053411F" w:rsidP="0026275B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680" w:type="dxa"/>
            <w:shd w:val="clear" w:color="auto" w:fill="auto"/>
          </w:tcPr>
          <w:p w:rsidR="0053411F" w:rsidRPr="001A2868" w:rsidRDefault="0053411F" w:rsidP="0026275B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3411F" w:rsidRPr="00957BD5" w:rsidTr="0026275B">
        <w:trPr>
          <w:trHeight w:val="20"/>
        </w:trPr>
        <w:tc>
          <w:tcPr>
            <w:tcW w:w="4248" w:type="dxa"/>
            <w:shd w:val="clear" w:color="auto" w:fill="auto"/>
          </w:tcPr>
          <w:p w:rsidR="0053411F" w:rsidRPr="009B2C54" w:rsidRDefault="0053411F" w:rsidP="0026275B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4680" w:type="dxa"/>
            <w:shd w:val="clear" w:color="auto" w:fill="auto"/>
          </w:tcPr>
          <w:p w:rsidR="0053411F" w:rsidRPr="001A2868" w:rsidRDefault="0053411F" w:rsidP="0026275B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:rsidR="0026275B" w:rsidRPr="00EA0722" w:rsidRDefault="0026275B" w:rsidP="000215A2">
      <w:pPr>
        <w:pStyle w:val="block"/>
        <w:spacing w:after="0" w:line="240" w:lineRule="auto"/>
        <w:ind w:left="0" w:right="14"/>
        <w:jc w:val="thaiDistribute"/>
        <w:rPr>
          <w:rFonts w:asciiTheme="majorBidi" w:hAnsiTheme="majorBidi" w:cstheme="majorBidi"/>
          <w:b/>
          <w:sz w:val="20"/>
          <w:lang w:bidi="th-TH"/>
        </w:rPr>
      </w:pPr>
    </w:p>
    <w:p w:rsidR="00BB1382" w:rsidRPr="00526209" w:rsidRDefault="00BB1382" w:rsidP="0057326C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รายการที่สำคัญ</w:t>
      </w:r>
      <w:r w:rsidR="00CF57FB"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กับบุคคลหรือกิจการที่เกี่ยวข้องกัน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สำหรับแต่ละงวด</w:t>
      </w:r>
      <w:r w:rsidR="009840A4"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สามเดือน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สิ้นสุดวันที่</w:t>
      </w:r>
      <w:r w:rsidRPr="00957BD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="00872363">
        <w:rPr>
          <w:rFonts w:asciiTheme="majorBidi" w:hAnsiTheme="majorBidi" w:cstheme="majorBidi"/>
          <w:b/>
          <w:sz w:val="30"/>
          <w:szCs w:val="30"/>
          <w:cs/>
          <w:lang w:bidi="th-TH"/>
        </w:rPr>
        <w:t>31 มีนาคม</w:t>
      </w:r>
      <w:r w:rsidR="00576C27" w:rsidRPr="00957BD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สรุปได้ดังนี้</w:t>
      </w:r>
    </w:p>
    <w:p w:rsidR="00773B1F" w:rsidRPr="00EA0722" w:rsidRDefault="00773B1F" w:rsidP="0057326C">
      <w:pPr>
        <w:pStyle w:val="block"/>
        <w:spacing w:after="0" w:line="240" w:lineRule="auto"/>
        <w:ind w:left="547" w:right="14"/>
        <w:jc w:val="both"/>
        <w:rPr>
          <w:rFonts w:asciiTheme="majorBidi" w:hAnsiTheme="majorBidi" w:cstheme="majorBidi"/>
          <w:b/>
          <w:sz w:val="20"/>
          <w:lang w:bidi="th-TH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1"/>
        <w:gridCol w:w="293"/>
        <w:gridCol w:w="1092"/>
        <w:gridCol w:w="270"/>
        <w:gridCol w:w="1063"/>
        <w:gridCol w:w="244"/>
        <w:gridCol w:w="1076"/>
      </w:tblGrid>
      <w:tr w:rsidR="00773B1F" w:rsidRPr="00957BD5" w:rsidTr="00EA0722">
        <w:trPr>
          <w:tblHeader/>
        </w:trPr>
        <w:tc>
          <w:tcPr>
            <w:tcW w:w="2246" w:type="pct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shd w:val="clear" w:color="auto" w:fill="auto"/>
          </w:tcPr>
          <w:p w:rsidR="00773B1F" w:rsidRPr="00957BD5" w:rsidRDefault="00773B1F" w:rsidP="00573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1A7" w:rsidRPr="00957BD5" w:rsidTr="00EA0722">
        <w:trPr>
          <w:tblHeader/>
        </w:trPr>
        <w:tc>
          <w:tcPr>
            <w:tcW w:w="2246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3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1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8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541A7" w:rsidRPr="00957BD5" w:rsidRDefault="007A3612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3411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5D6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" w:type="pct"/>
            <w:shd w:val="clear" w:color="auto" w:fill="auto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A541A7" w:rsidRPr="00957BD5" w:rsidRDefault="007A3612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15D6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541A7" w:rsidRPr="00957BD5" w:rsidTr="00EA0722">
        <w:trPr>
          <w:tblHeader/>
        </w:trPr>
        <w:tc>
          <w:tcPr>
            <w:tcW w:w="2246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4" w:type="pct"/>
            <w:gridSpan w:val="7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41A7" w:rsidRPr="00957BD5" w:rsidTr="007A4BFA">
        <w:tc>
          <w:tcPr>
            <w:tcW w:w="2246" w:type="pct"/>
          </w:tcPr>
          <w:p w:rsidR="00A541A7" w:rsidRPr="00957BD5" w:rsidRDefault="00A541A7" w:rsidP="00A5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73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A541A7" w:rsidRPr="00957BD5" w:rsidRDefault="00A541A7" w:rsidP="00A54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275B" w:rsidRPr="00957BD5" w:rsidTr="007A4BFA">
        <w:tc>
          <w:tcPr>
            <w:tcW w:w="2246" w:type="pct"/>
          </w:tcPr>
          <w:p w:rsidR="0026275B" w:rsidRPr="00957BD5" w:rsidRDefault="0026275B" w:rsidP="002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3" w:type="pct"/>
          </w:tcPr>
          <w:p w:rsidR="0026275B" w:rsidRPr="00957BD5" w:rsidRDefault="00705F89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8,072</w:t>
            </w:r>
          </w:p>
        </w:tc>
        <w:tc>
          <w:tcPr>
            <w:tcW w:w="158" w:type="pct"/>
          </w:tcPr>
          <w:p w:rsidR="0026275B" w:rsidRPr="00957BD5" w:rsidRDefault="0026275B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26275B" w:rsidRPr="00957BD5" w:rsidRDefault="0026275B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7,738</w:t>
            </w:r>
          </w:p>
        </w:tc>
        <w:tc>
          <w:tcPr>
            <w:tcW w:w="146" w:type="pct"/>
          </w:tcPr>
          <w:p w:rsidR="0026275B" w:rsidRPr="00957BD5" w:rsidRDefault="0026275B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26275B" w:rsidRPr="00957BD5" w:rsidRDefault="00705F89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8,072</w:t>
            </w:r>
          </w:p>
        </w:tc>
        <w:tc>
          <w:tcPr>
            <w:tcW w:w="132" w:type="pct"/>
          </w:tcPr>
          <w:p w:rsidR="0026275B" w:rsidRPr="00957BD5" w:rsidRDefault="0026275B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26275B" w:rsidRPr="00957BD5" w:rsidRDefault="0026275B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7,738</w:t>
            </w:r>
          </w:p>
        </w:tc>
      </w:tr>
      <w:tr w:rsidR="0026275B" w:rsidRPr="00957BD5" w:rsidTr="007A4BFA">
        <w:tc>
          <w:tcPr>
            <w:tcW w:w="2246" w:type="pct"/>
          </w:tcPr>
          <w:p w:rsidR="0026275B" w:rsidRPr="00957BD5" w:rsidRDefault="0026275B" w:rsidP="002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</w:tcPr>
          <w:p w:rsidR="0026275B" w:rsidRPr="00957BD5" w:rsidRDefault="00705F89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7,094</w:t>
            </w:r>
          </w:p>
        </w:tc>
        <w:tc>
          <w:tcPr>
            <w:tcW w:w="158" w:type="pct"/>
          </w:tcPr>
          <w:p w:rsidR="0026275B" w:rsidRPr="00957BD5" w:rsidRDefault="0026275B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26275B" w:rsidRPr="00957BD5" w:rsidRDefault="0026275B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  <w:tc>
          <w:tcPr>
            <w:tcW w:w="146" w:type="pct"/>
          </w:tcPr>
          <w:p w:rsidR="0026275B" w:rsidRPr="00957BD5" w:rsidRDefault="0026275B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26275B" w:rsidRPr="00957BD5" w:rsidRDefault="00705F89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7,094</w:t>
            </w:r>
          </w:p>
        </w:tc>
        <w:tc>
          <w:tcPr>
            <w:tcW w:w="132" w:type="pct"/>
          </w:tcPr>
          <w:p w:rsidR="0026275B" w:rsidRPr="00957BD5" w:rsidRDefault="0026275B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26275B" w:rsidRPr="00957BD5" w:rsidRDefault="0026275B" w:rsidP="002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</w:tr>
      <w:tr w:rsidR="00705F89" w:rsidRPr="00957BD5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F89" w:rsidRPr="00957BD5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F89" w:rsidRPr="00796046" w:rsidTr="007A4BFA">
        <w:tc>
          <w:tcPr>
            <w:tcW w:w="2246" w:type="pct"/>
          </w:tcPr>
          <w:p w:rsidR="00705F89" w:rsidRPr="00476F9B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3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92"/>
              </w:tabs>
              <w:spacing w:after="0" w:line="240" w:lineRule="auto"/>
              <w:ind w:left="-10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1,282</w:t>
            </w: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92"/>
              </w:tabs>
              <w:spacing w:after="0" w:line="240" w:lineRule="auto"/>
              <w:ind w:left="-10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1,282</w:t>
            </w:r>
          </w:p>
        </w:tc>
      </w:tr>
      <w:tr w:rsidR="00705F89" w:rsidRPr="00796046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3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</w:tr>
      <w:tr w:rsidR="00705F89" w:rsidRPr="00957BD5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19,491</w:t>
            </w: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15,948</w:t>
            </w:r>
          </w:p>
        </w:tc>
      </w:tr>
      <w:tr w:rsidR="00705F89" w:rsidRPr="00957BD5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C02F08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2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2C2C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705F89" w:rsidRPr="00957BD5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F89" w:rsidRPr="00957BD5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F89" w:rsidRPr="00957BD5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30,211</w:t>
            </w: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27,020</w:t>
            </w: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29,955</w:t>
            </w: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26,734</w:t>
            </w:r>
          </w:p>
        </w:tc>
      </w:tr>
      <w:tr w:rsidR="00705F89" w:rsidRPr="00957BD5" w:rsidTr="007A4BFA">
        <w:tc>
          <w:tcPr>
            <w:tcW w:w="2246" w:type="pct"/>
          </w:tcPr>
          <w:p w:rsidR="00705F89" w:rsidRPr="00476F9B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3,934</w:t>
            </w: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3,957</w:t>
            </w: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3,934</w:t>
            </w: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3,957</w:t>
            </w:r>
          </w:p>
        </w:tc>
      </w:tr>
      <w:tr w:rsidR="00705F89" w:rsidRPr="00957BD5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</w:tr>
      <w:tr w:rsidR="00705F89" w:rsidRPr="00957BD5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2,666</w:t>
            </w: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2,666</w:t>
            </w: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</w:tr>
      <w:tr w:rsidR="00705F89" w:rsidRPr="00957BD5" w:rsidTr="007A4BFA">
        <w:tc>
          <w:tcPr>
            <w:tcW w:w="2246" w:type="pct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F89" w:rsidRPr="00957BD5" w:rsidTr="007A4BFA">
        <w:tc>
          <w:tcPr>
            <w:tcW w:w="2246" w:type="pct"/>
          </w:tcPr>
          <w:p w:rsidR="00705F89" w:rsidRPr="00CF2A77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F89" w:rsidRPr="00957BD5" w:rsidTr="007A4BFA">
        <w:tc>
          <w:tcPr>
            <w:tcW w:w="2246" w:type="pct"/>
          </w:tcPr>
          <w:p w:rsidR="00705F89" w:rsidRPr="002F2437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F89" w:rsidRPr="005E3D84" w:rsidTr="0026275B">
        <w:tc>
          <w:tcPr>
            <w:tcW w:w="2246" w:type="pct"/>
          </w:tcPr>
          <w:p w:rsidR="00705F89" w:rsidRPr="00957BD5" w:rsidRDefault="00705F89" w:rsidP="00705F89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73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4,551</w:t>
            </w: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4,490</w:t>
            </w: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3,171</w:t>
            </w: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3,149</w:t>
            </w:r>
          </w:p>
        </w:tc>
      </w:tr>
      <w:tr w:rsidR="00705F89" w:rsidRPr="00957BD5" w:rsidTr="00B50B91">
        <w:tc>
          <w:tcPr>
            <w:tcW w:w="2246" w:type="pct"/>
          </w:tcPr>
          <w:p w:rsidR="00705F89" w:rsidRPr="00957BD5" w:rsidRDefault="00705F89" w:rsidP="00705F89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58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2" w:type="pct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705F89" w:rsidRPr="00957BD5" w:rsidTr="00B50B91">
        <w:tc>
          <w:tcPr>
            <w:tcW w:w="2246" w:type="pct"/>
          </w:tcPr>
          <w:p w:rsidR="00705F89" w:rsidRPr="002F2437" w:rsidRDefault="00705F89" w:rsidP="00705F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705F89" w:rsidRPr="009A3B7C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4,637</w:t>
            </w:r>
          </w:p>
        </w:tc>
        <w:tc>
          <w:tcPr>
            <w:tcW w:w="158" w:type="pct"/>
          </w:tcPr>
          <w:p w:rsidR="00705F89" w:rsidRPr="007A4BFA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705F89" w:rsidRPr="009A3B7C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</w:t>
            </w:r>
          </w:p>
        </w:tc>
        <w:tc>
          <w:tcPr>
            <w:tcW w:w="146" w:type="pct"/>
          </w:tcPr>
          <w:p w:rsidR="00705F89" w:rsidRPr="009A3B7C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705F89" w:rsidRPr="009A3B7C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3,257</w:t>
            </w:r>
          </w:p>
        </w:tc>
        <w:tc>
          <w:tcPr>
            <w:tcW w:w="132" w:type="pct"/>
          </w:tcPr>
          <w:p w:rsidR="00705F89" w:rsidRPr="009A3B7C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705F89" w:rsidRPr="009A3B7C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3,212</w:t>
            </w:r>
          </w:p>
        </w:tc>
      </w:tr>
    </w:tbl>
    <w:p w:rsidR="00B72281" w:rsidRDefault="00B72281" w:rsidP="0066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EA0722" w:rsidRDefault="00EA0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16390" w:rsidRPr="00957BD5" w:rsidRDefault="0051639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lastRenderedPageBreak/>
        <w:t>ยอ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957BD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1437">
        <w:rPr>
          <w:rFonts w:asciiTheme="majorBidi" w:hAnsiTheme="majorBidi" w:cstheme="majorBidi"/>
          <w:sz w:val="30"/>
          <w:szCs w:val="30"/>
        </w:rPr>
        <w:t>31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315D67">
        <w:rPr>
          <w:rFonts w:asciiTheme="majorBidi" w:hAnsiTheme="majorBidi" w:cstheme="majorBidi"/>
          <w:sz w:val="30"/>
          <w:szCs w:val="30"/>
        </w:rPr>
        <w:t>2562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51437">
        <w:rPr>
          <w:rFonts w:asciiTheme="majorBidi" w:hAnsiTheme="majorBidi" w:cstheme="majorBidi"/>
          <w:sz w:val="30"/>
          <w:szCs w:val="30"/>
        </w:rPr>
        <w:t>31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5D67">
        <w:rPr>
          <w:rFonts w:asciiTheme="majorBidi" w:hAnsiTheme="majorBidi" w:cstheme="majorBidi"/>
          <w:sz w:val="30"/>
          <w:szCs w:val="30"/>
        </w:rPr>
        <w:t>2561</w:t>
      </w:r>
      <w:r w:rsidR="00576C27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E143E" w:rsidRPr="00957BD5" w:rsidRDefault="00641355" w:rsidP="0057326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5767A5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67A5" w:rsidRPr="00957BD5" w:rsidTr="005767A5">
        <w:tc>
          <w:tcPr>
            <w:tcW w:w="226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5767A5">
        <w:tc>
          <w:tcPr>
            <w:tcW w:w="226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767A5" w:rsidRPr="00957BD5" w:rsidTr="005767A5">
        <w:tc>
          <w:tcPr>
            <w:tcW w:w="226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A5" w:rsidRPr="00957BD5" w:rsidTr="005767A5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0C9D" w:rsidRPr="00957BD5" w:rsidTr="005767A5">
        <w:tc>
          <w:tcPr>
            <w:tcW w:w="2267" w:type="pct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Kinugawa Rubber  Industrial  Co., Ltd.</w:t>
            </w:r>
          </w:p>
        </w:tc>
        <w:tc>
          <w:tcPr>
            <w:tcW w:w="577" w:type="pct"/>
          </w:tcPr>
          <w:p w:rsidR="00EF0C9D" w:rsidRPr="00957BD5" w:rsidRDefault="0092427B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</w:t>
            </w:r>
            <w:r w:rsidR="0024070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2,460</w:t>
            </w:r>
          </w:p>
        </w:tc>
        <w:tc>
          <w:tcPr>
            <w:tcW w:w="144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EF0C9D" w:rsidRPr="00957BD5" w:rsidRDefault="0092427B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</w:t>
            </w:r>
            <w:r w:rsidR="0024070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2,460</w:t>
            </w:r>
          </w:p>
        </w:tc>
      </w:tr>
      <w:tr w:rsidR="00EF0C9D" w:rsidRPr="00957BD5" w:rsidTr="005767A5">
        <w:tc>
          <w:tcPr>
            <w:tcW w:w="2267" w:type="pct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C9D" w:rsidRPr="00957BD5" w:rsidTr="005767A5">
        <w:trPr>
          <w:trHeight w:hRule="exact" w:val="479"/>
        </w:trPr>
        <w:tc>
          <w:tcPr>
            <w:tcW w:w="2267" w:type="pct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  <w:tc>
          <w:tcPr>
            <w:tcW w:w="577" w:type="pct"/>
          </w:tcPr>
          <w:p w:rsidR="00EF0C9D" w:rsidRPr="0021444F" w:rsidRDefault="0092427B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24,273</w:t>
            </w:r>
          </w:p>
        </w:tc>
        <w:tc>
          <w:tcPr>
            <w:tcW w:w="144" w:type="pct"/>
            <w:gridSpan w:val="2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EF0C9D" w:rsidRPr="00CC1032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</w:pPr>
            <w:r w:rsidRPr="00575524">
              <w:rPr>
                <w:rFonts w:ascii="Angsana New" w:hAnsi="Angsana New" w:cs="Angsana New"/>
                <w:sz w:val="30"/>
                <w:szCs w:val="30"/>
              </w:rPr>
              <w:t>24,</w:t>
            </w:r>
            <w:r>
              <w:rPr>
                <w:rFonts w:ascii="Angsana New" w:hAnsi="Angsana New" w:cs="Angsana New"/>
                <w:sz w:val="30"/>
                <w:szCs w:val="30"/>
              </w:rPr>
              <w:t>866</w:t>
            </w:r>
          </w:p>
        </w:tc>
        <w:tc>
          <w:tcPr>
            <w:tcW w:w="144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EF0C9D" w:rsidRPr="00957BD5" w:rsidRDefault="0092427B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24,097</w:t>
            </w:r>
          </w:p>
        </w:tc>
        <w:tc>
          <w:tcPr>
            <w:tcW w:w="146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EF0C9D" w:rsidRPr="00565D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24,621</w:t>
            </w:r>
          </w:p>
        </w:tc>
      </w:tr>
      <w:tr w:rsidR="00EF0C9D" w:rsidRPr="00957BD5" w:rsidTr="00315D67">
        <w:tc>
          <w:tcPr>
            <w:tcW w:w="2267" w:type="pct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EF0C9D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C9D" w:rsidRPr="00957BD5" w:rsidTr="00315D67">
        <w:tc>
          <w:tcPr>
            <w:tcW w:w="2267" w:type="pct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>Tepro</w:t>
            </w:r>
            <w:proofErr w:type="spellEnd"/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Inc. Co., </w:t>
            </w: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Ltd</w:t>
            </w:r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</w:p>
        </w:tc>
        <w:tc>
          <w:tcPr>
            <w:tcW w:w="577" w:type="pct"/>
          </w:tcPr>
          <w:p w:rsidR="00EF0C9D" w:rsidRP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427B">
              <w:rPr>
                <w:rFonts w:ascii="Angsana New" w:hAnsi="Angsana New" w:cs="Angsana New"/>
                <w:sz w:val="30"/>
                <w:szCs w:val="30"/>
              </w:rPr>
              <w:t>122</w:t>
            </w:r>
          </w:p>
        </w:tc>
        <w:tc>
          <w:tcPr>
            <w:tcW w:w="144" w:type="pct"/>
            <w:gridSpan w:val="2"/>
          </w:tcPr>
          <w:p w:rsidR="00EF0C9D" w:rsidRPr="0092427B" w:rsidRDefault="00EF0C9D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EF0C9D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287</w:t>
            </w:r>
          </w:p>
        </w:tc>
        <w:tc>
          <w:tcPr>
            <w:tcW w:w="144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EF0C9D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46" w:type="pct"/>
          </w:tcPr>
          <w:p w:rsidR="00EF0C9D" w:rsidRPr="00957BD5" w:rsidRDefault="00EF0C9D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EF0C9D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287</w:t>
            </w:r>
          </w:p>
        </w:tc>
      </w:tr>
      <w:tr w:rsidR="00EF0C9D" w:rsidRPr="00957BD5" w:rsidTr="00315D67">
        <w:tc>
          <w:tcPr>
            <w:tcW w:w="2267" w:type="pct"/>
          </w:tcPr>
          <w:p w:rsidR="00EF0C9D" w:rsidRPr="001858CC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58CC">
              <w:rPr>
                <w:rFonts w:ascii="Angsana New" w:hAnsi="Angsana New" w:cs="Angsana New"/>
                <w:sz w:val="30"/>
                <w:szCs w:val="30"/>
              </w:rPr>
              <w:t xml:space="preserve">Kinugawa Rubber and </w:t>
            </w:r>
          </w:p>
          <w:p w:rsidR="00EF0C9D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="Times New Roman" w:hAnsi="Times New Roman"/>
                <w:sz w:val="22"/>
                <w:szCs w:val="22"/>
              </w:rPr>
            </w:pPr>
            <w:r w:rsidRPr="001858CC">
              <w:rPr>
                <w:rFonts w:ascii="Angsana New" w:hAnsi="Angsana New" w:cs="Angsana New"/>
                <w:sz w:val="30"/>
                <w:szCs w:val="30"/>
              </w:rPr>
              <w:t>Plastic Wuhu Co., Ltd.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EF0C9D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EF0C9D" w:rsidRDefault="00240703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144" w:type="pct"/>
            <w:gridSpan w:val="2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EF0C9D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EF0C9D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44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EF0C9D" w:rsidRPr="0092427B" w:rsidRDefault="00240703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146" w:type="pct"/>
          </w:tcPr>
          <w:p w:rsidR="00EF0C9D" w:rsidRPr="0092427B" w:rsidRDefault="00EF0C9D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EF0C9D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EF0C9D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EF0C9D" w:rsidRPr="00957BD5" w:rsidTr="005767A5">
        <w:tc>
          <w:tcPr>
            <w:tcW w:w="2267" w:type="pct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EF0C9D" w:rsidRPr="00957BD5" w:rsidRDefault="0092427B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29,405</w:t>
            </w:r>
          </w:p>
        </w:tc>
        <w:tc>
          <w:tcPr>
            <w:tcW w:w="144" w:type="pct"/>
            <w:gridSpan w:val="2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27,743</w:t>
            </w:r>
          </w:p>
        </w:tc>
        <w:tc>
          <w:tcPr>
            <w:tcW w:w="144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EF0C9D" w:rsidRPr="00957BD5" w:rsidRDefault="0092427B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29,229</w:t>
            </w:r>
          </w:p>
        </w:tc>
        <w:tc>
          <w:tcPr>
            <w:tcW w:w="146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27,498</w:t>
            </w:r>
          </w:p>
        </w:tc>
      </w:tr>
    </w:tbl>
    <w:p w:rsidR="00ED6991" w:rsidRDefault="00ED6991" w:rsidP="00B7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EF0C9D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67A5" w:rsidRPr="00957BD5" w:rsidTr="00EF0C9D">
        <w:tc>
          <w:tcPr>
            <w:tcW w:w="226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EA0722">
        <w:tc>
          <w:tcPr>
            <w:tcW w:w="226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767A5" w:rsidRPr="00957BD5" w:rsidTr="00315D67">
        <w:tc>
          <w:tcPr>
            <w:tcW w:w="226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A5" w:rsidRPr="00957BD5" w:rsidTr="00EA0722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427B" w:rsidRPr="00957BD5" w:rsidTr="00EA0722">
        <w:tc>
          <w:tcPr>
            <w:tcW w:w="2267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ซีจีไอ เมททัล อินดัสเตรียล จำกัด</w:t>
            </w:r>
          </w:p>
        </w:tc>
        <w:tc>
          <w:tcPr>
            <w:tcW w:w="57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2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2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</w:tr>
      <w:tr w:rsidR="0092427B" w:rsidRPr="00957BD5" w:rsidTr="00EF0C9D">
        <w:tc>
          <w:tcPr>
            <w:tcW w:w="2267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ยูชอน ไพพ์ (ไทยแลนด์) จำกัด</w:t>
            </w:r>
          </w:p>
        </w:tc>
        <w:tc>
          <w:tcPr>
            <w:tcW w:w="57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2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2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1,299</w:t>
            </w: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1,520</w:t>
            </w:r>
          </w:p>
        </w:tc>
      </w:tr>
      <w:tr w:rsidR="0092427B" w:rsidRPr="00957BD5" w:rsidTr="00EF0C9D">
        <w:tc>
          <w:tcPr>
            <w:tcW w:w="2267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427B" w:rsidRPr="00957BD5" w:rsidTr="00EF0C9D">
        <w:tc>
          <w:tcPr>
            <w:tcW w:w="2267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4,801</w:t>
            </w:r>
          </w:p>
        </w:tc>
        <w:tc>
          <w:tcPr>
            <w:tcW w:w="144" w:type="pct"/>
            <w:gridSpan w:val="2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5,055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4,758</w:t>
            </w: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5,015</w:t>
            </w:r>
          </w:p>
        </w:tc>
      </w:tr>
      <w:tr w:rsidR="0092427B" w:rsidRPr="00957BD5" w:rsidTr="00EF0C9D">
        <w:tc>
          <w:tcPr>
            <w:tcW w:w="2267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4,801</w:t>
            </w:r>
          </w:p>
        </w:tc>
        <w:tc>
          <w:tcPr>
            <w:tcW w:w="144" w:type="pct"/>
            <w:gridSpan w:val="2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5,055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957BD5" w:rsidRDefault="00513385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6,320</w:t>
            </w: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6,797</w:t>
            </w:r>
          </w:p>
        </w:tc>
      </w:tr>
    </w:tbl>
    <w:p w:rsidR="00315D67" w:rsidRDefault="00315D67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4C4329" w:rsidRDefault="004C43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EA0722" w:rsidRDefault="00EA0722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EA0722" w:rsidRDefault="00EA0722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EA0722" w:rsidRDefault="00EA0722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EA0722" w:rsidRDefault="00EA0722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EA0722" w:rsidRPr="00994ECF" w:rsidRDefault="00EA0722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EF0C9D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021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lastRenderedPageBreak/>
              <w:br w:type="page"/>
            </w:r>
            <w:r w:rsidRPr="00957B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67A5" w:rsidRPr="00957BD5" w:rsidTr="00EF0C9D">
        <w:tc>
          <w:tcPr>
            <w:tcW w:w="226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EF0C9D">
        <w:tc>
          <w:tcPr>
            <w:tcW w:w="2267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767A5" w:rsidRPr="00957BD5" w:rsidTr="000A2FC1">
        <w:tc>
          <w:tcPr>
            <w:tcW w:w="226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A5" w:rsidRPr="00957BD5" w:rsidTr="000A2FC1">
        <w:tc>
          <w:tcPr>
            <w:tcW w:w="2267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0C9D" w:rsidRPr="00957BD5" w:rsidTr="000A2FC1">
        <w:tc>
          <w:tcPr>
            <w:tcW w:w="2267" w:type="pct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Kinugawa Rubber  Industrial  Co., Ltd.</w:t>
            </w:r>
          </w:p>
        </w:tc>
        <w:tc>
          <w:tcPr>
            <w:tcW w:w="577" w:type="pct"/>
          </w:tcPr>
          <w:p w:rsidR="00EF0C9D" w:rsidRPr="00957BD5" w:rsidRDefault="0092427B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10,770</w:t>
            </w:r>
          </w:p>
        </w:tc>
        <w:tc>
          <w:tcPr>
            <w:tcW w:w="144" w:type="pct"/>
            <w:gridSpan w:val="2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EF0C9D" w:rsidRPr="002A7CAF" w:rsidRDefault="00EF0C9D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5,202</w:t>
            </w:r>
          </w:p>
        </w:tc>
        <w:tc>
          <w:tcPr>
            <w:tcW w:w="144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EF0C9D" w:rsidRPr="00957BD5" w:rsidRDefault="0092427B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10,770</w:t>
            </w:r>
          </w:p>
        </w:tc>
        <w:tc>
          <w:tcPr>
            <w:tcW w:w="146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5,202</w:t>
            </w:r>
          </w:p>
        </w:tc>
      </w:tr>
      <w:tr w:rsidR="00EF0C9D" w:rsidRPr="00957BD5" w:rsidTr="00EF0C9D">
        <w:tc>
          <w:tcPr>
            <w:tcW w:w="2267" w:type="pct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EF0C9D" w:rsidRPr="002A7CAF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427B" w:rsidRPr="00957BD5" w:rsidTr="00EF0C9D">
        <w:tc>
          <w:tcPr>
            <w:tcW w:w="2267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ซีจีไอ เมททัล อินดัสเตรียล จำกัด</w:t>
            </w:r>
          </w:p>
        </w:tc>
        <w:tc>
          <w:tcPr>
            <w:tcW w:w="57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6,292</w:t>
            </w: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5,111</w:t>
            </w:r>
          </w:p>
        </w:tc>
      </w:tr>
      <w:tr w:rsidR="0092427B" w:rsidRPr="00957BD5" w:rsidTr="00EF0C9D">
        <w:tc>
          <w:tcPr>
            <w:tcW w:w="2267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ยูชอน ไพพ์ (ไทยแลนด์) จำกัด</w:t>
            </w:r>
          </w:p>
        </w:tc>
        <w:tc>
          <w:tcPr>
            <w:tcW w:w="57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14,647</w:t>
            </w: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13,920</w:t>
            </w:r>
          </w:p>
        </w:tc>
      </w:tr>
      <w:tr w:rsidR="0092427B" w:rsidRPr="00957BD5" w:rsidTr="00EF0C9D">
        <w:tc>
          <w:tcPr>
            <w:tcW w:w="2267" w:type="pct"/>
          </w:tcPr>
          <w:p w:rsidR="0092427B" w:rsidRPr="002A7CAF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427B" w:rsidRPr="00957BD5" w:rsidTr="00EF0C9D">
        <w:tc>
          <w:tcPr>
            <w:tcW w:w="2267" w:type="pct"/>
          </w:tcPr>
          <w:p w:rsidR="0092427B" w:rsidRPr="002A7CAF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2427B" w:rsidRPr="00957BD5" w:rsidTr="00EF0C9D">
        <w:tc>
          <w:tcPr>
            <w:tcW w:w="2267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2427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10,770</w:t>
            </w:r>
          </w:p>
        </w:tc>
        <w:tc>
          <w:tcPr>
            <w:tcW w:w="144" w:type="pct"/>
            <w:gridSpan w:val="2"/>
          </w:tcPr>
          <w:p w:rsidR="0092427B" w:rsidRP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5,204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31,709</w:t>
            </w:r>
          </w:p>
        </w:tc>
        <w:tc>
          <w:tcPr>
            <w:tcW w:w="146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24,235</w:t>
            </w:r>
          </w:p>
        </w:tc>
      </w:tr>
    </w:tbl>
    <w:p w:rsidR="004C4329" w:rsidRPr="00E512DD" w:rsidRDefault="004C4329">
      <w:pPr>
        <w:rPr>
          <w:rFonts w:asciiTheme="majorBidi" w:hAnsiTheme="majorBidi" w:cstheme="majorBidi"/>
          <w:sz w:val="20"/>
          <w:szCs w:val="20"/>
        </w:rPr>
      </w:pPr>
    </w:p>
    <w:p w:rsidR="00315D67" w:rsidRDefault="00315D6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95"/>
        <w:gridCol w:w="270"/>
        <w:gridCol w:w="1088"/>
        <w:gridCol w:w="270"/>
        <w:gridCol w:w="1054"/>
        <w:gridCol w:w="246"/>
        <w:gridCol w:w="1101"/>
      </w:tblGrid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8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1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767A5" w:rsidRPr="00957BD5" w:rsidTr="00957BD5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7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5767A5" w:rsidRPr="00957BD5" w:rsidRDefault="005767A5" w:rsidP="005767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427B" w:rsidRPr="00957BD5" w:rsidTr="001F1777">
        <w:tc>
          <w:tcPr>
            <w:tcW w:w="2268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ยูชอน ไพพ์ (ไทยแลนด์) จำกัด</w:t>
            </w:r>
          </w:p>
        </w:tc>
        <w:tc>
          <w:tcPr>
            <w:tcW w:w="584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92427B" w:rsidRPr="0092427B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427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31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</w:tr>
      <w:tr w:rsidR="0092427B" w:rsidRPr="00957BD5" w:rsidTr="001F1777">
        <w:tc>
          <w:tcPr>
            <w:tcW w:w="2268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427B" w:rsidRPr="00957BD5" w:rsidTr="001F1777">
        <w:tc>
          <w:tcPr>
            <w:tcW w:w="2268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2,713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31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2,713</w:t>
            </w:r>
          </w:p>
        </w:tc>
      </w:tr>
      <w:tr w:rsidR="0092427B" w:rsidRPr="00957BD5" w:rsidTr="001F1777">
        <w:tc>
          <w:tcPr>
            <w:tcW w:w="2268" w:type="pct"/>
          </w:tcPr>
          <w:p w:rsidR="0092427B" w:rsidRPr="00957BD5" w:rsidRDefault="0092427B" w:rsidP="0092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2,667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2,713</w:t>
            </w:r>
          </w:p>
        </w:tc>
        <w:tc>
          <w:tcPr>
            <w:tcW w:w="144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2,91</w:t>
            </w:r>
            <w:r w:rsidR="0051338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:rsidR="0092427B" w:rsidRPr="00957BD5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92427B" w:rsidRPr="002A7CAF" w:rsidRDefault="0092427B" w:rsidP="00924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3,074</w:t>
            </w:r>
          </w:p>
        </w:tc>
      </w:tr>
    </w:tbl>
    <w:p w:rsidR="00EF0C9D" w:rsidRPr="00957BD5" w:rsidRDefault="00EF0C9D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EA0722" w:rsidRDefault="00EA0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:rsidR="00FD5E49" w:rsidRPr="00957BD5" w:rsidRDefault="001E1A63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</w:rPr>
        <w:lastRenderedPageBreak/>
        <w:t>4</w:t>
      </w:r>
      <w:r w:rsidR="0084559F" w:rsidRPr="00957BD5">
        <w:rPr>
          <w:rFonts w:asciiTheme="majorBidi" w:hAnsiTheme="majorBidi" w:cstheme="majorBidi"/>
          <w:bCs/>
          <w:sz w:val="30"/>
          <w:szCs w:val="30"/>
          <w:cs/>
        </w:rPr>
        <w:tab/>
        <w:t>ลูกหนี้การค</w:t>
      </w:r>
      <w:r w:rsidR="00AA3BF1">
        <w:rPr>
          <w:rFonts w:asciiTheme="majorBidi" w:hAnsiTheme="majorBidi" w:cstheme="majorBidi" w:hint="cs"/>
          <w:bCs/>
          <w:sz w:val="30"/>
          <w:szCs w:val="30"/>
          <w:cs/>
        </w:rPr>
        <w:t>้า</w:t>
      </w:r>
    </w:p>
    <w:p w:rsidR="00F71AE4" w:rsidRPr="00957BD5" w:rsidRDefault="00F71AE4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5767A5" w:rsidRPr="00957BD5" w:rsidTr="00957BD5">
        <w:tc>
          <w:tcPr>
            <w:tcW w:w="333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7A5" w:rsidRPr="00957BD5" w:rsidTr="00957BD5">
        <w:tc>
          <w:tcPr>
            <w:tcW w:w="333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957BD5">
        <w:tc>
          <w:tcPr>
            <w:tcW w:w="333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315D67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767A5" w:rsidRPr="00957BD5" w:rsidTr="00957BD5">
        <w:tc>
          <w:tcPr>
            <w:tcW w:w="333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C9D" w:rsidRPr="00957BD5" w:rsidTr="00957BD5">
        <w:tc>
          <w:tcPr>
            <w:tcW w:w="3330" w:type="dxa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EF0C9D" w:rsidRPr="00957BD5" w:rsidRDefault="00705F89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29,405</w:t>
            </w:r>
          </w:p>
        </w:tc>
        <w:tc>
          <w:tcPr>
            <w:tcW w:w="27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F0C9D" w:rsidRPr="002A7CAF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27,743</w:t>
            </w:r>
          </w:p>
        </w:tc>
        <w:tc>
          <w:tcPr>
            <w:tcW w:w="27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F0C9D" w:rsidRPr="00F11C83" w:rsidRDefault="00513385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29,229</w:t>
            </w:r>
          </w:p>
        </w:tc>
        <w:tc>
          <w:tcPr>
            <w:tcW w:w="27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F0C9D" w:rsidRPr="002A7CAF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27,498</w:t>
            </w:r>
          </w:p>
        </w:tc>
      </w:tr>
      <w:tr w:rsidR="00EF0C9D" w:rsidRPr="00957BD5" w:rsidTr="00957BD5">
        <w:tc>
          <w:tcPr>
            <w:tcW w:w="3330" w:type="dxa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F0C9D" w:rsidRPr="00957BD5" w:rsidRDefault="00E97484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82,266</w:t>
            </w:r>
          </w:p>
        </w:tc>
        <w:tc>
          <w:tcPr>
            <w:tcW w:w="27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F0C9D" w:rsidRPr="002A7CAF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74,772</w:t>
            </w:r>
          </w:p>
        </w:tc>
        <w:tc>
          <w:tcPr>
            <w:tcW w:w="27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F0C9D" w:rsidRPr="00F11C83" w:rsidRDefault="00513385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65,629</w:t>
            </w:r>
          </w:p>
        </w:tc>
        <w:tc>
          <w:tcPr>
            <w:tcW w:w="27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F0C9D" w:rsidRPr="002A7CAF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63,928</w:t>
            </w:r>
          </w:p>
        </w:tc>
      </w:tr>
      <w:tr w:rsidR="00EF0C9D" w:rsidRPr="00957BD5" w:rsidTr="00957BD5">
        <w:tc>
          <w:tcPr>
            <w:tcW w:w="3330" w:type="dxa"/>
          </w:tcPr>
          <w:p w:rsidR="00EF0C9D" w:rsidRPr="00957BD5" w:rsidRDefault="00EF0C9D" w:rsidP="00EF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F0C9D" w:rsidRPr="00957BD5" w:rsidRDefault="00E97484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111,671</w:t>
            </w:r>
          </w:p>
        </w:tc>
        <w:tc>
          <w:tcPr>
            <w:tcW w:w="27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F0C9D" w:rsidRPr="002A7CAF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102,515</w:t>
            </w:r>
          </w:p>
        </w:tc>
        <w:tc>
          <w:tcPr>
            <w:tcW w:w="27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F0C9D" w:rsidRPr="00957BD5" w:rsidRDefault="00513385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94,858</w:t>
            </w:r>
          </w:p>
        </w:tc>
        <w:tc>
          <w:tcPr>
            <w:tcW w:w="270" w:type="dxa"/>
          </w:tcPr>
          <w:p w:rsidR="00EF0C9D" w:rsidRPr="00957BD5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F0C9D" w:rsidRPr="002A7CAF" w:rsidRDefault="00EF0C9D" w:rsidP="00E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91,426</w:t>
            </w:r>
          </w:p>
        </w:tc>
      </w:tr>
      <w:tr w:rsidR="00705F89" w:rsidRPr="00957BD5" w:rsidTr="00957BD5">
        <w:tc>
          <w:tcPr>
            <w:tcW w:w="333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5F89" w:rsidRPr="00F611AC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5F89" w:rsidRPr="00F611AC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5F89" w:rsidRPr="00F611AC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5F89" w:rsidRPr="00F611AC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</w:tr>
      <w:tr w:rsidR="00705F89" w:rsidRPr="00957BD5" w:rsidTr="00957BD5">
        <w:tc>
          <w:tcPr>
            <w:tcW w:w="333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05F89" w:rsidRPr="00957BD5" w:rsidRDefault="00E97484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111,671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102,515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94,858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91,426</w:t>
            </w:r>
          </w:p>
        </w:tc>
      </w:tr>
      <w:tr w:rsidR="00705F89" w:rsidRPr="00957BD5" w:rsidTr="00957BD5">
        <w:tc>
          <w:tcPr>
            <w:tcW w:w="333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705F89" w:rsidRPr="00957BD5" w:rsidTr="002122D5">
        <w:tc>
          <w:tcPr>
            <w:tcW w:w="333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05F89" w:rsidRPr="00957BD5" w:rsidTr="00502824">
        <w:tc>
          <w:tcPr>
            <w:tcW w:w="3330" w:type="dxa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F89" w:rsidRPr="00957BD5" w:rsidTr="00957BD5">
        <w:tc>
          <w:tcPr>
            <w:tcW w:w="4230" w:type="dxa"/>
            <w:gridSpan w:val="2"/>
          </w:tcPr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705F89" w:rsidRPr="00957BD5" w:rsidRDefault="00705F89" w:rsidP="00705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705F89" w:rsidRPr="00F611AC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F611AC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705F89" w:rsidRPr="00E56A9E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705F89" w:rsidRPr="00F611AC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F611AC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705F89" w:rsidRPr="00E56A9E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</w:t>
            </w:r>
          </w:p>
        </w:tc>
      </w:tr>
    </w:tbl>
    <w:p w:rsidR="005767A5" w:rsidRDefault="005767A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:rsidR="002122D5" w:rsidRDefault="00212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05B8A" w:rsidRPr="00957BD5" w:rsidRDefault="00970845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A40086" w:rsidRPr="00957BD5" w:rsidRDefault="00A40086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0"/>
        <w:gridCol w:w="270"/>
        <w:gridCol w:w="1080"/>
        <w:gridCol w:w="270"/>
        <w:gridCol w:w="1080"/>
        <w:gridCol w:w="270"/>
        <w:gridCol w:w="1080"/>
      </w:tblGrid>
      <w:tr w:rsidR="005767A5" w:rsidRPr="00957BD5" w:rsidTr="00EA0722">
        <w:trPr>
          <w:tblHeader/>
        </w:trPr>
        <w:tc>
          <w:tcPr>
            <w:tcW w:w="4113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7A5" w:rsidRPr="00957BD5" w:rsidTr="00EA0722">
        <w:trPr>
          <w:tblHeader/>
        </w:trPr>
        <w:tc>
          <w:tcPr>
            <w:tcW w:w="4113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767A5" w:rsidRPr="00957BD5" w:rsidTr="00EA0722">
        <w:trPr>
          <w:tblHeader/>
        </w:trPr>
        <w:tc>
          <w:tcPr>
            <w:tcW w:w="4113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2451F8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2451F8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2451F8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2451F8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767A5" w:rsidRPr="00957BD5" w:rsidTr="00EA0722">
        <w:trPr>
          <w:tblHeader/>
        </w:trPr>
        <w:tc>
          <w:tcPr>
            <w:tcW w:w="4113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A5" w:rsidRPr="00957BD5" w:rsidTr="005767A5">
        <w:tc>
          <w:tcPr>
            <w:tcW w:w="4113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3B51" w:rsidRPr="00957BD5" w:rsidTr="005767A5">
        <w:tc>
          <w:tcPr>
            <w:tcW w:w="4113" w:type="dxa"/>
          </w:tcPr>
          <w:p w:rsidR="003D3B51" w:rsidRDefault="003D3B51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  <w:p w:rsidR="003D3B51" w:rsidRPr="005F0DDB" w:rsidRDefault="003D3B51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080" w:type="dxa"/>
          </w:tcPr>
          <w:p w:rsidR="003D3B51" w:rsidRPr="00D674C3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27,028</w:t>
            </w:r>
          </w:p>
        </w:tc>
        <w:tc>
          <w:tcPr>
            <w:tcW w:w="270" w:type="dxa"/>
          </w:tcPr>
          <w:p w:rsidR="003D3B51" w:rsidRPr="002A7CAF" w:rsidRDefault="003D3B51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3B51" w:rsidRDefault="003D3B51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27,743</w:t>
            </w:r>
          </w:p>
          <w:p w:rsidR="003D3B51" w:rsidRPr="00D674C3" w:rsidRDefault="003D3B51" w:rsidP="003D3B5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3B51" w:rsidRPr="002A7CAF" w:rsidRDefault="003D3B51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3B51" w:rsidRPr="00325A47" w:rsidRDefault="00513385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26,885</w:t>
            </w:r>
          </w:p>
        </w:tc>
        <w:tc>
          <w:tcPr>
            <w:tcW w:w="270" w:type="dxa"/>
          </w:tcPr>
          <w:p w:rsidR="003D3B51" w:rsidRPr="002A7CAF" w:rsidRDefault="003D3B51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3B51" w:rsidRPr="00325A47" w:rsidRDefault="003D3B51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27,498</w:t>
            </w:r>
          </w:p>
        </w:tc>
      </w:tr>
      <w:tr w:rsidR="003D3B51" w:rsidRPr="00957BD5" w:rsidTr="005767A5">
        <w:tc>
          <w:tcPr>
            <w:tcW w:w="4113" w:type="dxa"/>
          </w:tcPr>
          <w:p w:rsidR="003D3B51" w:rsidRPr="009B2C54" w:rsidRDefault="003D3B51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3D3B51" w:rsidRPr="00F11C83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2,37</w:t>
            </w:r>
            <w:r w:rsidR="00EE65E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D3B51" w:rsidRPr="00957BD5" w:rsidRDefault="003D3B51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3B51" w:rsidRDefault="003D3B51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3B51" w:rsidRPr="00957BD5" w:rsidRDefault="003D3B51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3B51" w:rsidRPr="00F11C83" w:rsidRDefault="00513385" w:rsidP="005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2,344</w:t>
            </w:r>
          </w:p>
        </w:tc>
        <w:tc>
          <w:tcPr>
            <w:tcW w:w="270" w:type="dxa"/>
          </w:tcPr>
          <w:p w:rsidR="003D3B51" w:rsidRPr="00513385" w:rsidRDefault="003D3B51" w:rsidP="005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3B51" w:rsidRDefault="003D3B51" w:rsidP="003D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5F89" w:rsidRPr="00957BD5" w:rsidTr="005767A5">
        <w:tc>
          <w:tcPr>
            <w:tcW w:w="4113" w:type="dxa"/>
          </w:tcPr>
          <w:p w:rsidR="00705F89" w:rsidRPr="009B2C54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</w:rPr>
              <w:t>3 - 6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5F89" w:rsidRPr="00957BD5" w:rsidTr="005767A5">
        <w:tc>
          <w:tcPr>
            <w:tcW w:w="4113" w:type="dxa"/>
          </w:tcPr>
          <w:p w:rsidR="00705F89" w:rsidRPr="009B2C54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5F89" w:rsidRPr="00957BD5" w:rsidTr="00E512DD">
        <w:tc>
          <w:tcPr>
            <w:tcW w:w="4113" w:type="dxa"/>
          </w:tcPr>
          <w:p w:rsidR="00705F89" w:rsidRPr="009B2C54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5F8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5F89" w:rsidRPr="00957BD5" w:rsidTr="00E512DD">
        <w:tc>
          <w:tcPr>
            <w:tcW w:w="4113" w:type="dxa"/>
          </w:tcPr>
          <w:p w:rsidR="00705F89" w:rsidRPr="009B2C54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05F89" w:rsidRPr="00957BD5" w:rsidRDefault="00240703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29,405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05F89" w:rsidRPr="00E11C9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27,743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29,229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05F89" w:rsidRPr="00E11C99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27,498</w:t>
            </w:r>
          </w:p>
        </w:tc>
      </w:tr>
      <w:tr w:rsidR="00705F89" w:rsidRPr="00957BD5" w:rsidTr="00E512DD">
        <w:tc>
          <w:tcPr>
            <w:tcW w:w="4113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5F89" w:rsidRPr="00957BD5" w:rsidTr="00EA0722">
        <w:tc>
          <w:tcPr>
            <w:tcW w:w="4113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ารอื่น</w:t>
            </w: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5F89" w:rsidRPr="00957BD5" w:rsidTr="005767A5">
        <w:tc>
          <w:tcPr>
            <w:tcW w:w="4113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705F89" w:rsidRPr="00957BD5" w:rsidRDefault="00240703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80,982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74,671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59606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65,558</w:t>
            </w:r>
          </w:p>
        </w:tc>
        <w:tc>
          <w:tcPr>
            <w:tcW w:w="270" w:type="dxa"/>
          </w:tcPr>
          <w:p w:rsidR="00705F89" w:rsidRPr="0059606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63,928</w:t>
            </w:r>
          </w:p>
        </w:tc>
      </w:tr>
      <w:tr w:rsidR="00705F89" w:rsidRPr="00957BD5" w:rsidTr="005767A5">
        <w:tc>
          <w:tcPr>
            <w:tcW w:w="4113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5F89" w:rsidRPr="00957BD5" w:rsidTr="005767A5">
        <w:tc>
          <w:tcPr>
            <w:tcW w:w="4113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705F89" w:rsidRPr="00957BD5" w:rsidRDefault="00E97484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5F89" w:rsidRPr="00957BD5" w:rsidTr="005767A5">
        <w:tc>
          <w:tcPr>
            <w:tcW w:w="4113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705F89" w:rsidRPr="00F11C83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5F89" w:rsidRPr="00957BD5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5F89" w:rsidRPr="002A7CAF" w:rsidRDefault="00705F89" w:rsidP="0070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0703" w:rsidRPr="00957BD5" w:rsidTr="005767A5">
        <w:tc>
          <w:tcPr>
            <w:tcW w:w="4113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0703" w:rsidRPr="00957BD5" w:rsidTr="003D3B51">
        <w:tc>
          <w:tcPr>
            <w:tcW w:w="4113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0703" w:rsidRPr="00957BD5" w:rsidTr="003D3B51">
        <w:tc>
          <w:tcPr>
            <w:tcW w:w="4113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0703" w:rsidRPr="00957BD5" w:rsidRDefault="00E97484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82,266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74,772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65,629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63,928</w:t>
            </w:r>
          </w:p>
        </w:tc>
      </w:tr>
      <w:tr w:rsidR="00240703" w:rsidRPr="00957BD5" w:rsidTr="003D3B51">
        <w:tc>
          <w:tcPr>
            <w:tcW w:w="4113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0703" w:rsidRPr="00957BD5" w:rsidRDefault="00E97484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111,671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102,515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94,858</w:t>
            </w:r>
          </w:p>
        </w:tc>
        <w:tc>
          <w:tcPr>
            <w:tcW w:w="270" w:type="dxa"/>
          </w:tcPr>
          <w:p w:rsidR="00240703" w:rsidRPr="00957BD5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0703" w:rsidRPr="002A7CAF" w:rsidRDefault="00240703" w:rsidP="002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91,426</w:t>
            </w:r>
          </w:p>
        </w:tc>
      </w:tr>
    </w:tbl>
    <w:p w:rsidR="005767A5" w:rsidRPr="00957BD5" w:rsidRDefault="005767A5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EA223E" w:rsidRPr="00957BD5" w:rsidRDefault="004238B1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</w:t>
      </w:r>
      <w:r w:rsidR="002B037C">
        <w:rPr>
          <w:rFonts w:asciiTheme="majorBidi" w:hAnsiTheme="majorBidi" w:cstheme="majorBidi"/>
          <w:sz w:val="30"/>
          <w:szCs w:val="30"/>
          <w:cs/>
        </w:rPr>
        <w:t>สินเชื่อแก่ลูกค้าของกลุ่มบริษัท</w:t>
      </w:r>
      <w:r w:rsidR="009D6D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มีระยะเวลาตั้ง</w:t>
      </w:r>
      <w:r w:rsidR="006B1743" w:rsidRPr="00957BD5">
        <w:rPr>
          <w:rFonts w:asciiTheme="majorBidi" w:hAnsiTheme="majorBidi" w:cstheme="majorBidi"/>
          <w:sz w:val="30"/>
          <w:szCs w:val="30"/>
          <w:cs/>
        </w:rPr>
        <w:t>แต่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</w:rPr>
        <w:t xml:space="preserve">30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211BCC">
        <w:rPr>
          <w:rFonts w:asciiTheme="majorBidi" w:hAnsiTheme="majorBidi" w:cstheme="majorBidi"/>
          <w:sz w:val="30"/>
          <w:szCs w:val="30"/>
        </w:rPr>
        <w:t>90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3473B2" w:rsidRPr="00957BD5" w:rsidRDefault="003473B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3473B2" w:rsidRPr="00957BD5" w:rsidRDefault="003473B2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  <w:sectPr w:rsidR="003473B2" w:rsidRPr="00957BD5" w:rsidSect="0027709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:rsidR="00BA2571" w:rsidRPr="00957BD5" w:rsidRDefault="00C35FED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</w:rPr>
        <w:lastRenderedPageBreak/>
        <w:t>5</w:t>
      </w:r>
      <w:r w:rsidRPr="00957BD5">
        <w:rPr>
          <w:rFonts w:asciiTheme="majorBidi" w:hAnsiTheme="majorBidi" w:cstheme="majorBidi"/>
          <w:b/>
          <w:sz w:val="30"/>
          <w:szCs w:val="30"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เงินลงทุนในบริษัทร่วม</w:t>
      </w:r>
    </w:p>
    <w:p w:rsidR="009000E1" w:rsidRPr="00957BD5" w:rsidRDefault="009000E1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:rsidR="00BA2571" w:rsidRPr="00957BD5" w:rsidRDefault="00981977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เงินลงทุนในบริษัทร่วม ณ วันที่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C35FED" w:rsidRPr="00957BD5">
        <w:rPr>
          <w:rFonts w:asciiTheme="majorBidi" w:hAnsiTheme="majorBidi" w:cstheme="majorBidi"/>
          <w:sz w:val="30"/>
          <w:szCs w:val="30"/>
          <w:cs/>
        </w:rPr>
        <w:t>มีนาคม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2451F8">
        <w:rPr>
          <w:rFonts w:asciiTheme="majorBidi" w:hAnsiTheme="majorBidi" w:cstheme="majorBidi" w:hint="cs"/>
          <w:sz w:val="30"/>
          <w:szCs w:val="30"/>
          <w:cs/>
          <w:lang w:val="th-TH"/>
        </w:rPr>
        <w:t>256</w:t>
      </w:r>
      <w:r w:rsidR="002451F8">
        <w:rPr>
          <w:rFonts w:asciiTheme="majorBidi" w:hAnsiTheme="majorBidi" w:cstheme="majorBidi"/>
          <w:sz w:val="30"/>
          <w:szCs w:val="30"/>
        </w:rPr>
        <w:t>2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C5717F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2451F8">
        <w:rPr>
          <w:rFonts w:asciiTheme="majorBidi" w:hAnsiTheme="majorBidi" w:cstheme="majorBidi" w:hint="cs"/>
          <w:sz w:val="30"/>
          <w:szCs w:val="30"/>
          <w:cs/>
          <w:lang w:val="th-TH"/>
        </w:rPr>
        <w:t>2561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C35FED"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620"/>
        <w:gridCol w:w="1001"/>
        <w:gridCol w:w="180"/>
        <w:gridCol w:w="1001"/>
        <w:gridCol w:w="180"/>
        <w:gridCol w:w="108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69"/>
      </w:tblGrid>
      <w:tr w:rsidR="009000E1" w:rsidRPr="00957BD5" w:rsidTr="00957BD5">
        <w:trPr>
          <w:cantSplit/>
          <w:tblHeader/>
        </w:trPr>
        <w:tc>
          <w:tcPr>
            <w:tcW w:w="7031" w:type="dxa"/>
            <w:gridSpan w:val="5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59" w:type="dxa"/>
            <w:gridSpan w:val="12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000E1" w:rsidRPr="00957BD5" w:rsidTr="00957BD5">
        <w:trPr>
          <w:cantSplit/>
          <w:tblHeader/>
        </w:trPr>
        <w:tc>
          <w:tcPr>
            <w:tcW w:w="3229" w:type="dxa"/>
          </w:tcPr>
          <w:p w:rsidR="009000E1" w:rsidRPr="00957BD5" w:rsidRDefault="009000E1" w:rsidP="009000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82" w:type="dxa"/>
            <w:gridSpan w:val="3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  <w:r w:rsidR="009771C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9000E1" w:rsidRPr="00957BD5" w:rsidRDefault="00E512DD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29" w:type="dxa"/>
            <w:gridSpan w:val="3"/>
            <w:vAlign w:val="bottom"/>
          </w:tcPr>
          <w:p w:rsidR="00A5274F" w:rsidRDefault="00A5274F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  <w:p w:rsidR="009000E1" w:rsidRPr="00957BD5" w:rsidRDefault="00E512DD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</w:t>
            </w:r>
            <w:r w:rsidR="009000E1"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</w:tr>
      <w:tr w:rsidR="009000E1" w:rsidRPr="00957BD5" w:rsidTr="00957BD5">
        <w:trPr>
          <w:cantSplit/>
          <w:tblHeader/>
        </w:trPr>
        <w:tc>
          <w:tcPr>
            <w:tcW w:w="3229" w:type="dxa"/>
          </w:tcPr>
          <w:p w:rsidR="009000E1" w:rsidRPr="00957BD5" w:rsidRDefault="009000E1" w:rsidP="009000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000E1" w:rsidRPr="00957BD5" w:rsidTr="00957BD5">
        <w:trPr>
          <w:cantSplit/>
          <w:tblHeader/>
        </w:trPr>
        <w:tc>
          <w:tcPr>
            <w:tcW w:w="3229" w:type="dxa"/>
          </w:tcPr>
          <w:p w:rsidR="009000E1" w:rsidRPr="00957BD5" w:rsidRDefault="009000E1" w:rsidP="009000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</w:tr>
      <w:tr w:rsidR="009000E1" w:rsidRPr="00957BD5" w:rsidTr="00957BD5">
        <w:trPr>
          <w:cantSplit/>
        </w:trPr>
        <w:tc>
          <w:tcPr>
            <w:tcW w:w="3229" w:type="dxa"/>
          </w:tcPr>
          <w:p w:rsidR="009000E1" w:rsidRPr="00957BD5" w:rsidRDefault="009000E1" w:rsidP="009000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82" w:type="dxa"/>
            <w:gridSpan w:val="3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9000E1" w:rsidRPr="00957BD5" w:rsidRDefault="009000E1" w:rsidP="009000E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3B51" w:rsidRPr="00957BD5" w:rsidTr="00F7602F">
        <w:trPr>
          <w:cantSplit/>
        </w:trPr>
        <w:tc>
          <w:tcPr>
            <w:tcW w:w="3229" w:type="dxa"/>
            <w:vAlign w:val="bottom"/>
          </w:tcPr>
          <w:p w:rsidR="003D3B51" w:rsidRPr="00957BD5" w:rsidRDefault="003D3B51" w:rsidP="003D3B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คินูงาว่า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620" w:type="dxa"/>
            <w:vAlign w:val="bottom"/>
          </w:tcPr>
          <w:p w:rsidR="003D3B51" w:rsidRPr="00957BD5" w:rsidRDefault="003D3B51" w:rsidP="003D3B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ผลิตและจำหน่ายชิ้นส่วนยาง</w:t>
            </w:r>
          </w:p>
        </w:tc>
        <w:tc>
          <w:tcPr>
            <w:tcW w:w="1001" w:type="dxa"/>
            <w:vAlign w:val="bottom"/>
          </w:tcPr>
          <w:p w:rsidR="003D3B51" w:rsidRPr="00957BD5" w:rsidRDefault="00BE149B" w:rsidP="003D3B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15.00</w:t>
            </w:r>
          </w:p>
        </w:tc>
        <w:tc>
          <w:tcPr>
            <w:tcW w:w="180" w:type="dxa"/>
            <w:vAlign w:val="bottom"/>
          </w:tcPr>
          <w:p w:rsidR="003D3B51" w:rsidRPr="00957BD5" w:rsidRDefault="003D3B51" w:rsidP="003D3B5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3D3B51" w:rsidRPr="00957BD5" w:rsidRDefault="003D3B51" w:rsidP="003D3B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15.00</w:t>
            </w:r>
          </w:p>
        </w:tc>
        <w:tc>
          <w:tcPr>
            <w:tcW w:w="180" w:type="dxa"/>
            <w:vAlign w:val="bottom"/>
          </w:tcPr>
          <w:p w:rsidR="003D3B51" w:rsidRPr="00957BD5" w:rsidRDefault="003D3B51" w:rsidP="003D3B5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D3B51" w:rsidRPr="00957BD5" w:rsidRDefault="00BE149B" w:rsidP="003D3B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3D3B51" w:rsidRPr="00957BD5" w:rsidRDefault="003D3B51" w:rsidP="003D3B51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D3B51" w:rsidRPr="00957BD5" w:rsidRDefault="003D3B51" w:rsidP="003D3B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3D3B51" w:rsidRPr="00957BD5" w:rsidRDefault="003D3B51" w:rsidP="003D3B51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3D3B51" w:rsidRPr="009771CA" w:rsidRDefault="00BE149B" w:rsidP="003D3B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67DD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3D3B51" w:rsidRPr="009771CA" w:rsidRDefault="003D3B51" w:rsidP="003D3B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3D3B51" w:rsidRPr="00967DDA" w:rsidRDefault="003D3B51" w:rsidP="003D3B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7DD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3D3B51" w:rsidRPr="00967DDA" w:rsidRDefault="003D3B51" w:rsidP="003D3B51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3D3B51" w:rsidRPr="00AA3BF1" w:rsidRDefault="00023831" w:rsidP="003D3B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73,185</w:t>
            </w:r>
          </w:p>
        </w:tc>
        <w:tc>
          <w:tcPr>
            <w:tcW w:w="180" w:type="dxa"/>
            <w:vAlign w:val="bottom"/>
          </w:tcPr>
          <w:p w:rsidR="003D3B51" w:rsidRPr="00967DDA" w:rsidRDefault="003D3B51" w:rsidP="003D3B51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3D3B51" w:rsidRPr="009771CA" w:rsidRDefault="003D3B51" w:rsidP="003D3B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70,954</w:t>
            </w:r>
          </w:p>
        </w:tc>
      </w:tr>
    </w:tbl>
    <w:p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C35FED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  <w:r w:rsidR="001B6118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กลุ่ม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บริษัทไม่ได้รับเงินปันผลจากบริษัทร่วม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สำหรับแต่ละงวด</w:t>
      </w:r>
      <w:r w:rsidR="00F91721" w:rsidRPr="00957BD5">
        <w:rPr>
          <w:rFonts w:asciiTheme="majorBidi" w:hAnsiTheme="majorBidi" w:cstheme="majorBidi"/>
          <w:spacing w:val="-6"/>
          <w:sz w:val="30"/>
          <w:szCs w:val="30"/>
          <w:cs/>
        </w:rPr>
        <w:t>สาม</w:t>
      </w:r>
      <w:r w:rsidR="00981977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เดือนสิ้นสุดวันที่ </w:t>
      </w:r>
      <w:r w:rsidR="00981977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31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มีนาคม </w:t>
      </w:r>
      <w:r w:rsidR="002451F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2562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81977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2451F8">
        <w:rPr>
          <w:rFonts w:asciiTheme="majorBidi" w:hAnsiTheme="majorBidi" w:cstheme="majorBidi"/>
          <w:spacing w:val="-6"/>
          <w:sz w:val="30"/>
          <w:szCs w:val="30"/>
        </w:rPr>
        <w:t>2561</w:t>
      </w:r>
    </w:p>
    <w:p w:rsidR="00C8579A" w:rsidRDefault="00C8579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BA263F" w:rsidRPr="00957BD5" w:rsidRDefault="00BA263F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D95F7A" w:rsidRPr="00957BD5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C43880" w:rsidRPr="00957BD5" w:rsidRDefault="00C43880" w:rsidP="00C43880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Pr="00957BD5">
        <w:rPr>
          <w:rFonts w:asciiTheme="majorBidi" w:hAnsiTheme="majorBidi" w:cstheme="majorBidi"/>
          <w:sz w:val="30"/>
          <w:szCs w:val="30"/>
          <w:cs/>
        </w:rPr>
        <w:t>ย่อย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ณ วันที่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256</w:t>
      </w:r>
      <w:r w:rsidR="00A95063">
        <w:rPr>
          <w:rFonts w:asciiTheme="majorBidi" w:hAnsiTheme="majorBidi" w:cstheme="majorBidi" w:hint="cs"/>
          <w:sz w:val="30"/>
          <w:szCs w:val="30"/>
          <w:cs/>
          <w:lang w:val="th-TH"/>
        </w:rPr>
        <w:t>2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D40958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256</w:t>
      </w:r>
      <w:r w:rsidR="00A95063">
        <w:rPr>
          <w:rFonts w:asciiTheme="majorBidi" w:hAnsiTheme="majorBidi" w:cstheme="majorBidi" w:hint="cs"/>
          <w:sz w:val="30"/>
          <w:szCs w:val="30"/>
          <w:cs/>
          <w:lang w:val="th-TH"/>
        </w:rPr>
        <w:t>1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2122D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122D5" w:rsidRPr="002122D5">
        <w:rPr>
          <w:rFonts w:asciiTheme="majorBidi" w:hAnsiTheme="majorBidi" w:cs="Angsana New" w:hint="cs"/>
          <w:sz w:val="30"/>
          <w:szCs w:val="30"/>
          <w:cs/>
        </w:rPr>
        <w:t>เงินปันผลรับจากเงินลงทุนสำหรับงวด</w:t>
      </w:r>
      <w:r w:rsidR="002122D5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2122D5" w:rsidRPr="002122D5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2122D5" w:rsidRPr="002122D5">
        <w:rPr>
          <w:rFonts w:asciiTheme="majorBidi" w:hAnsiTheme="majorBidi" w:cs="Angsana New"/>
          <w:sz w:val="30"/>
          <w:szCs w:val="30"/>
          <w:cs/>
        </w:rPr>
        <w:t xml:space="preserve"> 31 </w:t>
      </w:r>
      <w:r w:rsidR="002122D5" w:rsidRPr="002122D5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BE149B">
        <w:rPr>
          <w:rFonts w:asciiTheme="majorBidi" w:hAnsiTheme="majorBidi" w:cs="Angsana New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:rsidR="00C43880" w:rsidRPr="00957BD5" w:rsidRDefault="00C43880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89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30" w:type="dxa"/>
            <w:gridSpan w:val="15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22D5" w:rsidRPr="00957BD5" w:rsidTr="00502824">
        <w:tc>
          <w:tcPr>
            <w:tcW w:w="3150" w:type="dxa"/>
          </w:tcPr>
          <w:p w:rsidR="002122D5" w:rsidRPr="00957BD5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2122D5" w:rsidRPr="002122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22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</w:tc>
      </w:tr>
      <w:tr w:rsidR="002122D5" w:rsidRPr="00957BD5" w:rsidTr="00502824">
        <w:tc>
          <w:tcPr>
            <w:tcW w:w="3150" w:type="dxa"/>
          </w:tcPr>
          <w:p w:rsidR="002122D5" w:rsidRPr="00957BD5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2122D5" w:rsidRPr="00957BD5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160" w:type="dxa"/>
            <w:gridSpan w:val="3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ความเป็นเจ้าของ </w:t>
            </w:r>
          </w:p>
        </w:tc>
        <w:tc>
          <w:tcPr>
            <w:tcW w:w="270" w:type="dxa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2122D5" w:rsidRPr="002122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22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สาม</w:t>
            </w:r>
            <w:r w:rsidRPr="002122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310E51" w:rsidRPr="00957BD5" w:rsidTr="00C22FE0">
        <w:tc>
          <w:tcPr>
            <w:tcW w:w="3150" w:type="dxa"/>
          </w:tcPr>
          <w:p w:rsidR="00310E51" w:rsidRPr="00957BD5" w:rsidRDefault="00310E51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310E51" w:rsidRPr="00957BD5" w:rsidTr="00C22FE0">
        <w:tc>
          <w:tcPr>
            <w:tcW w:w="3150" w:type="dxa"/>
          </w:tcPr>
          <w:p w:rsidR="00310E51" w:rsidRPr="00957BD5" w:rsidRDefault="00310E51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="002451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="002451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="002451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="002451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="002451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="002451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310E51" w:rsidRPr="00957BD5" w:rsidRDefault="00310E51" w:rsidP="00310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="002451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310E51" w:rsidRPr="00957BD5" w:rsidRDefault="00310E51" w:rsidP="00310E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451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:rsidR="009000E1" w:rsidRPr="00957BD5" w:rsidRDefault="009000E1" w:rsidP="009000E1">
            <w:pPr>
              <w:pStyle w:val="acctfourfigures"/>
              <w:spacing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0E1" w:rsidRPr="00957BD5" w:rsidTr="00C22FE0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ซีจีไอ เมททัล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อินดัสเตรียล จำกัด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ผลิตภัณฑ์จากเหล็ก</w:t>
            </w: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ยูชอน ไพพ์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2FE2" w:rsidRPr="00957BD5" w:rsidTr="00C22FE0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FE2" w:rsidRPr="00957BD5" w:rsidRDefault="00EC2FE2" w:rsidP="00EC2F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:rsidR="009000E1" w:rsidRPr="00957BD5" w:rsidRDefault="009000E1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C8579A" w:rsidRDefault="00C43880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0A2FC1" w:rsidRPr="000A2FC1">
        <w:rPr>
          <w:rFonts w:asciiTheme="majorBidi" w:hAnsiTheme="majorBidi" w:cs="Angsana New" w:hint="cs"/>
          <w:sz w:val="30"/>
          <w:szCs w:val="30"/>
          <w:cs/>
        </w:rPr>
        <w:t>ย่อยทั้งหมดดำเนินธุรกิจในประเทศไทย</w:t>
      </w:r>
      <w:r w:rsidR="000135CB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:rsidR="00C8579A" w:rsidRDefault="00C8579A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</w:p>
    <w:p w:rsidR="003473B2" w:rsidRPr="000135CB" w:rsidRDefault="007E1AE3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  <w:sectPr w:rsidR="003473B2" w:rsidRPr="000135CB" w:rsidSect="00F7602F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="Angsana New" w:hint="cs"/>
          <w:sz w:val="30"/>
          <w:szCs w:val="30"/>
          <w:cs/>
        </w:rPr>
        <w:t>ไม่มีการซื้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อและจำหน่ายเงินลงทุนในบริษัทย่อยในระหว่างงวดสามเดือนสิ้นสุดวันที่ </w:t>
      </w:r>
      <w:r w:rsidR="005561E8">
        <w:rPr>
          <w:rFonts w:asciiTheme="majorBidi" w:hAnsiTheme="majorBidi" w:cs="Angsana New"/>
          <w:sz w:val="30"/>
          <w:szCs w:val="30"/>
        </w:rPr>
        <w:t>31</w:t>
      </w:r>
      <w:r w:rsidR="00BA263F">
        <w:rPr>
          <w:rFonts w:asciiTheme="majorBidi" w:hAnsiTheme="majorBidi" w:cs="Angsana New"/>
          <w:sz w:val="30"/>
          <w:szCs w:val="30"/>
        </w:rPr>
        <w:t xml:space="preserve"> 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2451F8">
        <w:rPr>
          <w:rFonts w:asciiTheme="majorBidi" w:hAnsiTheme="majorBidi" w:cs="Angsana New"/>
          <w:sz w:val="30"/>
          <w:szCs w:val="30"/>
        </w:rPr>
        <w:t>2562</w:t>
      </w:r>
      <w:r w:rsidR="00BA263F">
        <w:rPr>
          <w:rFonts w:asciiTheme="majorBidi" w:hAnsiTheme="majorBidi" w:cs="Angsana New"/>
          <w:sz w:val="30"/>
          <w:szCs w:val="30"/>
        </w:rPr>
        <w:t xml:space="preserve"> 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2451F8">
        <w:rPr>
          <w:rFonts w:asciiTheme="majorBidi" w:hAnsiTheme="majorBidi" w:cs="Angsana New"/>
          <w:sz w:val="30"/>
          <w:szCs w:val="30"/>
        </w:rPr>
        <w:t>2561</w:t>
      </w:r>
      <w:r w:rsidR="00BA263F">
        <w:rPr>
          <w:rFonts w:asciiTheme="majorBidi" w:hAnsiTheme="majorBidi" w:cs="Angsana New"/>
          <w:sz w:val="30"/>
          <w:szCs w:val="30"/>
          <w:cs/>
        </w:rPr>
        <w:br/>
      </w:r>
    </w:p>
    <w:p w:rsidR="00723321" w:rsidRPr="00957BD5" w:rsidRDefault="00723321" w:rsidP="0072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 w:rsidRPr="00957BD5">
        <w:rPr>
          <w:rFonts w:asciiTheme="majorBidi" w:hAnsiTheme="majorBidi" w:cstheme="majorBidi"/>
          <w:sz w:val="2"/>
          <w:szCs w:val="2"/>
          <w:cs/>
        </w:rPr>
        <w:lastRenderedPageBreak/>
        <w:t>ย</w:t>
      </w:r>
    </w:p>
    <w:p w:rsidR="00E02432" w:rsidRPr="001B5A26" w:rsidRDefault="00DD1B08" w:rsidP="00765A5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0" w:right="20" w:hanging="6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A26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:rsidR="00AD1ED8" w:rsidRDefault="00AD1ED8" w:rsidP="00AD1ED8">
      <w:pPr>
        <w:tabs>
          <w:tab w:val="clear" w:pos="227"/>
          <w:tab w:val="clear" w:pos="454"/>
          <w:tab w:val="clear" w:pos="68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4245CD" w:rsidRPr="00AD1ED8" w:rsidRDefault="004245CD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</w:t>
      </w:r>
      <w:r>
        <w:rPr>
          <w:rFonts w:asciiTheme="majorBidi" w:hAnsiTheme="majorBidi" w:cstheme="majorBidi"/>
          <w:sz w:val="30"/>
          <w:szCs w:val="30"/>
          <w:cs/>
        </w:rPr>
        <w:t>ษัทและบริษัทมีวงเงินสินเชื่อที่</w:t>
      </w:r>
      <w:r w:rsidRPr="00957BD5">
        <w:rPr>
          <w:rFonts w:asciiTheme="majorBidi" w:hAnsiTheme="majorBidi" w:cstheme="majorBidi"/>
          <w:sz w:val="30"/>
          <w:szCs w:val="30"/>
          <w:cs/>
        </w:rPr>
        <w:t>ยังมิได้เบิกใช้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C86A6A">
        <w:rPr>
          <w:rFonts w:asciiTheme="majorBidi" w:hAnsiTheme="majorBidi" w:cstheme="majorBidi"/>
          <w:sz w:val="30"/>
          <w:szCs w:val="30"/>
        </w:rPr>
        <w:t>343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C86A6A">
        <w:rPr>
          <w:rFonts w:asciiTheme="majorBidi" w:hAnsiTheme="majorBidi" w:cstheme="majorBidi"/>
          <w:sz w:val="30"/>
          <w:szCs w:val="30"/>
        </w:rPr>
        <w:t xml:space="preserve">301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="0077221C">
        <w:rPr>
          <w:rFonts w:asciiTheme="majorBidi" w:hAnsiTheme="majorBidi" w:cstheme="majorBidi"/>
          <w:sz w:val="30"/>
          <w:szCs w:val="30"/>
        </w:rPr>
        <w:t xml:space="preserve"> </w:t>
      </w:r>
      <w:r w:rsidR="00C8579A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 w:rsidR="004F5FCE"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</w:t>
      </w:r>
      <w:r w:rsidR="00A5274F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</w:p>
    <w:p w:rsidR="004245CD" w:rsidRDefault="004245CD" w:rsidP="004245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AD1ED8" w:rsidRPr="00AD1ED8" w:rsidRDefault="002451F8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7CAF">
        <w:rPr>
          <w:rFonts w:ascii="Angsana New" w:hAnsi="Angsana New" w:cs="Angsana New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</w:t>
      </w:r>
      <w:r w:rsidR="00AD1E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28B3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AD1ED8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:rsidR="00DD1B08" w:rsidRPr="002451F8" w:rsidRDefault="00DD1B08" w:rsidP="00AD1ED8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D1ED8" w:rsidRPr="00957BD5" w:rsidRDefault="00AD1ED8" w:rsidP="00E338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="00245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</w:tr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69B" w:rsidRPr="00957BD5" w:rsidTr="00E338F4">
        <w:tc>
          <w:tcPr>
            <w:tcW w:w="4068" w:type="dxa"/>
          </w:tcPr>
          <w:p w:rsidR="00D8369B" w:rsidRPr="004F5FCE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:rsidR="00D8369B" w:rsidRPr="002A7CAF" w:rsidRDefault="00513385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7,355</w:t>
            </w:r>
          </w:p>
        </w:tc>
        <w:tc>
          <w:tcPr>
            <w:tcW w:w="270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7,355</w:t>
            </w:r>
          </w:p>
        </w:tc>
        <w:tc>
          <w:tcPr>
            <w:tcW w:w="270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D8369B" w:rsidRPr="00957BD5" w:rsidTr="00E338F4">
        <w:tc>
          <w:tcPr>
            <w:tcW w:w="4068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:rsidR="00D8369B" w:rsidRPr="002A7CAF" w:rsidRDefault="0092427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62,763</w:t>
            </w:r>
          </w:p>
        </w:tc>
        <w:tc>
          <w:tcPr>
            <w:tcW w:w="270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62,763</w:t>
            </w:r>
          </w:p>
        </w:tc>
        <w:tc>
          <w:tcPr>
            <w:tcW w:w="270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66,946</w:t>
            </w:r>
          </w:p>
        </w:tc>
        <w:tc>
          <w:tcPr>
            <w:tcW w:w="270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66,946</w:t>
            </w:r>
          </w:p>
        </w:tc>
      </w:tr>
      <w:tr w:rsidR="00D8369B" w:rsidRPr="00957BD5" w:rsidTr="000822FF">
        <w:tc>
          <w:tcPr>
            <w:tcW w:w="4068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D8369B" w:rsidRPr="002A7CAF" w:rsidRDefault="0092427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35,82</w:t>
            </w:r>
            <w:r w:rsidR="00513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35,828</w:t>
            </w:r>
          </w:p>
        </w:tc>
        <w:tc>
          <w:tcPr>
            <w:tcW w:w="270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31,645</w:t>
            </w:r>
          </w:p>
        </w:tc>
        <w:tc>
          <w:tcPr>
            <w:tcW w:w="270" w:type="dxa"/>
          </w:tcPr>
          <w:p w:rsidR="00D8369B" w:rsidRPr="00957BD5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31,645</w:t>
            </w:r>
          </w:p>
        </w:tc>
      </w:tr>
      <w:tr w:rsidR="00D8369B" w:rsidRPr="00957BD5" w:rsidTr="000822FF">
        <w:tc>
          <w:tcPr>
            <w:tcW w:w="4068" w:type="dxa"/>
          </w:tcPr>
          <w:p w:rsidR="00D8369B" w:rsidRPr="0077221C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2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D8369B" w:rsidRPr="002A7CAF" w:rsidRDefault="00513385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105,946</w:t>
            </w:r>
          </w:p>
        </w:tc>
        <w:tc>
          <w:tcPr>
            <w:tcW w:w="270" w:type="dxa"/>
          </w:tcPr>
          <w:p w:rsidR="00D8369B" w:rsidRPr="0077221C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105,946</w:t>
            </w:r>
          </w:p>
        </w:tc>
        <w:tc>
          <w:tcPr>
            <w:tcW w:w="270" w:type="dxa"/>
          </w:tcPr>
          <w:p w:rsidR="00D8369B" w:rsidRPr="0077221C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101,171</w:t>
            </w:r>
          </w:p>
        </w:tc>
        <w:tc>
          <w:tcPr>
            <w:tcW w:w="270" w:type="dxa"/>
          </w:tcPr>
          <w:p w:rsidR="00D8369B" w:rsidRPr="0077221C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</w:tcPr>
          <w:p w:rsidR="00D8369B" w:rsidRPr="002A7CAF" w:rsidRDefault="00D8369B" w:rsidP="00D8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101,171</w:t>
            </w:r>
          </w:p>
        </w:tc>
      </w:tr>
    </w:tbl>
    <w:p w:rsidR="00650452" w:rsidRPr="00957BD5" w:rsidRDefault="00650452" w:rsidP="006D16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rPr>
          <w:rFonts w:asciiTheme="majorBidi" w:hAnsiTheme="majorBidi" w:cstheme="majorBidi"/>
          <w:sz w:val="30"/>
          <w:szCs w:val="30"/>
        </w:rPr>
      </w:pPr>
    </w:p>
    <w:p w:rsidR="001D0CA6" w:rsidRPr="00957BD5" w:rsidRDefault="008F135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1D0CA6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FB2CAB" w:rsidRPr="00BE149B">
        <w:rPr>
          <w:rFonts w:asciiTheme="majorBidi" w:hAnsiTheme="majorBidi" w:cstheme="majorBidi" w:hint="cs"/>
          <w:b/>
          <w:bCs/>
          <w:sz w:val="30"/>
          <w:szCs w:val="30"/>
          <w:cs/>
        </w:rPr>
        <w:t>รายได้</w:t>
      </w:r>
      <w:r w:rsidR="00FB2CAB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0C1F3C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067A00"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C5020D" w:rsidRPr="00957BD5" w:rsidRDefault="00C5020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D8369B" w:rsidRPr="00FB2CAB" w:rsidRDefault="00D8369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B2CA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FB2C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D8369B" w:rsidRDefault="00D8369B" w:rsidP="000215A2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8653A7" w:rsidRDefault="00311A1B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9576B4">
        <w:rPr>
          <w:rFonts w:asciiTheme="majorBidi" w:hAnsiTheme="majorBidi" w:cs="Angsana New" w:hint="cs"/>
          <w:sz w:val="30"/>
          <w:szCs w:val="30"/>
          <w:cs/>
        </w:rPr>
        <w:t>รายได้หลักของกลุ่มบริษัทได้มาจาก</w:t>
      </w:r>
      <w:r w:rsidR="009576B4" w:rsidRPr="009576B4">
        <w:rPr>
          <w:rFonts w:asciiTheme="majorBidi" w:hAnsiTheme="majorBidi" w:cs="Angsana New" w:hint="cs"/>
          <w:sz w:val="30"/>
          <w:szCs w:val="30"/>
          <w:cs/>
        </w:rPr>
        <w:t>การผลิตและจัดจำหน่ายชิ้นส่วนประกอบรถยนต์</w:t>
      </w:r>
      <w:r w:rsidR="009576B4" w:rsidRPr="009576B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8653A7" w:rsidRDefault="008653A7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:rsidR="00311A1B" w:rsidRDefault="00ED684F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311A1B">
        <w:rPr>
          <w:rFonts w:asciiTheme="majorBidi" w:hAnsiTheme="majorBidi" w:cs="Angsana New" w:hint="cs"/>
          <w:sz w:val="30"/>
          <w:szCs w:val="30"/>
          <w:cs/>
        </w:rPr>
        <w:t>บริษัทไม่มี</w:t>
      </w:r>
      <w:r w:rsidR="00311A1B" w:rsidRPr="00311A1B">
        <w:rPr>
          <w:rFonts w:asciiTheme="majorBidi" w:hAnsiTheme="majorBidi" w:cs="Angsana New" w:hint="cs"/>
          <w:sz w:val="30"/>
          <w:szCs w:val="30"/>
          <w:cs/>
        </w:rPr>
        <w:t>ผลกระทบอย่างมีสาระสำคัญ</w:t>
      </w:r>
      <w:r w:rsidR="000B50BA" w:rsidRPr="00311A1B">
        <w:rPr>
          <w:rFonts w:asciiTheme="majorBidi" w:hAnsiTheme="majorBidi" w:cs="Angsana New" w:hint="cs"/>
          <w:sz w:val="30"/>
          <w:szCs w:val="30"/>
          <w:cs/>
        </w:rPr>
        <w:t>ต่องบการเงินระหว่างกาล</w:t>
      </w:r>
      <w:r w:rsidR="00311A1B">
        <w:rPr>
          <w:rFonts w:asciiTheme="majorBidi" w:hAnsiTheme="majorBidi" w:cs="Angsana New" w:hint="cs"/>
          <w:sz w:val="30"/>
          <w:szCs w:val="30"/>
          <w:cs/>
        </w:rPr>
        <w:t>จาก</w:t>
      </w:r>
      <w:r w:rsidR="00311A1B" w:rsidRPr="00311A1B">
        <w:rPr>
          <w:rFonts w:asciiTheme="majorBidi" w:hAnsiTheme="majorBidi" w:cs="Angsana New" w:hint="cs"/>
          <w:sz w:val="30"/>
          <w:szCs w:val="30"/>
          <w:cs/>
        </w:rPr>
        <w:t>การถือปฏิบัติตาม</w:t>
      </w:r>
      <w:r w:rsidR="00311A1B" w:rsidRPr="00311A1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A1B" w:rsidRPr="00311A1B">
        <w:rPr>
          <w:rFonts w:asciiTheme="majorBidi" w:hAnsiTheme="majorBidi" w:cstheme="majorBidi"/>
          <w:sz w:val="30"/>
          <w:szCs w:val="30"/>
        </w:rPr>
        <w:t xml:space="preserve">TFRS </w:t>
      </w:r>
      <w:r w:rsidR="00311A1B" w:rsidRPr="00311A1B">
        <w:rPr>
          <w:rFonts w:asciiTheme="majorBidi" w:hAnsiTheme="majorBidi" w:cs="Angsana New"/>
          <w:sz w:val="30"/>
          <w:szCs w:val="30"/>
          <w:cs/>
        </w:rPr>
        <w:t xml:space="preserve">15 </w:t>
      </w:r>
      <w:r w:rsidR="00311A1B" w:rsidRPr="00311A1B">
        <w:rPr>
          <w:rFonts w:asciiTheme="majorBidi" w:hAnsiTheme="majorBidi" w:cs="Angsana New" w:hint="cs"/>
          <w:sz w:val="30"/>
          <w:szCs w:val="30"/>
          <w:cs/>
        </w:rPr>
        <w:t>เป็นครั้งแรก</w:t>
      </w:r>
    </w:p>
    <w:p w:rsidR="00FB2CAB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:rsidR="009576B4" w:rsidRDefault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:rsidR="00FB2CAB" w:rsidRPr="00FB2CAB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B2CAB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ส่วนงานดำเนินงาน</w:t>
      </w:r>
    </w:p>
    <w:p w:rsidR="00FB2CAB" w:rsidRDefault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ab/>
      </w:r>
    </w:p>
    <w:p w:rsidR="00FB2CAB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957BD5">
        <w:rPr>
          <w:rFonts w:asciiTheme="majorBidi" w:hAnsiTheme="majorBidi" w:cstheme="majorBidi"/>
          <w:sz w:val="30"/>
          <w:szCs w:val="30"/>
          <w:cs/>
        </w:rPr>
        <w:t>ดียวคือ ธุรกิจผลิตและจัดจำหน่ายชิ้นส่วนประกอบรถยนต์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ฝ่ายบริหารจึงพิจารณาว่ากลุ่มบริษัทมีส่วนงานที่</w:t>
      </w:r>
      <w:r w:rsidRPr="005831E0">
        <w:rPr>
          <w:rFonts w:asciiTheme="majorBidi" w:hAnsiTheme="majorBidi" w:cstheme="majorBidi"/>
          <w:sz w:val="30"/>
          <w:szCs w:val="30"/>
          <w:cs/>
        </w:rPr>
        <w:t>รายงานเพียงส่วนงานเดียว</w:t>
      </w:r>
    </w:p>
    <w:p w:rsidR="00FB2CAB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:rsidR="00FB2CAB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102FB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กลุ่มบริษัทมีการจัดการบริหารโดยมาตรฐานระดับสากล แ</w:t>
      </w:r>
      <w:r w:rsidRPr="003102FB">
        <w:rPr>
          <w:rFonts w:ascii="Angsana New" w:hAnsi="Angsana New" w:cs="Angsana New" w:hint="cs"/>
          <w:spacing w:val="-6"/>
          <w:sz w:val="30"/>
          <w:szCs w:val="30"/>
          <w:cs/>
        </w:rPr>
        <w:t>ต่มีกระบวนการผลิตและสำนักงานขายในประเทศไทย</w:t>
      </w:r>
      <w:r w:rsidRPr="003102F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102FB">
        <w:rPr>
          <w:rFonts w:ascii="Angsana New" w:hAnsi="Angsana New" w:cs="Angsana New" w:hint="cs"/>
          <w:spacing w:val="-6"/>
          <w:sz w:val="30"/>
          <w:szCs w:val="30"/>
          <w:cs/>
        </w:rPr>
        <w:t>จึงไม่มี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สินทรัพย์ในต่างประเทศที่มีสาระสำคัญ</w:t>
      </w:r>
    </w:p>
    <w:p w:rsidR="00FB2CAB" w:rsidRPr="00076F2A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:rsidR="00311A1B" w:rsidRDefault="00311A1B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076F2A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:rsidR="00311A1B" w:rsidRPr="00502824" w:rsidRDefault="00311A1B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2"/>
          <w:szCs w:val="22"/>
        </w:rPr>
      </w:pPr>
    </w:p>
    <w:p w:rsidR="00311A1B" w:rsidRPr="00076F2A" w:rsidRDefault="00311A1B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076F2A">
        <w:rPr>
          <w:rFonts w:asciiTheme="majorBidi" w:hAnsiTheme="majorBidi" w:cs="Angsana New"/>
          <w:sz w:val="30"/>
          <w:szCs w:val="30"/>
          <w:cs/>
        </w:rPr>
        <w:t>ตาราง</w:t>
      </w:r>
      <w:r w:rsidRPr="00076F2A">
        <w:rPr>
          <w:rFonts w:asciiTheme="majorBidi" w:hAnsiTheme="majorBidi" w:cs="Angsana New" w:hint="cs"/>
          <w:sz w:val="30"/>
          <w:szCs w:val="30"/>
          <w:cs/>
        </w:rPr>
        <w:t>ต่อไปนี้แสดง</w:t>
      </w:r>
      <w:r w:rsidRPr="00076F2A">
        <w:rPr>
          <w:rFonts w:asciiTheme="majorBidi" w:hAnsiTheme="majorBidi" w:cs="Angsana New"/>
          <w:sz w:val="30"/>
          <w:szCs w:val="30"/>
          <w:cs/>
        </w:rPr>
        <w:t>ข้อมูลรายได้</w:t>
      </w:r>
      <w:r w:rsidRPr="00076F2A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076F2A">
        <w:rPr>
          <w:rFonts w:asciiTheme="majorBidi" w:hAnsiTheme="majorBidi" w:cs="Angsana New"/>
          <w:sz w:val="30"/>
          <w:szCs w:val="30"/>
          <w:cs/>
        </w:rPr>
        <w:t xml:space="preserve">ถูกจำแนกตามส่วนงานภูมิศาสตร์ </w:t>
      </w:r>
      <w:r w:rsidR="00253541" w:rsidRPr="00076F2A">
        <w:rPr>
          <w:rFonts w:asciiTheme="majorBidi" w:hAnsiTheme="majorBidi" w:cs="Angsana New" w:hint="cs"/>
          <w:sz w:val="30"/>
          <w:szCs w:val="30"/>
          <w:cs/>
        </w:rPr>
        <w:t>ประเภทของลูกค้า</w:t>
      </w:r>
      <w:r w:rsidR="00253541">
        <w:rPr>
          <w:rFonts w:asciiTheme="majorBidi" w:hAnsiTheme="majorBidi" w:cs="Angsana New"/>
          <w:sz w:val="30"/>
          <w:szCs w:val="30"/>
        </w:rPr>
        <w:t xml:space="preserve"> </w:t>
      </w:r>
      <w:r w:rsidRPr="00076F2A">
        <w:rPr>
          <w:rFonts w:asciiTheme="majorBidi" w:hAnsiTheme="majorBidi" w:cs="Angsana New"/>
          <w:sz w:val="30"/>
          <w:szCs w:val="30"/>
          <w:cs/>
        </w:rPr>
        <w:t>และ</w:t>
      </w:r>
      <w:r w:rsidR="00253541" w:rsidRPr="00253541">
        <w:rPr>
          <w:rFonts w:asciiTheme="majorBidi" w:hAnsiTheme="majorBidi" w:cs="Angsana New" w:hint="cs"/>
          <w:sz w:val="30"/>
          <w:szCs w:val="30"/>
          <w:cs/>
        </w:rPr>
        <w:t>จังหวะเวลาใน</w:t>
      </w:r>
      <w:r w:rsidR="00253541">
        <w:rPr>
          <w:rFonts w:asciiTheme="majorBidi" w:hAnsiTheme="majorBidi" w:cs="Angsana New"/>
          <w:sz w:val="30"/>
          <w:szCs w:val="30"/>
        </w:rPr>
        <w:br/>
      </w:r>
      <w:r w:rsidR="00253541" w:rsidRPr="00253541">
        <w:rPr>
          <w:rFonts w:asciiTheme="majorBidi" w:hAnsiTheme="majorBidi" w:cs="Angsana New" w:hint="cs"/>
          <w:sz w:val="30"/>
          <w:szCs w:val="30"/>
          <w:cs/>
        </w:rPr>
        <w:t>การรับรู้รายได้</w:t>
      </w:r>
    </w:p>
    <w:p w:rsidR="00076F2A" w:rsidRPr="00076F2A" w:rsidRDefault="00076F2A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58"/>
        <w:gridCol w:w="270"/>
        <w:gridCol w:w="1006"/>
        <w:gridCol w:w="270"/>
        <w:gridCol w:w="1005"/>
      </w:tblGrid>
      <w:tr w:rsidR="00412DF3" w:rsidRPr="002A7CAF" w:rsidTr="00076F2A">
        <w:tc>
          <w:tcPr>
            <w:tcW w:w="4230" w:type="dxa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DF3" w:rsidRPr="002A7CAF" w:rsidTr="00076F2A">
        <w:tc>
          <w:tcPr>
            <w:tcW w:w="4230" w:type="dxa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12DF3" w:rsidRPr="002A7CAF" w:rsidTr="00076F2A">
        <w:tc>
          <w:tcPr>
            <w:tcW w:w="4230" w:type="dxa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2DF3" w:rsidRPr="00F11C83" w:rsidTr="00076F2A">
        <w:tc>
          <w:tcPr>
            <w:tcW w:w="4230" w:type="dxa"/>
          </w:tcPr>
          <w:p w:rsidR="00412DF3" w:rsidRPr="00412DF3" w:rsidRDefault="00412DF3" w:rsidP="0050282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2D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108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412DF3" w:rsidRPr="00957BD5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412DF3" w:rsidRPr="00F11C83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DF3" w:rsidRPr="00F11C83" w:rsidTr="00076F2A">
        <w:tc>
          <w:tcPr>
            <w:tcW w:w="4230" w:type="dxa"/>
          </w:tcPr>
          <w:p w:rsidR="00412DF3" w:rsidRPr="002A7CAF" w:rsidRDefault="00412DF3" w:rsidP="00412DF3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080" w:type="dxa"/>
          </w:tcPr>
          <w:p w:rsidR="00412DF3" w:rsidRPr="002A7CAF" w:rsidRDefault="00240703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128,978</w:t>
            </w:r>
          </w:p>
        </w:tc>
        <w:tc>
          <w:tcPr>
            <w:tcW w:w="270" w:type="dxa"/>
          </w:tcPr>
          <w:p w:rsidR="00412DF3" w:rsidRPr="002A7CAF" w:rsidRDefault="00412DF3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412DF3" w:rsidRPr="00957BD5" w:rsidRDefault="00412DF3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120,51</w:t>
            </w:r>
            <w:r w:rsidR="007E1F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12DF3" w:rsidRPr="002A7CAF" w:rsidRDefault="00412DF3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412DF3" w:rsidRPr="002A7CAF" w:rsidRDefault="002A2685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116,45</w:t>
            </w:r>
            <w:r w:rsidR="007E1F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12DF3" w:rsidRPr="002A7CAF" w:rsidRDefault="00412DF3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412DF3" w:rsidRPr="00F11C83" w:rsidRDefault="00412DF3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C83">
              <w:rPr>
                <w:rFonts w:asciiTheme="majorBidi" w:hAnsiTheme="majorBidi" w:cstheme="majorBidi"/>
                <w:sz w:val="30"/>
                <w:szCs w:val="30"/>
              </w:rPr>
              <w:t>110,142</w:t>
            </w:r>
          </w:p>
        </w:tc>
      </w:tr>
      <w:tr w:rsidR="00412DF3" w:rsidRPr="00F11C83" w:rsidTr="00076F2A">
        <w:tc>
          <w:tcPr>
            <w:tcW w:w="4230" w:type="dxa"/>
          </w:tcPr>
          <w:p w:rsidR="00412DF3" w:rsidRPr="002A7CAF" w:rsidRDefault="00412DF3" w:rsidP="0050282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12DF3" w:rsidRPr="002A7CAF" w:rsidRDefault="0024070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13,028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412DF3" w:rsidRPr="00957BD5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7,73</w:t>
            </w:r>
            <w:r w:rsidR="007E1F9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412DF3" w:rsidRPr="002A7CAF" w:rsidRDefault="002A2685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8,07</w:t>
            </w:r>
            <w:r w:rsidR="007E1F9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412DF3" w:rsidRPr="00F11C83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C83">
              <w:rPr>
                <w:rFonts w:asciiTheme="majorBidi" w:hAnsiTheme="majorBidi" w:cstheme="majorBidi"/>
                <w:sz w:val="30"/>
                <w:szCs w:val="30"/>
              </w:rPr>
              <w:t>7,738</w:t>
            </w:r>
          </w:p>
        </w:tc>
      </w:tr>
      <w:tr w:rsidR="00412DF3" w:rsidRPr="00E363D3" w:rsidTr="00076F2A">
        <w:tc>
          <w:tcPr>
            <w:tcW w:w="4230" w:type="dxa"/>
          </w:tcPr>
          <w:p w:rsidR="00412DF3" w:rsidRPr="002A7CAF" w:rsidRDefault="00412DF3" w:rsidP="0050282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12DF3" w:rsidRPr="002A7CAF" w:rsidRDefault="0024070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142,006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2DF3" w:rsidRPr="00957BD5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128,249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412DF3" w:rsidRPr="002A7CAF" w:rsidRDefault="002A2685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124,528</w:t>
            </w:r>
          </w:p>
        </w:tc>
        <w:tc>
          <w:tcPr>
            <w:tcW w:w="270" w:type="dxa"/>
          </w:tcPr>
          <w:p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412DF3" w:rsidRPr="00E363D3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36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117,880</w:t>
            </w:r>
          </w:p>
        </w:tc>
      </w:tr>
      <w:tr w:rsidR="007C281B" w:rsidRPr="00E363D3" w:rsidTr="00076F2A">
        <w:tc>
          <w:tcPr>
            <w:tcW w:w="4230" w:type="dxa"/>
          </w:tcPr>
          <w:p w:rsidR="007C281B" w:rsidRPr="002A7CAF" w:rsidRDefault="007C281B" w:rsidP="007C281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C281B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:rsidR="007C281B" w:rsidRPr="00E363D3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81B" w:rsidRPr="00E363D3" w:rsidTr="00076F2A">
        <w:tc>
          <w:tcPr>
            <w:tcW w:w="4230" w:type="dxa"/>
          </w:tcPr>
          <w:p w:rsidR="007C281B" w:rsidRPr="002A7CAF" w:rsidRDefault="007C281B" w:rsidP="009B1878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2D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</w:t>
            </w:r>
            <w:r w:rsidR="0080071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ลูกค้า</w:t>
            </w:r>
          </w:p>
        </w:tc>
        <w:tc>
          <w:tcPr>
            <w:tcW w:w="1080" w:type="dxa"/>
            <w:tcBorders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7C281B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7C281B" w:rsidRPr="00E363D3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6F2A" w:rsidRPr="00E363D3" w:rsidTr="00076F2A">
        <w:tc>
          <w:tcPr>
            <w:tcW w:w="4230" w:type="dxa"/>
          </w:tcPr>
          <w:p w:rsidR="00076F2A" w:rsidRPr="00F81217" w:rsidRDefault="00076F2A" w:rsidP="00076F2A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บริษัทผู้ประกอบรถยนต์ </w:t>
            </w:r>
          </w:p>
        </w:tc>
        <w:tc>
          <w:tcPr>
            <w:tcW w:w="1080" w:type="dxa"/>
            <w:tcBorders>
              <w:bottom w:val="nil"/>
            </w:tcBorders>
          </w:tcPr>
          <w:p w:rsidR="00076F2A" w:rsidRPr="002A2685" w:rsidRDefault="00240703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5,033</w:t>
            </w:r>
          </w:p>
        </w:tc>
        <w:tc>
          <w:tcPr>
            <w:tcW w:w="270" w:type="dxa"/>
            <w:tcBorders>
              <w:bottom w:val="nil"/>
            </w:tcBorders>
          </w:tcPr>
          <w:p w:rsidR="00076F2A" w:rsidRPr="002A2685" w:rsidRDefault="00076F2A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076F2A" w:rsidRPr="00957BD5" w:rsidRDefault="002A2685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5,255</w:t>
            </w:r>
          </w:p>
        </w:tc>
        <w:tc>
          <w:tcPr>
            <w:tcW w:w="270" w:type="dxa"/>
            <w:tcBorders>
              <w:bottom w:val="nil"/>
            </w:tcBorders>
          </w:tcPr>
          <w:p w:rsidR="00076F2A" w:rsidRPr="002A7CAF" w:rsidRDefault="00076F2A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076F2A" w:rsidRPr="002A2685" w:rsidRDefault="002A2685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5,033</w:t>
            </w:r>
          </w:p>
        </w:tc>
        <w:tc>
          <w:tcPr>
            <w:tcW w:w="270" w:type="dxa"/>
            <w:tcBorders>
              <w:bottom w:val="nil"/>
            </w:tcBorders>
          </w:tcPr>
          <w:p w:rsidR="00076F2A" w:rsidRPr="002A2685" w:rsidRDefault="00076F2A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076F2A" w:rsidRPr="00F11C83" w:rsidRDefault="002A2685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5,255</w:t>
            </w:r>
          </w:p>
        </w:tc>
      </w:tr>
      <w:tr w:rsidR="00076F2A" w:rsidRPr="00E363D3" w:rsidTr="00076F2A">
        <w:tc>
          <w:tcPr>
            <w:tcW w:w="4230" w:type="dxa"/>
          </w:tcPr>
          <w:p w:rsidR="00076F2A" w:rsidRPr="00F81217" w:rsidRDefault="00076F2A" w:rsidP="00076F2A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บริษัทผู้ผลิตชิ้นส่วนประกอบรถยนต์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76F2A" w:rsidRPr="002A2685" w:rsidRDefault="00240703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136,973</w:t>
            </w:r>
          </w:p>
        </w:tc>
        <w:tc>
          <w:tcPr>
            <w:tcW w:w="270" w:type="dxa"/>
            <w:tcBorders>
              <w:bottom w:val="nil"/>
            </w:tcBorders>
          </w:tcPr>
          <w:p w:rsidR="00076F2A" w:rsidRPr="002A2685" w:rsidRDefault="00076F2A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076F2A" w:rsidRPr="00957BD5" w:rsidRDefault="002A2685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122,99</w:t>
            </w:r>
            <w:r w:rsidR="00EE65E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:rsidR="00076F2A" w:rsidRPr="002A7CAF" w:rsidRDefault="00076F2A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076F2A" w:rsidRPr="002A2685" w:rsidRDefault="002A2685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119,495</w:t>
            </w:r>
          </w:p>
        </w:tc>
        <w:tc>
          <w:tcPr>
            <w:tcW w:w="270" w:type="dxa"/>
            <w:tcBorders>
              <w:bottom w:val="nil"/>
            </w:tcBorders>
          </w:tcPr>
          <w:p w:rsidR="00076F2A" w:rsidRPr="002A2685" w:rsidRDefault="00076F2A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076F2A" w:rsidRPr="00F11C83" w:rsidRDefault="002A2685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112,625</w:t>
            </w:r>
          </w:p>
        </w:tc>
      </w:tr>
      <w:tr w:rsidR="007C281B" w:rsidRPr="00E363D3" w:rsidTr="00076F2A">
        <w:tc>
          <w:tcPr>
            <w:tcW w:w="4230" w:type="dxa"/>
          </w:tcPr>
          <w:p w:rsidR="007C281B" w:rsidRPr="002A7CAF" w:rsidRDefault="007C281B" w:rsidP="007C281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C281B" w:rsidRPr="002A7CAF" w:rsidRDefault="00240703" w:rsidP="00952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142,006</w:t>
            </w:r>
          </w:p>
        </w:tc>
        <w:tc>
          <w:tcPr>
            <w:tcW w:w="270" w:type="dxa"/>
            <w:tcBorders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281B" w:rsidRPr="00957BD5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128,249</w:t>
            </w:r>
          </w:p>
        </w:tc>
        <w:tc>
          <w:tcPr>
            <w:tcW w:w="270" w:type="dxa"/>
            <w:tcBorders>
              <w:bottom w:val="nil"/>
            </w:tcBorders>
          </w:tcPr>
          <w:p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7C281B" w:rsidRPr="004C6213" w:rsidRDefault="002A2685" w:rsidP="004C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124,528</w:t>
            </w:r>
          </w:p>
        </w:tc>
        <w:tc>
          <w:tcPr>
            <w:tcW w:w="270" w:type="dxa"/>
            <w:tcBorders>
              <w:bottom w:val="nil"/>
            </w:tcBorders>
          </w:tcPr>
          <w:p w:rsidR="007C281B" w:rsidRPr="004C6213" w:rsidRDefault="007C281B" w:rsidP="004C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7C281B" w:rsidRPr="00E363D3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36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117,880</w:t>
            </w:r>
          </w:p>
        </w:tc>
      </w:tr>
    </w:tbl>
    <w:p w:rsidR="00412DF3" w:rsidRDefault="00412DF3" w:rsidP="000215A2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58"/>
        <w:gridCol w:w="270"/>
        <w:gridCol w:w="1006"/>
        <w:gridCol w:w="270"/>
        <w:gridCol w:w="1005"/>
      </w:tblGrid>
      <w:tr w:rsidR="009B1878" w:rsidRPr="00F11C83" w:rsidTr="009B1878">
        <w:tc>
          <w:tcPr>
            <w:tcW w:w="4230" w:type="dxa"/>
          </w:tcPr>
          <w:p w:rsidR="009B1878" w:rsidRPr="009B1878" w:rsidRDefault="009B1878" w:rsidP="009B1878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87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:rsidR="009B1878" w:rsidRPr="002A7CAF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1878" w:rsidRPr="002A7CAF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9B1878" w:rsidRPr="00957BD5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9B1878" w:rsidRPr="002A7CAF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9B1878" w:rsidRPr="002A7CAF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1878" w:rsidRPr="002A7CAF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9B1878" w:rsidRPr="00F11C83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1878" w:rsidRPr="00F11C83" w:rsidTr="009B1878">
        <w:tc>
          <w:tcPr>
            <w:tcW w:w="4230" w:type="dxa"/>
          </w:tcPr>
          <w:p w:rsidR="009B1878" w:rsidRPr="002A7CAF" w:rsidRDefault="009B1878" w:rsidP="009B1878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080" w:type="dxa"/>
          </w:tcPr>
          <w:p w:rsidR="009B1878" w:rsidRPr="002A7CAF" w:rsidRDefault="00240703" w:rsidP="00952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142,006</w:t>
            </w:r>
          </w:p>
        </w:tc>
        <w:tc>
          <w:tcPr>
            <w:tcW w:w="270" w:type="dxa"/>
          </w:tcPr>
          <w:p w:rsidR="009B1878" w:rsidRPr="002A7CAF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9B1878" w:rsidRPr="00957BD5" w:rsidRDefault="00715477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128,249</w:t>
            </w:r>
          </w:p>
        </w:tc>
        <w:tc>
          <w:tcPr>
            <w:tcW w:w="270" w:type="dxa"/>
          </w:tcPr>
          <w:p w:rsidR="009B1878" w:rsidRPr="002A7CAF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9B1878" w:rsidRPr="002A7CAF" w:rsidRDefault="00715477" w:rsidP="00715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124,528</w:t>
            </w:r>
          </w:p>
        </w:tc>
        <w:tc>
          <w:tcPr>
            <w:tcW w:w="270" w:type="dxa"/>
          </w:tcPr>
          <w:p w:rsidR="009B1878" w:rsidRPr="002A7CAF" w:rsidRDefault="009B1878" w:rsidP="00715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9B1878" w:rsidRPr="00F11C83" w:rsidRDefault="00715477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117,880</w:t>
            </w:r>
          </w:p>
        </w:tc>
      </w:tr>
      <w:tr w:rsidR="009B1878" w:rsidRPr="00E363D3" w:rsidTr="009B1878">
        <w:trPr>
          <w:trHeight w:val="325"/>
        </w:trPr>
        <w:tc>
          <w:tcPr>
            <w:tcW w:w="4230" w:type="dxa"/>
          </w:tcPr>
          <w:p w:rsidR="009B1878" w:rsidRPr="002A7CAF" w:rsidRDefault="009B1878" w:rsidP="009B1878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B1878" w:rsidRPr="002A7CAF" w:rsidRDefault="00240703" w:rsidP="00952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142,006</w:t>
            </w:r>
          </w:p>
        </w:tc>
        <w:tc>
          <w:tcPr>
            <w:tcW w:w="270" w:type="dxa"/>
          </w:tcPr>
          <w:p w:rsidR="009B1878" w:rsidRPr="002A7CAF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1878" w:rsidRPr="009B1878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9B18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128,249</w:t>
            </w:r>
          </w:p>
        </w:tc>
        <w:tc>
          <w:tcPr>
            <w:tcW w:w="270" w:type="dxa"/>
          </w:tcPr>
          <w:p w:rsidR="009B1878" w:rsidRPr="002A7CAF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9B1878" w:rsidRPr="009B1878" w:rsidRDefault="009B1878" w:rsidP="00715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8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124,528</w:t>
            </w:r>
          </w:p>
        </w:tc>
        <w:tc>
          <w:tcPr>
            <w:tcW w:w="270" w:type="dxa"/>
          </w:tcPr>
          <w:p w:rsidR="009B1878" w:rsidRPr="009B1878" w:rsidRDefault="009B1878" w:rsidP="00715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  <w:tab w:val="decimal" w:pos="873"/>
              </w:tabs>
              <w:spacing w:after="0"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9B1878" w:rsidRPr="009B1878" w:rsidRDefault="009B1878" w:rsidP="009B1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9B18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117,880</w:t>
            </w:r>
          </w:p>
        </w:tc>
      </w:tr>
    </w:tbl>
    <w:p w:rsidR="00FB2CAB" w:rsidRDefault="00FB2CAB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9576B4" w:rsidRDefault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8109F7" w:rsidRPr="002A7CAF" w:rsidRDefault="009576B4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2C7960"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2A7CA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8109F7" w:rsidRPr="002A7CAF" w:rsidRDefault="008109F7" w:rsidP="00810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="Angsana New" w:eastAsia="Cordia New" w:hAnsi="Angsana New" w:cs="Angsana New"/>
          <w:sz w:val="30"/>
          <w:szCs w:val="30"/>
        </w:rPr>
      </w:pPr>
    </w:p>
    <w:tbl>
      <w:tblPr>
        <w:tblW w:w="91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52"/>
      </w:tblGrid>
      <w:tr w:rsidR="008109F7" w:rsidRPr="002A7CAF" w:rsidTr="00DF133E">
        <w:tc>
          <w:tcPr>
            <w:tcW w:w="3960" w:type="dxa"/>
          </w:tcPr>
          <w:p w:rsidR="008109F7" w:rsidRPr="002A7CAF" w:rsidRDefault="008109F7" w:rsidP="002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109F7" w:rsidRPr="002A7CAF" w:rsidRDefault="008109F7" w:rsidP="002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109F7" w:rsidRPr="002A7CAF" w:rsidRDefault="008109F7" w:rsidP="002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8109F7" w:rsidRPr="002A7CAF" w:rsidRDefault="008109F7" w:rsidP="002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1A6E" w:rsidRPr="002A7CAF" w:rsidTr="00DF133E">
        <w:tc>
          <w:tcPr>
            <w:tcW w:w="396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1A6E" w:rsidRPr="00957BD5" w:rsidRDefault="00901A6E" w:rsidP="00901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901A6E" w:rsidRPr="00957BD5" w:rsidRDefault="00901A6E" w:rsidP="00901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1A6E" w:rsidRPr="00957BD5" w:rsidRDefault="00901A6E" w:rsidP="00901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901A6E" w:rsidRPr="00957BD5" w:rsidRDefault="00901A6E" w:rsidP="00901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01A6E" w:rsidRPr="00957BD5" w:rsidRDefault="00901A6E" w:rsidP="00901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901A6E" w:rsidRPr="00957BD5" w:rsidRDefault="00901A6E" w:rsidP="00901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901A6E" w:rsidRPr="00957BD5" w:rsidRDefault="00901A6E" w:rsidP="00901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01A6E" w:rsidRPr="002A7CAF" w:rsidTr="00DF133E">
        <w:tc>
          <w:tcPr>
            <w:tcW w:w="396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01A6E" w:rsidRPr="002A7CAF" w:rsidRDefault="00901A6E" w:rsidP="00901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01A6E" w:rsidRPr="002A7CAF" w:rsidRDefault="00901A6E" w:rsidP="00901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01A6E" w:rsidRPr="002A7CAF" w:rsidRDefault="00901A6E" w:rsidP="00901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A6E" w:rsidRPr="002A7CAF" w:rsidRDefault="00901A6E" w:rsidP="00901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01A6E" w:rsidRPr="002A7CAF" w:rsidTr="00DF133E">
        <w:tc>
          <w:tcPr>
            <w:tcW w:w="396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1A6E" w:rsidRPr="002A7CAF" w:rsidTr="00DF133E">
        <w:tc>
          <w:tcPr>
            <w:tcW w:w="3960" w:type="dxa"/>
          </w:tcPr>
          <w:p w:rsidR="00901A6E" w:rsidRPr="008D2897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A6E" w:rsidRPr="002A7CAF" w:rsidTr="00DF133E">
        <w:tc>
          <w:tcPr>
            <w:tcW w:w="3960" w:type="dxa"/>
          </w:tcPr>
          <w:p w:rsidR="00901A6E" w:rsidRPr="008D2897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A6E" w:rsidRPr="002A7CAF" w:rsidTr="00DF133E">
        <w:tc>
          <w:tcPr>
            <w:tcW w:w="3960" w:type="dxa"/>
          </w:tcPr>
          <w:p w:rsidR="00901A6E" w:rsidRPr="008D2897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901A6E" w:rsidRPr="002A7CAF" w:rsidRDefault="00C86A6A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2,730</w:t>
            </w: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2,435</w:t>
            </w: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C86A6A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2,080</w:t>
            </w: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1,715</w:t>
            </w:r>
          </w:p>
        </w:tc>
      </w:tr>
      <w:tr w:rsidR="00901A6E" w:rsidRPr="002A7CAF" w:rsidTr="00DF133E">
        <w:tc>
          <w:tcPr>
            <w:tcW w:w="396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A6E" w:rsidRPr="002A7CAF" w:rsidTr="00DF133E">
        <w:tc>
          <w:tcPr>
            <w:tcW w:w="3960" w:type="dxa"/>
          </w:tcPr>
          <w:p w:rsidR="00901A6E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28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  <w:p w:rsidR="00901A6E" w:rsidRPr="009E50F3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D28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A6E" w:rsidRPr="002A7CAF" w:rsidTr="00DF133E">
        <w:tc>
          <w:tcPr>
            <w:tcW w:w="3960" w:type="dxa"/>
          </w:tcPr>
          <w:p w:rsidR="00901A6E" w:rsidRPr="008D2897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289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:rsidR="00901A6E" w:rsidRPr="002A7CAF" w:rsidRDefault="00C86A6A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01A6E" w:rsidRPr="002A7CAF" w:rsidRDefault="00C86A6A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A6E" w:rsidRPr="002A7CAF" w:rsidRDefault="00901A6E" w:rsidP="009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</w:tr>
      <w:tr w:rsidR="00C86A6A" w:rsidRPr="002A7CAF" w:rsidTr="00DF133E">
        <w:tc>
          <w:tcPr>
            <w:tcW w:w="3960" w:type="dxa"/>
          </w:tcPr>
          <w:p w:rsidR="00C86A6A" w:rsidRPr="008D2897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86A6A" w:rsidRPr="002A7CAF" w:rsidRDefault="00C86A6A" w:rsidP="005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86A6A" w:rsidRPr="002A7CAF" w:rsidRDefault="00C86A6A" w:rsidP="005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86A6A" w:rsidRPr="002A7CAF" w:rsidRDefault="00C86A6A" w:rsidP="0051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86A6A" w:rsidRPr="002A7CAF" w:rsidTr="00DF133E">
        <w:tc>
          <w:tcPr>
            <w:tcW w:w="3960" w:type="dxa"/>
          </w:tcPr>
          <w:p w:rsidR="00C86A6A" w:rsidRPr="008D2897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6A6A" w:rsidRPr="004F13C0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:rsidR="00C86A6A" w:rsidRPr="004F13C0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6A6A" w:rsidRPr="004F13C0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:rsidR="00C86A6A" w:rsidRPr="004F13C0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6A6A" w:rsidRPr="004F13C0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C86A6A" w:rsidRPr="004F13C0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86A6A" w:rsidRPr="004F13C0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13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</w:t>
            </w:r>
          </w:p>
        </w:tc>
      </w:tr>
      <w:tr w:rsidR="00C86A6A" w:rsidRPr="002A7CAF" w:rsidTr="00DF133E">
        <w:tc>
          <w:tcPr>
            <w:tcW w:w="396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6A6A" w:rsidRPr="002A7CAF" w:rsidTr="00DF133E">
        <w:tc>
          <w:tcPr>
            <w:tcW w:w="396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6A6A" w:rsidRPr="002A7CAF" w:rsidTr="00DF133E">
        <w:tc>
          <w:tcPr>
            <w:tcW w:w="396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86A6A" w:rsidRPr="002A7CAF" w:rsidRDefault="00C86A6A" w:rsidP="00C8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</w:tbl>
    <w:p w:rsidR="003706A7" w:rsidRDefault="003706A7" w:rsidP="008109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286EB0" w:rsidRDefault="00286EB0" w:rsidP="00286EB0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3706A7">
        <w:rPr>
          <w:rFonts w:ascii="Angsana New" w:hAnsi="Angsana New" w:cs="Angsana New"/>
          <w:sz w:val="30"/>
          <w:szCs w:val="30"/>
        </w:rPr>
        <w:br/>
      </w:r>
      <w:r w:rsidRPr="00286EB0">
        <w:rPr>
          <w:rFonts w:ascii="Angsana New" w:hAnsi="Angsana New" w:cs="Angsana New" w:hint="cs"/>
          <w:sz w:val="30"/>
          <w:szCs w:val="30"/>
          <w:cs/>
        </w:rPr>
        <w:t xml:space="preserve">(หมายเหตุประกอบงบการเงินระหว่างกาลข้อ </w:t>
      </w:r>
      <w:r w:rsidRPr="00286EB0">
        <w:rPr>
          <w:rFonts w:ascii="Angsana New" w:hAnsi="Angsana New" w:cs="Angsana New"/>
          <w:sz w:val="30"/>
          <w:szCs w:val="30"/>
        </w:rPr>
        <w:t>7</w:t>
      </w:r>
      <w:r w:rsidRPr="00286EB0">
        <w:rPr>
          <w:rFonts w:ascii="Angsana New" w:hAnsi="Angsana New" w:cs="Angsana New" w:hint="cs"/>
          <w:sz w:val="30"/>
          <w:szCs w:val="30"/>
          <w:cs/>
        </w:rPr>
        <w:t>)</w:t>
      </w:r>
      <w:r w:rsidRPr="00286EB0">
        <w:rPr>
          <w:rFonts w:ascii="Angsana New" w:hAnsi="Angsana New" w:cs="Angsana New"/>
          <w:sz w:val="30"/>
          <w:szCs w:val="30"/>
        </w:rPr>
        <w:t xml:space="preserve"> </w:t>
      </w:r>
    </w:p>
    <w:p w:rsidR="003706A7" w:rsidRPr="00286EB0" w:rsidRDefault="003706A7" w:rsidP="003706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286EB0" w:rsidRDefault="00286EB0" w:rsidP="00286EB0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ทำสัญญาสินเชื่อเพื่อซื้อเงินตราต่างประเทศล่วงหน้ากับสถาบันการเงินในประเทศแห่งหนึ่ง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</w:t>
      </w: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D68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84F" w:rsidRPr="00286EB0">
        <w:rPr>
          <w:rFonts w:ascii="Angsana New" w:hAnsi="Angsana New" w:cs="Angsana New" w:hint="cs"/>
          <w:sz w:val="30"/>
          <w:szCs w:val="30"/>
          <w:cs/>
        </w:rPr>
        <w:t xml:space="preserve">(หมายเหตุประกอบงบการเงินระหว่างกาลข้อ </w:t>
      </w:r>
      <w:r w:rsidR="00ED684F" w:rsidRPr="00286EB0">
        <w:rPr>
          <w:rFonts w:ascii="Angsana New" w:hAnsi="Angsana New" w:cs="Angsana New"/>
          <w:sz w:val="30"/>
          <w:szCs w:val="30"/>
        </w:rPr>
        <w:t>7</w:t>
      </w:r>
      <w:r w:rsidR="00ED684F" w:rsidRPr="00286EB0">
        <w:rPr>
          <w:rFonts w:ascii="Angsana New" w:hAnsi="Angsana New" w:cs="Angsana New" w:hint="cs"/>
          <w:sz w:val="30"/>
          <w:szCs w:val="30"/>
          <w:cs/>
        </w:rPr>
        <w:t>)</w:t>
      </w:r>
    </w:p>
    <w:p w:rsidR="00BE2EF0" w:rsidRPr="000215A2" w:rsidRDefault="00BE2EF0" w:rsidP="000215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DF133E" w:rsidRDefault="00DF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1D7169" w:rsidRPr="00BE2EF0" w:rsidRDefault="00165B67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E2EF0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576B4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B1731A" w:rsidRPr="00BE2EF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439E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:rsidR="001D7169" w:rsidRPr="00502824" w:rsidRDefault="001D716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BE2EF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02824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</w:p>
    <w:p w:rsidR="00EC2FE2" w:rsidRPr="00D42F23" w:rsidRDefault="00EC2FE2" w:rsidP="00BE2E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  <w:r w:rsidRPr="00BE2EF0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D8369B" w:rsidRPr="00BE2EF0">
        <w:rPr>
          <w:rFonts w:ascii="Angsana New" w:hAnsi="Angsana New" w:cs="Angsana New"/>
          <w:sz w:val="30"/>
          <w:szCs w:val="30"/>
        </w:rPr>
        <w:t>15</w:t>
      </w:r>
      <w:r w:rsidRPr="00BE2EF0">
        <w:rPr>
          <w:rFonts w:ascii="Angsana New" w:hAnsi="Angsana New" w:cs="Angsana New"/>
          <w:sz w:val="30"/>
          <w:szCs w:val="30"/>
        </w:rPr>
        <w:t xml:space="preserve"> </w:t>
      </w:r>
      <w:r w:rsidR="00D8369B" w:rsidRPr="00BE2EF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61DBC" w:rsidRPr="00BE2EF0">
        <w:rPr>
          <w:rFonts w:ascii="Angsana New" w:hAnsi="Angsana New" w:cs="Angsana New"/>
          <w:sz w:val="30"/>
          <w:szCs w:val="30"/>
          <w:cs/>
        </w:rPr>
        <w:t xml:space="preserve"> </w:t>
      </w:r>
      <w:r w:rsidR="00B61DBC" w:rsidRPr="00BE2EF0">
        <w:rPr>
          <w:rFonts w:ascii="Angsana New" w:hAnsi="Angsana New" w:cs="Angsana New"/>
          <w:sz w:val="30"/>
          <w:szCs w:val="30"/>
        </w:rPr>
        <w:t>256</w:t>
      </w:r>
      <w:r w:rsidR="00D8369B" w:rsidRPr="00BE2EF0">
        <w:rPr>
          <w:rFonts w:ascii="Angsana New" w:hAnsi="Angsana New" w:cs="Angsana New"/>
          <w:sz w:val="30"/>
          <w:szCs w:val="30"/>
        </w:rPr>
        <w:t>2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 ผู้ถือหุ้นมีมติ</w:t>
      </w:r>
      <w:r w:rsidR="005002A2" w:rsidRPr="005002A2">
        <w:rPr>
          <w:rFonts w:ascii="Angsana New" w:hAnsi="Angsana New" w:cs="Angsana New" w:hint="cs"/>
          <w:sz w:val="30"/>
          <w:szCs w:val="30"/>
          <w:cs/>
        </w:rPr>
        <w:t>อนุมัติจ่ายเงินปันผลประจำปี</w:t>
      </w:r>
      <w:r w:rsidR="005002A2" w:rsidRPr="005002A2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5002A2" w:rsidRPr="005002A2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="005002A2" w:rsidRPr="005002A2">
        <w:rPr>
          <w:rFonts w:ascii="Angsana New" w:hAnsi="Angsana New" w:cs="Angsana New"/>
          <w:sz w:val="30"/>
          <w:szCs w:val="30"/>
          <w:cs/>
        </w:rPr>
        <w:t xml:space="preserve"> 0.</w:t>
      </w:r>
      <w:r w:rsidR="00EA1B92">
        <w:rPr>
          <w:rFonts w:ascii="Angsana New" w:hAnsi="Angsana New" w:cs="Angsana New"/>
          <w:sz w:val="30"/>
          <w:szCs w:val="30"/>
        </w:rPr>
        <w:t>2</w:t>
      </w:r>
      <w:r w:rsidR="005002A2" w:rsidRPr="005002A2">
        <w:rPr>
          <w:rFonts w:ascii="Angsana New" w:hAnsi="Angsana New" w:cs="Angsana New"/>
          <w:sz w:val="30"/>
          <w:szCs w:val="30"/>
          <w:cs/>
        </w:rPr>
        <w:t xml:space="preserve"> </w:t>
      </w:r>
      <w:r w:rsidR="005002A2" w:rsidRPr="005002A2">
        <w:rPr>
          <w:rFonts w:ascii="Angsana New" w:hAnsi="Angsana New" w:cs="Angsana New" w:hint="cs"/>
          <w:sz w:val="30"/>
          <w:szCs w:val="30"/>
          <w:cs/>
        </w:rPr>
        <w:t>บาท</w:t>
      </w:r>
      <w:r w:rsidR="005002A2" w:rsidRPr="005002A2">
        <w:rPr>
          <w:rFonts w:ascii="Angsana New" w:hAnsi="Angsana New" w:cs="Angsana New"/>
          <w:sz w:val="30"/>
          <w:szCs w:val="30"/>
          <w:cs/>
        </w:rPr>
        <w:t xml:space="preserve"> </w:t>
      </w:r>
      <w:r w:rsidR="005002A2" w:rsidRPr="005002A2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5002A2" w:rsidRPr="005002A2">
        <w:rPr>
          <w:rFonts w:ascii="Angsana New" w:hAnsi="Angsana New" w:cs="Angsana New"/>
          <w:sz w:val="30"/>
          <w:szCs w:val="30"/>
          <w:cs/>
        </w:rPr>
        <w:t xml:space="preserve"> 3</w:t>
      </w:r>
      <w:r w:rsidR="005002A2">
        <w:rPr>
          <w:rFonts w:ascii="Angsana New" w:hAnsi="Angsana New" w:cs="Angsana New"/>
          <w:sz w:val="30"/>
          <w:szCs w:val="30"/>
        </w:rPr>
        <w:t>9</w:t>
      </w:r>
      <w:r w:rsidR="005002A2" w:rsidRPr="005002A2">
        <w:rPr>
          <w:rFonts w:ascii="Angsana New" w:hAnsi="Angsana New" w:cs="Angsana New"/>
          <w:sz w:val="30"/>
          <w:szCs w:val="30"/>
          <w:cs/>
        </w:rPr>
        <w:t>.8</w:t>
      </w:r>
      <w:r w:rsidR="005002A2">
        <w:rPr>
          <w:rFonts w:ascii="Angsana New" w:hAnsi="Angsana New" w:cs="Angsana New"/>
          <w:sz w:val="30"/>
          <w:szCs w:val="30"/>
        </w:rPr>
        <w:t>0</w:t>
      </w:r>
      <w:r w:rsidR="005002A2" w:rsidRPr="005002A2">
        <w:rPr>
          <w:rFonts w:ascii="Angsana New" w:hAnsi="Angsana New" w:cs="Angsana New"/>
          <w:sz w:val="30"/>
          <w:szCs w:val="30"/>
          <w:cs/>
        </w:rPr>
        <w:t xml:space="preserve"> </w:t>
      </w:r>
      <w:r w:rsidR="005002A2" w:rsidRPr="005002A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 </w:t>
      </w:r>
      <w:r w:rsidR="00BE2EF0" w:rsidRPr="00BE2EF0">
        <w:rPr>
          <w:rFonts w:ascii="Angsana New" w:hAnsi="Angsana New" w:cs="Angsana New" w:hint="cs"/>
          <w:sz w:val="30"/>
          <w:szCs w:val="30"/>
          <w:cs/>
        </w:rPr>
        <w:t>และ</w:t>
      </w:r>
      <w:r w:rsidR="00BE2EF0" w:rsidRPr="00BE2EF0">
        <w:rPr>
          <w:rFonts w:ascii="Angsana New" w:hAnsi="Angsana New" w:cs="Angsana New"/>
          <w:sz w:val="30"/>
          <w:szCs w:val="30"/>
          <w:cs/>
        </w:rPr>
        <w:t>อนุมัติการจัดสรร</w:t>
      </w:r>
      <w:r w:rsidR="00BE2EF0" w:rsidRPr="00BE2EF0">
        <w:rPr>
          <w:rFonts w:ascii="Angsana New" w:hAnsi="Angsana New" w:cs="Angsana New" w:hint="cs"/>
          <w:sz w:val="30"/>
          <w:szCs w:val="30"/>
          <w:cs/>
        </w:rPr>
        <w:t>กำไรสะสมเป็น</w:t>
      </w:r>
      <w:r w:rsidR="005002A2">
        <w:rPr>
          <w:rFonts w:ascii="Angsana New" w:hAnsi="Angsana New" w:cs="Angsana New"/>
          <w:sz w:val="30"/>
          <w:szCs w:val="30"/>
        </w:rPr>
        <w:br/>
      </w:r>
      <w:r w:rsidR="00BE2EF0" w:rsidRPr="00BE2EF0">
        <w:rPr>
          <w:rFonts w:ascii="Angsana New" w:hAnsi="Angsana New" w:cs="Angsana New" w:hint="cs"/>
          <w:sz w:val="30"/>
          <w:szCs w:val="30"/>
          <w:cs/>
        </w:rPr>
        <w:t xml:space="preserve">เงินปันผลพิเศษ </w:t>
      </w:r>
      <w:r w:rsidR="00BE2EF0" w:rsidRPr="00BE2EF0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EA1B92">
        <w:rPr>
          <w:rFonts w:ascii="Angsana New" w:hAnsi="Angsana New" w:cs="Angsana New"/>
          <w:sz w:val="30"/>
          <w:szCs w:val="30"/>
        </w:rPr>
        <w:t>1</w:t>
      </w:r>
      <w:r w:rsidR="00BE2EF0" w:rsidRPr="00BE2EF0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BE2EF0" w:rsidRPr="00BE2EF0">
        <w:rPr>
          <w:rFonts w:ascii="Angsana New" w:hAnsi="Angsana New" w:cs="Angsana New"/>
          <w:sz w:val="30"/>
          <w:szCs w:val="30"/>
        </w:rPr>
        <w:t xml:space="preserve"> </w:t>
      </w:r>
      <w:r w:rsidR="005002A2" w:rsidRPr="005002A2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="005002A2" w:rsidRPr="005002A2">
        <w:rPr>
          <w:rFonts w:ascii="Angsana New" w:hAnsi="Angsana New" w:cs="Angsana New"/>
          <w:sz w:val="30"/>
          <w:szCs w:val="30"/>
          <w:cs/>
        </w:rPr>
        <w:t xml:space="preserve"> </w:t>
      </w:r>
      <w:r w:rsidR="005002A2" w:rsidRPr="005002A2">
        <w:rPr>
          <w:rFonts w:ascii="Angsana New" w:hAnsi="Angsana New" w:cs="Angsana New"/>
          <w:sz w:val="30"/>
          <w:szCs w:val="30"/>
        </w:rPr>
        <w:t xml:space="preserve">199 </w:t>
      </w:r>
      <w:r w:rsidR="005002A2" w:rsidRPr="005002A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002A2" w:rsidRPr="005002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2EF0">
        <w:rPr>
          <w:rFonts w:ascii="Angsana New" w:hAnsi="Angsana New" w:cs="Angsana New"/>
          <w:sz w:val="30"/>
          <w:szCs w:val="30"/>
          <w:cs/>
        </w:rPr>
        <w:t>เงินปันผลดังกล่าว</w:t>
      </w:r>
      <w:r w:rsidR="00BE149B">
        <w:rPr>
          <w:rFonts w:ascii="Angsana New" w:hAnsi="Angsana New" w:cs="Angsana New" w:hint="cs"/>
          <w:sz w:val="30"/>
          <w:szCs w:val="30"/>
          <w:cs/>
        </w:rPr>
        <w:t>ได้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จ่ายให้แก่ผู้ถือหุ้นในวันที่ </w:t>
      </w:r>
      <w:r w:rsidR="00776DC3" w:rsidRPr="00BE2EF0">
        <w:rPr>
          <w:rFonts w:ascii="Angsana New" w:hAnsi="Angsana New" w:cs="Angsana New"/>
          <w:sz w:val="30"/>
          <w:szCs w:val="30"/>
        </w:rPr>
        <w:t>2</w:t>
      </w:r>
      <w:r w:rsidR="00BE2EF0" w:rsidRPr="00BE2EF0">
        <w:rPr>
          <w:rFonts w:ascii="Angsana New" w:hAnsi="Angsana New" w:cs="Angsana New"/>
          <w:sz w:val="30"/>
          <w:szCs w:val="30"/>
        </w:rPr>
        <w:t>1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 </w:t>
      </w:r>
      <w:r w:rsidR="00BE2EF0" w:rsidRPr="00BE2EF0">
        <w:rPr>
          <w:rFonts w:ascii="Angsana New" w:hAnsi="Angsana New" w:cs="Angsana New" w:hint="cs"/>
          <w:sz w:val="30"/>
          <w:szCs w:val="30"/>
          <w:cs/>
        </w:rPr>
        <w:t>มีน</w:t>
      </w:r>
      <w:r w:rsidRPr="00BE2EF0">
        <w:rPr>
          <w:rFonts w:ascii="Angsana New" w:hAnsi="Angsana New" w:cs="Angsana New"/>
          <w:sz w:val="30"/>
          <w:szCs w:val="30"/>
          <w:cs/>
        </w:rPr>
        <w:t>าคม 25</w:t>
      </w:r>
      <w:r w:rsidR="00513385">
        <w:rPr>
          <w:rFonts w:ascii="Angsana New" w:hAnsi="Angsana New" w:cs="Angsana New"/>
          <w:sz w:val="30"/>
          <w:szCs w:val="30"/>
        </w:rPr>
        <w:t>62</w:t>
      </w:r>
    </w:p>
    <w:p w:rsidR="00D8369B" w:rsidRPr="00502824" w:rsidRDefault="00D8369B" w:rsidP="00BE2E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22"/>
          <w:szCs w:val="22"/>
        </w:rPr>
      </w:pPr>
    </w:p>
    <w:p w:rsidR="009666DB" w:rsidRPr="00BE2EF0" w:rsidRDefault="009666DB" w:rsidP="00966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E2EF0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576B4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BE2EF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666DB">
        <w:rPr>
          <w:rFonts w:asciiTheme="majorBidi" w:hAnsiTheme="majorBidi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9666DB" w:rsidRPr="00502824" w:rsidRDefault="009666DB" w:rsidP="00BE2E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22"/>
          <w:szCs w:val="22"/>
        </w:rPr>
      </w:pPr>
    </w:p>
    <w:p w:rsidR="009666DB" w:rsidRDefault="009666DB" w:rsidP="00BE2E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  <w:r w:rsidRPr="009666D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9666DB">
        <w:rPr>
          <w:rFonts w:ascii="Angsana New" w:hAnsi="Angsana New" w:cs="Angsana New"/>
          <w:sz w:val="30"/>
          <w:szCs w:val="30"/>
        </w:rPr>
        <w:t xml:space="preserve">5 </w:t>
      </w:r>
      <w:r w:rsidRPr="009666DB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9666DB">
        <w:rPr>
          <w:rFonts w:ascii="Angsana New" w:hAnsi="Angsana New" w:cs="Angsana New"/>
          <w:sz w:val="30"/>
          <w:szCs w:val="30"/>
        </w:rPr>
        <w:t xml:space="preserve">2562 </w:t>
      </w:r>
      <w:r w:rsidRPr="009666DB">
        <w:rPr>
          <w:rFonts w:ascii="Angsana New" w:hAnsi="Angsana New" w:cs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9666DB">
        <w:rPr>
          <w:rFonts w:ascii="Angsana New" w:hAnsi="Angsana New" w:cs="Angsana New"/>
          <w:sz w:val="30"/>
          <w:szCs w:val="30"/>
        </w:rPr>
        <w:t>20</w:t>
      </w:r>
      <w:r w:rsidRPr="009666DB">
        <w:rPr>
          <w:rFonts w:ascii="Angsana New" w:hAnsi="Angsana New" w:cs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9666DB">
        <w:rPr>
          <w:rFonts w:ascii="Angsana New" w:hAnsi="Angsana New" w:cs="Angsana New"/>
          <w:sz w:val="30"/>
          <w:szCs w:val="30"/>
        </w:rPr>
        <w:t>400</w:t>
      </w:r>
      <w:r w:rsidRPr="009666DB">
        <w:rPr>
          <w:rFonts w:ascii="Angsana New" w:hAnsi="Angsana New" w:cs="Angsana New" w:hint="cs"/>
          <w:sz w:val="30"/>
          <w:szCs w:val="30"/>
          <w:cs/>
        </w:rPr>
        <w:t xml:space="preserve"> วัน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9666D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 </w:t>
      </w:r>
      <w:r w:rsidRPr="009666DB">
        <w:rPr>
          <w:rFonts w:ascii="Angsana New" w:hAnsi="Angsana New" w:cs="Angsana New"/>
          <w:sz w:val="30"/>
          <w:szCs w:val="30"/>
        </w:rPr>
        <w:t>2562</w:t>
      </w:r>
      <w:r w:rsidRPr="009666DB">
        <w:rPr>
          <w:rFonts w:ascii="Angsana New" w:hAnsi="Angsana New" w:cs="Angsana New" w:hint="cs"/>
          <w:sz w:val="30"/>
          <w:szCs w:val="30"/>
          <w:cs/>
        </w:rPr>
        <w:t xml:space="preserve"> จากการแก้ไขโครงการดังกล่าวจะทำให้</w:t>
      </w:r>
      <w:r w:rsidRPr="009666DB">
        <w:rPr>
          <w:rFonts w:ascii="Angsana New" w:hAnsi="Angsana New" w:cs="Angsana New"/>
          <w:sz w:val="30"/>
          <w:szCs w:val="30"/>
          <w:cs/>
        </w:rPr>
        <w:br/>
      </w:r>
      <w:r w:rsidRPr="009666DB">
        <w:rPr>
          <w:rFonts w:ascii="Angsana New" w:hAnsi="Angsana New" w:cs="Angsana New" w:hint="cs"/>
          <w:sz w:val="30"/>
          <w:szCs w:val="30"/>
          <w:cs/>
        </w:rPr>
        <w:t>กลุ่มบริษัทรับรู้ประมาณการหนี้สินผลประโยชน์เมื่อเกษียณอายุ ณ วันที่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9666DB">
        <w:rPr>
          <w:rFonts w:ascii="Angsana New" w:hAnsi="Angsana New" w:cs="Angsana New"/>
          <w:sz w:val="30"/>
          <w:szCs w:val="30"/>
        </w:rPr>
        <w:t xml:space="preserve">30 </w:t>
      </w:r>
      <w:r w:rsidRPr="009666D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9666DB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9666DB">
        <w:rPr>
          <w:rFonts w:ascii="Angsana New" w:hAnsi="Angsana New" w:cs="Angsana New" w:hint="cs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513385">
        <w:rPr>
          <w:rFonts w:ascii="Angsana New" w:hAnsi="Angsana New" w:cs="Angsana New"/>
          <w:sz w:val="30"/>
          <w:szCs w:val="30"/>
        </w:rPr>
        <w:t>3.54</w:t>
      </w:r>
      <w:r w:rsidRPr="009666DB">
        <w:rPr>
          <w:rFonts w:ascii="Angsana New" w:hAnsi="Angsana New" w:cs="Angsana New"/>
          <w:sz w:val="30"/>
          <w:szCs w:val="30"/>
        </w:rPr>
        <w:t xml:space="preserve"> </w:t>
      </w:r>
      <w:r w:rsidRPr="009666DB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9666D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13385">
        <w:rPr>
          <w:rFonts w:ascii="Angsana New" w:hAnsi="Angsana New" w:cs="Angsana New"/>
          <w:sz w:val="30"/>
          <w:szCs w:val="30"/>
        </w:rPr>
        <w:t>3.16</w:t>
      </w:r>
      <w:r w:rsidRPr="009666DB">
        <w:rPr>
          <w:rFonts w:ascii="Angsana New" w:hAnsi="Angsana New" w:cs="Angsana New"/>
          <w:sz w:val="30"/>
          <w:szCs w:val="30"/>
        </w:rPr>
        <w:t xml:space="preserve"> </w:t>
      </w:r>
      <w:r w:rsidRPr="009666DB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:rsidR="009666DB" w:rsidRPr="00502824" w:rsidRDefault="009666DB" w:rsidP="00BE2E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22"/>
          <w:szCs w:val="22"/>
          <w:cs/>
        </w:rPr>
      </w:pPr>
    </w:p>
    <w:p w:rsidR="008109F7" w:rsidRPr="002A7CAF" w:rsidRDefault="00303D8D" w:rsidP="00810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9576B4">
        <w:rPr>
          <w:rFonts w:ascii="Angsana New" w:hAnsi="Angsana New" w:cs="Angsana New"/>
          <w:b/>
          <w:bCs/>
          <w:sz w:val="30"/>
          <w:szCs w:val="30"/>
        </w:rPr>
        <w:t>2</w:t>
      </w:r>
      <w:r w:rsidR="008109F7">
        <w:rPr>
          <w:rFonts w:ascii="Angsana New" w:hAnsi="Angsana New" w:cs="Angsana New"/>
          <w:b/>
          <w:bCs/>
          <w:sz w:val="30"/>
          <w:szCs w:val="30"/>
        </w:rPr>
        <w:t xml:space="preserve">      </w:t>
      </w:r>
      <w:r w:rsidR="008109F7">
        <w:rPr>
          <w:rFonts w:ascii="Angsana New" w:hAnsi="Angsana New" w:cs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8109F7" w:rsidRPr="00502824" w:rsidRDefault="008109F7" w:rsidP="00A76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</w:rPr>
      </w:pPr>
    </w:p>
    <w:p w:rsidR="008109F7" w:rsidRDefault="0028037C" w:rsidP="00810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8037C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cs="Angsana New" w:hint="cs"/>
          <w:sz w:val="30"/>
          <w:szCs w:val="30"/>
          <w:cs/>
        </w:rPr>
        <w:t>ซึ่งคาดว่าจะมีผลกระทบที่มีสาระสำคัญต่องบการเงินรวมและงบการเงินเฉพาะกิจการ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cs="Angsana New" w:hint="cs"/>
          <w:sz w:val="30"/>
          <w:szCs w:val="30"/>
          <w:cs/>
        </w:rPr>
        <w:t>เมื่อนำมาถือปฏิบัติเป็นครั้งแรก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28037C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1 </w:t>
      </w:r>
      <w:r w:rsidRPr="0028037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2563 </w:t>
      </w:r>
      <w:r w:rsidRPr="0028037C">
        <w:rPr>
          <w:rFonts w:ascii="Angsana New" w:hAnsi="Angsana New" w:cs="Angsana New" w:hint="cs"/>
          <w:sz w:val="30"/>
          <w:szCs w:val="30"/>
          <w:cs/>
        </w:rPr>
        <w:t>ซึ่งมีดังต่อไปนี้</w:t>
      </w:r>
    </w:p>
    <w:p w:rsidR="0028037C" w:rsidRPr="00502824" w:rsidRDefault="0028037C" w:rsidP="00A76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Cordia New"/>
          <w:sz w:val="22"/>
          <w:szCs w:val="22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4653"/>
        <w:gridCol w:w="4536"/>
      </w:tblGrid>
      <w:tr w:rsidR="0028037C" w:rsidRPr="006C0F86" w:rsidTr="0028037C">
        <w:trPr>
          <w:tblHeader/>
        </w:trPr>
        <w:tc>
          <w:tcPr>
            <w:tcW w:w="4653" w:type="dxa"/>
            <w:shd w:val="clear" w:color="auto" w:fill="auto"/>
            <w:vAlign w:val="bottom"/>
          </w:tcPr>
          <w:p w:rsidR="0028037C" w:rsidRPr="00507B75" w:rsidRDefault="0028037C" w:rsidP="0026275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507B7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28037C" w:rsidRPr="00507B75" w:rsidRDefault="0028037C" w:rsidP="0026275B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507B7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8037C" w:rsidRPr="006C0F86" w:rsidTr="0028037C">
        <w:tc>
          <w:tcPr>
            <w:tcW w:w="4653" w:type="dxa"/>
            <w:shd w:val="clear" w:color="auto" w:fill="auto"/>
          </w:tcPr>
          <w:p w:rsidR="0028037C" w:rsidRPr="00507B75" w:rsidRDefault="0028037C" w:rsidP="0026275B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507B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07B75">
              <w:rPr>
                <w:rFonts w:ascii="Angsana New" w:hAnsi="Angsana New" w:cs="Angsana New"/>
                <w:sz w:val="30"/>
                <w:szCs w:val="30"/>
              </w:rPr>
              <w:t>7*</w:t>
            </w:r>
          </w:p>
        </w:tc>
        <w:tc>
          <w:tcPr>
            <w:tcW w:w="4536" w:type="dxa"/>
            <w:shd w:val="clear" w:color="auto" w:fill="auto"/>
          </w:tcPr>
          <w:p w:rsidR="0028037C" w:rsidRPr="00507B75" w:rsidRDefault="0028037C" w:rsidP="002627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B7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28037C" w:rsidRPr="006C0F86" w:rsidTr="0028037C">
        <w:tc>
          <w:tcPr>
            <w:tcW w:w="4653" w:type="dxa"/>
            <w:shd w:val="clear" w:color="auto" w:fill="auto"/>
          </w:tcPr>
          <w:p w:rsidR="0028037C" w:rsidRPr="0028037C" w:rsidRDefault="0028037C" w:rsidP="0026275B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8037C">
              <w:rPr>
                <w:rFonts w:ascii="Angsana New" w:hAnsi="Angsana New" w:cs="Angsana New"/>
                <w:sz w:val="30"/>
                <w:szCs w:val="30"/>
              </w:rPr>
              <w:t>9*</w:t>
            </w:r>
          </w:p>
        </w:tc>
        <w:tc>
          <w:tcPr>
            <w:tcW w:w="4536" w:type="dxa"/>
            <w:shd w:val="clear" w:color="auto" w:fill="auto"/>
          </w:tcPr>
          <w:p w:rsidR="0028037C" w:rsidRPr="0028037C" w:rsidRDefault="0028037C" w:rsidP="002627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8037C" w:rsidRPr="006C0F86" w:rsidTr="0028037C">
        <w:tc>
          <w:tcPr>
            <w:tcW w:w="4653" w:type="dxa"/>
            <w:shd w:val="clear" w:color="auto" w:fill="auto"/>
          </w:tcPr>
          <w:p w:rsidR="0028037C" w:rsidRPr="0028037C" w:rsidRDefault="0028037C" w:rsidP="0028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28037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8037C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28037C" w:rsidRPr="0028037C" w:rsidRDefault="0028037C" w:rsidP="0028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28037C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28037C" w:rsidRPr="006C0F86" w:rsidTr="0028037C">
        <w:tc>
          <w:tcPr>
            <w:tcW w:w="4653" w:type="dxa"/>
            <w:shd w:val="clear" w:color="auto" w:fill="auto"/>
          </w:tcPr>
          <w:p w:rsidR="0028037C" w:rsidRPr="0028037C" w:rsidRDefault="0028037C" w:rsidP="0026275B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8037C">
              <w:rPr>
                <w:rFonts w:ascii="Angsana New" w:hAnsi="Angsana New" w:cs="Angsana New"/>
                <w:sz w:val="30"/>
                <w:szCs w:val="30"/>
              </w:rPr>
              <w:t>32*</w:t>
            </w:r>
          </w:p>
        </w:tc>
        <w:tc>
          <w:tcPr>
            <w:tcW w:w="4536" w:type="dxa"/>
            <w:shd w:val="clear" w:color="auto" w:fill="auto"/>
          </w:tcPr>
          <w:p w:rsidR="0028037C" w:rsidRPr="0028037C" w:rsidRDefault="0028037C" w:rsidP="002627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28037C" w:rsidRPr="006C0F86" w:rsidTr="0028037C">
        <w:tc>
          <w:tcPr>
            <w:tcW w:w="4653" w:type="dxa"/>
            <w:shd w:val="clear" w:color="auto" w:fill="auto"/>
          </w:tcPr>
          <w:p w:rsidR="0028037C" w:rsidRPr="0028037C" w:rsidRDefault="0028037C" w:rsidP="0026275B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8037C">
              <w:rPr>
                <w:rFonts w:ascii="Angsana New" w:hAnsi="Angsana New" w:cs="Angsana New"/>
                <w:sz w:val="30"/>
                <w:szCs w:val="30"/>
              </w:rPr>
              <w:t>16*</w:t>
            </w:r>
          </w:p>
        </w:tc>
        <w:tc>
          <w:tcPr>
            <w:tcW w:w="4536" w:type="dxa"/>
            <w:shd w:val="clear" w:color="auto" w:fill="auto"/>
          </w:tcPr>
          <w:p w:rsidR="0028037C" w:rsidRPr="0028037C" w:rsidRDefault="0028037C" w:rsidP="0026275B">
            <w:pPr>
              <w:spacing w:line="240" w:lineRule="auto"/>
              <w:ind w:left="201" w:hanging="2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8037C" w:rsidRPr="006C0F86" w:rsidTr="0028037C">
        <w:tc>
          <w:tcPr>
            <w:tcW w:w="4653" w:type="dxa"/>
            <w:shd w:val="clear" w:color="auto" w:fill="auto"/>
          </w:tcPr>
          <w:p w:rsidR="0028037C" w:rsidRPr="00507B75" w:rsidRDefault="0028037C" w:rsidP="0026275B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B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07B75">
              <w:rPr>
                <w:rFonts w:ascii="Angsana New" w:hAnsi="Angsana New" w:cs="Angsana New"/>
                <w:sz w:val="30"/>
                <w:szCs w:val="30"/>
              </w:rPr>
              <w:t>19*</w:t>
            </w:r>
          </w:p>
        </w:tc>
        <w:tc>
          <w:tcPr>
            <w:tcW w:w="4536" w:type="dxa"/>
            <w:shd w:val="clear" w:color="auto" w:fill="auto"/>
          </w:tcPr>
          <w:p w:rsidR="0028037C" w:rsidRPr="00507B75" w:rsidRDefault="0028037C" w:rsidP="002627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B75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109F7" w:rsidRPr="00A7668B" w:rsidRDefault="008109F7" w:rsidP="00A76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2"/>
          <w:szCs w:val="22"/>
          <w:highlight w:val="cyan"/>
        </w:rPr>
      </w:pPr>
    </w:p>
    <w:p w:rsidR="008109F7" w:rsidRPr="00C923D2" w:rsidRDefault="008109F7" w:rsidP="00810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23D2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C923D2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C923D2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:rsidR="008109F7" w:rsidRPr="00331B57" w:rsidRDefault="008109F7" w:rsidP="0051338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47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31B5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8109F7" w:rsidRPr="00D03197" w:rsidRDefault="008109F7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8109F7" w:rsidRPr="00331B57" w:rsidRDefault="008109F7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31B5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</w:t>
      </w:r>
      <w:r w:rsidR="00EA1B92">
        <w:rPr>
          <w:rFonts w:ascii="Angsana New" w:hAnsi="Angsana New" w:hint="cs"/>
          <w:sz w:val="30"/>
          <w:szCs w:val="30"/>
          <w:cs/>
        </w:rPr>
        <w:t>งการเงินและหนี้สินทาง</w:t>
      </w:r>
      <w:r w:rsidRPr="00331B57"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8109F7" w:rsidRPr="00D03197" w:rsidRDefault="008109F7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8109F7" w:rsidRDefault="008109F7" w:rsidP="00513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31B57">
        <w:rPr>
          <w:rFonts w:ascii="Angsana New" w:hAnsi="Angsana New" w:cs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E531C2">
        <w:rPr>
          <w:rFonts w:ascii="Angsana New" w:hAnsi="Angsana New" w:cs="Angsana New" w:hint="cs"/>
          <w:sz w:val="30"/>
          <w:szCs w:val="30"/>
          <w:cs/>
        </w:rPr>
        <w:t>ที่เกี่ยวข้องกับ</w:t>
      </w:r>
      <w:r w:rsidRPr="00331B57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  <w:r w:rsidRPr="00331B57">
        <w:rPr>
          <w:rFonts w:ascii="Angsana New" w:hAnsi="Angsana New" w:cs="Angsana New"/>
          <w:sz w:val="30"/>
          <w:szCs w:val="30"/>
          <w:cs/>
        </w:rPr>
        <w:t>เป็นครั้งแรกต่องบการเงินรวม</w:t>
      </w:r>
      <w:r w:rsidRPr="00331B57">
        <w:rPr>
          <w:rFonts w:ascii="Angsana New" w:hAnsi="Angsana New" w:cs="Angsana New" w:hint="cs"/>
          <w:sz w:val="30"/>
          <w:szCs w:val="30"/>
          <w:cs/>
        </w:rPr>
        <w:t>และ</w:t>
      </w:r>
      <w:r w:rsidR="006016AB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</w:p>
    <w:p w:rsidR="00502824" w:rsidRPr="00D03197" w:rsidRDefault="00502824" w:rsidP="00513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 w:cs="Angsana New"/>
          <w:sz w:val="24"/>
          <w:szCs w:val="24"/>
        </w:rPr>
      </w:pPr>
    </w:p>
    <w:p w:rsidR="0028037C" w:rsidRPr="0028037C" w:rsidRDefault="0028037C" w:rsidP="00D0319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01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037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28037C">
        <w:rPr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ฉบับที่</w:t>
      </w:r>
      <w:r w:rsidRPr="0028037C">
        <w:rPr>
          <w:b/>
          <w:bCs/>
          <w:i/>
          <w:iCs/>
          <w:color w:val="000000"/>
          <w:sz w:val="30"/>
          <w:szCs w:val="30"/>
          <w:cs/>
        </w:rPr>
        <w:t xml:space="preserve"> 16 </w:t>
      </w:r>
      <w:r w:rsidRPr="0028037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</w:t>
      </w:r>
      <w:r w:rsidRPr="0028037C">
        <w:rPr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28037C" w:rsidRPr="00D03197" w:rsidRDefault="0028037C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01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28037C" w:rsidRDefault="0028037C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8037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28037C">
        <w:rPr>
          <w:rFonts w:ascii="Angsana New" w:hAnsi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sz w:val="30"/>
          <w:szCs w:val="30"/>
          <w:cs/>
        </w:rPr>
        <w:t>ฉบับที่</w:t>
      </w:r>
      <w:r w:rsidRPr="0028037C">
        <w:rPr>
          <w:rFonts w:ascii="Angsana New" w:hAnsi="Angsana New"/>
          <w:sz w:val="30"/>
          <w:szCs w:val="30"/>
          <w:cs/>
        </w:rPr>
        <w:t xml:space="preserve"> 16 </w:t>
      </w:r>
      <w:r w:rsidRPr="0028037C"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ได้นำเสนอวิธีการบัญชีเดียวสำหรับผู้เช่า</w:t>
      </w:r>
      <w:r w:rsidRPr="0028037C">
        <w:rPr>
          <w:rFonts w:ascii="Angsana New" w:hAnsi="Angsana New"/>
          <w:sz w:val="30"/>
          <w:szCs w:val="30"/>
          <w:cs/>
        </w:rPr>
        <w:t xml:space="preserve"> (</w:t>
      </w:r>
      <w:r w:rsidRPr="0028037C">
        <w:rPr>
          <w:rFonts w:ascii="Angsana New" w:hAnsi="Angsana New"/>
          <w:sz w:val="30"/>
          <w:szCs w:val="30"/>
        </w:rPr>
        <w:t xml:space="preserve">Single lessee accounting model) </w:t>
      </w:r>
      <w:r w:rsidRPr="0028037C">
        <w:rPr>
          <w:rFonts w:ascii="Angsana New" w:hAnsi="Angsana New" w:hint="cs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</w:t>
      </w:r>
      <w:r w:rsidRPr="0028037C">
        <w:rPr>
          <w:rFonts w:ascii="Angsana New" w:hAnsi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28037C">
        <w:rPr>
          <w:rFonts w:ascii="Angsana New" w:hAnsi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28037C">
        <w:rPr>
          <w:rFonts w:ascii="Angsana New" w:hAnsi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sz w:val="30"/>
          <w:szCs w:val="30"/>
          <w:cs/>
        </w:rPr>
        <w:t>เช่น</w:t>
      </w:r>
      <w:r w:rsidRPr="0028037C">
        <w:rPr>
          <w:rFonts w:ascii="Angsana New" w:hAnsi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sz w:val="30"/>
          <w:szCs w:val="30"/>
          <w:cs/>
        </w:rPr>
        <w:t>ผู้ให้เช่ายังคงต้องจัดประเภทสัญญาเช่าเป็นสัญญาเช่าการเงินหรือสัญญาเช่าดำเนินงาน</w:t>
      </w:r>
      <w:r w:rsidRPr="0028037C">
        <w:rPr>
          <w:rFonts w:ascii="Angsana New" w:hAnsi="Angsana New"/>
          <w:sz w:val="30"/>
          <w:szCs w:val="30"/>
          <w:cs/>
        </w:rPr>
        <w:t xml:space="preserve">  </w:t>
      </w:r>
    </w:p>
    <w:p w:rsidR="0028037C" w:rsidRPr="00D03197" w:rsidRDefault="0028037C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01"/>
        <w:jc w:val="thaiDistribute"/>
        <w:rPr>
          <w:rFonts w:ascii="Angsana New" w:hAnsi="Angsana New"/>
          <w:sz w:val="24"/>
          <w:szCs w:val="24"/>
        </w:rPr>
      </w:pPr>
    </w:p>
    <w:p w:rsidR="0028037C" w:rsidRDefault="0028037C" w:rsidP="00EA1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31B57">
        <w:rPr>
          <w:rFonts w:ascii="Angsana New" w:hAnsi="Angsana New" w:cs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</w:t>
      </w:r>
      <w:r w:rsidRPr="0028037C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28037C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16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31B57">
        <w:rPr>
          <w:rFonts w:ascii="Angsana New" w:hAnsi="Angsana New" w:cs="Angsana New"/>
          <w:sz w:val="30"/>
          <w:szCs w:val="30"/>
          <w:cs/>
        </w:rPr>
        <w:t>เป็นครั้งแรกต่องบการเงินรวม</w:t>
      </w:r>
      <w:r w:rsidRPr="00331B57">
        <w:rPr>
          <w:rFonts w:ascii="Angsana New" w:hAnsi="Angsana New" w:cs="Angsana New" w:hint="cs"/>
          <w:sz w:val="30"/>
          <w:szCs w:val="30"/>
          <w:cs/>
        </w:rPr>
        <w:t>และ</w:t>
      </w:r>
      <w:r w:rsidR="00ED684F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</w:p>
    <w:sectPr w:rsidR="0028037C" w:rsidSect="00F7602F"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037" w:rsidRDefault="004B5037">
      <w:r>
        <w:separator/>
      </w:r>
    </w:p>
  </w:endnote>
  <w:endnote w:type="continuationSeparator" w:id="0">
    <w:p w:rsidR="004B5037" w:rsidRDefault="004B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Pr="00D42F23" w:rsidRDefault="00286EB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E97484"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Pr="00D42F23" w:rsidRDefault="00286EB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E97484">
      <w:rPr>
        <w:rFonts w:ascii="Angsana New" w:hAnsi="Angsana New" w:cs="Angsana New"/>
        <w:noProof/>
        <w:sz w:val="30"/>
        <w:szCs w:val="30"/>
      </w:rPr>
      <w:t>25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Pr="00D42F23" w:rsidRDefault="00286EB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E97484"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037" w:rsidRDefault="004B5037">
      <w:r>
        <w:separator/>
      </w:r>
    </w:p>
  </w:footnote>
  <w:footnote w:type="continuationSeparator" w:id="0">
    <w:p w:rsidR="004B5037" w:rsidRDefault="004B5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Pr="003E24D3" w:rsidRDefault="00286EB0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86EB0" w:rsidRPr="003E24D3" w:rsidRDefault="00286EB0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286EB0" w:rsidRDefault="00286EB0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24D3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>
      <w:rPr>
        <w:rFonts w:ascii="Angsana New" w:hAnsi="Angsana New" w:cs="Angsana New"/>
        <w:sz w:val="32"/>
        <w:szCs w:val="32"/>
        <w:lang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3E24D3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3E24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3E24D3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286EB0" w:rsidRPr="001329D0" w:rsidRDefault="00286EB0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8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3"/>
  </w:num>
  <w:num w:numId="4">
    <w:abstractNumId w:val="25"/>
  </w:num>
  <w:num w:numId="5">
    <w:abstractNumId w:val="38"/>
  </w:num>
  <w:num w:numId="6">
    <w:abstractNumId w:val="19"/>
  </w:num>
  <w:num w:numId="7">
    <w:abstractNumId w:val="37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2"/>
  </w:num>
  <w:num w:numId="20">
    <w:abstractNumId w:val="32"/>
  </w:num>
  <w:num w:numId="21">
    <w:abstractNumId w:val="10"/>
  </w:num>
  <w:num w:numId="22">
    <w:abstractNumId w:val="39"/>
  </w:num>
  <w:num w:numId="23">
    <w:abstractNumId w:val="27"/>
  </w:num>
  <w:num w:numId="24">
    <w:abstractNumId w:val="16"/>
  </w:num>
  <w:num w:numId="25">
    <w:abstractNumId w:val="12"/>
  </w:num>
  <w:num w:numId="26">
    <w:abstractNumId w:val="31"/>
  </w:num>
  <w:num w:numId="27">
    <w:abstractNumId w:val="24"/>
  </w:num>
  <w:num w:numId="28">
    <w:abstractNumId w:val="26"/>
  </w:num>
  <w:num w:numId="29">
    <w:abstractNumId w:val="33"/>
  </w:num>
  <w:num w:numId="30">
    <w:abstractNumId w:val="34"/>
  </w:num>
  <w:num w:numId="31">
    <w:abstractNumId w:val="15"/>
  </w:num>
  <w:num w:numId="32">
    <w:abstractNumId w:val="30"/>
  </w:num>
  <w:num w:numId="33">
    <w:abstractNumId w:val="28"/>
  </w:num>
  <w:num w:numId="34">
    <w:abstractNumId w:val="36"/>
  </w:num>
  <w:num w:numId="35">
    <w:abstractNumId w:val="17"/>
  </w:num>
  <w:num w:numId="36">
    <w:abstractNumId w:val="29"/>
  </w:num>
  <w:num w:numId="37">
    <w:abstractNumId w:val="35"/>
  </w:num>
  <w:num w:numId="38">
    <w:abstractNumId w:val="21"/>
  </w:num>
  <w:num w:numId="39">
    <w:abstractNumId w:val="11"/>
  </w:num>
  <w:num w:numId="40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8FA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50BA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C6DF3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E7DC5"/>
    <w:rsid w:val="000F0134"/>
    <w:rsid w:val="000F0E53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2081"/>
    <w:rsid w:val="001751A8"/>
    <w:rsid w:val="00175B84"/>
    <w:rsid w:val="00175DF6"/>
    <w:rsid w:val="001760B5"/>
    <w:rsid w:val="001777B0"/>
    <w:rsid w:val="00177E6F"/>
    <w:rsid w:val="00180C2E"/>
    <w:rsid w:val="001826A8"/>
    <w:rsid w:val="001826D9"/>
    <w:rsid w:val="00182C4F"/>
    <w:rsid w:val="00183F00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56F2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1C1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705F"/>
    <w:rsid w:val="00260F18"/>
    <w:rsid w:val="002610A1"/>
    <w:rsid w:val="0026275B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75B1"/>
    <w:rsid w:val="00297D70"/>
    <w:rsid w:val="00297E21"/>
    <w:rsid w:val="00297F58"/>
    <w:rsid w:val="002A2685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3889"/>
    <w:rsid w:val="002D495C"/>
    <w:rsid w:val="002D4C04"/>
    <w:rsid w:val="002D6F4F"/>
    <w:rsid w:val="002D7384"/>
    <w:rsid w:val="002D7FA1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B30"/>
    <w:rsid w:val="00302D9A"/>
    <w:rsid w:val="0030358D"/>
    <w:rsid w:val="00303B6F"/>
    <w:rsid w:val="00303D8D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CC8"/>
    <w:rsid w:val="00315D67"/>
    <w:rsid w:val="00317513"/>
    <w:rsid w:val="003177CF"/>
    <w:rsid w:val="003200ED"/>
    <w:rsid w:val="00320F09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3DF8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A84"/>
    <w:rsid w:val="00383708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3B51"/>
    <w:rsid w:val="003D4290"/>
    <w:rsid w:val="003D615C"/>
    <w:rsid w:val="003D6A41"/>
    <w:rsid w:val="003D6B63"/>
    <w:rsid w:val="003D6BA4"/>
    <w:rsid w:val="003D7BC7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45E7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269C"/>
    <w:rsid w:val="00532922"/>
    <w:rsid w:val="0053293A"/>
    <w:rsid w:val="005331C2"/>
    <w:rsid w:val="00533D9A"/>
    <w:rsid w:val="0053411F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5676"/>
    <w:rsid w:val="00565F56"/>
    <w:rsid w:val="00567511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56D3"/>
    <w:rsid w:val="0060646B"/>
    <w:rsid w:val="00610B1F"/>
    <w:rsid w:val="00610CD9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515E"/>
    <w:rsid w:val="00715473"/>
    <w:rsid w:val="00715475"/>
    <w:rsid w:val="00715477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FEF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81B"/>
    <w:rsid w:val="007C2CAD"/>
    <w:rsid w:val="007C2E86"/>
    <w:rsid w:val="007C3B42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559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7005"/>
    <w:rsid w:val="0083763A"/>
    <w:rsid w:val="00837D7E"/>
    <w:rsid w:val="0084112B"/>
    <w:rsid w:val="00842425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1B0"/>
    <w:rsid w:val="00862A5F"/>
    <w:rsid w:val="00862A8A"/>
    <w:rsid w:val="008653A7"/>
    <w:rsid w:val="008659BC"/>
    <w:rsid w:val="0086748A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26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27B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74F"/>
    <w:rsid w:val="00A528C8"/>
    <w:rsid w:val="00A52AB3"/>
    <w:rsid w:val="00A539B2"/>
    <w:rsid w:val="00A541A7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68B"/>
    <w:rsid w:val="00A81995"/>
    <w:rsid w:val="00A84032"/>
    <w:rsid w:val="00A841A8"/>
    <w:rsid w:val="00A8499E"/>
    <w:rsid w:val="00A855EC"/>
    <w:rsid w:val="00A8589C"/>
    <w:rsid w:val="00A85E0E"/>
    <w:rsid w:val="00A86532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E03F2"/>
    <w:rsid w:val="00AE0AAC"/>
    <w:rsid w:val="00AE0E46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B91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E8F"/>
    <w:rsid w:val="00B9370A"/>
    <w:rsid w:val="00B95295"/>
    <w:rsid w:val="00B958D2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9D4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250B"/>
    <w:rsid w:val="00D03197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D9B"/>
    <w:rsid w:val="00D70DA1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8A3"/>
    <w:rsid w:val="00E22DAD"/>
    <w:rsid w:val="00E22E16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B92"/>
    <w:rsid w:val="00EA223E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3162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31E"/>
    <w:rsid w:val="00F55341"/>
    <w:rsid w:val="00F5543C"/>
    <w:rsid w:val="00F5593B"/>
    <w:rsid w:val="00F605AC"/>
    <w:rsid w:val="00F6100B"/>
    <w:rsid w:val="00F61217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22932-A10D-4D4D-9B32-4E21D02E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18</Pages>
  <Words>3891</Words>
  <Characters>16286</Characters>
  <Application>Microsoft Office Word</Application>
  <DocSecurity>0</DocSecurity>
  <Lines>135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Saisamorn, Chimyoo</cp:lastModifiedBy>
  <cp:revision>3</cp:revision>
  <cp:lastPrinted>2019-04-30T16:42:00Z</cp:lastPrinted>
  <dcterms:created xsi:type="dcterms:W3CDTF">2019-05-09T12:16:00Z</dcterms:created>
  <dcterms:modified xsi:type="dcterms:W3CDTF">2019-05-09T12:16:00Z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