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5B03B8" w:rsidTr="0098244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5B03B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งบการเงินระหว่างกาล</w:t>
            </w:r>
            <w:r w:rsidR="00273976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5B03B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5B03B8" w:rsidRDefault="00106B9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</w:t>
            </w:r>
            <w:r w:rsidR="007C467B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กับบุคคลและ</w:t>
            </w:r>
            <w:r w:rsidR="00221844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93679B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5930AF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273976" w:rsidRPr="005B03B8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22184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</w:t>
            </w:r>
            <w:r w:rsidR="00221844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ในบริษัทย่อย</w:t>
            </w:r>
            <w:r w:rsidR="00273976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</w:t>
            </w:r>
            <w:r w:rsidR="00F57C9F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</w:t>
            </w:r>
            <w:r w:rsidR="00446EF8"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อื่น</w:t>
            </w:r>
            <w:r w:rsidR="00F57C9F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5B03B8" w:rsidTr="0098244F">
        <w:tc>
          <w:tcPr>
            <w:tcW w:w="1278" w:type="dxa"/>
          </w:tcPr>
          <w:p w:rsidR="005930AF" w:rsidRPr="005B03B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</w:t>
            </w:r>
            <w:r w:rsidR="00273976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F57C9F" w:rsidRPr="005B03B8">
              <w:rPr>
                <w:rFonts w:ascii="Angsana New" w:eastAsia="MS Mincho" w:hAnsi="Angsana New"/>
                <w:sz w:val="26"/>
                <w:szCs w:val="26"/>
                <w:cs/>
              </w:rPr>
              <w:t>-</w:t>
            </w:r>
            <w:r w:rsidR="00273976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2" w:type="dxa"/>
          </w:tcPr>
          <w:p w:rsidR="005930AF" w:rsidRPr="005B03B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BE7752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85568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สิน</w:t>
            </w:r>
            <w:r w:rsidR="006C7DB7" w:rsidRPr="005B03B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ทรัพย์ภาษีเงินได้รอการตัดบัญชี 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525D25"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25D25" w:rsidRPr="005B03B8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93679B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หมุนเวียน</w:t>
            </w: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ไม่หมุนเวียน</w:t>
            </w: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5B03B8" w:rsidTr="0098244F">
        <w:tc>
          <w:tcPr>
            <w:tcW w:w="1278" w:type="dxa"/>
          </w:tcPr>
          <w:p w:rsidR="00FF1A77" w:rsidRPr="005B03B8" w:rsidRDefault="00FF1A77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1A77" w:rsidRPr="005B03B8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FF1A77" w:rsidRPr="005B03B8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  <w:tc>
          <w:tcPr>
            <w:tcW w:w="1262" w:type="dxa"/>
          </w:tcPr>
          <w:p w:rsidR="00FF1A77" w:rsidRPr="005B03B8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93679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ทุน</w:t>
            </w:r>
            <w:r w:rsidR="00790454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5B03B8" w:rsidTr="0098244F">
        <w:tc>
          <w:tcPr>
            <w:tcW w:w="1278" w:type="dxa"/>
          </w:tcPr>
          <w:p w:rsidR="00FF1A77" w:rsidRPr="005B03B8" w:rsidRDefault="00FF1A77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1A77" w:rsidRPr="005B03B8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FF1A77" w:rsidRPr="005B03B8" w:rsidRDefault="005B309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จ่าย</w:t>
            </w:r>
            <w:r w:rsidR="00FF1A77"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:rsidR="00FF1A77" w:rsidRPr="005B03B8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กำไรต่อ</w:t>
            </w:r>
            <w:r w:rsidR="0093679B"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หุ้นขั้นพื้นฐานส่วนที่เป็นของ</w:t>
            </w: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สัญญาเช่าระยะยาว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98244F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5B03B8" w:rsidTr="00885013">
        <w:tc>
          <w:tcPr>
            <w:tcW w:w="1278" w:type="dxa"/>
          </w:tcPr>
          <w:p w:rsidR="00855684" w:rsidRPr="005B03B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5B03B8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:rsidR="00855684" w:rsidRPr="005B03B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30450" w:rsidRPr="005B03B8" w:rsidTr="00885013">
        <w:tc>
          <w:tcPr>
            <w:tcW w:w="1278" w:type="dxa"/>
          </w:tcPr>
          <w:p w:rsidR="00D30450" w:rsidRPr="005B03B8" w:rsidRDefault="00D30450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0450" w:rsidRPr="005B03B8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D30450" w:rsidRPr="005B03B8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D30450" w:rsidRPr="005B03B8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5B03B8" w:rsidTr="00885013">
        <w:tc>
          <w:tcPr>
            <w:tcW w:w="1278" w:type="dxa"/>
          </w:tcPr>
          <w:p w:rsidR="00FF1A77" w:rsidRPr="005B03B8" w:rsidRDefault="00FF1A77" w:rsidP="00FF1A77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1A77" w:rsidRPr="005B03B8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FF1A77" w:rsidRPr="005B03B8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cs/>
              </w:rPr>
              <w:t>การอนุมัติงบการเงิน</w:t>
            </w:r>
            <w:r w:rsidR="00233CC0" w:rsidRPr="005B03B8">
              <w:rPr>
                <w:rFonts w:ascii="Angsana New" w:eastAsia="MS Mincho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262" w:type="dxa"/>
          </w:tcPr>
          <w:p w:rsidR="00FF1A77" w:rsidRPr="005B03B8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:rsidR="00B35699" w:rsidRPr="005B03B8" w:rsidRDefault="00856A65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/>
          <w:sz w:val="26"/>
          <w:szCs w:val="26"/>
          <w:cs/>
        </w:rPr>
        <w:tab/>
      </w:r>
      <w:r w:rsidRPr="005B03B8">
        <w:rPr>
          <w:rFonts w:ascii="Angsana New" w:hAnsi="Angsana New"/>
          <w:sz w:val="26"/>
          <w:szCs w:val="26"/>
          <w:cs/>
        </w:rPr>
        <w:tab/>
      </w:r>
      <w:r w:rsidRPr="005B03B8">
        <w:rPr>
          <w:rFonts w:ascii="Angsana New" w:hAnsi="Angsana New"/>
          <w:sz w:val="26"/>
          <w:szCs w:val="26"/>
          <w:cs/>
        </w:rPr>
        <w:tab/>
      </w:r>
      <w:r w:rsidR="0029274E" w:rsidRPr="005B03B8">
        <w:rPr>
          <w:rFonts w:ascii="Angsana New" w:hAnsi="Angsana New"/>
          <w:sz w:val="26"/>
          <w:szCs w:val="26"/>
          <w:cs/>
        </w:rPr>
        <w:t xml:space="preserve">   </w:t>
      </w:r>
    </w:p>
    <w:p w:rsidR="00FF1A77" w:rsidRPr="005B03B8" w:rsidRDefault="00FF1A77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  <w:sectPr w:rsidR="00FF1A77" w:rsidRPr="005B03B8" w:rsidSect="00EB691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52" w:right="1008" w:bottom="576" w:left="1296" w:header="1152" w:footer="475" w:gutter="0"/>
          <w:pgNumType w:start="11"/>
          <w:cols w:space="720"/>
          <w:titlePg/>
          <w:docGrid w:linePitch="245"/>
        </w:sectPr>
      </w:pPr>
    </w:p>
    <w:p w:rsidR="00B30F85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B03B8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1.</w:t>
      </w:r>
      <w:r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B30F85"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>ข้อมูลทั่วไป</w:t>
      </w:r>
    </w:p>
    <w:p w:rsidR="00B30F85" w:rsidRPr="005B03B8" w:rsidRDefault="00512F1B" w:rsidP="005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ab/>
      </w:r>
      <w:r w:rsidRPr="005B03B8">
        <w:rPr>
          <w:rFonts w:ascii="Angsana New" w:hAnsi="Angsana New"/>
          <w:b/>
          <w:bCs/>
          <w:sz w:val="26"/>
          <w:szCs w:val="26"/>
        </w:rPr>
        <w:tab/>
      </w:r>
    </w:p>
    <w:p w:rsidR="00FF1A77" w:rsidRPr="005B03B8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 (“บริษัท”) จดทะเบียนเป็นบริษัทจำกัดในประเทศไทยเมื่อวันที่</w:t>
      </w:r>
      <w:r w:rsidRPr="005B03B8">
        <w:rPr>
          <w:rFonts w:ascii="Angsana New" w:hAnsi="Angsana New"/>
          <w:sz w:val="26"/>
          <w:szCs w:val="26"/>
        </w:rPr>
        <w:t xml:space="preserve"> 1 </w:t>
      </w:r>
      <w:r w:rsidRPr="005B03B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B03B8">
        <w:rPr>
          <w:rFonts w:ascii="Angsana New" w:hAnsi="Angsana New"/>
          <w:sz w:val="26"/>
          <w:szCs w:val="26"/>
        </w:rPr>
        <w:t>2557</w:t>
      </w:r>
      <w:r w:rsidRPr="005B03B8">
        <w:rPr>
          <w:rFonts w:ascii="Angsana New" w:hAnsi="Angsana New"/>
          <w:sz w:val="26"/>
          <w:szCs w:val="26"/>
          <w:cs/>
        </w:rPr>
        <w:t xml:space="preserve"> บริษัทดำเนินธุรกิจหลักในการให้บริการการจัดการแก่บริษัทย่อย</w:t>
      </w:r>
    </w:p>
    <w:p w:rsidR="00FF1A77" w:rsidRPr="005B03B8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FF1A77" w:rsidRPr="005B03B8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 w:hint="cs"/>
          <w:sz w:val="26"/>
          <w:szCs w:val="26"/>
          <w:cs/>
        </w:rPr>
        <w:t xml:space="preserve">ตลาดหลักทรัพย์แห่งประเทศไทยได้รับหุ้นสามัญของบริษัทจำนวน </w:t>
      </w:r>
      <w:r w:rsidRPr="005B03B8">
        <w:rPr>
          <w:rFonts w:ascii="Angsana New" w:hAnsi="Angsana New"/>
          <w:sz w:val="26"/>
          <w:szCs w:val="26"/>
        </w:rPr>
        <w:t xml:space="preserve">300 </w:t>
      </w:r>
      <w:r w:rsidRPr="005B03B8">
        <w:rPr>
          <w:rFonts w:ascii="Angsana New" w:hAnsi="Angsana New" w:hint="cs"/>
          <w:sz w:val="26"/>
          <w:szCs w:val="26"/>
          <w:cs/>
        </w:rPr>
        <w:t xml:space="preserve">ล้านหุ้น มูลค่าที่ตราไว้หุ้นละ </w:t>
      </w:r>
      <w:r w:rsidRPr="005B03B8">
        <w:rPr>
          <w:rFonts w:ascii="Angsana New" w:hAnsi="Angsana New"/>
          <w:sz w:val="26"/>
          <w:szCs w:val="26"/>
        </w:rPr>
        <w:t xml:space="preserve">1 </w:t>
      </w:r>
      <w:r w:rsidRPr="005B03B8">
        <w:rPr>
          <w:rFonts w:ascii="Angsana New" w:hAnsi="Angsana New" w:hint="cs"/>
          <w:sz w:val="26"/>
          <w:szCs w:val="26"/>
          <w:cs/>
        </w:rPr>
        <w:t xml:space="preserve">บาท 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Pr="005B03B8">
        <w:rPr>
          <w:rFonts w:ascii="Angsana New" w:hAnsi="Angsana New"/>
          <w:sz w:val="26"/>
          <w:szCs w:val="26"/>
        </w:rPr>
        <w:t xml:space="preserve">20 </w:t>
      </w:r>
      <w:r w:rsidRPr="005B03B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5B03B8">
        <w:rPr>
          <w:rFonts w:ascii="Angsana New" w:hAnsi="Angsana New"/>
          <w:sz w:val="26"/>
          <w:szCs w:val="26"/>
        </w:rPr>
        <w:t>2562</w:t>
      </w:r>
    </w:p>
    <w:p w:rsidR="00B30F85" w:rsidRPr="005B03B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FF1A77" w:rsidRPr="005B03B8" w:rsidRDefault="00FF1A77" w:rsidP="00FF1A77">
      <w:pPr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 w:hint="cs"/>
          <w:sz w:val="26"/>
          <w:szCs w:val="26"/>
          <w:cs/>
        </w:rPr>
        <w:t>มีนาคม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</w:rPr>
        <w:t>2562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B03B8">
        <w:rPr>
          <w:rFonts w:ascii="Angsana New" w:hAnsi="Angsana New"/>
          <w:sz w:val="26"/>
          <w:szCs w:val="26"/>
        </w:rPr>
        <w:t>31</w:t>
      </w:r>
      <w:r w:rsidRPr="005B03B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  <w:cs/>
        </w:rPr>
        <w:t xml:space="preserve"> ผู้ถือหุ้นรายใหญ่ของบริษัท คือ </w:t>
      </w:r>
      <w:r w:rsidR="005F0A1E" w:rsidRPr="005B03B8">
        <w:rPr>
          <w:rFonts w:ascii="Angsana New" w:hAnsi="Angsana New"/>
          <w:sz w:val="26"/>
          <w:szCs w:val="26"/>
          <w:cs/>
        </w:rPr>
        <w:t xml:space="preserve">นายสรรคนนท์ </w:t>
      </w:r>
      <w:r w:rsidRPr="005B03B8">
        <w:rPr>
          <w:rFonts w:ascii="Angsana New" w:hAnsi="Angsana New"/>
          <w:sz w:val="26"/>
          <w:szCs w:val="26"/>
          <w:cs/>
        </w:rPr>
        <w:t>จิราธิวัฒน์</w:t>
      </w:r>
      <w:r w:rsidRPr="005B03B8">
        <w:rPr>
          <w:rFonts w:ascii="Angsana New" w:hAnsi="Angsana New" w:hint="cs"/>
          <w:sz w:val="26"/>
          <w:szCs w:val="26"/>
          <w:cs/>
        </w:rPr>
        <w:t xml:space="preserve"> และ</w:t>
      </w:r>
      <w:r w:rsidR="005F0A1E" w:rsidRPr="005B03B8">
        <w:rPr>
          <w:rFonts w:ascii="Angsana New" w:hAnsi="Angsana New"/>
          <w:sz w:val="26"/>
          <w:szCs w:val="26"/>
          <w:cs/>
        </w:rPr>
        <w:t>นางสาวจอมขวัญ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="005F0A1E" w:rsidRPr="005B03B8">
        <w:rPr>
          <w:rFonts w:ascii="Angsana New" w:hAnsi="Angsana New"/>
          <w:sz w:val="26"/>
          <w:szCs w:val="26"/>
        </w:rPr>
        <w:t xml:space="preserve">            </w:t>
      </w:r>
      <w:r w:rsidR="005F0A1E" w:rsidRPr="005B03B8">
        <w:rPr>
          <w:rFonts w:ascii="Angsana New" w:hAnsi="Angsana New"/>
          <w:sz w:val="26"/>
          <w:szCs w:val="26"/>
          <w:cs/>
        </w:rPr>
        <w:t xml:space="preserve">จิราธิวัฒน์ </w:t>
      </w:r>
      <w:r w:rsidRPr="005B03B8">
        <w:rPr>
          <w:rFonts w:ascii="Angsana New" w:hAnsi="Angsana New"/>
          <w:sz w:val="26"/>
          <w:szCs w:val="26"/>
          <w:cs/>
        </w:rPr>
        <w:t>ซึ่งถือหุ้น</w:t>
      </w:r>
      <w:r w:rsidR="005F0A1E" w:rsidRPr="005B03B8">
        <w:rPr>
          <w:rFonts w:ascii="Angsana New" w:hAnsi="Angsana New" w:hint="cs"/>
          <w:sz w:val="26"/>
          <w:szCs w:val="26"/>
          <w:cs/>
        </w:rPr>
        <w:t>ทางตรงและทางอ้อมรวม</w:t>
      </w:r>
      <w:r w:rsidRPr="005B03B8">
        <w:rPr>
          <w:rFonts w:ascii="Angsana New" w:hAnsi="Angsana New"/>
          <w:sz w:val="26"/>
          <w:szCs w:val="26"/>
          <w:cs/>
        </w:rPr>
        <w:t>ร้อยละ</w:t>
      </w:r>
      <w:r w:rsidR="005F0A1E" w:rsidRPr="005B03B8">
        <w:rPr>
          <w:rFonts w:ascii="Angsana New" w:hAnsi="Angsana New"/>
          <w:sz w:val="26"/>
          <w:szCs w:val="26"/>
        </w:rPr>
        <w:t xml:space="preserve"> 66.92 </w:t>
      </w:r>
      <w:r w:rsidR="005F0A1E" w:rsidRPr="005B03B8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="005F0A1E" w:rsidRPr="005B03B8">
        <w:rPr>
          <w:rFonts w:ascii="Angsana New" w:hAnsi="Angsana New"/>
          <w:sz w:val="26"/>
          <w:szCs w:val="26"/>
        </w:rPr>
        <w:t>89.22</w:t>
      </w:r>
      <w:r w:rsidRPr="005B03B8">
        <w:rPr>
          <w:rFonts w:ascii="Angsana New" w:hAnsi="Angsana New"/>
          <w:sz w:val="26"/>
          <w:szCs w:val="26"/>
          <w:cs/>
        </w:rPr>
        <w:t xml:space="preserve"> ของทุนจดทะเบียนของบริษัท ตามลำดับ</w:t>
      </w:r>
    </w:p>
    <w:p w:rsidR="005F0A1E" w:rsidRPr="005B03B8" w:rsidRDefault="005F0A1E" w:rsidP="00FF1A77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B30F85" w:rsidRPr="005B03B8" w:rsidRDefault="00B30F85" w:rsidP="00427BDC">
      <w:pPr>
        <w:jc w:val="thaiDistribute"/>
        <w:rPr>
          <w:rFonts w:ascii="Angsana New" w:hAnsi="Angsana New"/>
          <w:spacing w:val="6"/>
          <w:sz w:val="26"/>
          <w:szCs w:val="26"/>
        </w:rPr>
      </w:pPr>
      <w:r w:rsidRPr="005B03B8">
        <w:rPr>
          <w:rFonts w:ascii="Angsana New" w:hAnsi="Angsana New"/>
          <w:spacing w:val="6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5B03B8">
        <w:rPr>
          <w:rFonts w:ascii="Angsana New" w:hAnsi="Angsana New"/>
          <w:spacing w:val="6"/>
          <w:sz w:val="26"/>
          <w:szCs w:val="26"/>
        </w:rPr>
        <w:t xml:space="preserve"> 782</w:t>
      </w:r>
      <w:r w:rsidRPr="005B03B8">
        <w:rPr>
          <w:rFonts w:ascii="Angsana New" w:hAnsi="Angsana New"/>
          <w:spacing w:val="6"/>
          <w:sz w:val="26"/>
          <w:szCs w:val="26"/>
          <w:cs/>
        </w:rPr>
        <w:t>/</w:t>
      </w:r>
      <w:r w:rsidRPr="005B03B8">
        <w:rPr>
          <w:rFonts w:ascii="Angsana New" w:hAnsi="Angsana New"/>
          <w:spacing w:val="6"/>
          <w:sz w:val="26"/>
          <w:szCs w:val="26"/>
        </w:rPr>
        <w:t xml:space="preserve">1 </w:t>
      </w:r>
      <w:r w:rsidRPr="005B03B8">
        <w:rPr>
          <w:rFonts w:ascii="Angsana New" w:hAnsi="Angsana New"/>
          <w:spacing w:val="6"/>
          <w:sz w:val="26"/>
          <w:szCs w:val="26"/>
          <w:cs/>
        </w:rPr>
        <w:t xml:space="preserve">ซอยอ่อนนุช </w:t>
      </w:r>
      <w:r w:rsidR="00D740C5" w:rsidRPr="005B03B8">
        <w:rPr>
          <w:rFonts w:ascii="Angsana New" w:hAnsi="Angsana New"/>
          <w:spacing w:val="6"/>
          <w:sz w:val="26"/>
          <w:szCs w:val="26"/>
        </w:rPr>
        <w:t>17</w:t>
      </w:r>
      <w:r w:rsidRPr="005B03B8">
        <w:rPr>
          <w:rFonts w:ascii="Angsana New" w:hAnsi="Angsana New"/>
          <w:spacing w:val="6"/>
          <w:sz w:val="26"/>
          <w:szCs w:val="26"/>
        </w:rPr>
        <w:t xml:space="preserve"> </w:t>
      </w:r>
      <w:r w:rsidRPr="005B03B8">
        <w:rPr>
          <w:rFonts w:ascii="Angsana New" w:hAnsi="Angsana New"/>
          <w:spacing w:val="6"/>
          <w:sz w:val="26"/>
          <w:szCs w:val="26"/>
          <w:cs/>
        </w:rPr>
        <w:t xml:space="preserve">แขวงสวนหลวง เขตสวนหลวง กรุงเทพมหานคร ประเทศไทย  </w:t>
      </w:r>
    </w:p>
    <w:p w:rsidR="00B30F85" w:rsidRPr="005B03B8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:rsidR="00B30F85" w:rsidRPr="005B03B8" w:rsidRDefault="00B30F85" w:rsidP="00427BDC">
      <w:pPr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</w:t>
      </w:r>
      <w:r w:rsidR="009F6172"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จึงรวมเรียกบริษัทและบริษัทย่อยว่า “กลุ่มบริษัท”</w:t>
      </w:r>
    </w:p>
    <w:p w:rsidR="00B30F85" w:rsidRPr="005B03B8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:rsidR="00146C17" w:rsidRPr="005B03B8" w:rsidRDefault="00146C17" w:rsidP="00427BDC">
      <w:pPr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EE24F9" w:rsidRPr="005B03B8">
        <w:rPr>
          <w:rFonts w:ascii="Angsana New" w:hAnsi="Angsana New"/>
          <w:sz w:val="26"/>
          <w:szCs w:val="26"/>
        </w:rPr>
        <w:t xml:space="preserve">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  <w:cs/>
        </w:rPr>
        <w:t xml:space="preserve"> ได้เปิดเผยเพิ่มเติมไว้ในหมายเหตุ</w:t>
      </w:r>
      <w:r w:rsidRPr="005B03B8">
        <w:rPr>
          <w:rFonts w:ascii="Angsana New" w:hAnsi="Angsana New"/>
          <w:sz w:val="26"/>
          <w:szCs w:val="26"/>
        </w:rPr>
        <w:t xml:space="preserve"> 4 </w:t>
      </w:r>
      <w:r w:rsidRPr="005B03B8">
        <w:rPr>
          <w:rFonts w:ascii="Angsana New" w:hAnsi="Angsana New"/>
          <w:sz w:val="26"/>
          <w:szCs w:val="26"/>
          <w:cs/>
        </w:rPr>
        <w:t xml:space="preserve">และ </w:t>
      </w:r>
      <w:r w:rsidRPr="005B03B8">
        <w:rPr>
          <w:rFonts w:ascii="Angsana New" w:hAnsi="Angsana New"/>
          <w:sz w:val="26"/>
          <w:szCs w:val="26"/>
        </w:rPr>
        <w:t xml:space="preserve">8 </w:t>
      </w:r>
      <w:r w:rsidRPr="005B03B8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026631" w:rsidRPr="005B03B8" w:rsidRDefault="00026631" w:rsidP="00427BDC">
      <w:pPr>
        <w:rPr>
          <w:rFonts w:ascii="Angsana New" w:hAnsi="Angsana New"/>
          <w:sz w:val="26"/>
          <w:szCs w:val="26"/>
        </w:rPr>
      </w:pPr>
    </w:p>
    <w:tbl>
      <w:tblPr>
        <w:tblW w:w="10056" w:type="dxa"/>
        <w:tblInd w:w="-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150"/>
        <w:gridCol w:w="1412"/>
        <w:gridCol w:w="94"/>
        <w:gridCol w:w="990"/>
        <w:gridCol w:w="90"/>
        <w:gridCol w:w="1080"/>
        <w:gridCol w:w="90"/>
        <w:gridCol w:w="990"/>
        <w:gridCol w:w="90"/>
        <w:gridCol w:w="990"/>
        <w:gridCol w:w="90"/>
        <w:gridCol w:w="990"/>
      </w:tblGrid>
      <w:tr w:rsidR="00D740C5" w:rsidRPr="005B03B8" w:rsidTr="00233EF5">
        <w:tc>
          <w:tcPr>
            <w:tcW w:w="315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="005B309C"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สัดส่วน (ร้อยละ)</w:t>
            </w:r>
          </w:p>
        </w:tc>
      </w:tr>
      <w:tr w:rsidR="00D740C5" w:rsidRPr="005B03B8" w:rsidTr="00233EF5">
        <w:tc>
          <w:tcPr>
            <w:tcW w:w="3150" w:type="dxa"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4" w:type="dxa"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33EF5"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90" w:type="dxa"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33EF5"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740C5" w:rsidRPr="005B03B8" w:rsidTr="00233EF5">
        <w:tc>
          <w:tcPr>
            <w:tcW w:w="315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40C5" w:rsidRPr="005B03B8" w:rsidTr="00233EF5">
        <w:tc>
          <w:tcPr>
            <w:tcW w:w="3150" w:type="dxa"/>
          </w:tcPr>
          <w:p w:rsidR="00D740C5" w:rsidRPr="005B03B8" w:rsidRDefault="00D740C5" w:rsidP="00D740C5">
            <w:pPr>
              <w:ind w:left="61"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5B03B8" w:rsidTr="00233EF5">
        <w:tc>
          <w:tcPr>
            <w:tcW w:w="3150" w:type="dxa"/>
          </w:tcPr>
          <w:p w:rsidR="00D740C5" w:rsidRPr="005B03B8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5B03B8" w:rsidTr="00233EF5">
        <w:tc>
          <w:tcPr>
            <w:tcW w:w="3150" w:type="dxa"/>
          </w:tcPr>
          <w:p w:rsidR="00D740C5" w:rsidRPr="005B03B8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5B03B8" w:rsidTr="00233EF5">
        <w:tc>
          <w:tcPr>
            <w:tcW w:w="3150" w:type="dxa"/>
          </w:tcPr>
          <w:p w:rsidR="00D740C5" w:rsidRPr="005B03B8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5B03B8" w:rsidTr="00233EF5">
        <w:trPr>
          <w:trHeight w:val="335"/>
        </w:trPr>
        <w:tc>
          <w:tcPr>
            <w:tcW w:w="3150" w:type="dxa"/>
          </w:tcPr>
          <w:p w:rsidR="00D740C5" w:rsidRPr="005B03B8" w:rsidRDefault="00D740C5" w:rsidP="00D740C5">
            <w:pPr>
              <w:tabs>
                <w:tab w:val="clear" w:pos="2580"/>
                <w:tab w:val="clear" w:pos="2807"/>
                <w:tab w:val="left" w:pos="3135"/>
              </w:tabs>
              <w:ind w:left="61"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เซ็น ซัพพลาย เชน แมเนจเม้นท์ 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5B03B8" w:rsidTr="00233EF5">
        <w:trPr>
          <w:trHeight w:val="335"/>
        </w:trPr>
        <w:tc>
          <w:tcPr>
            <w:tcW w:w="3150" w:type="dxa"/>
          </w:tcPr>
          <w:p w:rsidR="00D740C5" w:rsidRPr="005B03B8" w:rsidRDefault="00D740C5" w:rsidP="00D740C5">
            <w:pPr>
              <w:tabs>
                <w:tab w:val="clear" w:pos="2580"/>
                <w:tab w:val="clear" w:pos="2807"/>
                <w:tab w:val="left" w:pos="3135"/>
              </w:tabs>
              <w:ind w:left="61"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ด้านอาหาร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17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F7E7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F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17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F7E7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5B03B8" w:rsidTr="00233EF5">
        <w:trPr>
          <w:trHeight w:val="279"/>
        </w:trPr>
        <w:tc>
          <w:tcPr>
            <w:tcW w:w="3150" w:type="dxa"/>
          </w:tcPr>
          <w:p w:rsidR="00D740C5" w:rsidRPr="005B03B8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ร้านอาหาร/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5B03B8" w:rsidTr="00233EF5">
        <w:trPr>
          <w:trHeight w:val="279"/>
        </w:trPr>
        <w:tc>
          <w:tcPr>
            <w:tcW w:w="3150" w:type="dxa"/>
          </w:tcPr>
          <w:p w:rsidR="00D740C5" w:rsidRPr="005B03B8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:rsidR="00D740C5" w:rsidRPr="005B03B8" w:rsidRDefault="00D740C5" w:rsidP="00233E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ธุรกิจแฟรน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ไชส์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D7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5B03B8" w:rsidTr="00233EF5">
        <w:trPr>
          <w:trHeight w:val="279"/>
        </w:trPr>
        <w:tc>
          <w:tcPr>
            <w:tcW w:w="3150" w:type="dxa"/>
          </w:tcPr>
          <w:p w:rsidR="00D740C5" w:rsidRPr="005B03B8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5B03B8" w:rsidTr="00233EF5">
        <w:trPr>
          <w:trHeight w:val="279"/>
        </w:trPr>
        <w:tc>
          <w:tcPr>
            <w:tcW w:w="3150" w:type="dxa"/>
          </w:tcPr>
          <w:p w:rsidR="00D740C5" w:rsidRPr="005B03B8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:rsidR="00D740C5" w:rsidRPr="005B03B8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94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40C5" w:rsidRPr="005B03B8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:rsidR="00D740C5" w:rsidRPr="005B03B8" w:rsidRDefault="00D740C5" w:rsidP="00D740C5">
      <w:pPr>
        <w:jc w:val="both"/>
        <w:rPr>
          <w:rFonts w:ascii="Angsana New" w:hAnsi="Angsana New"/>
          <w:sz w:val="16"/>
          <w:szCs w:val="16"/>
        </w:rPr>
      </w:pPr>
    </w:p>
    <w:p w:rsidR="00D740C5" w:rsidRPr="005B03B8" w:rsidRDefault="00D740C5" w:rsidP="00427BDC">
      <w:pPr>
        <w:rPr>
          <w:rFonts w:ascii="Angsana New" w:hAnsi="Angsana New"/>
          <w:sz w:val="26"/>
          <w:szCs w:val="26"/>
        </w:rPr>
      </w:pPr>
    </w:p>
    <w:p w:rsidR="005B309C" w:rsidRPr="005B03B8" w:rsidRDefault="005B309C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  <w:sectPr w:rsidR="005B309C" w:rsidRPr="005B03B8" w:rsidSect="00FF1A77">
          <w:headerReference w:type="first" r:id="rId12"/>
          <w:pgSz w:w="11909" w:h="16834" w:code="9"/>
          <w:pgMar w:top="1152" w:right="1008" w:bottom="576" w:left="1296" w:header="1152" w:footer="475" w:gutter="0"/>
          <w:cols w:space="720"/>
          <w:titlePg/>
          <w:docGrid w:linePitch="245"/>
        </w:sectPr>
      </w:pPr>
    </w:p>
    <w:p w:rsidR="00406B16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B03B8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</w:t>
      </w:r>
      <w:r w:rsidR="006C7DB7" w:rsidRPr="005B03B8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="00406B16"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:rsidR="00406B16" w:rsidRPr="005B03B8" w:rsidRDefault="00406B1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406B16" w:rsidRPr="005B03B8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:rsidR="00D70449" w:rsidRPr="005B03B8" w:rsidRDefault="00D70449" w:rsidP="00427BDC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กลุ่มบริษัทได้จัดทำบัญชีโดยบันทึกบัญชีเป็นเงินบาทและเป็นภาษาไทยตามมาตรฐานการรายงานทางการเงิน</w:t>
      </w:r>
      <w:r w:rsidR="00D70449" w:rsidRPr="005B03B8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5B03B8">
        <w:rPr>
          <w:rFonts w:ascii="Angsana New" w:hAnsi="Angsana New"/>
          <w:sz w:val="26"/>
          <w:szCs w:val="26"/>
          <w:cs/>
          <w:lang w:val="th-TH"/>
        </w:rPr>
        <w:t xml:space="preserve">  ทั้งนี้  </w:t>
      </w:r>
      <w:r w:rsidR="00F87E75" w:rsidRPr="005B03B8">
        <w:rPr>
          <w:rFonts w:ascii="Angsana New" w:hAnsi="Angsana New"/>
          <w:sz w:val="26"/>
          <w:szCs w:val="26"/>
          <w:cs/>
          <w:lang w:val="th-TH"/>
        </w:rPr>
        <w:t xml:space="preserve">           </w:t>
      </w:r>
      <w:r w:rsidRPr="005B03B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</w:t>
      </w:r>
      <w:r w:rsidR="00D70449" w:rsidRPr="005B03B8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5B03B8">
        <w:rPr>
          <w:rFonts w:ascii="Angsana New" w:hAnsi="Angsana New"/>
          <w:sz w:val="26"/>
          <w:szCs w:val="26"/>
          <w:cs/>
          <w:lang w:val="th-TH"/>
        </w:rPr>
        <w:t xml:space="preserve">เท่านั้น   </w:t>
      </w: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งบการเงินระหว่างกาลนี้จัดทำขึ้นเพื่อให้ข้อมูลเพิ่มเติมจาก</w:t>
      </w:r>
      <w:r w:rsidR="00D70449" w:rsidRPr="005B03B8">
        <w:rPr>
          <w:rFonts w:ascii="Angsana New" w:hAnsi="Angsana New"/>
          <w:sz w:val="26"/>
          <w:szCs w:val="26"/>
          <w:cs/>
          <w:lang w:val="th-TH"/>
        </w:rPr>
        <w:t>งบการเงิน</w:t>
      </w:r>
      <w:r w:rsidRPr="005B03B8">
        <w:rPr>
          <w:rFonts w:ascii="Angsana New" w:hAnsi="Angsana New"/>
          <w:sz w:val="26"/>
          <w:szCs w:val="26"/>
          <w:cs/>
          <w:lang w:val="th-TH"/>
        </w:rPr>
        <w:t xml:space="preserve">สำหรับปีสิ้นสุดวันที่ </w:t>
      </w:r>
      <w:r w:rsidR="00EE24F9" w:rsidRPr="005B03B8">
        <w:rPr>
          <w:rFonts w:ascii="Angsana New" w:hAnsi="Angsana New"/>
          <w:sz w:val="26"/>
          <w:szCs w:val="26"/>
          <w:cs/>
          <w:lang w:val="th-TH"/>
        </w:rPr>
        <w:t>31</w:t>
      </w:r>
      <w:r w:rsidR="00551E41" w:rsidRPr="005B03B8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233EF5" w:rsidRPr="005B03B8">
        <w:rPr>
          <w:rFonts w:ascii="Angsana New" w:hAnsi="Angsana New"/>
          <w:sz w:val="26"/>
          <w:szCs w:val="26"/>
          <w:cs/>
          <w:lang w:val="th-TH"/>
        </w:rPr>
        <w:t>2561</w:t>
      </w:r>
      <w:r w:rsidRPr="005B03B8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387C60" w:rsidRPr="005B03B8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E501AB" w:rsidRPr="005B03B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21790" w:rsidRPr="005B03B8">
        <w:rPr>
          <w:rFonts w:ascii="Angsana New" w:hAnsi="Angsana New"/>
          <w:sz w:val="26"/>
          <w:szCs w:val="26"/>
          <w:cs/>
          <w:lang w:val="th-TH"/>
        </w:rPr>
        <w:t>ธันวาคม</w:t>
      </w:r>
      <w:r w:rsidR="00EE24F9" w:rsidRPr="005B03B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233EF5" w:rsidRPr="005B03B8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B21790" w:rsidRPr="005B03B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8B05D6" w:rsidRPr="005B03B8" w:rsidRDefault="008B05D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="00525D25" w:rsidRPr="005B03B8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5B03B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:rsidR="00D70449" w:rsidRPr="005B03B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8B05D6" w:rsidRPr="005B03B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233EF5" w:rsidRPr="005B03B8" w:rsidRDefault="00233EF5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5B03B8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:rsidR="00D70449" w:rsidRPr="005B03B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70449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</w:t>
      </w:r>
      <w:r w:rsidR="00233EF5" w:rsidRPr="005B03B8">
        <w:rPr>
          <w:rFonts w:ascii="Angsana New" w:hAnsi="Angsana New"/>
          <w:sz w:val="26"/>
          <w:szCs w:val="26"/>
          <w:cs/>
          <w:lang w:val="th-TH"/>
        </w:rPr>
        <w:t xml:space="preserve">ี่อยู่ภายใต้การควบคุมของบริษัท </w:t>
      </w:r>
      <w:r w:rsidR="00D70449" w:rsidRPr="005B03B8">
        <w:rPr>
          <w:rFonts w:ascii="Angsana New" w:hAnsi="Angsana New"/>
          <w:sz w:val="26"/>
          <w:szCs w:val="26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="002144A8" w:rsidRPr="005B03B8">
        <w:rPr>
          <w:rFonts w:ascii="Angsana New" w:hAnsi="Angsana New"/>
          <w:sz w:val="26"/>
          <w:szCs w:val="26"/>
          <w:cs/>
          <w:lang w:val="th-TH"/>
        </w:rPr>
        <w:t>จำนวนเงินผลตอบแทนของกลุ่มบริษัท</w:t>
      </w:r>
      <w:r w:rsidR="00233EF5" w:rsidRPr="005B03B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E223F" w:rsidRPr="005B03B8">
        <w:rPr>
          <w:rFonts w:ascii="Angsana New" w:hAnsi="Angsana New"/>
          <w:sz w:val="26"/>
          <w:szCs w:val="26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:rsidR="00D70449" w:rsidRPr="005B03B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70449" w:rsidRPr="005B03B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D70449" w:rsidRPr="005B03B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5B03B8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BE223F" w:rsidRPr="005B03B8" w:rsidRDefault="00BE223F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406B16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A269E7" w:rsidRPr="005B03B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387C60" w:rsidRPr="005B03B8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B309BE" w:rsidRPr="005B03B8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387C60" w:rsidRPr="005B03B8">
        <w:rPr>
          <w:rFonts w:ascii="Angsana New" w:hAnsi="Angsana New" w:hint="cs"/>
          <w:sz w:val="26"/>
          <w:szCs w:val="26"/>
          <w:cs/>
          <w:lang w:val="th-TH"/>
        </w:rPr>
        <w:t>2561</w:t>
      </w:r>
    </w:p>
    <w:p w:rsidR="00417E8C" w:rsidRPr="005B03B8" w:rsidRDefault="00417E8C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B03B8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3.</w:t>
      </w:r>
      <w:r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นโยบายการบัญชีที่สำคัญ</w:t>
      </w: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5B03B8">
        <w:rPr>
          <w:rFonts w:asciiTheme="majorBidi" w:hAnsiTheme="majorBidi" w:cstheme="majorBidi"/>
          <w:sz w:val="26"/>
          <w:szCs w:val="26"/>
        </w:rPr>
        <w:t>3</w:t>
      </w:r>
      <w:r w:rsidRPr="005B03B8">
        <w:rPr>
          <w:rFonts w:asciiTheme="majorBidi" w:hAnsiTheme="majorBidi" w:cstheme="majorBidi"/>
          <w:sz w:val="26"/>
          <w:szCs w:val="26"/>
          <w:cs/>
        </w:rPr>
        <w:t>.</w:t>
      </w:r>
      <w:r w:rsidRPr="005B03B8">
        <w:rPr>
          <w:rFonts w:asciiTheme="majorBidi" w:hAnsiTheme="majorBidi" w:cstheme="majorBidi"/>
          <w:sz w:val="26"/>
          <w:szCs w:val="26"/>
        </w:rPr>
        <w:t>1</w:t>
      </w:r>
      <w:r w:rsidRPr="005B03B8">
        <w:rPr>
          <w:rFonts w:asciiTheme="majorBidi" w:hAnsiTheme="majorBidi" w:cstheme="majorBidi"/>
          <w:sz w:val="26"/>
          <w:szCs w:val="26"/>
        </w:rPr>
        <w:tab/>
      </w:r>
      <w:r w:rsidRPr="005B03B8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5B03B8">
        <w:rPr>
          <w:rFonts w:asciiTheme="majorBidi" w:hAnsiTheme="majorBidi" w:cstheme="majorBidi"/>
          <w:sz w:val="26"/>
          <w:szCs w:val="26"/>
        </w:rPr>
        <w:t xml:space="preserve">31 </w:t>
      </w:r>
      <w:r w:rsidRPr="005B03B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B03B8">
        <w:rPr>
          <w:rFonts w:asciiTheme="majorBidi" w:hAnsiTheme="majorBidi" w:cstheme="majorBidi"/>
          <w:sz w:val="26"/>
          <w:szCs w:val="26"/>
        </w:rPr>
        <w:t xml:space="preserve">2561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ยกเว้นกลุ่มบริษัทได้นำมาตรฐานการรายงานทางการเงินที่ออกและ</w:t>
      </w:r>
      <w:r w:rsidRPr="005B03B8">
        <w:rPr>
          <w:rFonts w:asciiTheme="majorBidi" w:hAnsiTheme="majorBidi" w:cstheme="majorBidi"/>
          <w:sz w:val="26"/>
          <w:szCs w:val="26"/>
        </w:rPr>
        <w:t>/</w:t>
      </w:r>
      <w:r w:rsidRPr="005B03B8">
        <w:rPr>
          <w:rFonts w:asciiTheme="majorBidi" w:hAnsiTheme="majorBidi" w:cstheme="majorBidi"/>
          <w:sz w:val="26"/>
          <w:szCs w:val="26"/>
          <w:cs/>
        </w:rPr>
        <w:t>หรือ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387C60" w:rsidRPr="005B03B8">
        <w:rPr>
          <w:rFonts w:asciiTheme="majorBidi" w:hAnsiTheme="majorBidi" w:hint="cs"/>
          <w:sz w:val="26"/>
          <w:szCs w:val="26"/>
          <w:cs/>
          <w:lang w:val="th-TH"/>
        </w:rPr>
        <w:t>1</w:t>
      </w:r>
      <w:r w:rsidRPr="005B03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มกราคม </w:t>
      </w:r>
      <w:r w:rsidR="00387C60" w:rsidRPr="005B03B8">
        <w:rPr>
          <w:rFonts w:asciiTheme="majorBidi" w:hAnsiTheme="majorBidi" w:hint="cs"/>
          <w:sz w:val="26"/>
          <w:szCs w:val="26"/>
          <w:cs/>
          <w:lang w:val="th-TH"/>
        </w:rPr>
        <w:t>2562</w:t>
      </w:r>
      <w:r w:rsidRPr="005B03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มาถือปฏิบัติ </w:t>
      </w: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B03B8">
        <w:rPr>
          <w:rFonts w:asciiTheme="majorBidi" w:hAnsiTheme="majorBidi" w:cstheme="majorBidi"/>
          <w:sz w:val="26"/>
          <w:szCs w:val="26"/>
        </w:rPr>
        <w:t>3</w:t>
      </w:r>
      <w:r w:rsidRPr="005B03B8">
        <w:rPr>
          <w:rFonts w:asciiTheme="majorBidi" w:hAnsiTheme="majorBidi" w:cstheme="majorBidi"/>
          <w:sz w:val="26"/>
          <w:szCs w:val="26"/>
          <w:cs/>
        </w:rPr>
        <w:t>.</w:t>
      </w:r>
      <w:r w:rsidRPr="005B03B8">
        <w:rPr>
          <w:rFonts w:asciiTheme="majorBidi" w:hAnsiTheme="majorBidi" w:cstheme="majorBidi"/>
          <w:sz w:val="26"/>
          <w:szCs w:val="26"/>
        </w:rPr>
        <w:t>2</w:t>
      </w:r>
      <w:r w:rsidRPr="005B03B8">
        <w:rPr>
          <w:rFonts w:asciiTheme="majorBidi" w:hAnsiTheme="majorBidi" w:cstheme="majorBidi"/>
          <w:sz w:val="26"/>
          <w:szCs w:val="26"/>
        </w:rPr>
        <w:tab/>
      </w:r>
      <w:r w:rsidRPr="005B03B8">
        <w:rPr>
          <w:rFonts w:asciiTheme="majorBidi" w:hAnsiTheme="majorBidi" w:cstheme="majorBidi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:rsidR="00233EF5" w:rsidRPr="005B03B8" w:rsidRDefault="00233EF5" w:rsidP="00233EF5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:rsidR="00233EF5" w:rsidRPr="005B03B8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387C60"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มกราคม </w:t>
      </w:r>
      <w:r w:rsidR="00387C60"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2562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="00387C60" w:rsidRPr="005B03B8">
        <w:rPr>
          <w:rFonts w:asciiTheme="majorBidi" w:hAnsiTheme="majorBidi" w:cstheme="majorBidi"/>
          <w:sz w:val="26"/>
          <w:szCs w:val="26"/>
          <w:lang w:val="en-GB"/>
        </w:rPr>
        <w:t>31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387C60"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2561</w:t>
      </w:r>
    </w:p>
    <w:p w:rsidR="00233EF5" w:rsidRPr="005B03B8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233EF5" w:rsidRPr="005B03B8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ฝ่ายบริหารของกลุ่มบริษัทได้ประเมินแล้วเห็นว่ามาตรฐานการบัญชี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</w:t>
      </w:r>
      <w:r w:rsidR="00387C60"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Pr="005B03B8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="00387C60" w:rsidRPr="005B03B8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233EF5" w:rsidRPr="005B03B8" w:rsidRDefault="00233EF5" w:rsidP="00233EF5">
      <w:pPr>
        <w:pStyle w:val="BodyText3"/>
        <w:spacing w:line="240" w:lineRule="atLeast"/>
        <w:ind w:left="108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233EF5" w:rsidRPr="005B03B8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การเปลี่ยนแปลงที่สำคัญคือ</w:t>
      </w:r>
      <w:r w:rsidRPr="005B03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กลุ่มบริษัทได้นำมาตรฐานการรายงานทางการเงิน ฉบับที่ </w:t>
      </w:r>
      <w:r w:rsidR="00387C60"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15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รายได้จากสัญญาที่ทำกับลูกค้า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มาถือปฏิบัติเป็นครั้งแรก แทนมาตรฐานการบัญชี ฉบับที่ </w:t>
      </w:r>
      <w:r w:rsidR="00387C60" w:rsidRPr="005B03B8">
        <w:rPr>
          <w:rFonts w:asciiTheme="majorBidi" w:hAnsiTheme="majorBidi" w:hint="cs"/>
          <w:sz w:val="26"/>
          <w:szCs w:val="26"/>
          <w:cs/>
          <w:lang w:val="th-TH"/>
        </w:rPr>
        <w:t>11</w:t>
      </w:r>
      <w:r w:rsidRPr="005B03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สัญญาก่อสร้าง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”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มาตรฐานการบัญชี ฉบับที่ </w:t>
      </w:r>
      <w:r w:rsidR="00387C60"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18 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รายได้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และการตีความมาตรฐานการรายงานทางการเงินที่เกี่ยวข้อง</w:t>
      </w:r>
    </w:p>
    <w:p w:rsidR="00233EF5" w:rsidRPr="005B03B8" w:rsidRDefault="00233EF5" w:rsidP="00233EF5">
      <w:pPr>
        <w:pStyle w:val="BodyText3"/>
        <w:spacing w:line="240" w:lineRule="atLeast"/>
        <w:ind w:left="108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233EF5" w:rsidRPr="005B03B8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มาตรฐานการรายงานทางการเงิน ฉบับที่ </w:t>
      </w:r>
      <w:r w:rsidR="00387C60" w:rsidRPr="005B03B8">
        <w:rPr>
          <w:rFonts w:asciiTheme="majorBidi" w:hAnsiTheme="majorBidi" w:hint="cs"/>
          <w:sz w:val="26"/>
          <w:szCs w:val="26"/>
          <w:cs/>
          <w:lang w:val="th-TH"/>
        </w:rPr>
        <w:t>15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รายได้จากสัญญาที่ทำกับลูกค้า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กำหนดให้กลุ่มบริษัทรับรู้รายได้เมื่อลูกค้ามีอำนาจควบคุมในสินค้าหรือบริการ</w:t>
      </w:r>
      <w:r w:rsidRPr="005B03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>ภายใต้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มาตรฐานการบัญชี ฉบับที่ </w:t>
      </w:r>
      <w:r w:rsidR="00387C60" w:rsidRPr="005B03B8">
        <w:rPr>
          <w:rFonts w:asciiTheme="majorBidi" w:hAnsiTheme="majorBidi" w:hint="cs"/>
          <w:sz w:val="26"/>
          <w:szCs w:val="26"/>
          <w:cs/>
          <w:lang w:val="th-TH"/>
        </w:rPr>
        <w:t>18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“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รายได้</w:t>
      </w:r>
      <w:r w:rsidRPr="005B03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” </w:t>
      </w:r>
      <w:r w:rsidRPr="005B03B8">
        <w:rPr>
          <w:rFonts w:asciiTheme="majorBidi" w:hAnsiTheme="majorBidi" w:cstheme="majorBidi"/>
          <w:sz w:val="26"/>
          <w:szCs w:val="26"/>
          <w:cs/>
          <w:lang w:val="th-TH"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233EF5" w:rsidRPr="005B03B8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233EF5" w:rsidRPr="005B03B8" w:rsidRDefault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B30F85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B30F85" w:rsidRPr="005B03B8">
        <w:rPr>
          <w:rFonts w:ascii="Angsana New" w:hAnsi="Angsana New"/>
          <w:b/>
          <w:bCs/>
          <w:sz w:val="26"/>
          <w:szCs w:val="26"/>
          <w:cs/>
          <w:lang w:val="th-TH"/>
        </w:rPr>
        <w:t>รายการบัญชีกับบุคคลและกิจการที่เกี่ยวข้องกัน</w:t>
      </w:r>
    </w:p>
    <w:p w:rsidR="00B30F85" w:rsidRPr="005B03B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0920D3" w:rsidRPr="005B03B8" w:rsidRDefault="000920D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886179" w:rsidRPr="005B03B8" w:rsidRDefault="0088617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 </w:t>
      </w:r>
    </w:p>
    <w:p w:rsidR="00B30F85" w:rsidRPr="005B03B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5B03B8">
        <w:rPr>
          <w:rFonts w:ascii="Angsana New" w:hAnsi="Angsana New"/>
          <w:spacing w:val="-8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5B03B8">
        <w:rPr>
          <w:rFonts w:ascii="Angsana New" w:hAnsi="Angsana New"/>
          <w:spacing w:val="-8"/>
          <w:sz w:val="26"/>
          <w:szCs w:val="26"/>
        </w:rPr>
        <w:t>1</w:t>
      </w:r>
      <w:r w:rsidRPr="005B03B8">
        <w:rPr>
          <w:rFonts w:ascii="Angsana New" w:hAnsi="Angsana New"/>
          <w:spacing w:val="-8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</w:t>
      </w:r>
      <w:r w:rsidR="00107249" w:rsidRPr="005B03B8">
        <w:rPr>
          <w:rFonts w:ascii="Angsana New" w:hAnsi="Angsana New"/>
          <w:spacing w:val="-8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pacing w:val="-8"/>
          <w:sz w:val="26"/>
          <w:szCs w:val="26"/>
          <w:cs/>
        </w:rPr>
        <w:t>มีดังนี้</w:t>
      </w:r>
    </w:p>
    <w:p w:rsidR="00107249" w:rsidRPr="005B03B8" w:rsidRDefault="0010724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890"/>
        <w:gridCol w:w="270"/>
        <w:gridCol w:w="4770"/>
      </w:tblGrid>
      <w:tr w:rsidR="00233EF5" w:rsidRPr="005B03B8" w:rsidTr="00233EF5">
        <w:trPr>
          <w:trHeight w:val="20"/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70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3EF5" w:rsidRPr="005B03B8" w:rsidTr="00233EF5">
        <w:trPr>
          <w:trHeight w:val="20"/>
        </w:trPr>
        <w:tc>
          <w:tcPr>
            <w:tcW w:w="2700" w:type="dxa"/>
            <w:shd w:val="clear" w:color="auto" w:fill="auto"/>
          </w:tcPr>
          <w:p w:rsidR="00233EF5" w:rsidRPr="005B03B8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33EF5" w:rsidRPr="005B03B8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233EF5" w:rsidRPr="005B03B8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33EF5" w:rsidRPr="005B03B8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233EF5" w:rsidRPr="005B03B8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121" w:rsidRPr="005B03B8" w:rsidTr="00233EF5">
        <w:trPr>
          <w:trHeight w:val="20"/>
        </w:trPr>
        <w:tc>
          <w:tcPr>
            <w:tcW w:w="2700" w:type="dxa"/>
            <w:shd w:val="clear" w:color="auto" w:fill="auto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AA54C1D" wp14:editId="0265BCEC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55604</wp:posOffset>
                      </wp:positionV>
                      <wp:extent cx="59055" cy="549910"/>
                      <wp:effectExtent l="0" t="0" r="36195" b="2159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FD209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-1.05pt;margin-top:4.4pt;width:4.65pt;height:4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shd w:val="clear" w:color="auto" w:fill="auto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CF3688" wp14:editId="796BA62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49723</wp:posOffset>
                      </wp:positionV>
                      <wp:extent cx="59055" cy="549910"/>
                      <wp:effectExtent l="0" t="0" r="36195" b="2159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50E34" id="Right Brace 2" o:spid="_x0000_s1026" type="#_x0000_t88" style="position:absolute;margin-left:-1.35pt;margin-top:3.9pt;width:4.65pt;height:4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770" w:type="dxa"/>
            <w:vMerge w:val="restart"/>
            <w:shd w:val="clear" w:color="auto" w:fill="auto"/>
          </w:tcPr>
          <w:p w:rsidR="00AA4121" w:rsidRPr="005B03B8" w:rsidRDefault="00AA4121" w:rsidP="00AA4121">
            <w:pPr>
              <w:tabs>
                <w:tab w:val="left" w:pos="72"/>
              </w:tabs>
              <w:spacing w:line="240" w:lineRule="auto"/>
              <w:ind w:left="162" w:right="-18" w:hanging="162"/>
              <w:rPr>
                <w:rFonts w:ascii="Angsana New" w:hAnsi="Angsana New"/>
                <w:sz w:val="14"/>
                <w:szCs w:val="14"/>
              </w:rPr>
            </w:pPr>
          </w:p>
          <w:p w:rsidR="00AA4121" w:rsidRPr="005B03B8" w:rsidRDefault="00AA4121" w:rsidP="00AA4121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AA4121" w:rsidRPr="005B03B8" w:rsidTr="00233EF5">
        <w:trPr>
          <w:trHeight w:val="20"/>
        </w:trPr>
        <w:tc>
          <w:tcPr>
            <w:tcW w:w="2700" w:type="dxa"/>
            <w:shd w:val="clear" w:color="auto" w:fill="auto"/>
          </w:tcPr>
          <w:p w:rsidR="00AA4121" w:rsidRPr="005B03B8" w:rsidRDefault="00AA4121" w:rsidP="005B309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AA4121" w:rsidRPr="005B03B8" w:rsidRDefault="00AA4121" w:rsidP="00AA412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AA4121" w:rsidRPr="005B03B8" w:rsidRDefault="00AA4121" w:rsidP="00AA4121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121" w:rsidRPr="005B03B8" w:rsidTr="00233EF5">
        <w:trPr>
          <w:trHeight w:val="20"/>
        </w:trPr>
        <w:tc>
          <w:tcPr>
            <w:tcW w:w="2700" w:type="dxa"/>
            <w:shd w:val="clear" w:color="auto" w:fill="auto"/>
          </w:tcPr>
          <w:p w:rsidR="00AA4121" w:rsidRPr="005B03B8" w:rsidRDefault="00AA4121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สุทธารา สวีท  จำกัด</w:t>
            </w:r>
          </w:p>
        </w:tc>
        <w:tc>
          <w:tcPr>
            <w:tcW w:w="270" w:type="dxa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AA4121" w:rsidRPr="005B03B8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121" w:rsidRPr="005B03B8" w:rsidTr="00233EF5">
        <w:trPr>
          <w:trHeight w:val="20"/>
        </w:trPr>
        <w:tc>
          <w:tcPr>
            <w:tcW w:w="2700" w:type="dxa"/>
            <w:shd w:val="clear" w:color="auto" w:fill="auto"/>
          </w:tcPr>
          <w:p w:rsidR="00AA4121" w:rsidRPr="005B03B8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270" w:type="dxa"/>
          </w:tcPr>
          <w:p w:rsidR="00AA4121" w:rsidRPr="005B03B8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AA4121" w:rsidRPr="005B03B8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AA4121" w:rsidRPr="005B03B8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AA4121" w:rsidRPr="005B03B8" w:rsidRDefault="00AA4121" w:rsidP="00AA4121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มีผู้ถือหุ้นร่วมกันกับบริษัท </w:t>
            </w:r>
          </w:p>
        </w:tc>
      </w:tr>
      <w:tr w:rsidR="00AA4121" w:rsidRPr="005B03B8" w:rsidTr="00ED0A49">
        <w:trPr>
          <w:trHeight w:val="81"/>
        </w:trPr>
        <w:tc>
          <w:tcPr>
            <w:tcW w:w="2700" w:type="dxa"/>
            <w:shd w:val="clear" w:color="auto" w:fill="auto"/>
          </w:tcPr>
          <w:p w:rsidR="00AA4121" w:rsidRPr="005B03B8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270" w:type="dxa"/>
            <w:shd w:val="clear" w:color="auto" w:fill="auto"/>
          </w:tcPr>
          <w:p w:rsidR="00AA4121" w:rsidRPr="005B03B8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AA4121" w:rsidRPr="005B03B8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  <w:shd w:val="clear" w:color="auto" w:fill="auto"/>
          </w:tcPr>
          <w:p w:rsidR="00AA4121" w:rsidRPr="005B03B8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ED0A49" w:rsidRPr="005B03B8" w:rsidRDefault="00AA4121" w:rsidP="0073153A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</w:t>
            </w:r>
            <w:r w:rsidR="00ED0A49" w:rsidRPr="005B03B8">
              <w:rPr>
                <w:rFonts w:ascii="Angsana New" w:hAnsi="Angsana New" w:hint="cs"/>
                <w:sz w:val="26"/>
                <w:szCs w:val="26"/>
                <w:cs/>
              </w:rPr>
              <w:t>กรรมการเป็นสมาชิกในครอบครัว</w:t>
            </w:r>
            <w:r w:rsidR="0073153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ED0A49" w:rsidRPr="005B03B8">
              <w:rPr>
                <w:rFonts w:ascii="Angsana New" w:hAnsi="Angsana New" w:hint="cs"/>
                <w:sz w:val="26"/>
                <w:szCs w:val="26"/>
                <w:cs/>
              </w:rPr>
              <w:t>ที่ใกล้ชิดกับผู้ถือหุ้นท่านหนึ่งของบริษัท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</w:tbl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38"/>
        <w:gridCol w:w="6030"/>
      </w:tblGrid>
      <w:tr w:rsidR="00233EF5" w:rsidRPr="005B03B8" w:rsidTr="00233EF5">
        <w:trPr>
          <w:tblHeader/>
        </w:trPr>
        <w:tc>
          <w:tcPr>
            <w:tcW w:w="354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:rsidR="00233EF5" w:rsidRPr="005B03B8" w:rsidRDefault="00233EF5" w:rsidP="00233EF5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EF5" w:rsidRPr="005B03B8" w:rsidRDefault="00233EF5" w:rsidP="00233EF5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33EF5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33EF5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8" w:type="dxa"/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233EF5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ค่าบริหารจัดการ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238" w:type="dxa"/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233EF5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EF5" w:rsidRPr="005B03B8" w:rsidRDefault="00233EF5" w:rsidP="00233EF5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233EF5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387C60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233EF5" w:rsidRPr="005B03B8">
              <w:rPr>
                <w:rFonts w:ascii="Angsana New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238" w:type="dxa"/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EF5" w:rsidRPr="005B03B8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86DD7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D7" w:rsidRPr="005B03B8" w:rsidRDefault="00B86DD7" w:rsidP="00B86DD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38" w:type="dxa"/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86DD7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D7" w:rsidRPr="005B03B8" w:rsidRDefault="00B86DD7" w:rsidP="00B86DD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38" w:type="dxa"/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Pr="005B03B8">
              <w:rPr>
                <w:rFonts w:ascii="Angsana New" w:hAnsi="Angsana New" w:cs="Angsana New"/>
                <w:sz w:val="26"/>
                <w:szCs w:val="26"/>
              </w:rPr>
              <w:t xml:space="preserve">0.5 </w:t>
            </w: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B86DD7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DD7" w:rsidRPr="005B03B8" w:rsidRDefault="00B86DD7" w:rsidP="00B86DD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38" w:type="dxa"/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5B03B8">
              <w:rPr>
                <w:rFonts w:ascii="Angsana New" w:hAnsi="Angsana New" w:cs="Angsana New"/>
                <w:sz w:val="26"/>
                <w:szCs w:val="26"/>
              </w:rPr>
              <w:t xml:space="preserve">1.05 </w:t>
            </w:r>
            <w:r w:rsidRPr="005B03B8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B86DD7" w:rsidRPr="005B03B8" w:rsidTr="00233EF5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DD7" w:rsidRPr="005B03B8" w:rsidRDefault="00B86DD7" w:rsidP="00B86DD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38" w:type="dxa"/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DD7" w:rsidRPr="005B03B8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B03B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/>
          <w:sz w:val="26"/>
          <w:szCs w:val="26"/>
          <w:cs/>
        </w:rPr>
        <w:br w:type="page"/>
      </w:r>
    </w:p>
    <w:p w:rsidR="002735EC" w:rsidRPr="005B03B8" w:rsidRDefault="002735EC" w:rsidP="00427BDC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5B03B8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รายการ</w:t>
      </w:r>
      <w:r w:rsidR="009F6172" w:rsidRPr="005B03B8">
        <w:rPr>
          <w:rFonts w:ascii="Angsana New" w:hAnsi="Angsana New" w:cs="Angsana New"/>
          <w:sz w:val="26"/>
          <w:szCs w:val="26"/>
          <w:cs/>
          <w:lang w:val="en-US"/>
        </w:rPr>
        <w:t>บัญชี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>ที่สำคัญกับบุคคลหรือกิจการที่เกี่ยวข้องกันสำหรับแต่ละ</w:t>
      </w:r>
      <w:r w:rsidR="00CF4992" w:rsidRPr="005B03B8">
        <w:rPr>
          <w:rFonts w:ascii="Angsana New" w:hAnsi="Angsana New" w:cs="Angsana New"/>
          <w:sz w:val="26"/>
          <w:szCs w:val="26"/>
          <w:cs/>
          <w:lang w:val="en-US"/>
        </w:rPr>
        <w:t>งวดสาม</w:t>
      </w:r>
      <w:r w:rsidR="00885013" w:rsidRPr="005B03B8">
        <w:rPr>
          <w:rFonts w:ascii="Angsana New" w:hAnsi="Angsana New" w:cs="Angsana New"/>
          <w:sz w:val="26"/>
          <w:szCs w:val="26"/>
          <w:cs/>
          <w:lang w:val="en-US"/>
        </w:rPr>
        <w:t>เดือน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สิ้นสุดวันที่ </w:t>
      </w:r>
      <w:r w:rsidR="004C7439" w:rsidRPr="005B03B8">
        <w:rPr>
          <w:rFonts w:ascii="Angsana New" w:hAnsi="Angsana New" w:cs="Angsana New"/>
          <w:sz w:val="26"/>
          <w:szCs w:val="26"/>
          <w:lang w:val="en-US"/>
        </w:rPr>
        <w:t>3</w:t>
      </w:r>
      <w:r w:rsidR="00EE24F9" w:rsidRPr="005B03B8">
        <w:rPr>
          <w:rFonts w:ascii="Angsana New" w:hAnsi="Angsana New" w:cs="Angsana New"/>
          <w:sz w:val="26"/>
          <w:szCs w:val="26"/>
          <w:lang w:val="en-US"/>
        </w:rPr>
        <w:t>1</w:t>
      </w:r>
      <w:r w:rsidR="004C7439" w:rsidRPr="005B03B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EE24F9" w:rsidRPr="005B03B8">
        <w:rPr>
          <w:rFonts w:ascii="Angsana New" w:hAnsi="Angsana New" w:cs="Angsana New" w:hint="cs"/>
          <w:sz w:val="26"/>
          <w:szCs w:val="26"/>
          <w:cs/>
          <w:lang w:val="en-US"/>
        </w:rPr>
        <w:t>มีนาคม</w:t>
      </w:r>
      <w:r w:rsidR="004C7439"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B35699" w:rsidRPr="005B03B8">
        <w:rPr>
          <w:rFonts w:ascii="Angsana New" w:hAnsi="Angsana New" w:cs="Angsana New"/>
          <w:sz w:val="26"/>
          <w:szCs w:val="26"/>
          <w:lang w:val="en-US"/>
        </w:rPr>
        <w:t>2562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="00233EF5" w:rsidRPr="005B03B8">
        <w:rPr>
          <w:rFonts w:ascii="Angsana New" w:hAnsi="Angsana New" w:cs="Angsana New"/>
          <w:sz w:val="26"/>
          <w:szCs w:val="26"/>
          <w:lang w:val="en-US"/>
        </w:rPr>
        <w:t>2561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:rsidR="005E7718" w:rsidRPr="005B03B8" w:rsidRDefault="005E7718" w:rsidP="005E771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5B03B8" w:rsidTr="00233EF5">
        <w:tc>
          <w:tcPr>
            <w:tcW w:w="4194" w:type="dxa"/>
            <w:hideMark/>
          </w:tcPr>
          <w:p w:rsidR="00233EF5" w:rsidRPr="005B03B8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5B03B8" w:rsidTr="00233EF5">
        <w:tc>
          <w:tcPr>
            <w:tcW w:w="4194" w:type="dxa"/>
          </w:tcPr>
          <w:p w:rsidR="00233EF5" w:rsidRPr="005B03B8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B63" w:rsidRPr="005B03B8" w:rsidTr="00233EF5">
        <w:tc>
          <w:tcPr>
            <w:tcW w:w="4194" w:type="dxa"/>
          </w:tcPr>
          <w:p w:rsidR="00672B63" w:rsidRPr="005B03B8" w:rsidRDefault="00672B63" w:rsidP="00672B6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672B63" w:rsidRPr="005B03B8" w:rsidTr="00233EF5">
        <w:tc>
          <w:tcPr>
            <w:tcW w:w="4194" w:type="dxa"/>
            <w:vAlign w:val="center"/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57,352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64,646</w:t>
            </w: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165,509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ind w:left="360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0A6B21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</w:t>
            </w:r>
            <w:r w:rsidR="00EE01A4"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แฟรนไชส์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5B03B8" w:rsidTr="00F20924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F20924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F20924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B86DD7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20924" w:rsidRPr="005B03B8" w:rsidTr="00494978">
        <w:tc>
          <w:tcPr>
            <w:tcW w:w="4194" w:type="dxa"/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0924" w:rsidRPr="005B03B8" w:rsidTr="00494978">
        <w:tc>
          <w:tcPr>
            <w:tcW w:w="4194" w:type="dxa"/>
            <w:vAlign w:val="center"/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20924" w:rsidRPr="005B03B8" w:rsidRDefault="00F20924" w:rsidP="00F2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01A4" w:rsidRPr="005B03B8" w:rsidTr="00494978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1,986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1,904</w:t>
            </w: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1,937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1,945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0316B" w:rsidRPr="005B03B8" w:rsidTr="00E0316B">
        <w:tc>
          <w:tcPr>
            <w:tcW w:w="4194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pStyle w:val="Heading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B86DD7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482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211</w:t>
            </w: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1,206</w:t>
            </w:r>
          </w:p>
        </w:tc>
        <w:tc>
          <w:tcPr>
            <w:tcW w:w="268" w:type="dxa"/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482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:rsidR="00233EF5" w:rsidRPr="005B03B8" w:rsidRDefault="00233EF5" w:rsidP="00233EF5">
      <w:r w:rsidRPr="005B03B8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5B03B8" w:rsidTr="00233EF5">
        <w:tc>
          <w:tcPr>
            <w:tcW w:w="4194" w:type="dxa"/>
            <w:hideMark/>
          </w:tcPr>
          <w:p w:rsidR="00233EF5" w:rsidRPr="005B03B8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5B03B8" w:rsidTr="00233EF5">
        <w:tc>
          <w:tcPr>
            <w:tcW w:w="4194" w:type="dxa"/>
          </w:tcPr>
          <w:p w:rsidR="00233EF5" w:rsidRPr="005B03B8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B63" w:rsidRPr="005B03B8" w:rsidTr="00233EF5">
        <w:tc>
          <w:tcPr>
            <w:tcW w:w="4194" w:type="dxa"/>
          </w:tcPr>
          <w:p w:rsidR="00672B63" w:rsidRPr="005B03B8" w:rsidRDefault="00672B63" w:rsidP="00672B6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672B63" w:rsidRPr="005B03B8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CA226E">
        <w:tc>
          <w:tcPr>
            <w:tcW w:w="4194" w:type="dxa"/>
          </w:tcPr>
          <w:p w:rsidR="00EE01A4" w:rsidRPr="005B03B8" w:rsidRDefault="00EE01A4" w:rsidP="00EE01A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118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88</w:t>
            </w:r>
          </w:p>
        </w:tc>
      </w:tr>
      <w:tr w:rsidR="00EE01A4" w:rsidRPr="005B03B8" w:rsidTr="00CA226E">
        <w:tc>
          <w:tcPr>
            <w:tcW w:w="4194" w:type="dxa"/>
          </w:tcPr>
          <w:p w:rsidR="00EE01A4" w:rsidRPr="005B03B8" w:rsidRDefault="00EE01A4" w:rsidP="00EE01A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5B03B8" w:rsidTr="00CA226E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118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88</w:t>
            </w: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:rsidR="00EE01A4" w:rsidRPr="005B03B8" w:rsidRDefault="00EE01A4" w:rsidP="00EE01A4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5B03B8" w:rsidTr="00CA226E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:rsidR="00EE01A4" w:rsidRPr="005B03B8" w:rsidRDefault="00EE01A4" w:rsidP="00EE01A4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568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183</w:t>
            </w:r>
          </w:p>
        </w:tc>
      </w:tr>
      <w:tr w:rsidR="00EE01A4" w:rsidRPr="005B03B8" w:rsidTr="00233EF5">
        <w:tc>
          <w:tcPr>
            <w:tcW w:w="4194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01A4" w:rsidRPr="005B03B8" w:rsidTr="00233EF5">
        <w:tc>
          <w:tcPr>
            <w:tcW w:w="4194" w:type="dxa"/>
            <w:vAlign w:val="center"/>
          </w:tcPr>
          <w:p w:rsidR="00EE01A4" w:rsidRPr="005B03B8" w:rsidRDefault="00EE01A4" w:rsidP="00EE01A4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EE01A4" w:rsidRPr="005B03B8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6B21" w:rsidRPr="005B03B8" w:rsidTr="00CA226E">
        <w:tc>
          <w:tcPr>
            <w:tcW w:w="4194" w:type="dxa"/>
          </w:tcPr>
          <w:p w:rsidR="000A6B21" w:rsidRPr="005B03B8" w:rsidRDefault="000A6B21" w:rsidP="000A6B21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5B03B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8,639</w:t>
            </w:r>
          </w:p>
        </w:tc>
        <w:tc>
          <w:tcPr>
            <w:tcW w:w="268" w:type="dxa"/>
            <w:vAlign w:val="center"/>
          </w:tcPr>
          <w:p w:rsidR="000A6B21" w:rsidRPr="005B03B8" w:rsidRDefault="000A6B21" w:rsidP="000A6B2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8,905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8,639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8,905</w:t>
            </w:r>
          </w:p>
        </w:tc>
      </w:tr>
      <w:tr w:rsidR="000A6B21" w:rsidRPr="005B03B8" w:rsidTr="00E63805">
        <w:tc>
          <w:tcPr>
            <w:tcW w:w="4194" w:type="dxa"/>
          </w:tcPr>
          <w:p w:rsidR="000A6B21" w:rsidRPr="005B03B8" w:rsidRDefault="000A6B21" w:rsidP="000A6B21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357</w:t>
            </w:r>
          </w:p>
        </w:tc>
        <w:tc>
          <w:tcPr>
            <w:tcW w:w="268" w:type="dxa"/>
            <w:vAlign w:val="center"/>
          </w:tcPr>
          <w:p w:rsidR="000A6B21" w:rsidRPr="005B03B8" w:rsidRDefault="000A6B21" w:rsidP="000A6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174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357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174</w:t>
            </w:r>
          </w:p>
        </w:tc>
      </w:tr>
      <w:tr w:rsidR="000A6B21" w:rsidRPr="005B03B8" w:rsidTr="00E63805">
        <w:tc>
          <w:tcPr>
            <w:tcW w:w="4194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8,996</w:t>
            </w:r>
          </w:p>
        </w:tc>
        <w:tc>
          <w:tcPr>
            <w:tcW w:w="268" w:type="dxa"/>
            <w:vAlign w:val="center"/>
          </w:tcPr>
          <w:p w:rsidR="000A6B21" w:rsidRPr="005B03B8" w:rsidRDefault="000A6B21" w:rsidP="000A6B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9,079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8,996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9,079</w:t>
            </w:r>
          </w:p>
        </w:tc>
      </w:tr>
    </w:tbl>
    <w:p w:rsidR="00672B63" w:rsidRPr="005B03B8" w:rsidRDefault="00672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672B63" w:rsidRPr="005B03B8">
        <w:rPr>
          <w:rFonts w:ascii="Angsana New" w:hAnsi="Angsana New"/>
          <w:sz w:val="26"/>
          <w:szCs w:val="26"/>
        </w:rPr>
        <w:t xml:space="preserve">31 </w:t>
      </w:r>
      <w:r w:rsidR="00672B63" w:rsidRPr="005B03B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72B63" w:rsidRPr="005B03B8">
        <w:rPr>
          <w:rFonts w:ascii="Angsana New" w:hAnsi="Angsana New"/>
          <w:sz w:val="26"/>
          <w:szCs w:val="26"/>
        </w:rPr>
        <w:t xml:space="preserve">2562 </w:t>
      </w:r>
      <w:r w:rsidR="00672B63" w:rsidRPr="005B03B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B03B8">
        <w:rPr>
          <w:rFonts w:ascii="Angsana New" w:hAnsi="Angsana New"/>
          <w:sz w:val="26"/>
          <w:szCs w:val="26"/>
        </w:rPr>
        <w:t>31</w:t>
      </w:r>
      <w:r w:rsidRPr="005B03B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7226A" w:rsidRPr="005B03B8" w:rsidRDefault="00B7226A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5B03B8" w:rsidTr="00233EF5">
        <w:tc>
          <w:tcPr>
            <w:tcW w:w="4194" w:type="dxa"/>
            <w:hideMark/>
          </w:tcPr>
          <w:p w:rsidR="00233EF5" w:rsidRPr="005B03B8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5B03B8" w:rsidTr="00233EF5">
        <w:tc>
          <w:tcPr>
            <w:tcW w:w="4194" w:type="dxa"/>
          </w:tcPr>
          <w:p w:rsidR="00233EF5" w:rsidRPr="005B03B8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6A" w:rsidRPr="005B03B8" w:rsidTr="00233EF5">
        <w:tc>
          <w:tcPr>
            <w:tcW w:w="4194" w:type="dxa"/>
          </w:tcPr>
          <w:p w:rsidR="00B7226A" w:rsidRPr="005B03B8" w:rsidRDefault="00B7226A" w:rsidP="00B7226A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7226A" w:rsidRPr="005B03B8" w:rsidTr="00233EF5">
        <w:tc>
          <w:tcPr>
            <w:tcW w:w="4194" w:type="dxa"/>
          </w:tcPr>
          <w:p w:rsidR="00B7226A" w:rsidRPr="005B03B8" w:rsidRDefault="00B7226A" w:rsidP="00B722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226A" w:rsidRPr="005B03B8" w:rsidTr="00233EF5">
        <w:tc>
          <w:tcPr>
            <w:tcW w:w="4194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9,724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10,119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3,590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4,288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5,366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6,028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1,058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2,282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ซินเนอร์จี้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323C06" w:rsidRPr="005B03B8" w:rsidTr="00233EF5">
        <w:tc>
          <w:tcPr>
            <w:tcW w:w="4194" w:type="dxa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21,179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3C06" w:rsidRPr="005B03B8" w:rsidRDefault="00323C06" w:rsidP="003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</w:tbl>
    <w:p w:rsidR="00E0316B" w:rsidRPr="005B03B8" w:rsidRDefault="00E0316B">
      <w:r w:rsidRPr="005B03B8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E0316B" w:rsidRPr="005B03B8" w:rsidTr="00CA226E">
        <w:tc>
          <w:tcPr>
            <w:tcW w:w="4194" w:type="dxa"/>
            <w:hideMark/>
          </w:tcPr>
          <w:p w:rsidR="00E0316B" w:rsidRPr="005B03B8" w:rsidRDefault="00E0316B" w:rsidP="00CA226E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16B" w:rsidRPr="005B03B8" w:rsidTr="00CA226E">
        <w:tc>
          <w:tcPr>
            <w:tcW w:w="4194" w:type="dxa"/>
          </w:tcPr>
          <w:p w:rsidR="00E0316B" w:rsidRPr="005B03B8" w:rsidRDefault="00E0316B" w:rsidP="00CA226E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E0316B" w:rsidRPr="005B03B8" w:rsidRDefault="00E0316B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7226A" w:rsidRPr="005B03B8" w:rsidTr="00B7226A">
        <w:tc>
          <w:tcPr>
            <w:tcW w:w="4194" w:type="dxa"/>
          </w:tcPr>
          <w:p w:rsidR="00B7226A" w:rsidRPr="005B03B8" w:rsidRDefault="00B7226A" w:rsidP="00B7226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226A" w:rsidRPr="005B03B8" w:rsidTr="00233EF5">
        <w:tc>
          <w:tcPr>
            <w:tcW w:w="4194" w:type="dxa"/>
          </w:tcPr>
          <w:p w:rsidR="00B7226A" w:rsidRPr="005B03B8" w:rsidRDefault="00B7226A" w:rsidP="00B7226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CA226E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F90DF8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3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3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F90DF8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F90DF8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F90DF8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F90DF8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</w:t>
            </w: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F90DF8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CA226E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CA226E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CA226E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 xml:space="preserve">          35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28</w:t>
            </w:r>
          </w:p>
        </w:tc>
      </w:tr>
      <w:tr w:rsidR="00746381" w:rsidRPr="005B03B8" w:rsidTr="00233EF5">
        <w:tc>
          <w:tcPr>
            <w:tcW w:w="4194" w:type="dxa"/>
          </w:tcPr>
          <w:p w:rsidR="00746381" w:rsidRPr="005B03B8" w:rsidRDefault="00746381" w:rsidP="00746381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746381" w:rsidRPr="005B03B8" w:rsidRDefault="00746381" w:rsidP="00746381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23</w:t>
            </w:r>
          </w:p>
        </w:tc>
      </w:tr>
      <w:tr w:rsidR="00F0726B" w:rsidRPr="005B03B8" w:rsidTr="00F0726B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รวมบริษัทย่อย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86</w:t>
            </w:r>
          </w:p>
        </w:tc>
      </w:tr>
      <w:tr w:rsidR="00F0726B" w:rsidRPr="005B03B8" w:rsidTr="00F0726B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F0726B" w:rsidRPr="005B03B8" w:rsidTr="00F0726B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  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0726B" w:rsidRPr="005B03B8" w:rsidTr="00F0726B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86</w:t>
            </w:r>
          </w:p>
        </w:tc>
      </w:tr>
    </w:tbl>
    <w:p w:rsidR="00F0726B" w:rsidRPr="005B03B8" w:rsidRDefault="00F0726B">
      <w:r w:rsidRPr="005B03B8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F0726B" w:rsidRPr="005B03B8" w:rsidTr="00CC5718">
        <w:tc>
          <w:tcPr>
            <w:tcW w:w="4194" w:type="dxa"/>
            <w:hideMark/>
          </w:tcPr>
          <w:p w:rsidR="00F0726B" w:rsidRPr="005B03B8" w:rsidRDefault="00F0726B" w:rsidP="00CC5718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F0726B" w:rsidRPr="005B03B8" w:rsidTr="00CC5718">
        <w:tc>
          <w:tcPr>
            <w:tcW w:w="4194" w:type="dxa"/>
          </w:tcPr>
          <w:p w:rsidR="00F0726B" w:rsidRPr="005B03B8" w:rsidRDefault="00F0726B" w:rsidP="00CC5718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26B" w:rsidRPr="005B03B8" w:rsidTr="00CC5718">
        <w:tc>
          <w:tcPr>
            <w:tcW w:w="4194" w:type="dxa"/>
          </w:tcPr>
          <w:p w:rsidR="00F0726B" w:rsidRPr="005B03B8" w:rsidRDefault="00F0726B" w:rsidP="00CC5718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68</w:t>
            </w:r>
          </w:p>
        </w:tc>
      </w:tr>
      <w:tr w:rsidR="00F0726B" w:rsidRPr="005B03B8" w:rsidTr="00E6380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148</w:t>
            </w:r>
          </w:p>
        </w:tc>
      </w:tr>
      <w:tr w:rsidR="00F0726B" w:rsidRPr="005B03B8" w:rsidTr="00E6380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27</w:t>
            </w:r>
          </w:p>
        </w:tc>
      </w:tr>
      <w:tr w:rsidR="00F0726B" w:rsidRPr="005B03B8" w:rsidTr="00E63805">
        <w:tc>
          <w:tcPr>
            <w:tcW w:w="4194" w:type="dxa"/>
          </w:tcPr>
          <w:p w:rsidR="00F0726B" w:rsidRPr="005B03B8" w:rsidRDefault="00F0726B" w:rsidP="00F0726B">
            <w:pPr>
              <w:ind w:right="-13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307</w:t>
            </w:r>
          </w:p>
        </w:tc>
      </w:tr>
      <w:tr w:rsidR="00F0726B" w:rsidRPr="005B03B8" w:rsidTr="00E6380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137</w:t>
            </w: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687</w:t>
            </w:r>
          </w:p>
        </w:tc>
      </w:tr>
      <w:tr w:rsidR="00F0726B" w:rsidRPr="005B03B8" w:rsidTr="00CC5718">
        <w:tc>
          <w:tcPr>
            <w:tcW w:w="4194" w:type="dxa"/>
          </w:tcPr>
          <w:p w:rsidR="00F0726B" w:rsidRPr="005B03B8" w:rsidRDefault="00F0726B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0726B" w:rsidRPr="005B03B8" w:rsidRDefault="00F0726B" w:rsidP="00CC5718">
            <w:pPr>
              <w:tabs>
                <w:tab w:val="left" w:pos="327"/>
                <w:tab w:val="decimal" w:pos="73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CC5718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726B" w:rsidRPr="005B03B8" w:rsidTr="00E6380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0726B" w:rsidRPr="005B03B8" w:rsidTr="00E6380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61</w:t>
            </w: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17</w:t>
            </w:r>
          </w:p>
        </w:tc>
      </w:tr>
      <w:tr w:rsidR="00F0726B" w:rsidRPr="005B03B8" w:rsidTr="00233EF5">
        <w:tc>
          <w:tcPr>
            <w:tcW w:w="4194" w:type="dxa"/>
          </w:tcPr>
          <w:p w:rsidR="00F0726B" w:rsidRPr="005B03B8" w:rsidRDefault="00F0726B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726B" w:rsidRPr="005B03B8" w:rsidRDefault="00F0726B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78</w:t>
            </w:r>
          </w:p>
        </w:tc>
      </w:tr>
    </w:tbl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905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25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233EF5" w:rsidRPr="005B03B8" w:rsidTr="00B7226A">
        <w:trPr>
          <w:trHeight w:val="331"/>
          <w:tblHeader/>
        </w:trPr>
        <w:tc>
          <w:tcPr>
            <w:tcW w:w="3425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:rsidR="00233EF5" w:rsidRPr="005B03B8" w:rsidRDefault="00233EF5" w:rsidP="00233EF5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233EF5" w:rsidRPr="005B03B8" w:rsidTr="00B7226A">
        <w:trPr>
          <w:trHeight w:val="331"/>
          <w:tblHeader/>
        </w:trPr>
        <w:tc>
          <w:tcPr>
            <w:tcW w:w="3425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6A" w:rsidRPr="005B03B8" w:rsidTr="00B7226A">
        <w:trPr>
          <w:trHeight w:val="343"/>
          <w:tblHeader/>
        </w:trPr>
        <w:tc>
          <w:tcPr>
            <w:tcW w:w="3425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226A" w:rsidRPr="005B03B8" w:rsidRDefault="00B7226A" w:rsidP="00B7226A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226A" w:rsidRPr="005B03B8" w:rsidRDefault="00B7226A" w:rsidP="00B7226A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226A" w:rsidRPr="005B03B8" w:rsidRDefault="00B7226A" w:rsidP="00B7226A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226A" w:rsidRPr="005B03B8" w:rsidRDefault="00B7226A" w:rsidP="00B7226A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226A" w:rsidRPr="005B03B8" w:rsidRDefault="00B7226A" w:rsidP="00B7226A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:rsidR="00B7226A" w:rsidRPr="005B03B8" w:rsidRDefault="00B7226A" w:rsidP="00B7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226A" w:rsidRPr="005B03B8" w:rsidRDefault="00B7226A" w:rsidP="00B7226A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33EF5" w:rsidRPr="005B03B8" w:rsidTr="00B7226A">
        <w:trPr>
          <w:trHeight w:val="343"/>
        </w:trPr>
        <w:tc>
          <w:tcPr>
            <w:tcW w:w="3425" w:type="dxa"/>
            <w:hideMark/>
          </w:tcPr>
          <w:p w:rsidR="00233EF5" w:rsidRPr="005B03B8" w:rsidRDefault="00233EF5" w:rsidP="00233EF5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5B03B8" w:rsidTr="00B7226A">
        <w:trPr>
          <w:trHeight w:val="343"/>
        </w:trPr>
        <w:tc>
          <w:tcPr>
            <w:tcW w:w="3425" w:type="dxa"/>
            <w:hideMark/>
          </w:tcPr>
          <w:p w:rsidR="00746381" w:rsidRPr="005B03B8" w:rsidRDefault="00746381" w:rsidP="0074638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</w:p>
        </w:tc>
        <w:tc>
          <w:tcPr>
            <w:tcW w:w="935" w:type="dxa"/>
          </w:tcPr>
          <w:p w:rsidR="00746381" w:rsidRPr="005B03B8" w:rsidRDefault="00746381" w:rsidP="007463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hideMark/>
          </w:tcPr>
          <w:p w:rsidR="00746381" w:rsidRPr="005B03B8" w:rsidRDefault="00746381" w:rsidP="007463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40,373</w:t>
            </w:r>
          </w:p>
        </w:tc>
        <w:tc>
          <w:tcPr>
            <w:tcW w:w="165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41,345</w:t>
            </w:r>
          </w:p>
        </w:tc>
      </w:tr>
      <w:tr w:rsidR="00746381" w:rsidRPr="005B03B8" w:rsidTr="00B7226A">
        <w:trPr>
          <w:trHeight w:val="343"/>
        </w:trPr>
        <w:tc>
          <w:tcPr>
            <w:tcW w:w="3425" w:type="dxa"/>
          </w:tcPr>
          <w:p w:rsidR="00746381" w:rsidRPr="005B03B8" w:rsidRDefault="00746381" w:rsidP="0074638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35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33,500</w:t>
            </w:r>
          </w:p>
        </w:tc>
        <w:tc>
          <w:tcPr>
            <w:tcW w:w="165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8,957</w:t>
            </w:r>
          </w:p>
        </w:tc>
      </w:tr>
      <w:tr w:rsidR="00746381" w:rsidRPr="005B03B8" w:rsidTr="00B7226A">
        <w:trPr>
          <w:trHeight w:val="343"/>
        </w:trPr>
        <w:tc>
          <w:tcPr>
            <w:tcW w:w="3425" w:type="dxa"/>
          </w:tcPr>
          <w:p w:rsidR="00746381" w:rsidRPr="005B03B8" w:rsidRDefault="00746381" w:rsidP="0074638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35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61,578</w:t>
            </w:r>
          </w:p>
        </w:tc>
        <w:tc>
          <w:tcPr>
            <w:tcW w:w="165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54,191</w:t>
            </w:r>
          </w:p>
        </w:tc>
      </w:tr>
      <w:tr w:rsidR="00746381" w:rsidRPr="005B03B8" w:rsidTr="00B7226A">
        <w:trPr>
          <w:trHeight w:val="331"/>
        </w:trPr>
        <w:tc>
          <w:tcPr>
            <w:tcW w:w="3425" w:type="dxa"/>
            <w:hideMark/>
          </w:tcPr>
          <w:p w:rsidR="00746381" w:rsidRPr="005B03B8" w:rsidRDefault="00746381" w:rsidP="0074638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935" w:type="dxa"/>
            <w:shd w:val="clear" w:color="auto" w:fill="auto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49,106</w:t>
            </w:r>
          </w:p>
        </w:tc>
        <w:tc>
          <w:tcPr>
            <w:tcW w:w="165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43,744</w:t>
            </w:r>
          </w:p>
        </w:tc>
      </w:tr>
      <w:tr w:rsidR="003D336A" w:rsidRPr="005B03B8" w:rsidTr="005B309C">
        <w:trPr>
          <w:trHeight w:val="343"/>
        </w:trPr>
        <w:tc>
          <w:tcPr>
            <w:tcW w:w="3425" w:type="dxa"/>
            <w:hideMark/>
          </w:tcPr>
          <w:p w:rsidR="003D336A" w:rsidRPr="005B03B8" w:rsidRDefault="003D336A" w:rsidP="005B309C">
            <w:pPr>
              <w:ind w:left="18"/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</w:tcPr>
          <w:p w:rsidR="003D336A" w:rsidRPr="005B03B8" w:rsidRDefault="003D336A" w:rsidP="005B30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</w:tcPr>
          <w:p w:rsidR="003D336A" w:rsidRPr="005B03B8" w:rsidRDefault="003D336A" w:rsidP="005B30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165" w:type="dxa"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3D336A" w:rsidRPr="005B03B8" w:rsidRDefault="003D336A" w:rsidP="005B309C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22,003</w:t>
            </w:r>
          </w:p>
        </w:tc>
      </w:tr>
      <w:tr w:rsidR="00746381" w:rsidRPr="005B03B8" w:rsidTr="00CA226E">
        <w:trPr>
          <w:trHeight w:val="312"/>
        </w:trPr>
        <w:tc>
          <w:tcPr>
            <w:tcW w:w="3425" w:type="dxa"/>
            <w:hideMark/>
          </w:tcPr>
          <w:p w:rsidR="00746381" w:rsidRPr="005B03B8" w:rsidRDefault="00746381" w:rsidP="0074638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:rsidR="00746381" w:rsidRPr="005B03B8" w:rsidRDefault="00746381" w:rsidP="00746381">
            <w:pPr>
              <w:tabs>
                <w:tab w:val="clear" w:pos="680"/>
                <w:tab w:val="left" w:pos="558"/>
              </w:tabs>
              <w:ind w:left="-72" w:right="-1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746381" w:rsidRPr="005B03B8" w:rsidRDefault="00746381" w:rsidP="00746381">
            <w:pPr>
              <w:tabs>
                <w:tab w:val="clear" w:pos="680"/>
                <w:tab w:val="left" w:pos="558"/>
              </w:tabs>
              <w:ind w:left="-72" w:right="-1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184,557</w:t>
            </w:r>
          </w:p>
        </w:tc>
        <w:tc>
          <w:tcPr>
            <w:tcW w:w="165" w:type="dxa"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46381" w:rsidRPr="005B03B8" w:rsidRDefault="00746381" w:rsidP="0074638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170,240</w:t>
            </w:r>
          </w:p>
        </w:tc>
      </w:tr>
    </w:tbl>
    <w:p w:rsidR="00746381" w:rsidRPr="005B03B8" w:rsidRDefault="00746381" w:rsidP="00B7226A">
      <w:pPr>
        <w:rPr>
          <w:rFonts w:ascii="Angsana New" w:hAnsi="Angsana New"/>
          <w:sz w:val="26"/>
          <w:szCs w:val="26"/>
        </w:rPr>
      </w:pPr>
    </w:p>
    <w:p w:rsidR="00F0726B" w:rsidRPr="005B03B8" w:rsidRDefault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/>
          <w:sz w:val="26"/>
          <w:szCs w:val="26"/>
          <w:cs/>
        </w:rPr>
        <w:br w:type="page"/>
      </w:r>
    </w:p>
    <w:p w:rsidR="00B7226A" w:rsidRPr="005B03B8" w:rsidRDefault="00B7226A" w:rsidP="00B7226A">
      <w:pPr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</w:t>
      </w:r>
      <w:r w:rsidRPr="005B03B8">
        <w:rPr>
          <w:rFonts w:ascii="Angsana New" w:hAnsi="Angsana New" w:hint="cs"/>
          <w:sz w:val="26"/>
          <w:szCs w:val="26"/>
          <w:cs/>
        </w:rPr>
        <w:t>ระยะสั้น</w:t>
      </w:r>
      <w:r w:rsidRPr="005B03B8">
        <w:rPr>
          <w:rFonts w:ascii="Angsana New" w:hAnsi="Angsana New"/>
          <w:sz w:val="26"/>
          <w:szCs w:val="26"/>
          <w:cs/>
        </w:rPr>
        <w:t>แก่บริษัทย่อยในระหว่างงวด</w:t>
      </w:r>
      <w:r w:rsidRPr="005B03B8">
        <w:rPr>
          <w:rFonts w:ascii="Angsana New" w:hAnsi="Angsana New" w:hint="cs"/>
          <w:sz w:val="26"/>
          <w:szCs w:val="26"/>
          <w:cs/>
        </w:rPr>
        <w:t>สาม</w:t>
      </w:r>
      <w:r w:rsidRPr="005B03B8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/>
          <w:sz w:val="26"/>
          <w:szCs w:val="26"/>
          <w:cs/>
        </w:rPr>
        <w:t>มีดังนี้</w:t>
      </w:r>
    </w:p>
    <w:p w:rsidR="00233EF5" w:rsidRPr="005B03B8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233EF5" w:rsidRPr="005B03B8" w:rsidTr="00233EF5">
        <w:trPr>
          <w:cantSplit/>
          <w:tblHeader/>
        </w:trPr>
        <w:tc>
          <w:tcPr>
            <w:tcW w:w="613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5B03B8" w:rsidTr="00233EF5">
        <w:trPr>
          <w:cantSplit/>
          <w:tblHeader/>
        </w:trPr>
        <w:tc>
          <w:tcPr>
            <w:tcW w:w="613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EF5" w:rsidRPr="005B03B8" w:rsidTr="00233EF5">
        <w:tc>
          <w:tcPr>
            <w:tcW w:w="6138" w:type="dxa"/>
            <w:tcBorders>
              <w:bottom w:val="nil"/>
            </w:tcBorders>
            <w:vAlign w:val="center"/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2150" w:rsidRPr="005B03B8" w:rsidTr="00233EF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C2150" w:rsidRPr="005B03B8" w:rsidRDefault="00DC2150" w:rsidP="00DC215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</w:tr>
      <w:tr w:rsidR="00DC2150" w:rsidRPr="005B03B8" w:rsidTr="00233EF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C2150" w:rsidRPr="005B03B8" w:rsidRDefault="00DC2150" w:rsidP="00DC215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416,372</w:t>
            </w:r>
          </w:p>
        </w:tc>
      </w:tr>
      <w:tr w:rsidR="00DC2150" w:rsidRPr="005B03B8" w:rsidTr="00233EF5">
        <w:tc>
          <w:tcPr>
            <w:tcW w:w="6138" w:type="dxa"/>
            <w:tcBorders>
              <w:top w:val="nil"/>
            </w:tcBorders>
            <w:vAlign w:val="center"/>
            <w:hideMark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150" w:rsidRPr="005B03B8" w:rsidRDefault="00DC2150" w:rsidP="00DC2150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B03B8">
              <w:rPr>
                <w:rFonts w:ascii="Angsana New" w:hAnsi="Angsana New"/>
                <w:sz w:val="26"/>
                <w:szCs w:val="26"/>
              </w:rPr>
              <w:t>402,055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C2150" w:rsidRPr="005B03B8" w:rsidTr="00233EF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2150" w:rsidRPr="005B03B8" w:rsidRDefault="00DC2150" w:rsidP="00DC215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184,557</w:t>
            </w:r>
          </w:p>
        </w:tc>
      </w:tr>
    </w:tbl>
    <w:p w:rsidR="00233EF5" w:rsidRPr="005B03B8" w:rsidRDefault="00233EF5" w:rsidP="00233EF5">
      <w:pPr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233EF5" w:rsidRPr="005B03B8" w:rsidTr="00233EF5">
        <w:trPr>
          <w:trHeight w:val="331"/>
          <w:tblHeader/>
        </w:trPr>
        <w:tc>
          <w:tcPr>
            <w:tcW w:w="3510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:rsidR="00233EF5" w:rsidRPr="005B03B8" w:rsidRDefault="00233EF5" w:rsidP="00233EF5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233EF5" w:rsidRPr="005B03B8" w:rsidTr="00233EF5">
        <w:trPr>
          <w:trHeight w:val="331"/>
          <w:tblHeader/>
        </w:trPr>
        <w:tc>
          <w:tcPr>
            <w:tcW w:w="3510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46D" w:rsidRPr="005B03B8" w:rsidTr="00233EF5">
        <w:trPr>
          <w:trHeight w:val="343"/>
          <w:tblHeader/>
        </w:trPr>
        <w:tc>
          <w:tcPr>
            <w:tcW w:w="3510" w:type="dxa"/>
          </w:tcPr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46D" w:rsidRPr="005B03B8" w:rsidRDefault="0058446D" w:rsidP="0058446D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46D" w:rsidRPr="005B03B8" w:rsidRDefault="0058446D" w:rsidP="0058446D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46D" w:rsidRPr="005B03B8" w:rsidRDefault="0058446D" w:rsidP="0058446D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46D" w:rsidRPr="005B03B8" w:rsidRDefault="0058446D" w:rsidP="0058446D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46D" w:rsidRPr="005B03B8" w:rsidRDefault="0058446D" w:rsidP="0058446D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:rsidR="0058446D" w:rsidRPr="005B03B8" w:rsidRDefault="0058446D" w:rsidP="0058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46D" w:rsidRPr="005B03B8" w:rsidRDefault="0058446D" w:rsidP="0058446D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33EF5" w:rsidRPr="005B03B8" w:rsidTr="00233EF5">
        <w:trPr>
          <w:trHeight w:val="343"/>
        </w:trPr>
        <w:tc>
          <w:tcPr>
            <w:tcW w:w="3510" w:type="dxa"/>
          </w:tcPr>
          <w:p w:rsidR="00233EF5" w:rsidRPr="005B03B8" w:rsidRDefault="00233EF5" w:rsidP="00233EF5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35" w:type="dxa"/>
          </w:tcPr>
          <w:p w:rsidR="00233EF5" w:rsidRPr="005B03B8" w:rsidRDefault="00233EF5" w:rsidP="00233EF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233EF5" w:rsidRPr="005B03B8" w:rsidRDefault="00233EF5" w:rsidP="00233EF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FC8" w:rsidRPr="005B03B8" w:rsidTr="00233EF5">
        <w:trPr>
          <w:trHeight w:val="331"/>
        </w:trPr>
        <w:tc>
          <w:tcPr>
            <w:tcW w:w="3510" w:type="dxa"/>
          </w:tcPr>
          <w:p w:rsidR="00633FC8" w:rsidRPr="005B03B8" w:rsidRDefault="00633FC8" w:rsidP="00633FC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  <w:shd w:val="clear" w:color="auto" w:fill="auto"/>
          </w:tcPr>
          <w:p w:rsidR="00633FC8" w:rsidRPr="005B03B8" w:rsidRDefault="00633FC8" w:rsidP="00633F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:rsidR="00633FC8" w:rsidRPr="005B03B8" w:rsidRDefault="00633FC8" w:rsidP="00633F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194,690</w:t>
            </w:r>
          </w:p>
        </w:tc>
        <w:tc>
          <w:tcPr>
            <w:tcW w:w="165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3FC8" w:rsidRPr="005B03B8" w:rsidTr="00233EF5">
        <w:trPr>
          <w:trHeight w:val="331"/>
        </w:trPr>
        <w:tc>
          <w:tcPr>
            <w:tcW w:w="3510" w:type="dxa"/>
            <w:hideMark/>
          </w:tcPr>
          <w:p w:rsidR="00633FC8" w:rsidRPr="005B03B8" w:rsidRDefault="00633FC8" w:rsidP="00633F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35" w:type="dxa"/>
            <w:shd w:val="clear" w:color="auto" w:fill="auto"/>
          </w:tcPr>
          <w:p w:rsidR="00633FC8" w:rsidRPr="005B03B8" w:rsidRDefault="00633FC8" w:rsidP="00633F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:rsidR="00633FC8" w:rsidRPr="005B03B8" w:rsidRDefault="00633FC8" w:rsidP="00633F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30,218</w:t>
            </w:r>
          </w:p>
        </w:tc>
        <w:tc>
          <w:tcPr>
            <w:tcW w:w="165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60,760</w:t>
            </w:r>
          </w:p>
        </w:tc>
      </w:tr>
      <w:tr w:rsidR="00633FC8" w:rsidRPr="005B03B8" w:rsidTr="00233EF5">
        <w:trPr>
          <w:trHeight w:val="343"/>
        </w:trPr>
        <w:tc>
          <w:tcPr>
            <w:tcW w:w="3510" w:type="dxa"/>
          </w:tcPr>
          <w:p w:rsidR="00633FC8" w:rsidRPr="005B03B8" w:rsidRDefault="00633FC8" w:rsidP="00633F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35" w:type="dxa"/>
          </w:tcPr>
          <w:p w:rsidR="00633FC8" w:rsidRPr="005B03B8" w:rsidRDefault="00633FC8" w:rsidP="00633F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633FC8" w:rsidRPr="005B03B8" w:rsidRDefault="00633FC8" w:rsidP="00633F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2,513</w:t>
            </w:r>
          </w:p>
        </w:tc>
        <w:tc>
          <w:tcPr>
            <w:tcW w:w="165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17,531</w:t>
            </w:r>
          </w:p>
        </w:tc>
      </w:tr>
      <w:tr w:rsidR="00633FC8" w:rsidRPr="005B03B8" w:rsidTr="00233EF5">
        <w:trPr>
          <w:trHeight w:val="312"/>
        </w:trPr>
        <w:tc>
          <w:tcPr>
            <w:tcW w:w="3510" w:type="dxa"/>
            <w:hideMark/>
          </w:tcPr>
          <w:p w:rsidR="00633FC8" w:rsidRPr="005B03B8" w:rsidRDefault="00633FC8" w:rsidP="00633FC8">
            <w:pPr>
              <w:ind w:left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:rsidR="00633FC8" w:rsidRPr="005B03B8" w:rsidRDefault="00633FC8" w:rsidP="00633FC8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633FC8" w:rsidRPr="005B03B8" w:rsidRDefault="00633FC8" w:rsidP="00633FC8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227,421</w:t>
            </w:r>
          </w:p>
        </w:tc>
        <w:tc>
          <w:tcPr>
            <w:tcW w:w="165" w:type="dxa"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33FC8" w:rsidRPr="005B03B8" w:rsidRDefault="00633FC8" w:rsidP="00633FC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78,291</w:t>
            </w:r>
          </w:p>
        </w:tc>
      </w:tr>
    </w:tbl>
    <w:p w:rsidR="00233EF5" w:rsidRPr="005B03B8" w:rsidRDefault="00233EF5" w:rsidP="00F90DF8">
      <w:pPr>
        <w:rPr>
          <w:rFonts w:ascii="Angsana New" w:hAnsi="Angsana New"/>
          <w:sz w:val="26"/>
          <w:szCs w:val="26"/>
        </w:rPr>
      </w:pPr>
    </w:p>
    <w:p w:rsidR="0058446D" w:rsidRPr="005B03B8" w:rsidRDefault="0058446D" w:rsidP="00F90DF8">
      <w:pPr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5B03B8">
        <w:rPr>
          <w:rFonts w:ascii="Angsana New" w:hAnsi="Angsana New" w:hint="cs"/>
          <w:sz w:val="26"/>
          <w:szCs w:val="26"/>
          <w:cs/>
        </w:rPr>
        <w:t>ระยะสั้นจาก</w:t>
      </w:r>
      <w:r w:rsidRPr="005B03B8">
        <w:rPr>
          <w:rFonts w:ascii="Angsana New" w:hAnsi="Angsana New"/>
          <w:sz w:val="26"/>
          <w:szCs w:val="26"/>
          <w:cs/>
        </w:rPr>
        <w:t>บริษัทย่อยในระหว่างงวด</w:t>
      </w:r>
      <w:r w:rsidRPr="005B03B8">
        <w:rPr>
          <w:rFonts w:ascii="Angsana New" w:hAnsi="Angsana New" w:hint="cs"/>
          <w:sz w:val="26"/>
          <w:szCs w:val="26"/>
          <w:cs/>
        </w:rPr>
        <w:t>สาม</w:t>
      </w:r>
      <w:r w:rsidRPr="005B03B8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/>
          <w:sz w:val="26"/>
          <w:szCs w:val="26"/>
          <w:cs/>
        </w:rPr>
        <w:t>มีดังนี้</w:t>
      </w:r>
    </w:p>
    <w:p w:rsidR="00233EF5" w:rsidRPr="005B03B8" w:rsidRDefault="00233EF5" w:rsidP="00F9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4"/>
        <w:gridCol w:w="1557"/>
        <w:gridCol w:w="283"/>
        <w:gridCol w:w="1695"/>
      </w:tblGrid>
      <w:tr w:rsidR="00233EF5" w:rsidRPr="005B03B8" w:rsidTr="00233EF5">
        <w:tc>
          <w:tcPr>
            <w:tcW w:w="3202" w:type="pct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98" w:type="pct"/>
            <w:gridSpan w:val="3"/>
            <w:tcBorders>
              <w:bottom w:val="single" w:sz="4" w:space="0" w:color="auto"/>
            </w:tcBorders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233EF5" w:rsidRPr="005B03B8" w:rsidTr="00233EF5">
        <w:tc>
          <w:tcPr>
            <w:tcW w:w="3202" w:type="pct"/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EF5" w:rsidRPr="005B03B8" w:rsidTr="00233EF5">
        <w:tc>
          <w:tcPr>
            <w:tcW w:w="3202" w:type="pct"/>
            <w:vAlign w:val="center"/>
          </w:tcPr>
          <w:p w:rsidR="00233EF5" w:rsidRPr="005B03B8" w:rsidRDefault="00233EF5" w:rsidP="00233E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:rsidR="00233EF5" w:rsidRPr="005B03B8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DC2150" w:rsidRPr="005B03B8" w:rsidTr="00233EF5">
        <w:tc>
          <w:tcPr>
            <w:tcW w:w="3202" w:type="pct"/>
            <w:vAlign w:val="center"/>
          </w:tcPr>
          <w:p w:rsidR="00DC2150" w:rsidRPr="005B03B8" w:rsidRDefault="00DC2150" w:rsidP="00DC21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792" w:type="pct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DC2150" w:rsidRPr="005B03B8" w:rsidRDefault="00DC2150" w:rsidP="00DC215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78,291</w:t>
            </w:r>
          </w:p>
        </w:tc>
      </w:tr>
      <w:tr w:rsidR="00DC2150" w:rsidRPr="005B03B8" w:rsidTr="00233EF5">
        <w:tc>
          <w:tcPr>
            <w:tcW w:w="3202" w:type="pct"/>
            <w:vAlign w:val="center"/>
          </w:tcPr>
          <w:p w:rsidR="00DC2150" w:rsidRPr="005B03B8" w:rsidRDefault="00DC2150" w:rsidP="00DC21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DC2150" w:rsidRPr="005B03B8" w:rsidRDefault="00DC2150" w:rsidP="00DC215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471,818</w:t>
            </w:r>
          </w:p>
        </w:tc>
      </w:tr>
      <w:tr w:rsidR="00DC2150" w:rsidRPr="005B03B8" w:rsidTr="00233EF5">
        <w:tc>
          <w:tcPr>
            <w:tcW w:w="3202" w:type="pct"/>
            <w:vAlign w:val="center"/>
          </w:tcPr>
          <w:p w:rsidR="00DC2150" w:rsidRPr="005B03B8" w:rsidRDefault="00DC2150" w:rsidP="00DC21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DC2150" w:rsidRPr="005B03B8" w:rsidRDefault="00DC2150" w:rsidP="00DC2150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B03B8">
              <w:rPr>
                <w:rFonts w:ascii="Angsana New" w:hAnsi="Angsana New"/>
                <w:sz w:val="26"/>
                <w:szCs w:val="26"/>
              </w:rPr>
              <w:t>322,688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C2150" w:rsidRPr="005B03B8" w:rsidTr="00233EF5">
        <w:tblPrEx>
          <w:tblLook w:val="01E0" w:firstRow="1" w:lastRow="1" w:firstColumn="1" w:lastColumn="1" w:noHBand="0" w:noVBand="0"/>
        </w:tblPrEx>
        <w:tc>
          <w:tcPr>
            <w:tcW w:w="3202" w:type="pct"/>
            <w:vAlign w:val="center"/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B03B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:rsidR="00DC2150" w:rsidRPr="005B03B8" w:rsidRDefault="00DC2150" w:rsidP="00DC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DC2150" w:rsidRPr="005B03B8" w:rsidRDefault="00DC2150" w:rsidP="00DC2150">
            <w:pPr>
              <w:tabs>
                <w:tab w:val="clear" w:pos="90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2150" w:rsidRPr="005B03B8" w:rsidRDefault="00DC2150" w:rsidP="00DC215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227,421</w:t>
            </w:r>
          </w:p>
        </w:tc>
      </w:tr>
    </w:tbl>
    <w:p w:rsidR="0058446D" w:rsidRPr="005B03B8" w:rsidRDefault="0058446D" w:rsidP="00F9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F0726B" w:rsidRPr="005B03B8" w:rsidRDefault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291F9B" w:rsidRPr="005B03B8" w:rsidRDefault="00B073F6" w:rsidP="00F9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5.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0275A2" w:rsidRPr="005B03B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2A0A9B" w:rsidRPr="005B03B8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006D74" w:rsidRPr="005B03B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5B03B8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EB29DB" w:rsidRPr="005B03B8" w:rsidRDefault="00C73BE5" w:rsidP="00F90DF8">
      <w:pPr>
        <w:tabs>
          <w:tab w:val="clear" w:pos="227"/>
        </w:tabs>
        <w:rPr>
          <w:rFonts w:ascii="Angsana New" w:hAnsi="Angsana New"/>
          <w:sz w:val="16"/>
          <w:szCs w:val="16"/>
        </w:rPr>
      </w:pPr>
      <w:r w:rsidRPr="005B03B8">
        <w:rPr>
          <w:rFonts w:ascii="Angsana New" w:hAnsi="Angsana New"/>
          <w:sz w:val="16"/>
          <w:szCs w:val="16"/>
          <w:cs/>
        </w:rPr>
        <w:tab/>
      </w:r>
    </w:p>
    <w:p w:rsidR="00291F9B" w:rsidRPr="005B03B8" w:rsidRDefault="008553ED" w:rsidP="00F9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EE24F9" w:rsidRPr="005B03B8">
        <w:rPr>
          <w:rFonts w:ascii="Angsana New" w:hAnsi="Angsana New"/>
          <w:sz w:val="26"/>
          <w:szCs w:val="26"/>
        </w:rPr>
        <w:t xml:space="preserve">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:rsidR="00291F9B" w:rsidRPr="005B03B8" w:rsidRDefault="00291F9B" w:rsidP="00F90DF8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270"/>
        <w:gridCol w:w="1188"/>
        <w:gridCol w:w="252"/>
        <w:gridCol w:w="1170"/>
        <w:gridCol w:w="270"/>
        <w:gridCol w:w="1188"/>
      </w:tblGrid>
      <w:tr w:rsidR="0058446D" w:rsidRPr="005B03B8" w:rsidTr="00F90DF8">
        <w:trPr>
          <w:cantSplit/>
        </w:trPr>
        <w:tc>
          <w:tcPr>
            <w:tcW w:w="4230" w:type="dxa"/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8446D" w:rsidRPr="005B03B8" w:rsidTr="00F90DF8">
        <w:trPr>
          <w:cantSplit/>
        </w:trPr>
        <w:tc>
          <w:tcPr>
            <w:tcW w:w="4230" w:type="dxa"/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5B03B8" w:rsidTr="00F90DF8">
        <w:tc>
          <w:tcPr>
            <w:tcW w:w="423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8446D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8446D" w:rsidRPr="005B03B8" w:rsidRDefault="0058446D" w:rsidP="00E63805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58446D" w:rsidRPr="005B03B8" w:rsidRDefault="0058446D" w:rsidP="00E63805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8446D" w:rsidRPr="005B03B8" w:rsidRDefault="0058446D" w:rsidP="0058446D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58446D" w:rsidRPr="005B03B8" w:rsidRDefault="0058446D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39,869</w:t>
            </w:r>
          </w:p>
        </w:tc>
        <w:tc>
          <w:tcPr>
            <w:tcW w:w="270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BA33B0" w:rsidRPr="005B03B8" w:rsidRDefault="00BA33B0" w:rsidP="00BA33B0">
            <w:pPr>
              <w:ind w:right="2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BA33B0" w:rsidRPr="005B03B8" w:rsidRDefault="00BA33B0" w:rsidP="00BA33B0">
            <w:pPr>
              <w:ind w:right="2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A33B0" w:rsidRPr="005B03B8" w:rsidRDefault="00BA33B0" w:rsidP="00BA33B0">
            <w:pPr>
              <w:ind w:right="2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:rsidR="00BA33B0" w:rsidRPr="005B03B8" w:rsidRDefault="00BA33B0" w:rsidP="00BA33B0">
            <w:pPr>
              <w:ind w:right="2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BA33B0" w:rsidRPr="005B03B8" w:rsidRDefault="00BA33B0" w:rsidP="00BA33B0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  <w:tc>
          <w:tcPr>
            <w:tcW w:w="270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  <w:tc>
          <w:tcPr>
            <w:tcW w:w="252" w:type="dxa"/>
          </w:tcPr>
          <w:p w:rsidR="00BA33B0" w:rsidRPr="005B03B8" w:rsidRDefault="00BA33B0" w:rsidP="00BA33B0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21,179</w:t>
            </w:r>
          </w:p>
        </w:tc>
        <w:tc>
          <w:tcPr>
            <w:tcW w:w="270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7,886</w:t>
            </w:r>
          </w:p>
        </w:tc>
        <w:tc>
          <w:tcPr>
            <w:tcW w:w="270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BA33B0" w:rsidRPr="005B03B8" w:rsidRDefault="00BA33B0" w:rsidP="00BA33B0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B03B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7,886</w:t>
            </w:r>
          </w:p>
        </w:tc>
        <w:tc>
          <w:tcPr>
            <w:tcW w:w="270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BA33B0" w:rsidRPr="005B03B8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BA33B0" w:rsidRPr="005B03B8" w:rsidRDefault="00BA33B0" w:rsidP="00BA33B0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5B03B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47,755</w:t>
            </w:r>
          </w:p>
        </w:tc>
        <w:tc>
          <w:tcPr>
            <w:tcW w:w="270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</w:tbl>
    <w:p w:rsidR="00E63805" w:rsidRPr="005B03B8" w:rsidRDefault="00E63805" w:rsidP="00427BDC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16"/>
          <w:szCs w:val="16"/>
        </w:rPr>
      </w:pPr>
    </w:p>
    <w:p w:rsidR="00C73BE5" w:rsidRPr="005B03B8" w:rsidRDefault="00C73BE5" w:rsidP="00F90DF8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การวิเคราะห์อายุหนี้ของลูกหนี้การค้าและลูกหนี้</w:t>
      </w:r>
      <w:r w:rsidR="00006D74" w:rsidRPr="005B03B8">
        <w:rPr>
          <w:rFonts w:ascii="Angsana New" w:hAnsi="Angsana New"/>
          <w:sz w:val="26"/>
          <w:szCs w:val="26"/>
          <w:cs/>
        </w:rPr>
        <w:t>หมุนเวียน</w:t>
      </w:r>
      <w:r w:rsidRPr="005B03B8">
        <w:rPr>
          <w:rFonts w:ascii="Angsana New" w:hAnsi="Angsana New"/>
          <w:sz w:val="26"/>
          <w:szCs w:val="26"/>
          <w:cs/>
        </w:rPr>
        <w:t xml:space="preserve">อื่น ณ 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EE24F9" w:rsidRPr="005B03B8">
        <w:rPr>
          <w:rFonts w:ascii="Angsana New" w:hAnsi="Angsana New"/>
          <w:sz w:val="26"/>
          <w:szCs w:val="26"/>
        </w:rPr>
        <w:t xml:space="preserve">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="00C52565"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291F9B" w:rsidRPr="005B03B8" w:rsidRDefault="00291F9B" w:rsidP="00F90DF8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16"/>
          <w:szCs w:val="1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63805" w:rsidRPr="005B03B8" w:rsidTr="00E63805">
        <w:trPr>
          <w:cantSplit/>
        </w:trPr>
        <w:tc>
          <w:tcPr>
            <w:tcW w:w="4251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5B03B8" w:rsidTr="00E63805">
        <w:trPr>
          <w:cantSplit/>
        </w:trPr>
        <w:tc>
          <w:tcPr>
            <w:tcW w:w="4251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5B03B8" w:rsidTr="00E63805">
        <w:tc>
          <w:tcPr>
            <w:tcW w:w="4251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5B03B8" w:rsidTr="00E63805">
        <w:tblPrEx>
          <w:tblLook w:val="04A0" w:firstRow="1" w:lastRow="0" w:firstColumn="1" w:lastColumn="0" w:noHBand="0" w:noVBand="1"/>
        </w:tblPrEx>
        <w:tc>
          <w:tcPr>
            <w:tcW w:w="4251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63805" w:rsidRPr="005B03B8" w:rsidRDefault="00E63805" w:rsidP="00F9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E63805" w:rsidRPr="005B03B8" w:rsidRDefault="00E63805" w:rsidP="00F90D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E63805" w:rsidRPr="005B03B8" w:rsidRDefault="00E63805" w:rsidP="00F90DF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E63805" w:rsidRPr="005B03B8" w:rsidRDefault="00E63805" w:rsidP="00F90D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19,086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25,851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18,479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11,891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39,869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      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01" w:type="dxa"/>
            <w:vAlign w:val="bottom"/>
          </w:tcPr>
          <w:p w:rsidR="00BA33B0" w:rsidRPr="005B03B8" w:rsidRDefault="00BA33B0" w:rsidP="00BA33B0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BA33B0" w:rsidRPr="005B03B8" w:rsidRDefault="00BA33B0" w:rsidP="00BA33B0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vAlign w:val="bottom"/>
          </w:tcPr>
          <w:p w:rsidR="00BA33B0" w:rsidRPr="005B03B8" w:rsidRDefault="00BA33B0" w:rsidP="00BA33B0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4,203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4,467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21,157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bottom"/>
          </w:tcPr>
          <w:p w:rsidR="00BA33B0" w:rsidRPr="005B03B8" w:rsidRDefault="00BA33B0" w:rsidP="00BA33B0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03B8">
              <w:rPr>
                <w:rFonts w:ascii="Angsana New" w:hAnsi="Angsana New"/>
                <w:sz w:val="26"/>
                <w:szCs w:val="26"/>
                <w:lang w:eastAsia="en-US"/>
              </w:rPr>
              <w:t>24,842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:rsidR="00BA33B0" w:rsidRPr="005B03B8" w:rsidRDefault="00BA33B0" w:rsidP="00BA33B0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1" w:type="dxa"/>
            <w:vAlign w:val="bottom"/>
          </w:tcPr>
          <w:p w:rsidR="00BA33B0" w:rsidRPr="005B03B8" w:rsidRDefault="00BA33B0" w:rsidP="00BA33B0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3,632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D96B3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BA33B0" w:rsidRPr="005B03B8" w:rsidRDefault="00BA33B0" w:rsidP="00BA33B0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7,886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21,179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BA33B0" w:rsidRPr="005B03B8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BA33B0" w:rsidRPr="005B03B8" w:rsidRDefault="00BA33B0" w:rsidP="00BA33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47,755</w:t>
            </w:r>
          </w:p>
        </w:tc>
        <w:tc>
          <w:tcPr>
            <w:tcW w:w="272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44,308 </w:t>
            </w:r>
          </w:p>
        </w:tc>
        <w:tc>
          <w:tcPr>
            <w:tcW w:w="268" w:type="dxa"/>
          </w:tcPr>
          <w:p w:rsidR="00BA33B0" w:rsidRPr="005B03B8" w:rsidRDefault="00BA33B0" w:rsidP="00BA33B0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BA33B0" w:rsidRPr="005B03B8" w:rsidRDefault="00BA33B0" w:rsidP="00BA33B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21,179</w:t>
            </w:r>
          </w:p>
        </w:tc>
        <w:tc>
          <w:tcPr>
            <w:tcW w:w="266" w:type="dxa"/>
            <w:vAlign w:val="bottom"/>
          </w:tcPr>
          <w:p w:rsidR="00BA33B0" w:rsidRPr="005B03B8" w:rsidRDefault="00BA33B0" w:rsidP="00BA33B0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BA33B0" w:rsidRPr="005B03B8" w:rsidRDefault="00BA33B0" w:rsidP="00BA33B0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03B8">
              <w:rPr>
                <w:rFonts w:ascii="Angsana New" w:hAnsi="Angsana New"/>
                <w:sz w:val="26"/>
                <w:szCs w:val="26"/>
                <w:lang w:eastAsia="en-US"/>
              </w:rPr>
              <w:t>24,842</w:t>
            </w:r>
          </w:p>
        </w:tc>
      </w:tr>
    </w:tbl>
    <w:p w:rsidR="007A44CE" w:rsidRPr="005B03B8" w:rsidRDefault="00B073F6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6.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7A44CE" w:rsidRPr="005B03B8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42411F" w:rsidRPr="005B03B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4B40B4" w:rsidRPr="005B03B8">
        <w:rPr>
          <w:rFonts w:ascii="Angsana New" w:hAnsi="Angsana New"/>
          <w:b/>
          <w:bCs/>
          <w:sz w:val="26"/>
          <w:szCs w:val="26"/>
          <w:cs/>
        </w:rPr>
        <w:t>-</w:t>
      </w:r>
      <w:r w:rsidR="0042411F" w:rsidRPr="005B03B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E63805" w:rsidRPr="005B03B8" w:rsidRDefault="00E63805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4"/>
        <w:gridCol w:w="1236"/>
        <w:gridCol w:w="270"/>
        <w:gridCol w:w="1170"/>
        <w:gridCol w:w="252"/>
        <w:gridCol w:w="1178"/>
        <w:gridCol w:w="272"/>
        <w:gridCol w:w="1178"/>
      </w:tblGrid>
      <w:tr w:rsidR="00E63805" w:rsidRPr="005B03B8" w:rsidTr="00E63805">
        <w:trPr>
          <w:cantSplit/>
        </w:trPr>
        <w:tc>
          <w:tcPr>
            <w:tcW w:w="4254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5B03B8" w:rsidTr="00E63805">
        <w:trPr>
          <w:cantSplit/>
        </w:trPr>
        <w:tc>
          <w:tcPr>
            <w:tcW w:w="4254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5B03B8" w:rsidTr="00E63805">
        <w:tc>
          <w:tcPr>
            <w:tcW w:w="4254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5B03B8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:rsidR="00E63805" w:rsidRPr="005B03B8" w:rsidRDefault="00E63805" w:rsidP="00F0726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09E4" w:rsidRPr="005B03B8" w:rsidTr="00E63805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236" w:type="dxa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69,711</w:t>
            </w:r>
          </w:p>
        </w:tc>
        <w:tc>
          <w:tcPr>
            <w:tcW w:w="270" w:type="dxa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74,430</w:t>
            </w:r>
          </w:p>
        </w:tc>
        <w:tc>
          <w:tcPr>
            <w:tcW w:w="252" w:type="dxa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5B03B8" w:rsidTr="00E63805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236" w:type="dxa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2,374</w:t>
            </w:r>
          </w:p>
        </w:tc>
        <w:tc>
          <w:tcPr>
            <w:tcW w:w="270" w:type="dxa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252" w:type="dxa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5B03B8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30,719</w:t>
            </w:r>
          </w:p>
        </w:tc>
        <w:tc>
          <w:tcPr>
            <w:tcW w:w="270" w:type="dxa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31,965</w:t>
            </w:r>
          </w:p>
        </w:tc>
        <w:tc>
          <w:tcPr>
            <w:tcW w:w="252" w:type="dxa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5B03B8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102,804</w:t>
            </w:r>
          </w:p>
        </w:tc>
        <w:tc>
          <w:tcPr>
            <w:tcW w:w="270" w:type="dxa"/>
          </w:tcPr>
          <w:p w:rsidR="004C09E4" w:rsidRPr="005B03B8" w:rsidRDefault="004C09E4" w:rsidP="00F0726B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109,657</w:t>
            </w:r>
          </w:p>
        </w:tc>
        <w:tc>
          <w:tcPr>
            <w:tcW w:w="252" w:type="dxa"/>
          </w:tcPr>
          <w:p w:rsidR="004C09E4" w:rsidRPr="005B03B8" w:rsidRDefault="004C09E4" w:rsidP="00F0726B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5B03B8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หัก ค่าเผื่อสินค้าเสื่อมสภาพ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(3,828)</w:t>
            </w:r>
          </w:p>
        </w:tc>
        <w:tc>
          <w:tcPr>
            <w:tcW w:w="270" w:type="dxa"/>
          </w:tcPr>
          <w:p w:rsidR="004C09E4" w:rsidRPr="005B03B8" w:rsidRDefault="004C09E4" w:rsidP="00F0726B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(1,995)</w:t>
            </w:r>
          </w:p>
        </w:tc>
        <w:tc>
          <w:tcPr>
            <w:tcW w:w="252" w:type="dxa"/>
          </w:tcPr>
          <w:p w:rsidR="004C09E4" w:rsidRPr="005B03B8" w:rsidRDefault="004C09E4" w:rsidP="00F0726B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5B03B8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98,976</w:t>
            </w:r>
          </w:p>
        </w:tc>
        <w:tc>
          <w:tcPr>
            <w:tcW w:w="270" w:type="dxa"/>
          </w:tcPr>
          <w:p w:rsidR="004C09E4" w:rsidRPr="005B03B8" w:rsidRDefault="004C09E4" w:rsidP="00F0726B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107,662</w:t>
            </w:r>
          </w:p>
        </w:tc>
        <w:tc>
          <w:tcPr>
            <w:tcW w:w="252" w:type="dxa"/>
          </w:tcPr>
          <w:p w:rsidR="004C09E4" w:rsidRPr="005B03B8" w:rsidRDefault="004C09E4" w:rsidP="00F0726B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09E4" w:rsidRPr="005B03B8" w:rsidRDefault="004C09E4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5B03B8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:rsidR="004C09E4" w:rsidRPr="005B03B8" w:rsidRDefault="004C09E4" w:rsidP="00F0726B">
            <w:pPr>
              <w:pStyle w:val="10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2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40"/>
                <w:tab w:val="left" w:pos="5400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9E4" w:rsidRPr="005B03B8" w:rsidTr="00CA22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มูลค่าของสินค้าคงเหลือที่รับรู้เป็นค่าใช้จ่าย</w:t>
            </w:r>
          </w:p>
        </w:tc>
        <w:tc>
          <w:tcPr>
            <w:tcW w:w="1236" w:type="dxa"/>
            <w:vAlign w:val="bottom"/>
          </w:tcPr>
          <w:p w:rsidR="004C09E4" w:rsidRPr="005B03B8" w:rsidRDefault="004C09E4" w:rsidP="00F0726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:rsidR="004C09E4" w:rsidRPr="005B03B8" w:rsidRDefault="004C09E4" w:rsidP="00F072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D7" w:rsidRPr="005B03B8" w:rsidTr="005B309C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:rsidR="00B86DD7" w:rsidRPr="005B03B8" w:rsidRDefault="00B86DD7" w:rsidP="00B86DD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ในระหว่างงวด/ปี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270" w:type="dxa"/>
            <w:vAlign w:val="bottom"/>
          </w:tcPr>
          <w:p w:rsidR="00B86DD7" w:rsidRPr="005B03B8" w:rsidRDefault="00B86DD7" w:rsidP="00B86D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2" w:type="dxa"/>
            <w:vAlign w:val="bottom"/>
          </w:tcPr>
          <w:p w:rsidR="00B86DD7" w:rsidRPr="005B03B8" w:rsidRDefault="00B86DD7" w:rsidP="00B86D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B86DD7" w:rsidRPr="005B03B8" w:rsidRDefault="00B86DD7" w:rsidP="00B86DD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B86DD7" w:rsidRPr="005B03B8" w:rsidTr="00F90DF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54" w:type="dxa"/>
          </w:tcPr>
          <w:p w:rsidR="00B86DD7" w:rsidRPr="005B03B8" w:rsidRDefault="00B86DD7" w:rsidP="00B86DD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B86DD7" w:rsidRPr="005B03B8" w:rsidRDefault="00B86DD7" w:rsidP="00B86DD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86DD7" w:rsidRPr="005B03B8" w:rsidRDefault="00B86DD7" w:rsidP="00B86D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86DD7" w:rsidRPr="005B03B8" w:rsidRDefault="00B86DD7" w:rsidP="00B86DD7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:rsidR="00B86DD7" w:rsidRPr="005B03B8" w:rsidRDefault="00B86DD7" w:rsidP="00B86D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B86DD7" w:rsidRPr="005B03B8" w:rsidRDefault="00B86DD7" w:rsidP="00B86DD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D7" w:rsidRPr="005B03B8" w:rsidTr="00E63805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:rsidR="00B86DD7" w:rsidRPr="005B03B8" w:rsidRDefault="00B86DD7" w:rsidP="00B86DD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ค่าเผื่อสินค้าเสื่อมสภาพสินค้าคงเหลือในระหว่างงวด</w:t>
            </w:r>
            <w:r w:rsidRPr="005B03B8">
              <w:rPr>
                <w:rFonts w:ascii="Angsana New" w:hAnsi="Angsana New"/>
                <w:sz w:val="26"/>
                <w:szCs w:val="26"/>
              </w:rPr>
              <w:t>/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  <w:tc>
          <w:tcPr>
            <w:tcW w:w="270" w:type="dxa"/>
            <w:vAlign w:val="bottom"/>
          </w:tcPr>
          <w:p w:rsidR="00B86DD7" w:rsidRPr="005B03B8" w:rsidRDefault="00B86DD7" w:rsidP="00B86D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86DD7" w:rsidRPr="005B03B8" w:rsidRDefault="00B86DD7" w:rsidP="00B86DD7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52" w:type="dxa"/>
            <w:vAlign w:val="bottom"/>
          </w:tcPr>
          <w:p w:rsidR="00B86DD7" w:rsidRPr="005B03B8" w:rsidRDefault="00B86DD7" w:rsidP="00B86D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B86DD7" w:rsidRPr="005B03B8" w:rsidRDefault="00B86DD7" w:rsidP="00B86DD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:rsidR="00F0726B" w:rsidRPr="005B03B8" w:rsidRDefault="00F0726B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EE5E19" w:rsidRPr="005B03B8" w:rsidRDefault="00B073F6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7.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EE3F6B" w:rsidRPr="005B03B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:rsidR="00E63805" w:rsidRPr="005B03B8" w:rsidRDefault="00E63805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63805" w:rsidRPr="005B03B8" w:rsidTr="00E63805">
        <w:trPr>
          <w:cantSplit/>
        </w:trPr>
        <w:tc>
          <w:tcPr>
            <w:tcW w:w="4251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5B03B8" w:rsidTr="00E63805">
        <w:trPr>
          <w:cantSplit/>
        </w:trPr>
        <w:tc>
          <w:tcPr>
            <w:tcW w:w="4251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86DD7" w:rsidRPr="005B03B8" w:rsidTr="00E63805">
        <w:tc>
          <w:tcPr>
            <w:tcW w:w="4251" w:type="dxa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B86DD7" w:rsidRPr="005B03B8" w:rsidRDefault="00B86DD7" w:rsidP="00B8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5B03B8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E63805" w:rsidRPr="005B03B8" w:rsidRDefault="00E63805" w:rsidP="00F0726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E63805" w:rsidRPr="005B03B8" w:rsidRDefault="00E63805" w:rsidP="00F0726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6B21" w:rsidRPr="005B03B8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3,266</w:t>
            </w:r>
          </w:p>
        </w:tc>
        <w:tc>
          <w:tcPr>
            <w:tcW w:w="272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3,663</w:t>
            </w:r>
          </w:p>
        </w:tc>
        <w:tc>
          <w:tcPr>
            <w:tcW w:w="268" w:type="dxa"/>
          </w:tcPr>
          <w:p w:rsidR="000A6B21" w:rsidRPr="005B03B8" w:rsidRDefault="000A6B21" w:rsidP="000A6B2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66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368</w:t>
            </w:r>
          </w:p>
        </w:tc>
      </w:tr>
      <w:tr w:rsidR="000A6B21" w:rsidRPr="005B03B8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7,257</w:t>
            </w:r>
          </w:p>
        </w:tc>
        <w:tc>
          <w:tcPr>
            <w:tcW w:w="272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4,789</w:t>
            </w:r>
          </w:p>
        </w:tc>
        <w:tc>
          <w:tcPr>
            <w:tcW w:w="268" w:type="dxa"/>
          </w:tcPr>
          <w:p w:rsidR="000A6B21" w:rsidRPr="005B03B8" w:rsidRDefault="000A6B21" w:rsidP="000A6B2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2,478</w:t>
            </w:r>
          </w:p>
        </w:tc>
        <w:tc>
          <w:tcPr>
            <w:tcW w:w="266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1,863</w:t>
            </w:r>
          </w:p>
        </w:tc>
      </w:tr>
      <w:tr w:rsidR="000A6B21" w:rsidRPr="005B03B8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เงินมัดจำที่ขอคืนภายในหนึ่งปี</w:t>
            </w: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1,562</w:t>
            </w:r>
          </w:p>
        </w:tc>
        <w:tc>
          <w:tcPr>
            <w:tcW w:w="272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3,217</w:t>
            </w:r>
          </w:p>
        </w:tc>
        <w:tc>
          <w:tcPr>
            <w:tcW w:w="268" w:type="dxa"/>
          </w:tcPr>
          <w:p w:rsidR="000A6B21" w:rsidRPr="005B03B8" w:rsidRDefault="000A6B21" w:rsidP="000A6B2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266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0A6B21" w:rsidRPr="005B03B8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4,725</w:t>
            </w:r>
          </w:p>
        </w:tc>
        <w:tc>
          <w:tcPr>
            <w:tcW w:w="272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3,697</w:t>
            </w:r>
          </w:p>
        </w:tc>
        <w:tc>
          <w:tcPr>
            <w:tcW w:w="268" w:type="dxa"/>
          </w:tcPr>
          <w:p w:rsidR="000A6B21" w:rsidRPr="005B03B8" w:rsidRDefault="000A6B21" w:rsidP="000A6B2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266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</w:tr>
      <w:tr w:rsidR="000A6B21" w:rsidRPr="005B03B8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B21" w:rsidRPr="005B03B8" w:rsidRDefault="000A6B21" w:rsidP="000A6B21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16,810</w:t>
            </w:r>
          </w:p>
        </w:tc>
        <w:tc>
          <w:tcPr>
            <w:tcW w:w="272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5B03B8">
              <w:rPr>
                <w:rFonts w:ascii="Angsana New" w:eastAsia="Arial" w:hAnsi="Angsana New"/>
                <w:sz w:val="26"/>
                <w:szCs w:val="26"/>
              </w:rPr>
              <w:t>15,366</w:t>
            </w:r>
          </w:p>
        </w:tc>
        <w:tc>
          <w:tcPr>
            <w:tcW w:w="268" w:type="dxa"/>
          </w:tcPr>
          <w:p w:rsidR="000A6B21" w:rsidRPr="005B03B8" w:rsidRDefault="000A6B21" w:rsidP="000A6B2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5,555</w:t>
            </w:r>
          </w:p>
        </w:tc>
        <w:tc>
          <w:tcPr>
            <w:tcW w:w="266" w:type="dxa"/>
          </w:tcPr>
          <w:p w:rsidR="000A6B21" w:rsidRPr="005B03B8" w:rsidRDefault="000A6B21" w:rsidP="000A6B2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0A6B21" w:rsidRPr="005B03B8" w:rsidRDefault="000A6B21" w:rsidP="000A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3,560</w:t>
            </w:r>
          </w:p>
        </w:tc>
      </w:tr>
    </w:tbl>
    <w:p w:rsidR="006B2E80" w:rsidRPr="005B03B8" w:rsidRDefault="006B2E80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F0726B" w:rsidRPr="005B03B8" w:rsidRDefault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8C0DAA" w:rsidRPr="005B03B8" w:rsidRDefault="00B073F6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8.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8C0DAA" w:rsidRPr="005B03B8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5241BD" w:rsidRPr="005B03B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977CE2" w:rsidRPr="005B03B8">
        <w:rPr>
          <w:rFonts w:ascii="Angsana New" w:hAnsi="Angsana New"/>
          <w:b/>
          <w:bCs/>
          <w:sz w:val="26"/>
          <w:szCs w:val="26"/>
          <w:cs/>
        </w:rPr>
        <w:t xml:space="preserve">- </w:t>
      </w:r>
      <w:r w:rsidR="00D45506" w:rsidRPr="005B03B8">
        <w:rPr>
          <w:rFonts w:ascii="Angsana New" w:hAnsi="Angsana New"/>
          <w:b/>
          <w:bCs/>
          <w:sz w:val="26"/>
          <w:szCs w:val="26"/>
          <w:cs/>
        </w:rPr>
        <w:t>ราคาทุน</w:t>
      </w:r>
    </w:p>
    <w:p w:rsidR="000627E2" w:rsidRPr="005B03B8" w:rsidRDefault="000627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0627E2" w:rsidRPr="005B03B8" w:rsidRDefault="006241F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และ</w:t>
      </w:r>
      <w:r w:rsidR="00415F40" w:rsidRPr="005B03B8">
        <w:rPr>
          <w:rFonts w:ascii="Angsana New" w:hAnsi="Angsana New"/>
          <w:sz w:val="26"/>
          <w:szCs w:val="26"/>
          <w:cs/>
        </w:rPr>
        <w:t>วันที่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/>
          <w:sz w:val="26"/>
          <w:szCs w:val="26"/>
          <w:cs/>
        </w:rPr>
        <w:t xml:space="preserve">ธันวาคม 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</w:rPr>
        <w:t xml:space="preserve"> </w:t>
      </w:r>
      <w:r w:rsidR="000627E2" w:rsidRPr="005B03B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:rsidR="006D0F62" w:rsidRPr="005B03B8" w:rsidRDefault="006D0F6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tbl>
      <w:tblPr>
        <w:tblW w:w="99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867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E63805" w:rsidRPr="005B03B8" w:rsidRDefault="003F0F78" w:rsidP="00DC4FE8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300,000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E63805" w:rsidRPr="005B03B8" w:rsidTr="002F7E78"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E63805" w:rsidRPr="005B03B8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17</w:t>
            </w:r>
            <w:r w:rsidR="002F7E78">
              <w:rPr>
                <w:rFonts w:ascii="Angsana New" w:hAnsi="Angsana New"/>
                <w:sz w:val="26"/>
                <w:szCs w:val="26"/>
              </w:rPr>
              <w:t>.5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E63805" w:rsidRPr="005B03B8" w:rsidRDefault="00E63805" w:rsidP="00A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17</w:t>
            </w:r>
            <w:r w:rsidR="002F7E78">
              <w:rPr>
                <w:rFonts w:ascii="Angsana New" w:hAnsi="Angsana New"/>
                <w:sz w:val="26"/>
                <w:szCs w:val="26"/>
              </w:rPr>
              <w:t>.</w:t>
            </w:r>
            <w:r w:rsidR="00A63B5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E63805" w:rsidRPr="005B03B8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:rsidR="00E63805" w:rsidRPr="005B03B8" w:rsidRDefault="00E63805" w:rsidP="00E638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20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</w:t>
            </w:r>
            <w:r w:rsidR="001537B6" w:rsidRPr="005B03B8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</w:tr>
      <w:tr w:rsidR="00E63805" w:rsidRPr="005B03B8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:rsidR="00E63805" w:rsidRPr="005B03B8" w:rsidRDefault="00E63805" w:rsidP="00E638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F7E78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pStyle w:val="BodyText3"/>
              <w:tabs>
                <w:tab w:val="left" w:pos="327"/>
                <w:tab w:val="decimal" w:pos="522"/>
                <w:tab w:val="left" w:pos="1782"/>
              </w:tabs>
              <w:spacing w:line="240" w:lineRule="atLeast"/>
              <w:jc w:val="center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</w:tr>
      <w:tr w:rsidR="00E63805" w:rsidRPr="005B03B8" w:rsidTr="002F7E78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42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63805" w:rsidRPr="005B03B8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E63805" w:rsidRPr="005B03B8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E63805" w:rsidRPr="005B03B8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723,816</w:t>
            </w:r>
          </w:p>
        </w:tc>
        <w:tc>
          <w:tcPr>
            <w:tcW w:w="284" w:type="dxa"/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E63805" w:rsidRPr="005B03B8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453,816</w:t>
            </w:r>
          </w:p>
        </w:tc>
      </w:tr>
    </w:tbl>
    <w:p w:rsidR="00E63805" w:rsidRPr="005B03B8" w:rsidRDefault="00E6380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:rsidR="00E63805" w:rsidRPr="005B03B8" w:rsidRDefault="00E63805" w:rsidP="00E63805">
      <w:pPr>
        <w:jc w:val="thaiDistribute"/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5B03B8">
        <w:rPr>
          <w:rFonts w:ascii="Angsana New" w:hAnsi="Angsana New"/>
          <w:sz w:val="26"/>
          <w:szCs w:val="26"/>
        </w:rPr>
        <w:t xml:space="preserve">21 </w:t>
      </w:r>
      <w:r w:rsidRPr="005B03B8">
        <w:rPr>
          <w:rFonts w:ascii="Angsana New" w:hAnsi="Angsana New"/>
          <w:sz w:val="26"/>
          <w:szCs w:val="26"/>
          <w:cs/>
        </w:rPr>
        <w:t xml:space="preserve">มกราคม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ก)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การลงทุนเพิ่มในหุ้นทุนของบริษัท</w:t>
      </w:r>
      <w:r w:rsidRPr="005B03B8">
        <w:rPr>
          <w:rFonts w:ascii="Angsana New" w:hAnsi="Angsana New"/>
          <w:spacing w:val="-4"/>
          <w:sz w:val="26"/>
          <w:szCs w:val="26"/>
        </w:rPr>
        <w:t> </w:t>
      </w:r>
      <w:r w:rsidRPr="005B03B8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 (บริษัทย่อย) เนื่องจากการเพิ่มทุนจดทะเบียนในบริษัทย่อยจากเดิม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30,000,000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5B03B8">
        <w:rPr>
          <w:rFonts w:ascii="Angsana New" w:hAnsi="Angsana New"/>
          <w:spacing w:val="-4"/>
          <w:sz w:val="26"/>
          <w:szCs w:val="26"/>
        </w:rPr>
        <w:t>(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300,000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100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เป็น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5B03B8">
        <w:rPr>
          <w:rFonts w:ascii="Angsana New" w:hAnsi="Angsana New"/>
          <w:spacing w:val="-4"/>
          <w:sz w:val="26"/>
          <w:szCs w:val="26"/>
        </w:rPr>
        <w:t>(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3,000,000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>100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บาท</w:t>
      </w:r>
      <w:r w:rsidRPr="005B03B8">
        <w:rPr>
          <w:rFonts w:ascii="Angsana New" w:hAnsi="Angsana New"/>
          <w:spacing w:val="-4"/>
          <w:sz w:val="26"/>
          <w:szCs w:val="26"/>
        </w:rPr>
        <w:t>) </w:t>
      </w:r>
      <w:r w:rsidRPr="005B03B8">
        <w:rPr>
          <w:rFonts w:ascii="Angsana New" w:hAnsi="Angsana New"/>
          <w:spacing w:val="-4"/>
          <w:sz w:val="26"/>
          <w:szCs w:val="26"/>
          <w:cs/>
        </w:rPr>
        <w:t>บริษัทย่อยได้จดทะเบียน</w:t>
      </w:r>
      <w:r w:rsidRPr="005B03B8">
        <w:rPr>
          <w:rFonts w:ascii="Angsana New" w:hAnsi="Angsana New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Pr="005B03B8">
        <w:rPr>
          <w:rFonts w:ascii="Angsana New" w:hAnsi="Angsana New"/>
          <w:sz w:val="26"/>
          <w:szCs w:val="26"/>
          <w:lang w:val="en-GB"/>
        </w:rPr>
        <w:t xml:space="preserve">30 </w:t>
      </w:r>
      <w:r w:rsidRPr="005B03B8">
        <w:rPr>
          <w:rFonts w:ascii="Angsana New" w:hAnsi="Angsana New"/>
          <w:sz w:val="26"/>
          <w:szCs w:val="26"/>
          <w:cs/>
          <w:lang w:val="en-GB"/>
        </w:rPr>
        <w:t>มกราคม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</w:rPr>
        <w:t>2562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color w:val="FF0000"/>
          <w:sz w:val="26"/>
          <w:szCs w:val="26"/>
        </w:rPr>
        <w:t xml:space="preserve"> 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5B03B8">
        <w:rPr>
          <w:rFonts w:ascii="Angsana New" w:hAnsi="Angsana New"/>
          <w:spacing w:val="-4"/>
          <w:sz w:val="26"/>
          <w:szCs w:val="26"/>
          <w:cs/>
        </w:rPr>
        <w:t>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240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300,000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72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5B03B8">
        <w:rPr>
          <w:rFonts w:ascii="Angsana New" w:hAnsi="Angsana New"/>
          <w:spacing w:val="-4"/>
          <w:sz w:val="26"/>
          <w:szCs w:val="26"/>
          <w:cs/>
        </w:rPr>
        <w:t>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110.80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250,000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27.7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ง</w:t>
      </w:r>
      <w:r w:rsidRPr="005B03B8">
        <w:rPr>
          <w:rFonts w:ascii="Angsana New" w:hAnsi="Angsana New"/>
          <w:spacing w:val="-4"/>
          <w:sz w:val="26"/>
          <w:szCs w:val="26"/>
          <w:cs/>
        </w:rPr>
        <w:t>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28.75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800,000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23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จ</w:t>
      </w:r>
      <w:r w:rsidRPr="005B03B8">
        <w:rPr>
          <w:rFonts w:ascii="Angsana New" w:hAnsi="Angsana New"/>
          <w:spacing w:val="-4"/>
          <w:sz w:val="26"/>
          <w:szCs w:val="26"/>
          <w:cs/>
        </w:rPr>
        <w:t>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สไปซ์ ซินเนอจี้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30.60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500,000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15.3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เงินปันผลระหว่างกาลของบริษัทย่อยตามที่กล่าวไว้ข้างต้น ได้จ่ายให้แก่ผู้ถือหุ้นของบริษัทย่อยแล้วในเดือนมกราคมและเดือนกุมภาพันธ์ </w:t>
      </w:r>
      <w:r w:rsidRPr="005B03B8">
        <w:rPr>
          <w:rFonts w:ascii="Angsana New" w:hAnsi="Angsana New"/>
          <w:spacing w:val="-4"/>
          <w:sz w:val="26"/>
          <w:szCs w:val="26"/>
        </w:rPr>
        <w:t>2562</w:t>
      </w:r>
    </w:p>
    <w:p w:rsidR="001445C4" w:rsidRPr="005B03B8" w:rsidRDefault="00144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/>
          <w:sz w:val="26"/>
          <w:szCs w:val="26"/>
          <w:cs/>
        </w:rPr>
        <w:br w:type="page"/>
      </w:r>
    </w:p>
    <w:p w:rsidR="00E63805" w:rsidRPr="005B03B8" w:rsidRDefault="00E63805" w:rsidP="00E63805">
      <w:pPr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ในที่ประชุมคณะกรรมการของบริษัท เมื่อวันที่ </w:t>
      </w:r>
      <w:r w:rsidRPr="005B03B8">
        <w:rPr>
          <w:rFonts w:ascii="Angsana New" w:hAnsi="Angsana New"/>
          <w:sz w:val="26"/>
          <w:szCs w:val="26"/>
        </w:rPr>
        <w:t xml:space="preserve">28 </w:t>
      </w:r>
      <w:r w:rsidRPr="005B03B8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ก)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4.67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3,000,000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666DA4" w:rsidRPr="005B03B8">
        <w:rPr>
          <w:rFonts w:ascii="Angsana New" w:hAnsi="Angsana New"/>
          <w:spacing w:val="-4"/>
          <w:sz w:val="26"/>
          <w:szCs w:val="26"/>
        </w:rPr>
        <w:t>14.0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E63805" w:rsidRPr="005B03B8" w:rsidRDefault="00E63805" w:rsidP="00E63805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ข)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26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250,000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6.5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E63805" w:rsidRPr="005B03B8" w:rsidRDefault="00E63805" w:rsidP="00E63805">
      <w:pPr>
        <w:jc w:val="thaiDistribute"/>
        <w:rPr>
          <w:rFonts w:ascii="Angsana New" w:hAnsi="Angsana New"/>
          <w:sz w:val="26"/>
          <w:szCs w:val="26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ค)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8.75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800,000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7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E63805" w:rsidRPr="005B03B8" w:rsidRDefault="00E63805" w:rsidP="00E63805">
      <w:pPr>
        <w:jc w:val="thaiDistribute"/>
        <w:rPr>
          <w:rFonts w:ascii="Angsana New" w:hAnsi="Angsana New"/>
          <w:sz w:val="26"/>
          <w:szCs w:val="26"/>
        </w:rPr>
      </w:pPr>
    </w:p>
    <w:p w:rsidR="00E63805" w:rsidRPr="005B03B8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5B03B8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="0038096C" w:rsidRPr="005B03B8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5B03B8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</w:rPr>
        <w:t>2562</w:t>
      </w:r>
    </w:p>
    <w:p w:rsidR="0008275D" w:rsidRPr="005B03B8" w:rsidRDefault="0008275D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9D417B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9.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4405CB" w:rsidRPr="005B03B8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5B03B8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6F2B0E" w:rsidRPr="005B03B8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5241BD" w:rsidRPr="005B03B8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:rsidR="006016E6" w:rsidRPr="005B03B8" w:rsidRDefault="006016E6" w:rsidP="00427BDC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p w:rsidR="007A38A5" w:rsidRPr="005B03B8" w:rsidRDefault="007A38A5" w:rsidP="00427BDC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รายการเปลี่</w:t>
      </w:r>
      <w:r w:rsidR="006F2B0E" w:rsidRPr="005B03B8">
        <w:rPr>
          <w:rFonts w:ascii="Angsana New" w:hAnsi="Angsana New"/>
          <w:sz w:val="26"/>
          <w:szCs w:val="26"/>
          <w:cs/>
        </w:rPr>
        <w:t>ยนแปลงของที่ดิน อาคารและอุปกรณ์</w:t>
      </w:r>
      <w:r w:rsidR="001B291E" w:rsidRPr="005B03B8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5E5D4A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4562C0" w:rsidRPr="005B03B8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64" w:type="dxa"/>
        <w:tblInd w:w="-90" w:type="dxa"/>
        <w:tblLook w:val="04A0" w:firstRow="1" w:lastRow="0" w:firstColumn="1" w:lastColumn="0" w:noHBand="0" w:noVBand="1"/>
      </w:tblPr>
      <w:tblGrid>
        <w:gridCol w:w="6030"/>
        <w:gridCol w:w="1757"/>
        <w:gridCol w:w="283"/>
        <w:gridCol w:w="1694"/>
      </w:tblGrid>
      <w:tr w:rsidR="006D3124" w:rsidRPr="005B03B8" w:rsidTr="00BC6EE7">
        <w:tc>
          <w:tcPr>
            <w:tcW w:w="6030" w:type="dxa"/>
          </w:tcPr>
          <w:p w:rsidR="006D3124" w:rsidRPr="005B03B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734" w:type="dxa"/>
            <w:gridSpan w:val="3"/>
            <w:tcBorders>
              <w:bottom w:val="single" w:sz="4" w:space="0" w:color="auto"/>
            </w:tcBorders>
            <w:vAlign w:val="center"/>
          </w:tcPr>
          <w:p w:rsidR="006D3124" w:rsidRPr="005B03B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6D3124" w:rsidRPr="005B03B8" w:rsidTr="00BC6EE7">
        <w:tc>
          <w:tcPr>
            <w:tcW w:w="6030" w:type="dxa"/>
          </w:tcPr>
          <w:p w:rsidR="006D3124" w:rsidRPr="005B03B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D3124" w:rsidRPr="005B03B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D3124" w:rsidRPr="005B03B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D3124" w:rsidRPr="005B03B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5B03B8" w:rsidTr="00BC6EE7">
        <w:tc>
          <w:tcPr>
            <w:tcW w:w="6030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0CE8" w:rsidRPr="005B03B8" w:rsidTr="00BC6EE7">
        <w:tc>
          <w:tcPr>
            <w:tcW w:w="6030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57" w:type="dxa"/>
            <w:shd w:val="clear" w:color="auto" w:fill="auto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722,788</w:t>
            </w:r>
          </w:p>
        </w:tc>
        <w:tc>
          <w:tcPr>
            <w:tcW w:w="283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342,337</w:t>
            </w:r>
          </w:p>
        </w:tc>
      </w:tr>
      <w:tr w:rsidR="00B60CE8" w:rsidRPr="005B03B8" w:rsidTr="00BC6EE7">
        <w:tc>
          <w:tcPr>
            <w:tcW w:w="6030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57" w:type="dxa"/>
            <w:shd w:val="clear" w:color="auto" w:fill="auto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52,458</w:t>
            </w:r>
          </w:p>
        </w:tc>
        <w:tc>
          <w:tcPr>
            <w:tcW w:w="283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2,414</w:t>
            </w:r>
          </w:p>
        </w:tc>
      </w:tr>
      <w:tr w:rsidR="00B60CE8" w:rsidRPr="005B03B8" w:rsidTr="00CA226E">
        <w:tc>
          <w:tcPr>
            <w:tcW w:w="6030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และตัดจำหน่าย </w:t>
            </w:r>
          </w:p>
        </w:tc>
        <w:tc>
          <w:tcPr>
            <w:tcW w:w="1757" w:type="dxa"/>
            <w:shd w:val="clear" w:color="auto" w:fill="auto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(1,906)</w:t>
            </w:r>
          </w:p>
        </w:tc>
        <w:tc>
          <w:tcPr>
            <w:tcW w:w="283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</w:tr>
      <w:tr w:rsidR="00B60CE8" w:rsidRPr="005B03B8" w:rsidTr="00BC6EE7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6030" w:type="dxa"/>
          </w:tcPr>
          <w:p w:rsidR="00B60CE8" w:rsidRPr="005B03B8" w:rsidRDefault="00B60CE8" w:rsidP="00B60CE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5B03B8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า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57" w:type="dxa"/>
            <w:shd w:val="clear" w:color="auto" w:fill="auto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(40,579)</w:t>
            </w:r>
          </w:p>
        </w:tc>
        <w:tc>
          <w:tcPr>
            <w:tcW w:w="283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(2,705)</w:t>
            </w:r>
          </w:p>
        </w:tc>
      </w:tr>
      <w:tr w:rsidR="00B60CE8" w:rsidRPr="005B03B8" w:rsidTr="00CA226E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6030" w:type="dxa"/>
          </w:tcPr>
          <w:p w:rsidR="00B60CE8" w:rsidRPr="005B03B8" w:rsidRDefault="00B60CE8" w:rsidP="00B60CE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57" w:type="dxa"/>
            <w:shd w:val="clear" w:color="auto" w:fill="auto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(1,844)</w:t>
            </w:r>
          </w:p>
        </w:tc>
        <w:tc>
          <w:tcPr>
            <w:tcW w:w="283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(1,844)</w:t>
            </w:r>
          </w:p>
        </w:tc>
      </w:tr>
      <w:tr w:rsidR="00B60CE8" w:rsidRPr="005B03B8" w:rsidTr="00BC6EE7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0" w:type="dxa"/>
          </w:tcPr>
          <w:p w:rsidR="00B60CE8" w:rsidRPr="005B03B8" w:rsidRDefault="00B60CE8" w:rsidP="00B60C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730,917</w:t>
            </w:r>
          </w:p>
        </w:tc>
        <w:tc>
          <w:tcPr>
            <w:tcW w:w="283" w:type="dxa"/>
          </w:tcPr>
          <w:p w:rsidR="00B60CE8" w:rsidRPr="005B03B8" w:rsidRDefault="00B60CE8" w:rsidP="00B60C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:rsidR="00B60CE8" w:rsidRPr="005B03B8" w:rsidRDefault="00B60CE8" w:rsidP="00B6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340,169</w:t>
            </w:r>
          </w:p>
        </w:tc>
      </w:tr>
    </w:tbl>
    <w:p w:rsidR="00BC6EE7" w:rsidRPr="005B03B8" w:rsidRDefault="00BC6EE7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7435B7" w:rsidRPr="005B03B8" w:rsidRDefault="00481E18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pacing w:val="-2"/>
          <w:sz w:val="26"/>
          <w:szCs w:val="26"/>
          <w:cs/>
        </w:rPr>
        <w:t>ที่ดินทั้งหมดของบริษัท</w:t>
      </w:r>
      <w:r w:rsidR="00BC6EE7" w:rsidRPr="005B03B8">
        <w:rPr>
          <w:rFonts w:ascii="Angsana New" w:hAnsi="Angsana New" w:hint="cs"/>
          <w:spacing w:val="-2"/>
          <w:sz w:val="26"/>
          <w:szCs w:val="26"/>
          <w:cs/>
        </w:rPr>
        <w:t>และสินทรัพย์บางส่วนของบริษัทย่อยแห่งหนึ่ง</w:t>
      </w:r>
      <w:r w:rsidRPr="005B03B8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ณ วันที่ </w:t>
      </w:r>
      <w:r w:rsidR="00EE24F9" w:rsidRPr="005B03B8">
        <w:rPr>
          <w:rFonts w:ascii="Angsana New" w:hAnsi="Angsana New"/>
          <w:spacing w:val="-2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pacing w:val="-2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pacing w:val="-2"/>
          <w:sz w:val="26"/>
          <w:szCs w:val="26"/>
        </w:rPr>
        <w:t>2562</w:t>
      </w:r>
      <w:r w:rsidR="00EE24F9" w:rsidRPr="005B03B8">
        <w:rPr>
          <w:rFonts w:ascii="Angsana New" w:hAnsi="Angsana New"/>
          <w:spacing w:val="-2"/>
          <w:sz w:val="26"/>
          <w:szCs w:val="26"/>
        </w:rPr>
        <w:t xml:space="preserve"> </w:t>
      </w:r>
      <w:r w:rsidR="00EE24F9" w:rsidRPr="005B03B8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="00EE24F9" w:rsidRPr="005B03B8">
        <w:rPr>
          <w:rFonts w:ascii="Angsana New" w:hAnsi="Angsana New"/>
          <w:spacing w:val="-2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pacing w:val="-2"/>
          <w:sz w:val="26"/>
          <w:szCs w:val="26"/>
        </w:rPr>
        <w:t>2561</w:t>
      </w:r>
      <w:r w:rsidRPr="005B03B8">
        <w:rPr>
          <w:rFonts w:ascii="Angsana New" w:hAnsi="Angsana New"/>
          <w:spacing w:val="-2"/>
          <w:sz w:val="26"/>
          <w:szCs w:val="26"/>
          <w:cs/>
        </w:rPr>
        <w:t xml:space="preserve"> จำนวนเงิน</w:t>
      </w:r>
      <w:r w:rsidR="007A7EC7" w:rsidRPr="005B03B8">
        <w:rPr>
          <w:rFonts w:ascii="Angsana New" w:hAnsi="Angsana New"/>
          <w:spacing w:val="-2"/>
          <w:sz w:val="26"/>
          <w:szCs w:val="26"/>
          <w:cs/>
        </w:rPr>
        <w:t>รวม</w:t>
      </w:r>
      <w:r w:rsidR="00FE5EB2" w:rsidRPr="005B03B8">
        <w:rPr>
          <w:rFonts w:ascii="Angsana New" w:hAnsi="Angsana New"/>
          <w:spacing w:val="-2"/>
          <w:sz w:val="26"/>
          <w:szCs w:val="26"/>
        </w:rPr>
        <w:t xml:space="preserve"> </w:t>
      </w:r>
      <w:r w:rsidR="00BC6EE7" w:rsidRPr="005B03B8">
        <w:rPr>
          <w:rFonts w:ascii="Angsana New" w:hAnsi="Angsana New"/>
          <w:spacing w:val="-2"/>
          <w:sz w:val="26"/>
          <w:szCs w:val="26"/>
        </w:rPr>
        <w:t>3</w:t>
      </w:r>
      <w:r w:rsidR="00FE5EB2" w:rsidRPr="005B03B8">
        <w:rPr>
          <w:rFonts w:ascii="Angsana New" w:hAnsi="Angsana New"/>
          <w:spacing w:val="-2"/>
          <w:sz w:val="26"/>
          <w:szCs w:val="26"/>
        </w:rPr>
        <w:t>4</w:t>
      </w:r>
      <w:r w:rsidR="00BC6EE7" w:rsidRPr="005B03B8">
        <w:rPr>
          <w:rFonts w:ascii="Angsana New" w:hAnsi="Angsana New"/>
          <w:spacing w:val="-2"/>
          <w:sz w:val="26"/>
          <w:szCs w:val="26"/>
        </w:rPr>
        <w:t>2</w:t>
      </w:r>
      <w:r w:rsidR="00FE5EB2" w:rsidRPr="005B03B8">
        <w:rPr>
          <w:rFonts w:ascii="Angsana New" w:hAnsi="Angsana New"/>
          <w:spacing w:val="-2"/>
          <w:sz w:val="26"/>
          <w:szCs w:val="26"/>
        </w:rPr>
        <w:t xml:space="preserve">.6 </w:t>
      </w:r>
      <w:r w:rsidR="00CF747A" w:rsidRPr="005B03B8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CF747A" w:rsidRPr="005B03B8">
        <w:rPr>
          <w:rFonts w:ascii="Angsana New" w:hAnsi="Angsana New"/>
          <w:spacing w:val="-2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ได้จำนองเพื่อใช้เป็นหลักทรัพย์ค้ำประกันวงเงินสินเชื่อและเงินกู้ยืม</w:t>
      </w:r>
      <w:r w:rsidR="009B767F" w:rsidRPr="005B03B8">
        <w:rPr>
          <w:rFonts w:ascii="Angsana New" w:hAnsi="Angsana New"/>
          <w:sz w:val="26"/>
          <w:szCs w:val="26"/>
          <w:cs/>
        </w:rPr>
        <w:t>ระยะสั้น</w:t>
      </w:r>
      <w:r w:rsidRPr="005B03B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F50FB3" w:rsidRPr="005B03B8">
        <w:rPr>
          <w:rFonts w:ascii="Angsana New" w:hAnsi="Angsana New"/>
          <w:sz w:val="26"/>
          <w:szCs w:val="26"/>
        </w:rPr>
        <w:t xml:space="preserve">             </w:t>
      </w:r>
      <w:r w:rsidRPr="005B03B8">
        <w:rPr>
          <w:rFonts w:ascii="Angsana New" w:hAnsi="Angsana New"/>
          <w:sz w:val="26"/>
          <w:szCs w:val="26"/>
          <w:cs/>
        </w:rPr>
        <w:t>ในประเทศ</w:t>
      </w:r>
      <w:r w:rsidR="007435B7" w:rsidRPr="005B03B8">
        <w:rPr>
          <w:rFonts w:ascii="Angsana New" w:hAnsi="Angsana New" w:hint="cs"/>
          <w:sz w:val="26"/>
          <w:szCs w:val="26"/>
          <w:cs/>
        </w:rPr>
        <w:t>แห่งหนึ่ง</w:t>
      </w:r>
      <w:r w:rsidRPr="005B03B8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32348" w:rsidRPr="005B03B8">
        <w:rPr>
          <w:rFonts w:ascii="Angsana New" w:hAnsi="Angsana New"/>
          <w:sz w:val="26"/>
          <w:szCs w:val="26"/>
        </w:rPr>
        <w:t>13</w:t>
      </w:r>
      <w:r w:rsidR="007435B7" w:rsidRPr="005B03B8">
        <w:rPr>
          <w:rFonts w:ascii="Angsana New" w:hAnsi="Angsana New" w:hint="cs"/>
          <w:sz w:val="26"/>
          <w:szCs w:val="26"/>
          <w:cs/>
        </w:rPr>
        <w:t xml:space="preserve"> </w:t>
      </w:r>
    </w:p>
    <w:p w:rsidR="007435B7" w:rsidRPr="005B03B8" w:rsidRDefault="007435B7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6016E6" w:rsidRPr="005B03B8" w:rsidRDefault="00481E18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ยานพาหนะ</w:t>
      </w:r>
      <w:r w:rsidR="00470255" w:rsidRPr="005B03B8">
        <w:rPr>
          <w:rFonts w:ascii="Angsana New" w:hAnsi="Angsana New"/>
          <w:sz w:val="26"/>
          <w:szCs w:val="26"/>
          <w:cs/>
        </w:rPr>
        <w:t>บางส่วน</w:t>
      </w:r>
      <w:r w:rsidRPr="005B03B8">
        <w:rPr>
          <w:rFonts w:ascii="Angsana New" w:hAnsi="Angsana New"/>
          <w:sz w:val="26"/>
          <w:szCs w:val="26"/>
          <w:cs/>
        </w:rPr>
        <w:t>ของบริษัทอยู่ภายใต้สัญญาเช่า</w:t>
      </w:r>
      <w:r w:rsidR="001B291E" w:rsidRPr="005B03B8">
        <w:rPr>
          <w:rFonts w:ascii="Angsana New" w:hAnsi="Angsana New"/>
          <w:sz w:val="26"/>
          <w:szCs w:val="26"/>
          <w:cs/>
        </w:rPr>
        <w:t>การเงินตามที่กล่าวไว้ในหมายเหตุ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="00A200FF" w:rsidRPr="005B03B8">
        <w:rPr>
          <w:rFonts w:ascii="Angsana New" w:hAnsi="Angsana New"/>
          <w:sz w:val="26"/>
          <w:szCs w:val="26"/>
        </w:rPr>
        <w:t>1</w:t>
      </w:r>
      <w:r w:rsidR="00A200FF" w:rsidRPr="005B03B8">
        <w:rPr>
          <w:rFonts w:ascii="Angsana New" w:hAnsi="Angsana New"/>
          <w:sz w:val="26"/>
          <w:szCs w:val="26"/>
          <w:cs/>
        </w:rPr>
        <w:t>5</w:t>
      </w:r>
    </w:p>
    <w:p w:rsidR="004562C0" w:rsidRPr="005B03B8" w:rsidRDefault="004562C0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F0726B" w:rsidRPr="005B03B8" w:rsidRDefault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B03B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F65B15" w:rsidRPr="005B03B8" w:rsidRDefault="006016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  <w:r w:rsidR="00FE5DCA" w:rsidRPr="005B03B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Pr="005B03B8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:rsidR="00C17DB9" w:rsidRPr="005B03B8" w:rsidRDefault="00C17DB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C17DB9" w:rsidRPr="005B03B8" w:rsidRDefault="00C17DB9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</w:t>
      </w:r>
      <w:r w:rsidR="005241BD" w:rsidRPr="005B03B8">
        <w:rPr>
          <w:rFonts w:ascii="Angsana New" w:hAnsi="Angsana New"/>
          <w:sz w:val="26"/>
          <w:szCs w:val="26"/>
          <w:cs/>
        </w:rPr>
        <w:t>เคลื่อนไหว</w:t>
      </w:r>
      <w:r w:rsidRPr="005B03B8">
        <w:rPr>
          <w:rFonts w:ascii="Angsana New" w:hAnsi="Angsana New"/>
          <w:sz w:val="26"/>
          <w:szCs w:val="26"/>
          <w:cs/>
        </w:rPr>
        <w:t>ของประมาณ</w:t>
      </w:r>
      <w:r w:rsidR="005241BD" w:rsidRPr="005B03B8">
        <w:rPr>
          <w:rFonts w:ascii="Angsana New" w:hAnsi="Angsana New"/>
          <w:sz w:val="26"/>
          <w:szCs w:val="26"/>
          <w:cs/>
        </w:rPr>
        <w:t>หนี้สิน</w:t>
      </w:r>
      <w:r w:rsidR="00FE5DCA" w:rsidRPr="005B03B8">
        <w:rPr>
          <w:rFonts w:ascii="Angsana New" w:hAnsi="Angsana New"/>
          <w:sz w:val="26"/>
          <w:szCs w:val="26"/>
          <w:cs/>
        </w:rPr>
        <w:t>ไม่หมุนเวียน</w:t>
      </w:r>
      <w:r w:rsidRPr="005B03B8">
        <w:rPr>
          <w:rFonts w:ascii="Angsana New" w:hAnsi="Angsana New"/>
          <w:sz w:val="26"/>
          <w:szCs w:val="26"/>
          <w:cs/>
        </w:rPr>
        <w:t>การรื้อถอน</w:t>
      </w:r>
      <w:r w:rsidR="00104F3D" w:rsidRPr="005B03B8">
        <w:rPr>
          <w:rFonts w:ascii="Angsana New" w:hAnsi="Angsana New" w:hint="cs"/>
          <w:sz w:val="26"/>
          <w:szCs w:val="26"/>
          <w:cs/>
        </w:rPr>
        <w:t>ในระหว่าง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712661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4562C0" w:rsidRPr="005B03B8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FD3FAA" w:rsidRPr="005B03B8" w:rsidTr="00401546">
        <w:tc>
          <w:tcPr>
            <w:tcW w:w="6048" w:type="dxa"/>
          </w:tcPr>
          <w:p w:rsidR="00FD3FAA" w:rsidRPr="005B03B8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:rsidR="00FD3FAA" w:rsidRPr="005B03B8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FD3FAA" w:rsidRPr="005B03B8" w:rsidTr="00401546">
        <w:tc>
          <w:tcPr>
            <w:tcW w:w="6048" w:type="dxa"/>
          </w:tcPr>
          <w:p w:rsidR="00FD3FAA" w:rsidRPr="005B03B8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FD3FAA" w:rsidRPr="005B03B8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FD3FAA" w:rsidRPr="005B03B8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FD3FAA" w:rsidRPr="005B03B8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5B03B8" w:rsidTr="00401546">
        <w:tc>
          <w:tcPr>
            <w:tcW w:w="6048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51369" w:rsidRPr="005B03B8" w:rsidTr="00CA226E">
        <w:tc>
          <w:tcPr>
            <w:tcW w:w="6048" w:type="dxa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51,111</w:t>
            </w:r>
          </w:p>
        </w:tc>
        <w:tc>
          <w:tcPr>
            <w:tcW w:w="283" w:type="dxa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</w:tr>
      <w:tr w:rsidR="00651369" w:rsidRPr="005B03B8" w:rsidTr="00CA226E">
        <w:tc>
          <w:tcPr>
            <w:tcW w:w="6048" w:type="dxa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51369" w:rsidRPr="005B03B8" w:rsidRDefault="00651369" w:rsidP="0083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</w:t>
            </w:r>
            <w:r w:rsidR="00832803" w:rsidRPr="005B03B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83" w:type="dxa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vAlign w:val="bottom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651369" w:rsidRPr="005B03B8" w:rsidTr="00CA226E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:rsidR="00651369" w:rsidRPr="005B03B8" w:rsidRDefault="00F50FB3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กลับรายการบัญชี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(218)</w:t>
            </w:r>
          </w:p>
        </w:tc>
        <w:tc>
          <w:tcPr>
            <w:tcW w:w="283" w:type="dxa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  <w:lang w:val="th-TH"/>
              </w:rPr>
            </w:pPr>
          </w:p>
        </w:tc>
        <w:tc>
          <w:tcPr>
            <w:tcW w:w="1694" w:type="dxa"/>
            <w:vAlign w:val="bottom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651369" w:rsidRPr="005B03B8" w:rsidTr="00CA226E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:rsidR="00651369" w:rsidRPr="005B03B8" w:rsidRDefault="00651369" w:rsidP="0065136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53,336</w:t>
            </w:r>
          </w:p>
        </w:tc>
        <w:tc>
          <w:tcPr>
            <w:tcW w:w="283" w:type="dxa"/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51369" w:rsidRPr="005B03B8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</w:tr>
    </w:tbl>
    <w:p w:rsidR="00BC6EE7" w:rsidRPr="005B03B8" w:rsidRDefault="00BC6EE7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A11627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B03B8">
        <w:rPr>
          <w:rFonts w:ascii="Angsana New" w:hAnsi="Angsana New"/>
          <w:b/>
          <w:bCs/>
          <w:sz w:val="26"/>
          <w:szCs w:val="26"/>
        </w:rPr>
        <w:t>10.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F85018" w:rsidRPr="005B03B8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6B2E80" w:rsidRPr="005B03B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5241BD" w:rsidRPr="005B03B8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:rsidR="00CE2BE9" w:rsidRPr="005B03B8" w:rsidRDefault="00CE2BE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FF5BF3" w:rsidRPr="005B03B8" w:rsidRDefault="00FF5BF3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รายการเป</w:t>
      </w:r>
      <w:r w:rsidR="00B4441E" w:rsidRPr="005B03B8">
        <w:rPr>
          <w:rFonts w:ascii="Angsana New" w:hAnsi="Angsana New"/>
          <w:sz w:val="26"/>
          <w:szCs w:val="26"/>
          <w:cs/>
        </w:rPr>
        <w:t>ลี่ยนแปลงของสินทรัพย์ไม่มีตัวตน</w:t>
      </w:r>
      <w:r w:rsidR="00791F4B" w:rsidRPr="005B03B8">
        <w:rPr>
          <w:rFonts w:ascii="Angsana New" w:hAnsi="Angsana New" w:hint="cs"/>
          <w:sz w:val="26"/>
          <w:szCs w:val="26"/>
          <w:cs/>
        </w:rPr>
        <w:t>อื่น</w:t>
      </w:r>
      <w:r w:rsidR="00202B48" w:rsidRPr="005B03B8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8201B6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4562C0" w:rsidRPr="005B03B8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6" w:type="dxa"/>
        <w:tblInd w:w="-90" w:type="dxa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3"/>
      </w:tblGrid>
      <w:tr w:rsidR="00AF6EB7" w:rsidRPr="005B03B8" w:rsidTr="00401546">
        <w:tc>
          <w:tcPr>
            <w:tcW w:w="6039" w:type="dxa"/>
          </w:tcPr>
          <w:p w:rsidR="00AF6EB7" w:rsidRPr="005B03B8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center"/>
          </w:tcPr>
          <w:p w:rsidR="00AF6EB7" w:rsidRPr="005B03B8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F6EB7" w:rsidRPr="005B03B8" w:rsidTr="00401546">
        <w:tc>
          <w:tcPr>
            <w:tcW w:w="6039" w:type="dxa"/>
          </w:tcPr>
          <w:p w:rsidR="00AF6EB7" w:rsidRPr="005B03B8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F6EB7" w:rsidRPr="005B03B8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F6EB7" w:rsidRPr="005B03B8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center"/>
          </w:tcPr>
          <w:p w:rsidR="00AF6EB7" w:rsidRPr="005B03B8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26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5B03B8" w:rsidTr="00401546">
        <w:tc>
          <w:tcPr>
            <w:tcW w:w="6039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62C0" w:rsidRPr="005B03B8" w:rsidRDefault="004562C0" w:rsidP="00A1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4562C0" w:rsidRPr="005B03B8" w:rsidRDefault="004562C0" w:rsidP="00A1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FD588D" w:rsidRPr="005B03B8" w:rsidTr="00401546">
        <w:tc>
          <w:tcPr>
            <w:tcW w:w="6039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01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90,729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7,151</w:t>
            </w:r>
          </w:p>
        </w:tc>
      </w:tr>
      <w:tr w:rsidR="00FD588D" w:rsidRPr="005B03B8" w:rsidTr="001E4BC5">
        <w:tc>
          <w:tcPr>
            <w:tcW w:w="6039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970</w:t>
            </w:r>
          </w:p>
        </w:tc>
      </w:tr>
      <w:tr w:rsidR="001E4BC5" w:rsidRPr="005B03B8" w:rsidTr="001E4BC5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:rsidR="001E4BC5" w:rsidRPr="005B03B8" w:rsidRDefault="001E4BC5" w:rsidP="005B309C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:rsidR="001E4BC5" w:rsidRPr="005B03B8" w:rsidRDefault="001E4BC5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(636)</w:t>
            </w:r>
          </w:p>
        </w:tc>
        <w:tc>
          <w:tcPr>
            <w:tcW w:w="283" w:type="dxa"/>
          </w:tcPr>
          <w:p w:rsidR="001E4BC5" w:rsidRPr="005B03B8" w:rsidRDefault="001E4BC5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:rsidR="001E4BC5" w:rsidRPr="005B03B8" w:rsidRDefault="001E4BC5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FD588D" w:rsidRPr="005B03B8" w:rsidTr="001E4BC5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:rsidR="00FD588D" w:rsidRPr="005B03B8" w:rsidRDefault="00FD588D" w:rsidP="00FD588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shd w:val="clear" w:color="auto" w:fill="auto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(2,482)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(442)</w:t>
            </w:r>
          </w:p>
        </w:tc>
      </w:tr>
      <w:tr w:rsidR="00FD588D" w:rsidRPr="005B03B8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9" w:type="dxa"/>
          </w:tcPr>
          <w:p w:rsidR="00FD588D" w:rsidRPr="005B03B8" w:rsidRDefault="00FD588D" w:rsidP="00FD588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88,819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7,679</w:t>
            </w:r>
          </w:p>
        </w:tc>
      </w:tr>
    </w:tbl>
    <w:p w:rsidR="008201B6" w:rsidRPr="005B03B8" w:rsidRDefault="008201B6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087875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11.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087875" w:rsidRPr="005B03B8">
        <w:rPr>
          <w:rFonts w:ascii="Angsana New" w:hAnsi="Angsana New"/>
          <w:b/>
          <w:bCs/>
          <w:sz w:val="26"/>
          <w:szCs w:val="26"/>
          <w:cs/>
        </w:rPr>
        <w:t>สิทธิการเช่า - สุทธิ</w:t>
      </w:r>
    </w:p>
    <w:p w:rsidR="00B4441E" w:rsidRPr="005B03B8" w:rsidRDefault="00B4441E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BF6D2A" w:rsidRPr="005B03B8" w:rsidRDefault="00BF6D2A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รายการเปลี่ยนแปลงของสิทธิการเช่า</w:t>
      </w:r>
      <w:r w:rsidR="00202B48" w:rsidRPr="005B03B8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8201B6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4562C0" w:rsidRPr="005B03B8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752BE5" w:rsidRPr="005B03B8" w:rsidTr="00401546">
        <w:tc>
          <w:tcPr>
            <w:tcW w:w="6048" w:type="dxa"/>
          </w:tcPr>
          <w:p w:rsidR="00752BE5" w:rsidRPr="005B03B8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:rsidR="00752BE5" w:rsidRPr="005B03B8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752BE5" w:rsidRPr="005B03B8" w:rsidTr="00401546">
        <w:tc>
          <w:tcPr>
            <w:tcW w:w="6048" w:type="dxa"/>
          </w:tcPr>
          <w:p w:rsidR="00752BE5" w:rsidRPr="005B03B8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752BE5" w:rsidRPr="005B03B8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752BE5" w:rsidRPr="005B03B8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752BE5" w:rsidRPr="005B03B8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5B03B8" w:rsidTr="00401546">
        <w:tc>
          <w:tcPr>
            <w:tcW w:w="6048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:rsidR="004562C0" w:rsidRPr="005B03B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D588D" w:rsidRPr="005B03B8" w:rsidTr="00401546">
        <w:tc>
          <w:tcPr>
            <w:tcW w:w="6048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9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48,437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88D" w:rsidRPr="005B03B8" w:rsidTr="00401546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:rsidR="00FD588D" w:rsidRPr="005B03B8" w:rsidRDefault="00FD588D" w:rsidP="00FD588D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(2,234)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88D" w:rsidRPr="005B03B8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:rsidR="00FD588D" w:rsidRPr="005B03B8" w:rsidRDefault="00FD588D" w:rsidP="00FD588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46,203</w:t>
            </w:r>
          </w:p>
        </w:tc>
        <w:tc>
          <w:tcPr>
            <w:tcW w:w="283" w:type="dxa"/>
          </w:tcPr>
          <w:p w:rsidR="00FD588D" w:rsidRPr="005B03B8" w:rsidRDefault="00FD588D" w:rsidP="00FD58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:rsidR="00FD588D" w:rsidRPr="005B03B8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F747A" w:rsidRPr="005B03B8" w:rsidRDefault="00CF747A" w:rsidP="006B6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B073F6" w:rsidRPr="005B03B8" w:rsidRDefault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DE1AFA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12.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DE1AFA" w:rsidRPr="005B03B8">
        <w:rPr>
          <w:rFonts w:ascii="Angsana New" w:hAnsi="Angsana New"/>
          <w:b/>
          <w:bCs/>
          <w:sz w:val="26"/>
          <w:szCs w:val="26"/>
          <w:cs/>
        </w:rPr>
        <w:t>สิ</w:t>
      </w:r>
      <w:r w:rsidR="009433B3" w:rsidRPr="005B03B8">
        <w:rPr>
          <w:rFonts w:ascii="Angsana New" w:hAnsi="Angsana New"/>
          <w:b/>
          <w:bCs/>
          <w:sz w:val="26"/>
          <w:szCs w:val="26"/>
          <w:cs/>
        </w:rPr>
        <w:t>นทรัพย์ภาษีเงินได้รอการตัดบัญชี</w:t>
      </w:r>
      <w:r w:rsidR="009D06FF" w:rsidRPr="005B03B8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DE1AFA" w:rsidRPr="005B03B8" w:rsidRDefault="00DE1AFA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:rsidR="00DE1AFA" w:rsidRPr="005B03B8" w:rsidRDefault="00DE1AFA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รายละเอียดของสิ</w:t>
      </w:r>
      <w:r w:rsidR="009433B3" w:rsidRPr="005B03B8">
        <w:rPr>
          <w:rFonts w:ascii="Angsana New" w:hAnsi="Angsana New"/>
          <w:sz w:val="26"/>
          <w:szCs w:val="26"/>
          <w:cs/>
        </w:rPr>
        <w:t>นทรัพย์ภาษีเงินได้รอการตัดบัญชี</w:t>
      </w:r>
      <w:r w:rsidRPr="005B03B8">
        <w:rPr>
          <w:rFonts w:ascii="Angsana New" w:hAnsi="Angsana New"/>
          <w:sz w:val="26"/>
          <w:szCs w:val="26"/>
          <w:cs/>
        </w:rPr>
        <w:t xml:space="preserve">ในงบการเงินรวม ณ 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202E92" w:rsidRPr="005B03B8" w:rsidRDefault="00202E9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5B03B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12,185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</w:tabs>
              <w:ind w:left="-40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5,690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B86D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17,875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367 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B86D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766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2F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2F49DD" w:rsidRPr="005B03B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2F49DD" w:rsidRPr="005B03B8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369 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369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2,441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305 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2,746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(18)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748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(61)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1,192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7,562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91 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7,653 </w:t>
            </w:r>
          </w:p>
        </w:tc>
      </w:tr>
      <w:tr w:rsidR="00CC5718" w:rsidRPr="005B03B8" w:rsidTr="00CC5718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26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(28)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1,804 </w:t>
            </w:r>
          </w:p>
        </w:tc>
      </w:tr>
      <w:tr w:rsidR="00CC5718" w:rsidRPr="005B03B8" w:rsidTr="00CA226E">
        <w:trPr>
          <w:trHeight w:hRule="exact" w:val="312"/>
        </w:trPr>
        <w:tc>
          <w:tcPr>
            <w:tcW w:w="414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26,438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6,715 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5718" w:rsidRPr="005B03B8" w:rsidRDefault="00CC5718" w:rsidP="00CC5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33,153</w:t>
            </w:r>
          </w:p>
        </w:tc>
      </w:tr>
    </w:tbl>
    <w:p w:rsidR="00BC6EE7" w:rsidRPr="005B03B8" w:rsidRDefault="00BC6EE7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:rsidR="0003093E" w:rsidRPr="005B03B8" w:rsidRDefault="0003093E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รายละเอียดของสิ</w:t>
      </w:r>
      <w:r w:rsidR="009433B3" w:rsidRPr="005B03B8">
        <w:rPr>
          <w:rFonts w:ascii="Angsana New" w:hAnsi="Angsana New"/>
          <w:sz w:val="26"/>
          <w:szCs w:val="26"/>
          <w:cs/>
        </w:rPr>
        <w:t>นทรัพย์ภาษีเงินได้รอการตัดบัญชี</w:t>
      </w:r>
      <w:r w:rsidRPr="005B03B8">
        <w:rPr>
          <w:rFonts w:ascii="Angsana New" w:hAnsi="Angsana New"/>
          <w:sz w:val="26"/>
          <w:szCs w:val="26"/>
          <w:cs/>
        </w:rPr>
        <w:t xml:space="preserve">ในงบการเงินเฉพาะกิจการ ณ 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4D7B25" w:rsidRPr="005B03B8" w:rsidRDefault="004D7B2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EE7" w:rsidRPr="005B03B8" w:rsidTr="00F51E92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5B03B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6EE7" w:rsidRPr="005B03B8" w:rsidRDefault="00BC6EE7" w:rsidP="00BC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Pr="005B03B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BC6EE7" w:rsidRPr="005B03B8" w:rsidTr="0039648C">
        <w:trPr>
          <w:trHeight w:hRule="exact" w:val="312"/>
        </w:trPr>
        <w:tc>
          <w:tcPr>
            <w:tcW w:w="414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48C" w:rsidRPr="005B03B8" w:rsidTr="0039648C">
        <w:trPr>
          <w:trHeight w:hRule="exact" w:val="312"/>
        </w:trPr>
        <w:tc>
          <w:tcPr>
            <w:tcW w:w="414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4,230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4,230</w:t>
            </w:r>
          </w:p>
        </w:tc>
      </w:tr>
      <w:tr w:rsidR="00064F5C" w:rsidRPr="005B03B8" w:rsidTr="0039648C">
        <w:trPr>
          <w:trHeight w:hRule="exact" w:val="312"/>
        </w:trPr>
        <w:tc>
          <w:tcPr>
            <w:tcW w:w="4140" w:type="dxa"/>
          </w:tcPr>
          <w:p w:rsidR="00064F5C" w:rsidRPr="005B03B8" w:rsidRDefault="002F49DD" w:rsidP="0006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</w:tcPr>
          <w:p w:rsidR="00064F5C" w:rsidRPr="005B03B8" w:rsidRDefault="00064F5C" w:rsidP="0006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064F5C" w:rsidRPr="005B03B8" w:rsidRDefault="00064F5C" w:rsidP="00064F5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64F5C" w:rsidRPr="005B03B8" w:rsidRDefault="00064F5C" w:rsidP="0006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</w:tcPr>
          <w:p w:rsidR="00064F5C" w:rsidRPr="005B03B8" w:rsidRDefault="00064F5C" w:rsidP="00064F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64F5C" w:rsidRPr="005B03B8" w:rsidRDefault="00064F5C" w:rsidP="0006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064F5C" w:rsidRPr="005B03B8" w:rsidRDefault="00064F5C" w:rsidP="00064F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64F5C" w:rsidRPr="005B03B8" w:rsidRDefault="00064F5C" w:rsidP="00064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369</w:t>
            </w:r>
          </w:p>
        </w:tc>
      </w:tr>
      <w:tr w:rsidR="0039648C" w:rsidRPr="005B03B8" w:rsidTr="00F51E92">
        <w:trPr>
          <w:trHeight w:hRule="exact" w:val="312"/>
        </w:trPr>
        <w:tc>
          <w:tcPr>
            <w:tcW w:w="414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48C" w:rsidRPr="005B03B8" w:rsidTr="00F51E92">
        <w:trPr>
          <w:trHeight w:hRule="exact" w:val="312"/>
        </w:trPr>
        <w:tc>
          <w:tcPr>
            <w:tcW w:w="414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1,099</w:t>
            </w:r>
          </w:p>
        </w:tc>
      </w:tr>
      <w:tr w:rsidR="0039648C" w:rsidRPr="005B03B8" w:rsidTr="00F51E92">
        <w:trPr>
          <w:trHeight w:hRule="exact" w:val="312"/>
        </w:trPr>
        <w:tc>
          <w:tcPr>
            <w:tcW w:w="414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</w:t>
            </w:r>
          </w:p>
        </w:tc>
      </w:tr>
      <w:tr w:rsidR="0039648C" w:rsidRPr="005B03B8" w:rsidTr="00F51E92">
        <w:trPr>
          <w:trHeight w:hRule="exact" w:val="312"/>
        </w:trPr>
        <w:tc>
          <w:tcPr>
            <w:tcW w:w="414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4,784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9648C" w:rsidRPr="005B03B8" w:rsidRDefault="0039648C" w:rsidP="0039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5,954</w:t>
            </w:r>
          </w:p>
        </w:tc>
      </w:tr>
    </w:tbl>
    <w:p w:rsidR="00B073F6" w:rsidRPr="005B03B8" w:rsidRDefault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bookmarkStart w:id="0" w:name="_Hlk485732677"/>
      <w:r w:rsidRPr="005B03B8">
        <w:rPr>
          <w:rFonts w:ascii="Angsana New" w:hAnsi="Angsana New"/>
          <w:sz w:val="26"/>
          <w:szCs w:val="26"/>
          <w:cs/>
        </w:rPr>
        <w:br w:type="page"/>
      </w:r>
    </w:p>
    <w:p w:rsidR="00DE1AFA" w:rsidRPr="005B03B8" w:rsidRDefault="00436E0F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lastRenderedPageBreak/>
        <w:t>ค่าใช้จ่าย</w:t>
      </w:r>
      <w:r w:rsidR="00064F5C" w:rsidRPr="005B03B8">
        <w:rPr>
          <w:rFonts w:ascii="Angsana New" w:hAnsi="Angsana New"/>
          <w:sz w:val="26"/>
          <w:szCs w:val="26"/>
        </w:rPr>
        <w:t xml:space="preserve"> </w:t>
      </w:r>
      <w:r w:rsidR="00064F5C" w:rsidRPr="005B03B8">
        <w:rPr>
          <w:rFonts w:ascii="Angsana New" w:hAnsi="Angsana New" w:hint="cs"/>
          <w:sz w:val="26"/>
          <w:szCs w:val="26"/>
          <w:cs/>
        </w:rPr>
        <w:t xml:space="preserve">(รายได้) </w:t>
      </w:r>
      <w:r w:rsidR="00DE1AFA" w:rsidRPr="005B03B8">
        <w:rPr>
          <w:rFonts w:ascii="Angsana New" w:hAnsi="Angsana New"/>
          <w:sz w:val="26"/>
          <w:szCs w:val="26"/>
          <w:cs/>
        </w:rPr>
        <w:t>ภาษีเงินได้สำหรับแต่ละ</w:t>
      </w:r>
      <w:r w:rsidR="00CA18F4" w:rsidRPr="005B03B8">
        <w:rPr>
          <w:rFonts w:ascii="Angsana New" w:hAnsi="Angsana New"/>
          <w:sz w:val="26"/>
          <w:szCs w:val="26"/>
          <w:cs/>
        </w:rPr>
        <w:t>งวดสาม</w:t>
      </w:r>
      <w:r w:rsidR="00885013" w:rsidRPr="005B03B8">
        <w:rPr>
          <w:rFonts w:ascii="Angsana New" w:hAnsi="Angsana New"/>
          <w:sz w:val="26"/>
          <w:szCs w:val="26"/>
          <w:cs/>
        </w:rPr>
        <w:t>เดือน</w:t>
      </w:r>
      <w:r w:rsidR="00DE1AFA"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="00DE1AFA" w:rsidRPr="005B03B8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="00DE1AFA" w:rsidRPr="005B03B8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:rsidR="007143B5" w:rsidRPr="005B03B8" w:rsidRDefault="007143B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BC6EE7" w:rsidRPr="005B03B8" w:rsidTr="00F51E92">
        <w:trPr>
          <w:cantSplit/>
        </w:trPr>
        <w:tc>
          <w:tcPr>
            <w:tcW w:w="423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C6EE7" w:rsidRPr="005B03B8" w:rsidTr="00F51E92">
        <w:trPr>
          <w:cantSplit/>
        </w:trPr>
        <w:tc>
          <w:tcPr>
            <w:tcW w:w="4230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:rsidR="00BC6EE7" w:rsidRPr="005B03B8" w:rsidRDefault="00BC6EE7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70E1" w:rsidRPr="005B03B8" w:rsidTr="00F51E92"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BD70E1" w:rsidRPr="005B03B8" w:rsidRDefault="00BD70E1" w:rsidP="00BD70E1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7,737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8,752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1,958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="00DC4FE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</w:t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B03B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5B03B8">
              <w:rPr>
                <w:rFonts w:ascii="Angsana New" w:hAnsi="Angsana New"/>
                <w:sz w:val="26"/>
                <w:szCs w:val="26"/>
              </w:rPr>
              <w:t>5,690</w:t>
            </w:r>
            <w:r w:rsidRPr="005B03B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(1,428)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(4,230)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(367)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(183)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2F49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  <w:r w:rsidR="002F49DD" w:rsidRPr="005B03B8">
              <w:rPr>
                <w:rFonts w:ascii="Angsana New" w:hAnsi="Angsana New" w:hint="cs"/>
                <w:sz w:val="26"/>
                <w:szCs w:val="26"/>
                <w:cs/>
              </w:rPr>
              <w:t>ของสิน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(369)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(369)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(305)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(294)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(163)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(157)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(64)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5B03B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61</w:t>
            </w: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(187)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(91)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(802)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(22)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(32)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28 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(292)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 w:rsidR="002F49DD" w:rsidRPr="005B03B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5B03B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 xml:space="preserve"> 1,022 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5,502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(4,784)</w:t>
            </w:r>
          </w:p>
        </w:tc>
        <w:tc>
          <w:tcPr>
            <w:tcW w:w="2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1,769</w:t>
            </w:r>
          </w:p>
        </w:tc>
      </w:tr>
      <w:bookmarkEnd w:id="0"/>
    </w:tbl>
    <w:p w:rsidR="0069209F" w:rsidRPr="005B03B8" w:rsidRDefault="0069209F" w:rsidP="00064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p w:rsidR="007143B5" w:rsidRPr="005B03B8" w:rsidRDefault="00DE1AFA" w:rsidP="006B6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รายการกระทบยอดจำน</w:t>
      </w:r>
      <w:r w:rsidR="00472BE9" w:rsidRPr="005B03B8">
        <w:rPr>
          <w:rFonts w:ascii="Angsana New" w:hAnsi="Angsana New"/>
          <w:sz w:val="26"/>
          <w:szCs w:val="26"/>
          <w:cs/>
        </w:rPr>
        <w:t>วนเงินระหว่างค่าใช้จ่าย</w:t>
      </w:r>
      <w:r w:rsidR="00064F5C" w:rsidRPr="005B03B8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="00756312" w:rsidRPr="005B03B8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Pr="005B03B8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ทางบัญชีโดยใช้อัตราภาษีสำหรับแต่ละ</w:t>
      </w:r>
      <w:r w:rsidR="00885013" w:rsidRPr="005B03B8">
        <w:rPr>
          <w:rFonts w:ascii="Angsana New" w:hAnsi="Angsana New"/>
          <w:sz w:val="26"/>
          <w:szCs w:val="26"/>
          <w:cs/>
        </w:rPr>
        <w:t>งวด</w:t>
      </w:r>
      <w:r w:rsidR="00A345B5" w:rsidRPr="005B03B8">
        <w:rPr>
          <w:rFonts w:ascii="Angsana New" w:hAnsi="Angsana New"/>
          <w:sz w:val="26"/>
          <w:szCs w:val="26"/>
          <w:cs/>
        </w:rPr>
        <w:t>สาม</w:t>
      </w:r>
      <w:r w:rsidR="00885013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073F6" w:rsidRPr="005B03B8" w:rsidRDefault="00B073F6" w:rsidP="00064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69209F" w:rsidRPr="005B03B8" w:rsidTr="00F51E92">
        <w:trPr>
          <w:cantSplit/>
        </w:trPr>
        <w:tc>
          <w:tcPr>
            <w:tcW w:w="4230" w:type="dxa"/>
          </w:tcPr>
          <w:p w:rsidR="0069209F" w:rsidRPr="005B03B8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:rsidR="0069209F" w:rsidRPr="005B03B8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9209F" w:rsidRPr="005B03B8" w:rsidTr="00F51E92">
        <w:trPr>
          <w:cantSplit/>
        </w:trPr>
        <w:tc>
          <w:tcPr>
            <w:tcW w:w="4230" w:type="dxa"/>
          </w:tcPr>
          <w:p w:rsidR="0069209F" w:rsidRPr="005B03B8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69209F" w:rsidRPr="005B03B8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69209F" w:rsidRPr="005B03B8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:rsidR="0069209F" w:rsidRPr="005B03B8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70E1" w:rsidRPr="005B03B8" w:rsidTr="00F51E92"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D70E1" w:rsidRPr="005B03B8" w:rsidTr="00F51E92">
        <w:trPr>
          <w:trHeight w:val="125"/>
        </w:trPr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33,142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>29,646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164,716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6,000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D70E1" w:rsidRPr="005B03B8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ภาษีเงินได้คำนวณในอัตราร้อยละ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15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และร้อยละ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  <w:vAlign w:val="center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 xml:space="preserve">  6,600 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>5,734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32,943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1,200</w:t>
            </w:r>
          </w:p>
        </w:tc>
      </w:tr>
      <w:tr w:rsidR="00BD70E1" w:rsidRPr="005B03B8" w:rsidTr="00F51E92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6568" w:rsidRPr="005B03B8" w:rsidTr="00CA226E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  <w:vAlign w:val="center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41</w:t>
            </w:r>
          </w:p>
        </w:tc>
        <w:tc>
          <w:tcPr>
            <w:tcW w:w="236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>1,468</w:t>
            </w:r>
          </w:p>
        </w:tc>
        <w:tc>
          <w:tcPr>
            <w:tcW w:w="236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617</w:t>
            </w:r>
          </w:p>
        </w:tc>
      </w:tr>
      <w:tr w:rsidR="003B6568" w:rsidRPr="005B03B8" w:rsidTr="005B309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  <w:vAlign w:val="center"/>
          </w:tcPr>
          <w:p w:rsidR="003B6568" w:rsidRPr="005B03B8" w:rsidRDefault="003B6568" w:rsidP="002F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 xml:space="preserve"> (9</w:t>
            </w:r>
            <w:r w:rsidR="002F49DD" w:rsidRPr="005B03B8"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(1,584)</w:t>
            </w:r>
          </w:p>
        </w:tc>
        <w:tc>
          <w:tcPr>
            <w:tcW w:w="236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(44)</w:t>
            </w:r>
          </w:p>
        </w:tc>
        <w:tc>
          <w:tcPr>
            <w:tcW w:w="236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3B6568" w:rsidRPr="005B03B8" w:rsidRDefault="003B6568" w:rsidP="003B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(48)</w:t>
            </w:r>
          </w:p>
        </w:tc>
      </w:tr>
      <w:tr w:rsidR="00BD70E1" w:rsidRPr="005B03B8" w:rsidTr="00CC5718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(33,102)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0E1" w:rsidRPr="005B03B8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ค่าใช้จ่ายที่เกี่ยวข้องกับการเสนอขายหุ้น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70" w:type="dxa"/>
            <w:vAlign w:val="center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 xml:space="preserve"> (4,589)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(4,589)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0E1" w:rsidRPr="005B03B8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  <w:vAlign w:val="center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D70E1" w:rsidRPr="005B03B8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  <w:vAlign w:val="center"/>
          </w:tcPr>
          <w:p w:rsidR="00BD70E1" w:rsidRPr="005B03B8" w:rsidRDefault="00BD70E1" w:rsidP="002F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2F49DD" w:rsidRPr="005B03B8"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(116)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0E1" w:rsidRPr="005B03B8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B03B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1,022 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5,502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(4,784)</w:t>
            </w:r>
          </w:p>
        </w:tc>
        <w:tc>
          <w:tcPr>
            <w:tcW w:w="236" w:type="dxa"/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BD70E1" w:rsidRPr="005B03B8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B03B8">
              <w:rPr>
                <w:rFonts w:ascii="Angsana New" w:eastAsia="Cordia New" w:hAnsi="Angsana New"/>
                <w:sz w:val="26"/>
                <w:szCs w:val="26"/>
              </w:rPr>
              <w:t>1,769</w:t>
            </w:r>
          </w:p>
        </w:tc>
      </w:tr>
    </w:tbl>
    <w:p w:rsidR="00172BFB" w:rsidRPr="005B03B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DD0DFC" w:rsidRPr="005B03B8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BB15D2" w:rsidRPr="005B03B8">
        <w:rPr>
          <w:rFonts w:ascii="Angsana New" w:hAnsi="Angsana New"/>
          <w:b/>
          <w:bCs/>
          <w:sz w:val="26"/>
          <w:szCs w:val="26"/>
        </w:rPr>
        <w:t xml:space="preserve"> - </w:t>
      </w:r>
      <w:r w:rsidR="00BB15D2" w:rsidRPr="005B03B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03093E" w:rsidRPr="005B03B8" w:rsidRDefault="0003093E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2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47"/>
      </w:tblGrid>
      <w:tr w:rsidR="00364EA8" w:rsidRPr="005B03B8" w:rsidTr="00364EA8">
        <w:trPr>
          <w:trHeight w:val="20"/>
        </w:trPr>
        <w:tc>
          <w:tcPr>
            <w:tcW w:w="2970" w:type="dxa"/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7" w:type="dxa"/>
            <w:gridSpan w:val="7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4EA8" w:rsidRPr="005B03B8" w:rsidTr="00364EA8">
        <w:trPr>
          <w:trHeight w:val="20"/>
        </w:trPr>
        <w:tc>
          <w:tcPr>
            <w:tcW w:w="2970" w:type="dxa"/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4EA8" w:rsidRPr="005B03B8" w:rsidTr="002F49DD">
        <w:trPr>
          <w:trHeight w:val="20"/>
        </w:trPr>
        <w:tc>
          <w:tcPr>
            <w:tcW w:w="29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64EA8" w:rsidRPr="005B03B8" w:rsidTr="00364EA8">
        <w:trPr>
          <w:trHeight w:val="20"/>
        </w:trPr>
        <w:tc>
          <w:tcPr>
            <w:tcW w:w="29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364EA8" w:rsidRPr="005B03B8" w:rsidTr="00364EA8">
        <w:trPr>
          <w:trHeight w:val="20"/>
        </w:trPr>
        <w:tc>
          <w:tcPr>
            <w:tcW w:w="29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ตั๋ว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90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3 -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364EA8" w:rsidRPr="005B03B8" w:rsidTr="00364EA8">
        <w:trPr>
          <w:trHeight w:val="20"/>
        </w:trPr>
        <w:tc>
          <w:tcPr>
            <w:tcW w:w="29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ค่าธรรมเนียมจัดหาเงินกู้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90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</w:tr>
      <w:tr w:rsidR="00364EA8" w:rsidRPr="005B03B8" w:rsidTr="00364EA8">
        <w:trPr>
          <w:trHeight w:val="20"/>
        </w:trPr>
        <w:tc>
          <w:tcPr>
            <w:tcW w:w="29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</w:tr>
    </w:tbl>
    <w:p w:rsidR="00AD02B3" w:rsidRPr="005B03B8" w:rsidRDefault="00AD02B3" w:rsidP="00427BDC">
      <w:pPr>
        <w:rPr>
          <w:rFonts w:ascii="Angsana New" w:hAnsi="Angsana New"/>
          <w:sz w:val="26"/>
          <w:szCs w:val="26"/>
        </w:rPr>
      </w:pPr>
    </w:p>
    <w:p w:rsidR="00DD0DFC" w:rsidRPr="005B03B8" w:rsidRDefault="00DD0DFC" w:rsidP="00427BDC">
      <w:pPr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</w:t>
      </w:r>
      <w:r w:rsidR="00CC5686" w:rsidRPr="005B03B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Pr="005B03B8">
        <w:rPr>
          <w:rFonts w:ascii="Angsana New" w:hAnsi="Angsana New"/>
          <w:sz w:val="26"/>
          <w:szCs w:val="26"/>
          <w:cs/>
        </w:rPr>
        <w:t>สำหรับ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8201B6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>มีดังนี้</w:t>
      </w:r>
    </w:p>
    <w:p w:rsidR="007F4C10" w:rsidRPr="005B03B8" w:rsidRDefault="007F4C10" w:rsidP="00427BDC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Look w:val="04A0" w:firstRow="1" w:lastRow="0" w:firstColumn="1" w:lastColumn="0" w:noHBand="0" w:noVBand="1"/>
      </w:tblPr>
      <w:tblGrid>
        <w:gridCol w:w="5644"/>
        <w:gridCol w:w="1754"/>
        <w:gridCol w:w="302"/>
        <w:gridCol w:w="1948"/>
      </w:tblGrid>
      <w:tr w:rsidR="00150FCA" w:rsidRPr="005B03B8" w:rsidTr="00401546">
        <w:trPr>
          <w:trHeight w:hRule="exact" w:val="340"/>
        </w:trPr>
        <w:tc>
          <w:tcPr>
            <w:tcW w:w="5644" w:type="dxa"/>
          </w:tcPr>
          <w:p w:rsidR="00150FCA" w:rsidRPr="005B03B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004" w:type="dxa"/>
            <w:gridSpan w:val="3"/>
            <w:tcBorders>
              <w:bottom w:val="single" w:sz="4" w:space="0" w:color="auto"/>
            </w:tcBorders>
            <w:vAlign w:val="center"/>
          </w:tcPr>
          <w:p w:rsidR="00150FCA" w:rsidRPr="005B03B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150FCA" w:rsidRPr="005B03B8" w:rsidTr="00401546">
        <w:trPr>
          <w:trHeight w:hRule="exact" w:val="340"/>
        </w:trPr>
        <w:tc>
          <w:tcPr>
            <w:tcW w:w="5644" w:type="dxa"/>
          </w:tcPr>
          <w:p w:rsidR="00150FCA" w:rsidRPr="005B03B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150FCA" w:rsidRPr="005B03B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" w:type="dxa"/>
          </w:tcPr>
          <w:p w:rsidR="00150FCA" w:rsidRPr="005B03B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150FCA" w:rsidRPr="005B03B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งบการเงินเฉพาะกิจการกิจการ</w:t>
            </w:r>
          </w:p>
        </w:tc>
      </w:tr>
      <w:tr w:rsidR="00CA226E" w:rsidRPr="005B03B8" w:rsidTr="00CA226E">
        <w:trPr>
          <w:trHeight w:val="20"/>
        </w:trPr>
        <w:tc>
          <w:tcPr>
            <w:tcW w:w="5644" w:type="dxa"/>
          </w:tcPr>
          <w:p w:rsidR="00CA226E" w:rsidRPr="005B03B8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CA226E" w:rsidRPr="005B03B8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302" w:type="dxa"/>
          </w:tcPr>
          <w:p w:rsidR="00CA226E" w:rsidRPr="005B03B8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:rsidR="00CA226E" w:rsidRPr="005B03B8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AC277F" w:rsidRPr="005B03B8" w:rsidTr="00CA226E">
        <w:trPr>
          <w:trHeight w:hRule="exact" w:val="340"/>
        </w:trPr>
        <w:tc>
          <w:tcPr>
            <w:tcW w:w="5644" w:type="dxa"/>
          </w:tcPr>
          <w:p w:rsidR="00AC277F" w:rsidRPr="005B03B8" w:rsidRDefault="00AC277F" w:rsidP="00AC277F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54" w:type="dxa"/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302" w:type="dxa"/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  <w:tab w:val="left" w:pos="2018"/>
              </w:tabs>
              <w:ind w:lef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AC277F" w:rsidRPr="005B03B8" w:rsidTr="00401546">
        <w:trPr>
          <w:trHeight w:hRule="exact" w:val="340"/>
        </w:trPr>
        <w:tc>
          <w:tcPr>
            <w:tcW w:w="5644" w:type="dxa"/>
          </w:tcPr>
          <w:p w:rsidR="00AC277F" w:rsidRPr="005B03B8" w:rsidRDefault="00AC277F" w:rsidP="00AC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กู้ยืมเพิ่มขึ้นระหว่างงวด</w:t>
            </w:r>
          </w:p>
        </w:tc>
        <w:tc>
          <w:tcPr>
            <w:tcW w:w="1754" w:type="dxa"/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  <w:tc>
          <w:tcPr>
            <w:tcW w:w="302" w:type="dxa"/>
          </w:tcPr>
          <w:p w:rsidR="00AC277F" w:rsidRPr="005B03B8" w:rsidRDefault="00AC277F" w:rsidP="00AC277F">
            <w:pPr>
              <w:tabs>
                <w:tab w:val="clear" w:pos="227"/>
                <w:tab w:val="clear" w:pos="454"/>
                <w:tab w:val="clear" w:pos="907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</w:tr>
      <w:tr w:rsidR="00AC277F" w:rsidRPr="005B03B8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:rsidR="00AC277F" w:rsidRPr="005B03B8" w:rsidRDefault="00AC277F" w:rsidP="00AC277F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  <w:tc>
          <w:tcPr>
            <w:tcW w:w="302" w:type="dxa"/>
          </w:tcPr>
          <w:p w:rsidR="00AC277F" w:rsidRPr="005B03B8" w:rsidRDefault="00AC277F" w:rsidP="00AC277F">
            <w:pPr>
              <w:tabs>
                <w:tab w:val="clear" w:pos="227"/>
                <w:tab w:val="clear" w:pos="454"/>
                <w:tab w:val="clear" w:pos="907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</w:tr>
      <w:tr w:rsidR="00AC277F" w:rsidRPr="005B03B8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:rsidR="00AC277F" w:rsidRPr="005B03B8" w:rsidRDefault="00AC277F" w:rsidP="00AC277F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302" w:type="dxa"/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:rsidR="00AC277F" w:rsidRPr="005B03B8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</w:tbl>
    <w:p w:rsidR="007F4C10" w:rsidRPr="005B03B8" w:rsidRDefault="007F4C10" w:rsidP="00427BDC">
      <w:pPr>
        <w:rPr>
          <w:rFonts w:ascii="Angsana New" w:hAnsi="Angsana New"/>
          <w:sz w:val="26"/>
          <w:szCs w:val="26"/>
        </w:rPr>
      </w:pPr>
    </w:p>
    <w:p w:rsidR="00BE73D4" w:rsidRPr="005B03B8" w:rsidRDefault="00364EA8" w:rsidP="00427B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B03B8">
        <w:rPr>
          <w:rFonts w:ascii="Angsana New" w:hAnsi="Angsana New" w:hint="cs"/>
          <w:sz w:val="26"/>
          <w:szCs w:val="26"/>
          <w:cs/>
        </w:rPr>
        <w:t xml:space="preserve">ในเดือนกุมภาพันธ์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 w:hint="cs"/>
          <w:sz w:val="26"/>
          <w:szCs w:val="26"/>
          <w:cs/>
        </w:rPr>
        <w:t>บริษัทได้จ่ายชำระคืนเงินกู้ยืมระยะสั้นจากสถาบันการเงินทั้งหมดโดยใช้เงินค่าหุ้นเพิ่มทุนจากการ</w:t>
      </w:r>
      <w:r w:rsidRPr="005B03B8">
        <w:rPr>
          <w:rFonts w:ascii="Angsana New" w:hAnsi="Angsana New"/>
          <w:sz w:val="26"/>
          <w:szCs w:val="26"/>
          <w:cs/>
        </w:rPr>
        <w:t>ออกและ</w:t>
      </w:r>
      <w:r w:rsidRPr="005B03B8">
        <w:rPr>
          <w:rFonts w:ascii="Angsana New" w:hAnsi="Angsana New" w:hint="cs"/>
          <w:sz w:val="26"/>
          <w:szCs w:val="26"/>
          <w:cs/>
        </w:rPr>
        <w:t xml:space="preserve">        </w:t>
      </w:r>
      <w:r w:rsidRPr="005B03B8">
        <w:rPr>
          <w:rFonts w:ascii="Angsana New" w:hAnsi="Angsana New"/>
          <w:sz w:val="26"/>
          <w:szCs w:val="26"/>
          <w:cs/>
        </w:rPr>
        <w:t>เสนอขายหุ้นต่อประชาชนครั้งแรก (“</w:t>
      </w:r>
      <w:r w:rsidRPr="005B03B8">
        <w:rPr>
          <w:rFonts w:ascii="Angsana New" w:hAnsi="Angsana New"/>
          <w:sz w:val="26"/>
          <w:szCs w:val="26"/>
        </w:rPr>
        <w:t>IPO”)</w:t>
      </w:r>
    </w:p>
    <w:p w:rsidR="00364EA8" w:rsidRPr="005B03B8" w:rsidRDefault="00364EA8" w:rsidP="00427B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</w:p>
    <w:p w:rsidR="00364EA8" w:rsidRPr="005B03B8" w:rsidRDefault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/>
          <w:sz w:val="26"/>
          <w:szCs w:val="26"/>
          <w:cs/>
        </w:rPr>
        <w:br w:type="page"/>
      </w:r>
    </w:p>
    <w:p w:rsidR="00364EA8" w:rsidRPr="005B03B8" w:rsidRDefault="00364EA8" w:rsidP="00364E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 w:hint="cs"/>
          <w:sz w:val="26"/>
          <w:szCs w:val="26"/>
          <w:cs/>
        </w:rPr>
        <w:lastRenderedPageBreak/>
        <w:t xml:space="preserve">ณ </w:t>
      </w:r>
      <w:r w:rsidRPr="005B03B8">
        <w:rPr>
          <w:rFonts w:ascii="Angsana New" w:hAnsi="Angsana New"/>
          <w:sz w:val="26"/>
          <w:szCs w:val="26"/>
          <w:cs/>
        </w:rPr>
        <w:t xml:space="preserve">วันที่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B03B8">
        <w:rPr>
          <w:rFonts w:ascii="Angsana New" w:hAnsi="Angsana New"/>
          <w:sz w:val="26"/>
          <w:szCs w:val="26"/>
        </w:rPr>
        <w:t xml:space="preserve">2561 </w:t>
      </w:r>
      <w:r w:rsidRPr="005B03B8">
        <w:rPr>
          <w:rFonts w:ascii="Angsana New" w:hAnsi="Angsana New" w:hint="cs"/>
          <w:sz w:val="26"/>
          <w:szCs w:val="26"/>
          <w:cs/>
        </w:rPr>
        <w:t>กลุ่ม</w:t>
      </w:r>
      <w:r w:rsidRPr="005B03B8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</w:t>
      </w:r>
      <w:r w:rsidRPr="005B03B8">
        <w:rPr>
          <w:rFonts w:ascii="Angsana New" w:hAnsi="Angsana New"/>
          <w:sz w:val="26"/>
          <w:szCs w:val="26"/>
        </w:rPr>
        <w:t xml:space="preserve"> 2 </w:t>
      </w:r>
      <w:r w:rsidRPr="005B03B8">
        <w:rPr>
          <w:rFonts w:ascii="Angsana New" w:hAnsi="Angsana New"/>
          <w:sz w:val="26"/>
          <w:szCs w:val="26"/>
          <w:cs/>
        </w:rPr>
        <w:t>แห่ง</w:t>
      </w:r>
      <w:r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 w:hint="cs"/>
          <w:sz w:val="26"/>
          <w:szCs w:val="26"/>
          <w:cs/>
        </w:rPr>
        <w:t>ดังนี้</w:t>
      </w:r>
    </w:p>
    <w:p w:rsidR="00364EA8" w:rsidRPr="005B03B8" w:rsidRDefault="00364EA8" w:rsidP="00364E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36"/>
        <w:gridCol w:w="854"/>
        <w:gridCol w:w="136"/>
        <w:gridCol w:w="1484"/>
        <w:gridCol w:w="180"/>
        <w:gridCol w:w="4050"/>
      </w:tblGrid>
      <w:tr w:rsidR="00364EA8" w:rsidRPr="005B03B8" w:rsidTr="00F51E92">
        <w:tc>
          <w:tcPr>
            <w:tcW w:w="2250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364EA8" w:rsidRPr="005B03B8" w:rsidTr="00F51E92">
        <w:tc>
          <w:tcPr>
            <w:tcW w:w="2250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364EA8" w:rsidRPr="005B03B8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:rsidR="00364EA8" w:rsidRPr="005B03B8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03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64EA8" w:rsidRPr="005B03B8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03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364EA8" w:rsidRPr="005B03B8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364EA8" w:rsidRPr="005B03B8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:rsidR="00364EA8" w:rsidRPr="005B03B8" w:rsidRDefault="00364EA8" w:rsidP="00364EA8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364EA8" w:rsidRPr="005B03B8" w:rsidRDefault="00364EA8" w:rsidP="00364EA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364EA8" w:rsidRPr="005B03B8" w:rsidRDefault="00364EA8" w:rsidP="00364EA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364EA8" w:rsidRPr="005B03B8" w:rsidTr="00F51E9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5B03B8" w:rsidTr="00F51E92">
        <w:trPr>
          <w:trHeight w:val="81"/>
        </w:trPr>
        <w:tc>
          <w:tcPr>
            <w:tcW w:w="10080" w:type="dxa"/>
            <w:gridSpan w:val="9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วงเงินสินเชื่อของบริษัทจากสถาบันการเงินแห่งที่หนึ่ง</w:t>
            </w:r>
          </w:p>
        </w:tc>
      </w:tr>
      <w:tr w:rsidR="00364EA8" w:rsidRPr="005B03B8" w:rsidTr="00F51E92">
        <w:trPr>
          <w:trHeight w:val="81"/>
        </w:trPr>
        <w:tc>
          <w:tcPr>
            <w:tcW w:w="22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5B03B8" w:rsidTr="00F51E92">
        <w:trPr>
          <w:trHeight w:val="4995"/>
        </w:trPr>
        <w:tc>
          <w:tcPr>
            <w:tcW w:w="2250" w:type="dxa"/>
          </w:tcPr>
          <w:p w:rsidR="00364EA8" w:rsidRPr="005B03B8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Term Loan 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(ค่าที่ดิน ค่าสินทรัพย์จากบริษัทที่เกี่ยวข้องกัน และ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เงินลงทุนในหุ้นของบริษัท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กิวกริล กรุ๊ป จำกัด)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364EA8" w:rsidRPr="005B03B8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80" w:type="dxa"/>
          </w:tcPr>
          <w:p w:rsidR="00364EA8" w:rsidRPr="005B03B8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Final Maturity Date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  <w:p w:rsidR="00364EA8" w:rsidRPr="005B03B8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364EA8" w:rsidRPr="005B03B8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364EA8" w:rsidRPr="005B03B8" w:rsidTr="00F51E92">
        <w:trPr>
          <w:trHeight w:val="2043"/>
        </w:trPr>
        <w:tc>
          <w:tcPr>
            <w:tcW w:w="2250" w:type="dxa"/>
          </w:tcPr>
          <w:p w:rsidR="00364EA8" w:rsidRPr="005B03B8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รวมเลตเตอร์ออฟเครดิต ทรัสต์รีซีทและหนังสือค้ำประกัน 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190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right="-5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เงินกู้ยืมระยะสั้นมี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มีอัตราตามที่ระบุไว้ในแต่ละสัญญา</w:t>
            </w:r>
          </w:p>
        </w:tc>
        <w:tc>
          <w:tcPr>
            <w:tcW w:w="180" w:type="dxa"/>
          </w:tcPr>
          <w:p w:rsidR="00364EA8" w:rsidRPr="005B03B8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เงินกู้ยืมระยะสั้น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มีกำหนดชำระคืนเงินต้นเมื่อทวงถาม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</w:t>
            </w:r>
          </w:p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ตามที่ระบุไว้ในแต่ละสัญญา</w:t>
            </w:r>
          </w:p>
        </w:tc>
      </w:tr>
      <w:tr w:rsidR="00364EA8" w:rsidRPr="005B03B8" w:rsidTr="00F51E92">
        <w:trPr>
          <w:trHeight w:val="747"/>
        </w:trPr>
        <w:tc>
          <w:tcPr>
            <w:tcW w:w="2250" w:type="dxa"/>
          </w:tcPr>
          <w:p w:rsidR="00364EA8" w:rsidRPr="005B03B8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180" w:type="dxa"/>
          </w:tcPr>
          <w:p w:rsidR="00364EA8" w:rsidRPr="005B03B8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มีกำหนดชำระคืนเมื่อทวงถาม</w:t>
            </w:r>
          </w:p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467844" w:rsidRPr="005B03B8" w:rsidTr="00F51E92">
        <w:trPr>
          <w:trHeight w:val="747"/>
        </w:trPr>
        <w:tc>
          <w:tcPr>
            <w:tcW w:w="2250" w:type="dxa"/>
          </w:tcPr>
          <w:p w:rsidR="00467844" w:rsidRPr="005B03B8" w:rsidRDefault="00467844" w:rsidP="00467844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(เพื่อใช้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รองรับ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การจ่าย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เงินปันผล)</w:t>
            </w:r>
          </w:p>
        </w:tc>
        <w:tc>
          <w:tcPr>
            <w:tcW w:w="136" w:type="dxa"/>
          </w:tcPr>
          <w:p w:rsidR="00467844" w:rsidRPr="005B03B8" w:rsidRDefault="00467844" w:rsidP="00467844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467844" w:rsidRPr="005B03B8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:rsidR="00467844" w:rsidRPr="005B03B8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467844" w:rsidRPr="005B03B8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467844" w:rsidRPr="005B03B8" w:rsidRDefault="00467844" w:rsidP="0046784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467844" w:rsidRPr="005B03B8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เงินกู้ยืมขั้นต่ำ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ลบร้อยละ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95 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467844" w:rsidRPr="005B03B8" w:rsidRDefault="00467844" w:rsidP="00467844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467844" w:rsidRPr="005B03B8" w:rsidRDefault="00467844" w:rsidP="00467844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บริษัทสามารถเบิกรับเงินกู้ระยะสั้น โดยทำตั๋วสัญญาใช้เงินให้ไว้เป็นหลักฐาน ครั้งแรกภายใ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นเดือนตุลาคม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467844" w:rsidRPr="005B03B8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364EA8" w:rsidRPr="005B03B8" w:rsidTr="00F51E92">
        <w:tc>
          <w:tcPr>
            <w:tcW w:w="2250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3A0957" w:rsidRPr="005B03B8" w:rsidTr="00207CF6">
        <w:tc>
          <w:tcPr>
            <w:tcW w:w="2250" w:type="dxa"/>
            <w:tcBorders>
              <w:bottom w:val="single" w:sz="4" w:space="0" w:color="auto"/>
            </w:tcBorders>
          </w:tcPr>
          <w:p w:rsidR="003A0957" w:rsidRPr="005B03B8" w:rsidRDefault="003A0957" w:rsidP="00207CF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3A0957" w:rsidRPr="005B03B8" w:rsidRDefault="003A0957" w:rsidP="00207CF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:rsidR="003A0957" w:rsidRPr="005B03B8" w:rsidRDefault="003A0957" w:rsidP="00207CF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A0957" w:rsidRPr="005B03B8" w:rsidRDefault="003A0957" w:rsidP="0020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03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B03B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3A0957" w:rsidRPr="005B03B8" w:rsidRDefault="003A0957" w:rsidP="0020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A0957" w:rsidRPr="005B03B8" w:rsidRDefault="003A0957" w:rsidP="0020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03B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B03B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3A0957" w:rsidRPr="005B03B8" w:rsidRDefault="003A0957" w:rsidP="00207CF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A0957" w:rsidRPr="005B03B8" w:rsidRDefault="003A0957" w:rsidP="00207CF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3A0957" w:rsidRPr="005B03B8" w:rsidRDefault="003A0957" w:rsidP="00207CF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:rsidR="003A0957" w:rsidRPr="005B03B8" w:rsidRDefault="003A0957" w:rsidP="00207CF6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3A0957" w:rsidRPr="005B03B8" w:rsidRDefault="003A0957" w:rsidP="00207CF6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3A0957" w:rsidRPr="005B03B8" w:rsidRDefault="003A0957" w:rsidP="00207CF6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5B03B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364EA8" w:rsidRPr="005B03B8" w:rsidTr="00F51E9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5B03B8" w:rsidTr="00F51E92">
        <w:trPr>
          <w:trHeight w:val="2043"/>
        </w:trPr>
        <w:tc>
          <w:tcPr>
            <w:tcW w:w="22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364EA8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364EA8" w:rsidRPr="005B03B8" w:rsidRDefault="00364EA8" w:rsidP="00364EA8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364EA8" w:rsidRPr="005B03B8" w:rsidTr="00F51E92">
        <w:trPr>
          <w:trHeight w:val="242"/>
        </w:trPr>
        <w:tc>
          <w:tcPr>
            <w:tcW w:w="22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64EA8" w:rsidRPr="005B03B8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364EA8"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64EA8" w:rsidRPr="005B03B8" w:rsidRDefault="00AC277F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64EA8"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5B03B8" w:rsidTr="00F51E92">
        <w:trPr>
          <w:trHeight w:val="242"/>
        </w:trPr>
        <w:tc>
          <w:tcPr>
            <w:tcW w:w="22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5B03B8" w:rsidTr="00F51E92">
        <w:trPr>
          <w:trHeight w:val="117"/>
        </w:trPr>
        <w:tc>
          <w:tcPr>
            <w:tcW w:w="10080" w:type="dxa"/>
            <w:gridSpan w:val="9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วงเงินสินเชื่อร่วมของกลุ่มบริษัทจากสถาบันการเงินแห่งที่สอง</w:t>
            </w:r>
          </w:p>
        </w:tc>
      </w:tr>
      <w:tr w:rsidR="00364EA8" w:rsidRPr="005B03B8" w:rsidTr="00F51E92">
        <w:trPr>
          <w:trHeight w:val="242"/>
        </w:trPr>
        <w:tc>
          <w:tcPr>
            <w:tcW w:w="22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5B03B8" w:rsidTr="00F51E92">
        <w:trPr>
          <w:trHeight w:val="774"/>
        </w:trPr>
        <w:tc>
          <w:tcPr>
            <w:tcW w:w="2250" w:type="dxa"/>
          </w:tcPr>
          <w:p w:rsidR="00364EA8" w:rsidRPr="005B03B8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5B03B8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เพื่อ</w:t>
            </w:r>
            <w:r w:rsidRPr="005B03B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ใช้</w:t>
            </w: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เป็นเงินทุนหมุนเวียน)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5B03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5B03B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 </w:t>
            </w:r>
            <w:r w:rsidRPr="005B03B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มีกำหนดชำระคืนเมื่อทวงถาม</w:t>
            </w:r>
          </w:p>
        </w:tc>
      </w:tr>
      <w:tr w:rsidR="00364EA8" w:rsidRPr="005B03B8" w:rsidTr="00F51E92">
        <w:trPr>
          <w:trHeight w:val="387"/>
        </w:trPr>
        <w:tc>
          <w:tcPr>
            <w:tcW w:w="22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B03B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รวมทั้งสิ้น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364EA8" w:rsidRPr="005B03B8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364EA8" w:rsidRPr="005B03B8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03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136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64EA8" w:rsidRPr="005B03B8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364EA8" w:rsidRPr="005B03B8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</w:tbl>
    <w:p w:rsidR="00364EA8" w:rsidRPr="005B03B8" w:rsidRDefault="00364EA8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364EA8" w:rsidRPr="005B03B8" w:rsidRDefault="00364EA8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5B03B8">
        <w:rPr>
          <w:rFonts w:ascii="Angsana New" w:hAnsi="Angsana New" w:cs="Angsana New"/>
          <w:sz w:val="26"/>
          <w:szCs w:val="26"/>
          <w:cs/>
          <w:lang w:val="en-US"/>
        </w:rPr>
        <w:t>วงเงินสินเชื่อ ก) - ง) ค้ำประกันโดยการจำนองที่ดิน</w:t>
      </w:r>
      <w:r w:rsidRPr="005B03B8">
        <w:rPr>
          <w:rFonts w:ascii="Angsana New" w:hAnsi="Angsana New" w:cs="Angsana New" w:hint="cs"/>
          <w:sz w:val="26"/>
          <w:szCs w:val="26"/>
          <w:cs/>
          <w:lang w:val="en-US"/>
        </w:rPr>
        <w:t>ทั้งหมด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>ของบริษัท</w:t>
      </w:r>
      <w:r w:rsidRPr="005B03B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และสินทรัพย์บางส่วนของบริษัทย่อยแห่งหนึ่ง 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</w:t>
      </w:r>
      <w:r w:rsidRPr="005B03B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  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หมายเหตุ </w:t>
      </w:r>
      <w:r w:rsidRPr="005B03B8">
        <w:rPr>
          <w:rFonts w:ascii="Angsana New" w:hAnsi="Angsana New" w:cs="Angsana New"/>
          <w:sz w:val="26"/>
          <w:szCs w:val="26"/>
          <w:lang w:val="en-US"/>
        </w:rPr>
        <w:t>9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 และค้ำประกันเพิ่มเติมโดยบริษัทย่อย</w:t>
      </w:r>
      <w:r w:rsidRPr="005B03B8">
        <w:rPr>
          <w:rFonts w:ascii="Angsana New" w:hAnsi="Angsana New" w:cs="Angsana New" w:hint="cs"/>
          <w:sz w:val="26"/>
          <w:szCs w:val="26"/>
          <w:cs/>
          <w:lang w:val="en-US"/>
        </w:rPr>
        <w:t>อีก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แห่งหนึ่งตามที่กล่าวไว้ในหมายเหตุ </w:t>
      </w:r>
      <w:r w:rsidRPr="005B03B8">
        <w:rPr>
          <w:rFonts w:ascii="Angsana New" w:hAnsi="Angsana New" w:cs="Angsana New"/>
          <w:sz w:val="26"/>
          <w:szCs w:val="26"/>
          <w:lang w:val="en-US"/>
        </w:rPr>
        <w:t>2</w:t>
      </w:r>
      <w:r w:rsidR="00A747C6" w:rsidRPr="005B03B8">
        <w:rPr>
          <w:rFonts w:ascii="Angsana New" w:hAnsi="Angsana New" w:cs="Angsana New"/>
          <w:sz w:val="26"/>
          <w:szCs w:val="26"/>
          <w:lang w:val="en-US"/>
        </w:rPr>
        <w:t>4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B03B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นอกจากนี้ 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>บริษัทต้องปฏิบัติตามเงื่อนไขที่สำคัญที่ระบุในสัญญาเงินกู้เกี่ยวกับการรักษาสัดส่วนการถือหุ้นปัจจุบันและการรักษาอัตราส่วนทางการเงินต่าง ๆ เช่น ให้คงอัตราส่วนหนี้สินที่มีภาระดอกเบี้ย</w:t>
      </w:r>
      <w:r w:rsidRPr="005B03B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5B03B8">
        <w:rPr>
          <w:rFonts w:ascii="Angsana New" w:hAnsi="Angsana New" w:cs="Angsana New"/>
          <w:sz w:val="26"/>
          <w:szCs w:val="26"/>
          <w:cs/>
          <w:lang w:val="en-US"/>
        </w:rPr>
        <w:t>ต่อกำไรก่อนหักดอกเบี้ยจ่าย ภาษีเงินได้ ค่าเสื่อมราคาและค่าตัดจำหน่าย เป็นต้น</w:t>
      </w:r>
    </w:p>
    <w:p w:rsidR="00467844" w:rsidRPr="005B03B8" w:rsidRDefault="00467844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</w:p>
    <w:p w:rsidR="00A747C6" w:rsidRPr="005B03B8" w:rsidRDefault="00467844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  <w:r w:rsidRPr="005B03B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 xml:space="preserve">วงเงินสินเชื่อ </w:t>
      </w:r>
      <w:r w:rsidRPr="005B03B8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จ</w:t>
      </w:r>
      <w:r w:rsidR="00364EA8" w:rsidRPr="005B03B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)</w:t>
      </w:r>
      <w:r w:rsidR="00364EA8" w:rsidRPr="005B03B8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="00364EA8" w:rsidRPr="005B03B8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เป็นวงเงินสินเชื่อที่</w:t>
      </w:r>
      <w:r w:rsidR="00364EA8" w:rsidRPr="005B03B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ไม่มีหลักทรัพย์ค้ำประกั</w:t>
      </w:r>
      <w:r w:rsidR="00364EA8" w:rsidRPr="005B03B8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>น</w:t>
      </w:r>
    </w:p>
    <w:p w:rsidR="00A747C6" w:rsidRPr="005B03B8" w:rsidRDefault="00A747C6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</w:p>
    <w:p w:rsidR="00DD0DFC" w:rsidRPr="005B03B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14.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DD0DFC" w:rsidRPr="005B03B8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B873C6" w:rsidRPr="005B03B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DD0DFC" w:rsidRPr="005B03B8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9A4799" w:rsidRPr="005B03B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A747C6" w:rsidRPr="005B03B8" w:rsidTr="00F51E92">
        <w:trPr>
          <w:cantSplit/>
        </w:trPr>
        <w:tc>
          <w:tcPr>
            <w:tcW w:w="425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747C6" w:rsidRPr="005B03B8" w:rsidTr="00F51E92">
        <w:trPr>
          <w:cantSplit/>
        </w:trPr>
        <w:tc>
          <w:tcPr>
            <w:tcW w:w="425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47C6" w:rsidRPr="005B03B8" w:rsidTr="00F51E92">
        <w:tc>
          <w:tcPr>
            <w:tcW w:w="4251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A747C6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1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DC7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  <w:r w:rsidRPr="005B03B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0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272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:rsidR="00C16DC7" w:rsidRPr="005B03B8" w:rsidRDefault="00C16DC7" w:rsidP="00C16DC7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C16DC7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5B03B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:rsidR="00C16DC7" w:rsidRPr="005B03B8" w:rsidRDefault="003A095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181,189</w:t>
            </w:r>
          </w:p>
        </w:tc>
        <w:tc>
          <w:tcPr>
            <w:tcW w:w="272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188,505</w:t>
            </w:r>
          </w:p>
        </w:tc>
        <w:tc>
          <w:tcPr>
            <w:tcW w:w="268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:rsidR="00C16DC7" w:rsidRPr="005B03B8" w:rsidRDefault="00C16DC7" w:rsidP="00C16DC7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C16DC7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1" w:type="dxa"/>
          </w:tcPr>
          <w:p w:rsidR="00C16DC7" w:rsidRPr="005B03B8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DC7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5B03B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</w:tcPr>
          <w:p w:rsidR="00C16DC7" w:rsidRPr="005B03B8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66" w:type="dxa"/>
            <w:vAlign w:val="bottom"/>
          </w:tcPr>
          <w:p w:rsidR="00C16DC7" w:rsidRPr="005B03B8" w:rsidRDefault="00C16DC7" w:rsidP="00C16DC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C16DC7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5B03B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:rsidR="00C16DC7" w:rsidRPr="005B03B8" w:rsidRDefault="00C16DC7" w:rsidP="003A095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58,</w:t>
            </w:r>
            <w:r w:rsidR="003A0957" w:rsidRPr="005B03B8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72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46,998</w:t>
            </w:r>
          </w:p>
        </w:tc>
        <w:tc>
          <w:tcPr>
            <w:tcW w:w="268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6,629</w:t>
            </w:r>
          </w:p>
        </w:tc>
        <w:tc>
          <w:tcPr>
            <w:tcW w:w="266" w:type="dxa"/>
            <w:vAlign w:val="bottom"/>
          </w:tcPr>
          <w:p w:rsidR="00C16DC7" w:rsidRPr="005B03B8" w:rsidRDefault="00C16DC7" w:rsidP="00C16DC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3,527</w:t>
            </w:r>
          </w:p>
        </w:tc>
      </w:tr>
      <w:tr w:rsidR="00C16DC7" w:rsidRPr="005B03B8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16DC7" w:rsidRPr="005B03B8" w:rsidRDefault="00C16DC7" w:rsidP="00C16DC7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240,88</w:t>
            </w:r>
            <w:r w:rsidR="00A30F3F" w:rsidRPr="005B03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236,845</w:t>
            </w:r>
          </w:p>
        </w:tc>
        <w:tc>
          <w:tcPr>
            <w:tcW w:w="268" w:type="dxa"/>
          </w:tcPr>
          <w:p w:rsidR="00C16DC7" w:rsidRPr="005B03B8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6,696</w:t>
            </w:r>
          </w:p>
        </w:tc>
        <w:tc>
          <w:tcPr>
            <w:tcW w:w="266" w:type="dxa"/>
            <w:vAlign w:val="bottom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</w:tr>
    </w:tbl>
    <w:p w:rsidR="00A747C6" w:rsidRPr="005B03B8" w:rsidRDefault="00A747C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851A2A" w:rsidRPr="005B03B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851A2A" w:rsidRPr="005B03B8">
        <w:rPr>
          <w:rFonts w:ascii="Angsana New" w:hAnsi="Angsana New"/>
          <w:b/>
          <w:bCs/>
          <w:sz w:val="26"/>
          <w:szCs w:val="26"/>
          <w:cs/>
        </w:rPr>
        <w:t xml:space="preserve">หนี้สินตามสัญญาเช่าการเงิน </w:t>
      </w:r>
      <w:r w:rsidRPr="005B03B8">
        <w:rPr>
          <w:rFonts w:ascii="Angsana New" w:hAnsi="Angsana New"/>
          <w:b/>
          <w:bCs/>
          <w:sz w:val="26"/>
          <w:szCs w:val="26"/>
        </w:rPr>
        <w:t>-</w:t>
      </w:r>
      <w:r w:rsidR="00851A2A" w:rsidRPr="005B03B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9A4799" w:rsidRPr="005B03B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38" w:type="dxa"/>
        <w:tblInd w:w="-90" w:type="dxa"/>
        <w:tblLook w:val="04A0" w:firstRow="1" w:lastRow="0" w:firstColumn="1" w:lastColumn="0" w:noHBand="0" w:noVBand="1"/>
      </w:tblPr>
      <w:tblGrid>
        <w:gridCol w:w="3618"/>
        <w:gridCol w:w="283"/>
        <w:gridCol w:w="1247"/>
        <w:gridCol w:w="284"/>
        <w:gridCol w:w="1246"/>
        <w:gridCol w:w="283"/>
        <w:gridCol w:w="1247"/>
        <w:gridCol w:w="284"/>
        <w:gridCol w:w="1246"/>
      </w:tblGrid>
      <w:tr w:rsidR="00A747C6" w:rsidRPr="005B03B8" w:rsidTr="00F51E92">
        <w:tc>
          <w:tcPr>
            <w:tcW w:w="361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37" w:type="dxa"/>
            <w:gridSpan w:val="7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747C6" w:rsidRPr="005B03B8" w:rsidTr="00F51E92">
        <w:tc>
          <w:tcPr>
            <w:tcW w:w="361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7C6" w:rsidRPr="005B03B8" w:rsidTr="00F51E92">
        <w:tc>
          <w:tcPr>
            <w:tcW w:w="3618" w:type="dxa"/>
            <w:tcBorders>
              <w:bottom w:val="single" w:sz="4" w:space="0" w:color="auto"/>
            </w:tcBorders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A747C6" w:rsidRPr="005B03B8" w:rsidTr="00F51E92">
        <w:tc>
          <w:tcPr>
            <w:tcW w:w="361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47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1B10F8" w:rsidRPr="005B03B8" w:rsidTr="00F51E92">
        <w:tc>
          <w:tcPr>
            <w:tcW w:w="3618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283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</w:tr>
      <w:tr w:rsidR="001B10F8" w:rsidRPr="005B03B8" w:rsidTr="00F51E92">
        <w:tc>
          <w:tcPr>
            <w:tcW w:w="3618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3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</w:tr>
      <w:tr w:rsidR="001B10F8" w:rsidRPr="005B03B8" w:rsidTr="00F51E92">
        <w:tc>
          <w:tcPr>
            <w:tcW w:w="3618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3" w:type="dxa"/>
            <w:vAlign w:val="bottom"/>
          </w:tcPr>
          <w:p w:rsidR="001B10F8" w:rsidRPr="005B03B8" w:rsidRDefault="001B10F8" w:rsidP="001B10F8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1B10F8" w:rsidRPr="005B03B8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2,549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283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2,549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</w:tr>
      <w:tr w:rsidR="001B10F8" w:rsidRPr="005B03B8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  <w:tc>
          <w:tcPr>
            <w:tcW w:w="283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284" w:type="dxa"/>
            <w:vAlign w:val="bottom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</w:tr>
      <w:tr w:rsidR="001B10F8" w:rsidRPr="005B03B8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ที่ต้องจ่าย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2,269</w:t>
            </w:r>
          </w:p>
        </w:tc>
        <w:tc>
          <w:tcPr>
            <w:tcW w:w="284" w:type="dxa"/>
          </w:tcPr>
          <w:p w:rsidR="001B10F8" w:rsidRPr="005B03B8" w:rsidRDefault="001B10F8" w:rsidP="001B10F8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2,269</w:t>
            </w:r>
          </w:p>
        </w:tc>
        <w:tc>
          <w:tcPr>
            <w:tcW w:w="284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</w:tr>
      <w:tr w:rsidR="001B10F8" w:rsidRPr="005B03B8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1B10F8" w:rsidRPr="005B03B8" w:rsidRDefault="001B10F8" w:rsidP="001B10F8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หัก    หนี้สินส่วนที่ถึงกำหนดชำระภายในหนึ่งปี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1B10F8" w:rsidRPr="005B03B8" w:rsidRDefault="001B10F8" w:rsidP="001B10F8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10F8" w:rsidRPr="005B03B8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1B10F8" w:rsidRPr="005B03B8" w:rsidRDefault="001B10F8" w:rsidP="001B10F8">
            <w:pPr>
              <w:tabs>
                <w:tab w:val="clear" w:pos="227"/>
                <w:tab w:val="left" w:pos="39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         สุทธิจากดอกเบี้ยรอตัดบัญชี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(1,476)</w:t>
            </w:r>
          </w:p>
        </w:tc>
        <w:tc>
          <w:tcPr>
            <w:tcW w:w="284" w:type="dxa"/>
          </w:tcPr>
          <w:p w:rsidR="001B10F8" w:rsidRPr="005B03B8" w:rsidRDefault="001B10F8" w:rsidP="001B10F8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(1,476)</w:t>
            </w:r>
          </w:p>
        </w:tc>
        <w:tc>
          <w:tcPr>
            <w:tcW w:w="284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</w:tr>
      <w:tr w:rsidR="001B10F8" w:rsidRPr="005B03B8" w:rsidTr="00F51E92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618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284" w:type="dxa"/>
          </w:tcPr>
          <w:p w:rsidR="001B10F8" w:rsidRPr="005B03B8" w:rsidRDefault="001B10F8" w:rsidP="001B10F8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83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284" w:type="dxa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0F8" w:rsidRPr="005B03B8" w:rsidRDefault="001B10F8" w:rsidP="001B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</w:tr>
    </w:tbl>
    <w:p w:rsidR="006B6BE2" w:rsidRPr="005B03B8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BF0CE2" w:rsidRPr="005B03B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16.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BF0CE2" w:rsidRPr="005B03B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5B03B8">
        <w:rPr>
          <w:rFonts w:ascii="Angsana New" w:hAnsi="Angsana New" w:hint="cs"/>
          <w:b/>
          <w:bCs/>
          <w:sz w:val="26"/>
          <w:szCs w:val="26"/>
          <w:cs/>
        </w:rPr>
        <w:t>หมุนเวียน</w:t>
      </w:r>
      <w:r w:rsidR="00BF0CE2" w:rsidRPr="005B03B8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:rsidR="00EF587C" w:rsidRPr="005B03B8" w:rsidRDefault="00EF587C" w:rsidP="00CD07DA">
      <w:pPr>
        <w:pStyle w:val="Heading7"/>
        <w:tabs>
          <w:tab w:val="clear" w:pos="540"/>
          <w:tab w:val="left" w:pos="567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</w:p>
    <w:p w:rsidR="00BF0CE2" w:rsidRPr="005B03B8" w:rsidRDefault="00BF0CE2" w:rsidP="00427BDC">
      <w:pPr>
        <w:pStyle w:val="Heading7"/>
        <w:tabs>
          <w:tab w:val="clear" w:pos="540"/>
          <w:tab w:val="left" w:pos="426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  <w:r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รายการเคลื่อนไหวของประมาณการหนี้สิน</w:t>
      </w:r>
      <w:r w:rsidR="0095594D" w:rsidRPr="005B03B8">
        <w:rPr>
          <w:rFonts w:ascii="Angsana New" w:hAnsi="Angsana New" w:hint="cs"/>
          <w:b w:val="0"/>
          <w:bCs w:val="0"/>
          <w:spacing w:val="-6"/>
          <w:sz w:val="26"/>
          <w:szCs w:val="26"/>
          <w:cs/>
        </w:rPr>
        <w:t>หมุนเวียน</w:t>
      </w:r>
      <w:r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จากโปรแกรมสิทธิพิเศษแก่ลูก</w:t>
      </w:r>
      <w:r w:rsidR="00C96966"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ค้าสำหรับ</w:t>
      </w:r>
      <w:r w:rsidR="004C7439"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งวด</w:t>
      </w:r>
      <w:r w:rsidR="00CD07DA" w:rsidRPr="005B03B8">
        <w:rPr>
          <w:rFonts w:ascii="Angsana New" w:hAnsi="Angsana New" w:hint="cs"/>
          <w:b w:val="0"/>
          <w:bCs w:val="0"/>
          <w:spacing w:val="-6"/>
          <w:sz w:val="26"/>
          <w:szCs w:val="26"/>
          <w:cs/>
          <w:lang w:val="en-US"/>
        </w:rPr>
        <w:t>สาม</w:t>
      </w:r>
      <w:r w:rsidR="004C7439"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เดือน</w:t>
      </w:r>
      <w:r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31 </w:t>
      </w:r>
      <w:r w:rsidR="00B309BE"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 xml:space="preserve">มีนาคม </w:t>
      </w:r>
      <w:r w:rsidR="00B35699" w:rsidRPr="005B03B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>2562</w:t>
      </w:r>
      <w:r w:rsidR="00B309BE" w:rsidRPr="005B03B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1D5854" w:rsidRPr="005B03B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                     </w:t>
      </w:r>
      <w:r w:rsidRPr="005B03B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มีดังต่อไปนี้</w:t>
      </w:r>
    </w:p>
    <w:p w:rsidR="00A922C1" w:rsidRPr="005B03B8" w:rsidRDefault="00A922C1" w:rsidP="00427BDC">
      <w:pPr>
        <w:rPr>
          <w:rFonts w:ascii="Angsana New" w:hAnsi="Angsana New"/>
          <w:sz w:val="26"/>
          <w:szCs w:val="26"/>
          <w:cs/>
          <w:lang w:val="x-none" w:eastAsia="x-none"/>
        </w:rPr>
      </w:pPr>
    </w:p>
    <w:tbl>
      <w:tblPr>
        <w:tblW w:w="0" w:type="auto"/>
        <w:tblInd w:w="-90" w:type="dxa"/>
        <w:tblLook w:val="00A0" w:firstRow="1" w:lastRow="0" w:firstColumn="1" w:lastColumn="0" w:noHBand="0" w:noVBand="0"/>
      </w:tblPr>
      <w:tblGrid>
        <w:gridCol w:w="5580"/>
        <w:gridCol w:w="1890"/>
        <w:gridCol w:w="270"/>
        <w:gridCol w:w="1890"/>
      </w:tblGrid>
      <w:tr w:rsidR="00E74CBD" w:rsidRPr="005B03B8" w:rsidTr="00A747C6">
        <w:trPr>
          <w:trHeight w:val="340"/>
        </w:trPr>
        <w:tc>
          <w:tcPr>
            <w:tcW w:w="5580" w:type="dxa"/>
          </w:tcPr>
          <w:p w:rsidR="00E74CBD" w:rsidRPr="005B03B8" w:rsidRDefault="00E74CB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:rsidR="00E74CBD" w:rsidRPr="005B03B8" w:rsidRDefault="00E74CBD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74CBD" w:rsidRPr="005B03B8" w:rsidTr="00A747C6">
        <w:trPr>
          <w:trHeight w:val="340"/>
        </w:trPr>
        <w:tc>
          <w:tcPr>
            <w:tcW w:w="5580" w:type="dxa"/>
          </w:tcPr>
          <w:p w:rsidR="00E74CBD" w:rsidRPr="005B03B8" w:rsidRDefault="00E74CB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74CBD" w:rsidRPr="005B03B8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74CBD" w:rsidRPr="005B03B8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74CBD" w:rsidRPr="005B03B8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9F2" w:rsidRPr="005B03B8" w:rsidTr="00A747C6">
        <w:trPr>
          <w:trHeight w:val="251"/>
        </w:trPr>
        <w:tc>
          <w:tcPr>
            <w:tcW w:w="5580" w:type="dxa"/>
            <w:shd w:val="clear" w:color="auto" w:fill="auto"/>
          </w:tcPr>
          <w:p w:rsidR="008859F2" w:rsidRPr="005B03B8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8859F2" w:rsidRPr="005B03B8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8859F2" w:rsidRPr="005B03B8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859F2" w:rsidRPr="005B03B8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6DC7" w:rsidRPr="005B03B8" w:rsidTr="00A747C6">
        <w:trPr>
          <w:trHeight w:val="340"/>
        </w:trPr>
        <w:tc>
          <w:tcPr>
            <w:tcW w:w="5580" w:type="dxa"/>
            <w:shd w:val="clear" w:color="auto" w:fill="auto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:rsidR="00C16DC7" w:rsidRPr="005B03B8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27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5B03B8" w:rsidTr="00A747C6">
        <w:trPr>
          <w:trHeight w:val="63"/>
        </w:trPr>
        <w:tc>
          <w:tcPr>
            <w:tcW w:w="5580" w:type="dxa"/>
            <w:shd w:val="clear" w:color="auto" w:fill="auto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</w:tcPr>
          <w:p w:rsidR="00C16DC7" w:rsidRPr="005B03B8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1,158</w:t>
            </w:r>
          </w:p>
        </w:tc>
        <w:tc>
          <w:tcPr>
            <w:tcW w:w="27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5B03B8" w:rsidTr="00A747C6">
        <w:trPr>
          <w:trHeight w:val="63"/>
        </w:trPr>
        <w:tc>
          <w:tcPr>
            <w:tcW w:w="5580" w:type="dxa"/>
            <w:shd w:val="clear" w:color="auto" w:fill="auto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ใช้ไป</w:t>
            </w:r>
          </w:p>
        </w:tc>
        <w:tc>
          <w:tcPr>
            <w:tcW w:w="1890" w:type="dxa"/>
            <w:shd w:val="clear" w:color="auto" w:fill="auto"/>
          </w:tcPr>
          <w:p w:rsidR="00C16DC7" w:rsidRPr="005B03B8" w:rsidRDefault="00C16DC7" w:rsidP="00C16DC7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(863)</w:t>
            </w:r>
          </w:p>
        </w:tc>
        <w:tc>
          <w:tcPr>
            <w:tcW w:w="27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5B03B8" w:rsidTr="00A747C6">
        <w:trPr>
          <w:trHeight w:val="340"/>
        </w:trPr>
        <w:tc>
          <w:tcPr>
            <w:tcW w:w="5580" w:type="dxa"/>
            <w:shd w:val="clear" w:color="auto" w:fill="auto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90" w:type="dxa"/>
            <w:shd w:val="clear" w:color="auto" w:fill="auto"/>
          </w:tcPr>
          <w:p w:rsidR="00C16DC7" w:rsidRPr="005B03B8" w:rsidRDefault="00C16DC7" w:rsidP="00C16DC7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27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5B03B8" w:rsidTr="00A747C6">
        <w:trPr>
          <w:trHeight w:val="340"/>
        </w:trPr>
        <w:tc>
          <w:tcPr>
            <w:tcW w:w="5580" w:type="dxa"/>
            <w:shd w:val="clear" w:color="auto" w:fill="auto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5B03B8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6DC7" w:rsidRPr="005B03B8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3,741</w:t>
            </w:r>
          </w:p>
        </w:tc>
        <w:tc>
          <w:tcPr>
            <w:tcW w:w="270" w:type="dxa"/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C16DC7" w:rsidRPr="005B03B8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747C6" w:rsidRPr="005B03B8" w:rsidRDefault="00A747C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A747C6" w:rsidRPr="005B03B8" w:rsidRDefault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E22C0F" w:rsidRPr="005B03B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17.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E22C0F" w:rsidRPr="005B03B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5B03B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E22C0F" w:rsidRPr="005B03B8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A922C1" w:rsidRPr="005B03B8" w:rsidRDefault="00A922C1" w:rsidP="00427BDC">
      <w:pPr>
        <w:tabs>
          <w:tab w:val="clear" w:pos="454"/>
          <w:tab w:val="left" w:pos="426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90"/>
        <w:gridCol w:w="270"/>
        <w:gridCol w:w="1890"/>
      </w:tblGrid>
      <w:tr w:rsidR="00263FC1" w:rsidRPr="005B03B8" w:rsidTr="00A747C6">
        <w:tc>
          <w:tcPr>
            <w:tcW w:w="5580" w:type="dxa"/>
          </w:tcPr>
          <w:p w:rsidR="00263FC1" w:rsidRPr="005B03B8" w:rsidRDefault="00263FC1" w:rsidP="00427BDC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:rsidR="00263FC1" w:rsidRPr="005B03B8" w:rsidRDefault="00263FC1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263FC1" w:rsidRPr="005B03B8" w:rsidTr="00A747C6">
        <w:tc>
          <w:tcPr>
            <w:tcW w:w="5580" w:type="dxa"/>
          </w:tcPr>
          <w:p w:rsidR="00263FC1" w:rsidRPr="005B03B8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263FC1" w:rsidRPr="005B03B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63FC1" w:rsidRPr="005B03B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263FC1" w:rsidRPr="005B03B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63FC1" w:rsidRPr="005B03B8" w:rsidTr="00A747C6">
        <w:tc>
          <w:tcPr>
            <w:tcW w:w="5580" w:type="dxa"/>
          </w:tcPr>
          <w:p w:rsidR="00263FC1" w:rsidRPr="005B03B8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263FC1" w:rsidRPr="005B03B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63FC1" w:rsidRPr="005B03B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:rsidR="00263FC1" w:rsidRPr="005B03B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53E8" w:rsidRPr="005B03B8" w:rsidTr="00A747C6">
        <w:tc>
          <w:tcPr>
            <w:tcW w:w="558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89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12,205</w:t>
            </w:r>
          </w:p>
        </w:tc>
        <w:tc>
          <w:tcPr>
            <w:tcW w:w="270" w:type="dxa"/>
          </w:tcPr>
          <w:p w:rsidR="003753E8" w:rsidRPr="005B03B8" w:rsidRDefault="003753E8" w:rsidP="003753E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</w:tr>
      <w:tr w:rsidR="003753E8" w:rsidRPr="005B03B8" w:rsidTr="00A747C6">
        <w:tc>
          <w:tcPr>
            <w:tcW w:w="558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9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1,459</w:t>
            </w:r>
          </w:p>
        </w:tc>
        <w:tc>
          <w:tcPr>
            <w:tcW w:w="27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3753E8" w:rsidRPr="005B03B8" w:rsidTr="00A747C6">
        <w:tc>
          <w:tcPr>
            <w:tcW w:w="558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3753E8" w:rsidRPr="005B03B8" w:rsidTr="00A747C6">
        <w:tc>
          <w:tcPr>
            <w:tcW w:w="5580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13,732</w:t>
            </w:r>
          </w:p>
        </w:tc>
        <w:tc>
          <w:tcPr>
            <w:tcW w:w="270" w:type="dxa"/>
          </w:tcPr>
          <w:p w:rsidR="003753E8" w:rsidRPr="005B03B8" w:rsidRDefault="003753E8" w:rsidP="003753E8">
            <w:pPr>
              <w:tabs>
                <w:tab w:val="clear" w:pos="907"/>
                <w:tab w:val="clear" w:pos="1871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5,496</w:t>
            </w:r>
          </w:p>
        </w:tc>
      </w:tr>
    </w:tbl>
    <w:p w:rsidR="00A922C1" w:rsidRPr="005B03B8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A922C1" w:rsidRPr="005B03B8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ค่าใช้จ่ายที่รับรู้ในกำไรสำหรับแต่ละ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CD07DA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:rsidR="00A922C1" w:rsidRPr="005B03B8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37"/>
        <w:gridCol w:w="236"/>
        <w:gridCol w:w="1206"/>
        <w:gridCol w:w="268"/>
        <w:gridCol w:w="1163"/>
        <w:gridCol w:w="266"/>
        <w:gridCol w:w="1201"/>
      </w:tblGrid>
      <w:tr w:rsidR="00A747C6" w:rsidRPr="005B03B8" w:rsidTr="00F51E92">
        <w:trPr>
          <w:cantSplit/>
        </w:trPr>
        <w:tc>
          <w:tcPr>
            <w:tcW w:w="425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747C6" w:rsidRPr="005B03B8" w:rsidTr="00F51E92">
        <w:trPr>
          <w:cantSplit/>
        </w:trPr>
        <w:tc>
          <w:tcPr>
            <w:tcW w:w="425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47C6" w:rsidRPr="005B03B8" w:rsidTr="00A747C6">
        <w:tc>
          <w:tcPr>
            <w:tcW w:w="4251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747C6" w:rsidRPr="005B03B8" w:rsidTr="00A747C6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A747C6" w:rsidRPr="005B03B8" w:rsidRDefault="00A747C6" w:rsidP="00F51E9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A747C6" w:rsidRPr="005B03B8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53E8" w:rsidRPr="005B03B8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753E8" w:rsidRPr="005B03B8" w:rsidRDefault="003753E8" w:rsidP="003753E8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37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1,459</w:t>
            </w:r>
          </w:p>
        </w:tc>
        <w:tc>
          <w:tcPr>
            <w:tcW w:w="236" w:type="dxa"/>
          </w:tcPr>
          <w:p w:rsidR="003753E8" w:rsidRPr="005B03B8" w:rsidRDefault="003753E8" w:rsidP="003753E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1,419</w:t>
            </w:r>
          </w:p>
        </w:tc>
        <w:tc>
          <w:tcPr>
            <w:tcW w:w="268" w:type="dxa"/>
          </w:tcPr>
          <w:p w:rsidR="003753E8" w:rsidRPr="005B03B8" w:rsidRDefault="003753E8" w:rsidP="003753E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789</w:t>
            </w:r>
          </w:p>
        </w:tc>
        <w:tc>
          <w:tcPr>
            <w:tcW w:w="266" w:type="dxa"/>
            <w:vAlign w:val="bottom"/>
          </w:tcPr>
          <w:p w:rsidR="003753E8" w:rsidRPr="005B03B8" w:rsidRDefault="003753E8" w:rsidP="003753E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763</w:t>
            </w:r>
          </w:p>
        </w:tc>
      </w:tr>
      <w:tr w:rsidR="003753E8" w:rsidRPr="005B03B8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753E8" w:rsidRPr="005B03B8" w:rsidRDefault="003753E8" w:rsidP="003753E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:rsidR="003753E8" w:rsidRPr="005B03B8" w:rsidRDefault="003753E8" w:rsidP="003753E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68" w:type="dxa"/>
          </w:tcPr>
          <w:p w:rsidR="003753E8" w:rsidRPr="005B03B8" w:rsidRDefault="003753E8" w:rsidP="003753E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66" w:type="dxa"/>
            <w:vAlign w:val="bottom"/>
          </w:tcPr>
          <w:p w:rsidR="003753E8" w:rsidRPr="005B03B8" w:rsidRDefault="003753E8" w:rsidP="003753E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3753E8" w:rsidRPr="005B03B8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753E8" w:rsidRPr="005B03B8" w:rsidRDefault="003753E8" w:rsidP="003753E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000000"/>
            </w:tcBorders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1,527</w:t>
            </w:r>
          </w:p>
        </w:tc>
        <w:tc>
          <w:tcPr>
            <w:tcW w:w="236" w:type="dxa"/>
          </w:tcPr>
          <w:p w:rsidR="003753E8" w:rsidRPr="005B03B8" w:rsidRDefault="003753E8" w:rsidP="003753E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1,474</w:t>
            </w:r>
          </w:p>
        </w:tc>
        <w:tc>
          <w:tcPr>
            <w:tcW w:w="268" w:type="dxa"/>
          </w:tcPr>
          <w:p w:rsidR="003753E8" w:rsidRPr="005B03B8" w:rsidRDefault="003753E8" w:rsidP="003753E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266" w:type="dxa"/>
            <w:vAlign w:val="bottom"/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3753E8" w:rsidRPr="005B03B8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787</w:t>
            </w:r>
          </w:p>
        </w:tc>
      </w:tr>
    </w:tbl>
    <w:p w:rsidR="009A4799" w:rsidRPr="005B03B8" w:rsidRDefault="009A4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E22C0F" w:rsidRPr="005B03B8" w:rsidRDefault="00A747C6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ข้อสมมติฐาน</w:t>
      </w:r>
      <w:r w:rsidR="00E22C0F" w:rsidRPr="005B03B8">
        <w:rPr>
          <w:rFonts w:ascii="Angsana New" w:hAnsi="Angsana New"/>
          <w:sz w:val="26"/>
          <w:szCs w:val="26"/>
          <w:cs/>
        </w:rPr>
        <w:t xml:space="preserve">ในการประมาณการตามหลักการคณิตศาสตร์ประกันภัย </w:t>
      </w:r>
    </w:p>
    <w:p w:rsidR="00353C31" w:rsidRPr="005B03B8" w:rsidRDefault="00353C31" w:rsidP="00353C31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160"/>
        <w:gridCol w:w="270"/>
        <w:gridCol w:w="3240"/>
      </w:tblGrid>
      <w:tr w:rsidR="009A4799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5B03B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A4799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799" w:rsidRPr="005B03B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</w:tr>
      <w:tr w:rsidR="00A747C6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B03B8">
              <w:rPr>
                <w:rFonts w:ascii="Angsana New" w:hAnsi="Angsana New"/>
                <w:sz w:val="26"/>
                <w:szCs w:val="26"/>
              </w:rPr>
              <w:t>2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747C6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DC4FE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B03B8">
              <w:rPr>
                <w:rFonts w:ascii="Angsana New" w:hAnsi="Angsana New"/>
                <w:sz w:val="26"/>
                <w:szCs w:val="26"/>
              </w:rPr>
              <w:t>5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A747C6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left="-108"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5B03B8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A747C6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ทุพพลภาพ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B03B8">
              <w:rPr>
                <w:rFonts w:ascii="Angsana New" w:hAnsi="Angsana New"/>
                <w:sz w:val="26"/>
                <w:szCs w:val="26"/>
              </w:rPr>
              <w:t>5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A747C6" w:rsidRPr="005B03B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747C6" w:rsidRPr="005B03B8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</w:tbl>
    <w:p w:rsidR="00AB04A7" w:rsidRPr="005B03B8" w:rsidRDefault="00AB04A7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070830" w:rsidRPr="005B03B8" w:rsidRDefault="00070830" w:rsidP="00070830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B03B8">
        <w:rPr>
          <w:rFonts w:ascii="Angsana New" w:hAnsi="Angsana New"/>
          <w:sz w:val="26"/>
          <w:szCs w:val="26"/>
        </w:rPr>
        <w:t xml:space="preserve">5 </w:t>
      </w:r>
      <w:r w:rsidRPr="005B03B8">
        <w:rPr>
          <w:rFonts w:ascii="Angsana New" w:hAnsi="Angsana New" w:hint="cs"/>
          <w:sz w:val="26"/>
          <w:szCs w:val="26"/>
          <w:cs/>
        </w:rPr>
        <w:t>เมษายน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</w:rPr>
        <w:t>2562</w:t>
      </w:r>
      <w:r w:rsidRPr="005B03B8">
        <w:rPr>
          <w:rFonts w:ascii="Angsana New" w:hAnsi="Angsana New"/>
          <w:sz w:val="26"/>
          <w:szCs w:val="26"/>
          <w:cs/>
        </w:rPr>
        <w:t xml:space="preserve"> พระราชบัญญัติคุ้มครองแรงงาน</w:t>
      </w:r>
      <w:r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 w:hint="cs"/>
          <w:sz w:val="26"/>
          <w:szCs w:val="26"/>
          <w:cs/>
        </w:rPr>
        <w:t xml:space="preserve">(ฉบับที่ </w:t>
      </w:r>
      <w:r w:rsidRPr="005B03B8">
        <w:rPr>
          <w:rFonts w:ascii="Angsana New" w:hAnsi="Angsana New"/>
          <w:sz w:val="26"/>
          <w:szCs w:val="26"/>
        </w:rPr>
        <w:t xml:space="preserve">7) </w:t>
      </w:r>
      <w:r w:rsidRPr="005B03B8">
        <w:rPr>
          <w:rFonts w:ascii="Angsana New" w:hAnsi="Angsana New" w:hint="cs"/>
          <w:sz w:val="26"/>
          <w:szCs w:val="26"/>
          <w:cs/>
        </w:rPr>
        <w:t xml:space="preserve">พ.ศ. </w:t>
      </w:r>
      <w:r w:rsidRPr="005B03B8">
        <w:rPr>
          <w:rFonts w:ascii="Angsana New" w:hAnsi="Angsana New"/>
          <w:sz w:val="26"/>
          <w:szCs w:val="26"/>
        </w:rPr>
        <w:t>2562</w:t>
      </w:r>
      <w:r w:rsidR="00254566" w:rsidRPr="005B03B8">
        <w:rPr>
          <w:rFonts w:ascii="Angsana New" w:hAnsi="Angsana New"/>
          <w:sz w:val="26"/>
          <w:szCs w:val="26"/>
        </w:rPr>
        <w:t xml:space="preserve"> (</w:t>
      </w:r>
      <w:r w:rsidR="00254566" w:rsidRPr="005B03B8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="00254566" w:rsidRPr="005B03B8">
        <w:rPr>
          <w:rFonts w:ascii="Angsana New" w:hAnsi="Angsana New"/>
          <w:sz w:val="26"/>
          <w:szCs w:val="26"/>
        </w:rPr>
        <w:t xml:space="preserve">4 </w:t>
      </w:r>
      <w:r w:rsidR="00254566" w:rsidRPr="005B03B8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254566" w:rsidRPr="005B03B8">
        <w:rPr>
          <w:rFonts w:ascii="Angsana New" w:hAnsi="Angsana New"/>
          <w:sz w:val="26"/>
          <w:szCs w:val="26"/>
        </w:rPr>
        <w:t>2562)</w:t>
      </w:r>
      <w:r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 w:hint="cs"/>
          <w:sz w:val="26"/>
          <w:szCs w:val="26"/>
          <w:cs/>
        </w:rPr>
        <w:t>ได้ประกาศในราชกิจจานุเบกษา</w:t>
      </w:r>
      <w:r w:rsidRPr="005B03B8">
        <w:rPr>
          <w:rFonts w:ascii="Angsana New" w:hAnsi="Angsana New"/>
          <w:sz w:val="26"/>
          <w:szCs w:val="26"/>
          <w:cs/>
        </w:rPr>
        <w:t xml:space="preserve">และจะมีผลใช้บังคับเมื่อพ้น </w:t>
      </w:r>
      <w:r w:rsidRPr="005B03B8">
        <w:rPr>
          <w:rFonts w:ascii="Angsana New" w:hAnsi="Angsana New"/>
          <w:sz w:val="26"/>
          <w:szCs w:val="26"/>
        </w:rPr>
        <w:t>30</w:t>
      </w:r>
      <w:r w:rsidRPr="005B03B8">
        <w:rPr>
          <w:rFonts w:ascii="Angsana New" w:hAnsi="Angsana New"/>
          <w:sz w:val="26"/>
          <w:szCs w:val="26"/>
          <w:cs/>
        </w:rPr>
        <w:t xml:space="preserve"> วันนับแต่วันที่ประกาศ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5B03B8">
        <w:rPr>
          <w:rFonts w:ascii="Angsana New" w:hAnsi="Angsana New"/>
          <w:sz w:val="26"/>
          <w:szCs w:val="26"/>
        </w:rPr>
        <w:t>20</w:t>
      </w:r>
      <w:r w:rsidRPr="005B03B8">
        <w:rPr>
          <w:rFonts w:ascii="Angsana New" w:hAnsi="Angsana New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5B03B8">
        <w:rPr>
          <w:rFonts w:ascii="Angsana New" w:hAnsi="Angsana New"/>
          <w:sz w:val="26"/>
          <w:szCs w:val="26"/>
        </w:rPr>
        <w:t>400</w:t>
      </w:r>
      <w:r w:rsidRPr="005B03B8">
        <w:rPr>
          <w:rFonts w:ascii="Angsana New" w:hAnsi="Angsana New"/>
          <w:sz w:val="26"/>
          <w:szCs w:val="26"/>
          <w:cs/>
        </w:rPr>
        <w:t xml:space="preserve"> วัน จากปัจจุบันอัตราค่าชดเชยสูงสุดคือ </w:t>
      </w:r>
      <w:r w:rsidRPr="005B03B8">
        <w:rPr>
          <w:rFonts w:ascii="Angsana New" w:hAnsi="Angsana New"/>
          <w:sz w:val="26"/>
          <w:szCs w:val="26"/>
        </w:rPr>
        <w:t>300</w:t>
      </w:r>
      <w:r w:rsidRPr="005B03B8">
        <w:rPr>
          <w:rFonts w:ascii="Angsana New" w:hAnsi="Angsana New"/>
          <w:sz w:val="26"/>
          <w:szCs w:val="26"/>
          <w:cs/>
        </w:rPr>
        <w:t xml:space="preserve"> วัน โดยหากกฎหมายดังกล่าวมีผลบังคับใช้ </w:t>
      </w:r>
      <w:r w:rsidR="00254566" w:rsidRPr="005B03B8">
        <w:rPr>
          <w:rFonts w:ascii="Angsana New" w:hAnsi="Angsana New"/>
          <w:sz w:val="26"/>
          <w:szCs w:val="26"/>
          <w:cs/>
        </w:rPr>
        <w:t>ภาระผูกพันของโครงการผลประโยชน์</w:t>
      </w:r>
      <w:r w:rsidR="00254566" w:rsidRPr="005B03B8">
        <w:rPr>
          <w:rFonts w:ascii="Angsana New" w:hAnsi="Angsana New" w:hint="cs"/>
          <w:sz w:val="26"/>
          <w:szCs w:val="26"/>
          <w:cs/>
        </w:rPr>
        <w:t>ของ</w:t>
      </w:r>
      <w:r w:rsidRPr="005B03B8">
        <w:rPr>
          <w:rFonts w:ascii="Angsana New" w:hAnsi="Angsana New" w:hint="cs"/>
          <w:sz w:val="26"/>
          <w:szCs w:val="26"/>
          <w:cs/>
        </w:rPr>
        <w:t>บริษัทและ</w:t>
      </w:r>
      <w:r w:rsidRPr="005B03B8">
        <w:rPr>
          <w:rFonts w:ascii="Angsana New" w:hAnsi="Angsana New"/>
          <w:sz w:val="26"/>
          <w:szCs w:val="26"/>
          <w:cs/>
        </w:rPr>
        <w:t>กลุ่มบริษัท</w:t>
      </w:r>
      <w:r w:rsidR="00254566" w:rsidRPr="005B03B8">
        <w:rPr>
          <w:rFonts w:ascii="Angsana New" w:hAnsi="Angsana New" w:hint="cs"/>
          <w:sz w:val="26"/>
          <w:szCs w:val="26"/>
          <w:cs/>
        </w:rPr>
        <w:t>จนถึง</w:t>
      </w:r>
      <w:r w:rsidRPr="005B03B8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254566" w:rsidRPr="005B03B8">
        <w:rPr>
          <w:rFonts w:ascii="Angsana New" w:hAnsi="Angsana New"/>
          <w:sz w:val="26"/>
          <w:szCs w:val="26"/>
        </w:rPr>
        <w:t>31</w:t>
      </w:r>
      <w:r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="00254566" w:rsidRPr="005B03B8">
        <w:rPr>
          <w:rFonts w:ascii="Angsana New" w:hAnsi="Angsana New" w:hint="cs"/>
          <w:sz w:val="26"/>
          <w:szCs w:val="26"/>
          <w:cs/>
        </w:rPr>
        <w:t>จะเพิ่มขึ้น</w:t>
      </w:r>
      <w:r w:rsidRPr="005B03B8">
        <w:rPr>
          <w:rFonts w:ascii="Angsana New" w:hAnsi="Angsana New"/>
          <w:sz w:val="26"/>
          <w:szCs w:val="26"/>
          <w:cs/>
        </w:rPr>
        <w:t>ประมาณ</w:t>
      </w:r>
      <w:r w:rsidRPr="005B03B8">
        <w:rPr>
          <w:rFonts w:ascii="Angsana New" w:hAnsi="Angsana New"/>
          <w:sz w:val="26"/>
          <w:szCs w:val="26"/>
        </w:rPr>
        <w:t xml:space="preserve"> 0.2 </w:t>
      </w:r>
      <w:r w:rsidRPr="005B03B8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5B03B8">
        <w:rPr>
          <w:rFonts w:ascii="Angsana New" w:hAnsi="Angsana New"/>
          <w:sz w:val="26"/>
          <w:szCs w:val="26"/>
        </w:rPr>
        <w:t xml:space="preserve">0.8 </w:t>
      </w:r>
      <w:r w:rsidRPr="005B03B8">
        <w:rPr>
          <w:rFonts w:ascii="Angsana New" w:hAnsi="Angsana New"/>
          <w:sz w:val="26"/>
          <w:szCs w:val="26"/>
          <w:cs/>
        </w:rPr>
        <w:t>ล้านบาท</w:t>
      </w:r>
      <w:r w:rsidRPr="005B03B8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:rsidR="00233CC0" w:rsidRPr="005B03B8" w:rsidRDefault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A747C6" w:rsidRPr="005B03B8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51E92" w:rsidRPr="005B03B8">
        <w:rPr>
          <w:rFonts w:ascii="Angsana New" w:hAnsi="Angsana New"/>
          <w:b/>
          <w:bCs/>
          <w:sz w:val="26"/>
          <w:szCs w:val="26"/>
        </w:rPr>
        <w:t>8</w:t>
      </w:r>
      <w:r w:rsidRPr="005B03B8">
        <w:rPr>
          <w:rFonts w:ascii="Angsana New" w:hAnsi="Angsana New"/>
          <w:b/>
          <w:bCs/>
          <w:sz w:val="26"/>
          <w:szCs w:val="26"/>
          <w:cs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Pr="005B03B8">
        <w:rPr>
          <w:rFonts w:ascii="Angsana New" w:hAnsi="Angsana New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:rsidR="00A747C6" w:rsidRPr="005B03B8" w:rsidRDefault="00A747C6" w:rsidP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F51E92" w:rsidRPr="005B03B8" w:rsidRDefault="00F51E92" w:rsidP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ในระหว่างวันที่ </w:t>
      </w:r>
      <w:r w:rsidRPr="005B03B8">
        <w:rPr>
          <w:rFonts w:ascii="Angsana New" w:hAnsi="Angsana New"/>
          <w:sz w:val="26"/>
          <w:szCs w:val="26"/>
        </w:rPr>
        <w:t>7</w:t>
      </w:r>
      <w:r w:rsidRPr="005B03B8">
        <w:rPr>
          <w:rFonts w:ascii="Angsana New" w:hAnsi="Angsana New"/>
          <w:sz w:val="26"/>
          <w:szCs w:val="26"/>
          <w:cs/>
        </w:rPr>
        <w:t xml:space="preserve"> ถึง </w:t>
      </w:r>
      <w:r w:rsidRPr="005B03B8">
        <w:rPr>
          <w:rFonts w:ascii="Angsana New" w:hAnsi="Angsana New"/>
          <w:sz w:val="26"/>
          <w:szCs w:val="26"/>
        </w:rPr>
        <w:t>11</w:t>
      </w:r>
      <w:r w:rsidRPr="005B03B8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5B03B8">
        <w:rPr>
          <w:rFonts w:ascii="Angsana New" w:hAnsi="Angsana New"/>
          <w:sz w:val="26"/>
          <w:szCs w:val="26"/>
        </w:rPr>
        <w:t>2562</w:t>
      </w:r>
      <w:r w:rsidRPr="005B03B8">
        <w:rPr>
          <w:rFonts w:ascii="Angsana New" w:hAnsi="Angsana New"/>
          <w:sz w:val="26"/>
          <w:szCs w:val="26"/>
          <w:cs/>
        </w:rPr>
        <w:t xml:space="preserve"> บริษัทได้เปิดให้ประชาชนจองซื้อหุ้นสามัญจำนวน </w:t>
      </w:r>
      <w:r w:rsidRPr="005B03B8">
        <w:rPr>
          <w:rFonts w:ascii="Angsana New" w:hAnsi="Angsana New"/>
          <w:sz w:val="26"/>
          <w:szCs w:val="26"/>
        </w:rPr>
        <w:t>75</w:t>
      </w:r>
      <w:r w:rsidRPr="005B03B8">
        <w:rPr>
          <w:rFonts w:ascii="Angsana New" w:hAnsi="Angsana New"/>
          <w:sz w:val="26"/>
          <w:szCs w:val="26"/>
          <w:cs/>
        </w:rPr>
        <w:t xml:space="preserve"> ล้านหุ้น ในราคาหุ้นละ </w:t>
      </w:r>
      <w:r w:rsidRPr="005B03B8">
        <w:rPr>
          <w:rFonts w:ascii="Angsana New" w:hAnsi="Angsana New"/>
          <w:sz w:val="26"/>
          <w:szCs w:val="26"/>
        </w:rPr>
        <w:t>13</w:t>
      </w:r>
      <w:r w:rsidRPr="005B03B8">
        <w:rPr>
          <w:rFonts w:ascii="Angsana New" w:hAnsi="Angsana New"/>
          <w:sz w:val="26"/>
          <w:szCs w:val="26"/>
          <w:cs/>
        </w:rPr>
        <w:t xml:space="preserve"> บาท มีผลให้บริษัทได้จดทะเบียนทุนที่ออกจำหน่ายและชำระแล้วจากจำนวน </w:t>
      </w:r>
      <w:r w:rsidRPr="005B03B8">
        <w:rPr>
          <w:rFonts w:ascii="Angsana New" w:hAnsi="Angsana New"/>
          <w:sz w:val="26"/>
          <w:szCs w:val="26"/>
        </w:rPr>
        <w:t xml:space="preserve">225 </w:t>
      </w:r>
      <w:r w:rsidRPr="005B03B8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 </w:t>
      </w:r>
      <w:r w:rsidRPr="005B03B8">
        <w:rPr>
          <w:rFonts w:ascii="Angsana New" w:hAnsi="Angsana New"/>
          <w:sz w:val="26"/>
          <w:szCs w:val="26"/>
        </w:rPr>
        <w:t>225</w:t>
      </w:r>
      <w:r w:rsidRPr="005B03B8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5B03B8">
        <w:rPr>
          <w:rFonts w:ascii="Angsana New" w:hAnsi="Angsana New"/>
          <w:sz w:val="26"/>
          <w:szCs w:val="26"/>
        </w:rPr>
        <w:t>1</w:t>
      </w:r>
      <w:r w:rsidRPr="005B03B8">
        <w:rPr>
          <w:rFonts w:ascii="Angsana New" w:hAnsi="Angsana New"/>
          <w:sz w:val="26"/>
          <w:szCs w:val="26"/>
          <w:cs/>
        </w:rPr>
        <w:t xml:space="preserve"> บาท)            เป็นจำนวน </w:t>
      </w:r>
      <w:r w:rsidRPr="005B03B8">
        <w:rPr>
          <w:rFonts w:ascii="Angsana New" w:hAnsi="Angsana New"/>
          <w:sz w:val="26"/>
          <w:szCs w:val="26"/>
        </w:rPr>
        <w:t>300</w:t>
      </w:r>
      <w:r w:rsidRPr="005B03B8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 </w:t>
      </w:r>
      <w:r w:rsidRPr="005B03B8">
        <w:rPr>
          <w:rFonts w:ascii="Angsana New" w:hAnsi="Angsana New"/>
          <w:sz w:val="26"/>
          <w:szCs w:val="26"/>
        </w:rPr>
        <w:t>300</w:t>
      </w:r>
      <w:r w:rsidR="00254566"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ล้านหุ้น มูลค่าหุ้นละ </w:t>
      </w:r>
      <w:r w:rsidRPr="005B03B8">
        <w:rPr>
          <w:rFonts w:ascii="Angsana New" w:hAnsi="Angsana New"/>
          <w:sz w:val="26"/>
          <w:szCs w:val="26"/>
        </w:rPr>
        <w:t>1</w:t>
      </w:r>
      <w:r w:rsidRPr="005B03B8">
        <w:rPr>
          <w:rFonts w:ascii="Angsana New" w:hAnsi="Angsana New"/>
          <w:sz w:val="26"/>
          <w:szCs w:val="26"/>
          <w:cs/>
        </w:rPr>
        <w:t xml:space="preserve"> บาท) กับกระทรวงพาณิชย์ในวันที่ </w:t>
      </w:r>
      <w:r w:rsidRPr="005B03B8">
        <w:rPr>
          <w:rFonts w:ascii="Angsana New" w:hAnsi="Angsana New"/>
          <w:sz w:val="26"/>
          <w:szCs w:val="26"/>
        </w:rPr>
        <w:t>13</w:t>
      </w:r>
      <w:r w:rsidRPr="005B03B8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5B03B8">
        <w:rPr>
          <w:rFonts w:ascii="Angsana New" w:hAnsi="Angsana New"/>
          <w:sz w:val="26"/>
          <w:szCs w:val="26"/>
        </w:rPr>
        <w:t>2562</w:t>
      </w:r>
      <w:r w:rsidRPr="005B03B8">
        <w:rPr>
          <w:rFonts w:ascii="Angsana New" w:hAnsi="Angsana New"/>
          <w:sz w:val="26"/>
          <w:szCs w:val="26"/>
          <w:cs/>
        </w:rPr>
        <w:t xml:space="preserve"> ในการนี้ตลาดหลักทรัพย์แห่งประเทศไทยได้อนุมัติหุ้นสามัญของบริษัทจำนวน </w:t>
      </w:r>
      <w:r w:rsidRPr="005B03B8">
        <w:rPr>
          <w:rFonts w:ascii="Angsana New" w:hAnsi="Angsana New"/>
          <w:sz w:val="26"/>
          <w:szCs w:val="26"/>
        </w:rPr>
        <w:t>300</w:t>
      </w:r>
      <w:r w:rsidRPr="005B03B8">
        <w:rPr>
          <w:rFonts w:ascii="Angsana New" w:hAnsi="Angsana New"/>
          <w:sz w:val="26"/>
          <w:szCs w:val="26"/>
          <w:cs/>
        </w:rPr>
        <w:t xml:space="preserve"> ล้านหุ้น เป็นหลักทรัพย์จดทะเบียนและเริ่มทำการซื้อขายใน  ตลาดหลักทรัพย์แห่งประเทศไทยตั้งแต่วันที่ </w:t>
      </w:r>
      <w:r w:rsidRPr="005B03B8">
        <w:rPr>
          <w:rFonts w:ascii="Angsana New" w:hAnsi="Angsana New"/>
          <w:sz w:val="26"/>
          <w:szCs w:val="26"/>
        </w:rPr>
        <w:t>20</w:t>
      </w:r>
      <w:r w:rsidRPr="005B03B8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5B03B8">
        <w:rPr>
          <w:rFonts w:ascii="Angsana New" w:hAnsi="Angsana New"/>
          <w:sz w:val="26"/>
          <w:szCs w:val="26"/>
        </w:rPr>
        <w:t>2562</w:t>
      </w:r>
      <w:r w:rsidRPr="005B03B8">
        <w:rPr>
          <w:rFonts w:ascii="Angsana New" w:hAnsi="Angsana New" w:hint="cs"/>
          <w:sz w:val="26"/>
          <w:szCs w:val="26"/>
          <w:cs/>
        </w:rPr>
        <w:t xml:space="preserve"> ในการออกจำหน่ายหุ้นสามัญเพิ่มทุนดังกล่าว บริษัทมีค่าใช้จ่ายที่เกี่ยวข้องกับการเสนอขายหุ้นดังกล่าวเป็นจำนวนเงิน </w:t>
      </w:r>
      <w:r w:rsidRPr="005B03B8">
        <w:rPr>
          <w:rFonts w:ascii="Angsana New" w:hAnsi="Angsana New"/>
          <w:sz w:val="26"/>
          <w:szCs w:val="26"/>
        </w:rPr>
        <w:t xml:space="preserve">22.9 </w:t>
      </w:r>
      <w:r w:rsidRPr="005B03B8">
        <w:rPr>
          <w:rFonts w:ascii="Angsana New" w:hAnsi="Angsana New" w:hint="cs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:rsidR="00233CC0" w:rsidRPr="005B03B8" w:rsidRDefault="00233CC0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8B517D" w:rsidRPr="005B03B8" w:rsidRDefault="00140F7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1</w:t>
      </w:r>
      <w:r w:rsidR="00A747C6" w:rsidRPr="005B03B8">
        <w:rPr>
          <w:rFonts w:ascii="Angsana New" w:hAnsi="Angsana New"/>
          <w:b/>
          <w:bCs/>
          <w:sz w:val="26"/>
          <w:szCs w:val="26"/>
        </w:rPr>
        <w:t>9</w:t>
      </w:r>
      <w:r w:rsidRPr="005B03B8">
        <w:rPr>
          <w:rFonts w:ascii="Angsana New" w:hAnsi="Angsana New"/>
          <w:b/>
          <w:bCs/>
          <w:sz w:val="26"/>
          <w:szCs w:val="26"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0F4954" w:rsidRPr="005B03B8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8B517D" w:rsidRPr="005B03B8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:rsidR="008B517D" w:rsidRPr="005B03B8" w:rsidRDefault="008B517D" w:rsidP="00427BDC">
      <w:pPr>
        <w:ind w:right="29"/>
        <w:jc w:val="both"/>
        <w:rPr>
          <w:rFonts w:ascii="Angsana New" w:hAnsi="Angsana New"/>
          <w:sz w:val="26"/>
          <w:szCs w:val="26"/>
        </w:rPr>
      </w:pPr>
    </w:p>
    <w:p w:rsidR="00A747C6" w:rsidRPr="005B03B8" w:rsidRDefault="00A747C6" w:rsidP="00A747C6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5B03B8">
        <w:rPr>
          <w:rFonts w:ascii="Angsana New" w:hAnsi="Angsana New"/>
          <w:sz w:val="26"/>
          <w:szCs w:val="26"/>
        </w:rPr>
        <w:t>.</w:t>
      </w:r>
      <w:r w:rsidRPr="005B03B8">
        <w:rPr>
          <w:rFonts w:ascii="Angsana New" w:hAnsi="Angsana New" w:hint="cs"/>
          <w:sz w:val="26"/>
          <w:szCs w:val="26"/>
          <w:cs/>
        </w:rPr>
        <w:t>ศ</w:t>
      </w:r>
      <w:r w:rsidRPr="005B03B8">
        <w:rPr>
          <w:rFonts w:ascii="Angsana New" w:hAnsi="Angsana New"/>
          <w:sz w:val="26"/>
          <w:szCs w:val="26"/>
        </w:rPr>
        <w:t>. 2535</w:t>
      </w:r>
      <w:r w:rsidRPr="005B03B8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5B03B8">
        <w:rPr>
          <w:rFonts w:ascii="Angsana New" w:hAnsi="Angsana New"/>
          <w:sz w:val="26"/>
          <w:szCs w:val="26"/>
        </w:rPr>
        <w:t xml:space="preserve">5 </w:t>
      </w:r>
      <w:r w:rsidRPr="005B03B8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5B03B8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5B03B8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5B03B8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5B03B8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 w:hint="cs"/>
          <w:sz w:val="26"/>
          <w:szCs w:val="26"/>
          <w:cs/>
        </w:rPr>
        <w:t>ถ้ามี</w:t>
      </w:r>
      <w:r w:rsidRPr="005B03B8">
        <w:rPr>
          <w:rFonts w:ascii="Angsana New" w:hAnsi="Angsana New"/>
          <w:sz w:val="26"/>
          <w:szCs w:val="26"/>
        </w:rPr>
        <w:t xml:space="preserve">) </w:t>
      </w:r>
      <w:r w:rsidRPr="005B03B8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5B03B8">
        <w:rPr>
          <w:rFonts w:ascii="Angsana New" w:hAnsi="Angsana New"/>
          <w:sz w:val="26"/>
          <w:szCs w:val="26"/>
        </w:rPr>
        <w:t xml:space="preserve">10 </w:t>
      </w:r>
      <w:r w:rsidRPr="005B03B8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:rsidR="00A747C6" w:rsidRPr="005B03B8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A747C6" w:rsidRPr="005B03B8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5B03B8">
        <w:rPr>
          <w:rFonts w:ascii="Angsana New" w:hAnsi="Angsana New" w:hint="cs"/>
          <w:sz w:val="26"/>
          <w:szCs w:val="26"/>
          <w:cs/>
        </w:rPr>
        <w:t>ณ วันที่</w:t>
      </w:r>
      <w:r w:rsidRPr="005B03B8">
        <w:rPr>
          <w:rFonts w:ascii="Angsana New" w:hAnsi="Angsana New"/>
          <w:sz w:val="26"/>
          <w:szCs w:val="26"/>
        </w:rPr>
        <w:t xml:space="preserve"> 31 </w:t>
      </w:r>
      <w:r w:rsidRPr="005B03B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B03B8">
        <w:rPr>
          <w:rFonts w:ascii="Angsana New" w:hAnsi="Angsana New"/>
          <w:sz w:val="26"/>
          <w:szCs w:val="26"/>
        </w:rPr>
        <w:t xml:space="preserve">31 </w:t>
      </w:r>
      <w:r w:rsidRPr="005B03B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B03B8">
        <w:rPr>
          <w:rFonts w:ascii="Angsana New" w:hAnsi="Angsana New"/>
          <w:sz w:val="26"/>
          <w:szCs w:val="26"/>
        </w:rPr>
        <w:t xml:space="preserve">2561 </w:t>
      </w:r>
      <w:r w:rsidRPr="005B03B8">
        <w:rPr>
          <w:rFonts w:ascii="Angsana New" w:hAnsi="Angsana New"/>
          <w:sz w:val="26"/>
          <w:szCs w:val="26"/>
          <w:cs/>
        </w:rPr>
        <w:t>ทุนสำรองตามกฎหมาย</w:t>
      </w:r>
      <w:r w:rsidRPr="005B03B8">
        <w:rPr>
          <w:rFonts w:ascii="Angsana New" w:hAnsi="Angsana New" w:hint="cs"/>
          <w:sz w:val="26"/>
          <w:szCs w:val="26"/>
          <w:cs/>
        </w:rPr>
        <w:t xml:space="preserve">มีจำนวนเท่ากับร้อยละ </w:t>
      </w:r>
      <w:r w:rsidRPr="005B03B8">
        <w:rPr>
          <w:rFonts w:ascii="Angsana New" w:hAnsi="Angsana New"/>
          <w:sz w:val="26"/>
          <w:szCs w:val="26"/>
        </w:rPr>
        <w:t xml:space="preserve">10 </w:t>
      </w:r>
      <w:r w:rsidRPr="005B03B8">
        <w:rPr>
          <w:rFonts w:ascii="Angsana New" w:hAnsi="Angsana New" w:hint="cs"/>
          <w:sz w:val="26"/>
          <w:szCs w:val="26"/>
          <w:cs/>
        </w:rPr>
        <w:t>ของเงินทุนจดทะเบียนแล้ว</w:t>
      </w:r>
    </w:p>
    <w:p w:rsidR="00140F7F" w:rsidRPr="005B03B8" w:rsidRDefault="0014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F51E92" w:rsidRPr="005B03B8" w:rsidRDefault="00F51E92" w:rsidP="00F51E9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20</w:t>
      </w:r>
      <w:r w:rsidRPr="005B03B8">
        <w:rPr>
          <w:rFonts w:ascii="Angsana New" w:hAnsi="Angsana New"/>
          <w:b/>
          <w:bCs/>
          <w:sz w:val="26"/>
          <w:szCs w:val="26"/>
          <w:cs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Pr="005B03B8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:rsidR="00F51E92" w:rsidRPr="005B03B8" w:rsidRDefault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F51E92" w:rsidRPr="005B03B8" w:rsidRDefault="00F51E92" w:rsidP="00F51E92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5B03B8">
        <w:rPr>
          <w:rFonts w:ascii="Angsana New" w:hAnsi="Angsana New"/>
          <w:sz w:val="26"/>
          <w:szCs w:val="26"/>
        </w:rPr>
        <w:t xml:space="preserve">21 </w:t>
      </w:r>
      <w:r w:rsidRPr="005B03B8">
        <w:rPr>
          <w:rFonts w:ascii="Angsana New" w:hAnsi="Angsana New"/>
          <w:sz w:val="26"/>
          <w:szCs w:val="26"/>
          <w:cs/>
        </w:rPr>
        <w:t xml:space="preserve">มกราคม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การจ่ายเงินปันผลระหว่างกาลของบริษัทในอัตราหุ้นละ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0.45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225,000,000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101.25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ล้านบาท ให้กับผู้ถือหุ้นที่มีรายชื่อปรากฏอยู่ใน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              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สมุดทะเบียนผู้ถือหุ้นของบริษัท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29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5B03B8">
        <w:rPr>
          <w:rFonts w:ascii="Angsana New" w:hAnsi="Angsana New"/>
          <w:spacing w:val="-4"/>
          <w:sz w:val="26"/>
          <w:szCs w:val="26"/>
        </w:rPr>
        <w:t>2562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="00254566" w:rsidRPr="005B03B8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ได้จ่ายให้แก่ผู้ถือหุ้นของบริษัทแล้วในเดือนมกราคมและเดือนกุมภาพันธ์ </w:t>
      </w:r>
      <w:r w:rsidRPr="005B03B8">
        <w:rPr>
          <w:rFonts w:ascii="Angsana New" w:hAnsi="Angsana New"/>
          <w:spacing w:val="-4"/>
          <w:sz w:val="26"/>
          <w:szCs w:val="26"/>
        </w:rPr>
        <w:t>2562</w:t>
      </w:r>
    </w:p>
    <w:p w:rsidR="00C655FE" w:rsidRDefault="00C655FE" w:rsidP="00C655FE">
      <w:pPr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C655FE" w:rsidRPr="00C655FE" w:rsidRDefault="00C655FE" w:rsidP="00C655FE">
      <w:pPr>
        <w:jc w:val="thaiDistribute"/>
        <w:rPr>
          <w:rFonts w:ascii="Angsana New" w:hAnsi="Angsana New"/>
          <w:spacing w:val="-4"/>
          <w:sz w:val="26"/>
          <w:szCs w:val="26"/>
        </w:rPr>
      </w:pPr>
      <w:bookmarkStart w:id="1" w:name="_GoBack"/>
      <w:bookmarkEnd w:id="1"/>
      <w:r w:rsidRPr="00C655FE">
        <w:rPr>
          <w:rFonts w:ascii="Angsana New" w:hAnsi="Angsana New"/>
          <w:spacing w:val="-4"/>
          <w:sz w:val="26"/>
          <w:szCs w:val="26"/>
          <w:cs/>
        </w:rPr>
        <w:t>มติอนุมัติการจ่ายเงินปันผลระหว่างกาลดังกล่าวได้รับทราบโดยที่ประชุมผู้ถือหุ้นสามัญประจำปี</w:t>
      </w:r>
      <w:r w:rsidRPr="00C655FE">
        <w:rPr>
          <w:rFonts w:ascii="Angsana New" w:hAnsi="Angsana New"/>
          <w:spacing w:val="-4"/>
          <w:sz w:val="26"/>
          <w:szCs w:val="26"/>
        </w:rPr>
        <w:t xml:space="preserve"> 2562</w:t>
      </w:r>
      <w:r w:rsidRPr="00C655FE">
        <w:rPr>
          <w:rFonts w:ascii="Angsana New" w:hAnsi="Angsana New"/>
          <w:spacing w:val="-4"/>
          <w:sz w:val="26"/>
          <w:szCs w:val="26"/>
          <w:cs/>
        </w:rPr>
        <w:t xml:space="preserve"> เมื่อวันที่</w:t>
      </w:r>
      <w:r w:rsidRPr="00C655FE">
        <w:rPr>
          <w:rFonts w:ascii="Angsana New" w:hAnsi="Angsana New"/>
          <w:spacing w:val="-4"/>
          <w:sz w:val="26"/>
          <w:szCs w:val="26"/>
        </w:rPr>
        <w:t xml:space="preserve"> 29 </w:t>
      </w:r>
      <w:r w:rsidRPr="00C655FE">
        <w:rPr>
          <w:rFonts w:ascii="Angsana New" w:hAnsi="Angsana New"/>
          <w:spacing w:val="-4"/>
          <w:sz w:val="26"/>
          <w:szCs w:val="26"/>
          <w:cs/>
        </w:rPr>
        <w:t xml:space="preserve">เมษายน </w:t>
      </w:r>
      <w:r w:rsidRPr="00C655FE">
        <w:rPr>
          <w:rFonts w:ascii="Angsana New" w:hAnsi="Angsana New"/>
          <w:spacing w:val="-4"/>
          <w:sz w:val="26"/>
          <w:szCs w:val="26"/>
        </w:rPr>
        <w:t>2562</w:t>
      </w:r>
      <w:r w:rsidRPr="00C655FE">
        <w:rPr>
          <w:rFonts w:ascii="Angsana New" w:hAnsi="Angsana New"/>
          <w:spacing w:val="-4"/>
          <w:sz w:val="26"/>
          <w:szCs w:val="26"/>
        </w:rPr>
        <w:t xml:space="preserve"> </w:t>
      </w:r>
      <w:r w:rsidRPr="00C655FE">
        <w:rPr>
          <w:rFonts w:ascii="Angsana New" w:hAnsi="Angsana New"/>
          <w:spacing w:val="-4"/>
          <w:sz w:val="26"/>
          <w:szCs w:val="26"/>
          <w:cs/>
        </w:rPr>
        <w:t>แล้ว</w:t>
      </w:r>
    </w:p>
    <w:p w:rsidR="00C655FE" w:rsidRPr="005B03B8" w:rsidRDefault="00C655FE" w:rsidP="00F51E92">
      <w:pPr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:rsidR="00F51E92" w:rsidRPr="005B03B8" w:rsidRDefault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254566" w:rsidRPr="005B03B8" w:rsidRDefault="00254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252526" w:rsidRPr="005B03B8" w:rsidRDefault="00F51E92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21</w:t>
      </w:r>
      <w:r w:rsidR="00140F7F" w:rsidRPr="005B03B8">
        <w:rPr>
          <w:rFonts w:ascii="Angsana New" w:hAnsi="Angsana New"/>
          <w:b/>
          <w:bCs/>
          <w:sz w:val="26"/>
          <w:szCs w:val="26"/>
        </w:rPr>
        <w:t>.</w:t>
      </w:r>
      <w:r w:rsidR="006D711A" w:rsidRPr="005B03B8">
        <w:rPr>
          <w:rFonts w:ascii="Angsana New" w:hAnsi="Angsana New"/>
          <w:b/>
          <w:bCs/>
          <w:sz w:val="26"/>
          <w:szCs w:val="26"/>
        </w:rPr>
        <w:tab/>
      </w:r>
      <w:r w:rsidR="00252526" w:rsidRPr="005B03B8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กำไรต่อหุ้นขั้นพื้นฐานส่วนที่เป็นของบริษัทใหญ่</w:t>
      </w:r>
    </w:p>
    <w:p w:rsidR="00252526" w:rsidRPr="005B03B8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252526" w:rsidRPr="005B03B8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คำนวณโดยการหารกำไรสำหรับแต่ละงวดส่วนที่เป็นของบริษัทใหญ่ด้วยจำนวนหุ้นสามัญถัวเฉลี่ยถ่วงน้ำหนักที่ออกในระหว่างงวด</w:t>
      </w:r>
    </w:p>
    <w:p w:rsidR="0044192F" w:rsidRPr="005B03B8" w:rsidRDefault="0044192F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252526" w:rsidRPr="005B03B8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4C7439" w:rsidRPr="005B03B8">
        <w:rPr>
          <w:rFonts w:ascii="Angsana New" w:hAnsi="Angsana New"/>
          <w:sz w:val="26"/>
          <w:szCs w:val="26"/>
          <w:cs/>
        </w:rPr>
        <w:t>งวด</w:t>
      </w:r>
      <w:r w:rsidR="000725EE" w:rsidRPr="005B03B8">
        <w:rPr>
          <w:rFonts w:ascii="Angsana New" w:hAnsi="Angsana New" w:hint="cs"/>
          <w:sz w:val="26"/>
          <w:szCs w:val="26"/>
          <w:cs/>
        </w:rPr>
        <w:t>สาม</w:t>
      </w:r>
      <w:r w:rsidR="004C7439" w:rsidRPr="005B03B8">
        <w:rPr>
          <w:rFonts w:ascii="Angsana New" w:hAnsi="Angsana New"/>
          <w:sz w:val="26"/>
          <w:szCs w:val="26"/>
          <w:cs/>
        </w:rPr>
        <w:t>เดือน</w:t>
      </w:r>
      <w:r w:rsidR="00717D7B" w:rsidRPr="005B03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5B03B8">
        <w:rPr>
          <w:rFonts w:ascii="Angsana New" w:hAnsi="Angsana New"/>
          <w:sz w:val="26"/>
          <w:szCs w:val="26"/>
          <w:lang w:val="en-GB"/>
        </w:rPr>
        <w:t>2561</w:t>
      </w:r>
      <w:r w:rsidRPr="005B03B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:rsidR="00792DDB" w:rsidRPr="005B03B8" w:rsidRDefault="00792DDB" w:rsidP="002D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792DDB" w:rsidRPr="005B03B8" w:rsidTr="00792DDB">
        <w:tc>
          <w:tcPr>
            <w:tcW w:w="6570" w:type="dxa"/>
          </w:tcPr>
          <w:p w:rsidR="00792DDB" w:rsidRPr="005B03B8" w:rsidRDefault="00792DDB" w:rsidP="00D37825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792DDB" w:rsidRPr="005B03B8" w:rsidRDefault="00792DDB" w:rsidP="00D37825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792DDB" w:rsidRPr="005B03B8" w:rsidTr="00D37825">
        <w:tc>
          <w:tcPr>
            <w:tcW w:w="6570" w:type="dxa"/>
          </w:tcPr>
          <w:p w:rsidR="00792DDB" w:rsidRPr="005B03B8" w:rsidRDefault="00792DDB" w:rsidP="00792DDB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DB" w:rsidRPr="005B03B8" w:rsidRDefault="00B35699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792DDB" w:rsidRPr="005B03B8" w:rsidRDefault="00792DDB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DB" w:rsidRPr="005B03B8" w:rsidRDefault="00233EF5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92DDB" w:rsidRPr="005B03B8" w:rsidTr="00792DDB">
        <w:tc>
          <w:tcPr>
            <w:tcW w:w="6570" w:type="dxa"/>
          </w:tcPr>
          <w:p w:rsidR="00792DDB" w:rsidRPr="005B03B8" w:rsidRDefault="00792DDB" w:rsidP="00D37825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92DDB" w:rsidRPr="005B03B8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92DDB" w:rsidRPr="005B03B8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792DDB" w:rsidRPr="005B03B8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096C" w:rsidRPr="005B03B8" w:rsidTr="00792DDB">
        <w:tc>
          <w:tcPr>
            <w:tcW w:w="6570" w:type="dxa"/>
          </w:tcPr>
          <w:p w:rsidR="0038096C" w:rsidRPr="005B03B8" w:rsidRDefault="0038096C" w:rsidP="0038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</w:tcPr>
          <w:p w:rsidR="0038096C" w:rsidRPr="005B03B8" w:rsidRDefault="0038096C" w:rsidP="0038096C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lang w:val="en-GB"/>
              </w:rPr>
              <w:t>225.0</w:t>
            </w:r>
          </w:p>
        </w:tc>
        <w:tc>
          <w:tcPr>
            <w:tcW w:w="270" w:type="dxa"/>
          </w:tcPr>
          <w:p w:rsidR="0038096C" w:rsidRPr="005B03B8" w:rsidRDefault="0038096C" w:rsidP="0038096C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8096C" w:rsidRPr="005B03B8" w:rsidRDefault="0038096C" w:rsidP="0038096C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lang w:val="en-GB"/>
              </w:rPr>
              <w:t>14.1</w:t>
            </w:r>
          </w:p>
        </w:tc>
      </w:tr>
      <w:tr w:rsidR="0038096C" w:rsidRPr="005B03B8" w:rsidTr="00792DDB">
        <w:tc>
          <w:tcPr>
            <w:tcW w:w="6570" w:type="dxa"/>
          </w:tcPr>
          <w:p w:rsidR="0038096C" w:rsidRPr="005B03B8" w:rsidRDefault="0038096C" w:rsidP="0038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ผลกระทบจากการเปลี่ยนแปลงมูลค่าหุ้นที่ตราไว้ </w:t>
            </w:r>
          </w:p>
        </w:tc>
        <w:tc>
          <w:tcPr>
            <w:tcW w:w="1530" w:type="dxa"/>
          </w:tcPr>
          <w:p w:rsidR="0038096C" w:rsidRPr="005B03B8" w:rsidRDefault="0038096C" w:rsidP="0038096C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8096C" w:rsidRPr="005B03B8" w:rsidRDefault="0038096C" w:rsidP="0038096C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8096C" w:rsidRPr="005B03B8" w:rsidRDefault="0038096C" w:rsidP="0038096C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lang w:val="en-GB"/>
              </w:rPr>
              <w:t>126.5</w:t>
            </w:r>
          </w:p>
        </w:tc>
      </w:tr>
      <w:tr w:rsidR="0038096C" w:rsidRPr="005B03B8" w:rsidTr="00792DDB">
        <w:tc>
          <w:tcPr>
            <w:tcW w:w="6570" w:type="dxa"/>
          </w:tcPr>
          <w:p w:rsidR="0038096C" w:rsidRPr="005B03B8" w:rsidRDefault="0038096C" w:rsidP="0038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530" w:type="dxa"/>
          </w:tcPr>
          <w:p w:rsidR="0038096C" w:rsidRPr="005B03B8" w:rsidRDefault="0038096C" w:rsidP="0038096C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lang w:val="en-GB"/>
              </w:rPr>
              <w:t>40.0</w:t>
            </w:r>
          </w:p>
        </w:tc>
        <w:tc>
          <w:tcPr>
            <w:tcW w:w="270" w:type="dxa"/>
          </w:tcPr>
          <w:p w:rsidR="0038096C" w:rsidRPr="005B03B8" w:rsidRDefault="0038096C" w:rsidP="0038096C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8096C" w:rsidRPr="005B03B8" w:rsidRDefault="0038096C" w:rsidP="0038096C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096C" w:rsidRPr="005B03B8" w:rsidTr="00792DDB">
        <w:tc>
          <w:tcPr>
            <w:tcW w:w="6570" w:type="dxa"/>
          </w:tcPr>
          <w:p w:rsidR="0038096C" w:rsidRPr="005B03B8" w:rsidRDefault="0038096C" w:rsidP="0038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8096C" w:rsidRPr="005B03B8" w:rsidRDefault="0038096C" w:rsidP="0038096C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5B03B8">
              <w:rPr>
                <w:rFonts w:ascii="Angsana New" w:eastAsia="MS Mincho" w:hAnsi="Angsana New"/>
                <w:sz w:val="26"/>
                <w:szCs w:val="26"/>
                <w:lang w:val="en-GB"/>
              </w:rPr>
              <w:t>265.0</w:t>
            </w:r>
          </w:p>
        </w:tc>
        <w:tc>
          <w:tcPr>
            <w:tcW w:w="270" w:type="dxa"/>
          </w:tcPr>
          <w:p w:rsidR="0038096C" w:rsidRPr="005B03B8" w:rsidRDefault="0038096C" w:rsidP="0038096C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096C" w:rsidRPr="005B03B8" w:rsidRDefault="0038096C" w:rsidP="0038096C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140.6</w:t>
            </w:r>
          </w:p>
        </w:tc>
      </w:tr>
    </w:tbl>
    <w:p w:rsidR="00254566" w:rsidRPr="005B03B8" w:rsidRDefault="0025456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165E47" w:rsidRPr="005B03B8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2</w:t>
      </w:r>
      <w:r w:rsidR="0038096C" w:rsidRPr="005B03B8">
        <w:rPr>
          <w:rFonts w:ascii="Angsana New" w:hAnsi="Angsana New"/>
          <w:b/>
          <w:bCs/>
          <w:sz w:val="26"/>
          <w:szCs w:val="26"/>
        </w:rPr>
        <w:t>2</w:t>
      </w:r>
      <w:r w:rsidRPr="005B03B8">
        <w:rPr>
          <w:rFonts w:ascii="Angsana New" w:hAnsi="Angsana New"/>
          <w:b/>
          <w:bCs/>
          <w:sz w:val="26"/>
          <w:szCs w:val="26"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165E47" w:rsidRPr="005B03B8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5B03B8">
        <w:rPr>
          <w:rFonts w:ascii="Angsana New" w:hAnsi="Angsana New"/>
          <w:b/>
          <w:bCs/>
          <w:sz w:val="26"/>
          <w:szCs w:val="26"/>
          <w:cs/>
        </w:rPr>
        <w:t>เช่าระยะยาว</w:t>
      </w:r>
    </w:p>
    <w:p w:rsidR="00FD1899" w:rsidRPr="005B03B8" w:rsidRDefault="00FD189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:rsidR="0038096C" w:rsidRPr="005B03B8" w:rsidRDefault="00587C3E" w:rsidP="00233CC0">
      <w:pPr>
        <w:ind w:right="-43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  <w:r w:rsidRPr="005B03B8">
        <w:rPr>
          <w:rFonts w:ascii="Angsana New" w:hAnsi="Angsana New"/>
          <w:spacing w:val="-6"/>
          <w:sz w:val="26"/>
          <w:szCs w:val="26"/>
          <w:cs/>
        </w:rPr>
        <w:t xml:space="preserve">ณ วันที่ </w:t>
      </w:r>
      <w:r w:rsidR="00EE24F9" w:rsidRPr="005B03B8">
        <w:rPr>
          <w:rFonts w:ascii="Angsana New" w:hAnsi="Angsana New"/>
          <w:spacing w:val="-6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pacing w:val="-6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pacing w:val="-6"/>
          <w:sz w:val="26"/>
          <w:szCs w:val="26"/>
        </w:rPr>
        <w:t>2562</w:t>
      </w:r>
      <w:r w:rsidR="00AB04A7" w:rsidRPr="005B03B8">
        <w:rPr>
          <w:rFonts w:ascii="Angsana New" w:hAnsi="Angsana New" w:hint="cs"/>
          <w:spacing w:val="-6"/>
          <w:sz w:val="26"/>
          <w:szCs w:val="26"/>
          <w:cs/>
        </w:rPr>
        <w:t xml:space="preserve"> และวันที่ </w:t>
      </w:r>
      <w:r w:rsidR="00AB04A7" w:rsidRPr="005B03B8">
        <w:rPr>
          <w:rFonts w:ascii="Angsana New" w:hAnsi="Angsana New"/>
          <w:spacing w:val="-6"/>
          <w:sz w:val="26"/>
          <w:szCs w:val="26"/>
        </w:rPr>
        <w:t xml:space="preserve">31 </w:t>
      </w:r>
      <w:r w:rsidR="00AB04A7" w:rsidRPr="005B03B8">
        <w:rPr>
          <w:rFonts w:ascii="Angsana New" w:hAnsi="Angsana New" w:hint="cs"/>
          <w:spacing w:val="-6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pacing w:val="-6"/>
          <w:sz w:val="26"/>
          <w:szCs w:val="26"/>
        </w:rPr>
        <w:t>2561</w:t>
      </w:r>
      <w:r w:rsidR="00EE24F9" w:rsidRPr="005B03B8">
        <w:rPr>
          <w:rFonts w:ascii="Angsana New" w:hAnsi="Angsana New"/>
          <w:spacing w:val="-6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6"/>
          <w:sz w:val="26"/>
          <w:szCs w:val="26"/>
          <w:cs/>
        </w:rPr>
        <w:t>กลุ่มบริษัทมีสัญญาเช่าดำเนินงานหลายฉบับเพื่อเช่าที่ทำการกลุ่มบริษัท</w:t>
      </w:r>
      <w:r w:rsidR="002F60AD" w:rsidRPr="005B03B8">
        <w:rPr>
          <w:rFonts w:ascii="Angsana New" w:hAnsi="Angsana New"/>
          <w:spacing w:val="-6"/>
          <w:sz w:val="26"/>
          <w:szCs w:val="26"/>
          <w:cs/>
        </w:rPr>
        <w:t xml:space="preserve">  </w:t>
      </w:r>
      <w:r w:rsidRPr="005B03B8">
        <w:rPr>
          <w:rFonts w:ascii="Angsana New" w:hAnsi="Angsana New"/>
          <w:spacing w:val="-6"/>
          <w:sz w:val="26"/>
          <w:szCs w:val="26"/>
          <w:cs/>
        </w:rPr>
        <w:t>พื้นที่ร้านอาหารและอุปกรณ์</w:t>
      </w:r>
      <w:r w:rsidR="0038096C" w:rsidRPr="005B03B8">
        <w:rPr>
          <w:rFonts w:ascii="Angsana New" w:hAnsi="Angsana New"/>
          <w:spacing w:val="-6"/>
          <w:sz w:val="26"/>
          <w:szCs w:val="26"/>
        </w:rPr>
        <w:t xml:space="preserve"> 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ภายใต้สัญญาดังกล่าว </w:t>
      </w:r>
      <w:r w:rsidR="0038096C" w:rsidRPr="005B03B8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บริษัทได้จ่ายเงินมัดจำค่าเช่าจำนวนเงินรวม </w:t>
      </w:r>
      <w:r w:rsidR="007D60F0" w:rsidRPr="005B03B8">
        <w:rPr>
          <w:rFonts w:ascii="Angsana New" w:hAnsi="Angsana New"/>
          <w:spacing w:val="-2"/>
          <w:sz w:val="26"/>
          <w:szCs w:val="26"/>
        </w:rPr>
        <w:t>179.</w:t>
      </w:r>
      <w:r w:rsidR="00CC5718" w:rsidRPr="005B03B8">
        <w:rPr>
          <w:rFonts w:ascii="Angsana New" w:hAnsi="Angsana New"/>
          <w:spacing w:val="-2"/>
          <w:sz w:val="26"/>
          <w:szCs w:val="26"/>
        </w:rPr>
        <w:t>1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 ล้านบาท และ </w:t>
      </w:r>
      <w:r w:rsidR="0038096C" w:rsidRPr="005B03B8">
        <w:rPr>
          <w:rFonts w:ascii="Angsana New" w:hAnsi="Angsana New"/>
          <w:spacing w:val="-2"/>
          <w:sz w:val="26"/>
          <w:szCs w:val="26"/>
        </w:rPr>
        <w:t>162.1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 ล้านบาท  ซึ่งแสดงไว้เป็นส่วนหนึ่งของ “เงินมัดจำ” ในงบแสดงฐานะการเงิน</w:t>
      </w:r>
      <w:r w:rsidR="0038096C" w:rsidRPr="005B03B8">
        <w:rPr>
          <w:rFonts w:ascii="Angsana New" w:hAnsi="Angsana New"/>
          <w:spacing w:val="-6"/>
          <w:sz w:val="26"/>
          <w:szCs w:val="26"/>
          <w:cs/>
        </w:rPr>
        <w:t>รวม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 ณ วันที่ </w:t>
      </w:r>
      <w:r w:rsidR="00233CC0" w:rsidRPr="005B03B8">
        <w:rPr>
          <w:rFonts w:ascii="Angsana New" w:hAnsi="Angsana New"/>
          <w:spacing w:val="-2"/>
          <w:sz w:val="26"/>
          <w:szCs w:val="26"/>
        </w:rPr>
        <w:t xml:space="preserve">31 </w:t>
      </w:r>
      <w:r w:rsidR="00233CC0" w:rsidRPr="005B03B8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="00233CC0" w:rsidRPr="005B03B8">
        <w:rPr>
          <w:rFonts w:ascii="Angsana New" w:hAnsi="Angsana New"/>
          <w:spacing w:val="-2"/>
          <w:sz w:val="26"/>
          <w:szCs w:val="26"/>
        </w:rPr>
        <w:t xml:space="preserve">2562 </w:t>
      </w:r>
      <w:r w:rsidR="00233CC0" w:rsidRPr="005B03B8">
        <w:rPr>
          <w:rFonts w:ascii="Angsana New" w:hAnsi="Angsana New" w:hint="cs"/>
          <w:spacing w:val="-2"/>
          <w:sz w:val="26"/>
          <w:szCs w:val="26"/>
          <w:cs/>
        </w:rPr>
        <w:t xml:space="preserve">และวันที่ </w:t>
      </w:r>
      <w:r w:rsidR="0038096C" w:rsidRPr="005B03B8">
        <w:rPr>
          <w:rFonts w:ascii="Angsana New" w:hAnsi="Angsana New"/>
          <w:spacing w:val="-2"/>
          <w:sz w:val="26"/>
          <w:szCs w:val="26"/>
        </w:rPr>
        <w:t xml:space="preserve">31 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38096C" w:rsidRPr="005B03B8">
        <w:rPr>
          <w:rFonts w:ascii="Angsana New" w:hAnsi="Angsana New"/>
          <w:spacing w:val="-2"/>
          <w:sz w:val="26"/>
          <w:szCs w:val="26"/>
        </w:rPr>
        <w:t>2561</w:t>
      </w:r>
      <w:r w:rsidR="0038096C" w:rsidRPr="005B03B8">
        <w:rPr>
          <w:rFonts w:ascii="Angsana New" w:hAnsi="Angsana New"/>
          <w:spacing w:val="-2"/>
          <w:sz w:val="26"/>
          <w:szCs w:val="26"/>
          <w:cs/>
        </w:rPr>
        <w:t xml:space="preserve"> ตามลำดับ </w:t>
      </w:r>
      <w:r w:rsidR="00233CC0" w:rsidRPr="005B03B8">
        <w:rPr>
          <w:rFonts w:ascii="Angsana New" w:hAnsi="Angsana New"/>
          <w:spacing w:val="-2"/>
          <w:sz w:val="26"/>
          <w:szCs w:val="26"/>
          <w:cs/>
        </w:rPr>
        <w:t>และในงบแสดงฐานะการเงินเฉพาะกิจการจำนวนเงินรวม</w:t>
      </w:r>
      <w:r w:rsidR="00233CC0" w:rsidRPr="005B03B8">
        <w:rPr>
          <w:rFonts w:ascii="Angsana New" w:hAnsi="Angsana New"/>
          <w:spacing w:val="-2"/>
          <w:sz w:val="26"/>
          <w:szCs w:val="26"/>
        </w:rPr>
        <w:t xml:space="preserve"> </w:t>
      </w:r>
      <w:r w:rsidR="00CC5718" w:rsidRPr="005B03B8">
        <w:rPr>
          <w:rFonts w:ascii="Angsana New" w:hAnsi="Angsana New"/>
          <w:spacing w:val="-2"/>
          <w:sz w:val="26"/>
          <w:szCs w:val="26"/>
        </w:rPr>
        <w:t>6.4</w:t>
      </w:r>
      <w:r w:rsidR="00233CC0" w:rsidRPr="005B03B8">
        <w:rPr>
          <w:rFonts w:ascii="Angsana New" w:hAnsi="Angsana New"/>
          <w:spacing w:val="-2"/>
          <w:sz w:val="26"/>
          <w:szCs w:val="26"/>
          <w:cs/>
        </w:rPr>
        <w:t xml:space="preserve"> ล้านบาท</w:t>
      </w:r>
      <w:r w:rsidR="00233CC0" w:rsidRPr="005B03B8">
        <w:rPr>
          <w:rFonts w:ascii="Angsana New" w:hAnsi="Angsana New"/>
          <w:spacing w:val="-2"/>
          <w:sz w:val="26"/>
          <w:szCs w:val="26"/>
        </w:rPr>
        <w:t xml:space="preserve"> </w:t>
      </w:r>
      <w:r w:rsidR="00233CC0" w:rsidRPr="005B03B8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="00233CC0" w:rsidRPr="005B03B8">
        <w:rPr>
          <w:rFonts w:ascii="Angsana New" w:hAnsi="Angsana New"/>
          <w:spacing w:val="-2"/>
          <w:sz w:val="26"/>
          <w:szCs w:val="26"/>
        </w:rPr>
        <w:t xml:space="preserve">1.3 </w:t>
      </w:r>
      <w:r w:rsidR="00233CC0" w:rsidRPr="005B03B8">
        <w:rPr>
          <w:rFonts w:ascii="Angsana New" w:hAnsi="Angsana New" w:hint="cs"/>
          <w:spacing w:val="-2"/>
          <w:sz w:val="26"/>
          <w:szCs w:val="26"/>
          <w:cs/>
        </w:rPr>
        <w:t>ล้านบาท ตามลำดับ</w:t>
      </w:r>
      <w:r w:rsidR="00233CC0" w:rsidRPr="005B03B8">
        <w:rPr>
          <w:rFonts w:ascii="Angsana New" w:hAnsi="Angsana New"/>
          <w:spacing w:val="-2"/>
          <w:sz w:val="26"/>
          <w:szCs w:val="26"/>
          <w:cs/>
        </w:rPr>
        <w:t xml:space="preserve">  </w:t>
      </w:r>
    </w:p>
    <w:p w:rsidR="00E579A2" w:rsidRPr="005B03B8" w:rsidRDefault="00E579A2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p w:rsidR="00587C3E" w:rsidRPr="005B03B8" w:rsidRDefault="00587C3E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5B03B8">
        <w:rPr>
          <w:rFonts w:ascii="Angsana New" w:hAnsi="Angsana New"/>
          <w:spacing w:val="-6"/>
          <w:sz w:val="26"/>
          <w:szCs w:val="26"/>
          <w:cs/>
        </w:rPr>
        <w:t>จำนวนเงินขั้นต่ำที่กลุ่มบริษัทต้องจ่ายในอนาคตทั้งสิ้นภายใต้สัญญาเช่าดำเนินงานที่บอกเลิกไม่ได้มีดังนี้</w:t>
      </w:r>
    </w:p>
    <w:p w:rsidR="00233CC0" w:rsidRPr="005B03B8" w:rsidRDefault="00233CC0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233CC0" w:rsidRPr="005B03B8" w:rsidTr="00070830">
        <w:trPr>
          <w:cantSplit/>
        </w:trPr>
        <w:tc>
          <w:tcPr>
            <w:tcW w:w="4251" w:type="dxa"/>
          </w:tcPr>
          <w:p w:rsidR="00233CC0" w:rsidRPr="005B03B8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233CC0" w:rsidRPr="005B03B8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33CC0" w:rsidRPr="005B03B8" w:rsidTr="00070830">
        <w:trPr>
          <w:cantSplit/>
        </w:trPr>
        <w:tc>
          <w:tcPr>
            <w:tcW w:w="4251" w:type="dxa"/>
          </w:tcPr>
          <w:p w:rsidR="00233CC0" w:rsidRPr="005B03B8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233CC0" w:rsidRPr="005B03B8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233CC0" w:rsidRPr="005B03B8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233CC0" w:rsidRPr="005B03B8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3CC0" w:rsidRPr="005B03B8" w:rsidTr="00070830">
        <w:tc>
          <w:tcPr>
            <w:tcW w:w="4251" w:type="dxa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5B03B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5B03B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233CC0" w:rsidRPr="005B03B8" w:rsidTr="00070830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233CC0" w:rsidRPr="005B03B8" w:rsidRDefault="00233CC0" w:rsidP="0007083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233CC0" w:rsidRPr="005B03B8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03B8" w:rsidRPr="005B03B8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B03B8" w:rsidRPr="005B03B8" w:rsidRDefault="005B03B8" w:rsidP="005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364,095 </w:t>
            </w:r>
          </w:p>
        </w:tc>
        <w:tc>
          <w:tcPr>
            <w:tcW w:w="272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331,619</w:t>
            </w:r>
          </w:p>
        </w:tc>
        <w:tc>
          <w:tcPr>
            <w:tcW w:w="268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19,593</w:t>
            </w:r>
          </w:p>
        </w:tc>
        <w:tc>
          <w:tcPr>
            <w:tcW w:w="266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5B03B8" w:rsidRPr="005B03B8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B03B8" w:rsidRPr="005B03B8" w:rsidRDefault="005B03B8" w:rsidP="005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5B03B8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376,142 </w:t>
            </w:r>
          </w:p>
        </w:tc>
        <w:tc>
          <w:tcPr>
            <w:tcW w:w="272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349,060</w:t>
            </w:r>
          </w:p>
        </w:tc>
        <w:tc>
          <w:tcPr>
            <w:tcW w:w="268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49,630</w:t>
            </w:r>
          </w:p>
        </w:tc>
        <w:tc>
          <w:tcPr>
            <w:tcW w:w="266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5B03B8" w:rsidRPr="005B03B8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B03B8" w:rsidRPr="005B03B8" w:rsidRDefault="005B03B8" w:rsidP="005B03B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5B03B8">
              <w:rPr>
                <w:rFonts w:ascii="Angsana New" w:hAnsi="Angsana New"/>
                <w:sz w:val="26"/>
                <w:szCs w:val="26"/>
              </w:rPr>
              <w:t>5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10,577 </w:t>
            </w:r>
          </w:p>
        </w:tc>
        <w:tc>
          <w:tcPr>
            <w:tcW w:w="272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68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B03B8" w:rsidRPr="005B03B8" w:rsidRDefault="005B03B8" w:rsidP="005B03B8">
            <w:pPr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       -</w:t>
            </w:r>
          </w:p>
        </w:tc>
        <w:tc>
          <w:tcPr>
            <w:tcW w:w="266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B03B8" w:rsidRPr="005B03B8" w:rsidRDefault="005B03B8" w:rsidP="005B03B8">
            <w:pPr>
              <w:ind w:right="72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                -</w:t>
            </w:r>
          </w:p>
        </w:tc>
      </w:tr>
      <w:tr w:rsidR="005B03B8" w:rsidRPr="005B03B8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B03B8" w:rsidRPr="005B03B8" w:rsidRDefault="005B03B8" w:rsidP="005B03B8">
            <w:pPr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750,814 </w:t>
            </w:r>
          </w:p>
        </w:tc>
        <w:tc>
          <w:tcPr>
            <w:tcW w:w="272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691,458</w:t>
            </w:r>
          </w:p>
        </w:tc>
        <w:tc>
          <w:tcPr>
            <w:tcW w:w="268" w:type="dxa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69,223</w:t>
            </w:r>
          </w:p>
        </w:tc>
        <w:tc>
          <w:tcPr>
            <w:tcW w:w="266" w:type="dxa"/>
            <w:vAlign w:val="bottom"/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5B03B8" w:rsidRPr="005B03B8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</w:tbl>
    <w:p w:rsidR="00CC5718" w:rsidRPr="005B03B8" w:rsidRDefault="00CC5718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CC5718" w:rsidRPr="005B03B8" w:rsidRDefault="00CC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br w:type="page"/>
      </w:r>
    </w:p>
    <w:p w:rsidR="00814137" w:rsidRPr="005B03B8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33CC0" w:rsidRPr="005B03B8">
        <w:rPr>
          <w:rFonts w:ascii="Angsana New" w:hAnsi="Angsana New"/>
          <w:b/>
          <w:bCs/>
          <w:sz w:val="26"/>
          <w:szCs w:val="26"/>
        </w:rPr>
        <w:t>3</w:t>
      </w:r>
      <w:r w:rsidRPr="005B03B8">
        <w:rPr>
          <w:rFonts w:ascii="Angsana New" w:hAnsi="Angsana New"/>
          <w:b/>
          <w:bCs/>
          <w:sz w:val="26"/>
          <w:szCs w:val="26"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963733" w:rsidRPr="005B03B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:rsidR="00845923" w:rsidRPr="005B03B8" w:rsidRDefault="0084592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:rsidR="008D03E6" w:rsidRPr="005B03B8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B03B8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:rsidR="00FA48E6" w:rsidRPr="005B03B8" w:rsidRDefault="00FA48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:rsidR="008D03E6" w:rsidRPr="005B03B8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กลุ่มบริษัทดำเนินธุรกิจหลักคือธุรกิจร้านอาหาร ดังนั้นฝ่ายบริหารจึงพิจารณาว่า กลุ่มบริษัทมีส่วนงานเพียงส่วนงานเดียว</w:t>
      </w:r>
    </w:p>
    <w:p w:rsidR="00DF1E9B" w:rsidRPr="005B03B8" w:rsidRDefault="00DF1E9B" w:rsidP="00254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</w:rPr>
      </w:pPr>
    </w:p>
    <w:p w:rsidR="008D03E6" w:rsidRPr="005B03B8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B03B8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:rsidR="00B52354" w:rsidRPr="005B03B8" w:rsidRDefault="00B52354" w:rsidP="00B5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:rsidR="00E67FD3" w:rsidRPr="005B03B8" w:rsidRDefault="00E67FD3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B03B8">
        <w:rPr>
          <w:rFonts w:ascii="Angsana New" w:hAnsi="Angsana New"/>
          <w:sz w:val="26"/>
          <w:szCs w:val="26"/>
          <w:cs/>
          <w:lang w:val="th-TH"/>
        </w:rPr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="00AB04A7" w:rsidRPr="005B03B8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="000B7FD2" w:rsidRPr="005B03B8">
        <w:rPr>
          <w:rFonts w:ascii="Angsana New" w:hAnsi="Angsana New"/>
          <w:sz w:val="26"/>
          <w:szCs w:val="26"/>
          <w:cs/>
          <w:lang w:val="th-TH"/>
        </w:rPr>
        <w:t>งวดสาม</w:t>
      </w:r>
      <w:r w:rsidR="00885013" w:rsidRPr="005B03B8">
        <w:rPr>
          <w:rFonts w:ascii="Angsana New" w:hAnsi="Angsana New"/>
          <w:sz w:val="26"/>
          <w:szCs w:val="26"/>
          <w:cs/>
          <w:lang w:val="th-TH"/>
        </w:rPr>
        <w:t>เดือน</w:t>
      </w:r>
      <w:r w:rsidRPr="005B03B8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AB04A7" w:rsidRPr="005B03B8">
        <w:rPr>
          <w:rFonts w:ascii="Angsana New" w:hAnsi="Angsana New" w:hint="cs"/>
          <w:sz w:val="26"/>
          <w:szCs w:val="26"/>
          <w:cs/>
          <w:lang w:val="th-TH"/>
        </w:rPr>
        <w:t xml:space="preserve">            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B309BE" w:rsidRPr="005B03B8">
        <w:rPr>
          <w:rFonts w:ascii="Angsana New" w:hAnsi="Angsana New"/>
          <w:sz w:val="26"/>
          <w:szCs w:val="26"/>
        </w:rPr>
        <w:t xml:space="preserve"> </w:t>
      </w:r>
      <w:r w:rsidR="000725EE" w:rsidRPr="005B03B8">
        <w:rPr>
          <w:rFonts w:ascii="Angsana New" w:hAnsi="Angsana New" w:hint="cs"/>
          <w:sz w:val="26"/>
          <w:szCs w:val="26"/>
          <w:cs/>
        </w:rPr>
        <w:t xml:space="preserve">และ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="000725EE" w:rsidRPr="005B03B8">
        <w:rPr>
          <w:rFonts w:ascii="Angsana New" w:hAnsi="Angsana New"/>
          <w:sz w:val="26"/>
          <w:szCs w:val="26"/>
        </w:rPr>
        <w:t xml:space="preserve"> </w:t>
      </w:r>
      <w:r w:rsidRPr="005B03B8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:rsidR="004450A1" w:rsidRPr="005B03B8" w:rsidRDefault="004450A1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97745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745" w:rsidRPr="005B03B8" w:rsidRDefault="00B35699" w:rsidP="00427BD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2562</w:t>
            </w:r>
            <w:r w:rsidR="00797745" w:rsidRPr="005B03B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97745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745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E466F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0C8C" w:rsidRPr="005B03B8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5718" w:rsidRPr="005B03B8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708.0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710.0</w:t>
            </w:r>
          </w:p>
        </w:tc>
      </w:tr>
      <w:tr w:rsidR="00457118" w:rsidRPr="005B03B8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(261.8)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(1.6)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(263.4)</w:t>
            </w:r>
          </w:p>
        </w:tc>
      </w:tr>
      <w:tr w:rsidR="004571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1F64D1" w:rsidRDefault="00457118" w:rsidP="00457118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03B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="001F64D1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1F64D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(294.1)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(294.1)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152.1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152.5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20.4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(21.5)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(114.7)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(3.6)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(1.0)</w:t>
            </w:r>
          </w:p>
        </w:tc>
      </w:tr>
      <w:tr w:rsidR="00CC57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C5718" w:rsidRPr="005B03B8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32.1</w:t>
            </w:r>
          </w:p>
        </w:tc>
      </w:tr>
    </w:tbl>
    <w:p w:rsidR="00D3467E" w:rsidRPr="005B03B8" w:rsidRDefault="00D3467E" w:rsidP="00D3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97745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745" w:rsidRPr="005B03B8" w:rsidRDefault="00233EF5" w:rsidP="00427BD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2561</w:t>
            </w:r>
            <w:r w:rsidR="00797745" w:rsidRPr="005B03B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97745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745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AF6F7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97745" w:rsidRPr="005B03B8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0C8C" w:rsidRPr="005B03B8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C8C" w:rsidRPr="005B03B8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33CC0" w:rsidRPr="005B03B8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33CC0" w:rsidRPr="005B03B8" w:rsidRDefault="00233CC0" w:rsidP="00233CC0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697.0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5B03B8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33CC0" w:rsidRPr="005B03B8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697.6</w:t>
            </w:r>
          </w:p>
        </w:tc>
      </w:tr>
      <w:tr w:rsidR="00457118" w:rsidRPr="005B03B8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(252.7)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(0.3)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(253.0)</w:t>
            </w:r>
          </w:p>
        </w:tc>
      </w:tr>
      <w:tr w:rsidR="00457118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1F64D1" w:rsidP="00457118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B03B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(287.1)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18" w:rsidRPr="005B03B8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B03B8">
              <w:rPr>
                <w:rFonts w:ascii="Angsana New" w:hAnsi="Angsana New"/>
                <w:sz w:val="26"/>
                <w:szCs w:val="26"/>
              </w:rPr>
              <w:t>287.1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157.2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5B03B8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157.5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18.4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B03B8">
              <w:rPr>
                <w:rFonts w:ascii="Angsana New" w:hAnsi="Angsana New"/>
                <w:sz w:val="26"/>
                <w:szCs w:val="26"/>
              </w:rPr>
              <w:t>27.0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(112.8)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B03B8">
              <w:rPr>
                <w:rFonts w:ascii="Angsana New" w:hAnsi="Angsana New"/>
                <w:sz w:val="26"/>
                <w:szCs w:val="26"/>
              </w:rPr>
              <w:t>6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03B8">
              <w:rPr>
                <w:rFonts w:ascii="Angsana New" w:hAnsi="Angsana New"/>
                <w:sz w:val="26"/>
                <w:szCs w:val="26"/>
              </w:rPr>
              <w:t>4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B03B8">
              <w:rPr>
                <w:rFonts w:ascii="Angsana New" w:hAnsi="Angsana New"/>
                <w:sz w:val="26"/>
                <w:szCs w:val="26"/>
              </w:rPr>
              <w:t>5.5</w:t>
            </w:r>
            <w:r w:rsidRPr="005B03B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4566" w:rsidRPr="005B03B8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5B03B8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54566" w:rsidRPr="005B03B8" w:rsidRDefault="00254566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8">
              <w:rPr>
                <w:rFonts w:ascii="Angsana New" w:hAnsi="Angsana New"/>
                <w:sz w:val="26"/>
                <w:szCs w:val="26"/>
              </w:rPr>
              <w:t>24.2</w:t>
            </w:r>
          </w:p>
        </w:tc>
      </w:tr>
    </w:tbl>
    <w:p w:rsidR="009D5826" w:rsidRPr="005B03B8" w:rsidRDefault="00E579A2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33CC0" w:rsidRPr="005B03B8">
        <w:rPr>
          <w:rFonts w:ascii="Angsana New" w:hAnsi="Angsana New"/>
          <w:b/>
          <w:bCs/>
          <w:sz w:val="26"/>
          <w:szCs w:val="26"/>
        </w:rPr>
        <w:t>4</w:t>
      </w:r>
      <w:r w:rsidRPr="005B03B8">
        <w:rPr>
          <w:rFonts w:ascii="Angsana New" w:hAnsi="Angsana New"/>
          <w:b/>
          <w:bCs/>
          <w:sz w:val="26"/>
          <w:szCs w:val="26"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A83357" w:rsidRPr="005B03B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:rsidR="00845923" w:rsidRPr="005B03B8" w:rsidRDefault="00845923" w:rsidP="00427BDC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8F5027" w:rsidRPr="005B03B8" w:rsidRDefault="00845923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E24F9" w:rsidRPr="005B03B8">
        <w:rPr>
          <w:rFonts w:ascii="Angsana New" w:hAnsi="Angsana New"/>
          <w:sz w:val="26"/>
          <w:szCs w:val="26"/>
        </w:rPr>
        <w:t xml:space="preserve">31 </w:t>
      </w:r>
      <w:r w:rsidR="00EE24F9" w:rsidRPr="005B03B8">
        <w:rPr>
          <w:rFonts w:ascii="Angsana New" w:hAnsi="Angsana New"/>
          <w:sz w:val="26"/>
          <w:szCs w:val="26"/>
          <w:cs/>
        </w:rPr>
        <w:t xml:space="preserve">มีนาคม </w:t>
      </w:r>
      <w:r w:rsidR="00B35699" w:rsidRPr="005B03B8">
        <w:rPr>
          <w:rFonts w:ascii="Angsana New" w:hAnsi="Angsana New"/>
          <w:sz w:val="26"/>
          <w:szCs w:val="26"/>
        </w:rPr>
        <w:t>2562</w:t>
      </w:r>
      <w:r w:rsidR="00EE24F9" w:rsidRPr="005B03B8">
        <w:rPr>
          <w:rFonts w:ascii="Angsana New" w:hAnsi="Angsana New"/>
          <w:sz w:val="26"/>
          <w:szCs w:val="26"/>
        </w:rPr>
        <w:t xml:space="preserve"> </w:t>
      </w:r>
    </w:p>
    <w:p w:rsidR="008F5027" w:rsidRPr="005B03B8" w:rsidRDefault="008F5027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</w:p>
    <w:p w:rsidR="00EC1BF6" w:rsidRPr="005B03B8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ab/>
      </w:r>
      <w:r w:rsidR="008D03E6" w:rsidRPr="005B03B8">
        <w:rPr>
          <w:rFonts w:ascii="Angsana New" w:hAnsi="Angsana New"/>
          <w:spacing w:val="-4"/>
          <w:sz w:val="26"/>
          <w:szCs w:val="26"/>
          <w:cs/>
        </w:rPr>
        <w:t>บริษัทและ</w:t>
      </w:r>
      <w:r w:rsidR="0005571E" w:rsidRPr="005B03B8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281FE8" w:rsidRPr="005B03B8">
        <w:rPr>
          <w:rFonts w:ascii="Angsana New" w:hAnsi="Angsana New"/>
          <w:spacing w:val="-4"/>
          <w:sz w:val="26"/>
          <w:szCs w:val="26"/>
          <w:cs/>
        </w:rPr>
        <w:t>มีภาระผูกพันตามสัญญาการจัดซื้อสินทรัพย์</w:t>
      </w:r>
      <w:r w:rsidR="00473D6C" w:rsidRPr="005B03B8">
        <w:rPr>
          <w:rFonts w:ascii="Angsana New" w:hAnsi="Angsana New"/>
          <w:spacing w:val="-4"/>
          <w:sz w:val="26"/>
          <w:szCs w:val="26"/>
          <w:cs/>
        </w:rPr>
        <w:t xml:space="preserve"> สินค้า</w:t>
      </w:r>
      <w:r w:rsidR="00281FE8" w:rsidRPr="005B03B8">
        <w:rPr>
          <w:rFonts w:ascii="Angsana New" w:hAnsi="Angsana New"/>
          <w:spacing w:val="-4"/>
          <w:sz w:val="26"/>
          <w:szCs w:val="26"/>
          <w:cs/>
        </w:rPr>
        <w:t>และ</w:t>
      </w:r>
      <w:r w:rsidR="00837595" w:rsidRPr="005B03B8">
        <w:rPr>
          <w:rFonts w:ascii="Angsana New" w:hAnsi="Angsana New"/>
          <w:spacing w:val="-4"/>
          <w:sz w:val="26"/>
          <w:szCs w:val="26"/>
          <w:cs/>
        </w:rPr>
        <w:t>บริการ</w:t>
      </w:r>
      <w:r w:rsidR="00281FE8" w:rsidRPr="005B03B8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E31342" w:rsidRPr="005B03B8">
        <w:rPr>
          <w:rFonts w:ascii="Angsana New" w:hAnsi="Angsana New"/>
          <w:spacing w:val="-4"/>
          <w:sz w:val="26"/>
          <w:szCs w:val="26"/>
        </w:rPr>
        <w:t>49.8</w:t>
      </w:r>
      <w:r w:rsidR="00281FE8" w:rsidRPr="005B03B8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E8561E" w:rsidRPr="005B03B8">
        <w:rPr>
          <w:rFonts w:ascii="Angsana New" w:hAnsi="Angsana New"/>
          <w:spacing w:val="-4"/>
          <w:sz w:val="26"/>
          <w:szCs w:val="26"/>
          <w:cs/>
        </w:rPr>
        <w:t xml:space="preserve"> และ </w:t>
      </w:r>
      <w:r w:rsidR="00E31342" w:rsidRPr="005B03B8">
        <w:rPr>
          <w:rFonts w:ascii="Angsana New" w:hAnsi="Angsana New"/>
          <w:spacing w:val="-4"/>
          <w:sz w:val="26"/>
          <w:szCs w:val="26"/>
        </w:rPr>
        <w:t xml:space="preserve">148.4 </w:t>
      </w:r>
      <w:r w:rsidR="00D06F81" w:rsidRPr="005B03B8">
        <w:rPr>
          <w:rFonts w:ascii="Angsana New" w:hAnsi="Angsana New"/>
          <w:spacing w:val="-4"/>
          <w:sz w:val="26"/>
          <w:szCs w:val="26"/>
          <w:cs/>
        </w:rPr>
        <w:t>ล้าน</w:t>
      </w:r>
      <w:r w:rsidR="008D03E6" w:rsidRPr="005B03B8">
        <w:rPr>
          <w:rFonts w:ascii="Angsana New" w:hAnsi="Angsana New"/>
          <w:spacing w:val="-4"/>
          <w:sz w:val="26"/>
          <w:szCs w:val="26"/>
          <w:cs/>
        </w:rPr>
        <w:t>บาท</w:t>
      </w:r>
      <w:r w:rsidR="008D03E6" w:rsidRPr="005B03B8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8F5027" w:rsidRPr="005B03B8">
        <w:rPr>
          <w:rFonts w:ascii="Angsana New" w:hAnsi="Angsana New"/>
          <w:sz w:val="26"/>
          <w:szCs w:val="26"/>
          <w:cs/>
        </w:rPr>
        <w:t xml:space="preserve"> (ณ วันที่ </w:t>
      </w:r>
      <w:r w:rsidR="00B309BE" w:rsidRPr="005B03B8">
        <w:rPr>
          <w:rFonts w:ascii="Angsana New" w:hAnsi="Angsana New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z w:val="26"/>
          <w:szCs w:val="26"/>
        </w:rPr>
        <w:t>2561</w:t>
      </w:r>
      <w:r w:rsidR="002D7AEB" w:rsidRPr="005B03B8">
        <w:rPr>
          <w:rFonts w:ascii="Angsana New" w:hAnsi="Angsana New"/>
          <w:sz w:val="26"/>
          <w:szCs w:val="26"/>
          <w:cs/>
        </w:rPr>
        <w:t>:</w:t>
      </w:r>
      <w:r w:rsidR="00062CB1" w:rsidRPr="005B03B8">
        <w:rPr>
          <w:rFonts w:ascii="Angsana New" w:hAnsi="Angsana New" w:hint="cs"/>
          <w:sz w:val="26"/>
          <w:szCs w:val="26"/>
          <w:cs/>
        </w:rPr>
        <w:t xml:space="preserve"> </w:t>
      </w:r>
      <w:r w:rsidR="00DF1E9B" w:rsidRPr="005B03B8">
        <w:rPr>
          <w:rFonts w:ascii="Angsana New" w:hAnsi="Angsana New"/>
          <w:sz w:val="26"/>
          <w:szCs w:val="26"/>
        </w:rPr>
        <w:t>5</w:t>
      </w:r>
      <w:r w:rsidR="00233CC0" w:rsidRPr="005B03B8">
        <w:rPr>
          <w:rFonts w:ascii="Angsana New" w:hAnsi="Angsana New"/>
          <w:sz w:val="26"/>
          <w:szCs w:val="26"/>
        </w:rPr>
        <w:t>2.2</w:t>
      </w:r>
      <w:r w:rsidR="00E67FD3" w:rsidRPr="005B03B8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DF1E9B" w:rsidRPr="005B03B8">
        <w:rPr>
          <w:rFonts w:ascii="Angsana New" w:hAnsi="Angsana New"/>
          <w:sz w:val="26"/>
          <w:szCs w:val="26"/>
        </w:rPr>
        <w:t>1</w:t>
      </w:r>
      <w:r w:rsidR="00233CC0" w:rsidRPr="005B03B8">
        <w:rPr>
          <w:rFonts w:ascii="Angsana New" w:hAnsi="Angsana New"/>
          <w:sz w:val="26"/>
          <w:szCs w:val="26"/>
        </w:rPr>
        <w:t>20.8</w:t>
      </w:r>
      <w:r w:rsidR="008F5027" w:rsidRPr="005B03B8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:rsidR="008F5027" w:rsidRPr="005B03B8" w:rsidRDefault="008F5027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B75AD" w:rsidRPr="005B03B8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ab/>
      </w:r>
      <w:r w:rsidR="0005571E" w:rsidRPr="005B03B8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0B333C" w:rsidRPr="005B03B8">
        <w:rPr>
          <w:rFonts w:ascii="Angsana New" w:hAnsi="Angsana New"/>
          <w:spacing w:val="-4"/>
          <w:sz w:val="26"/>
          <w:szCs w:val="26"/>
          <w:cs/>
        </w:rPr>
        <w:t>มีหนี้สินที่อาจเกิดขึ้นจากการที่ธนาคารในประเทศแห่งหนึ่งออกห</w:t>
      </w:r>
      <w:r w:rsidR="00620C34" w:rsidRPr="005B03B8">
        <w:rPr>
          <w:rFonts w:ascii="Angsana New" w:hAnsi="Angsana New"/>
          <w:spacing w:val="-4"/>
          <w:sz w:val="26"/>
          <w:szCs w:val="26"/>
          <w:cs/>
        </w:rPr>
        <w:t>นังสือค้ำประกันต่อบริษัทเอกชนหลายแห่ง</w:t>
      </w:r>
      <w:r w:rsidR="000B333C" w:rsidRPr="005B03B8">
        <w:rPr>
          <w:rFonts w:ascii="Angsana New" w:hAnsi="Angsana New"/>
          <w:spacing w:val="-4"/>
          <w:sz w:val="26"/>
          <w:szCs w:val="26"/>
          <w:cs/>
        </w:rPr>
        <w:t xml:space="preserve">เป็นจำนวนเงิน </w:t>
      </w:r>
      <w:r w:rsidR="00147D3C" w:rsidRPr="005B03B8">
        <w:rPr>
          <w:rFonts w:ascii="Angsana New" w:hAnsi="Angsana New"/>
          <w:spacing w:val="-4"/>
          <w:sz w:val="26"/>
          <w:szCs w:val="26"/>
        </w:rPr>
        <w:t>0.4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0B333C" w:rsidRPr="005B03B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73403" w:rsidRPr="005B03B8">
        <w:rPr>
          <w:rFonts w:ascii="Angsana New" w:hAnsi="Angsana New"/>
          <w:spacing w:val="-4"/>
          <w:sz w:val="26"/>
          <w:szCs w:val="26"/>
          <w:cs/>
        </w:rPr>
        <w:t xml:space="preserve"> (</w:t>
      </w:r>
      <w:r w:rsidR="008F5027" w:rsidRPr="005B03B8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B309BE" w:rsidRPr="005B03B8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pacing w:val="-4"/>
          <w:sz w:val="26"/>
          <w:szCs w:val="26"/>
        </w:rPr>
        <w:t>2561</w:t>
      </w:r>
      <w:r w:rsidR="007D1382" w:rsidRPr="005B03B8">
        <w:rPr>
          <w:rFonts w:ascii="Angsana New" w:hAnsi="Angsana New"/>
          <w:spacing w:val="-4"/>
          <w:sz w:val="26"/>
          <w:szCs w:val="26"/>
          <w:cs/>
        </w:rPr>
        <w:t>:</w:t>
      </w:r>
      <w:r w:rsidR="00062CB1"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="008F5027" w:rsidRPr="005B03B8">
        <w:rPr>
          <w:rFonts w:ascii="Angsana New" w:hAnsi="Angsana New"/>
          <w:spacing w:val="-4"/>
          <w:sz w:val="26"/>
          <w:szCs w:val="26"/>
        </w:rPr>
        <w:t>0</w:t>
      </w:r>
      <w:r w:rsidR="008F5027" w:rsidRPr="005B03B8">
        <w:rPr>
          <w:rFonts w:ascii="Angsana New" w:hAnsi="Angsana New"/>
          <w:spacing w:val="-4"/>
          <w:sz w:val="26"/>
          <w:szCs w:val="26"/>
          <w:cs/>
        </w:rPr>
        <w:t>.</w:t>
      </w:r>
      <w:r w:rsidR="00233CC0" w:rsidRPr="005B03B8">
        <w:rPr>
          <w:rFonts w:ascii="Angsana New" w:hAnsi="Angsana New"/>
          <w:spacing w:val="-4"/>
          <w:sz w:val="26"/>
          <w:szCs w:val="26"/>
        </w:rPr>
        <w:t>4</w:t>
      </w:r>
      <w:r w:rsidR="008F5027" w:rsidRPr="005B03B8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873403" w:rsidRPr="005B03B8">
        <w:rPr>
          <w:rFonts w:ascii="Angsana New" w:hAnsi="Angsana New"/>
          <w:spacing w:val="-4"/>
          <w:sz w:val="26"/>
          <w:szCs w:val="26"/>
          <w:cs/>
        </w:rPr>
        <w:t>)</w:t>
      </w:r>
      <w:r w:rsidR="00B8421A"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:rsidR="008F5027" w:rsidRPr="005B03B8" w:rsidRDefault="008F5027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CF44BC" w:rsidRPr="005B03B8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ab/>
      </w:r>
      <w:r w:rsidR="000B333C" w:rsidRPr="005B03B8">
        <w:rPr>
          <w:rFonts w:ascii="Angsana New" w:hAnsi="Angsana New"/>
          <w:spacing w:val="-4"/>
          <w:sz w:val="26"/>
          <w:szCs w:val="26"/>
          <w:cs/>
        </w:rPr>
        <w:t>บริษัทย่อยแห่งหนึ่งเป็นผู้ค้ำประ</w:t>
      </w:r>
      <w:r w:rsidR="00D3594C" w:rsidRPr="005B03B8">
        <w:rPr>
          <w:rFonts w:ascii="Angsana New" w:hAnsi="Angsana New"/>
          <w:spacing w:val="-4"/>
          <w:sz w:val="26"/>
          <w:szCs w:val="26"/>
          <w:cs/>
        </w:rPr>
        <w:t>กัน</w:t>
      </w:r>
      <w:r w:rsidR="001A5A4B" w:rsidRPr="005B03B8">
        <w:rPr>
          <w:rFonts w:ascii="Angsana New" w:hAnsi="Angsana New" w:hint="cs"/>
          <w:spacing w:val="-4"/>
          <w:sz w:val="26"/>
          <w:szCs w:val="26"/>
          <w:cs/>
        </w:rPr>
        <w:t>วงเงินสินเชื่อระยะสั้น</w:t>
      </w:r>
      <w:r w:rsidR="00D3594C" w:rsidRPr="005B03B8">
        <w:rPr>
          <w:rFonts w:ascii="Angsana New" w:hAnsi="Angsana New"/>
          <w:spacing w:val="-4"/>
          <w:sz w:val="26"/>
          <w:szCs w:val="26"/>
          <w:cs/>
        </w:rPr>
        <w:t>ของบริษัทจำนวน</w:t>
      </w:r>
      <w:r w:rsidR="00943949" w:rsidRPr="005B03B8">
        <w:rPr>
          <w:rFonts w:ascii="Angsana New" w:hAnsi="Angsana New"/>
          <w:spacing w:val="-4"/>
          <w:sz w:val="26"/>
          <w:szCs w:val="26"/>
          <w:cs/>
        </w:rPr>
        <w:t>เงิน</w:t>
      </w:r>
      <w:r w:rsidR="00943949"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="00233CC0" w:rsidRPr="005B03B8">
        <w:rPr>
          <w:rFonts w:ascii="Angsana New" w:hAnsi="Angsana New"/>
          <w:spacing w:val="-4"/>
          <w:sz w:val="26"/>
          <w:szCs w:val="26"/>
        </w:rPr>
        <w:t>20</w:t>
      </w:r>
      <w:r w:rsidR="00943949" w:rsidRPr="005B03B8">
        <w:rPr>
          <w:rFonts w:ascii="Angsana New" w:hAnsi="Angsana New"/>
          <w:spacing w:val="-4"/>
          <w:sz w:val="26"/>
          <w:szCs w:val="26"/>
        </w:rPr>
        <w:t>0</w:t>
      </w:r>
      <w:r w:rsidR="00943949" w:rsidRPr="005B03B8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5B03B8">
        <w:rPr>
          <w:rFonts w:ascii="Angsana New" w:hAnsi="Angsana New"/>
          <w:spacing w:val="-4"/>
          <w:sz w:val="26"/>
          <w:szCs w:val="26"/>
        </w:rPr>
        <w:t>0</w:t>
      </w:r>
      <w:r w:rsidR="00D3594C" w:rsidRPr="005B03B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0B333C" w:rsidRPr="005B03B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F5027" w:rsidRPr="005B03B8">
        <w:rPr>
          <w:rFonts w:ascii="Angsana New" w:hAnsi="Angsana New"/>
          <w:spacing w:val="-4"/>
          <w:sz w:val="26"/>
          <w:szCs w:val="26"/>
          <w:cs/>
        </w:rPr>
        <w:t xml:space="preserve"> (ณ วันที่ </w:t>
      </w:r>
      <w:r w:rsidR="00B309BE" w:rsidRPr="005B03B8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5B03B8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233EF5" w:rsidRPr="005B03B8">
        <w:rPr>
          <w:rFonts w:ascii="Angsana New" w:hAnsi="Angsana New"/>
          <w:spacing w:val="-4"/>
          <w:sz w:val="26"/>
          <w:szCs w:val="26"/>
        </w:rPr>
        <w:t>2561</w:t>
      </w:r>
      <w:r w:rsidR="008F5027" w:rsidRPr="005B03B8">
        <w:rPr>
          <w:rFonts w:ascii="Angsana New" w:hAnsi="Angsana New"/>
          <w:spacing w:val="-4"/>
          <w:sz w:val="26"/>
          <w:szCs w:val="26"/>
          <w:cs/>
        </w:rPr>
        <w:t xml:space="preserve">: 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="001A5A4B"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ค้ำประกันเงินกู้ยืมจำนวนเงิน </w:t>
      </w:r>
      <w:r w:rsidR="001D27D3" w:rsidRPr="005B03B8">
        <w:rPr>
          <w:rFonts w:ascii="Angsana New" w:hAnsi="Angsana New"/>
          <w:spacing w:val="-4"/>
          <w:sz w:val="26"/>
          <w:szCs w:val="26"/>
        </w:rPr>
        <w:t>7</w:t>
      </w:r>
      <w:r w:rsidR="00943949" w:rsidRPr="005B03B8">
        <w:rPr>
          <w:rFonts w:ascii="Angsana New" w:hAnsi="Angsana New"/>
          <w:spacing w:val="-4"/>
          <w:sz w:val="26"/>
          <w:szCs w:val="26"/>
        </w:rPr>
        <w:t>80</w:t>
      </w:r>
      <w:r w:rsidR="00943949" w:rsidRPr="005B03B8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5B03B8">
        <w:rPr>
          <w:rFonts w:ascii="Angsana New" w:hAnsi="Angsana New"/>
          <w:spacing w:val="-4"/>
          <w:sz w:val="26"/>
          <w:szCs w:val="26"/>
        </w:rPr>
        <w:t>0</w:t>
      </w:r>
      <w:r w:rsidR="00E67FD3" w:rsidRPr="005B03B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8F5027" w:rsidRPr="005B03B8">
        <w:rPr>
          <w:rFonts w:ascii="Angsana New" w:hAnsi="Angsana New"/>
          <w:spacing w:val="-4"/>
          <w:sz w:val="26"/>
          <w:szCs w:val="26"/>
          <w:cs/>
        </w:rPr>
        <w:t>ล้านบาท)</w:t>
      </w:r>
    </w:p>
    <w:p w:rsidR="00233CC0" w:rsidRPr="005B03B8" w:rsidRDefault="00233CC0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5B03B8">
        <w:rPr>
          <w:rFonts w:ascii="Angsana New" w:hAnsi="Angsana New" w:hint="cs"/>
          <w:spacing w:val="-4"/>
          <w:sz w:val="26"/>
          <w:szCs w:val="26"/>
          <w:cs/>
        </w:rPr>
        <w:t>ง)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บริษัทมีสัญญาความร่วมมือทางธุรกิจกับบริษัทในประเทศแห่งหนึ่ง เพื่อประชาสัมพันธ์และจัดจำหน่ายสินค้าของกลุ่มบริษัท โดยมีระยะเวลาความร่วมมือตั้งแต่วันที่ </w:t>
      </w:r>
      <w:r w:rsidRPr="005B03B8">
        <w:rPr>
          <w:rFonts w:ascii="Angsana New" w:hAnsi="Angsana New"/>
          <w:spacing w:val="-4"/>
          <w:sz w:val="26"/>
          <w:szCs w:val="26"/>
        </w:rPr>
        <w:t>26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กันยายน </w:t>
      </w:r>
      <w:r w:rsidRPr="005B03B8">
        <w:rPr>
          <w:rFonts w:ascii="Angsana New" w:hAnsi="Angsana New"/>
          <w:spacing w:val="-4"/>
          <w:sz w:val="26"/>
          <w:szCs w:val="26"/>
        </w:rPr>
        <w:t>2561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Pr="005B03B8">
        <w:rPr>
          <w:rFonts w:ascii="Angsana New" w:hAnsi="Angsana New"/>
          <w:spacing w:val="-4"/>
          <w:sz w:val="26"/>
          <w:szCs w:val="26"/>
        </w:rPr>
        <w:t>30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มิถุนายน </w:t>
      </w:r>
      <w:r w:rsidRPr="005B03B8">
        <w:rPr>
          <w:rFonts w:ascii="Angsana New" w:hAnsi="Angsana New"/>
          <w:spacing w:val="-4"/>
          <w:sz w:val="26"/>
          <w:szCs w:val="26"/>
        </w:rPr>
        <w:t>2562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ในการนี้ บริษัทผูกพันที่จะต้องแบ่งส่วนแบ่งรายได้และจะต้องปฏิบัติตามเงื่อนไขต่าง ๆ ที่กำหนดไว้ในสัญญาดังกล่าว</w:t>
      </w:r>
    </w:p>
    <w:p w:rsidR="000D4E27" w:rsidRPr="005B03B8" w:rsidRDefault="000D4E27" w:rsidP="000D4E27">
      <w:pPr>
        <w:pStyle w:val="ListParagraph"/>
        <w:rPr>
          <w:rFonts w:ascii="Angsana New" w:hAnsi="Angsana New"/>
          <w:spacing w:val="-4"/>
          <w:sz w:val="26"/>
          <w:szCs w:val="26"/>
        </w:rPr>
      </w:pPr>
    </w:p>
    <w:p w:rsidR="000D4E27" w:rsidRPr="005B03B8" w:rsidRDefault="00E579A2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2</w:t>
      </w:r>
      <w:r w:rsidR="00233CC0" w:rsidRPr="005B03B8">
        <w:rPr>
          <w:rFonts w:ascii="Angsana New" w:hAnsi="Angsana New"/>
          <w:b/>
          <w:bCs/>
          <w:sz w:val="26"/>
          <w:szCs w:val="26"/>
        </w:rPr>
        <w:t>5</w:t>
      </w:r>
      <w:r w:rsidRPr="005B03B8">
        <w:rPr>
          <w:rFonts w:ascii="Angsana New" w:hAnsi="Angsana New"/>
          <w:b/>
          <w:bCs/>
          <w:sz w:val="26"/>
          <w:szCs w:val="26"/>
        </w:rPr>
        <w:t>.</w:t>
      </w:r>
      <w:r w:rsidRPr="005B03B8">
        <w:rPr>
          <w:rFonts w:ascii="Angsana New" w:hAnsi="Angsana New"/>
          <w:b/>
          <w:bCs/>
          <w:sz w:val="26"/>
          <w:szCs w:val="26"/>
        </w:rPr>
        <w:tab/>
      </w:r>
      <w:r w:rsidR="000D4E27" w:rsidRPr="005B03B8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:rsidR="00772636" w:rsidRPr="005B03B8" w:rsidRDefault="00772636" w:rsidP="00D3467E">
      <w:pPr>
        <w:jc w:val="thaiDistribute"/>
        <w:rPr>
          <w:rFonts w:ascii="Angsana New" w:hAnsi="Angsana New"/>
          <w:sz w:val="26"/>
          <w:szCs w:val="26"/>
        </w:rPr>
      </w:pPr>
    </w:p>
    <w:p w:rsidR="00233CC0" w:rsidRPr="005B03B8" w:rsidRDefault="00233CC0" w:rsidP="00233CC0">
      <w:pPr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5B03B8">
        <w:rPr>
          <w:rFonts w:ascii="Angsana New" w:hAnsi="Angsana New"/>
          <w:sz w:val="26"/>
          <w:szCs w:val="26"/>
        </w:rPr>
        <w:t xml:space="preserve">13 </w:t>
      </w:r>
      <w:r w:rsidRPr="005B03B8">
        <w:rPr>
          <w:rFonts w:ascii="Angsana New" w:hAnsi="Angsana New" w:hint="cs"/>
          <w:sz w:val="26"/>
          <w:szCs w:val="26"/>
          <w:cs/>
        </w:rPr>
        <w:t>พฤษภาคม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</w:rPr>
        <w:t xml:space="preserve">2562 </w:t>
      </w:r>
      <w:r w:rsidRPr="005B03B8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:rsidR="00233CC0" w:rsidRPr="005B03B8" w:rsidRDefault="00233CC0" w:rsidP="00233CC0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ก)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="00997C98" w:rsidRPr="005B03B8">
        <w:rPr>
          <w:rFonts w:ascii="Angsana New" w:hAnsi="Angsana New"/>
          <w:spacing w:val="-4"/>
          <w:sz w:val="26"/>
          <w:szCs w:val="26"/>
        </w:rPr>
        <w:t>7.5</w:t>
      </w:r>
      <w:r w:rsidR="00182A90" w:rsidRPr="005B03B8">
        <w:rPr>
          <w:rFonts w:ascii="Angsana New" w:hAnsi="Angsana New"/>
          <w:spacing w:val="-4"/>
          <w:sz w:val="26"/>
          <w:szCs w:val="26"/>
        </w:rPr>
        <w:t>0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3,000,000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997C98" w:rsidRPr="005B03B8">
        <w:rPr>
          <w:rFonts w:ascii="Angsana New" w:hAnsi="Angsana New"/>
          <w:spacing w:val="-4"/>
          <w:sz w:val="26"/>
          <w:szCs w:val="26"/>
        </w:rPr>
        <w:t>22.5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233CC0" w:rsidRPr="005B03B8" w:rsidRDefault="00233CC0" w:rsidP="00233CC0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ข)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="00997C98" w:rsidRPr="005B03B8">
        <w:rPr>
          <w:rFonts w:ascii="Angsana New" w:hAnsi="Angsana New"/>
          <w:spacing w:val="-4"/>
          <w:sz w:val="26"/>
          <w:szCs w:val="26"/>
        </w:rPr>
        <w:t xml:space="preserve">29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250,000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="00997C98" w:rsidRPr="005B03B8">
        <w:rPr>
          <w:rFonts w:ascii="Angsana New" w:hAnsi="Angsana New"/>
          <w:spacing w:val="-4"/>
          <w:sz w:val="26"/>
          <w:szCs w:val="26"/>
        </w:rPr>
        <w:t xml:space="preserve"> 7.25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233CC0" w:rsidRPr="005B03B8" w:rsidRDefault="00233CC0" w:rsidP="00233CC0">
      <w:pPr>
        <w:jc w:val="thaiDistribute"/>
        <w:rPr>
          <w:rFonts w:ascii="Angsana New" w:hAnsi="Angsana New"/>
          <w:sz w:val="26"/>
          <w:szCs w:val="26"/>
        </w:rPr>
      </w:pP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ค)</w:t>
      </w:r>
      <w:r w:rsidRPr="005B03B8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5B03B8">
        <w:rPr>
          <w:rFonts w:ascii="Angsana New" w:hAnsi="Angsana New"/>
          <w:sz w:val="26"/>
          <w:szCs w:val="26"/>
        </w:rPr>
        <w:t>(</w:t>
      </w:r>
      <w:r w:rsidRPr="005B03B8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="00997C98" w:rsidRPr="005B03B8">
        <w:rPr>
          <w:rFonts w:ascii="Angsana New" w:hAnsi="Angsana New"/>
          <w:spacing w:val="-4"/>
          <w:sz w:val="26"/>
          <w:szCs w:val="26"/>
          <w:cs/>
        </w:rPr>
        <w:t>ในอัตราหุ้นล</w:t>
      </w:r>
      <w:r w:rsidR="00997C98"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ะ </w:t>
      </w:r>
      <w:r w:rsidR="00997C98" w:rsidRPr="005B03B8">
        <w:rPr>
          <w:rFonts w:ascii="Angsana New" w:hAnsi="Angsana New"/>
          <w:spacing w:val="-4"/>
          <w:sz w:val="26"/>
          <w:szCs w:val="26"/>
        </w:rPr>
        <w:t>22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5B03B8">
        <w:rPr>
          <w:rFonts w:ascii="Angsana New" w:hAnsi="Angsana New"/>
          <w:spacing w:val="-4"/>
          <w:sz w:val="26"/>
          <w:szCs w:val="26"/>
        </w:rPr>
        <w:t>800,000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5B03B8">
        <w:rPr>
          <w:rFonts w:ascii="Angsana New" w:hAnsi="Angsana New"/>
          <w:spacing w:val="-4"/>
          <w:sz w:val="26"/>
          <w:szCs w:val="26"/>
        </w:rPr>
        <w:t xml:space="preserve"> </w:t>
      </w:r>
      <w:r w:rsidR="00997C98" w:rsidRPr="005B03B8">
        <w:rPr>
          <w:rFonts w:ascii="Angsana New" w:hAnsi="Angsana New"/>
          <w:spacing w:val="-4"/>
          <w:sz w:val="26"/>
          <w:szCs w:val="26"/>
        </w:rPr>
        <w:t xml:space="preserve">17.6 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233CC0" w:rsidRPr="005B03B8" w:rsidRDefault="00233CC0" w:rsidP="00233CC0">
      <w:pPr>
        <w:jc w:val="thaiDistribute"/>
        <w:rPr>
          <w:rFonts w:ascii="Angsana New" w:hAnsi="Angsana New"/>
          <w:sz w:val="26"/>
          <w:szCs w:val="26"/>
        </w:rPr>
      </w:pP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5B03B8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5B03B8">
        <w:rPr>
          <w:rFonts w:ascii="Angsana New" w:hAnsi="Angsana New" w:hint="cs"/>
          <w:spacing w:val="-4"/>
          <w:sz w:val="26"/>
          <w:szCs w:val="26"/>
          <w:cs/>
        </w:rPr>
        <w:t xml:space="preserve"> มีกำหนด</w:t>
      </w:r>
      <w:r w:rsidRPr="005B03B8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จ่ายให้แก่ผู้ถือหุ้นของบริษัทย่อยในเดือน</w:t>
      </w:r>
      <w:r w:rsidR="00997C98" w:rsidRPr="005B03B8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5B03B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pacing w:val="-4"/>
          <w:sz w:val="26"/>
          <w:szCs w:val="26"/>
        </w:rPr>
        <w:t>2562</w:t>
      </w: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B03B8">
        <w:rPr>
          <w:rFonts w:ascii="Angsana New" w:hAnsi="Angsana New"/>
          <w:b/>
          <w:bCs/>
          <w:sz w:val="26"/>
          <w:szCs w:val="26"/>
        </w:rPr>
        <w:t>26</w:t>
      </w:r>
      <w:r w:rsidRPr="005B03B8">
        <w:rPr>
          <w:rFonts w:ascii="Angsana New" w:hAnsi="Angsana New"/>
          <w:b/>
          <w:bCs/>
          <w:sz w:val="26"/>
          <w:szCs w:val="26"/>
          <w:cs/>
        </w:rPr>
        <w:t>.</w:t>
      </w:r>
      <w:r w:rsidRPr="005B03B8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  <w:r w:rsidRPr="005B03B8">
        <w:rPr>
          <w:rFonts w:ascii="Angsana New" w:hAnsi="Angsana New" w:hint="cs"/>
          <w:b/>
          <w:bCs/>
          <w:sz w:val="26"/>
          <w:szCs w:val="26"/>
          <w:cs/>
        </w:rPr>
        <w:t>ระหว่างกาล</w:t>
      </w:r>
    </w:p>
    <w:p w:rsidR="00233CC0" w:rsidRPr="005B03B8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33CC0" w:rsidRPr="002932DD" w:rsidRDefault="00233CC0" w:rsidP="00233CC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B03B8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</w:t>
      </w:r>
      <w:r w:rsidRPr="005B03B8">
        <w:rPr>
          <w:rFonts w:ascii="Angsana New" w:hAnsi="Angsana New" w:hint="cs"/>
          <w:sz w:val="26"/>
          <w:szCs w:val="26"/>
          <w:cs/>
        </w:rPr>
        <w:t>ระหว่างกาล</w:t>
      </w:r>
      <w:r w:rsidRPr="005B03B8">
        <w:rPr>
          <w:rFonts w:ascii="Angsana New" w:hAnsi="Angsana New"/>
          <w:sz w:val="26"/>
          <w:szCs w:val="26"/>
          <w:cs/>
        </w:rPr>
        <w:t xml:space="preserve">นี้แล้วเมื่อวันที่ </w:t>
      </w:r>
      <w:r w:rsidRPr="005B03B8">
        <w:rPr>
          <w:rFonts w:ascii="Angsana New" w:hAnsi="Angsana New"/>
          <w:sz w:val="26"/>
          <w:szCs w:val="26"/>
        </w:rPr>
        <w:t xml:space="preserve">13 </w:t>
      </w:r>
      <w:r w:rsidRPr="005B03B8">
        <w:rPr>
          <w:rFonts w:ascii="Angsana New" w:hAnsi="Angsana New" w:hint="cs"/>
          <w:sz w:val="26"/>
          <w:szCs w:val="26"/>
          <w:cs/>
        </w:rPr>
        <w:t>พฤษภาคม</w:t>
      </w:r>
      <w:r w:rsidRPr="005B03B8">
        <w:rPr>
          <w:rFonts w:ascii="Angsana New" w:hAnsi="Angsana New"/>
          <w:sz w:val="26"/>
          <w:szCs w:val="26"/>
          <w:cs/>
        </w:rPr>
        <w:t xml:space="preserve"> </w:t>
      </w:r>
      <w:r w:rsidRPr="005B03B8">
        <w:rPr>
          <w:rFonts w:ascii="Angsana New" w:hAnsi="Angsana New"/>
          <w:sz w:val="26"/>
          <w:szCs w:val="26"/>
        </w:rPr>
        <w:t>2562</w:t>
      </w:r>
    </w:p>
    <w:p w:rsidR="00233CC0" w:rsidRPr="002932DD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33CC0" w:rsidRPr="00C73007" w:rsidRDefault="00233CC0" w:rsidP="00D3467E">
      <w:pPr>
        <w:jc w:val="thaiDistribute"/>
        <w:rPr>
          <w:rFonts w:ascii="Angsana New" w:hAnsi="Angsana New"/>
          <w:sz w:val="26"/>
          <w:szCs w:val="26"/>
        </w:rPr>
      </w:pPr>
    </w:p>
    <w:sectPr w:rsidR="00233CC0" w:rsidRPr="00C73007" w:rsidSect="00FF1A77">
      <w:pgSz w:w="11909" w:h="16834" w:code="9"/>
      <w:pgMar w:top="1152" w:right="1008" w:bottom="576" w:left="1296" w:header="1152" w:footer="475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D64" w:rsidRDefault="00C70D64">
      <w:r>
        <w:separator/>
      </w:r>
    </w:p>
  </w:endnote>
  <w:endnote w:type="continuationSeparator" w:id="0">
    <w:p w:rsidR="00C70D64" w:rsidRDefault="00C7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3305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309C" w:rsidRDefault="005B309C" w:rsidP="00B35699">
        <w:pPr>
          <w:pStyle w:val="Footer"/>
          <w:jc w:val="right"/>
        </w:pPr>
        <w:r w:rsidRPr="00B35699">
          <w:rPr>
            <w:rFonts w:ascii="Angsana New" w:hAnsi="Angsana New"/>
            <w:sz w:val="26"/>
            <w:szCs w:val="26"/>
          </w:rPr>
          <w:fldChar w:fldCharType="begin"/>
        </w:r>
        <w:r w:rsidRPr="00B3569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B35699">
          <w:rPr>
            <w:rFonts w:ascii="Angsana New" w:hAnsi="Angsana New"/>
            <w:sz w:val="26"/>
            <w:szCs w:val="26"/>
          </w:rPr>
          <w:fldChar w:fldCharType="separate"/>
        </w:r>
        <w:r w:rsidR="00C655FE">
          <w:rPr>
            <w:rFonts w:ascii="Angsana New" w:hAnsi="Angsana New"/>
            <w:noProof/>
            <w:sz w:val="26"/>
            <w:szCs w:val="26"/>
          </w:rPr>
          <w:t>34</w:t>
        </w:r>
        <w:r w:rsidRPr="00B3569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4724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309C" w:rsidRDefault="005B309C" w:rsidP="00B35699">
        <w:pPr>
          <w:pStyle w:val="Footer"/>
          <w:jc w:val="right"/>
        </w:pPr>
        <w:r w:rsidRPr="00B35699">
          <w:rPr>
            <w:rFonts w:ascii="Angsana New" w:hAnsi="Angsana New"/>
            <w:sz w:val="26"/>
            <w:szCs w:val="26"/>
          </w:rPr>
          <w:fldChar w:fldCharType="begin"/>
        </w:r>
        <w:r w:rsidRPr="00B3569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B35699">
          <w:rPr>
            <w:rFonts w:ascii="Angsana New" w:hAnsi="Angsana New"/>
            <w:sz w:val="26"/>
            <w:szCs w:val="26"/>
          </w:rPr>
          <w:fldChar w:fldCharType="separate"/>
        </w:r>
        <w:r w:rsidR="00C655FE">
          <w:rPr>
            <w:rFonts w:ascii="Angsana New" w:hAnsi="Angsana New"/>
            <w:noProof/>
            <w:sz w:val="26"/>
            <w:szCs w:val="26"/>
          </w:rPr>
          <w:t>13</w:t>
        </w:r>
        <w:r w:rsidRPr="00B3569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D64" w:rsidRDefault="00C70D64">
      <w:r>
        <w:separator/>
      </w:r>
    </w:p>
  </w:footnote>
  <w:footnote w:type="continuationSeparator" w:id="0">
    <w:p w:rsidR="00C70D64" w:rsidRDefault="00C70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09C" w:rsidRPr="00B35699" w:rsidRDefault="005B309C" w:rsidP="00D74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B35699">
      <w:rPr>
        <w:rFonts w:ascii="Angsana New" w:hAnsi="Angsana New"/>
        <w:b/>
        <w:bCs/>
        <w:sz w:val="26"/>
        <w:szCs w:val="26"/>
        <w:cs/>
      </w:rPr>
      <w:t xml:space="preserve">บริษัท เซ็น คอร์ปอเรชั่น กรุ๊ป จำกัด </w:t>
    </w:r>
    <w:r w:rsidR="00F652AD">
      <w:rPr>
        <w:rFonts w:ascii="Angsana New" w:hAnsi="Angsana New" w:hint="cs"/>
        <w:b/>
        <w:bCs/>
        <w:sz w:val="26"/>
        <w:szCs w:val="26"/>
        <w:cs/>
      </w:rPr>
      <w:t>(มหาช</w:t>
    </w:r>
    <w:r>
      <w:rPr>
        <w:rFonts w:ascii="Angsana New" w:hAnsi="Angsana New" w:hint="cs"/>
        <w:b/>
        <w:bCs/>
        <w:sz w:val="26"/>
        <w:szCs w:val="26"/>
        <w:cs/>
      </w:rPr>
      <w:t>น)</w:t>
    </w:r>
    <w:r w:rsidRPr="00FF1A77">
      <w:rPr>
        <w:rFonts w:ascii="Angsana New" w:hAnsi="Angsana New"/>
        <w:b/>
        <w:bCs/>
        <w:sz w:val="26"/>
        <w:szCs w:val="26"/>
        <w:cs/>
      </w:rPr>
      <w:t xml:space="preserve"> </w:t>
    </w:r>
    <w:r w:rsidRPr="00B35699">
      <w:rPr>
        <w:rFonts w:ascii="Angsana New" w:hAnsi="Angsana New"/>
        <w:b/>
        <w:bCs/>
        <w:sz w:val="26"/>
        <w:szCs w:val="26"/>
        <w:cs/>
      </w:rPr>
      <w:t>และบริษัทย่อย</w:t>
    </w:r>
  </w:p>
  <w:p w:rsidR="005B309C" w:rsidRPr="00B35699" w:rsidRDefault="005B309C" w:rsidP="00D740C5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B35699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35699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B35699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Pr="00B3569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:rsidR="005B309C" w:rsidRPr="00B35699" w:rsidRDefault="005B309C" w:rsidP="00D740C5">
    <w:pPr>
      <w:pStyle w:val="Header"/>
      <w:rPr>
        <w:rFonts w:ascii="Angsana New" w:hAnsi="Angsana New"/>
        <w:b/>
        <w:bCs/>
        <w:sz w:val="26"/>
        <w:szCs w:val="26"/>
      </w:rPr>
    </w:pPr>
    <w:r w:rsidRPr="00B3569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B35699">
      <w:rPr>
        <w:rFonts w:ascii="Angsana New" w:hAnsi="Angsana New"/>
        <w:b/>
        <w:bCs/>
        <w:sz w:val="26"/>
        <w:szCs w:val="26"/>
      </w:rPr>
      <w:t>3</w:t>
    </w:r>
    <w:r w:rsidRPr="00B35699">
      <w:rPr>
        <w:rFonts w:ascii="Angsana New" w:hAnsi="Angsana New"/>
        <w:b/>
        <w:bCs/>
        <w:sz w:val="26"/>
        <w:szCs w:val="26"/>
        <w:lang w:val="en-US"/>
      </w:rPr>
      <w:t>1</w:t>
    </w:r>
    <w:r w:rsidRPr="00B35699">
      <w:rPr>
        <w:rFonts w:ascii="Angsana New" w:hAnsi="Angsana New"/>
        <w:b/>
        <w:bCs/>
        <w:sz w:val="26"/>
        <w:szCs w:val="26"/>
      </w:rPr>
      <w:t xml:space="preserve"> </w:t>
    </w:r>
    <w:r w:rsidRPr="00B35699">
      <w:rPr>
        <w:rFonts w:ascii="Angsana New" w:hAnsi="Angsana New" w:hint="cs"/>
        <w:b/>
        <w:bCs/>
        <w:sz w:val="26"/>
        <w:szCs w:val="26"/>
        <w:cs/>
      </w:rPr>
      <w:t>มีนาคม</w:t>
    </w:r>
    <w:r w:rsidRPr="00B35699">
      <w:rPr>
        <w:rFonts w:ascii="Angsana New" w:hAnsi="Angsana New"/>
        <w:b/>
        <w:bCs/>
        <w:sz w:val="26"/>
        <w:szCs w:val="26"/>
        <w:cs/>
      </w:rPr>
      <w:t xml:space="preserve"> </w:t>
    </w:r>
    <w:r w:rsidRPr="00B35699">
      <w:rPr>
        <w:rFonts w:ascii="Angsana New" w:hAnsi="Angsana New"/>
        <w:b/>
        <w:bCs/>
        <w:sz w:val="26"/>
        <w:szCs w:val="26"/>
      </w:rPr>
      <w:t>2562</w:t>
    </w:r>
    <w:r w:rsidRPr="00B35699">
      <w:rPr>
        <w:rFonts w:ascii="Angsana New" w:hAnsi="Angsana New"/>
        <w:b/>
        <w:bCs/>
        <w:sz w:val="26"/>
        <w:szCs w:val="26"/>
        <w:cs/>
      </w:rPr>
      <w:t xml:space="preserve"> (</w:t>
    </w:r>
    <w:r w:rsidRPr="00B35699">
      <w:rPr>
        <w:rFonts w:ascii="Angsana New" w:hAnsi="Angsana New" w:hint="cs"/>
        <w:b/>
        <w:bCs/>
        <w:sz w:val="26"/>
        <w:szCs w:val="26"/>
        <w:cs/>
      </w:rPr>
      <w:t>ยัง</w:t>
    </w:r>
    <w:r w:rsidRPr="00B35699">
      <w:rPr>
        <w:rFonts w:ascii="Angsana New" w:hAnsi="Angsana New"/>
        <w:b/>
        <w:bCs/>
        <w:sz w:val="26"/>
        <w:szCs w:val="26"/>
        <w:cs/>
      </w:rPr>
      <w:t>ไม่ได้ตรวจสอบ</w:t>
    </w:r>
    <w:r w:rsidRPr="00B35699"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B35699">
      <w:rPr>
        <w:rFonts w:ascii="Angsana New" w:hAnsi="Angsana New"/>
        <w:b/>
        <w:bCs/>
        <w:sz w:val="26"/>
        <w:szCs w:val="26"/>
        <w:cs/>
      </w:rPr>
      <w:t>)</w:t>
    </w:r>
  </w:p>
  <w:p w:rsidR="005B309C" w:rsidRPr="00B35699" w:rsidRDefault="005B309C" w:rsidP="00D740C5">
    <w:pPr>
      <w:pStyle w:val="Header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09C" w:rsidRDefault="005B309C" w:rsidP="00195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A01F95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  <w:r w:rsidRPr="00A01F95">
      <w:rPr>
        <w:rFonts w:ascii="Angsana New" w:hAnsi="Angsana New"/>
        <w:b/>
        <w:bCs/>
        <w:sz w:val="26"/>
        <w:szCs w:val="26"/>
        <w:cs/>
      </w:rPr>
      <w:t xml:space="preserve"> และบริษัทย่อย</w:t>
    </w:r>
  </w:p>
  <w:p w:rsidR="005B309C" w:rsidRPr="00B35699" w:rsidRDefault="005B309C" w:rsidP="005930AF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  <w:lang w:val="en-US"/>
      </w:rPr>
      <w:t xml:space="preserve"> </w:t>
    </w:r>
  </w:p>
  <w:p w:rsidR="005B309C" w:rsidRDefault="005B309C" w:rsidP="005930AF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>
      <w:rPr>
        <w:rFonts w:ascii="Angsana New" w:hAnsi="Angsana New"/>
        <w:b/>
        <w:bCs/>
        <w:sz w:val="26"/>
        <w:szCs w:val="26"/>
        <w:lang w:val="en-US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มีนาคม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2562</w:t>
    </w:r>
    <w:r w:rsidRPr="005930AF">
      <w:rPr>
        <w:rFonts w:ascii="Angsana New" w:hAnsi="Angsana New"/>
        <w:b/>
        <w:bCs/>
        <w:sz w:val="26"/>
        <w:szCs w:val="26"/>
        <w:cs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ยัง</w:t>
    </w:r>
    <w:r w:rsidRPr="005930AF">
      <w:rPr>
        <w:rFonts w:ascii="Angsana New" w:hAnsi="Angsana New"/>
        <w:b/>
        <w:bCs/>
        <w:sz w:val="26"/>
        <w:szCs w:val="26"/>
        <w:cs/>
      </w:rPr>
      <w:t>ไม่ได้ตรวจสอบ</w:t>
    </w:r>
    <w:r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5930AF">
      <w:rPr>
        <w:rFonts w:ascii="Angsana New" w:hAnsi="Angsana New"/>
        <w:b/>
        <w:bCs/>
        <w:sz w:val="26"/>
        <w:szCs w:val="26"/>
        <w:cs/>
      </w:rPr>
      <w:t>)</w:t>
    </w:r>
  </w:p>
  <w:p w:rsidR="005B309C" w:rsidRDefault="005B309C" w:rsidP="005930AF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09C" w:rsidRPr="00FF1A77" w:rsidRDefault="005B309C" w:rsidP="00FF1A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FF1A77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 w:rsidR="00F652AD">
      <w:rPr>
        <w:rFonts w:ascii="Angsana New" w:hAnsi="Angsana New" w:hint="cs"/>
        <w:b/>
        <w:bCs/>
        <w:sz w:val="26"/>
        <w:szCs w:val="26"/>
        <w:cs/>
      </w:rPr>
      <w:t xml:space="preserve"> (มหาช</w:t>
    </w:r>
    <w:r>
      <w:rPr>
        <w:rFonts w:ascii="Angsana New" w:hAnsi="Angsana New" w:hint="cs"/>
        <w:b/>
        <w:bCs/>
        <w:sz w:val="26"/>
        <w:szCs w:val="26"/>
        <w:cs/>
      </w:rPr>
      <w:t>น)</w:t>
    </w:r>
    <w:r w:rsidRPr="00FF1A77">
      <w:rPr>
        <w:rFonts w:ascii="Angsana New" w:hAnsi="Angsana New"/>
        <w:b/>
        <w:bCs/>
        <w:sz w:val="26"/>
        <w:szCs w:val="26"/>
        <w:cs/>
      </w:rPr>
      <w:t xml:space="preserve"> และบริษัทย่อย</w:t>
    </w:r>
  </w:p>
  <w:p w:rsidR="005B309C" w:rsidRPr="00FF1A77" w:rsidRDefault="005B309C" w:rsidP="00FF1A77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FF1A7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FF1A77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Pr="00FF1A77">
      <w:rPr>
        <w:rFonts w:ascii="Angsana New" w:hAnsi="Angsana New"/>
        <w:b/>
        <w:bCs/>
        <w:sz w:val="26"/>
        <w:szCs w:val="26"/>
        <w:cs/>
        <w:lang w:val="en-US"/>
      </w:rPr>
      <w:t>(ต่อ)</w:t>
    </w:r>
  </w:p>
  <w:p w:rsidR="005B309C" w:rsidRPr="00FF1A77" w:rsidRDefault="005B309C" w:rsidP="00FF1A77">
    <w:pPr>
      <w:pStyle w:val="Header"/>
      <w:rPr>
        <w:rFonts w:ascii="Angsana New" w:hAnsi="Angsana New"/>
        <w:b/>
        <w:bCs/>
        <w:sz w:val="26"/>
        <w:szCs w:val="26"/>
      </w:rPr>
    </w:pPr>
    <w:r w:rsidRPr="00FF1A77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FF1A77">
      <w:rPr>
        <w:rFonts w:ascii="Angsana New" w:hAnsi="Angsana New"/>
        <w:b/>
        <w:bCs/>
        <w:sz w:val="26"/>
        <w:szCs w:val="26"/>
      </w:rPr>
      <w:t>3</w:t>
    </w:r>
    <w:r w:rsidRPr="00FF1A77">
      <w:rPr>
        <w:rFonts w:ascii="Angsana New" w:hAnsi="Angsana New"/>
        <w:b/>
        <w:bCs/>
        <w:sz w:val="26"/>
        <w:szCs w:val="26"/>
        <w:lang w:val="en-US"/>
      </w:rPr>
      <w:t>1</w:t>
    </w:r>
    <w:r w:rsidRPr="00FF1A77">
      <w:rPr>
        <w:rFonts w:ascii="Angsana New" w:hAnsi="Angsana New"/>
        <w:b/>
        <w:bCs/>
        <w:sz w:val="26"/>
        <w:szCs w:val="26"/>
      </w:rPr>
      <w:t xml:space="preserve"> </w:t>
    </w:r>
    <w:r w:rsidRPr="00FF1A77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FF1A77">
      <w:rPr>
        <w:rFonts w:ascii="Angsana New" w:hAnsi="Angsana New"/>
        <w:b/>
        <w:bCs/>
        <w:sz w:val="26"/>
        <w:szCs w:val="26"/>
      </w:rPr>
      <w:t>2562</w:t>
    </w:r>
    <w:r w:rsidRPr="00FF1A77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5B309C" w:rsidRPr="00FF1A77" w:rsidRDefault="005B309C" w:rsidP="00FF1A7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A0A70"/>
    <w:multiLevelType w:val="hybridMultilevel"/>
    <w:tmpl w:val="20AE33BC"/>
    <w:lvl w:ilvl="0" w:tplc="04090011">
      <w:start w:val="1"/>
      <w:numFmt w:val="decimal"/>
      <w:lvlText w:val="%1)"/>
      <w:lvlJc w:val="left"/>
      <w:pPr>
        <w:ind w:left="1049" w:hanging="360"/>
      </w:p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1" w15:restartNumberingAfterBreak="0">
    <w:nsid w:val="08D8706C"/>
    <w:multiLevelType w:val="hybridMultilevel"/>
    <w:tmpl w:val="CFF0B266"/>
    <w:lvl w:ilvl="0" w:tplc="63787C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12AEF"/>
    <w:multiLevelType w:val="hybridMultilevel"/>
    <w:tmpl w:val="A8B6021C"/>
    <w:lvl w:ilvl="0" w:tplc="235CFB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6B3FFD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9D715C"/>
    <w:multiLevelType w:val="hybridMultilevel"/>
    <w:tmpl w:val="5C5C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B3370"/>
    <w:multiLevelType w:val="hybridMultilevel"/>
    <w:tmpl w:val="8ABE1A66"/>
    <w:lvl w:ilvl="0" w:tplc="A8E27908">
      <w:start w:val="1"/>
      <w:numFmt w:val="thaiLetters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71799B"/>
    <w:multiLevelType w:val="hybridMultilevel"/>
    <w:tmpl w:val="92FC3B8C"/>
    <w:lvl w:ilvl="0" w:tplc="7D246C0C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0956E0"/>
    <w:multiLevelType w:val="multilevel"/>
    <w:tmpl w:val="01D242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2DD8767F"/>
    <w:multiLevelType w:val="hybridMultilevel"/>
    <w:tmpl w:val="1B2834B4"/>
    <w:lvl w:ilvl="0" w:tplc="5770DB9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FF460A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C81C9F"/>
    <w:multiLevelType w:val="hybridMultilevel"/>
    <w:tmpl w:val="4722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91ABC"/>
    <w:multiLevelType w:val="hybridMultilevel"/>
    <w:tmpl w:val="8AE618FE"/>
    <w:lvl w:ilvl="0" w:tplc="559CA50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1" w15:restartNumberingAfterBreak="0">
    <w:nsid w:val="470E2F1C"/>
    <w:multiLevelType w:val="hybridMultilevel"/>
    <w:tmpl w:val="71901728"/>
    <w:lvl w:ilvl="0" w:tplc="0652CC4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F4A47"/>
    <w:multiLevelType w:val="hybridMultilevel"/>
    <w:tmpl w:val="E88CD232"/>
    <w:lvl w:ilvl="0" w:tplc="82B85E36">
      <w:start w:val="1"/>
      <w:numFmt w:val="thaiLetters"/>
      <w:lvlText w:val="%1)"/>
      <w:lvlJc w:val="left"/>
      <w:pPr>
        <w:ind w:left="362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05CCF"/>
    <w:multiLevelType w:val="hybridMultilevel"/>
    <w:tmpl w:val="9A507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CE3881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36"/>
  </w:num>
  <w:num w:numId="14">
    <w:abstractNumId w:val="25"/>
  </w:num>
  <w:num w:numId="15">
    <w:abstractNumId w:val="28"/>
  </w:num>
  <w:num w:numId="16">
    <w:abstractNumId w:val="3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21"/>
  </w:num>
  <w:num w:numId="20">
    <w:abstractNumId w:val="17"/>
  </w:num>
  <w:num w:numId="21">
    <w:abstractNumId w:val="32"/>
  </w:num>
  <w:num w:numId="22">
    <w:abstractNumId w:val="29"/>
  </w:num>
  <w:num w:numId="23">
    <w:abstractNumId w:val="33"/>
  </w:num>
  <w:num w:numId="24">
    <w:abstractNumId w:val="17"/>
  </w:num>
  <w:num w:numId="25">
    <w:abstractNumId w:val="20"/>
  </w:num>
  <w:num w:numId="26">
    <w:abstractNumId w:val="26"/>
  </w:num>
  <w:num w:numId="27">
    <w:abstractNumId w:val="12"/>
  </w:num>
  <w:num w:numId="28">
    <w:abstractNumId w:val="23"/>
  </w:num>
  <w:num w:numId="29">
    <w:abstractNumId w:val="18"/>
  </w:num>
  <w:num w:numId="30">
    <w:abstractNumId w:val="13"/>
  </w:num>
  <w:num w:numId="31">
    <w:abstractNumId w:val="11"/>
  </w:num>
  <w:num w:numId="32">
    <w:abstractNumId w:val="10"/>
  </w:num>
  <w:num w:numId="33">
    <w:abstractNumId w:val="15"/>
  </w:num>
  <w:num w:numId="34">
    <w:abstractNumId w:val="24"/>
  </w:num>
  <w:num w:numId="35">
    <w:abstractNumId w:val="37"/>
  </w:num>
  <w:num w:numId="36">
    <w:abstractNumId w:val="35"/>
  </w:num>
  <w:num w:numId="37">
    <w:abstractNumId w:val="22"/>
  </w:num>
  <w:num w:numId="38">
    <w:abstractNumId w:val="34"/>
  </w:num>
  <w:num w:numId="39">
    <w:abstractNumId w:val="30"/>
  </w:num>
  <w:num w:numId="40">
    <w:abstractNumId w:val="14"/>
  </w:num>
  <w:num w:numId="41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7FE"/>
    <w:rsid w:val="00000C01"/>
    <w:rsid w:val="00001C32"/>
    <w:rsid w:val="00002001"/>
    <w:rsid w:val="00002CC7"/>
    <w:rsid w:val="0000320C"/>
    <w:rsid w:val="0000323A"/>
    <w:rsid w:val="00003603"/>
    <w:rsid w:val="000038A6"/>
    <w:rsid w:val="00003F87"/>
    <w:rsid w:val="00004445"/>
    <w:rsid w:val="0000569A"/>
    <w:rsid w:val="00006CA3"/>
    <w:rsid w:val="00006D74"/>
    <w:rsid w:val="0000742C"/>
    <w:rsid w:val="000076CB"/>
    <w:rsid w:val="000105C8"/>
    <w:rsid w:val="00010952"/>
    <w:rsid w:val="00011D8E"/>
    <w:rsid w:val="00011E4D"/>
    <w:rsid w:val="00012257"/>
    <w:rsid w:val="000124E3"/>
    <w:rsid w:val="0001285E"/>
    <w:rsid w:val="000129BA"/>
    <w:rsid w:val="00012D3D"/>
    <w:rsid w:val="00013C9E"/>
    <w:rsid w:val="00013D97"/>
    <w:rsid w:val="00014649"/>
    <w:rsid w:val="000157D4"/>
    <w:rsid w:val="00015D33"/>
    <w:rsid w:val="00015E5C"/>
    <w:rsid w:val="000166E4"/>
    <w:rsid w:val="0001690B"/>
    <w:rsid w:val="00016BD4"/>
    <w:rsid w:val="00016C94"/>
    <w:rsid w:val="00016FC9"/>
    <w:rsid w:val="0001746B"/>
    <w:rsid w:val="000176C6"/>
    <w:rsid w:val="000179EA"/>
    <w:rsid w:val="00017B8E"/>
    <w:rsid w:val="00020FBB"/>
    <w:rsid w:val="00021676"/>
    <w:rsid w:val="00021C1D"/>
    <w:rsid w:val="00021E32"/>
    <w:rsid w:val="00022777"/>
    <w:rsid w:val="0002327E"/>
    <w:rsid w:val="0002345E"/>
    <w:rsid w:val="000237DD"/>
    <w:rsid w:val="00023CD7"/>
    <w:rsid w:val="0002409A"/>
    <w:rsid w:val="000247FB"/>
    <w:rsid w:val="0002531D"/>
    <w:rsid w:val="00025662"/>
    <w:rsid w:val="00025B6C"/>
    <w:rsid w:val="00025C30"/>
    <w:rsid w:val="000260CC"/>
    <w:rsid w:val="00026130"/>
    <w:rsid w:val="0002626B"/>
    <w:rsid w:val="00026462"/>
    <w:rsid w:val="00026631"/>
    <w:rsid w:val="00027044"/>
    <w:rsid w:val="000275A2"/>
    <w:rsid w:val="000276DC"/>
    <w:rsid w:val="0003093E"/>
    <w:rsid w:val="00030A67"/>
    <w:rsid w:val="00030B29"/>
    <w:rsid w:val="00031846"/>
    <w:rsid w:val="000322F2"/>
    <w:rsid w:val="00032590"/>
    <w:rsid w:val="000329C3"/>
    <w:rsid w:val="00032AF4"/>
    <w:rsid w:val="00033A12"/>
    <w:rsid w:val="00033A3E"/>
    <w:rsid w:val="00033D6C"/>
    <w:rsid w:val="000349F5"/>
    <w:rsid w:val="00034ADF"/>
    <w:rsid w:val="00034D0E"/>
    <w:rsid w:val="00035B2A"/>
    <w:rsid w:val="00035B5B"/>
    <w:rsid w:val="00035C2B"/>
    <w:rsid w:val="00036047"/>
    <w:rsid w:val="00036AC3"/>
    <w:rsid w:val="00036AD4"/>
    <w:rsid w:val="00036E5E"/>
    <w:rsid w:val="000375C9"/>
    <w:rsid w:val="00037924"/>
    <w:rsid w:val="00040B4C"/>
    <w:rsid w:val="000410BC"/>
    <w:rsid w:val="00041609"/>
    <w:rsid w:val="00041860"/>
    <w:rsid w:val="00041C81"/>
    <w:rsid w:val="00041F5B"/>
    <w:rsid w:val="000430B0"/>
    <w:rsid w:val="0004364A"/>
    <w:rsid w:val="00043CF7"/>
    <w:rsid w:val="00044AA9"/>
    <w:rsid w:val="000454AA"/>
    <w:rsid w:val="0004592F"/>
    <w:rsid w:val="00045AFA"/>
    <w:rsid w:val="00045EEE"/>
    <w:rsid w:val="00046421"/>
    <w:rsid w:val="0004647E"/>
    <w:rsid w:val="00047203"/>
    <w:rsid w:val="00051154"/>
    <w:rsid w:val="00051C94"/>
    <w:rsid w:val="0005294D"/>
    <w:rsid w:val="00053453"/>
    <w:rsid w:val="00053A91"/>
    <w:rsid w:val="000541C2"/>
    <w:rsid w:val="00054445"/>
    <w:rsid w:val="00054A57"/>
    <w:rsid w:val="00054AEC"/>
    <w:rsid w:val="00054D5F"/>
    <w:rsid w:val="0005571E"/>
    <w:rsid w:val="00055A03"/>
    <w:rsid w:val="00055D8C"/>
    <w:rsid w:val="00055EF4"/>
    <w:rsid w:val="00056209"/>
    <w:rsid w:val="0005660E"/>
    <w:rsid w:val="000573BB"/>
    <w:rsid w:val="0005779F"/>
    <w:rsid w:val="00057828"/>
    <w:rsid w:val="0006034D"/>
    <w:rsid w:val="000610A9"/>
    <w:rsid w:val="00061201"/>
    <w:rsid w:val="0006184E"/>
    <w:rsid w:val="000625A3"/>
    <w:rsid w:val="000627E2"/>
    <w:rsid w:val="00062CB1"/>
    <w:rsid w:val="00063236"/>
    <w:rsid w:val="000639CB"/>
    <w:rsid w:val="000641BD"/>
    <w:rsid w:val="000642B4"/>
    <w:rsid w:val="0006433B"/>
    <w:rsid w:val="0006458F"/>
    <w:rsid w:val="00064BF3"/>
    <w:rsid w:val="00064C53"/>
    <w:rsid w:val="00064F5C"/>
    <w:rsid w:val="0006535E"/>
    <w:rsid w:val="000653D6"/>
    <w:rsid w:val="000661B5"/>
    <w:rsid w:val="00066258"/>
    <w:rsid w:val="000666CB"/>
    <w:rsid w:val="000668EF"/>
    <w:rsid w:val="00066E19"/>
    <w:rsid w:val="00067303"/>
    <w:rsid w:val="00067CFF"/>
    <w:rsid w:val="00067EB6"/>
    <w:rsid w:val="00070830"/>
    <w:rsid w:val="00070B22"/>
    <w:rsid w:val="00070E75"/>
    <w:rsid w:val="00071750"/>
    <w:rsid w:val="00071A1C"/>
    <w:rsid w:val="00072200"/>
    <w:rsid w:val="000722DB"/>
    <w:rsid w:val="000725EE"/>
    <w:rsid w:val="00073580"/>
    <w:rsid w:val="00073F35"/>
    <w:rsid w:val="00074180"/>
    <w:rsid w:val="00074496"/>
    <w:rsid w:val="0007474E"/>
    <w:rsid w:val="00074AFC"/>
    <w:rsid w:val="00074F69"/>
    <w:rsid w:val="00074FF8"/>
    <w:rsid w:val="000753BC"/>
    <w:rsid w:val="0007548B"/>
    <w:rsid w:val="000757AA"/>
    <w:rsid w:val="00075C2F"/>
    <w:rsid w:val="00075CB0"/>
    <w:rsid w:val="00076193"/>
    <w:rsid w:val="00076590"/>
    <w:rsid w:val="00076799"/>
    <w:rsid w:val="00076D3C"/>
    <w:rsid w:val="00077207"/>
    <w:rsid w:val="00077AA4"/>
    <w:rsid w:val="00077FB5"/>
    <w:rsid w:val="000801FD"/>
    <w:rsid w:val="0008025E"/>
    <w:rsid w:val="00080314"/>
    <w:rsid w:val="000804A9"/>
    <w:rsid w:val="00080508"/>
    <w:rsid w:val="00080F98"/>
    <w:rsid w:val="00081321"/>
    <w:rsid w:val="00081BF5"/>
    <w:rsid w:val="00082207"/>
    <w:rsid w:val="0008275D"/>
    <w:rsid w:val="00082806"/>
    <w:rsid w:val="00082E0C"/>
    <w:rsid w:val="000831E7"/>
    <w:rsid w:val="0008326A"/>
    <w:rsid w:val="0008359D"/>
    <w:rsid w:val="00083D57"/>
    <w:rsid w:val="00083DDD"/>
    <w:rsid w:val="00083E1E"/>
    <w:rsid w:val="00084031"/>
    <w:rsid w:val="000844C5"/>
    <w:rsid w:val="00085AE4"/>
    <w:rsid w:val="00085C20"/>
    <w:rsid w:val="00085C42"/>
    <w:rsid w:val="0008605D"/>
    <w:rsid w:val="00086375"/>
    <w:rsid w:val="00086A14"/>
    <w:rsid w:val="00087243"/>
    <w:rsid w:val="0008738E"/>
    <w:rsid w:val="000875A0"/>
    <w:rsid w:val="00087875"/>
    <w:rsid w:val="00090D2B"/>
    <w:rsid w:val="00090EDD"/>
    <w:rsid w:val="00091322"/>
    <w:rsid w:val="0009160F"/>
    <w:rsid w:val="00091862"/>
    <w:rsid w:val="00091A8B"/>
    <w:rsid w:val="000920D3"/>
    <w:rsid w:val="000920EC"/>
    <w:rsid w:val="000924AA"/>
    <w:rsid w:val="000925B8"/>
    <w:rsid w:val="0009321D"/>
    <w:rsid w:val="0009352A"/>
    <w:rsid w:val="000940AD"/>
    <w:rsid w:val="00094D94"/>
    <w:rsid w:val="00095B49"/>
    <w:rsid w:val="00096FF0"/>
    <w:rsid w:val="000A06C9"/>
    <w:rsid w:val="000A08C4"/>
    <w:rsid w:val="000A15DB"/>
    <w:rsid w:val="000A1C4C"/>
    <w:rsid w:val="000A28F6"/>
    <w:rsid w:val="000A3063"/>
    <w:rsid w:val="000A30EF"/>
    <w:rsid w:val="000A31ED"/>
    <w:rsid w:val="000A389F"/>
    <w:rsid w:val="000A3A43"/>
    <w:rsid w:val="000A3DA8"/>
    <w:rsid w:val="000A425C"/>
    <w:rsid w:val="000A4666"/>
    <w:rsid w:val="000A4CF1"/>
    <w:rsid w:val="000A52E2"/>
    <w:rsid w:val="000A5C92"/>
    <w:rsid w:val="000A6B21"/>
    <w:rsid w:val="000A7246"/>
    <w:rsid w:val="000A728B"/>
    <w:rsid w:val="000A7511"/>
    <w:rsid w:val="000A7C09"/>
    <w:rsid w:val="000A7E1A"/>
    <w:rsid w:val="000A7E46"/>
    <w:rsid w:val="000B0019"/>
    <w:rsid w:val="000B0392"/>
    <w:rsid w:val="000B0F4B"/>
    <w:rsid w:val="000B133A"/>
    <w:rsid w:val="000B148C"/>
    <w:rsid w:val="000B1556"/>
    <w:rsid w:val="000B2366"/>
    <w:rsid w:val="000B2A9C"/>
    <w:rsid w:val="000B31C3"/>
    <w:rsid w:val="000B333C"/>
    <w:rsid w:val="000B3A9B"/>
    <w:rsid w:val="000B4C2F"/>
    <w:rsid w:val="000B5CB6"/>
    <w:rsid w:val="000B60E8"/>
    <w:rsid w:val="000B66CA"/>
    <w:rsid w:val="000B6B2E"/>
    <w:rsid w:val="000B749E"/>
    <w:rsid w:val="000B753E"/>
    <w:rsid w:val="000B7744"/>
    <w:rsid w:val="000B7B84"/>
    <w:rsid w:val="000B7FD2"/>
    <w:rsid w:val="000C0549"/>
    <w:rsid w:val="000C0B07"/>
    <w:rsid w:val="000C0BCF"/>
    <w:rsid w:val="000C0CB1"/>
    <w:rsid w:val="000C1815"/>
    <w:rsid w:val="000C199A"/>
    <w:rsid w:val="000C1F23"/>
    <w:rsid w:val="000C30D8"/>
    <w:rsid w:val="000C3249"/>
    <w:rsid w:val="000C3A24"/>
    <w:rsid w:val="000C446E"/>
    <w:rsid w:val="000C4523"/>
    <w:rsid w:val="000C47FE"/>
    <w:rsid w:val="000C4AB4"/>
    <w:rsid w:val="000C4BB6"/>
    <w:rsid w:val="000C4F04"/>
    <w:rsid w:val="000C51F9"/>
    <w:rsid w:val="000C5471"/>
    <w:rsid w:val="000C5505"/>
    <w:rsid w:val="000C55BD"/>
    <w:rsid w:val="000C569A"/>
    <w:rsid w:val="000C5C09"/>
    <w:rsid w:val="000C5E9A"/>
    <w:rsid w:val="000C5F1A"/>
    <w:rsid w:val="000C7845"/>
    <w:rsid w:val="000D0016"/>
    <w:rsid w:val="000D023C"/>
    <w:rsid w:val="000D09E2"/>
    <w:rsid w:val="000D0BB0"/>
    <w:rsid w:val="000D1113"/>
    <w:rsid w:val="000D11B1"/>
    <w:rsid w:val="000D1856"/>
    <w:rsid w:val="000D207B"/>
    <w:rsid w:val="000D2636"/>
    <w:rsid w:val="000D277B"/>
    <w:rsid w:val="000D286F"/>
    <w:rsid w:val="000D2C29"/>
    <w:rsid w:val="000D31F0"/>
    <w:rsid w:val="000D33DC"/>
    <w:rsid w:val="000D342E"/>
    <w:rsid w:val="000D3D09"/>
    <w:rsid w:val="000D40D7"/>
    <w:rsid w:val="000D48F0"/>
    <w:rsid w:val="000D4976"/>
    <w:rsid w:val="000D4A3B"/>
    <w:rsid w:val="000D4E27"/>
    <w:rsid w:val="000D541E"/>
    <w:rsid w:val="000D5A97"/>
    <w:rsid w:val="000D63FF"/>
    <w:rsid w:val="000D6643"/>
    <w:rsid w:val="000D6FEE"/>
    <w:rsid w:val="000D7C25"/>
    <w:rsid w:val="000E05FB"/>
    <w:rsid w:val="000E063E"/>
    <w:rsid w:val="000E0849"/>
    <w:rsid w:val="000E0A6F"/>
    <w:rsid w:val="000E106C"/>
    <w:rsid w:val="000E1338"/>
    <w:rsid w:val="000E1A52"/>
    <w:rsid w:val="000E1AAA"/>
    <w:rsid w:val="000E2120"/>
    <w:rsid w:val="000E24DC"/>
    <w:rsid w:val="000E2A05"/>
    <w:rsid w:val="000E33FC"/>
    <w:rsid w:val="000E356B"/>
    <w:rsid w:val="000E3617"/>
    <w:rsid w:val="000E4239"/>
    <w:rsid w:val="000E4758"/>
    <w:rsid w:val="000E4D4B"/>
    <w:rsid w:val="000E5A9A"/>
    <w:rsid w:val="000E60FA"/>
    <w:rsid w:val="000E6320"/>
    <w:rsid w:val="000E6703"/>
    <w:rsid w:val="000E6ADD"/>
    <w:rsid w:val="000E6D3E"/>
    <w:rsid w:val="000E701C"/>
    <w:rsid w:val="000E767A"/>
    <w:rsid w:val="000E7B57"/>
    <w:rsid w:val="000E7EAB"/>
    <w:rsid w:val="000E7F49"/>
    <w:rsid w:val="000E7FE4"/>
    <w:rsid w:val="000F059B"/>
    <w:rsid w:val="000F0865"/>
    <w:rsid w:val="000F09D1"/>
    <w:rsid w:val="000F1D1D"/>
    <w:rsid w:val="000F1E27"/>
    <w:rsid w:val="000F23EC"/>
    <w:rsid w:val="000F27BC"/>
    <w:rsid w:val="000F29FB"/>
    <w:rsid w:val="000F3F5F"/>
    <w:rsid w:val="000F4622"/>
    <w:rsid w:val="000F46C5"/>
    <w:rsid w:val="000F4954"/>
    <w:rsid w:val="000F4D9E"/>
    <w:rsid w:val="000F4E01"/>
    <w:rsid w:val="000F5ADE"/>
    <w:rsid w:val="000F73DC"/>
    <w:rsid w:val="00100546"/>
    <w:rsid w:val="001007A8"/>
    <w:rsid w:val="00100958"/>
    <w:rsid w:val="00101390"/>
    <w:rsid w:val="001015BD"/>
    <w:rsid w:val="00101705"/>
    <w:rsid w:val="001017BC"/>
    <w:rsid w:val="0010191E"/>
    <w:rsid w:val="00101958"/>
    <w:rsid w:val="001020A8"/>
    <w:rsid w:val="001025AA"/>
    <w:rsid w:val="00102FEA"/>
    <w:rsid w:val="001037F9"/>
    <w:rsid w:val="00103B08"/>
    <w:rsid w:val="0010460B"/>
    <w:rsid w:val="00104D5B"/>
    <w:rsid w:val="00104F3D"/>
    <w:rsid w:val="0010506D"/>
    <w:rsid w:val="00105AF6"/>
    <w:rsid w:val="00106B9D"/>
    <w:rsid w:val="00106BA1"/>
    <w:rsid w:val="00107023"/>
    <w:rsid w:val="00107249"/>
    <w:rsid w:val="00107DF4"/>
    <w:rsid w:val="00107F06"/>
    <w:rsid w:val="001104A1"/>
    <w:rsid w:val="00110AAD"/>
    <w:rsid w:val="00110C89"/>
    <w:rsid w:val="00110E8D"/>
    <w:rsid w:val="00110ED2"/>
    <w:rsid w:val="00111396"/>
    <w:rsid w:val="001113B4"/>
    <w:rsid w:val="0011159A"/>
    <w:rsid w:val="00111668"/>
    <w:rsid w:val="00111752"/>
    <w:rsid w:val="00111A56"/>
    <w:rsid w:val="001120D6"/>
    <w:rsid w:val="00112238"/>
    <w:rsid w:val="00112503"/>
    <w:rsid w:val="00112C70"/>
    <w:rsid w:val="0011340B"/>
    <w:rsid w:val="001134B1"/>
    <w:rsid w:val="00113715"/>
    <w:rsid w:val="00113C1A"/>
    <w:rsid w:val="00113C25"/>
    <w:rsid w:val="00113C5D"/>
    <w:rsid w:val="00114B10"/>
    <w:rsid w:val="00114BA6"/>
    <w:rsid w:val="001154BE"/>
    <w:rsid w:val="001157A4"/>
    <w:rsid w:val="001169C3"/>
    <w:rsid w:val="00116E3E"/>
    <w:rsid w:val="00117F8F"/>
    <w:rsid w:val="00120221"/>
    <w:rsid w:val="00120D4E"/>
    <w:rsid w:val="00122912"/>
    <w:rsid w:val="00122AFD"/>
    <w:rsid w:val="00122ECA"/>
    <w:rsid w:val="0012325F"/>
    <w:rsid w:val="00123939"/>
    <w:rsid w:val="00124421"/>
    <w:rsid w:val="001246DE"/>
    <w:rsid w:val="00125368"/>
    <w:rsid w:val="001253F8"/>
    <w:rsid w:val="00125C28"/>
    <w:rsid w:val="00125DB0"/>
    <w:rsid w:val="00126270"/>
    <w:rsid w:val="00126CD3"/>
    <w:rsid w:val="00126DB0"/>
    <w:rsid w:val="001277D5"/>
    <w:rsid w:val="00127C71"/>
    <w:rsid w:val="00127FB9"/>
    <w:rsid w:val="00130352"/>
    <w:rsid w:val="001307B7"/>
    <w:rsid w:val="00130F1E"/>
    <w:rsid w:val="00131001"/>
    <w:rsid w:val="00131673"/>
    <w:rsid w:val="00131722"/>
    <w:rsid w:val="001319B6"/>
    <w:rsid w:val="00132087"/>
    <w:rsid w:val="001336A8"/>
    <w:rsid w:val="00133AB5"/>
    <w:rsid w:val="0013590A"/>
    <w:rsid w:val="00135F16"/>
    <w:rsid w:val="00136083"/>
    <w:rsid w:val="0013638D"/>
    <w:rsid w:val="0013672B"/>
    <w:rsid w:val="001369AA"/>
    <w:rsid w:val="00136C04"/>
    <w:rsid w:val="00136DD8"/>
    <w:rsid w:val="001371A9"/>
    <w:rsid w:val="00137214"/>
    <w:rsid w:val="00137285"/>
    <w:rsid w:val="00137AE4"/>
    <w:rsid w:val="00137D44"/>
    <w:rsid w:val="00137DC9"/>
    <w:rsid w:val="0014050A"/>
    <w:rsid w:val="001405F2"/>
    <w:rsid w:val="00140C69"/>
    <w:rsid w:val="00140F7F"/>
    <w:rsid w:val="0014118A"/>
    <w:rsid w:val="00141338"/>
    <w:rsid w:val="0014135B"/>
    <w:rsid w:val="00141617"/>
    <w:rsid w:val="001417B0"/>
    <w:rsid w:val="0014210D"/>
    <w:rsid w:val="001426B2"/>
    <w:rsid w:val="0014277B"/>
    <w:rsid w:val="0014414C"/>
    <w:rsid w:val="0014420D"/>
    <w:rsid w:val="001442C8"/>
    <w:rsid w:val="001445C4"/>
    <w:rsid w:val="0014516D"/>
    <w:rsid w:val="001451FD"/>
    <w:rsid w:val="0014580F"/>
    <w:rsid w:val="001458A6"/>
    <w:rsid w:val="00145BBF"/>
    <w:rsid w:val="001464D6"/>
    <w:rsid w:val="001469B3"/>
    <w:rsid w:val="00146C17"/>
    <w:rsid w:val="00147459"/>
    <w:rsid w:val="00147473"/>
    <w:rsid w:val="00147699"/>
    <w:rsid w:val="00147887"/>
    <w:rsid w:val="001478D3"/>
    <w:rsid w:val="00147A39"/>
    <w:rsid w:val="00147C55"/>
    <w:rsid w:val="00147C76"/>
    <w:rsid w:val="00147D3C"/>
    <w:rsid w:val="00150550"/>
    <w:rsid w:val="00150571"/>
    <w:rsid w:val="001505A0"/>
    <w:rsid w:val="00150A9A"/>
    <w:rsid w:val="00150FCA"/>
    <w:rsid w:val="00151264"/>
    <w:rsid w:val="001513FB"/>
    <w:rsid w:val="00151BE8"/>
    <w:rsid w:val="00151CF0"/>
    <w:rsid w:val="00152789"/>
    <w:rsid w:val="001528E7"/>
    <w:rsid w:val="00152924"/>
    <w:rsid w:val="00152C2B"/>
    <w:rsid w:val="001531E8"/>
    <w:rsid w:val="001537B6"/>
    <w:rsid w:val="001557C0"/>
    <w:rsid w:val="00155D97"/>
    <w:rsid w:val="00156302"/>
    <w:rsid w:val="00160AAD"/>
    <w:rsid w:val="00160B39"/>
    <w:rsid w:val="0016162A"/>
    <w:rsid w:val="00161902"/>
    <w:rsid w:val="00161B57"/>
    <w:rsid w:val="00161C7F"/>
    <w:rsid w:val="0016241E"/>
    <w:rsid w:val="001624B1"/>
    <w:rsid w:val="00162753"/>
    <w:rsid w:val="00162A6E"/>
    <w:rsid w:val="00164424"/>
    <w:rsid w:val="00164545"/>
    <w:rsid w:val="0016484F"/>
    <w:rsid w:val="00165BF0"/>
    <w:rsid w:val="00165D15"/>
    <w:rsid w:val="00165E47"/>
    <w:rsid w:val="00165EDD"/>
    <w:rsid w:val="00166308"/>
    <w:rsid w:val="001664F0"/>
    <w:rsid w:val="00166615"/>
    <w:rsid w:val="0016666C"/>
    <w:rsid w:val="001666F7"/>
    <w:rsid w:val="00166FE4"/>
    <w:rsid w:val="001671D1"/>
    <w:rsid w:val="001674BA"/>
    <w:rsid w:val="0016781F"/>
    <w:rsid w:val="0016790D"/>
    <w:rsid w:val="00167BFE"/>
    <w:rsid w:val="00167D4F"/>
    <w:rsid w:val="00170265"/>
    <w:rsid w:val="00170B35"/>
    <w:rsid w:val="001711B1"/>
    <w:rsid w:val="00171488"/>
    <w:rsid w:val="001718F8"/>
    <w:rsid w:val="00171D81"/>
    <w:rsid w:val="0017219D"/>
    <w:rsid w:val="0017258C"/>
    <w:rsid w:val="0017272D"/>
    <w:rsid w:val="00172BFB"/>
    <w:rsid w:val="00172F78"/>
    <w:rsid w:val="0017300C"/>
    <w:rsid w:val="00173D9C"/>
    <w:rsid w:val="00173DCD"/>
    <w:rsid w:val="00174AB7"/>
    <w:rsid w:val="001750D2"/>
    <w:rsid w:val="001762A5"/>
    <w:rsid w:val="00176779"/>
    <w:rsid w:val="0017684D"/>
    <w:rsid w:val="00177225"/>
    <w:rsid w:val="00177D3B"/>
    <w:rsid w:val="00180381"/>
    <w:rsid w:val="001808AD"/>
    <w:rsid w:val="00180C5E"/>
    <w:rsid w:val="00181178"/>
    <w:rsid w:val="00182A90"/>
    <w:rsid w:val="00182F22"/>
    <w:rsid w:val="001834A4"/>
    <w:rsid w:val="00183CF8"/>
    <w:rsid w:val="00183E23"/>
    <w:rsid w:val="00183F5B"/>
    <w:rsid w:val="00184221"/>
    <w:rsid w:val="0018446D"/>
    <w:rsid w:val="00184EA3"/>
    <w:rsid w:val="00185384"/>
    <w:rsid w:val="001862C7"/>
    <w:rsid w:val="00186931"/>
    <w:rsid w:val="00187E0C"/>
    <w:rsid w:val="00190939"/>
    <w:rsid w:val="00190F3F"/>
    <w:rsid w:val="00190F71"/>
    <w:rsid w:val="00191238"/>
    <w:rsid w:val="0019164A"/>
    <w:rsid w:val="00191730"/>
    <w:rsid w:val="00191F4D"/>
    <w:rsid w:val="0019207F"/>
    <w:rsid w:val="00192752"/>
    <w:rsid w:val="00193983"/>
    <w:rsid w:val="00193F9B"/>
    <w:rsid w:val="00194317"/>
    <w:rsid w:val="00194735"/>
    <w:rsid w:val="00194D3D"/>
    <w:rsid w:val="001950AE"/>
    <w:rsid w:val="0019515F"/>
    <w:rsid w:val="001953F0"/>
    <w:rsid w:val="00195451"/>
    <w:rsid w:val="001966BC"/>
    <w:rsid w:val="00196819"/>
    <w:rsid w:val="00197A70"/>
    <w:rsid w:val="00197CCE"/>
    <w:rsid w:val="001A0259"/>
    <w:rsid w:val="001A03C5"/>
    <w:rsid w:val="001A0480"/>
    <w:rsid w:val="001A0B64"/>
    <w:rsid w:val="001A0D28"/>
    <w:rsid w:val="001A1B61"/>
    <w:rsid w:val="001A1F95"/>
    <w:rsid w:val="001A20CE"/>
    <w:rsid w:val="001A2205"/>
    <w:rsid w:val="001A23E4"/>
    <w:rsid w:val="001A28B4"/>
    <w:rsid w:val="001A2DA6"/>
    <w:rsid w:val="001A33F1"/>
    <w:rsid w:val="001A351C"/>
    <w:rsid w:val="001A3BE9"/>
    <w:rsid w:val="001A41D2"/>
    <w:rsid w:val="001A422D"/>
    <w:rsid w:val="001A4805"/>
    <w:rsid w:val="001A4FCB"/>
    <w:rsid w:val="001A5A4B"/>
    <w:rsid w:val="001A5AA2"/>
    <w:rsid w:val="001A6933"/>
    <w:rsid w:val="001A6B12"/>
    <w:rsid w:val="001A7476"/>
    <w:rsid w:val="001B0226"/>
    <w:rsid w:val="001B03AA"/>
    <w:rsid w:val="001B059D"/>
    <w:rsid w:val="001B09DE"/>
    <w:rsid w:val="001B0AB8"/>
    <w:rsid w:val="001B0E43"/>
    <w:rsid w:val="001B10F8"/>
    <w:rsid w:val="001B1654"/>
    <w:rsid w:val="001B1DFB"/>
    <w:rsid w:val="001B21F3"/>
    <w:rsid w:val="001B247F"/>
    <w:rsid w:val="001B289C"/>
    <w:rsid w:val="001B291E"/>
    <w:rsid w:val="001B3744"/>
    <w:rsid w:val="001B3908"/>
    <w:rsid w:val="001B3A81"/>
    <w:rsid w:val="001B4002"/>
    <w:rsid w:val="001B4975"/>
    <w:rsid w:val="001B4B96"/>
    <w:rsid w:val="001B4BE9"/>
    <w:rsid w:val="001B4DE1"/>
    <w:rsid w:val="001B5001"/>
    <w:rsid w:val="001B5147"/>
    <w:rsid w:val="001B541B"/>
    <w:rsid w:val="001B5488"/>
    <w:rsid w:val="001B5691"/>
    <w:rsid w:val="001B597F"/>
    <w:rsid w:val="001B5A16"/>
    <w:rsid w:val="001B5AF4"/>
    <w:rsid w:val="001B6568"/>
    <w:rsid w:val="001B66EB"/>
    <w:rsid w:val="001B687E"/>
    <w:rsid w:val="001B7181"/>
    <w:rsid w:val="001B7209"/>
    <w:rsid w:val="001B7330"/>
    <w:rsid w:val="001B75C1"/>
    <w:rsid w:val="001B7A88"/>
    <w:rsid w:val="001B7D72"/>
    <w:rsid w:val="001C07D9"/>
    <w:rsid w:val="001C16CC"/>
    <w:rsid w:val="001C2149"/>
    <w:rsid w:val="001C217A"/>
    <w:rsid w:val="001C2242"/>
    <w:rsid w:val="001C43BF"/>
    <w:rsid w:val="001C50C5"/>
    <w:rsid w:val="001C5B66"/>
    <w:rsid w:val="001C5E3A"/>
    <w:rsid w:val="001C5FA7"/>
    <w:rsid w:val="001C5FB6"/>
    <w:rsid w:val="001C6830"/>
    <w:rsid w:val="001C6AB7"/>
    <w:rsid w:val="001C6D74"/>
    <w:rsid w:val="001C7062"/>
    <w:rsid w:val="001C7165"/>
    <w:rsid w:val="001C7271"/>
    <w:rsid w:val="001C7D4A"/>
    <w:rsid w:val="001D0994"/>
    <w:rsid w:val="001D0F59"/>
    <w:rsid w:val="001D1464"/>
    <w:rsid w:val="001D1D5A"/>
    <w:rsid w:val="001D1D71"/>
    <w:rsid w:val="001D1DA1"/>
    <w:rsid w:val="001D2126"/>
    <w:rsid w:val="001D27D3"/>
    <w:rsid w:val="001D286C"/>
    <w:rsid w:val="001D2CFA"/>
    <w:rsid w:val="001D30AF"/>
    <w:rsid w:val="001D3142"/>
    <w:rsid w:val="001D3CB6"/>
    <w:rsid w:val="001D430D"/>
    <w:rsid w:val="001D4A87"/>
    <w:rsid w:val="001D5555"/>
    <w:rsid w:val="001D5854"/>
    <w:rsid w:val="001D5AE9"/>
    <w:rsid w:val="001D5E3E"/>
    <w:rsid w:val="001D5E69"/>
    <w:rsid w:val="001D6C18"/>
    <w:rsid w:val="001D6D5D"/>
    <w:rsid w:val="001D6D86"/>
    <w:rsid w:val="001D6EEC"/>
    <w:rsid w:val="001D6F91"/>
    <w:rsid w:val="001D7247"/>
    <w:rsid w:val="001D7BAC"/>
    <w:rsid w:val="001D7D2B"/>
    <w:rsid w:val="001E03B2"/>
    <w:rsid w:val="001E06E8"/>
    <w:rsid w:val="001E0E66"/>
    <w:rsid w:val="001E0F6E"/>
    <w:rsid w:val="001E1180"/>
    <w:rsid w:val="001E13D1"/>
    <w:rsid w:val="001E174F"/>
    <w:rsid w:val="001E1B00"/>
    <w:rsid w:val="001E2AE2"/>
    <w:rsid w:val="001E2E67"/>
    <w:rsid w:val="001E45F8"/>
    <w:rsid w:val="001E4BC5"/>
    <w:rsid w:val="001E4EB3"/>
    <w:rsid w:val="001E545C"/>
    <w:rsid w:val="001E5503"/>
    <w:rsid w:val="001E5D29"/>
    <w:rsid w:val="001E5E9E"/>
    <w:rsid w:val="001E5EDE"/>
    <w:rsid w:val="001E6096"/>
    <w:rsid w:val="001E6E02"/>
    <w:rsid w:val="001E6FB1"/>
    <w:rsid w:val="001E7080"/>
    <w:rsid w:val="001E7E07"/>
    <w:rsid w:val="001F0498"/>
    <w:rsid w:val="001F200E"/>
    <w:rsid w:val="001F2815"/>
    <w:rsid w:val="001F2849"/>
    <w:rsid w:val="001F3C5F"/>
    <w:rsid w:val="001F460B"/>
    <w:rsid w:val="001F4DB6"/>
    <w:rsid w:val="001F59E1"/>
    <w:rsid w:val="001F5A83"/>
    <w:rsid w:val="001F5D1F"/>
    <w:rsid w:val="001F6370"/>
    <w:rsid w:val="001F64D1"/>
    <w:rsid w:val="001F656C"/>
    <w:rsid w:val="001F65E6"/>
    <w:rsid w:val="001F66C5"/>
    <w:rsid w:val="001F6EF9"/>
    <w:rsid w:val="001F713E"/>
    <w:rsid w:val="00200602"/>
    <w:rsid w:val="00201053"/>
    <w:rsid w:val="00201C3F"/>
    <w:rsid w:val="002028D8"/>
    <w:rsid w:val="00202B48"/>
    <w:rsid w:val="00202E92"/>
    <w:rsid w:val="00204950"/>
    <w:rsid w:val="00204BD8"/>
    <w:rsid w:val="00204F6C"/>
    <w:rsid w:val="0020591D"/>
    <w:rsid w:val="0020595E"/>
    <w:rsid w:val="00205C74"/>
    <w:rsid w:val="00205F16"/>
    <w:rsid w:val="00206031"/>
    <w:rsid w:val="00206052"/>
    <w:rsid w:val="00206073"/>
    <w:rsid w:val="0020615E"/>
    <w:rsid w:val="002062FC"/>
    <w:rsid w:val="00210275"/>
    <w:rsid w:val="0021040C"/>
    <w:rsid w:val="00210632"/>
    <w:rsid w:val="002109CE"/>
    <w:rsid w:val="00212113"/>
    <w:rsid w:val="00212460"/>
    <w:rsid w:val="0021278E"/>
    <w:rsid w:val="0021348E"/>
    <w:rsid w:val="0021391D"/>
    <w:rsid w:val="00213D92"/>
    <w:rsid w:val="00213EA4"/>
    <w:rsid w:val="002144A8"/>
    <w:rsid w:val="0021470B"/>
    <w:rsid w:val="002149F7"/>
    <w:rsid w:val="00214CF3"/>
    <w:rsid w:val="00215C5E"/>
    <w:rsid w:val="00216273"/>
    <w:rsid w:val="00216474"/>
    <w:rsid w:val="0021693D"/>
    <w:rsid w:val="00216A84"/>
    <w:rsid w:val="002172B6"/>
    <w:rsid w:val="002174F9"/>
    <w:rsid w:val="002177F5"/>
    <w:rsid w:val="00217DAE"/>
    <w:rsid w:val="00220857"/>
    <w:rsid w:val="00220D83"/>
    <w:rsid w:val="00221367"/>
    <w:rsid w:val="00221844"/>
    <w:rsid w:val="0022206D"/>
    <w:rsid w:val="002222A5"/>
    <w:rsid w:val="002222D9"/>
    <w:rsid w:val="002225C0"/>
    <w:rsid w:val="00222931"/>
    <w:rsid w:val="00222F4A"/>
    <w:rsid w:val="0022328B"/>
    <w:rsid w:val="00223510"/>
    <w:rsid w:val="00223F0D"/>
    <w:rsid w:val="002245DA"/>
    <w:rsid w:val="00225F7D"/>
    <w:rsid w:val="0022617B"/>
    <w:rsid w:val="00226C0D"/>
    <w:rsid w:val="002274F3"/>
    <w:rsid w:val="00227755"/>
    <w:rsid w:val="00227AB2"/>
    <w:rsid w:val="002300F5"/>
    <w:rsid w:val="00230231"/>
    <w:rsid w:val="00230730"/>
    <w:rsid w:val="00231665"/>
    <w:rsid w:val="00231C59"/>
    <w:rsid w:val="00231E4F"/>
    <w:rsid w:val="00232DD6"/>
    <w:rsid w:val="00232E2A"/>
    <w:rsid w:val="0023318A"/>
    <w:rsid w:val="00233378"/>
    <w:rsid w:val="002333E1"/>
    <w:rsid w:val="002334A9"/>
    <w:rsid w:val="00233645"/>
    <w:rsid w:val="00233BA7"/>
    <w:rsid w:val="00233CC0"/>
    <w:rsid w:val="00233E99"/>
    <w:rsid w:val="00233EF5"/>
    <w:rsid w:val="00234C18"/>
    <w:rsid w:val="00234C99"/>
    <w:rsid w:val="00234CCB"/>
    <w:rsid w:val="00234D53"/>
    <w:rsid w:val="002367A5"/>
    <w:rsid w:val="002368AF"/>
    <w:rsid w:val="00236F7E"/>
    <w:rsid w:val="00237096"/>
    <w:rsid w:val="0023748B"/>
    <w:rsid w:val="00237AE7"/>
    <w:rsid w:val="00240FCE"/>
    <w:rsid w:val="00240FE8"/>
    <w:rsid w:val="00241242"/>
    <w:rsid w:val="002413EC"/>
    <w:rsid w:val="002419CF"/>
    <w:rsid w:val="00241F49"/>
    <w:rsid w:val="002427E9"/>
    <w:rsid w:val="00243305"/>
    <w:rsid w:val="00243862"/>
    <w:rsid w:val="00243E32"/>
    <w:rsid w:val="00243EB4"/>
    <w:rsid w:val="00244A2B"/>
    <w:rsid w:val="00245653"/>
    <w:rsid w:val="00245C67"/>
    <w:rsid w:val="00245D02"/>
    <w:rsid w:val="0024607C"/>
    <w:rsid w:val="00246211"/>
    <w:rsid w:val="00246B9F"/>
    <w:rsid w:val="00246DAB"/>
    <w:rsid w:val="00247119"/>
    <w:rsid w:val="00247160"/>
    <w:rsid w:val="002472CC"/>
    <w:rsid w:val="002473E9"/>
    <w:rsid w:val="0024781B"/>
    <w:rsid w:val="00247E94"/>
    <w:rsid w:val="0025018F"/>
    <w:rsid w:val="002509FE"/>
    <w:rsid w:val="00250F2E"/>
    <w:rsid w:val="00250F54"/>
    <w:rsid w:val="00250F59"/>
    <w:rsid w:val="00251033"/>
    <w:rsid w:val="002513BA"/>
    <w:rsid w:val="00251487"/>
    <w:rsid w:val="00251640"/>
    <w:rsid w:val="00251B3F"/>
    <w:rsid w:val="00252526"/>
    <w:rsid w:val="00252943"/>
    <w:rsid w:val="002533B3"/>
    <w:rsid w:val="002534B3"/>
    <w:rsid w:val="00253529"/>
    <w:rsid w:val="00253A1C"/>
    <w:rsid w:val="00253A75"/>
    <w:rsid w:val="002540D0"/>
    <w:rsid w:val="00254566"/>
    <w:rsid w:val="00254B86"/>
    <w:rsid w:val="0025550C"/>
    <w:rsid w:val="00255684"/>
    <w:rsid w:val="002556D3"/>
    <w:rsid w:val="00255B06"/>
    <w:rsid w:val="00255FE0"/>
    <w:rsid w:val="00256510"/>
    <w:rsid w:val="00256F95"/>
    <w:rsid w:val="002574B8"/>
    <w:rsid w:val="0025757D"/>
    <w:rsid w:val="0026073C"/>
    <w:rsid w:val="002607D1"/>
    <w:rsid w:val="00260E6A"/>
    <w:rsid w:val="00260F1D"/>
    <w:rsid w:val="002613A3"/>
    <w:rsid w:val="002624A0"/>
    <w:rsid w:val="0026323B"/>
    <w:rsid w:val="002639F2"/>
    <w:rsid w:val="002639F3"/>
    <w:rsid w:val="00263FC1"/>
    <w:rsid w:val="0026438A"/>
    <w:rsid w:val="00264449"/>
    <w:rsid w:val="00264955"/>
    <w:rsid w:val="0026521E"/>
    <w:rsid w:val="00265C07"/>
    <w:rsid w:val="00265CCC"/>
    <w:rsid w:val="002662A4"/>
    <w:rsid w:val="002665B5"/>
    <w:rsid w:val="00270676"/>
    <w:rsid w:val="00270D0B"/>
    <w:rsid w:val="00270E42"/>
    <w:rsid w:val="00271126"/>
    <w:rsid w:val="00271E21"/>
    <w:rsid w:val="00271ECC"/>
    <w:rsid w:val="00271F30"/>
    <w:rsid w:val="00272159"/>
    <w:rsid w:val="002722F0"/>
    <w:rsid w:val="00272709"/>
    <w:rsid w:val="002735EC"/>
    <w:rsid w:val="00273976"/>
    <w:rsid w:val="00273CDB"/>
    <w:rsid w:val="00273E3A"/>
    <w:rsid w:val="00274533"/>
    <w:rsid w:val="00274D48"/>
    <w:rsid w:val="00274F69"/>
    <w:rsid w:val="00275926"/>
    <w:rsid w:val="00275C7E"/>
    <w:rsid w:val="00276156"/>
    <w:rsid w:val="00276418"/>
    <w:rsid w:val="002767FE"/>
    <w:rsid w:val="00276C60"/>
    <w:rsid w:val="002770BD"/>
    <w:rsid w:val="0027768F"/>
    <w:rsid w:val="00277809"/>
    <w:rsid w:val="00277852"/>
    <w:rsid w:val="00277BAB"/>
    <w:rsid w:val="00277D8B"/>
    <w:rsid w:val="00277E3A"/>
    <w:rsid w:val="00277F8E"/>
    <w:rsid w:val="00280235"/>
    <w:rsid w:val="00280419"/>
    <w:rsid w:val="00280AFE"/>
    <w:rsid w:val="00280FFF"/>
    <w:rsid w:val="00281094"/>
    <w:rsid w:val="00281733"/>
    <w:rsid w:val="002818FC"/>
    <w:rsid w:val="00281AED"/>
    <w:rsid w:val="00281E44"/>
    <w:rsid w:val="00281FE8"/>
    <w:rsid w:val="00282216"/>
    <w:rsid w:val="00283356"/>
    <w:rsid w:val="00283385"/>
    <w:rsid w:val="002835D0"/>
    <w:rsid w:val="002836DC"/>
    <w:rsid w:val="00283E74"/>
    <w:rsid w:val="002842B3"/>
    <w:rsid w:val="002843DC"/>
    <w:rsid w:val="002854EF"/>
    <w:rsid w:val="002856F1"/>
    <w:rsid w:val="00285A04"/>
    <w:rsid w:val="00285A94"/>
    <w:rsid w:val="002860AC"/>
    <w:rsid w:val="00286978"/>
    <w:rsid w:val="00287519"/>
    <w:rsid w:val="00287C79"/>
    <w:rsid w:val="002901F9"/>
    <w:rsid w:val="00290426"/>
    <w:rsid w:val="00290678"/>
    <w:rsid w:val="00290CB7"/>
    <w:rsid w:val="00290DBF"/>
    <w:rsid w:val="002910F8"/>
    <w:rsid w:val="002912A9"/>
    <w:rsid w:val="00291809"/>
    <w:rsid w:val="00291D65"/>
    <w:rsid w:val="00291F9B"/>
    <w:rsid w:val="0029248E"/>
    <w:rsid w:val="0029274E"/>
    <w:rsid w:val="00292CC6"/>
    <w:rsid w:val="002936A0"/>
    <w:rsid w:val="00293847"/>
    <w:rsid w:val="00293A29"/>
    <w:rsid w:val="00293D2C"/>
    <w:rsid w:val="002946C4"/>
    <w:rsid w:val="00294949"/>
    <w:rsid w:val="00294CE2"/>
    <w:rsid w:val="00294F09"/>
    <w:rsid w:val="00295311"/>
    <w:rsid w:val="00295F8E"/>
    <w:rsid w:val="002960EE"/>
    <w:rsid w:val="00296417"/>
    <w:rsid w:val="002969AD"/>
    <w:rsid w:val="00296FDB"/>
    <w:rsid w:val="0029764E"/>
    <w:rsid w:val="002A0064"/>
    <w:rsid w:val="002A0A9B"/>
    <w:rsid w:val="002A290A"/>
    <w:rsid w:val="002A31C2"/>
    <w:rsid w:val="002A3512"/>
    <w:rsid w:val="002A3C01"/>
    <w:rsid w:val="002A3E04"/>
    <w:rsid w:val="002A4207"/>
    <w:rsid w:val="002A43DA"/>
    <w:rsid w:val="002A52E6"/>
    <w:rsid w:val="002A52F0"/>
    <w:rsid w:val="002A566A"/>
    <w:rsid w:val="002A57B5"/>
    <w:rsid w:val="002A5ACA"/>
    <w:rsid w:val="002A628E"/>
    <w:rsid w:val="002A68A6"/>
    <w:rsid w:val="002A6F32"/>
    <w:rsid w:val="002A7255"/>
    <w:rsid w:val="002A77F9"/>
    <w:rsid w:val="002A7ADD"/>
    <w:rsid w:val="002B00FF"/>
    <w:rsid w:val="002B0526"/>
    <w:rsid w:val="002B08AB"/>
    <w:rsid w:val="002B0E96"/>
    <w:rsid w:val="002B115A"/>
    <w:rsid w:val="002B126B"/>
    <w:rsid w:val="002B16D3"/>
    <w:rsid w:val="002B19A0"/>
    <w:rsid w:val="002B1C2B"/>
    <w:rsid w:val="002B1FB2"/>
    <w:rsid w:val="002B2610"/>
    <w:rsid w:val="002B284B"/>
    <w:rsid w:val="002B2A35"/>
    <w:rsid w:val="002B32FC"/>
    <w:rsid w:val="002B410E"/>
    <w:rsid w:val="002B4784"/>
    <w:rsid w:val="002B5161"/>
    <w:rsid w:val="002B6178"/>
    <w:rsid w:val="002B6BAA"/>
    <w:rsid w:val="002B6E60"/>
    <w:rsid w:val="002B7567"/>
    <w:rsid w:val="002B7589"/>
    <w:rsid w:val="002B75AD"/>
    <w:rsid w:val="002B75E5"/>
    <w:rsid w:val="002B7879"/>
    <w:rsid w:val="002C0172"/>
    <w:rsid w:val="002C031C"/>
    <w:rsid w:val="002C0643"/>
    <w:rsid w:val="002C0C2C"/>
    <w:rsid w:val="002C10B1"/>
    <w:rsid w:val="002C1698"/>
    <w:rsid w:val="002C18FC"/>
    <w:rsid w:val="002C1971"/>
    <w:rsid w:val="002C1C41"/>
    <w:rsid w:val="002C1DDA"/>
    <w:rsid w:val="002C232F"/>
    <w:rsid w:val="002C28A1"/>
    <w:rsid w:val="002C2A1D"/>
    <w:rsid w:val="002C2BD0"/>
    <w:rsid w:val="002C34BA"/>
    <w:rsid w:val="002C3538"/>
    <w:rsid w:val="002C3C6F"/>
    <w:rsid w:val="002C3F37"/>
    <w:rsid w:val="002C40A6"/>
    <w:rsid w:val="002C43A1"/>
    <w:rsid w:val="002C48B4"/>
    <w:rsid w:val="002C52C5"/>
    <w:rsid w:val="002C6294"/>
    <w:rsid w:val="002C64E3"/>
    <w:rsid w:val="002C68C7"/>
    <w:rsid w:val="002C699E"/>
    <w:rsid w:val="002C7169"/>
    <w:rsid w:val="002C72F9"/>
    <w:rsid w:val="002C77EF"/>
    <w:rsid w:val="002C79A5"/>
    <w:rsid w:val="002C7C21"/>
    <w:rsid w:val="002C7C7A"/>
    <w:rsid w:val="002D04DA"/>
    <w:rsid w:val="002D072E"/>
    <w:rsid w:val="002D0D95"/>
    <w:rsid w:val="002D0E67"/>
    <w:rsid w:val="002D0F90"/>
    <w:rsid w:val="002D1009"/>
    <w:rsid w:val="002D1943"/>
    <w:rsid w:val="002D1AC5"/>
    <w:rsid w:val="002D1BC6"/>
    <w:rsid w:val="002D1F86"/>
    <w:rsid w:val="002D22EE"/>
    <w:rsid w:val="002D23DA"/>
    <w:rsid w:val="002D3222"/>
    <w:rsid w:val="002D33AE"/>
    <w:rsid w:val="002D3734"/>
    <w:rsid w:val="002D3CD2"/>
    <w:rsid w:val="002D3F70"/>
    <w:rsid w:val="002D4295"/>
    <w:rsid w:val="002D434A"/>
    <w:rsid w:val="002D4942"/>
    <w:rsid w:val="002D4A01"/>
    <w:rsid w:val="002D4C56"/>
    <w:rsid w:val="002D4D5C"/>
    <w:rsid w:val="002D72E8"/>
    <w:rsid w:val="002D756B"/>
    <w:rsid w:val="002D7AEB"/>
    <w:rsid w:val="002D7B09"/>
    <w:rsid w:val="002E0553"/>
    <w:rsid w:val="002E0731"/>
    <w:rsid w:val="002E10A7"/>
    <w:rsid w:val="002E1C07"/>
    <w:rsid w:val="002E1FF6"/>
    <w:rsid w:val="002E30B1"/>
    <w:rsid w:val="002E3427"/>
    <w:rsid w:val="002E393A"/>
    <w:rsid w:val="002E4A10"/>
    <w:rsid w:val="002E4B88"/>
    <w:rsid w:val="002E526C"/>
    <w:rsid w:val="002E5439"/>
    <w:rsid w:val="002E5CA0"/>
    <w:rsid w:val="002E6472"/>
    <w:rsid w:val="002E6BD3"/>
    <w:rsid w:val="002E743D"/>
    <w:rsid w:val="002E7CD7"/>
    <w:rsid w:val="002F1526"/>
    <w:rsid w:val="002F279F"/>
    <w:rsid w:val="002F2B78"/>
    <w:rsid w:val="002F2FD3"/>
    <w:rsid w:val="002F3006"/>
    <w:rsid w:val="002F3353"/>
    <w:rsid w:val="002F414D"/>
    <w:rsid w:val="002F4255"/>
    <w:rsid w:val="002F4326"/>
    <w:rsid w:val="002F491F"/>
    <w:rsid w:val="002F49DD"/>
    <w:rsid w:val="002F531C"/>
    <w:rsid w:val="002F54F5"/>
    <w:rsid w:val="002F5769"/>
    <w:rsid w:val="002F5782"/>
    <w:rsid w:val="002F60AD"/>
    <w:rsid w:val="002F673F"/>
    <w:rsid w:val="002F7653"/>
    <w:rsid w:val="002F787C"/>
    <w:rsid w:val="002F7E78"/>
    <w:rsid w:val="003001AB"/>
    <w:rsid w:val="00300457"/>
    <w:rsid w:val="0030056C"/>
    <w:rsid w:val="00300ECF"/>
    <w:rsid w:val="0030148E"/>
    <w:rsid w:val="00301C09"/>
    <w:rsid w:val="00301C16"/>
    <w:rsid w:val="00301D41"/>
    <w:rsid w:val="00301DBB"/>
    <w:rsid w:val="00301F78"/>
    <w:rsid w:val="00302A65"/>
    <w:rsid w:val="00302D0D"/>
    <w:rsid w:val="00302E85"/>
    <w:rsid w:val="00303013"/>
    <w:rsid w:val="0030348E"/>
    <w:rsid w:val="00303828"/>
    <w:rsid w:val="003039CC"/>
    <w:rsid w:val="00303F6D"/>
    <w:rsid w:val="003043F0"/>
    <w:rsid w:val="00304968"/>
    <w:rsid w:val="0030553F"/>
    <w:rsid w:val="00305FD6"/>
    <w:rsid w:val="00306384"/>
    <w:rsid w:val="003071A0"/>
    <w:rsid w:val="00307249"/>
    <w:rsid w:val="00307864"/>
    <w:rsid w:val="00307B05"/>
    <w:rsid w:val="00307B99"/>
    <w:rsid w:val="00310233"/>
    <w:rsid w:val="003103DC"/>
    <w:rsid w:val="003104AE"/>
    <w:rsid w:val="003107EB"/>
    <w:rsid w:val="00311048"/>
    <w:rsid w:val="00311965"/>
    <w:rsid w:val="00311B20"/>
    <w:rsid w:val="00312195"/>
    <w:rsid w:val="003123CA"/>
    <w:rsid w:val="003123F5"/>
    <w:rsid w:val="00312864"/>
    <w:rsid w:val="003128F5"/>
    <w:rsid w:val="00312ADA"/>
    <w:rsid w:val="00312B0D"/>
    <w:rsid w:val="00312CDD"/>
    <w:rsid w:val="00312DD2"/>
    <w:rsid w:val="00313273"/>
    <w:rsid w:val="00313304"/>
    <w:rsid w:val="00313B93"/>
    <w:rsid w:val="0031436F"/>
    <w:rsid w:val="00314DDE"/>
    <w:rsid w:val="00315020"/>
    <w:rsid w:val="00315E11"/>
    <w:rsid w:val="0031600D"/>
    <w:rsid w:val="00316657"/>
    <w:rsid w:val="00316AF0"/>
    <w:rsid w:val="0031711C"/>
    <w:rsid w:val="00317362"/>
    <w:rsid w:val="003175F9"/>
    <w:rsid w:val="00317ABA"/>
    <w:rsid w:val="00320131"/>
    <w:rsid w:val="00320606"/>
    <w:rsid w:val="003207FE"/>
    <w:rsid w:val="00320AE9"/>
    <w:rsid w:val="00321224"/>
    <w:rsid w:val="0032153F"/>
    <w:rsid w:val="00321E92"/>
    <w:rsid w:val="00322560"/>
    <w:rsid w:val="003225F6"/>
    <w:rsid w:val="00323588"/>
    <w:rsid w:val="00323980"/>
    <w:rsid w:val="00323C06"/>
    <w:rsid w:val="00323DD4"/>
    <w:rsid w:val="00324856"/>
    <w:rsid w:val="00325E63"/>
    <w:rsid w:val="003266A4"/>
    <w:rsid w:val="0032704A"/>
    <w:rsid w:val="00327E5A"/>
    <w:rsid w:val="003306E5"/>
    <w:rsid w:val="00330AEC"/>
    <w:rsid w:val="00330B0D"/>
    <w:rsid w:val="00330E5F"/>
    <w:rsid w:val="003310B3"/>
    <w:rsid w:val="00331304"/>
    <w:rsid w:val="003313C9"/>
    <w:rsid w:val="00331AF6"/>
    <w:rsid w:val="0033272C"/>
    <w:rsid w:val="00332DBC"/>
    <w:rsid w:val="00333564"/>
    <w:rsid w:val="00333A01"/>
    <w:rsid w:val="00334275"/>
    <w:rsid w:val="0033455E"/>
    <w:rsid w:val="00334860"/>
    <w:rsid w:val="00334D92"/>
    <w:rsid w:val="00335048"/>
    <w:rsid w:val="003358CF"/>
    <w:rsid w:val="00335A5D"/>
    <w:rsid w:val="00335BB7"/>
    <w:rsid w:val="00335F51"/>
    <w:rsid w:val="00337602"/>
    <w:rsid w:val="00340364"/>
    <w:rsid w:val="00340463"/>
    <w:rsid w:val="00340847"/>
    <w:rsid w:val="003417BB"/>
    <w:rsid w:val="0034242F"/>
    <w:rsid w:val="00342F81"/>
    <w:rsid w:val="0034303F"/>
    <w:rsid w:val="003435B0"/>
    <w:rsid w:val="0034420E"/>
    <w:rsid w:val="00344AB7"/>
    <w:rsid w:val="003457CF"/>
    <w:rsid w:val="00345871"/>
    <w:rsid w:val="00345A2D"/>
    <w:rsid w:val="00346399"/>
    <w:rsid w:val="003465BC"/>
    <w:rsid w:val="00346CBB"/>
    <w:rsid w:val="00346EEE"/>
    <w:rsid w:val="00346F2C"/>
    <w:rsid w:val="0034721C"/>
    <w:rsid w:val="00347D05"/>
    <w:rsid w:val="00347D8F"/>
    <w:rsid w:val="00347E07"/>
    <w:rsid w:val="00347EC7"/>
    <w:rsid w:val="00350712"/>
    <w:rsid w:val="00350A81"/>
    <w:rsid w:val="00350C0E"/>
    <w:rsid w:val="00350E90"/>
    <w:rsid w:val="0035133A"/>
    <w:rsid w:val="003514E4"/>
    <w:rsid w:val="003524F8"/>
    <w:rsid w:val="003528D3"/>
    <w:rsid w:val="00352FCB"/>
    <w:rsid w:val="003530E5"/>
    <w:rsid w:val="00353713"/>
    <w:rsid w:val="00353B43"/>
    <w:rsid w:val="00353C31"/>
    <w:rsid w:val="00353D1D"/>
    <w:rsid w:val="003541A7"/>
    <w:rsid w:val="00354606"/>
    <w:rsid w:val="003548C4"/>
    <w:rsid w:val="00354BFF"/>
    <w:rsid w:val="0035500B"/>
    <w:rsid w:val="003550A0"/>
    <w:rsid w:val="003555FF"/>
    <w:rsid w:val="0035565B"/>
    <w:rsid w:val="003557AE"/>
    <w:rsid w:val="0035595B"/>
    <w:rsid w:val="00355F44"/>
    <w:rsid w:val="0035610A"/>
    <w:rsid w:val="003564E2"/>
    <w:rsid w:val="003568EF"/>
    <w:rsid w:val="00357261"/>
    <w:rsid w:val="00357734"/>
    <w:rsid w:val="00357A34"/>
    <w:rsid w:val="003605D0"/>
    <w:rsid w:val="003605F1"/>
    <w:rsid w:val="00360837"/>
    <w:rsid w:val="00360BDA"/>
    <w:rsid w:val="00360C85"/>
    <w:rsid w:val="00360EF1"/>
    <w:rsid w:val="00360FE8"/>
    <w:rsid w:val="0036129E"/>
    <w:rsid w:val="00361A61"/>
    <w:rsid w:val="00361C7C"/>
    <w:rsid w:val="00361D61"/>
    <w:rsid w:val="003627FF"/>
    <w:rsid w:val="00362C59"/>
    <w:rsid w:val="0036328E"/>
    <w:rsid w:val="00363397"/>
    <w:rsid w:val="0036369E"/>
    <w:rsid w:val="00363A10"/>
    <w:rsid w:val="00363CDE"/>
    <w:rsid w:val="0036453D"/>
    <w:rsid w:val="003645D0"/>
    <w:rsid w:val="00364EA8"/>
    <w:rsid w:val="00365134"/>
    <w:rsid w:val="00365E4C"/>
    <w:rsid w:val="0036612E"/>
    <w:rsid w:val="00366601"/>
    <w:rsid w:val="00367494"/>
    <w:rsid w:val="0036769B"/>
    <w:rsid w:val="00367919"/>
    <w:rsid w:val="00367DAE"/>
    <w:rsid w:val="00370A2D"/>
    <w:rsid w:val="00370E34"/>
    <w:rsid w:val="003714F2"/>
    <w:rsid w:val="00372CD5"/>
    <w:rsid w:val="0037352F"/>
    <w:rsid w:val="00373603"/>
    <w:rsid w:val="00373611"/>
    <w:rsid w:val="00373866"/>
    <w:rsid w:val="00373BDE"/>
    <w:rsid w:val="00373CCA"/>
    <w:rsid w:val="00373EF3"/>
    <w:rsid w:val="00374448"/>
    <w:rsid w:val="00374582"/>
    <w:rsid w:val="00374940"/>
    <w:rsid w:val="0037496C"/>
    <w:rsid w:val="003753E8"/>
    <w:rsid w:val="0037617D"/>
    <w:rsid w:val="003763D2"/>
    <w:rsid w:val="003763FB"/>
    <w:rsid w:val="0037720A"/>
    <w:rsid w:val="00377297"/>
    <w:rsid w:val="003775BA"/>
    <w:rsid w:val="003776A6"/>
    <w:rsid w:val="003776A9"/>
    <w:rsid w:val="00377F22"/>
    <w:rsid w:val="0038081B"/>
    <w:rsid w:val="0038096C"/>
    <w:rsid w:val="00380D10"/>
    <w:rsid w:val="003810A6"/>
    <w:rsid w:val="003816A0"/>
    <w:rsid w:val="0038283B"/>
    <w:rsid w:val="00382CA9"/>
    <w:rsid w:val="00382F19"/>
    <w:rsid w:val="00382FA0"/>
    <w:rsid w:val="0038406E"/>
    <w:rsid w:val="0038517F"/>
    <w:rsid w:val="003854CE"/>
    <w:rsid w:val="00385B78"/>
    <w:rsid w:val="00385C4C"/>
    <w:rsid w:val="003863FD"/>
    <w:rsid w:val="003868A2"/>
    <w:rsid w:val="00387633"/>
    <w:rsid w:val="00387C60"/>
    <w:rsid w:val="00387E4F"/>
    <w:rsid w:val="00387E9D"/>
    <w:rsid w:val="00390524"/>
    <w:rsid w:val="00390857"/>
    <w:rsid w:val="00390A3F"/>
    <w:rsid w:val="00390D52"/>
    <w:rsid w:val="00391A2D"/>
    <w:rsid w:val="00393673"/>
    <w:rsid w:val="003936FB"/>
    <w:rsid w:val="00394BBB"/>
    <w:rsid w:val="00395117"/>
    <w:rsid w:val="0039533A"/>
    <w:rsid w:val="0039588B"/>
    <w:rsid w:val="00395D6F"/>
    <w:rsid w:val="003963A3"/>
    <w:rsid w:val="0039648C"/>
    <w:rsid w:val="0039655B"/>
    <w:rsid w:val="0039669E"/>
    <w:rsid w:val="00396D6E"/>
    <w:rsid w:val="00396FE6"/>
    <w:rsid w:val="00397179"/>
    <w:rsid w:val="00397EE3"/>
    <w:rsid w:val="003A05FD"/>
    <w:rsid w:val="003A092A"/>
    <w:rsid w:val="003A0957"/>
    <w:rsid w:val="003A1058"/>
    <w:rsid w:val="003A10DA"/>
    <w:rsid w:val="003A11C3"/>
    <w:rsid w:val="003A195A"/>
    <w:rsid w:val="003A1C45"/>
    <w:rsid w:val="003A1FEB"/>
    <w:rsid w:val="003A203F"/>
    <w:rsid w:val="003A245B"/>
    <w:rsid w:val="003A287A"/>
    <w:rsid w:val="003A2C54"/>
    <w:rsid w:val="003A3005"/>
    <w:rsid w:val="003A379E"/>
    <w:rsid w:val="003A3D84"/>
    <w:rsid w:val="003A4628"/>
    <w:rsid w:val="003A52A3"/>
    <w:rsid w:val="003A54CA"/>
    <w:rsid w:val="003A5641"/>
    <w:rsid w:val="003A66B6"/>
    <w:rsid w:val="003A67AA"/>
    <w:rsid w:val="003A6B0A"/>
    <w:rsid w:val="003A7D66"/>
    <w:rsid w:val="003A7E4C"/>
    <w:rsid w:val="003B0705"/>
    <w:rsid w:val="003B0AFC"/>
    <w:rsid w:val="003B0D53"/>
    <w:rsid w:val="003B18E3"/>
    <w:rsid w:val="003B24C9"/>
    <w:rsid w:val="003B5199"/>
    <w:rsid w:val="003B5241"/>
    <w:rsid w:val="003B53D8"/>
    <w:rsid w:val="003B574C"/>
    <w:rsid w:val="003B6568"/>
    <w:rsid w:val="003B743E"/>
    <w:rsid w:val="003B799C"/>
    <w:rsid w:val="003B7AC8"/>
    <w:rsid w:val="003C0388"/>
    <w:rsid w:val="003C05B0"/>
    <w:rsid w:val="003C060A"/>
    <w:rsid w:val="003C27B5"/>
    <w:rsid w:val="003C30F4"/>
    <w:rsid w:val="003C3B19"/>
    <w:rsid w:val="003C3D05"/>
    <w:rsid w:val="003C3FBF"/>
    <w:rsid w:val="003C4595"/>
    <w:rsid w:val="003C4B48"/>
    <w:rsid w:val="003C57FA"/>
    <w:rsid w:val="003C62C9"/>
    <w:rsid w:val="003C6444"/>
    <w:rsid w:val="003C6464"/>
    <w:rsid w:val="003C6670"/>
    <w:rsid w:val="003D0113"/>
    <w:rsid w:val="003D0173"/>
    <w:rsid w:val="003D118C"/>
    <w:rsid w:val="003D1371"/>
    <w:rsid w:val="003D1A5B"/>
    <w:rsid w:val="003D1B17"/>
    <w:rsid w:val="003D1EFD"/>
    <w:rsid w:val="003D26C5"/>
    <w:rsid w:val="003D2EA9"/>
    <w:rsid w:val="003D336A"/>
    <w:rsid w:val="003D3C5C"/>
    <w:rsid w:val="003D4279"/>
    <w:rsid w:val="003D4567"/>
    <w:rsid w:val="003D45C7"/>
    <w:rsid w:val="003D4873"/>
    <w:rsid w:val="003D5966"/>
    <w:rsid w:val="003D59CE"/>
    <w:rsid w:val="003D62E8"/>
    <w:rsid w:val="003D6FFA"/>
    <w:rsid w:val="003D72A7"/>
    <w:rsid w:val="003D78EA"/>
    <w:rsid w:val="003D7AD2"/>
    <w:rsid w:val="003D7FC4"/>
    <w:rsid w:val="003E03D0"/>
    <w:rsid w:val="003E074D"/>
    <w:rsid w:val="003E0CED"/>
    <w:rsid w:val="003E12C8"/>
    <w:rsid w:val="003E185E"/>
    <w:rsid w:val="003E1DEC"/>
    <w:rsid w:val="003E1E88"/>
    <w:rsid w:val="003E290C"/>
    <w:rsid w:val="003E2E94"/>
    <w:rsid w:val="003E33C1"/>
    <w:rsid w:val="003E3870"/>
    <w:rsid w:val="003E407D"/>
    <w:rsid w:val="003E4468"/>
    <w:rsid w:val="003E4701"/>
    <w:rsid w:val="003E4E0F"/>
    <w:rsid w:val="003E4F9C"/>
    <w:rsid w:val="003E5762"/>
    <w:rsid w:val="003E579C"/>
    <w:rsid w:val="003E58BA"/>
    <w:rsid w:val="003E593F"/>
    <w:rsid w:val="003E5BBB"/>
    <w:rsid w:val="003E5E44"/>
    <w:rsid w:val="003E65FF"/>
    <w:rsid w:val="003E6CC4"/>
    <w:rsid w:val="003E6D6E"/>
    <w:rsid w:val="003E7930"/>
    <w:rsid w:val="003E7B7D"/>
    <w:rsid w:val="003E7BFD"/>
    <w:rsid w:val="003F00AF"/>
    <w:rsid w:val="003F0158"/>
    <w:rsid w:val="003F0BC8"/>
    <w:rsid w:val="003F0F78"/>
    <w:rsid w:val="003F19DA"/>
    <w:rsid w:val="003F1A35"/>
    <w:rsid w:val="003F1A4C"/>
    <w:rsid w:val="003F2416"/>
    <w:rsid w:val="003F2B95"/>
    <w:rsid w:val="003F3010"/>
    <w:rsid w:val="003F306F"/>
    <w:rsid w:val="003F3446"/>
    <w:rsid w:val="003F3E9D"/>
    <w:rsid w:val="003F4348"/>
    <w:rsid w:val="003F4797"/>
    <w:rsid w:val="003F4840"/>
    <w:rsid w:val="003F4AF7"/>
    <w:rsid w:val="003F5912"/>
    <w:rsid w:val="003F5C2D"/>
    <w:rsid w:val="003F680C"/>
    <w:rsid w:val="003F715A"/>
    <w:rsid w:val="003F7375"/>
    <w:rsid w:val="003F7B0D"/>
    <w:rsid w:val="00400506"/>
    <w:rsid w:val="004005BF"/>
    <w:rsid w:val="00400CF4"/>
    <w:rsid w:val="00401546"/>
    <w:rsid w:val="00401755"/>
    <w:rsid w:val="0040190C"/>
    <w:rsid w:val="00401937"/>
    <w:rsid w:val="00401C7B"/>
    <w:rsid w:val="00402222"/>
    <w:rsid w:val="00402A1F"/>
    <w:rsid w:val="0040328E"/>
    <w:rsid w:val="004035DE"/>
    <w:rsid w:val="00403754"/>
    <w:rsid w:val="00403758"/>
    <w:rsid w:val="00403977"/>
    <w:rsid w:val="00404047"/>
    <w:rsid w:val="004043B3"/>
    <w:rsid w:val="004047A1"/>
    <w:rsid w:val="00404992"/>
    <w:rsid w:val="0040504A"/>
    <w:rsid w:val="004050FB"/>
    <w:rsid w:val="00405316"/>
    <w:rsid w:val="00405D3B"/>
    <w:rsid w:val="004065E5"/>
    <w:rsid w:val="00406A1E"/>
    <w:rsid w:val="00406B16"/>
    <w:rsid w:val="00406DC6"/>
    <w:rsid w:val="00407BC6"/>
    <w:rsid w:val="00407D2F"/>
    <w:rsid w:val="00407F85"/>
    <w:rsid w:val="004106F1"/>
    <w:rsid w:val="00410CBD"/>
    <w:rsid w:val="00410D14"/>
    <w:rsid w:val="00410D36"/>
    <w:rsid w:val="004110F1"/>
    <w:rsid w:val="00411323"/>
    <w:rsid w:val="00411FBC"/>
    <w:rsid w:val="00412D94"/>
    <w:rsid w:val="00412F3C"/>
    <w:rsid w:val="00412F5E"/>
    <w:rsid w:val="00413641"/>
    <w:rsid w:val="004137E8"/>
    <w:rsid w:val="00413B42"/>
    <w:rsid w:val="0041402C"/>
    <w:rsid w:val="004140A5"/>
    <w:rsid w:val="004141C6"/>
    <w:rsid w:val="004144B2"/>
    <w:rsid w:val="00414586"/>
    <w:rsid w:val="0041463F"/>
    <w:rsid w:val="0041489B"/>
    <w:rsid w:val="00414A9D"/>
    <w:rsid w:val="00414C1B"/>
    <w:rsid w:val="00414F6C"/>
    <w:rsid w:val="00415C6B"/>
    <w:rsid w:val="00415F40"/>
    <w:rsid w:val="00416E77"/>
    <w:rsid w:val="00417E8C"/>
    <w:rsid w:val="004205A6"/>
    <w:rsid w:val="0042068D"/>
    <w:rsid w:val="00420F77"/>
    <w:rsid w:val="0042198E"/>
    <w:rsid w:val="00421A04"/>
    <w:rsid w:val="00421E75"/>
    <w:rsid w:val="00422193"/>
    <w:rsid w:val="00422A62"/>
    <w:rsid w:val="00422D39"/>
    <w:rsid w:val="0042319C"/>
    <w:rsid w:val="0042379A"/>
    <w:rsid w:val="00423CFD"/>
    <w:rsid w:val="0042411F"/>
    <w:rsid w:val="00424B33"/>
    <w:rsid w:val="004264D5"/>
    <w:rsid w:val="004266D3"/>
    <w:rsid w:val="00426BB9"/>
    <w:rsid w:val="0042709B"/>
    <w:rsid w:val="00427190"/>
    <w:rsid w:val="00427770"/>
    <w:rsid w:val="00427BDC"/>
    <w:rsid w:val="00427C7C"/>
    <w:rsid w:val="00427EA0"/>
    <w:rsid w:val="00430134"/>
    <w:rsid w:val="00430832"/>
    <w:rsid w:val="00430A89"/>
    <w:rsid w:val="004312F3"/>
    <w:rsid w:val="00431AB8"/>
    <w:rsid w:val="00431B00"/>
    <w:rsid w:val="00431C49"/>
    <w:rsid w:val="0043299C"/>
    <w:rsid w:val="004333A8"/>
    <w:rsid w:val="00433B1F"/>
    <w:rsid w:val="00434C2C"/>
    <w:rsid w:val="00435094"/>
    <w:rsid w:val="004353C7"/>
    <w:rsid w:val="004359ED"/>
    <w:rsid w:val="00435CD6"/>
    <w:rsid w:val="0043658F"/>
    <w:rsid w:val="00436E0F"/>
    <w:rsid w:val="004405CB"/>
    <w:rsid w:val="00440BE7"/>
    <w:rsid w:val="004413FE"/>
    <w:rsid w:val="0044192F"/>
    <w:rsid w:val="00441CBC"/>
    <w:rsid w:val="004424BB"/>
    <w:rsid w:val="0044250A"/>
    <w:rsid w:val="00442A49"/>
    <w:rsid w:val="00442C23"/>
    <w:rsid w:val="0044344A"/>
    <w:rsid w:val="00443BA1"/>
    <w:rsid w:val="00444960"/>
    <w:rsid w:val="00444F01"/>
    <w:rsid w:val="004450A1"/>
    <w:rsid w:val="004458E9"/>
    <w:rsid w:val="0044590E"/>
    <w:rsid w:val="0044641E"/>
    <w:rsid w:val="0044680A"/>
    <w:rsid w:val="00446B8D"/>
    <w:rsid w:val="00446EF8"/>
    <w:rsid w:val="0044769A"/>
    <w:rsid w:val="00447B32"/>
    <w:rsid w:val="00447B8C"/>
    <w:rsid w:val="00447CCA"/>
    <w:rsid w:val="00447F04"/>
    <w:rsid w:val="00450782"/>
    <w:rsid w:val="004511B8"/>
    <w:rsid w:val="004516E9"/>
    <w:rsid w:val="0045175A"/>
    <w:rsid w:val="00451D54"/>
    <w:rsid w:val="00452071"/>
    <w:rsid w:val="0045207A"/>
    <w:rsid w:val="00452232"/>
    <w:rsid w:val="004529A6"/>
    <w:rsid w:val="00452D3E"/>
    <w:rsid w:val="004533D0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233"/>
    <w:rsid w:val="00455799"/>
    <w:rsid w:val="00455C39"/>
    <w:rsid w:val="00455E04"/>
    <w:rsid w:val="004562C0"/>
    <w:rsid w:val="004568E7"/>
    <w:rsid w:val="00457118"/>
    <w:rsid w:val="00457E23"/>
    <w:rsid w:val="00460802"/>
    <w:rsid w:val="0046096B"/>
    <w:rsid w:val="00460F57"/>
    <w:rsid w:val="00461375"/>
    <w:rsid w:val="00461BEE"/>
    <w:rsid w:val="004627A9"/>
    <w:rsid w:val="00462A67"/>
    <w:rsid w:val="00463204"/>
    <w:rsid w:val="0046349D"/>
    <w:rsid w:val="004634B2"/>
    <w:rsid w:val="004636C3"/>
    <w:rsid w:val="0046385B"/>
    <w:rsid w:val="00463D56"/>
    <w:rsid w:val="00464183"/>
    <w:rsid w:val="004645C6"/>
    <w:rsid w:val="0046460B"/>
    <w:rsid w:val="00464AFC"/>
    <w:rsid w:val="0046505D"/>
    <w:rsid w:val="0046571A"/>
    <w:rsid w:val="00465919"/>
    <w:rsid w:val="0046645F"/>
    <w:rsid w:val="00467844"/>
    <w:rsid w:val="00467861"/>
    <w:rsid w:val="00467D6C"/>
    <w:rsid w:val="00470255"/>
    <w:rsid w:val="0047033E"/>
    <w:rsid w:val="004708CC"/>
    <w:rsid w:val="00470B8F"/>
    <w:rsid w:val="004714D9"/>
    <w:rsid w:val="0047185F"/>
    <w:rsid w:val="00471D6C"/>
    <w:rsid w:val="00471DDA"/>
    <w:rsid w:val="0047209E"/>
    <w:rsid w:val="00472AC0"/>
    <w:rsid w:val="00472AD6"/>
    <w:rsid w:val="00472BE9"/>
    <w:rsid w:val="00472D4A"/>
    <w:rsid w:val="00473014"/>
    <w:rsid w:val="004736B5"/>
    <w:rsid w:val="00473AE0"/>
    <w:rsid w:val="00473D6C"/>
    <w:rsid w:val="00473FB5"/>
    <w:rsid w:val="00474E0E"/>
    <w:rsid w:val="00476151"/>
    <w:rsid w:val="004769DA"/>
    <w:rsid w:val="00476A76"/>
    <w:rsid w:val="00476C35"/>
    <w:rsid w:val="004776CE"/>
    <w:rsid w:val="00477784"/>
    <w:rsid w:val="00477DB8"/>
    <w:rsid w:val="00477E2A"/>
    <w:rsid w:val="004803C1"/>
    <w:rsid w:val="004810A1"/>
    <w:rsid w:val="00481E18"/>
    <w:rsid w:val="00481F58"/>
    <w:rsid w:val="0048205E"/>
    <w:rsid w:val="0048212A"/>
    <w:rsid w:val="004823F5"/>
    <w:rsid w:val="00482C15"/>
    <w:rsid w:val="00483731"/>
    <w:rsid w:val="00483792"/>
    <w:rsid w:val="00483821"/>
    <w:rsid w:val="00483982"/>
    <w:rsid w:val="00483FC9"/>
    <w:rsid w:val="0048405F"/>
    <w:rsid w:val="0048417C"/>
    <w:rsid w:val="00484237"/>
    <w:rsid w:val="004847F2"/>
    <w:rsid w:val="00484BC2"/>
    <w:rsid w:val="00484F1F"/>
    <w:rsid w:val="004852B3"/>
    <w:rsid w:val="00485C3C"/>
    <w:rsid w:val="00485ED0"/>
    <w:rsid w:val="004869B3"/>
    <w:rsid w:val="00486FFD"/>
    <w:rsid w:val="00487063"/>
    <w:rsid w:val="00487767"/>
    <w:rsid w:val="00490459"/>
    <w:rsid w:val="004905AD"/>
    <w:rsid w:val="00491C97"/>
    <w:rsid w:val="00491D9A"/>
    <w:rsid w:val="004920B7"/>
    <w:rsid w:val="004920F2"/>
    <w:rsid w:val="004921A4"/>
    <w:rsid w:val="00492376"/>
    <w:rsid w:val="00492401"/>
    <w:rsid w:val="004933ED"/>
    <w:rsid w:val="004938DF"/>
    <w:rsid w:val="00493F29"/>
    <w:rsid w:val="00494978"/>
    <w:rsid w:val="00494E97"/>
    <w:rsid w:val="00495397"/>
    <w:rsid w:val="0049543D"/>
    <w:rsid w:val="004956E3"/>
    <w:rsid w:val="00495C27"/>
    <w:rsid w:val="00496A6A"/>
    <w:rsid w:val="00496D20"/>
    <w:rsid w:val="00496EBD"/>
    <w:rsid w:val="00497310"/>
    <w:rsid w:val="00497508"/>
    <w:rsid w:val="00497732"/>
    <w:rsid w:val="00497879"/>
    <w:rsid w:val="00497893"/>
    <w:rsid w:val="004A045C"/>
    <w:rsid w:val="004A0953"/>
    <w:rsid w:val="004A20B1"/>
    <w:rsid w:val="004A20F5"/>
    <w:rsid w:val="004A315C"/>
    <w:rsid w:val="004A3291"/>
    <w:rsid w:val="004A3C85"/>
    <w:rsid w:val="004A428F"/>
    <w:rsid w:val="004A43E2"/>
    <w:rsid w:val="004A454A"/>
    <w:rsid w:val="004A4FDB"/>
    <w:rsid w:val="004A53B3"/>
    <w:rsid w:val="004A541E"/>
    <w:rsid w:val="004A545B"/>
    <w:rsid w:val="004A66C5"/>
    <w:rsid w:val="004A7188"/>
    <w:rsid w:val="004A719B"/>
    <w:rsid w:val="004A74BA"/>
    <w:rsid w:val="004A7A3D"/>
    <w:rsid w:val="004A7E8A"/>
    <w:rsid w:val="004A7FA7"/>
    <w:rsid w:val="004B060A"/>
    <w:rsid w:val="004B0B9F"/>
    <w:rsid w:val="004B1309"/>
    <w:rsid w:val="004B1F25"/>
    <w:rsid w:val="004B289C"/>
    <w:rsid w:val="004B28F3"/>
    <w:rsid w:val="004B2F76"/>
    <w:rsid w:val="004B3029"/>
    <w:rsid w:val="004B310E"/>
    <w:rsid w:val="004B403A"/>
    <w:rsid w:val="004B40B4"/>
    <w:rsid w:val="004B52FA"/>
    <w:rsid w:val="004B57BC"/>
    <w:rsid w:val="004B5B0F"/>
    <w:rsid w:val="004B5ED1"/>
    <w:rsid w:val="004B6017"/>
    <w:rsid w:val="004B68D0"/>
    <w:rsid w:val="004B6C96"/>
    <w:rsid w:val="004B6D3D"/>
    <w:rsid w:val="004B755C"/>
    <w:rsid w:val="004B7608"/>
    <w:rsid w:val="004B765D"/>
    <w:rsid w:val="004C00CD"/>
    <w:rsid w:val="004C022F"/>
    <w:rsid w:val="004C069B"/>
    <w:rsid w:val="004C09E4"/>
    <w:rsid w:val="004C0D1D"/>
    <w:rsid w:val="004C0E32"/>
    <w:rsid w:val="004C10ED"/>
    <w:rsid w:val="004C145F"/>
    <w:rsid w:val="004C1BED"/>
    <w:rsid w:val="004C1E3B"/>
    <w:rsid w:val="004C226C"/>
    <w:rsid w:val="004C2770"/>
    <w:rsid w:val="004C2823"/>
    <w:rsid w:val="004C2CD0"/>
    <w:rsid w:val="004C2D5E"/>
    <w:rsid w:val="004C3663"/>
    <w:rsid w:val="004C3C05"/>
    <w:rsid w:val="004C3E4B"/>
    <w:rsid w:val="004C4250"/>
    <w:rsid w:val="004C473F"/>
    <w:rsid w:val="004C485F"/>
    <w:rsid w:val="004C4DCF"/>
    <w:rsid w:val="004C4E51"/>
    <w:rsid w:val="004C53BF"/>
    <w:rsid w:val="004C552E"/>
    <w:rsid w:val="004C6124"/>
    <w:rsid w:val="004C6343"/>
    <w:rsid w:val="004C6B72"/>
    <w:rsid w:val="004C6D68"/>
    <w:rsid w:val="004C72AC"/>
    <w:rsid w:val="004C7439"/>
    <w:rsid w:val="004C7AE5"/>
    <w:rsid w:val="004C7B5D"/>
    <w:rsid w:val="004C7C09"/>
    <w:rsid w:val="004C7D73"/>
    <w:rsid w:val="004C7FC3"/>
    <w:rsid w:val="004C7FCE"/>
    <w:rsid w:val="004D05DC"/>
    <w:rsid w:val="004D1061"/>
    <w:rsid w:val="004D2412"/>
    <w:rsid w:val="004D287B"/>
    <w:rsid w:val="004D2A0E"/>
    <w:rsid w:val="004D2A63"/>
    <w:rsid w:val="004D34D1"/>
    <w:rsid w:val="004D3CA3"/>
    <w:rsid w:val="004D3D8E"/>
    <w:rsid w:val="004D4ADC"/>
    <w:rsid w:val="004D4FC1"/>
    <w:rsid w:val="004D5136"/>
    <w:rsid w:val="004D5C7F"/>
    <w:rsid w:val="004D5D88"/>
    <w:rsid w:val="004D667F"/>
    <w:rsid w:val="004D669D"/>
    <w:rsid w:val="004D6C87"/>
    <w:rsid w:val="004D6D79"/>
    <w:rsid w:val="004D7021"/>
    <w:rsid w:val="004D7985"/>
    <w:rsid w:val="004D7AC3"/>
    <w:rsid w:val="004D7B25"/>
    <w:rsid w:val="004E0664"/>
    <w:rsid w:val="004E08FE"/>
    <w:rsid w:val="004E0DBF"/>
    <w:rsid w:val="004E1A5C"/>
    <w:rsid w:val="004E2369"/>
    <w:rsid w:val="004E2E69"/>
    <w:rsid w:val="004E2E6A"/>
    <w:rsid w:val="004E33ED"/>
    <w:rsid w:val="004E4354"/>
    <w:rsid w:val="004E448B"/>
    <w:rsid w:val="004E4814"/>
    <w:rsid w:val="004E5311"/>
    <w:rsid w:val="004E549B"/>
    <w:rsid w:val="004E55B6"/>
    <w:rsid w:val="004E58FB"/>
    <w:rsid w:val="004E673C"/>
    <w:rsid w:val="004E690A"/>
    <w:rsid w:val="004E6B1C"/>
    <w:rsid w:val="004E6B96"/>
    <w:rsid w:val="004E6B9B"/>
    <w:rsid w:val="004E6EC5"/>
    <w:rsid w:val="004F0016"/>
    <w:rsid w:val="004F02DC"/>
    <w:rsid w:val="004F033D"/>
    <w:rsid w:val="004F05A7"/>
    <w:rsid w:val="004F0767"/>
    <w:rsid w:val="004F0EE5"/>
    <w:rsid w:val="004F0FC9"/>
    <w:rsid w:val="004F1144"/>
    <w:rsid w:val="004F1381"/>
    <w:rsid w:val="004F1AD3"/>
    <w:rsid w:val="004F1C83"/>
    <w:rsid w:val="004F2459"/>
    <w:rsid w:val="004F2A97"/>
    <w:rsid w:val="004F3071"/>
    <w:rsid w:val="004F3F5C"/>
    <w:rsid w:val="004F4381"/>
    <w:rsid w:val="004F4FA1"/>
    <w:rsid w:val="004F52D3"/>
    <w:rsid w:val="004F538E"/>
    <w:rsid w:val="004F5783"/>
    <w:rsid w:val="004F5B36"/>
    <w:rsid w:val="004F602B"/>
    <w:rsid w:val="004F61A7"/>
    <w:rsid w:val="004F6239"/>
    <w:rsid w:val="004F6EAD"/>
    <w:rsid w:val="004F6EB9"/>
    <w:rsid w:val="004F6EDF"/>
    <w:rsid w:val="004F701C"/>
    <w:rsid w:val="004F75E1"/>
    <w:rsid w:val="0050066C"/>
    <w:rsid w:val="00500E1A"/>
    <w:rsid w:val="00500E4B"/>
    <w:rsid w:val="005012B4"/>
    <w:rsid w:val="005018E7"/>
    <w:rsid w:val="00501CE7"/>
    <w:rsid w:val="0050212C"/>
    <w:rsid w:val="00502490"/>
    <w:rsid w:val="00503548"/>
    <w:rsid w:val="00503956"/>
    <w:rsid w:val="00504253"/>
    <w:rsid w:val="00504502"/>
    <w:rsid w:val="0050494F"/>
    <w:rsid w:val="00504F7F"/>
    <w:rsid w:val="0050542B"/>
    <w:rsid w:val="00505446"/>
    <w:rsid w:val="0050575C"/>
    <w:rsid w:val="005058A3"/>
    <w:rsid w:val="00506107"/>
    <w:rsid w:val="005065B3"/>
    <w:rsid w:val="00506CCC"/>
    <w:rsid w:val="00507505"/>
    <w:rsid w:val="00507E8C"/>
    <w:rsid w:val="005103E1"/>
    <w:rsid w:val="00510B98"/>
    <w:rsid w:val="005117F4"/>
    <w:rsid w:val="00511ACD"/>
    <w:rsid w:val="00511BAA"/>
    <w:rsid w:val="00511F53"/>
    <w:rsid w:val="00512195"/>
    <w:rsid w:val="00512548"/>
    <w:rsid w:val="0051263A"/>
    <w:rsid w:val="0051279D"/>
    <w:rsid w:val="0051288F"/>
    <w:rsid w:val="00512F1B"/>
    <w:rsid w:val="0051345C"/>
    <w:rsid w:val="00513978"/>
    <w:rsid w:val="00513EA5"/>
    <w:rsid w:val="00513FFA"/>
    <w:rsid w:val="005148AE"/>
    <w:rsid w:val="00514B82"/>
    <w:rsid w:val="00515173"/>
    <w:rsid w:val="005153BD"/>
    <w:rsid w:val="00515A8C"/>
    <w:rsid w:val="00515C30"/>
    <w:rsid w:val="005166E7"/>
    <w:rsid w:val="005167D1"/>
    <w:rsid w:val="00517FEC"/>
    <w:rsid w:val="005200BD"/>
    <w:rsid w:val="005204D5"/>
    <w:rsid w:val="00520615"/>
    <w:rsid w:val="00520FD3"/>
    <w:rsid w:val="005212A2"/>
    <w:rsid w:val="00521B4D"/>
    <w:rsid w:val="00521BF4"/>
    <w:rsid w:val="00521CAD"/>
    <w:rsid w:val="00521FA9"/>
    <w:rsid w:val="005235E4"/>
    <w:rsid w:val="005236D5"/>
    <w:rsid w:val="005237C9"/>
    <w:rsid w:val="00523AB3"/>
    <w:rsid w:val="00524071"/>
    <w:rsid w:val="005241BD"/>
    <w:rsid w:val="005244AE"/>
    <w:rsid w:val="00524688"/>
    <w:rsid w:val="00524C42"/>
    <w:rsid w:val="00525808"/>
    <w:rsid w:val="00525AD9"/>
    <w:rsid w:val="00525D25"/>
    <w:rsid w:val="00525E43"/>
    <w:rsid w:val="00526070"/>
    <w:rsid w:val="0052674C"/>
    <w:rsid w:val="00526EEE"/>
    <w:rsid w:val="00526EFE"/>
    <w:rsid w:val="00526FF9"/>
    <w:rsid w:val="00527172"/>
    <w:rsid w:val="0052723C"/>
    <w:rsid w:val="005277EB"/>
    <w:rsid w:val="0052780F"/>
    <w:rsid w:val="00527B43"/>
    <w:rsid w:val="00527BEA"/>
    <w:rsid w:val="00527E45"/>
    <w:rsid w:val="00530051"/>
    <w:rsid w:val="00530066"/>
    <w:rsid w:val="005300F1"/>
    <w:rsid w:val="00530E2A"/>
    <w:rsid w:val="00531B81"/>
    <w:rsid w:val="005337F5"/>
    <w:rsid w:val="00534113"/>
    <w:rsid w:val="00535824"/>
    <w:rsid w:val="00535D06"/>
    <w:rsid w:val="00535F8A"/>
    <w:rsid w:val="00536695"/>
    <w:rsid w:val="00536697"/>
    <w:rsid w:val="00536BF5"/>
    <w:rsid w:val="0053760C"/>
    <w:rsid w:val="00537830"/>
    <w:rsid w:val="00537943"/>
    <w:rsid w:val="005405BC"/>
    <w:rsid w:val="0054072B"/>
    <w:rsid w:val="00540BAA"/>
    <w:rsid w:val="00541C2E"/>
    <w:rsid w:val="00542140"/>
    <w:rsid w:val="00542772"/>
    <w:rsid w:val="00542EF8"/>
    <w:rsid w:val="00543082"/>
    <w:rsid w:val="00543182"/>
    <w:rsid w:val="005432DA"/>
    <w:rsid w:val="00543503"/>
    <w:rsid w:val="00543C21"/>
    <w:rsid w:val="005447A4"/>
    <w:rsid w:val="0054495F"/>
    <w:rsid w:val="005452FA"/>
    <w:rsid w:val="00545425"/>
    <w:rsid w:val="005454DE"/>
    <w:rsid w:val="005456A2"/>
    <w:rsid w:val="005458FA"/>
    <w:rsid w:val="00545A99"/>
    <w:rsid w:val="00545CD1"/>
    <w:rsid w:val="00545CE3"/>
    <w:rsid w:val="005465B8"/>
    <w:rsid w:val="0054733B"/>
    <w:rsid w:val="00547B4D"/>
    <w:rsid w:val="00547F30"/>
    <w:rsid w:val="0055171D"/>
    <w:rsid w:val="005518C2"/>
    <w:rsid w:val="0055192C"/>
    <w:rsid w:val="00551E41"/>
    <w:rsid w:val="0055284C"/>
    <w:rsid w:val="00552A83"/>
    <w:rsid w:val="00552B39"/>
    <w:rsid w:val="00552FD6"/>
    <w:rsid w:val="00553688"/>
    <w:rsid w:val="00553956"/>
    <w:rsid w:val="00553B18"/>
    <w:rsid w:val="00553D10"/>
    <w:rsid w:val="00554249"/>
    <w:rsid w:val="00554A13"/>
    <w:rsid w:val="00554E7D"/>
    <w:rsid w:val="00555B75"/>
    <w:rsid w:val="00555E12"/>
    <w:rsid w:val="005566E4"/>
    <w:rsid w:val="00556A02"/>
    <w:rsid w:val="00556C83"/>
    <w:rsid w:val="00557412"/>
    <w:rsid w:val="0055776F"/>
    <w:rsid w:val="00557A01"/>
    <w:rsid w:val="00557B1D"/>
    <w:rsid w:val="00557EF6"/>
    <w:rsid w:val="0056033D"/>
    <w:rsid w:val="00560B3C"/>
    <w:rsid w:val="0056149E"/>
    <w:rsid w:val="0056189D"/>
    <w:rsid w:val="0056230F"/>
    <w:rsid w:val="00562770"/>
    <w:rsid w:val="005627C9"/>
    <w:rsid w:val="00562A1B"/>
    <w:rsid w:val="00562D30"/>
    <w:rsid w:val="00562EA4"/>
    <w:rsid w:val="005632CF"/>
    <w:rsid w:val="005632F1"/>
    <w:rsid w:val="0056340D"/>
    <w:rsid w:val="005634FD"/>
    <w:rsid w:val="005635CB"/>
    <w:rsid w:val="005637A6"/>
    <w:rsid w:val="00563DBD"/>
    <w:rsid w:val="00564490"/>
    <w:rsid w:val="00564F0B"/>
    <w:rsid w:val="005655E7"/>
    <w:rsid w:val="0056577D"/>
    <w:rsid w:val="0056587E"/>
    <w:rsid w:val="005659D2"/>
    <w:rsid w:val="00565CD6"/>
    <w:rsid w:val="00566E9E"/>
    <w:rsid w:val="00567531"/>
    <w:rsid w:val="00570150"/>
    <w:rsid w:val="00570376"/>
    <w:rsid w:val="005705F8"/>
    <w:rsid w:val="00570765"/>
    <w:rsid w:val="00570A46"/>
    <w:rsid w:val="00571828"/>
    <w:rsid w:val="005718E8"/>
    <w:rsid w:val="00572088"/>
    <w:rsid w:val="0057230E"/>
    <w:rsid w:val="00573A29"/>
    <w:rsid w:val="00573BC6"/>
    <w:rsid w:val="005743E3"/>
    <w:rsid w:val="00574705"/>
    <w:rsid w:val="00574AA8"/>
    <w:rsid w:val="00574EE8"/>
    <w:rsid w:val="005757C3"/>
    <w:rsid w:val="00575E6F"/>
    <w:rsid w:val="00576AA5"/>
    <w:rsid w:val="00576C84"/>
    <w:rsid w:val="00576F63"/>
    <w:rsid w:val="00577176"/>
    <w:rsid w:val="0057755D"/>
    <w:rsid w:val="005779FC"/>
    <w:rsid w:val="00577D6D"/>
    <w:rsid w:val="00580153"/>
    <w:rsid w:val="00580E6E"/>
    <w:rsid w:val="00581A5E"/>
    <w:rsid w:val="00581CDB"/>
    <w:rsid w:val="00581DCE"/>
    <w:rsid w:val="00581EF8"/>
    <w:rsid w:val="005820CA"/>
    <w:rsid w:val="005826A0"/>
    <w:rsid w:val="005836FB"/>
    <w:rsid w:val="00583B9A"/>
    <w:rsid w:val="00583D48"/>
    <w:rsid w:val="00584311"/>
    <w:rsid w:val="0058446D"/>
    <w:rsid w:val="00584F2C"/>
    <w:rsid w:val="005851EE"/>
    <w:rsid w:val="00585C59"/>
    <w:rsid w:val="00587070"/>
    <w:rsid w:val="005877E8"/>
    <w:rsid w:val="00587C3E"/>
    <w:rsid w:val="005900C8"/>
    <w:rsid w:val="005900D8"/>
    <w:rsid w:val="005901C9"/>
    <w:rsid w:val="00590971"/>
    <w:rsid w:val="00590E87"/>
    <w:rsid w:val="00591033"/>
    <w:rsid w:val="005910CA"/>
    <w:rsid w:val="00591532"/>
    <w:rsid w:val="0059156F"/>
    <w:rsid w:val="0059211C"/>
    <w:rsid w:val="00592A23"/>
    <w:rsid w:val="00592F33"/>
    <w:rsid w:val="005930AF"/>
    <w:rsid w:val="005933F0"/>
    <w:rsid w:val="00593AEE"/>
    <w:rsid w:val="005943E4"/>
    <w:rsid w:val="0059477F"/>
    <w:rsid w:val="00595620"/>
    <w:rsid w:val="00595BA7"/>
    <w:rsid w:val="00596109"/>
    <w:rsid w:val="005963E2"/>
    <w:rsid w:val="0059669B"/>
    <w:rsid w:val="005969B3"/>
    <w:rsid w:val="00596B6B"/>
    <w:rsid w:val="005970A5"/>
    <w:rsid w:val="005A00BF"/>
    <w:rsid w:val="005A03AF"/>
    <w:rsid w:val="005A0564"/>
    <w:rsid w:val="005A08AB"/>
    <w:rsid w:val="005A1707"/>
    <w:rsid w:val="005A172C"/>
    <w:rsid w:val="005A195D"/>
    <w:rsid w:val="005A1D79"/>
    <w:rsid w:val="005A1E6A"/>
    <w:rsid w:val="005A2216"/>
    <w:rsid w:val="005A226A"/>
    <w:rsid w:val="005A2933"/>
    <w:rsid w:val="005A33FD"/>
    <w:rsid w:val="005A3459"/>
    <w:rsid w:val="005A3786"/>
    <w:rsid w:val="005A37E2"/>
    <w:rsid w:val="005A3840"/>
    <w:rsid w:val="005A3F5A"/>
    <w:rsid w:val="005A4A8D"/>
    <w:rsid w:val="005A5041"/>
    <w:rsid w:val="005A5505"/>
    <w:rsid w:val="005A58FB"/>
    <w:rsid w:val="005A66C9"/>
    <w:rsid w:val="005A6C15"/>
    <w:rsid w:val="005A7CC1"/>
    <w:rsid w:val="005A7CF3"/>
    <w:rsid w:val="005B03B8"/>
    <w:rsid w:val="005B0A00"/>
    <w:rsid w:val="005B0A1C"/>
    <w:rsid w:val="005B15FE"/>
    <w:rsid w:val="005B1671"/>
    <w:rsid w:val="005B1793"/>
    <w:rsid w:val="005B1B17"/>
    <w:rsid w:val="005B273C"/>
    <w:rsid w:val="005B2970"/>
    <w:rsid w:val="005B309C"/>
    <w:rsid w:val="005B310A"/>
    <w:rsid w:val="005B38DC"/>
    <w:rsid w:val="005B3EAD"/>
    <w:rsid w:val="005B46FF"/>
    <w:rsid w:val="005B4768"/>
    <w:rsid w:val="005B5DC2"/>
    <w:rsid w:val="005B6D2C"/>
    <w:rsid w:val="005B7049"/>
    <w:rsid w:val="005B711C"/>
    <w:rsid w:val="005B79BC"/>
    <w:rsid w:val="005B7F0F"/>
    <w:rsid w:val="005C0709"/>
    <w:rsid w:val="005C0CE6"/>
    <w:rsid w:val="005C163B"/>
    <w:rsid w:val="005C19E5"/>
    <w:rsid w:val="005C1ECD"/>
    <w:rsid w:val="005C21F5"/>
    <w:rsid w:val="005C2ECA"/>
    <w:rsid w:val="005C2F05"/>
    <w:rsid w:val="005C2F2D"/>
    <w:rsid w:val="005C307E"/>
    <w:rsid w:val="005C3A98"/>
    <w:rsid w:val="005C3F8E"/>
    <w:rsid w:val="005C43CF"/>
    <w:rsid w:val="005C4A04"/>
    <w:rsid w:val="005C533F"/>
    <w:rsid w:val="005C550E"/>
    <w:rsid w:val="005C56F9"/>
    <w:rsid w:val="005C59CC"/>
    <w:rsid w:val="005C5F12"/>
    <w:rsid w:val="005C607E"/>
    <w:rsid w:val="005C6225"/>
    <w:rsid w:val="005C69AB"/>
    <w:rsid w:val="005C7137"/>
    <w:rsid w:val="005C7FE9"/>
    <w:rsid w:val="005D03EF"/>
    <w:rsid w:val="005D05F0"/>
    <w:rsid w:val="005D0680"/>
    <w:rsid w:val="005D0727"/>
    <w:rsid w:val="005D0C13"/>
    <w:rsid w:val="005D1707"/>
    <w:rsid w:val="005D205B"/>
    <w:rsid w:val="005D2BD1"/>
    <w:rsid w:val="005D3200"/>
    <w:rsid w:val="005D33FF"/>
    <w:rsid w:val="005D3466"/>
    <w:rsid w:val="005D3994"/>
    <w:rsid w:val="005D3CEF"/>
    <w:rsid w:val="005D435F"/>
    <w:rsid w:val="005D48B0"/>
    <w:rsid w:val="005D5A2E"/>
    <w:rsid w:val="005D5AA2"/>
    <w:rsid w:val="005D6654"/>
    <w:rsid w:val="005D76A0"/>
    <w:rsid w:val="005D7A73"/>
    <w:rsid w:val="005E1283"/>
    <w:rsid w:val="005E1634"/>
    <w:rsid w:val="005E182F"/>
    <w:rsid w:val="005E202E"/>
    <w:rsid w:val="005E2CA1"/>
    <w:rsid w:val="005E3030"/>
    <w:rsid w:val="005E31F8"/>
    <w:rsid w:val="005E321E"/>
    <w:rsid w:val="005E3524"/>
    <w:rsid w:val="005E38DC"/>
    <w:rsid w:val="005E3F59"/>
    <w:rsid w:val="005E43C7"/>
    <w:rsid w:val="005E475D"/>
    <w:rsid w:val="005E497F"/>
    <w:rsid w:val="005E5D4A"/>
    <w:rsid w:val="005E6011"/>
    <w:rsid w:val="005E6214"/>
    <w:rsid w:val="005E674E"/>
    <w:rsid w:val="005E67FD"/>
    <w:rsid w:val="005E691E"/>
    <w:rsid w:val="005E6ADD"/>
    <w:rsid w:val="005E6CD7"/>
    <w:rsid w:val="005E747A"/>
    <w:rsid w:val="005E752E"/>
    <w:rsid w:val="005E7718"/>
    <w:rsid w:val="005E78BC"/>
    <w:rsid w:val="005F0A1E"/>
    <w:rsid w:val="005F0CFC"/>
    <w:rsid w:val="005F1711"/>
    <w:rsid w:val="005F17D1"/>
    <w:rsid w:val="005F1CA8"/>
    <w:rsid w:val="005F28E7"/>
    <w:rsid w:val="005F2A06"/>
    <w:rsid w:val="005F36E3"/>
    <w:rsid w:val="005F3FFA"/>
    <w:rsid w:val="005F44FE"/>
    <w:rsid w:val="005F45AF"/>
    <w:rsid w:val="005F4C18"/>
    <w:rsid w:val="005F4F4C"/>
    <w:rsid w:val="005F5612"/>
    <w:rsid w:val="005F5C89"/>
    <w:rsid w:val="005F5F0F"/>
    <w:rsid w:val="005F6232"/>
    <w:rsid w:val="005F68DB"/>
    <w:rsid w:val="005F6982"/>
    <w:rsid w:val="005F71C3"/>
    <w:rsid w:val="005F7A9C"/>
    <w:rsid w:val="00600024"/>
    <w:rsid w:val="006006A0"/>
    <w:rsid w:val="006016E6"/>
    <w:rsid w:val="006017AD"/>
    <w:rsid w:val="00601BD4"/>
    <w:rsid w:val="00601F75"/>
    <w:rsid w:val="00602542"/>
    <w:rsid w:val="00602739"/>
    <w:rsid w:val="006028E4"/>
    <w:rsid w:val="00602CF0"/>
    <w:rsid w:val="006035A2"/>
    <w:rsid w:val="0060373D"/>
    <w:rsid w:val="00603829"/>
    <w:rsid w:val="00603A86"/>
    <w:rsid w:val="00604148"/>
    <w:rsid w:val="006053DD"/>
    <w:rsid w:val="0060545C"/>
    <w:rsid w:val="006059EE"/>
    <w:rsid w:val="00605A65"/>
    <w:rsid w:val="00605B8C"/>
    <w:rsid w:val="00606001"/>
    <w:rsid w:val="00606132"/>
    <w:rsid w:val="006068F9"/>
    <w:rsid w:val="00606B1D"/>
    <w:rsid w:val="00606FD3"/>
    <w:rsid w:val="00607F9A"/>
    <w:rsid w:val="006105B3"/>
    <w:rsid w:val="006105E4"/>
    <w:rsid w:val="0061075E"/>
    <w:rsid w:val="00610777"/>
    <w:rsid w:val="006107C1"/>
    <w:rsid w:val="00610A00"/>
    <w:rsid w:val="006110B9"/>
    <w:rsid w:val="0061165A"/>
    <w:rsid w:val="006116C2"/>
    <w:rsid w:val="00612769"/>
    <w:rsid w:val="006129D7"/>
    <w:rsid w:val="00612B05"/>
    <w:rsid w:val="00613712"/>
    <w:rsid w:val="006148C2"/>
    <w:rsid w:val="00614B95"/>
    <w:rsid w:val="00614D54"/>
    <w:rsid w:val="006151E1"/>
    <w:rsid w:val="006153D3"/>
    <w:rsid w:val="006164F0"/>
    <w:rsid w:val="00616DF8"/>
    <w:rsid w:val="00617BBE"/>
    <w:rsid w:val="00617D47"/>
    <w:rsid w:val="00620981"/>
    <w:rsid w:val="00620C34"/>
    <w:rsid w:val="006213CC"/>
    <w:rsid w:val="00621753"/>
    <w:rsid w:val="00621F27"/>
    <w:rsid w:val="00621FF8"/>
    <w:rsid w:val="006229D3"/>
    <w:rsid w:val="00622E19"/>
    <w:rsid w:val="006239F9"/>
    <w:rsid w:val="00623CC2"/>
    <w:rsid w:val="006241F3"/>
    <w:rsid w:val="00624325"/>
    <w:rsid w:val="00624565"/>
    <w:rsid w:val="00624F0D"/>
    <w:rsid w:val="00625154"/>
    <w:rsid w:val="0062517B"/>
    <w:rsid w:val="0062554F"/>
    <w:rsid w:val="0062582F"/>
    <w:rsid w:val="0062585E"/>
    <w:rsid w:val="00626351"/>
    <w:rsid w:val="00626A1F"/>
    <w:rsid w:val="006301EF"/>
    <w:rsid w:val="00630545"/>
    <w:rsid w:val="00630A8A"/>
    <w:rsid w:val="00631CA1"/>
    <w:rsid w:val="006325C0"/>
    <w:rsid w:val="0063338E"/>
    <w:rsid w:val="006338BD"/>
    <w:rsid w:val="00633FC8"/>
    <w:rsid w:val="006346D4"/>
    <w:rsid w:val="00635E64"/>
    <w:rsid w:val="006364A3"/>
    <w:rsid w:val="00636719"/>
    <w:rsid w:val="00637019"/>
    <w:rsid w:val="006375D9"/>
    <w:rsid w:val="00637659"/>
    <w:rsid w:val="00637691"/>
    <w:rsid w:val="0063794F"/>
    <w:rsid w:val="006401C6"/>
    <w:rsid w:val="00641DD3"/>
    <w:rsid w:val="00642229"/>
    <w:rsid w:val="00642CE8"/>
    <w:rsid w:val="00642CFA"/>
    <w:rsid w:val="006434C9"/>
    <w:rsid w:val="00643DE5"/>
    <w:rsid w:val="00644BAA"/>
    <w:rsid w:val="00644D7A"/>
    <w:rsid w:val="0064526D"/>
    <w:rsid w:val="00645D3C"/>
    <w:rsid w:val="00645F16"/>
    <w:rsid w:val="006465F3"/>
    <w:rsid w:val="006467C3"/>
    <w:rsid w:val="00646EB1"/>
    <w:rsid w:val="00646FA3"/>
    <w:rsid w:val="0064739D"/>
    <w:rsid w:val="006478A6"/>
    <w:rsid w:val="00647FE0"/>
    <w:rsid w:val="006508E9"/>
    <w:rsid w:val="00650956"/>
    <w:rsid w:val="006512DD"/>
    <w:rsid w:val="00651369"/>
    <w:rsid w:val="006518FB"/>
    <w:rsid w:val="00651E0F"/>
    <w:rsid w:val="006522D1"/>
    <w:rsid w:val="00653750"/>
    <w:rsid w:val="00653F73"/>
    <w:rsid w:val="00654AAF"/>
    <w:rsid w:val="00655BB6"/>
    <w:rsid w:val="00655F77"/>
    <w:rsid w:val="00656313"/>
    <w:rsid w:val="0065634D"/>
    <w:rsid w:val="00656BC8"/>
    <w:rsid w:val="006572B1"/>
    <w:rsid w:val="00657664"/>
    <w:rsid w:val="00657D6F"/>
    <w:rsid w:val="00660467"/>
    <w:rsid w:val="00660DAC"/>
    <w:rsid w:val="00660E78"/>
    <w:rsid w:val="00662452"/>
    <w:rsid w:val="0066264F"/>
    <w:rsid w:val="006627EF"/>
    <w:rsid w:val="0066321A"/>
    <w:rsid w:val="006637AC"/>
    <w:rsid w:val="00664053"/>
    <w:rsid w:val="00664612"/>
    <w:rsid w:val="006651A0"/>
    <w:rsid w:val="0066535B"/>
    <w:rsid w:val="006657B1"/>
    <w:rsid w:val="006660FE"/>
    <w:rsid w:val="00666603"/>
    <w:rsid w:val="00666D1C"/>
    <w:rsid w:val="00666DA4"/>
    <w:rsid w:val="006671B2"/>
    <w:rsid w:val="0066724C"/>
    <w:rsid w:val="0066758A"/>
    <w:rsid w:val="006677D7"/>
    <w:rsid w:val="00667978"/>
    <w:rsid w:val="00670759"/>
    <w:rsid w:val="00670A9B"/>
    <w:rsid w:val="00670AAA"/>
    <w:rsid w:val="0067141C"/>
    <w:rsid w:val="00671BD3"/>
    <w:rsid w:val="00672B50"/>
    <w:rsid w:val="00672B63"/>
    <w:rsid w:val="00673013"/>
    <w:rsid w:val="00673557"/>
    <w:rsid w:val="00673B78"/>
    <w:rsid w:val="00673F06"/>
    <w:rsid w:val="006741CD"/>
    <w:rsid w:val="006741DF"/>
    <w:rsid w:val="00674349"/>
    <w:rsid w:val="006745D3"/>
    <w:rsid w:val="00674814"/>
    <w:rsid w:val="00674B32"/>
    <w:rsid w:val="00674CBC"/>
    <w:rsid w:val="00675445"/>
    <w:rsid w:val="0067550A"/>
    <w:rsid w:val="0067593A"/>
    <w:rsid w:val="00675C1F"/>
    <w:rsid w:val="006766D4"/>
    <w:rsid w:val="006768A1"/>
    <w:rsid w:val="00676C92"/>
    <w:rsid w:val="00676DAC"/>
    <w:rsid w:val="006772AB"/>
    <w:rsid w:val="006778FC"/>
    <w:rsid w:val="00677936"/>
    <w:rsid w:val="0067795D"/>
    <w:rsid w:val="00677D26"/>
    <w:rsid w:val="00680220"/>
    <w:rsid w:val="00680494"/>
    <w:rsid w:val="00680DEB"/>
    <w:rsid w:val="00681745"/>
    <w:rsid w:val="0068192B"/>
    <w:rsid w:val="006819D9"/>
    <w:rsid w:val="00681A49"/>
    <w:rsid w:val="00681B99"/>
    <w:rsid w:val="00681CF4"/>
    <w:rsid w:val="006831F2"/>
    <w:rsid w:val="00684092"/>
    <w:rsid w:val="0068422F"/>
    <w:rsid w:val="006843F1"/>
    <w:rsid w:val="00684401"/>
    <w:rsid w:val="00684D69"/>
    <w:rsid w:val="00685A01"/>
    <w:rsid w:val="00685B99"/>
    <w:rsid w:val="00685C4C"/>
    <w:rsid w:val="0068613F"/>
    <w:rsid w:val="00690855"/>
    <w:rsid w:val="00690973"/>
    <w:rsid w:val="00690A50"/>
    <w:rsid w:val="0069147D"/>
    <w:rsid w:val="00691562"/>
    <w:rsid w:val="00691B97"/>
    <w:rsid w:val="00691E2F"/>
    <w:rsid w:val="00691F0E"/>
    <w:rsid w:val="00692077"/>
    <w:rsid w:val="0069209F"/>
    <w:rsid w:val="00692442"/>
    <w:rsid w:val="0069283B"/>
    <w:rsid w:val="00692FB6"/>
    <w:rsid w:val="0069344D"/>
    <w:rsid w:val="00693B7F"/>
    <w:rsid w:val="006946EA"/>
    <w:rsid w:val="00694830"/>
    <w:rsid w:val="00694982"/>
    <w:rsid w:val="006959A4"/>
    <w:rsid w:val="00695BCB"/>
    <w:rsid w:val="00695FA7"/>
    <w:rsid w:val="00696024"/>
    <w:rsid w:val="006968EB"/>
    <w:rsid w:val="00696A75"/>
    <w:rsid w:val="00696AC6"/>
    <w:rsid w:val="00696D81"/>
    <w:rsid w:val="006A004B"/>
    <w:rsid w:val="006A03DC"/>
    <w:rsid w:val="006A07B2"/>
    <w:rsid w:val="006A230A"/>
    <w:rsid w:val="006A33BD"/>
    <w:rsid w:val="006A353F"/>
    <w:rsid w:val="006A3931"/>
    <w:rsid w:val="006A4255"/>
    <w:rsid w:val="006A4359"/>
    <w:rsid w:val="006A43D8"/>
    <w:rsid w:val="006A46F1"/>
    <w:rsid w:val="006A47B2"/>
    <w:rsid w:val="006A553D"/>
    <w:rsid w:val="006A5B35"/>
    <w:rsid w:val="006A5F06"/>
    <w:rsid w:val="006A614A"/>
    <w:rsid w:val="006A6563"/>
    <w:rsid w:val="006A677D"/>
    <w:rsid w:val="006A720E"/>
    <w:rsid w:val="006A78D5"/>
    <w:rsid w:val="006B04C5"/>
    <w:rsid w:val="006B094A"/>
    <w:rsid w:val="006B09EE"/>
    <w:rsid w:val="006B1686"/>
    <w:rsid w:val="006B184E"/>
    <w:rsid w:val="006B287C"/>
    <w:rsid w:val="006B2E80"/>
    <w:rsid w:val="006B3047"/>
    <w:rsid w:val="006B332E"/>
    <w:rsid w:val="006B445A"/>
    <w:rsid w:val="006B492A"/>
    <w:rsid w:val="006B54A9"/>
    <w:rsid w:val="006B5567"/>
    <w:rsid w:val="006B557C"/>
    <w:rsid w:val="006B594F"/>
    <w:rsid w:val="006B6423"/>
    <w:rsid w:val="006B691E"/>
    <w:rsid w:val="006B692B"/>
    <w:rsid w:val="006B6BE2"/>
    <w:rsid w:val="006B769C"/>
    <w:rsid w:val="006C02C3"/>
    <w:rsid w:val="006C0311"/>
    <w:rsid w:val="006C054A"/>
    <w:rsid w:val="006C0B62"/>
    <w:rsid w:val="006C0E17"/>
    <w:rsid w:val="006C0F9C"/>
    <w:rsid w:val="006C12D9"/>
    <w:rsid w:val="006C15A3"/>
    <w:rsid w:val="006C1A73"/>
    <w:rsid w:val="006C2326"/>
    <w:rsid w:val="006C242C"/>
    <w:rsid w:val="006C2B89"/>
    <w:rsid w:val="006C31B8"/>
    <w:rsid w:val="006C3767"/>
    <w:rsid w:val="006C3C8C"/>
    <w:rsid w:val="006C43F2"/>
    <w:rsid w:val="006C49A5"/>
    <w:rsid w:val="006C6147"/>
    <w:rsid w:val="006C61D8"/>
    <w:rsid w:val="006C628D"/>
    <w:rsid w:val="006C6849"/>
    <w:rsid w:val="006C69E9"/>
    <w:rsid w:val="006C6AC1"/>
    <w:rsid w:val="006C7340"/>
    <w:rsid w:val="006C73FC"/>
    <w:rsid w:val="006C7468"/>
    <w:rsid w:val="006C76AF"/>
    <w:rsid w:val="006C7AC4"/>
    <w:rsid w:val="006C7DB7"/>
    <w:rsid w:val="006C7EBC"/>
    <w:rsid w:val="006D00F9"/>
    <w:rsid w:val="006D0E04"/>
    <w:rsid w:val="006D0F62"/>
    <w:rsid w:val="006D165F"/>
    <w:rsid w:val="006D16D5"/>
    <w:rsid w:val="006D2227"/>
    <w:rsid w:val="006D3124"/>
    <w:rsid w:val="006D3556"/>
    <w:rsid w:val="006D39B1"/>
    <w:rsid w:val="006D3D12"/>
    <w:rsid w:val="006D3D96"/>
    <w:rsid w:val="006D45F9"/>
    <w:rsid w:val="006D51B0"/>
    <w:rsid w:val="006D59A6"/>
    <w:rsid w:val="006D5AC1"/>
    <w:rsid w:val="006D5DFA"/>
    <w:rsid w:val="006D5F72"/>
    <w:rsid w:val="006D60B6"/>
    <w:rsid w:val="006D68AF"/>
    <w:rsid w:val="006D6C63"/>
    <w:rsid w:val="006D711A"/>
    <w:rsid w:val="006D7B5B"/>
    <w:rsid w:val="006D7D4F"/>
    <w:rsid w:val="006E0097"/>
    <w:rsid w:val="006E0970"/>
    <w:rsid w:val="006E1012"/>
    <w:rsid w:val="006E1235"/>
    <w:rsid w:val="006E19F0"/>
    <w:rsid w:val="006E1A62"/>
    <w:rsid w:val="006E1ACE"/>
    <w:rsid w:val="006E1CC0"/>
    <w:rsid w:val="006E1E2F"/>
    <w:rsid w:val="006E203B"/>
    <w:rsid w:val="006E2554"/>
    <w:rsid w:val="006E2B10"/>
    <w:rsid w:val="006E2BFE"/>
    <w:rsid w:val="006E2D25"/>
    <w:rsid w:val="006E3B78"/>
    <w:rsid w:val="006E3DB2"/>
    <w:rsid w:val="006E3FEA"/>
    <w:rsid w:val="006E4023"/>
    <w:rsid w:val="006E48D8"/>
    <w:rsid w:val="006E5767"/>
    <w:rsid w:val="006E58FA"/>
    <w:rsid w:val="006E594A"/>
    <w:rsid w:val="006E5C1C"/>
    <w:rsid w:val="006E5C4A"/>
    <w:rsid w:val="006E67BD"/>
    <w:rsid w:val="006E67C8"/>
    <w:rsid w:val="006E68A5"/>
    <w:rsid w:val="006E6AB3"/>
    <w:rsid w:val="006E6BB9"/>
    <w:rsid w:val="006E6D7B"/>
    <w:rsid w:val="006E7460"/>
    <w:rsid w:val="006E755E"/>
    <w:rsid w:val="006F0B2A"/>
    <w:rsid w:val="006F1A1E"/>
    <w:rsid w:val="006F1B31"/>
    <w:rsid w:val="006F1CBA"/>
    <w:rsid w:val="006F1D52"/>
    <w:rsid w:val="006F1DA6"/>
    <w:rsid w:val="006F26E2"/>
    <w:rsid w:val="006F2AE7"/>
    <w:rsid w:val="006F2B0E"/>
    <w:rsid w:val="006F39EB"/>
    <w:rsid w:val="006F3D6C"/>
    <w:rsid w:val="006F42B0"/>
    <w:rsid w:val="006F4943"/>
    <w:rsid w:val="006F49D5"/>
    <w:rsid w:val="006F4ADF"/>
    <w:rsid w:val="006F4B0E"/>
    <w:rsid w:val="006F514E"/>
    <w:rsid w:val="006F5963"/>
    <w:rsid w:val="006F68E2"/>
    <w:rsid w:val="006F690A"/>
    <w:rsid w:val="006F6936"/>
    <w:rsid w:val="006F6FEE"/>
    <w:rsid w:val="006F7192"/>
    <w:rsid w:val="006F72FC"/>
    <w:rsid w:val="006F7BCE"/>
    <w:rsid w:val="006F7CB4"/>
    <w:rsid w:val="006F7CE8"/>
    <w:rsid w:val="007001FD"/>
    <w:rsid w:val="00702045"/>
    <w:rsid w:val="007020AA"/>
    <w:rsid w:val="00702486"/>
    <w:rsid w:val="007026E8"/>
    <w:rsid w:val="00702A6F"/>
    <w:rsid w:val="00703268"/>
    <w:rsid w:val="0070336D"/>
    <w:rsid w:val="0070373E"/>
    <w:rsid w:val="00703BE9"/>
    <w:rsid w:val="00703DC5"/>
    <w:rsid w:val="0070454C"/>
    <w:rsid w:val="007047B4"/>
    <w:rsid w:val="00705BF8"/>
    <w:rsid w:val="00705CFE"/>
    <w:rsid w:val="00706D8E"/>
    <w:rsid w:val="00706F95"/>
    <w:rsid w:val="0070765A"/>
    <w:rsid w:val="007077DF"/>
    <w:rsid w:val="0071069F"/>
    <w:rsid w:val="007111F6"/>
    <w:rsid w:val="007119CF"/>
    <w:rsid w:val="00711ACC"/>
    <w:rsid w:val="00711E9D"/>
    <w:rsid w:val="00711FC9"/>
    <w:rsid w:val="007125CF"/>
    <w:rsid w:val="00712661"/>
    <w:rsid w:val="007129C0"/>
    <w:rsid w:val="00712B0B"/>
    <w:rsid w:val="00712C23"/>
    <w:rsid w:val="007136F5"/>
    <w:rsid w:val="00713BC9"/>
    <w:rsid w:val="007143B5"/>
    <w:rsid w:val="00715C81"/>
    <w:rsid w:val="00715E18"/>
    <w:rsid w:val="0071672E"/>
    <w:rsid w:val="0071683B"/>
    <w:rsid w:val="007168A9"/>
    <w:rsid w:val="00717D7B"/>
    <w:rsid w:val="00717DAB"/>
    <w:rsid w:val="00720361"/>
    <w:rsid w:val="00720B50"/>
    <w:rsid w:val="00720D8A"/>
    <w:rsid w:val="00720E7E"/>
    <w:rsid w:val="00721357"/>
    <w:rsid w:val="0072158A"/>
    <w:rsid w:val="00722366"/>
    <w:rsid w:val="007225AE"/>
    <w:rsid w:val="00722B09"/>
    <w:rsid w:val="00723097"/>
    <w:rsid w:val="0072309F"/>
    <w:rsid w:val="00723298"/>
    <w:rsid w:val="00723711"/>
    <w:rsid w:val="00723AAB"/>
    <w:rsid w:val="00723E3E"/>
    <w:rsid w:val="00724D0F"/>
    <w:rsid w:val="007260FB"/>
    <w:rsid w:val="00726CB6"/>
    <w:rsid w:val="00727071"/>
    <w:rsid w:val="007273C5"/>
    <w:rsid w:val="00727DE5"/>
    <w:rsid w:val="00730331"/>
    <w:rsid w:val="00730AD0"/>
    <w:rsid w:val="007314FD"/>
    <w:rsid w:val="0073153A"/>
    <w:rsid w:val="00731F66"/>
    <w:rsid w:val="00731FE9"/>
    <w:rsid w:val="00732039"/>
    <w:rsid w:val="00733C82"/>
    <w:rsid w:val="00733FA4"/>
    <w:rsid w:val="00734D3C"/>
    <w:rsid w:val="0073500C"/>
    <w:rsid w:val="0073543A"/>
    <w:rsid w:val="00735EAF"/>
    <w:rsid w:val="0073685F"/>
    <w:rsid w:val="00736BE1"/>
    <w:rsid w:val="00736D82"/>
    <w:rsid w:val="0073737C"/>
    <w:rsid w:val="007403E0"/>
    <w:rsid w:val="0074116D"/>
    <w:rsid w:val="00741711"/>
    <w:rsid w:val="00741D04"/>
    <w:rsid w:val="00741E94"/>
    <w:rsid w:val="00741F94"/>
    <w:rsid w:val="007435B7"/>
    <w:rsid w:val="0074486D"/>
    <w:rsid w:val="007449E4"/>
    <w:rsid w:val="00744A96"/>
    <w:rsid w:val="00745054"/>
    <w:rsid w:val="00745CCC"/>
    <w:rsid w:val="0074620A"/>
    <w:rsid w:val="00746381"/>
    <w:rsid w:val="0074676A"/>
    <w:rsid w:val="007468A7"/>
    <w:rsid w:val="00746939"/>
    <w:rsid w:val="00746E12"/>
    <w:rsid w:val="007478BF"/>
    <w:rsid w:val="00747F5A"/>
    <w:rsid w:val="00750613"/>
    <w:rsid w:val="00750BAC"/>
    <w:rsid w:val="00751072"/>
    <w:rsid w:val="007511E5"/>
    <w:rsid w:val="007518DD"/>
    <w:rsid w:val="00751B0A"/>
    <w:rsid w:val="00751D2B"/>
    <w:rsid w:val="007521BA"/>
    <w:rsid w:val="00752BE5"/>
    <w:rsid w:val="00752D18"/>
    <w:rsid w:val="00752D92"/>
    <w:rsid w:val="0075310D"/>
    <w:rsid w:val="0075393B"/>
    <w:rsid w:val="00753C8F"/>
    <w:rsid w:val="007541D4"/>
    <w:rsid w:val="00754A75"/>
    <w:rsid w:val="00754CB4"/>
    <w:rsid w:val="007556DE"/>
    <w:rsid w:val="007558B8"/>
    <w:rsid w:val="00755939"/>
    <w:rsid w:val="00755AA0"/>
    <w:rsid w:val="00756312"/>
    <w:rsid w:val="0075671C"/>
    <w:rsid w:val="00756BC5"/>
    <w:rsid w:val="00756F3E"/>
    <w:rsid w:val="007574B2"/>
    <w:rsid w:val="00760AA1"/>
    <w:rsid w:val="00760BC7"/>
    <w:rsid w:val="0076143C"/>
    <w:rsid w:val="00761CED"/>
    <w:rsid w:val="00761DCC"/>
    <w:rsid w:val="007634F0"/>
    <w:rsid w:val="00763920"/>
    <w:rsid w:val="00763C4E"/>
    <w:rsid w:val="00763CC5"/>
    <w:rsid w:val="00763CF2"/>
    <w:rsid w:val="00764DE1"/>
    <w:rsid w:val="007655A6"/>
    <w:rsid w:val="007661F5"/>
    <w:rsid w:val="00766749"/>
    <w:rsid w:val="00766A4D"/>
    <w:rsid w:val="00766A94"/>
    <w:rsid w:val="0076703A"/>
    <w:rsid w:val="007675EE"/>
    <w:rsid w:val="0076775E"/>
    <w:rsid w:val="00770377"/>
    <w:rsid w:val="0077101B"/>
    <w:rsid w:val="007715B1"/>
    <w:rsid w:val="00771C92"/>
    <w:rsid w:val="00771FD5"/>
    <w:rsid w:val="007724D3"/>
    <w:rsid w:val="00772636"/>
    <w:rsid w:val="007726F3"/>
    <w:rsid w:val="00772D53"/>
    <w:rsid w:val="007734C1"/>
    <w:rsid w:val="00773793"/>
    <w:rsid w:val="007737E1"/>
    <w:rsid w:val="007739B5"/>
    <w:rsid w:val="00773C4E"/>
    <w:rsid w:val="00773C99"/>
    <w:rsid w:val="00773E11"/>
    <w:rsid w:val="00774352"/>
    <w:rsid w:val="00774457"/>
    <w:rsid w:val="0077465C"/>
    <w:rsid w:val="00774A8B"/>
    <w:rsid w:val="007750B8"/>
    <w:rsid w:val="0077539A"/>
    <w:rsid w:val="0077539C"/>
    <w:rsid w:val="00775655"/>
    <w:rsid w:val="0077587C"/>
    <w:rsid w:val="007764DE"/>
    <w:rsid w:val="0077655E"/>
    <w:rsid w:val="00776774"/>
    <w:rsid w:val="00776C14"/>
    <w:rsid w:val="007770F0"/>
    <w:rsid w:val="0078063F"/>
    <w:rsid w:val="0078073A"/>
    <w:rsid w:val="00780764"/>
    <w:rsid w:val="00782519"/>
    <w:rsid w:val="007834E2"/>
    <w:rsid w:val="00783571"/>
    <w:rsid w:val="00783632"/>
    <w:rsid w:val="00783BF1"/>
    <w:rsid w:val="00783F02"/>
    <w:rsid w:val="007844EE"/>
    <w:rsid w:val="007846A0"/>
    <w:rsid w:val="007846D3"/>
    <w:rsid w:val="00784852"/>
    <w:rsid w:val="00785730"/>
    <w:rsid w:val="00785794"/>
    <w:rsid w:val="00785ABB"/>
    <w:rsid w:val="00785F1A"/>
    <w:rsid w:val="0078654F"/>
    <w:rsid w:val="0078662D"/>
    <w:rsid w:val="00786782"/>
    <w:rsid w:val="007871FF"/>
    <w:rsid w:val="00787274"/>
    <w:rsid w:val="00787680"/>
    <w:rsid w:val="00787E7B"/>
    <w:rsid w:val="007902CE"/>
    <w:rsid w:val="0079042B"/>
    <w:rsid w:val="00790454"/>
    <w:rsid w:val="00790472"/>
    <w:rsid w:val="00790A50"/>
    <w:rsid w:val="00790BEB"/>
    <w:rsid w:val="00791664"/>
    <w:rsid w:val="00791A9E"/>
    <w:rsid w:val="00791F4B"/>
    <w:rsid w:val="00792CB1"/>
    <w:rsid w:val="00792DDB"/>
    <w:rsid w:val="00792F9C"/>
    <w:rsid w:val="0079338E"/>
    <w:rsid w:val="007938A8"/>
    <w:rsid w:val="00793A4E"/>
    <w:rsid w:val="00793AD9"/>
    <w:rsid w:val="00794099"/>
    <w:rsid w:val="00794505"/>
    <w:rsid w:val="007946F3"/>
    <w:rsid w:val="007954CC"/>
    <w:rsid w:val="007955AA"/>
    <w:rsid w:val="0079574F"/>
    <w:rsid w:val="007957E0"/>
    <w:rsid w:val="00795929"/>
    <w:rsid w:val="00795F2A"/>
    <w:rsid w:val="00796B70"/>
    <w:rsid w:val="00797745"/>
    <w:rsid w:val="00797DFA"/>
    <w:rsid w:val="007A0094"/>
    <w:rsid w:val="007A0858"/>
    <w:rsid w:val="007A0980"/>
    <w:rsid w:val="007A0C32"/>
    <w:rsid w:val="007A1C8C"/>
    <w:rsid w:val="007A207D"/>
    <w:rsid w:val="007A250F"/>
    <w:rsid w:val="007A275A"/>
    <w:rsid w:val="007A2CF1"/>
    <w:rsid w:val="007A38A5"/>
    <w:rsid w:val="007A4321"/>
    <w:rsid w:val="007A44CE"/>
    <w:rsid w:val="007A47BF"/>
    <w:rsid w:val="007A4E6B"/>
    <w:rsid w:val="007A4FA0"/>
    <w:rsid w:val="007A570C"/>
    <w:rsid w:val="007A5918"/>
    <w:rsid w:val="007A6BFC"/>
    <w:rsid w:val="007A6D46"/>
    <w:rsid w:val="007A6F25"/>
    <w:rsid w:val="007A72E5"/>
    <w:rsid w:val="007A7899"/>
    <w:rsid w:val="007A7E53"/>
    <w:rsid w:val="007A7EC7"/>
    <w:rsid w:val="007A7EEC"/>
    <w:rsid w:val="007A7F09"/>
    <w:rsid w:val="007B052D"/>
    <w:rsid w:val="007B0645"/>
    <w:rsid w:val="007B084D"/>
    <w:rsid w:val="007B0A48"/>
    <w:rsid w:val="007B0BEA"/>
    <w:rsid w:val="007B0C31"/>
    <w:rsid w:val="007B0F08"/>
    <w:rsid w:val="007B10A9"/>
    <w:rsid w:val="007B16F0"/>
    <w:rsid w:val="007B2041"/>
    <w:rsid w:val="007B232C"/>
    <w:rsid w:val="007B238D"/>
    <w:rsid w:val="007B28BB"/>
    <w:rsid w:val="007B4431"/>
    <w:rsid w:val="007B46F1"/>
    <w:rsid w:val="007B4B96"/>
    <w:rsid w:val="007B54B5"/>
    <w:rsid w:val="007B5D11"/>
    <w:rsid w:val="007B6D58"/>
    <w:rsid w:val="007C023A"/>
    <w:rsid w:val="007C0C41"/>
    <w:rsid w:val="007C23D8"/>
    <w:rsid w:val="007C2D85"/>
    <w:rsid w:val="007C30B8"/>
    <w:rsid w:val="007C3119"/>
    <w:rsid w:val="007C467B"/>
    <w:rsid w:val="007C4BE4"/>
    <w:rsid w:val="007C5BC6"/>
    <w:rsid w:val="007C5DBE"/>
    <w:rsid w:val="007C6C29"/>
    <w:rsid w:val="007C6CB8"/>
    <w:rsid w:val="007C70E8"/>
    <w:rsid w:val="007C739B"/>
    <w:rsid w:val="007C7494"/>
    <w:rsid w:val="007C7556"/>
    <w:rsid w:val="007C7C49"/>
    <w:rsid w:val="007D07AC"/>
    <w:rsid w:val="007D1382"/>
    <w:rsid w:val="007D1649"/>
    <w:rsid w:val="007D16FA"/>
    <w:rsid w:val="007D1BBA"/>
    <w:rsid w:val="007D1D51"/>
    <w:rsid w:val="007D2708"/>
    <w:rsid w:val="007D2788"/>
    <w:rsid w:val="007D2797"/>
    <w:rsid w:val="007D3394"/>
    <w:rsid w:val="007D34E2"/>
    <w:rsid w:val="007D39F2"/>
    <w:rsid w:val="007D43C9"/>
    <w:rsid w:val="007D566D"/>
    <w:rsid w:val="007D581C"/>
    <w:rsid w:val="007D60F0"/>
    <w:rsid w:val="007D61C1"/>
    <w:rsid w:val="007D667F"/>
    <w:rsid w:val="007D6CC7"/>
    <w:rsid w:val="007D6FF0"/>
    <w:rsid w:val="007D7080"/>
    <w:rsid w:val="007D70E0"/>
    <w:rsid w:val="007D7BED"/>
    <w:rsid w:val="007E026A"/>
    <w:rsid w:val="007E0FA0"/>
    <w:rsid w:val="007E0FA7"/>
    <w:rsid w:val="007E1268"/>
    <w:rsid w:val="007E17DF"/>
    <w:rsid w:val="007E288B"/>
    <w:rsid w:val="007E3732"/>
    <w:rsid w:val="007E3D94"/>
    <w:rsid w:val="007E3E0A"/>
    <w:rsid w:val="007E4191"/>
    <w:rsid w:val="007E5187"/>
    <w:rsid w:val="007E54F7"/>
    <w:rsid w:val="007E5732"/>
    <w:rsid w:val="007E6244"/>
    <w:rsid w:val="007E66C4"/>
    <w:rsid w:val="007E6C81"/>
    <w:rsid w:val="007E70C3"/>
    <w:rsid w:val="007E73FB"/>
    <w:rsid w:val="007E7624"/>
    <w:rsid w:val="007E7C7F"/>
    <w:rsid w:val="007F0B17"/>
    <w:rsid w:val="007F0D38"/>
    <w:rsid w:val="007F0EE9"/>
    <w:rsid w:val="007F1127"/>
    <w:rsid w:val="007F1A71"/>
    <w:rsid w:val="007F2188"/>
    <w:rsid w:val="007F222C"/>
    <w:rsid w:val="007F224F"/>
    <w:rsid w:val="007F22CB"/>
    <w:rsid w:val="007F25B6"/>
    <w:rsid w:val="007F2FAB"/>
    <w:rsid w:val="007F376F"/>
    <w:rsid w:val="007F3EBF"/>
    <w:rsid w:val="007F40E2"/>
    <w:rsid w:val="007F42F1"/>
    <w:rsid w:val="007F43AA"/>
    <w:rsid w:val="007F4BC3"/>
    <w:rsid w:val="007F4C10"/>
    <w:rsid w:val="007F51A9"/>
    <w:rsid w:val="007F5473"/>
    <w:rsid w:val="007F549D"/>
    <w:rsid w:val="007F712E"/>
    <w:rsid w:val="007F720B"/>
    <w:rsid w:val="0080033E"/>
    <w:rsid w:val="008004C0"/>
    <w:rsid w:val="00800E58"/>
    <w:rsid w:val="00801358"/>
    <w:rsid w:val="008018B9"/>
    <w:rsid w:val="00801F5E"/>
    <w:rsid w:val="00802465"/>
    <w:rsid w:val="00802510"/>
    <w:rsid w:val="00802C10"/>
    <w:rsid w:val="0080344A"/>
    <w:rsid w:val="008035E5"/>
    <w:rsid w:val="008036F0"/>
    <w:rsid w:val="008039A9"/>
    <w:rsid w:val="00803D24"/>
    <w:rsid w:val="0080454C"/>
    <w:rsid w:val="00804D70"/>
    <w:rsid w:val="008063AC"/>
    <w:rsid w:val="008068C8"/>
    <w:rsid w:val="00806D2A"/>
    <w:rsid w:val="00806DBF"/>
    <w:rsid w:val="00807086"/>
    <w:rsid w:val="008070D9"/>
    <w:rsid w:val="00807233"/>
    <w:rsid w:val="008075C7"/>
    <w:rsid w:val="00807FD9"/>
    <w:rsid w:val="00810D81"/>
    <w:rsid w:val="008129BB"/>
    <w:rsid w:val="00812DF3"/>
    <w:rsid w:val="00813121"/>
    <w:rsid w:val="0081409F"/>
    <w:rsid w:val="00814137"/>
    <w:rsid w:val="0081476A"/>
    <w:rsid w:val="008157AA"/>
    <w:rsid w:val="0081622F"/>
    <w:rsid w:val="00816FD0"/>
    <w:rsid w:val="0081711B"/>
    <w:rsid w:val="00817698"/>
    <w:rsid w:val="00817BE4"/>
    <w:rsid w:val="00820121"/>
    <w:rsid w:val="008201B6"/>
    <w:rsid w:val="008202EA"/>
    <w:rsid w:val="008207AB"/>
    <w:rsid w:val="00821151"/>
    <w:rsid w:val="008219DA"/>
    <w:rsid w:val="00822878"/>
    <w:rsid w:val="00822F12"/>
    <w:rsid w:val="008232E2"/>
    <w:rsid w:val="00823927"/>
    <w:rsid w:val="00823FF0"/>
    <w:rsid w:val="0082446F"/>
    <w:rsid w:val="008250FF"/>
    <w:rsid w:val="008262F3"/>
    <w:rsid w:val="008264E1"/>
    <w:rsid w:val="0082714A"/>
    <w:rsid w:val="0083087D"/>
    <w:rsid w:val="00830CB6"/>
    <w:rsid w:val="00830E8D"/>
    <w:rsid w:val="00830F5C"/>
    <w:rsid w:val="00831025"/>
    <w:rsid w:val="00831159"/>
    <w:rsid w:val="00831730"/>
    <w:rsid w:val="0083174A"/>
    <w:rsid w:val="00831848"/>
    <w:rsid w:val="00831DC2"/>
    <w:rsid w:val="00831E72"/>
    <w:rsid w:val="00832241"/>
    <w:rsid w:val="0083225B"/>
    <w:rsid w:val="008327E9"/>
    <w:rsid w:val="00832803"/>
    <w:rsid w:val="00832C9A"/>
    <w:rsid w:val="00833198"/>
    <w:rsid w:val="00833872"/>
    <w:rsid w:val="00833899"/>
    <w:rsid w:val="00833E42"/>
    <w:rsid w:val="00834532"/>
    <w:rsid w:val="008346C9"/>
    <w:rsid w:val="00834DC8"/>
    <w:rsid w:val="00834F48"/>
    <w:rsid w:val="008350E5"/>
    <w:rsid w:val="00835ED9"/>
    <w:rsid w:val="00835F38"/>
    <w:rsid w:val="00836656"/>
    <w:rsid w:val="00836ACD"/>
    <w:rsid w:val="00836AEE"/>
    <w:rsid w:val="00837595"/>
    <w:rsid w:val="00837DB7"/>
    <w:rsid w:val="00840352"/>
    <w:rsid w:val="0084036F"/>
    <w:rsid w:val="008412F5"/>
    <w:rsid w:val="008415AC"/>
    <w:rsid w:val="00841686"/>
    <w:rsid w:val="00841BD6"/>
    <w:rsid w:val="008420D2"/>
    <w:rsid w:val="00842AD3"/>
    <w:rsid w:val="00842CBB"/>
    <w:rsid w:val="00842D0B"/>
    <w:rsid w:val="008442E8"/>
    <w:rsid w:val="008447D2"/>
    <w:rsid w:val="00844ED4"/>
    <w:rsid w:val="008458A0"/>
    <w:rsid w:val="00845923"/>
    <w:rsid w:val="00845D54"/>
    <w:rsid w:val="00846045"/>
    <w:rsid w:val="00846650"/>
    <w:rsid w:val="00846654"/>
    <w:rsid w:val="00846CE2"/>
    <w:rsid w:val="00847686"/>
    <w:rsid w:val="00847B9D"/>
    <w:rsid w:val="0085041E"/>
    <w:rsid w:val="008506F6"/>
    <w:rsid w:val="008518A8"/>
    <w:rsid w:val="00851A2A"/>
    <w:rsid w:val="00851B23"/>
    <w:rsid w:val="00851D9D"/>
    <w:rsid w:val="00852198"/>
    <w:rsid w:val="00852949"/>
    <w:rsid w:val="00852CC9"/>
    <w:rsid w:val="00852D8E"/>
    <w:rsid w:val="00852FB4"/>
    <w:rsid w:val="008534C5"/>
    <w:rsid w:val="00853797"/>
    <w:rsid w:val="00853993"/>
    <w:rsid w:val="008539F7"/>
    <w:rsid w:val="00853B90"/>
    <w:rsid w:val="008542C1"/>
    <w:rsid w:val="00854592"/>
    <w:rsid w:val="00854D33"/>
    <w:rsid w:val="008553ED"/>
    <w:rsid w:val="008555BA"/>
    <w:rsid w:val="00855684"/>
    <w:rsid w:val="00855B7D"/>
    <w:rsid w:val="00856459"/>
    <w:rsid w:val="008564B3"/>
    <w:rsid w:val="00856542"/>
    <w:rsid w:val="00856909"/>
    <w:rsid w:val="00856A65"/>
    <w:rsid w:val="00856FEC"/>
    <w:rsid w:val="0085755C"/>
    <w:rsid w:val="0085770A"/>
    <w:rsid w:val="00861070"/>
    <w:rsid w:val="008613CD"/>
    <w:rsid w:val="0086180D"/>
    <w:rsid w:val="00861C82"/>
    <w:rsid w:val="008621E4"/>
    <w:rsid w:val="00862A36"/>
    <w:rsid w:val="0086373D"/>
    <w:rsid w:val="00863BFD"/>
    <w:rsid w:val="00863CC5"/>
    <w:rsid w:val="00864A2B"/>
    <w:rsid w:val="008650B8"/>
    <w:rsid w:val="008650FC"/>
    <w:rsid w:val="00865219"/>
    <w:rsid w:val="008656DE"/>
    <w:rsid w:val="008658F9"/>
    <w:rsid w:val="00865FAB"/>
    <w:rsid w:val="00866AD7"/>
    <w:rsid w:val="00866DA6"/>
    <w:rsid w:val="008671E0"/>
    <w:rsid w:val="008671E5"/>
    <w:rsid w:val="00867263"/>
    <w:rsid w:val="008673FE"/>
    <w:rsid w:val="008675BD"/>
    <w:rsid w:val="00867BE3"/>
    <w:rsid w:val="0087087E"/>
    <w:rsid w:val="00870A62"/>
    <w:rsid w:val="00870ED8"/>
    <w:rsid w:val="00871D2A"/>
    <w:rsid w:val="008720B0"/>
    <w:rsid w:val="00872582"/>
    <w:rsid w:val="00872A80"/>
    <w:rsid w:val="00872F8D"/>
    <w:rsid w:val="00873403"/>
    <w:rsid w:val="0087356B"/>
    <w:rsid w:val="008736E4"/>
    <w:rsid w:val="008737CA"/>
    <w:rsid w:val="00873905"/>
    <w:rsid w:val="008743D7"/>
    <w:rsid w:val="00874E31"/>
    <w:rsid w:val="00875090"/>
    <w:rsid w:val="008751AE"/>
    <w:rsid w:val="0087564A"/>
    <w:rsid w:val="00875B0A"/>
    <w:rsid w:val="00875DA9"/>
    <w:rsid w:val="00875E20"/>
    <w:rsid w:val="0087623E"/>
    <w:rsid w:val="0087667C"/>
    <w:rsid w:val="00876896"/>
    <w:rsid w:val="00877143"/>
    <w:rsid w:val="008800A4"/>
    <w:rsid w:val="0088063A"/>
    <w:rsid w:val="0088190B"/>
    <w:rsid w:val="00881A0F"/>
    <w:rsid w:val="00881E23"/>
    <w:rsid w:val="008821EC"/>
    <w:rsid w:val="0088252C"/>
    <w:rsid w:val="00882BA6"/>
    <w:rsid w:val="00882C7A"/>
    <w:rsid w:val="00883066"/>
    <w:rsid w:val="008835FB"/>
    <w:rsid w:val="00883BE3"/>
    <w:rsid w:val="008840C9"/>
    <w:rsid w:val="008842D3"/>
    <w:rsid w:val="008843F7"/>
    <w:rsid w:val="00884B42"/>
    <w:rsid w:val="00884C2A"/>
    <w:rsid w:val="00885013"/>
    <w:rsid w:val="0088558C"/>
    <w:rsid w:val="008856C8"/>
    <w:rsid w:val="0088574B"/>
    <w:rsid w:val="0088596A"/>
    <w:rsid w:val="008859F2"/>
    <w:rsid w:val="00885BC2"/>
    <w:rsid w:val="00886179"/>
    <w:rsid w:val="008864D1"/>
    <w:rsid w:val="008876BF"/>
    <w:rsid w:val="008878AB"/>
    <w:rsid w:val="00887968"/>
    <w:rsid w:val="00887F26"/>
    <w:rsid w:val="0089001F"/>
    <w:rsid w:val="008909B7"/>
    <w:rsid w:val="00891509"/>
    <w:rsid w:val="00892227"/>
    <w:rsid w:val="0089245B"/>
    <w:rsid w:val="0089249A"/>
    <w:rsid w:val="00892EDA"/>
    <w:rsid w:val="00893378"/>
    <w:rsid w:val="00894950"/>
    <w:rsid w:val="00894C19"/>
    <w:rsid w:val="00895164"/>
    <w:rsid w:val="00895406"/>
    <w:rsid w:val="00895611"/>
    <w:rsid w:val="00895BA1"/>
    <w:rsid w:val="0089622B"/>
    <w:rsid w:val="008964A9"/>
    <w:rsid w:val="0089665A"/>
    <w:rsid w:val="00896A10"/>
    <w:rsid w:val="00897046"/>
    <w:rsid w:val="00897069"/>
    <w:rsid w:val="00897622"/>
    <w:rsid w:val="008978F1"/>
    <w:rsid w:val="0089792B"/>
    <w:rsid w:val="00897FF6"/>
    <w:rsid w:val="008A0152"/>
    <w:rsid w:val="008A021A"/>
    <w:rsid w:val="008A0B7B"/>
    <w:rsid w:val="008A0DEA"/>
    <w:rsid w:val="008A109D"/>
    <w:rsid w:val="008A141B"/>
    <w:rsid w:val="008A1460"/>
    <w:rsid w:val="008A16BE"/>
    <w:rsid w:val="008A1CD5"/>
    <w:rsid w:val="008A1E28"/>
    <w:rsid w:val="008A217B"/>
    <w:rsid w:val="008A2EB7"/>
    <w:rsid w:val="008A2F0B"/>
    <w:rsid w:val="008A2FEE"/>
    <w:rsid w:val="008A35EC"/>
    <w:rsid w:val="008A3641"/>
    <w:rsid w:val="008A3B2D"/>
    <w:rsid w:val="008A3EE0"/>
    <w:rsid w:val="008A40A8"/>
    <w:rsid w:val="008A4741"/>
    <w:rsid w:val="008A4C0B"/>
    <w:rsid w:val="008A4E31"/>
    <w:rsid w:val="008A4F41"/>
    <w:rsid w:val="008A6048"/>
    <w:rsid w:val="008A607F"/>
    <w:rsid w:val="008A60E9"/>
    <w:rsid w:val="008A627E"/>
    <w:rsid w:val="008A656C"/>
    <w:rsid w:val="008A68DA"/>
    <w:rsid w:val="008A758F"/>
    <w:rsid w:val="008A796F"/>
    <w:rsid w:val="008A7CA3"/>
    <w:rsid w:val="008B00A1"/>
    <w:rsid w:val="008B03F2"/>
    <w:rsid w:val="008B05D6"/>
    <w:rsid w:val="008B0AE5"/>
    <w:rsid w:val="008B0C66"/>
    <w:rsid w:val="008B0EDE"/>
    <w:rsid w:val="008B15D4"/>
    <w:rsid w:val="008B1614"/>
    <w:rsid w:val="008B171A"/>
    <w:rsid w:val="008B252C"/>
    <w:rsid w:val="008B2717"/>
    <w:rsid w:val="008B2F23"/>
    <w:rsid w:val="008B32FC"/>
    <w:rsid w:val="008B3B00"/>
    <w:rsid w:val="008B3B93"/>
    <w:rsid w:val="008B3F36"/>
    <w:rsid w:val="008B517D"/>
    <w:rsid w:val="008B5696"/>
    <w:rsid w:val="008B5CE0"/>
    <w:rsid w:val="008B61A6"/>
    <w:rsid w:val="008B6373"/>
    <w:rsid w:val="008B63AB"/>
    <w:rsid w:val="008B697D"/>
    <w:rsid w:val="008B6991"/>
    <w:rsid w:val="008B699E"/>
    <w:rsid w:val="008B6EE0"/>
    <w:rsid w:val="008B6F99"/>
    <w:rsid w:val="008B72DA"/>
    <w:rsid w:val="008B7341"/>
    <w:rsid w:val="008B73F4"/>
    <w:rsid w:val="008B74A9"/>
    <w:rsid w:val="008B7825"/>
    <w:rsid w:val="008B7BD6"/>
    <w:rsid w:val="008C0987"/>
    <w:rsid w:val="008C0BD9"/>
    <w:rsid w:val="008C0CA5"/>
    <w:rsid w:val="008C0DAA"/>
    <w:rsid w:val="008C0EDE"/>
    <w:rsid w:val="008C11D6"/>
    <w:rsid w:val="008C14E5"/>
    <w:rsid w:val="008C1D78"/>
    <w:rsid w:val="008C24AB"/>
    <w:rsid w:val="008C2578"/>
    <w:rsid w:val="008C2B77"/>
    <w:rsid w:val="008C2E03"/>
    <w:rsid w:val="008C40DB"/>
    <w:rsid w:val="008C4150"/>
    <w:rsid w:val="008C427E"/>
    <w:rsid w:val="008C4456"/>
    <w:rsid w:val="008C449B"/>
    <w:rsid w:val="008C4CA0"/>
    <w:rsid w:val="008C4D75"/>
    <w:rsid w:val="008C5120"/>
    <w:rsid w:val="008C5945"/>
    <w:rsid w:val="008C5FDC"/>
    <w:rsid w:val="008C65CF"/>
    <w:rsid w:val="008C67D8"/>
    <w:rsid w:val="008C6E5E"/>
    <w:rsid w:val="008C6FA4"/>
    <w:rsid w:val="008D03E6"/>
    <w:rsid w:val="008D0AA0"/>
    <w:rsid w:val="008D0D10"/>
    <w:rsid w:val="008D0D6B"/>
    <w:rsid w:val="008D2427"/>
    <w:rsid w:val="008D2CC6"/>
    <w:rsid w:val="008D361E"/>
    <w:rsid w:val="008D3D19"/>
    <w:rsid w:val="008D40FE"/>
    <w:rsid w:val="008D41F9"/>
    <w:rsid w:val="008D491A"/>
    <w:rsid w:val="008D4C13"/>
    <w:rsid w:val="008D575B"/>
    <w:rsid w:val="008D67D5"/>
    <w:rsid w:val="008D67FA"/>
    <w:rsid w:val="008D68FD"/>
    <w:rsid w:val="008D7024"/>
    <w:rsid w:val="008D75DE"/>
    <w:rsid w:val="008D78B9"/>
    <w:rsid w:val="008D7C96"/>
    <w:rsid w:val="008D7EE9"/>
    <w:rsid w:val="008E0038"/>
    <w:rsid w:val="008E06E4"/>
    <w:rsid w:val="008E0708"/>
    <w:rsid w:val="008E07B2"/>
    <w:rsid w:val="008E0EE7"/>
    <w:rsid w:val="008E0EEF"/>
    <w:rsid w:val="008E140E"/>
    <w:rsid w:val="008E1968"/>
    <w:rsid w:val="008E1EDB"/>
    <w:rsid w:val="008E2359"/>
    <w:rsid w:val="008E251F"/>
    <w:rsid w:val="008E27A4"/>
    <w:rsid w:val="008E2B91"/>
    <w:rsid w:val="008E2BE9"/>
    <w:rsid w:val="008E2E6E"/>
    <w:rsid w:val="008E33A2"/>
    <w:rsid w:val="008E3ABB"/>
    <w:rsid w:val="008E3DE3"/>
    <w:rsid w:val="008E3F05"/>
    <w:rsid w:val="008E47AF"/>
    <w:rsid w:val="008E4961"/>
    <w:rsid w:val="008E5B4D"/>
    <w:rsid w:val="008E5BDC"/>
    <w:rsid w:val="008E5C90"/>
    <w:rsid w:val="008E7565"/>
    <w:rsid w:val="008E75C5"/>
    <w:rsid w:val="008E7A26"/>
    <w:rsid w:val="008E7A2E"/>
    <w:rsid w:val="008E7E8D"/>
    <w:rsid w:val="008F0126"/>
    <w:rsid w:val="008F013E"/>
    <w:rsid w:val="008F0279"/>
    <w:rsid w:val="008F0732"/>
    <w:rsid w:val="008F1446"/>
    <w:rsid w:val="008F17AF"/>
    <w:rsid w:val="008F1EBE"/>
    <w:rsid w:val="008F2636"/>
    <w:rsid w:val="008F348D"/>
    <w:rsid w:val="008F34F6"/>
    <w:rsid w:val="008F4689"/>
    <w:rsid w:val="008F4A1A"/>
    <w:rsid w:val="008F5027"/>
    <w:rsid w:val="008F52DD"/>
    <w:rsid w:val="008F5ADF"/>
    <w:rsid w:val="008F5D94"/>
    <w:rsid w:val="008F624F"/>
    <w:rsid w:val="008F67AD"/>
    <w:rsid w:val="008F67B7"/>
    <w:rsid w:val="00901A36"/>
    <w:rsid w:val="00901ADB"/>
    <w:rsid w:val="00901E5D"/>
    <w:rsid w:val="00901E6D"/>
    <w:rsid w:val="00902307"/>
    <w:rsid w:val="009028B1"/>
    <w:rsid w:val="00902A65"/>
    <w:rsid w:val="00902EA5"/>
    <w:rsid w:val="009037CC"/>
    <w:rsid w:val="00904205"/>
    <w:rsid w:val="0090561A"/>
    <w:rsid w:val="00905BA8"/>
    <w:rsid w:val="00905BEE"/>
    <w:rsid w:val="00905ED2"/>
    <w:rsid w:val="00906223"/>
    <w:rsid w:val="009065C6"/>
    <w:rsid w:val="00906CAA"/>
    <w:rsid w:val="00906D16"/>
    <w:rsid w:val="00906DC9"/>
    <w:rsid w:val="009072D4"/>
    <w:rsid w:val="00907781"/>
    <w:rsid w:val="009079CA"/>
    <w:rsid w:val="00907B2A"/>
    <w:rsid w:val="00910AFD"/>
    <w:rsid w:val="00910F42"/>
    <w:rsid w:val="00911070"/>
    <w:rsid w:val="00911317"/>
    <w:rsid w:val="0091146A"/>
    <w:rsid w:val="00911515"/>
    <w:rsid w:val="009128E2"/>
    <w:rsid w:val="00912951"/>
    <w:rsid w:val="00912F5E"/>
    <w:rsid w:val="00913222"/>
    <w:rsid w:val="009133D7"/>
    <w:rsid w:val="009134DB"/>
    <w:rsid w:val="00914344"/>
    <w:rsid w:val="0091452F"/>
    <w:rsid w:val="009145BD"/>
    <w:rsid w:val="009145FE"/>
    <w:rsid w:val="00914980"/>
    <w:rsid w:val="00915640"/>
    <w:rsid w:val="0091569B"/>
    <w:rsid w:val="00915A95"/>
    <w:rsid w:val="00915C76"/>
    <w:rsid w:val="00915EBB"/>
    <w:rsid w:val="00915F11"/>
    <w:rsid w:val="00916F4D"/>
    <w:rsid w:val="0091754A"/>
    <w:rsid w:val="00917FBE"/>
    <w:rsid w:val="00920515"/>
    <w:rsid w:val="00920CC4"/>
    <w:rsid w:val="00920D54"/>
    <w:rsid w:val="00922501"/>
    <w:rsid w:val="00922CB0"/>
    <w:rsid w:val="00922EA3"/>
    <w:rsid w:val="00922EEF"/>
    <w:rsid w:val="009230E2"/>
    <w:rsid w:val="00923169"/>
    <w:rsid w:val="00923333"/>
    <w:rsid w:val="00923514"/>
    <w:rsid w:val="0092386D"/>
    <w:rsid w:val="00923E86"/>
    <w:rsid w:val="00923EEC"/>
    <w:rsid w:val="00924E61"/>
    <w:rsid w:val="00924FF4"/>
    <w:rsid w:val="00925F07"/>
    <w:rsid w:val="009261E6"/>
    <w:rsid w:val="009262CC"/>
    <w:rsid w:val="009262CF"/>
    <w:rsid w:val="00926748"/>
    <w:rsid w:val="00926A77"/>
    <w:rsid w:val="00926A94"/>
    <w:rsid w:val="00927571"/>
    <w:rsid w:val="009279CA"/>
    <w:rsid w:val="00927D68"/>
    <w:rsid w:val="00927E34"/>
    <w:rsid w:val="00930488"/>
    <w:rsid w:val="00931D19"/>
    <w:rsid w:val="00932515"/>
    <w:rsid w:val="0093353F"/>
    <w:rsid w:val="00934AAA"/>
    <w:rsid w:val="00934F24"/>
    <w:rsid w:val="009351EB"/>
    <w:rsid w:val="009352A2"/>
    <w:rsid w:val="00935405"/>
    <w:rsid w:val="00935411"/>
    <w:rsid w:val="00935D2C"/>
    <w:rsid w:val="00935D36"/>
    <w:rsid w:val="009363AE"/>
    <w:rsid w:val="00936534"/>
    <w:rsid w:val="0093679B"/>
    <w:rsid w:val="0093686F"/>
    <w:rsid w:val="00936B73"/>
    <w:rsid w:val="00937BDB"/>
    <w:rsid w:val="009401FB"/>
    <w:rsid w:val="00940715"/>
    <w:rsid w:val="00940769"/>
    <w:rsid w:val="00940CA9"/>
    <w:rsid w:val="00940CFB"/>
    <w:rsid w:val="009414EA"/>
    <w:rsid w:val="00941564"/>
    <w:rsid w:val="00941EB0"/>
    <w:rsid w:val="00941F4C"/>
    <w:rsid w:val="00942058"/>
    <w:rsid w:val="00942540"/>
    <w:rsid w:val="00942E07"/>
    <w:rsid w:val="009431C0"/>
    <w:rsid w:val="009433B3"/>
    <w:rsid w:val="00943949"/>
    <w:rsid w:val="00943B9D"/>
    <w:rsid w:val="00943DF6"/>
    <w:rsid w:val="00944A27"/>
    <w:rsid w:val="00944AAE"/>
    <w:rsid w:val="00944BBD"/>
    <w:rsid w:val="00944D3B"/>
    <w:rsid w:val="00945712"/>
    <w:rsid w:val="00945D2E"/>
    <w:rsid w:val="00945EF9"/>
    <w:rsid w:val="00945F03"/>
    <w:rsid w:val="009462B2"/>
    <w:rsid w:val="009468CD"/>
    <w:rsid w:val="009471EF"/>
    <w:rsid w:val="00947EFD"/>
    <w:rsid w:val="00950146"/>
    <w:rsid w:val="009507C9"/>
    <w:rsid w:val="00950F61"/>
    <w:rsid w:val="00951657"/>
    <w:rsid w:val="00951AC1"/>
    <w:rsid w:val="00951C08"/>
    <w:rsid w:val="00951C7A"/>
    <w:rsid w:val="00953AE4"/>
    <w:rsid w:val="00953D5D"/>
    <w:rsid w:val="0095460F"/>
    <w:rsid w:val="00954AAC"/>
    <w:rsid w:val="00954CCA"/>
    <w:rsid w:val="00954D40"/>
    <w:rsid w:val="00955260"/>
    <w:rsid w:val="00955893"/>
    <w:rsid w:val="0095594D"/>
    <w:rsid w:val="00956B1C"/>
    <w:rsid w:val="00957443"/>
    <w:rsid w:val="0095757E"/>
    <w:rsid w:val="00957B4B"/>
    <w:rsid w:val="00957C90"/>
    <w:rsid w:val="00957DF4"/>
    <w:rsid w:val="009602A8"/>
    <w:rsid w:val="00961634"/>
    <w:rsid w:val="00962300"/>
    <w:rsid w:val="0096262A"/>
    <w:rsid w:val="009635F6"/>
    <w:rsid w:val="00963733"/>
    <w:rsid w:val="00963A26"/>
    <w:rsid w:val="0096497C"/>
    <w:rsid w:val="00965C13"/>
    <w:rsid w:val="00965C48"/>
    <w:rsid w:val="00965D71"/>
    <w:rsid w:val="00965DF1"/>
    <w:rsid w:val="00966158"/>
    <w:rsid w:val="0096656C"/>
    <w:rsid w:val="009669E5"/>
    <w:rsid w:val="00967328"/>
    <w:rsid w:val="0096735D"/>
    <w:rsid w:val="00967543"/>
    <w:rsid w:val="0096758A"/>
    <w:rsid w:val="009676A3"/>
    <w:rsid w:val="00967B05"/>
    <w:rsid w:val="00967C63"/>
    <w:rsid w:val="009707FF"/>
    <w:rsid w:val="00970A09"/>
    <w:rsid w:val="00971031"/>
    <w:rsid w:val="00971396"/>
    <w:rsid w:val="00971EA4"/>
    <w:rsid w:val="009728E5"/>
    <w:rsid w:val="00972DA4"/>
    <w:rsid w:val="009731E8"/>
    <w:rsid w:val="0097393E"/>
    <w:rsid w:val="009746A0"/>
    <w:rsid w:val="00974EF7"/>
    <w:rsid w:val="00975272"/>
    <w:rsid w:val="00975934"/>
    <w:rsid w:val="00976D43"/>
    <w:rsid w:val="00976F34"/>
    <w:rsid w:val="00976F88"/>
    <w:rsid w:val="00977556"/>
    <w:rsid w:val="00977CE2"/>
    <w:rsid w:val="00977D21"/>
    <w:rsid w:val="00977F6C"/>
    <w:rsid w:val="0098064F"/>
    <w:rsid w:val="009806F3"/>
    <w:rsid w:val="00980B0D"/>
    <w:rsid w:val="00980C12"/>
    <w:rsid w:val="00980C18"/>
    <w:rsid w:val="009815DC"/>
    <w:rsid w:val="009817D0"/>
    <w:rsid w:val="00982131"/>
    <w:rsid w:val="0098244F"/>
    <w:rsid w:val="00982492"/>
    <w:rsid w:val="00982DA0"/>
    <w:rsid w:val="0098331C"/>
    <w:rsid w:val="009838F9"/>
    <w:rsid w:val="00983BC0"/>
    <w:rsid w:val="00983D1A"/>
    <w:rsid w:val="00983E9F"/>
    <w:rsid w:val="00984102"/>
    <w:rsid w:val="00984664"/>
    <w:rsid w:val="00984873"/>
    <w:rsid w:val="0098593E"/>
    <w:rsid w:val="00985BE4"/>
    <w:rsid w:val="00985DBD"/>
    <w:rsid w:val="00986110"/>
    <w:rsid w:val="0098625D"/>
    <w:rsid w:val="00987144"/>
    <w:rsid w:val="00987182"/>
    <w:rsid w:val="00987796"/>
    <w:rsid w:val="009879F7"/>
    <w:rsid w:val="00987F3B"/>
    <w:rsid w:val="00987F62"/>
    <w:rsid w:val="00991064"/>
    <w:rsid w:val="009911CA"/>
    <w:rsid w:val="009922F3"/>
    <w:rsid w:val="009923BB"/>
    <w:rsid w:val="00992457"/>
    <w:rsid w:val="0099275B"/>
    <w:rsid w:val="00992884"/>
    <w:rsid w:val="009928B1"/>
    <w:rsid w:val="0099290D"/>
    <w:rsid w:val="009936AD"/>
    <w:rsid w:val="009937B4"/>
    <w:rsid w:val="00993A85"/>
    <w:rsid w:val="0099424C"/>
    <w:rsid w:val="00994D5D"/>
    <w:rsid w:val="00995BA0"/>
    <w:rsid w:val="00995DC8"/>
    <w:rsid w:val="00996295"/>
    <w:rsid w:val="009962C3"/>
    <w:rsid w:val="009968C2"/>
    <w:rsid w:val="009969BD"/>
    <w:rsid w:val="00996A87"/>
    <w:rsid w:val="00997C98"/>
    <w:rsid w:val="00997FD7"/>
    <w:rsid w:val="009A0FC7"/>
    <w:rsid w:val="009A133E"/>
    <w:rsid w:val="009A1AB2"/>
    <w:rsid w:val="009A1C2D"/>
    <w:rsid w:val="009A3B4A"/>
    <w:rsid w:val="009A412C"/>
    <w:rsid w:val="009A42F4"/>
    <w:rsid w:val="009A4570"/>
    <w:rsid w:val="009A466B"/>
    <w:rsid w:val="009A4799"/>
    <w:rsid w:val="009A4BAC"/>
    <w:rsid w:val="009A553C"/>
    <w:rsid w:val="009A5BFB"/>
    <w:rsid w:val="009A5D06"/>
    <w:rsid w:val="009A61B0"/>
    <w:rsid w:val="009A6DAB"/>
    <w:rsid w:val="009A6E26"/>
    <w:rsid w:val="009A76D6"/>
    <w:rsid w:val="009A7882"/>
    <w:rsid w:val="009A79E8"/>
    <w:rsid w:val="009A7CD7"/>
    <w:rsid w:val="009A7D34"/>
    <w:rsid w:val="009A7E4F"/>
    <w:rsid w:val="009B0273"/>
    <w:rsid w:val="009B0546"/>
    <w:rsid w:val="009B174E"/>
    <w:rsid w:val="009B2980"/>
    <w:rsid w:val="009B2E1F"/>
    <w:rsid w:val="009B357E"/>
    <w:rsid w:val="009B3DE6"/>
    <w:rsid w:val="009B43B6"/>
    <w:rsid w:val="009B4855"/>
    <w:rsid w:val="009B48A8"/>
    <w:rsid w:val="009B5328"/>
    <w:rsid w:val="009B601F"/>
    <w:rsid w:val="009B66ED"/>
    <w:rsid w:val="009B6B6F"/>
    <w:rsid w:val="009B6DF4"/>
    <w:rsid w:val="009B7196"/>
    <w:rsid w:val="009B767F"/>
    <w:rsid w:val="009B771B"/>
    <w:rsid w:val="009C0622"/>
    <w:rsid w:val="009C095A"/>
    <w:rsid w:val="009C0E9B"/>
    <w:rsid w:val="009C1755"/>
    <w:rsid w:val="009C25FD"/>
    <w:rsid w:val="009C26C2"/>
    <w:rsid w:val="009C26C5"/>
    <w:rsid w:val="009C2A43"/>
    <w:rsid w:val="009C2BCE"/>
    <w:rsid w:val="009C2D69"/>
    <w:rsid w:val="009C2E4F"/>
    <w:rsid w:val="009C3163"/>
    <w:rsid w:val="009C3E0A"/>
    <w:rsid w:val="009C426F"/>
    <w:rsid w:val="009C4271"/>
    <w:rsid w:val="009C434A"/>
    <w:rsid w:val="009C4353"/>
    <w:rsid w:val="009C4430"/>
    <w:rsid w:val="009C492F"/>
    <w:rsid w:val="009C4CE1"/>
    <w:rsid w:val="009C4EB9"/>
    <w:rsid w:val="009C5658"/>
    <w:rsid w:val="009C5DB6"/>
    <w:rsid w:val="009C6108"/>
    <w:rsid w:val="009C639A"/>
    <w:rsid w:val="009C6704"/>
    <w:rsid w:val="009C6E5C"/>
    <w:rsid w:val="009D00CC"/>
    <w:rsid w:val="009D01AA"/>
    <w:rsid w:val="009D06FF"/>
    <w:rsid w:val="009D1104"/>
    <w:rsid w:val="009D142C"/>
    <w:rsid w:val="009D1C9A"/>
    <w:rsid w:val="009D2303"/>
    <w:rsid w:val="009D2E96"/>
    <w:rsid w:val="009D3237"/>
    <w:rsid w:val="009D35B5"/>
    <w:rsid w:val="009D386F"/>
    <w:rsid w:val="009D417B"/>
    <w:rsid w:val="009D41D1"/>
    <w:rsid w:val="009D4773"/>
    <w:rsid w:val="009D50BA"/>
    <w:rsid w:val="009D5826"/>
    <w:rsid w:val="009D6093"/>
    <w:rsid w:val="009D694A"/>
    <w:rsid w:val="009D710D"/>
    <w:rsid w:val="009D7126"/>
    <w:rsid w:val="009D7721"/>
    <w:rsid w:val="009D7860"/>
    <w:rsid w:val="009D7BF3"/>
    <w:rsid w:val="009E01F0"/>
    <w:rsid w:val="009E0495"/>
    <w:rsid w:val="009E0693"/>
    <w:rsid w:val="009E072D"/>
    <w:rsid w:val="009E0893"/>
    <w:rsid w:val="009E0FF5"/>
    <w:rsid w:val="009E1A50"/>
    <w:rsid w:val="009E219A"/>
    <w:rsid w:val="009E2678"/>
    <w:rsid w:val="009E2708"/>
    <w:rsid w:val="009E29F0"/>
    <w:rsid w:val="009E316F"/>
    <w:rsid w:val="009E3315"/>
    <w:rsid w:val="009E3A6E"/>
    <w:rsid w:val="009E435E"/>
    <w:rsid w:val="009E460D"/>
    <w:rsid w:val="009E50FC"/>
    <w:rsid w:val="009E5BB7"/>
    <w:rsid w:val="009E60EE"/>
    <w:rsid w:val="009E6B44"/>
    <w:rsid w:val="009E6C7B"/>
    <w:rsid w:val="009E7024"/>
    <w:rsid w:val="009E7310"/>
    <w:rsid w:val="009E7A2B"/>
    <w:rsid w:val="009F068A"/>
    <w:rsid w:val="009F06B9"/>
    <w:rsid w:val="009F07F4"/>
    <w:rsid w:val="009F1414"/>
    <w:rsid w:val="009F25A0"/>
    <w:rsid w:val="009F3060"/>
    <w:rsid w:val="009F39D3"/>
    <w:rsid w:val="009F42F4"/>
    <w:rsid w:val="009F469D"/>
    <w:rsid w:val="009F4AA8"/>
    <w:rsid w:val="009F4C84"/>
    <w:rsid w:val="009F51E3"/>
    <w:rsid w:val="009F5380"/>
    <w:rsid w:val="009F5BF0"/>
    <w:rsid w:val="009F6172"/>
    <w:rsid w:val="009F636E"/>
    <w:rsid w:val="009F76CC"/>
    <w:rsid w:val="00A004A1"/>
    <w:rsid w:val="00A01B3F"/>
    <w:rsid w:val="00A01F95"/>
    <w:rsid w:val="00A02192"/>
    <w:rsid w:val="00A02359"/>
    <w:rsid w:val="00A02C56"/>
    <w:rsid w:val="00A032CA"/>
    <w:rsid w:val="00A03C0C"/>
    <w:rsid w:val="00A03F22"/>
    <w:rsid w:val="00A040D7"/>
    <w:rsid w:val="00A04990"/>
    <w:rsid w:val="00A04E65"/>
    <w:rsid w:val="00A04EB8"/>
    <w:rsid w:val="00A05370"/>
    <w:rsid w:val="00A05E12"/>
    <w:rsid w:val="00A06CD1"/>
    <w:rsid w:val="00A075E2"/>
    <w:rsid w:val="00A07709"/>
    <w:rsid w:val="00A078CC"/>
    <w:rsid w:val="00A105DE"/>
    <w:rsid w:val="00A10D3F"/>
    <w:rsid w:val="00A10D4B"/>
    <w:rsid w:val="00A10EAB"/>
    <w:rsid w:val="00A11346"/>
    <w:rsid w:val="00A11627"/>
    <w:rsid w:val="00A11945"/>
    <w:rsid w:val="00A11CEE"/>
    <w:rsid w:val="00A1231F"/>
    <w:rsid w:val="00A123CC"/>
    <w:rsid w:val="00A12551"/>
    <w:rsid w:val="00A12C35"/>
    <w:rsid w:val="00A130CE"/>
    <w:rsid w:val="00A13981"/>
    <w:rsid w:val="00A13F41"/>
    <w:rsid w:val="00A13F96"/>
    <w:rsid w:val="00A13FB8"/>
    <w:rsid w:val="00A143F0"/>
    <w:rsid w:val="00A14809"/>
    <w:rsid w:val="00A14A7F"/>
    <w:rsid w:val="00A14F02"/>
    <w:rsid w:val="00A158A7"/>
    <w:rsid w:val="00A15FA4"/>
    <w:rsid w:val="00A162F9"/>
    <w:rsid w:val="00A16339"/>
    <w:rsid w:val="00A17D6B"/>
    <w:rsid w:val="00A200FF"/>
    <w:rsid w:val="00A20E97"/>
    <w:rsid w:val="00A218E1"/>
    <w:rsid w:val="00A21CF2"/>
    <w:rsid w:val="00A21F98"/>
    <w:rsid w:val="00A2242F"/>
    <w:rsid w:val="00A236D9"/>
    <w:rsid w:val="00A238EE"/>
    <w:rsid w:val="00A24911"/>
    <w:rsid w:val="00A24B35"/>
    <w:rsid w:val="00A24B94"/>
    <w:rsid w:val="00A256B8"/>
    <w:rsid w:val="00A269E7"/>
    <w:rsid w:val="00A27262"/>
    <w:rsid w:val="00A2774E"/>
    <w:rsid w:val="00A30F3F"/>
    <w:rsid w:val="00A31003"/>
    <w:rsid w:val="00A314E3"/>
    <w:rsid w:val="00A31650"/>
    <w:rsid w:val="00A317C2"/>
    <w:rsid w:val="00A3220A"/>
    <w:rsid w:val="00A3273D"/>
    <w:rsid w:val="00A328ED"/>
    <w:rsid w:val="00A32DEE"/>
    <w:rsid w:val="00A32E5C"/>
    <w:rsid w:val="00A33FC4"/>
    <w:rsid w:val="00A34200"/>
    <w:rsid w:val="00A345B5"/>
    <w:rsid w:val="00A350E8"/>
    <w:rsid w:val="00A35EB7"/>
    <w:rsid w:val="00A35F58"/>
    <w:rsid w:val="00A3600F"/>
    <w:rsid w:val="00A365BF"/>
    <w:rsid w:val="00A37B4A"/>
    <w:rsid w:val="00A37E7A"/>
    <w:rsid w:val="00A37FBA"/>
    <w:rsid w:val="00A41809"/>
    <w:rsid w:val="00A41E5C"/>
    <w:rsid w:val="00A42403"/>
    <w:rsid w:val="00A42B4D"/>
    <w:rsid w:val="00A42D7B"/>
    <w:rsid w:val="00A44422"/>
    <w:rsid w:val="00A44426"/>
    <w:rsid w:val="00A44EEC"/>
    <w:rsid w:val="00A44FB6"/>
    <w:rsid w:val="00A44FF3"/>
    <w:rsid w:val="00A462E1"/>
    <w:rsid w:val="00A465C4"/>
    <w:rsid w:val="00A46A4F"/>
    <w:rsid w:val="00A46DD2"/>
    <w:rsid w:val="00A46DDE"/>
    <w:rsid w:val="00A47CC4"/>
    <w:rsid w:val="00A508FD"/>
    <w:rsid w:val="00A51707"/>
    <w:rsid w:val="00A51A40"/>
    <w:rsid w:val="00A52175"/>
    <w:rsid w:val="00A52624"/>
    <w:rsid w:val="00A52B0B"/>
    <w:rsid w:val="00A52BB1"/>
    <w:rsid w:val="00A52D88"/>
    <w:rsid w:val="00A538EF"/>
    <w:rsid w:val="00A53994"/>
    <w:rsid w:val="00A53A81"/>
    <w:rsid w:val="00A542B3"/>
    <w:rsid w:val="00A5438A"/>
    <w:rsid w:val="00A545D0"/>
    <w:rsid w:val="00A54643"/>
    <w:rsid w:val="00A547F8"/>
    <w:rsid w:val="00A54A47"/>
    <w:rsid w:val="00A54A52"/>
    <w:rsid w:val="00A557E0"/>
    <w:rsid w:val="00A55B2B"/>
    <w:rsid w:val="00A55B7C"/>
    <w:rsid w:val="00A55DF9"/>
    <w:rsid w:val="00A566D2"/>
    <w:rsid w:val="00A573AC"/>
    <w:rsid w:val="00A57A9E"/>
    <w:rsid w:val="00A60059"/>
    <w:rsid w:val="00A60646"/>
    <w:rsid w:val="00A60A62"/>
    <w:rsid w:val="00A61044"/>
    <w:rsid w:val="00A611CD"/>
    <w:rsid w:val="00A6124B"/>
    <w:rsid w:val="00A61948"/>
    <w:rsid w:val="00A61A1D"/>
    <w:rsid w:val="00A6227D"/>
    <w:rsid w:val="00A6231E"/>
    <w:rsid w:val="00A62CD4"/>
    <w:rsid w:val="00A632B2"/>
    <w:rsid w:val="00A633D8"/>
    <w:rsid w:val="00A635C4"/>
    <w:rsid w:val="00A63B5D"/>
    <w:rsid w:val="00A63E4F"/>
    <w:rsid w:val="00A643B7"/>
    <w:rsid w:val="00A64780"/>
    <w:rsid w:val="00A64B35"/>
    <w:rsid w:val="00A64D69"/>
    <w:rsid w:val="00A64F26"/>
    <w:rsid w:val="00A65335"/>
    <w:rsid w:val="00A65450"/>
    <w:rsid w:val="00A65D5B"/>
    <w:rsid w:val="00A65DBC"/>
    <w:rsid w:val="00A66245"/>
    <w:rsid w:val="00A6679B"/>
    <w:rsid w:val="00A67308"/>
    <w:rsid w:val="00A67499"/>
    <w:rsid w:val="00A67A97"/>
    <w:rsid w:val="00A7015C"/>
    <w:rsid w:val="00A707FD"/>
    <w:rsid w:val="00A70BB9"/>
    <w:rsid w:val="00A70BDD"/>
    <w:rsid w:val="00A70CE8"/>
    <w:rsid w:val="00A70F6E"/>
    <w:rsid w:val="00A71529"/>
    <w:rsid w:val="00A720BA"/>
    <w:rsid w:val="00A72367"/>
    <w:rsid w:val="00A72A17"/>
    <w:rsid w:val="00A72AC9"/>
    <w:rsid w:val="00A72E84"/>
    <w:rsid w:val="00A72FBC"/>
    <w:rsid w:val="00A73E5F"/>
    <w:rsid w:val="00A73FFC"/>
    <w:rsid w:val="00A747C6"/>
    <w:rsid w:val="00A74CD4"/>
    <w:rsid w:val="00A74EE9"/>
    <w:rsid w:val="00A74F45"/>
    <w:rsid w:val="00A75275"/>
    <w:rsid w:val="00A752C5"/>
    <w:rsid w:val="00A7547E"/>
    <w:rsid w:val="00A75D47"/>
    <w:rsid w:val="00A762AF"/>
    <w:rsid w:val="00A763F6"/>
    <w:rsid w:val="00A76544"/>
    <w:rsid w:val="00A76ED9"/>
    <w:rsid w:val="00A77143"/>
    <w:rsid w:val="00A8062F"/>
    <w:rsid w:val="00A806C8"/>
    <w:rsid w:val="00A80868"/>
    <w:rsid w:val="00A80B2A"/>
    <w:rsid w:val="00A8131F"/>
    <w:rsid w:val="00A8189A"/>
    <w:rsid w:val="00A81E97"/>
    <w:rsid w:val="00A8268D"/>
    <w:rsid w:val="00A83118"/>
    <w:rsid w:val="00A83357"/>
    <w:rsid w:val="00A83917"/>
    <w:rsid w:val="00A83BF5"/>
    <w:rsid w:val="00A83E1D"/>
    <w:rsid w:val="00A84E29"/>
    <w:rsid w:val="00A850FE"/>
    <w:rsid w:val="00A8581D"/>
    <w:rsid w:val="00A85A56"/>
    <w:rsid w:val="00A861D5"/>
    <w:rsid w:val="00A86257"/>
    <w:rsid w:val="00A86839"/>
    <w:rsid w:val="00A87226"/>
    <w:rsid w:val="00A8766A"/>
    <w:rsid w:val="00A87DA1"/>
    <w:rsid w:val="00A9036A"/>
    <w:rsid w:val="00A903ED"/>
    <w:rsid w:val="00A9041C"/>
    <w:rsid w:val="00A90658"/>
    <w:rsid w:val="00A90745"/>
    <w:rsid w:val="00A919F0"/>
    <w:rsid w:val="00A91A3F"/>
    <w:rsid w:val="00A922C1"/>
    <w:rsid w:val="00A92400"/>
    <w:rsid w:val="00A92870"/>
    <w:rsid w:val="00A928C3"/>
    <w:rsid w:val="00A92AEC"/>
    <w:rsid w:val="00A92C4D"/>
    <w:rsid w:val="00A92F90"/>
    <w:rsid w:val="00A93F0A"/>
    <w:rsid w:val="00A94234"/>
    <w:rsid w:val="00A9497E"/>
    <w:rsid w:val="00A94CB6"/>
    <w:rsid w:val="00A95755"/>
    <w:rsid w:val="00A95A22"/>
    <w:rsid w:val="00A95B11"/>
    <w:rsid w:val="00A95E06"/>
    <w:rsid w:val="00A972B3"/>
    <w:rsid w:val="00A979FA"/>
    <w:rsid w:val="00A97C41"/>
    <w:rsid w:val="00A97F81"/>
    <w:rsid w:val="00AA02D4"/>
    <w:rsid w:val="00AA0825"/>
    <w:rsid w:val="00AA0BF2"/>
    <w:rsid w:val="00AA1585"/>
    <w:rsid w:val="00AA1DC9"/>
    <w:rsid w:val="00AA24FD"/>
    <w:rsid w:val="00AA26B4"/>
    <w:rsid w:val="00AA2D7F"/>
    <w:rsid w:val="00AA3476"/>
    <w:rsid w:val="00AA36CB"/>
    <w:rsid w:val="00AA3D28"/>
    <w:rsid w:val="00AA3DE2"/>
    <w:rsid w:val="00AA3E90"/>
    <w:rsid w:val="00AA4121"/>
    <w:rsid w:val="00AA5B2D"/>
    <w:rsid w:val="00AA6268"/>
    <w:rsid w:val="00AA6398"/>
    <w:rsid w:val="00AA667D"/>
    <w:rsid w:val="00AA6949"/>
    <w:rsid w:val="00AA79F3"/>
    <w:rsid w:val="00AA7F2F"/>
    <w:rsid w:val="00AB0198"/>
    <w:rsid w:val="00AB03C5"/>
    <w:rsid w:val="00AB04A7"/>
    <w:rsid w:val="00AB0500"/>
    <w:rsid w:val="00AB06D3"/>
    <w:rsid w:val="00AB06F8"/>
    <w:rsid w:val="00AB12C0"/>
    <w:rsid w:val="00AB1316"/>
    <w:rsid w:val="00AB1389"/>
    <w:rsid w:val="00AB1980"/>
    <w:rsid w:val="00AB1BF2"/>
    <w:rsid w:val="00AB25C6"/>
    <w:rsid w:val="00AB290E"/>
    <w:rsid w:val="00AB2999"/>
    <w:rsid w:val="00AB2ADE"/>
    <w:rsid w:val="00AB2F96"/>
    <w:rsid w:val="00AB308C"/>
    <w:rsid w:val="00AB30B9"/>
    <w:rsid w:val="00AB30DF"/>
    <w:rsid w:val="00AB3637"/>
    <w:rsid w:val="00AB3698"/>
    <w:rsid w:val="00AB3D74"/>
    <w:rsid w:val="00AB4C0B"/>
    <w:rsid w:val="00AB4F6A"/>
    <w:rsid w:val="00AB4F90"/>
    <w:rsid w:val="00AB5843"/>
    <w:rsid w:val="00AB5F49"/>
    <w:rsid w:val="00AB60D9"/>
    <w:rsid w:val="00AB6DAB"/>
    <w:rsid w:val="00AB6F6D"/>
    <w:rsid w:val="00AB7CD7"/>
    <w:rsid w:val="00AC1694"/>
    <w:rsid w:val="00AC18D8"/>
    <w:rsid w:val="00AC1DD7"/>
    <w:rsid w:val="00AC1F0F"/>
    <w:rsid w:val="00AC277F"/>
    <w:rsid w:val="00AC2C47"/>
    <w:rsid w:val="00AC373E"/>
    <w:rsid w:val="00AC3935"/>
    <w:rsid w:val="00AC3ACF"/>
    <w:rsid w:val="00AC3BC6"/>
    <w:rsid w:val="00AC3CA8"/>
    <w:rsid w:val="00AC40D3"/>
    <w:rsid w:val="00AC4E90"/>
    <w:rsid w:val="00AC546F"/>
    <w:rsid w:val="00AC5602"/>
    <w:rsid w:val="00AC606A"/>
    <w:rsid w:val="00AC60FE"/>
    <w:rsid w:val="00AC6F19"/>
    <w:rsid w:val="00AC7002"/>
    <w:rsid w:val="00AC7C00"/>
    <w:rsid w:val="00AC7DE1"/>
    <w:rsid w:val="00AD02B3"/>
    <w:rsid w:val="00AD07BA"/>
    <w:rsid w:val="00AD08C9"/>
    <w:rsid w:val="00AD0A8A"/>
    <w:rsid w:val="00AD0FB6"/>
    <w:rsid w:val="00AD1703"/>
    <w:rsid w:val="00AD17C7"/>
    <w:rsid w:val="00AD199F"/>
    <w:rsid w:val="00AD2C2D"/>
    <w:rsid w:val="00AD2CBB"/>
    <w:rsid w:val="00AD4C56"/>
    <w:rsid w:val="00AD4C7D"/>
    <w:rsid w:val="00AD4FDA"/>
    <w:rsid w:val="00AD5097"/>
    <w:rsid w:val="00AD59D8"/>
    <w:rsid w:val="00AD5A8A"/>
    <w:rsid w:val="00AD5F49"/>
    <w:rsid w:val="00AD66B4"/>
    <w:rsid w:val="00AD6840"/>
    <w:rsid w:val="00AD7291"/>
    <w:rsid w:val="00AD76C8"/>
    <w:rsid w:val="00AD79F2"/>
    <w:rsid w:val="00AD7E56"/>
    <w:rsid w:val="00AD7F0C"/>
    <w:rsid w:val="00AE0042"/>
    <w:rsid w:val="00AE0050"/>
    <w:rsid w:val="00AE06F0"/>
    <w:rsid w:val="00AE0F31"/>
    <w:rsid w:val="00AE1289"/>
    <w:rsid w:val="00AE1A58"/>
    <w:rsid w:val="00AE3435"/>
    <w:rsid w:val="00AE360C"/>
    <w:rsid w:val="00AE3CBA"/>
    <w:rsid w:val="00AE4098"/>
    <w:rsid w:val="00AE43B5"/>
    <w:rsid w:val="00AE4A91"/>
    <w:rsid w:val="00AE4B38"/>
    <w:rsid w:val="00AE4B5B"/>
    <w:rsid w:val="00AE4CE1"/>
    <w:rsid w:val="00AE552D"/>
    <w:rsid w:val="00AE641E"/>
    <w:rsid w:val="00AE642D"/>
    <w:rsid w:val="00AE6C05"/>
    <w:rsid w:val="00AE74C7"/>
    <w:rsid w:val="00AE7649"/>
    <w:rsid w:val="00AE7E47"/>
    <w:rsid w:val="00AF03E3"/>
    <w:rsid w:val="00AF0B99"/>
    <w:rsid w:val="00AF1030"/>
    <w:rsid w:val="00AF1204"/>
    <w:rsid w:val="00AF1C7F"/>
    <w:rsid w:val="00AF34DB"/>
    <w:rsid w:val="00AF3F90"/>
    <w:rsid w:val="00AF41ED"/>
    <w:rsid w:val="00AF4637"/>
    <w:rsid w:val="00AF4BDB"/>
    <w:rsid w:val="00AF5043"/>
    <w:rsid w:val="00AF5272"/>
    <w:rsid w:val="00AF567A"/>
    <w:rsid w:val="00AF58EB"/>
    <w:rsid w:val="00AF5A18"/>
    <w:rsid w:val="00AF5E29"/>
    <w:rsid w:val="00AF602F"/>
    <w:rsid w:val="00AF61CC"/>
    <w:rsid w:val="00AF62A5"/>
    <w:rsid w:val="00AF6B3A"/>
    <w:rsid w:val="00AF6EB7"/>
    <w:rsid w:val="00AF6EC3"/>
    <w:rsid w:val="00AF6F7D"/>
    <w:rsid w:val="00AF7131"/>
    <w:rsid w:val="00AF720B"/>
    <w:rsid w:val="00AF72C9"/>
    <w:rsid w:val="00AF757F"/>
    <w:rsid w:val="00AF7AF7"/>
    <w:rsid w:val="00B00D3A"/>
    <w:rsid w:val="00B02442"/>
    <w:rsid w:val="00B03024"/>
    <w:rsid w:val="00B03473"/>
    <w:rsid w:val="00B03871"/>
    <w:rsid w:val="00B03A34"/>
    <w:rsid w:val="00B03C31"/>
    <w:rsid w:val="00B04297"/>
    <w:rsid w:val="00B0456E"/>
    <w:rsid w:val="00B0465B"/>
    <w:rsid w:val="00B04A00"/>
    <w:rsid w:val="00B04B78"/>
    <w:rsid w:val="00B04F62"/>
    <w:rsid w:val="00B057E3"/>
    <w:rsid w:val="00B05A8A"/>
    <w:rsid w:val="00B05C96"/>
    <w:rsid w:val="00B05E0E"/>
    <w:rsid w:val="00B05F41"/>
    <w:rsid w:val="00B073F6"/>
    <w:rsid w:val="00B07606"/>
    <w:rsid w:val="00B07706"/>
    <w:rsid w:val="00B07C55"/>
    <w:rsid w:val="00B101A6"/>
    <w:rsid w:val="00B103BB"/>
    <w:rsid w:val="00B10A22"/>
    <w:rsid w:val="00B10AC0"/>
    <w:rsid w:val="00B10C4C"/>
    <w:rsid w:val="00B112A1"/>
    <w:rsid w:val="00B119C5"/>
    <w:rsid w:val="00B11A80"/>
    <w:rsid w:val="00B11F91"/>
    <w:rsid w:val="00B12236"/>
    <w:rsid w:val="00B12407"/>
    <w:rsid w:val="00B1265E"/>
    <w:rsid w:val="00B1275F"/>
    <w:rsid w:val="00B1299F"/>
    <w:rsid w:val="00B12AB4"/>
    <w:rsid w:val="00B12BA7"/>
    <w:rsid w:val="00B130CF"/>
    <w:rsid w:val="00B137EB"/>
    <w:rsid w:val="00B138B6"/>
    <w:rsid w:val="00B13B5E"/>
    <w:rsid w:val="00B13CDF"/>
    <w:rsid w:val="00B13EBD"/>
    <w:rsid w:val="00B13F09"/>
    <w:rsid w:val="00B14DB2"/>
    <w:rsid w:val="00B15062"/>
    <w:rsid w:val="00B1550C"/>
    <w:rsid w:val="00B158EF"/>
    <w:rsid w:val="00B15961"/>
    <w:rsid w:val="00B15A45"/>
    <w:rsid w:val="00B15A4C"/>
    <w:rsid w:val="00B16035"/>
    <w:rsid w:val="00B16571"/>
    <w:rsid w:val="00B17317"/>
    <w:rsid w:val="00B1766A"/>
    <w:rsid w:val="00B17BA0"/>
    <w:rsid w:val="00B206C3"/>
    <w:rsid w:val="00B207B5"/>
    <w:rsid w:val="00B21015"/>
    <w:rsid w:val="00B21240"/>
    <w:rsid w:val="00B21790"/>
    <w:rsid w:val="00B21AE7"/>
    <w:rsid w:val="00B22339"/>
    <w:rsid w:val="00B2278F"/>
    <w:rsid w:val="00B227DC"/>
    <w:rsid w:val="00B22E45"/>
    <w:rsid w:val="00B22F1E"/>
    <w:rsid w:val="00B23031"/>
    <w:rsid w:val="00B23155"/>
    <w:rsid w:val="00B2346C"/>
    <w:rsid w:val="00B23B51"/>
    <w:rsid w:val="00B24608"/>
    <w:rsid w:val="00B24762"/>
    <w:rsid w:val="00B24CAC"/>
    <w:rsid w:val="00B24E1E"/>
    <w:rsid w:val="00B2558A"/>
    <w:rsid w:val="00B255CA"/>
    <w:rsid w:val="00B25FE2"/>
    <w:rsid w:val="00B261C2"/>
    <w:rsid w:val="00B265CB"/>
    <w:rsid w:val="00B266CE"/>
    <w:rsid w:val="00B274B5"/>
    <w:rsid w:val="00B274E1"/>
    <w:rsid w:val="00B274FD"/>
    <w:rsid w:val="00B275CD"/>
    <w:rsid w:val="00B27D6D"/>
    <w:rsid w:val="00B3031D"/>
    <w:rsid w:val="00B30715"/>
    <w:rsid w:val="00B309BE"/>
    <w:rsid w:val="00B30E9B"/>
    <w:rsid w:val="00B30F85"/>
    <w:rsid w:val="00B31412"/>
    <w:rsid w:val="00B31926"/>
    <w:rsid w:val="00B33B10"/>
    <w:rsid w:val="00B33EB7"/>
    <w:rsid w:val="00B35281"/>
    <w:rsid w:val="00B35699"/>
    <w:rsid w:val="00B35A5A"/>
    <w:rsid w:val="00B35CA2"/>
    <w:rsid w:val="00B35F26"/>
    <w:rsid w:val="00B35F9F"/>
    <w:rsid w:val="00B3618B"/>
    <w:rsid w:val="00B3667F"/>
    <w:rsid w:val="00B36721"/>
    <w:rsid w:val="00B37016"/>
    <w:rsid w:val="00B371B4"/>
    <w:rsid w:val="00B378ED"/>
    <w:rsid w:val="00B37D26"/>
    <w:rsid w:val="00B37E2C"/>
    <w:rsid w:val="00B40806"/>
    <w:rsid w:val="00B40CA8"/>
    <w:rsid w:val="00B40E00"/>
    <w:rsid w:val="00B4174C"/>
    <w:rsid w:val="00B4186F"/>
    <w:rsid w:val="00B41898"/>
    <w:rsid w:val="00B41A89"/>
    <w:rsid w:val="00B426F0"/>
    <w:rsid w:val="00B427C0"/>
    <w:rsid w:val="00B43139"/>
    <w:rsid w:val="00B43435"/>
    <w:rsid w:val="00B43542"/>
    <w:rsid w:val="00B43929"/>
    <w:rsid w:val="00B43B70"/>
    <w:rsid w:val="00B43EA2"/>
    <w:rsid w:val="00B44162"/>
    <w:rsid w:val="00B4441E"/>
    <w:rsid w:val="00B444D4"/>
    <w:rsid w:val="00B4481C"/>
    <w:rsid w:val="00B44FFD"/>
    <w:rsid w:val="00B4518C"/>
    <w:rsid w:val="00B45196"/>
    <w:rsid w:val="00B45524"/>
    <w:rsid w:val="00B45560"/>
    <w:rsid w:val="00B45A03"/>
    <w:rsid w:val="00B45F6C"/>
    <w:rsid w:val="00B46396"/>
    <w:rsid w:val="00B467A4"/>
    <w:rsid w:val="00B46D98"/>
    <w:rsid w:val="00B475C6"/>
    <w:rsid w:val="00B47FFE"/>
    <w:rsid w:val="00B50098"/>
    <w:rsid w:val="00B5069D"/>
    <w:rsid w:val="00B50CB2"/>
    <w:rsid w:val="00B51081"/>
    <w:rsid w:val="00B51735"/>
    <w:rsid w:val="00B51CE6"/>
    <w:rsid w:val="00B5210F"/>
    <w:rsid w:val="00B52155"/>
    <w:rsid w:val="00B52354"/>
    <w:rsid w:val="00B52B07"/>
    <w:rsid w:val="00B533D4"/>
    <w:rsid w:val="00B537F6"/>
    <w:rsid w:val="00B53974"/>
    <w:rsid w:val="00B53F88"/>
    <w:rsid w:val="00B54210"/>
    <w:rsid w:val="00B54302"/>
    <w:rsid w:val="00B54976"/>
    <w:rsid w:val="00B54DA8"/>
    <w:rsid w:val="00B5501D"/>
    <w:rsid w:val="00B5519F"/>
    <w:rsid w:val="00B551D2"/>
    <w:rsid w:val="00B552C6"/>
    <w:rsid w:val="00B55D65"/>
    <w:rsid w:val="00B560FD"/>
    <w:rsid w:val="00B56150"/>
    <w:rsid w:val="00B573EE"/>
    <w:rsid w:val="00B579C4"/>
    <w:rsid w:val="00B602E4"/>
    <w:rsid w:val="00B60752"/>
    <w:rsid w:val="00B60C47"/>
    <w:rsid w:val="00B60CE8"/>
    <w:rsid w:val="00B6128F"/>
    <w:rsid w:val="00B61356"/>
    <w:rsid w:val="00B61691"/>
    <w:rsid w:val="00B6176B"/>
    <w:rsid w:val="00B617AD"/>
    <w:rsid w:val="00B619BD"/>
    <w:rsid w:val="00B61A30"/>
    <w:rsid w:val="00B62375"/>
    <w:rsid w:val="00B623BD"/>
    <w:rsid w:val="00B63005"/>
    <w:rsid w:val="00B636B8"/>
    <w:rsid w:val="00B63982"/>
    <w:rsid w:val="00B63D12"/>
    <w:rsid w:val="00B64F7A"/>
    <w:rsid w:val="00B65176"/>
    <w:rsid w:val="00B66013"/>
    <w:rsid w:val="00B6637F"/>
    <w:rsid w:val="00B66AD0"/>
    <w:rsid w:val="00B674E6"/>
    <w:rsid w:val="00B67792"/>
    <w:rsid w:val="00B679A4"/>
    <w:rsid w:val="00B7074E"/>
    <w:rsid w:val="00B70997"/>
    <w:rsid w:val="00B70A13"/>
    <w:rsid w:val="00B70FC3"/>
    <w:rsid w:val="00B72056"/>
    <w:rsid w:val="00B7226A"/>
    <w:rsid w:val="00B7260F"/>
    <w:rsid w:val="00B727BB"/>
    <w:rsid w:val="00B72CC3"/>
    <w:rsid w:val="00B72E1B"/>
    <w:rsid w:val="00B73098"/>
    <w:rsid w:val="00B7395D"/>
    <w:rsid w:val="00B73C5C"/>
    <w:rsid w:val="00B740ED"/>
    <w:rsid w:val="00B74ADF"/>
    <w:rsid w:val="00B74BF5"/>
    <w:rsid w:val="00B74F56"/>
    <w:rsid w:val="00B751B7"/>
    <w:rsid w:val="00B75DAD"/>
    <w:rsid w:val="00B75E7E"/>
    <w:rsid w:val="00B75EF6"/>
    <w:rsid w:val="00B7636F"/>
    <w:rsid w:val="00B76884"/>
    <w:rsid w:val="00B76A4B"/>
    <w:rsid w:val="00B76B4E"/>
    <w:rsid w:val="00B77D09"/>
    <w:rsid w:val="00B77D1E"/>
    <w:rsid w:val="00B8006E"/>
    <w:rsid w:val="00B8058E"/>
    <w:rsid w:val="00B80A06"/>
    <w:rsid w:val="00B81080"/>
    <w:rsid w:val="00B810DE"/>
    <w:rsid w:val="00B81270"/>
    <w:rsid w:val="00B81CB4"/>
    <w:rsid w:val="00B81F2F"/>
    <w:rsid w:val="00B8214E"/>
    <w:rsid w:val="00B83170"/>
    <w:rsid w:val="00B8421A"/>
    <w:rsid w:val="00B851D9"/>
    <w:rsid w:val="00B854E9"/>
    <w:rsid w:val="00B8559E"/>
    <w:rsid w:val="00B85B55"/>
    <w:rsid w:val="00B85B80"/>
    <w:rsid w:val="00B864AB"/>
    <w:rsid w:val="00B86D1E"/>
    <w:rsid w:val="00B86DD7"/>
    <w:rsid w:val="00B873C6"/>
    <w:rsid w:val="00B90F30"/>
    <w:rsid w:val="00B91BFC"/>
    <w:rsid w:val="00B927E0"/>
    <w:rsid w:val="00B92D87"/>
    <w:rsid w:val="00B930BD"/>
    <w:rsid w:val="00B93A94"/>
    <w:rsid w:val="00B93D08"/>
    <w:rsid w:val="00B94431"/>
    <w:rsid w:val="00B944B4"/>
    <w:rsid w:val="00B946E3"/>
    <w:rsid w:val="00B947A4"/>
    <w:rsid w:val="00B94B3F"/>
    <w:rsid w:val="00B94C5B"/>
    <w:rsid w:val="00B957D7"/>
    <w:rsid w:val="00B95E95"/>
    <w:rsid w:val="00B97C51"/>
    <w:rsid w:val="00BA019B"/>
    <w:rsid w:val="00BA0A03"/>
    <w:rsid w:val="00BA0AC9"/>
    <w:rsid w:val="00BA0CA5"/>
    <w:rsid w:val="00BA1026"/>
    <w:rsid w:val="00BA11C6"/>
    <w:rsid w:val="00BA120C"/>
    <w:rsid w:val="00BA14E2"/>
    <w:rsid w:val="00BA260E"/>
    <w:rsid w:val="00BA286A"/>
    <w:rsid w:val="00BA28FF"/>
    <w:rsid w:val="00BA2A62"/>
    <w:rsid w:val="00BA2DA6"/>
    <w:rsid w:val="00BA2DC6"/>
    <w:rsid w:val="00BA30AB"/>
    <w:rsid w:val="00BA33B0"/>
    <w:rsid w:val="00BA3644"/>
    <w:rsid w:val="00BA3A76"/>
    <w:rsid w:val="00BA3D4E"/>
    <w:rsid w:val="00BA3E79"/>
    <w:rsid w:val="00BA43F7"/>
    <w:rsid w:val="00BA4793"/>
    <w:rsid w:val="00BA4A37"/>
    <w:rsid w:val="00BA4C48"/>
    <w:rsid w:val="00BA4D93"/>
    <w:rsid w:val="00BA4EF9"/>
    <w:rsid w:val="00BA51DE"/>
    <w:rsid w:val="00BA54EB"/>
    <w:rsid w:val="00BA5539"/>
    <w:rsid w:val="00BA570B"/>
    <w:rsid w:val="00BA5FF1"/>
    <w:rsid w:val="00BA6591"/>
    <w:rsid w:val="00BA672D"/>
    <w:rsid w:val="00BA6C54"/>
    <w:rsid w:val="00BA6D9D"/>
    <w:rsid w:val="00BA71E2"/>
    <w:rsid w:val="00BA7605"/>
    <w:rsid w:val="00BA7CAB"/>
    <w:rsid w:val="00BA7D14"/>
    <w:rsid w:val="00BB016A"/>
    <w:rsid w:val="00BB029D"/>
    <w:rsid w:val="00BB047B"/>
    <w:rsid w:val="00BB0559"/>
    <w:rsid w:val="00BB09BC"/>
    <w:rsid w:val="00BB0D92"/>
    <w:rsid w:val="00BB0F92"/>
    <w:rsid w:val="00BB15D2"/>
    <w:rsid w:val="00BB1AA9"/>
    <w:rsid w:val="00BB1CC7"/>
    <w:rsid w:val="00BB2018"/>
    <w:rsid w:val="00BB2021"/>
    <w:rsid w:val="00BB2D53"/>
    <w:rsid w:val="00BB3F06"/>
    <w:rsid w:val="00BB3F80"/>
    <w:rsid w:val="00BB47B0"/>
    <w:rsid w:val="00BB5FED"/>
    <w:rsid w:val="00BB6E75"/>
    <w:rsid w:val="00BB7668"/>
    <w:rsid w:val="00BB7673"/>
    <w:rsid w:val="00BB77C9"/>
    <w:rsid w:val="00BB7FDB"/>
    <w:rsid w:val="00BC0F1E"/>
    <w:rsid w:val="00BC1976"/>
    <w:rsid w:val="00BC2187"/>
    <w:rsid w:val="00BC2689"/>
    <w:rsid w:val="00BC2B9F"/>
    <w:rsid w:val="00BC32DA"/>
    <w:rsid w:val="00BC34A3"/>
    <w:rsid w:val="00BC376F"/>
    <w:rsid w:val="00BC3ADE"/>
    <w:rsid w:val="00BC3DEA"/>
    <w:rsid w:val="00BC4079"/>
    <w:rsid w:val="00BC5581"/>
    <w:rsid w:val="00BC5C1A"/>
    <w:rsid w:val="00BC68DC"/>
    <w:rsid w:val="00BC6EE7"/>
    <w:rsid w:val="00BC6FC5"/>
    <w:rsid w:val="00BC7B54"/>
    <w:rsid w:val="00BD00AB"/>
    <w:rsid w:val="00BD0A06"/>
    <w:rsid w:val="00BD0EE5"/>
    <w:rsid w:val="00BD1186"/>
    <w:rsid w:val="00BD1428"/>
    <w:rsid w:val="00BD1608"/>
    <w:rsid w:val="00BD1C90"/>
    <w:rsid w:val="00BD29DE"/>
    <w:rsid w:val="00BD2E08"/>
    <w:rsid w:val="00BD3351"/>
    <w:rsid w:val="00BD3EF5"/>
    <w:rsid w:val="00BD447D"/>
    <w:rsid w:val="00BD449E"/>
    <w:rsid w:val="00BD4C56"/>
    <w:rsid w:val="00BD561E"/>
    <w:rsid w:val="00BD5FBA"/>
    <w:rsid w:val="00BD6652"/>
    <w:rsid w:val="00BD6701"/>
    <w:rsid w:val="00BD6FCC"/>
    <w:rsid w:val="00BD70E1"/>
    <w:rsid w:val="00BD7461"/>
    <w:rsid w:val="00BD7959"/>
    <w:rsid w:val="00BE01A4"/>
    <w:rsid w:val="00BE156D"/>
    <w:rsid w:val="00BE1DAC"/>
    <w:rsid w:val="00BE1DC2"/>
    <w:rsid w:val="00BE1E62"/>
    <w:rsid w:val="00BE2228"/>
    <w:rsid w:val="00BE223F"/>
    <w:rsid w:val="00BE2873"/>
    <w:rsid w:val="00BE3D83"/>
    <w:rsid w:val="00BE42C0"/>
    <w:rsid w:val="00BE4347"/>
    <w:rsid w:val="00BE4883"/>
    <w:rsid w:val="00BE4C0A"/>
    <w:rsid w:val="00BE4C45"/>
    <w:rsid w:val="00BE4DBE"/>
    <w:rsid w:val="00BE4F06"/>
    <w:rsid w:val="00BE5CF8"/>
    <w:rsid w:val="00BE5D87"/>
    <w:rsid w:val="00BE605A"/>
    <w:rsid w:val="00BE62CF"/>
    <w:rsid w:val="00BE6AA3"/>
    <w:rsid w:val="00BE6B5D"/>
    <w:rsid w:val="00BE73D4"/>
    <w:rsid w:val="00BE7752"/>
    <w:rsid w:val="00BE7A9D"/>
    <w:rsid w:val="00BE7BBC"/>
    <w:rsid w:val="00BE7E0A"/>
    <w:rsid w:val="00BE7EB2"/>
    <w:rsid w:val="00BF02A8"/>
    <w:rsid w:val="00BF0ABA"/>
    <w:rsid w:val="00BF0CE2"/>
    <w:rsid w:val="00BF177B"/>
    <w:rsid w:val="00BF21DD"/>
    <w:rsid w:val="00BF2515"/>
    <w:rsid w:val="00BF3027"/>
    <w:rsid w:val="00BF34D9"/>
    <w:rsid w:val="00BF4DA1"/>
    <w:rsid w:val="00BF60D6"/>
    <w:rsid w:val="00BF6CAF"/>
    <w:rsid w:val="00BF6CD0"/>
    <w:rsid w:val="00BF6D2A"/>
    <w:rsid w:val="00BF6D89"/>
    <w:rsid w:val="00BF7247"/>
    <w:rsid w:val="00BF7AA5"/>
    <w:rsid w:val="00BF7B9C"/>
    <w:rsid w:val="00C001A6"/>
    <w:rsid w:val="00C01702"/>
    <w:rsid w:val="00C01818"/>
    <w:rsid w:val="00C0250F"/>
    <w:rsid w:val="00C0291E"/>
    <w:rsid w:val="00C031DE"/>
    <w:rsid w:val="00C03946"/>
    <w:rsid w:val="00C03E6C"/>
    <w:rsid w:val="00C03F4C"/>
    <w:rsid w:val="00C0402A"/>
    <w:rsid w:val="00C042D8"/>
    <w:rsid w:val="00C045CC"/>
    <w:rsid w:val="00C0483F"/>
    <w:rsid w:val="00C04AA2"/>
    <w:rsid w:val="00C04B29"/>
    <w:rsid w:val="00C054CD"/>
    <w:rsid w:val="00C054D0"/>
    <w:rsid w:val="00C0591C"/>
    <w:rsid w:val="00C05DFA"/>
    <w:rsid w:val="00C05E51"/>
    <w:rsid w:val="00C05FD6"/>
    <w:rsid w:val="00C06170"/>
    <w:rsid w:val="00C061EC"/>
    <w:rsid w:val="00C06323"/>
    <w:rsid w:val="00C06957"/>
    <w:rsid w:val="00C06A02"/>
    <w:rsid w:val="00C07243"/>
    <w:rsid w:val="00C0760E"/>
    <w:rsid w:val="00C07710"/>
    <w:rsid w:val="00C0785C"/>
    <w:rsid w:val="00C07993"/>
    <w:rsid w:val="00C100B1"/>
    <w:rsid w:val="00C1017C"/>
    <w:rsid w:val="00C109CD"/>
    <w:rsid w:val="00C10F10"/>
    <w:rsid w:val="00C11635"/>
    <w:rsid w:val="00C11D95"/>
    <w:rsid w:val="00C12187"/>
    <w:rsid w:val="00C121C9"/>
    <w:rsid w:val="00C1267E"/>
    <w:rsid w:val="00C13626"/>
    <w:rsid w:val="00C138CC"/>
    <w:rsid w:val="00C13C79"/>
    <w:rsid w:val="00C14418"/>
    <w:rsid w:val="00C14A04"/>
    <w:rsid w:val="00C14A83"/>
    <w:rsid w:val="00C14B96"/>
    <w:rsid w:val="00C1594F"/>
    <w:rsid w:val="00C15C09"/>
    <w:rsid w:val="00C15C18"/>
    <w:rsid w:val="00C15C40"/>
    <w:rsid w:val="00C16B19"/>
    <w:rsid w:val="00C16DC7"/>
    <w:rsid w:val="00C172BF"/>
    <w:rsid w:val="00C17DB9"/>
    <w:rsid w:val="00C20103"/>
    <w:rsid w:val="00C204B8"/>
    <w:rsid w:val="00C20721"/>
    <w:rsid w:val="00C20A20"/>
    <w:rsid w:val="00C211C9"/>
    <w:rsid w:val="00C21A35"/>
    <w:rsid w:val="00C21A6E"/>
    <w:rsid w:val="00C2203A"/>
    <w:rsid w:val="00C221D6"/>
    <w:rsid w:val="00C2242C"/>
    <w:rsid w:val="00C22478"/>
    <w:rsid w:val="00C2279B"/>
    <w:rsid w:val="00C22841"/>
    <w:rsid w:val="00C22927"/>
    <w:rsid w:val="00C22E86"/>
    <w:rsid w:val="00C22FAD"/>
    <w:rsid w:val="00C232C3"/>
    <w:rsid w:val="00C236F6"/>
    <w:rsid w:val="00C23C95"/>
    <w:rsid w:val="00C23DF3"/>
    <w:rsid w:val="00C2479B"/>
    <w:rsid w:val="00C253A9"/>
    <w:rsid w:val="00C25A51"/>
    <w:rsid w:val="00C25FEC"/>
    <w:rsid w:val="00C26211"/>
    <w:rsid w:val="00C26256"/>
    <w:rsid w:val="00C265AD"/>
    <w:rsid w:val="00C26AFF"/>
    <w:rsid w:val="00C26C0F"/>
    <w:rsid w:val="00C27A7A"/>
    <w:rsid w:val="00C30781"/>
    <w:rsid w:val="00C30AC4"/>
    <w:rsid w:val="00C3100A"/>
    <w:rsid w:val="00C335E5"/>
    <w:rsid w:val="00C3382B"/>
    <w:rsid w:val="00C3406E"/>
    <w:rsid w:val="00C34160"/>
    <w:rsid w:val="00C34527"/>
    <w:rsid w:val="00C34726"/>
    <w:rsid w:val="00C34910"/>
    <w:rsid w:val="00C349F4"/>
    <w:rsid w:val="00C34A98"/>
    <w:rsid w:val="00C34C78"/>
    <w:rsid w:val="00C34E0B"/>
    <w:rsid w:val="00C357CE"/>
    <w:rsid w:val="00C35FFA"/>
    <w:rsid w:val="00C3652A"/>
    <w:rsid w:val="00C36DA1"/>
    <w:rsid w:val="00C36EDF"/>
    <w:rsid w:val="00C3725F"/>
    <w:rsid w:val="00C374B5"/>
    <w:rsid w:val="00C3751E"/>
    <w:rsid w:val="00C401C1"/>
    <w:rsid w:val="00C40247"/>
    <w:rsid w:val="00C402EB"/>
    <w:rsid w:val="00C40E79"/>
    <w:rsid w:val="00C42230"/>
    <w:rsid w:val="00C4293D"/>
    <w:rsid w:val="00C43599"/>
    <w:rsid w:val="00C44421"/>
    <w:rsid w:val="00C44DBE"/>
    <w:rsid w:val="00C44E68"/>
    <w:rsid w:val="00C456A3"/>
    <w:rsid w:val="00C45C78"/>
    <w:rsid w:val="00C46661"/>
    <w:rsid w:val="00C469FE"/>
    <w:rsid w:val="00C46DB2"/>
    <w:rsid w:val="00C46ED8"/>
    <w:rsid w:val="00C46F61"/>
    <w:rsid w:val="00C4725E"/>
    <w:rsid w:val="00C4754C"/>
    <w:rsid w:val="00C51B1B"/>
    <w:rsid w:val="00C5231D"/>
    <w:rsid w:val="00C52565"/>
    <w:rsid w:val="00C52907"/>
    <w:rsid w:val="00C5295A"/>
    <w:rsid w:val="00C52E2A"/>
    <w:rsid w:val="00C53072"/>
    <w:rsid w:val="00C53704"/>
    <w:rsid w:val="00C53F6C"/>
    <w:rsid w:val="00C55251"/>
    <w:rsid w:val="00C554DF"/>
    <w:rsid w:val="00C55538"/>
    <w:rsid w:val="00C555CF"/>
    <w:rsid w:val="00C55E05"/>
    <w:rsid w:val="00C55E4C"/>
    <w:rsid w:val="00C56336"/>
    <w:rsid w:val="00C56592"/>
    <w:rsid w:val="00C56A25"/>
    <w:rsid w:val="00C56D2A"/>
    <w:rsid w:val="00C57465"/>
    <w:rsid w:val="00C57F7C"/>
    <w:rsid w:val="00C60385"/>
    <w:rsid w:val="00C60C23"/>
    <w:rsid w:val="00C60C48"/>
    <w:rsid w:val="00C61676"/>
    <w:rsid w:val="00C620EB"/>
    <w:rsid w:val="00C6236F"/>
    <w:rsid w:val="00C62CCE"/>
    <w:rsid w:val="00C62EFD"/>
    <w:rsid w:val="00C6367C"/>
    <w:rsid w:val="00C63734"/>
    <w:rsid w:val="00C63836"/>
    <w:rsid w:val="00C64389"/>
    <w:rsid w:val="00C64BD3"/>
    <w:rsid w:val="00C655FE"/>
    <w:rsid w:val="00C65CDC"/>
    <w:rsid w:val="00C65E2F"/>
    <w:rsid w:val="00C663EF"/>
    <w:rsid w:val="00C667D8"/>
    <w:rsid w:val="00C66943"/>
    <w:rsid w:val="00C67BAB"/>
    <w:rsid w:val="00C706BB"/>
    <w:rsid w:val="00C70C70"/>
    <w:rsid w:val="00C70D64"/>
    <w:rsid w:val="00C71D78"/>
    <w:rsid w:val="00C71E9D"/>
    <w:rsid w:val="00C72462"/>
    <w:rsid w:val="00C725C5"/>
    <w:rsid w:val="00C72A35"/>
    <w:rsid w:val="00C72CAD"/>
    <w:rsid w:val="00C72D39"/>
    <w:rsid w:val="00C72DAD"/>
    <w:rsid w:val="00C73007"/>
    <w:rsid w:val="00C73071"/>
    <w:rsid w:val="00C73380"/>
    <w:rsid w:val="00C73594"/>
    <w:rsid w:val="00C7385A"/>
    <w:rsid w:val="00C73BE5"/>
    <w:rsid w:val="00C763C4"/>
    <w:rsid w:val="00C76BEC"/>
    <w:rsid w:val="00C76EF4"/>
    <w:rsid w:val="00C772AC"/>
    <w:rsid w:val="00C776E1"/>
    <w:rsid w:val="00C7770D"/>
    <w:rsid w:val="00C778A3"/>
    <w:rsid w:val="00C8035E"/>
    <w:rsid w:val="00C80649"/>
    <w:rsid w:val="00C816CB"/>
    <w:rsid w:val="00C82089"/>
    <w:rsid w:val="00C821D4"/>
    <w:rsid w:val="00C822FB"/>
    <w:rsid w:val="00C825C5"/>
    <w:rsid w:val="00C8281E"/>
    <w:rsid w:val="00C8310E"/>
    <w:rsid w:val="00C83371"/>
    <w:rsid w:val="00C83589"/>
    <w:rsid w:val="00C839E0"/>
    <w:rsid w:val="00C84593"/>
    <w:rsid w:val="00C845FB"/>
    <w:rsid w:val="00C84654"/>
    <w:rsid w:val="00C84727"/>
    <w:rsid w:val="00C84A1D"/>
    <w:rsid w:val="00C84FB7"/>
    <w:rsid w:val="00C85411"/>
    <w:rsid w:val="00C85E1B"/>
    <w:rsid w:val="00C85E62"/>
    <w:rsid w:val="00C860AF"/>
    <w:rsid w:val="00C869E6"/>
    <w:rsid w:val="00C86ACF"/>
    <w:rsid w:val="00C8735E"/>
    <w:rsid w:val="00C876C0"/>
    <w:rsid w:val="00C909E5"/>
    <w:rsid w:val="00C91353"/>
    <w:rsid w:val="00C92026"/>
    <w:rsid w:val="00C922D0"/>
    <w:rsid w:val="00C92465"/>
    <w:rsid w:val="00C92788"/>
    <w:rsid w:val="00C92B2C"/>
    <w:rsid w:val="00C92D2E"/>
    <w:rsid w:val="00C92E64"/>
    <w:rsid w:val="00C93419"/>
    <w:rsid w:val="00C93B03"/>
    <w:rsid w:val="00C94076"/>
    <w:rsid w:val="00C940E3"/>
    <w:rsid w:val="00C94980"/>
    <w:rsid w:val="00C95066"/>
    <w:rsid w:val="00C955EA"/>
    <w:rsid w:val="00C95649"/>
    <w:rsid w:val="00C968B0"/>
    <w:rsid w:val="00C96966"/>
    <w:rsid w:val="00C96EBF"/>
    <w:rsid w:val="00C970FA"/>
    <w:rsid w:val="00C97227"/>
    <w:rsid w:val="00C97332"/>
    <w:rsid w:val="00C97712"/>
    <w:rsid w:val="00CA046C"/>
    <w:rsid w:val="00CA0758"/>
    <w:rsid w:val="00CA18F4"/>
    <w:rsid w:val="00CA226E"/>
    <w:rsid w:val="00CA233A"/>
    <w:rsid w:val="00CA298E"/>
    <w:rsid w:val="00CA2B51"/>
    <w:rsid w:val="00CA2E90"/>
    <w:rsid w:val="00CA2F59"/>
    <w:rsid w:val="00CA2F70"/>
    <w:rsid w:val="00CA35DD"/>
    <w:rsid w:val="00CA391B"/>
    <w:rsid w:val="00CA3CFB"/>
    <w:rsid w:val="00CA400E"/>
    <w:rsid w:val="00CA42A3"/>
    <w:rsid w:val="00CA46A4"/>
    <w:rsid w:val="00CA4DAE"/>
    <w:rsid w:val="00CA6019"/>
    <w:rsid w:val="00CA61DC"/>
    <w:rsid w:val="00CA69CB"/>
    <w:rsid w:val="00CA6A1B"/>
    <w:rsid w:val="00CA7098"/>
    <w:rsid w:val="00CA70A3"/>
    <w:rsid w:val="00CA752A"/>
    <w:rsid w:val="00CB077C"/>
    <w:rsid w:val="00CB1A35"/>
    <w:rsid w:val="00CB1BCB"/>
    <w:rsid w:val="00CB244B"/>
    <w:rsid w:val="00CB2916"/>
    <w:rsid w:val="00CB2FB6"/>
    <w:rsid w:val="00CB326D"/>
    <w:rsid w:val="00CB34F2"/>
    <w:rsid w:val="00CB4521"/>
    <w:rsid w:val="00CB46F3"/>
    <w:rsid w:val="00CB4978"/>
    <w:rsid w:val="00CB4FB3"/>
    <w:rsid w:val="00CB5752"/>
    <w:rsid w:val="00CB62C5"/>
    <w:rsid w:val="00CB6CBD"/>
    <w:rsid w:val="00CB72B3"/>
    <w:rsid w:val="00CB73D3"/>
    <w:rsid w:val="00CB7474"/>
    <w:rsid w:val="00CC0203"/>
    <w:rsid w:val="00CC0C15"/>
    <w:rsid w:val="00CC0D92"/>
    <w:rsid w:val="00CC0F6D"/>
    <w:rsid w:val="00CC0F7B"/>
    <w:rsid w:val="00CC13A4"/>
    <w:rsid w:val="00CC2989"/>
    <w:rsid w:val="00CC2B65"/>
    <w:rsid w:val="00CC2C68"/>
    <w:rsid w:val="00CC2CC2"/>
    <w:rsid w:val="00CC2CDF"/>
    <w:rsid w:val="00CC3880"/>
    <w:rsid w:val="00CC38F8"/>
    <w:rsid w:val="00CC3A7B"/>
    <w:rsid w:val="00CC3B26"/>
    <w:rsid w:val="00CC4A57"/>
    <w:rsid w:val="00CC4C10"/>
    <w:rsid w:val="00CC50EE"/>
    <w:rsid w:val="00CC515D"/>
    <w:rsid w:val="00CC54A5"/>
    <w:rsid w:val="00CC5686"/>
    <w:rsid w:val="00CC5718"/>
    <w:rsid w:val="00CC5F31"/>
    <w:rsid w:val="00CC65CF"/>
    <w:rsid w:val="00CC663F"/>
    <w:rsid w:val="00CC6962"/>
    <w:rsid w:val="00CC6B11"/>
    <w:rsid w:val="00CC6CBC"/>
    <w:rsid w:val="00CC72C7"/>
    <w:rsid w:val="00CC72CA"/>
    <w:rsid w:val="00CC72E0"/>
    <w:rsid w:val="00CC7483"/>
    <w:rsid w:val="00CC7DB2"/>
    <w:rsid w:val="00CC7E10"/>
    <w:rsid w:val="00CC7EE5"/>
    <w:rsid w:val="00CD07DA"/>
    <w:rsid w:val="00CD08E3"/>
    <w:rsid w:val="00CD0CE7"/>
    <w:rsid w:val="00CD180B"/>
    <w:rsid w:val="00CD186E"/>
    <w:rsid w:val="00CD1F35"/>
    <w:rsid w:val="00CD2B6E"/>
    <w:rsid w:val="00CD3C86"/>
    <w:rsid w:val="00CD3E2B"/>
    <w:rsid w:val="00CD402D"/>
    <w:rsid w:val="00CD45E2"/>
    <w:rsid w:val="00CD4EEA"/>
    <w:rsid w:val="00CD5736"/>
    <w:rsid w:val="00CD64D8"/>
    <w:rsid w:val="00CD6C11"/>
    <w:rsid w:val="00CD6F60"/>
    <w:rsid w:val="00CD7210"/>
    <w:rsid w:val="00CD72F0"/>
    <w:rsid w:val="00CD7666"/>
    <w:rsid w:val="00CD7BFA"/>
    <w:rsid w:val="00CE0429"/>
    <w:rsid w:val="00CE05D8"/>
    <w:rsid w:val="00CE12F4"/>
    <w:rsid w:val="00CE1DCB"/>
    <w:rsid w:val="00CE1FBE"/>
    <w:rsid w:val="00CE2361"/>
    <w:rsid w:val="00CE2915"/>
    <w:rsid w:val="00CE2BE9"/>
    <w:rsid w:val="00CE2EFE"/>
    <w:rsid w:val="00CE3858"/>
    <w:rsid w:val="00CE3BC9"/>
    <w:rsid w:val="00CE3E84"/>
    <w:rsid w:val="00CE3FD1"/>
    <w:rsid w:val="00CE40A5"/>
    <w:rsid w:val="00CE4614"/>
    <w:rsid w:val="00CE4C6B"/>
    <w:rsid w:val="00CE4F0D"/>
    <w:rsid w:val="00CE4F3A"/>
    <w:rsid w:val="00CE55BA"/>
    <w:rsid w:val="00CE61D5"/>
    <w:rsid w:val="00CE6270"/>
    <w:rsid w:val="00CE6555"/>
    <w:rsid w:val="00CE66B4"/>
    <w:rsid w:val="00CE6D22"/>
    <w:rsid w:val="00CE70A7"/>
    <w:rsid w:val="00CE7CC3"/>
    <w:rsid w:val="00CF020D"/>
    <w:rsid w:val="00CF0728"/>
    <w:rsid w:val="00CF0C07"/>
    <w:rsid w:val="00CF0D9A"/>
    <w:rsid w:val="00CF156A"/>
    <w:rsid w:val="00CF15F5"/>
    <w:rsid w:val="00CF2AA4"/>
    <w:rsid w:val="00CF31E6"/>
    <w:rsid w:val="00CF3259"/>
    <w:rsid w:val="00CF36F6"/>
    <w:rsid w:val="00CF37CE"/>
    <w:rsid w:val="00CF39E7"/>
    <w:rsid w:val="00CF402D"/>
    <w:rsid w:val="00CF44BC"/>
    <w:rsid w:val="00CF4870"/>
    <w:rsid w:val="00CF4925"/>
    <w:rsid w:val="00CF4992"/>
    <w:rsid w:val="00CF4D26"/>
    <w:rsid w:val="00CF4F09"/>
    <w:rsid w:val="00CF4F88"/>
    <w:rsid w:val="00CF5C20"/>
    <w:rsid w:val="00CF63A7"/>
    <w:rsid w:val="00CF6C5C"/>
    <w:rsid w:val="00CF72E5"/>
    <w:rsid w:val="00CF747A"/>
    <w:rsid w:val="00CF7862"/>
    <w:rsid w:val="00CF7E72"/>
    <w:rsid w:val="00D00225"/>
    <w:rsid w:val="00D0054D"/>
    <w:rsid w:val="00D0085B"/>
    <w:rsid w:val="00D0115D"/>
    <w:rsid w:val="00D0171A"/>
    <w:rsid w:val="00D01D85"/>
    <w:rsid w:val="00D02337"/>
    <w:rsid w:val="00D0262E"/>
    <w:rsid w:val="00D02926"/>
    <w:rsid w:val="00D02A4E"/>
    <w:rsid w:val="00D03174"/>
    <w:rsid w:val="00D032ED"/>
    <w:rsid w:val="00D033BD"/>
    <w:rsid w:val="00D03493"/>
    <w:rsid w:val="00D0380D"/>
    <w:rsid w:val="00D038B7"/>
    <w:rsid w:val="00D0436B"/>
    <w:rsid w:val="00D04E02"/>
    <w:rsid w:val="00D04EB4"/>
    <w:rsid w:val="00D050EA"/>
    <w:rsid w:val="00D053B8"/>
    <w:rsid w:val="00D05C10"/>
    <w:rsid w:val="00D05F5B"/>
    <w:rsid w:val="00D06559"/>
    <w:rsid w:val="00D0670E"/>
    <w:rsid w:val="00D06A07"/>
    <w:rsid w:val="00D06F81"/>
    <w:rsid w:val="00D07435"/>
    <w:rsid w:val="00D07C01"/>
    <w:rsid w:val="00D10B7D"/>
    <w:rsid w:val="00D10BB1"/>
    <w:rsid w:val="00D10DA6"/>
    <w:rsid w:val="00D10F5F"/>
    <w:rsid w:val="00D11196"/>
    <w:rsid w:val="00D112A8"/>
    <w:rsid w:val="00D1196A"/>
    <w:rsid w:val="00D11BD5"/>
    <w:rsid w:val="00D124E6"/>
    <w:rsid w:val="00D12787"/>
    <w:rsid w:val="00D13116"/>
    <w:rsid w:val="00D1339E"/>
    <w:rsid w:val="00D1373A"/>
    <w:rsid w:val="00D146CC"/>
    <w:rsid w:val="00D1499F"/>
    <w:rsid w:val="00D15130"/>
    <w:rsid w:val="00D156E0"/>
    <w:rsid w:val="00D159F9"/>
    <w:rsid w:val="00D15D7D"/>
    <w:rsid w:val="00D16105"/>
    <w:rsid w:val="00D163BD"/>
    <w:rsid w:val="00D1695A"/>
    <w:rsid w:val="00D17360"/>
    <w:rsid w:val="00D17AA3"/>
    <w:rsid w:val="00D17DD7"/>
    <w:rsid w:val="00D20169"/>
    <w:rsid w:val="00D20696"/>
    <w:rsid w:val="00D20C76"/>
    <w:rsid w:val="00D21229"/>
    <w:rsid w:val="00D2175C"/>
    <w:rsid w:val="00D21C33"/>
    <w:rsid w:val="00D21C5B"/>
    <w:rsid w:val="00D22330"/>
    <w:rsid w:val="00D2319D"/>
    <w:rsid w:val="00D233D4"/>
    <w:rsid w:val="00D23439"/>
    <w:rsid w:val="00D2356E"/>
    <w:rsid w:val="00D236A9"/>
    <w:rsid w:val="00D23887"/>
    <w:rsid w:val="00D23B48"/>
    <w:rsid w:val="00D2457F"/>
    <w:rsid w:val="00D2478D"/>
    <w:rsid w:val="00D24C07"/>
    <w:rsid w:val="00D2552A"/>
    <w:rsid w:val="00D25B26"/>
    <w:rsid w:val="00D261BE"/>
    <w:rsid w:val="00D26CF7"/>
    <w:rsid w:val="00D2726B"/>
    <w:rsid w:val="00D302A2"/>
    <w:rsid w:val="00D30450"/>
    <w:rsid w:val="00D30705"/>
    <w:rsid w:val="00D309C2"/>
    <w:rsid w:val="00D30D5A"/>
    <w:rsid w:val="00D30DDB"/>
    <w:rsid w:val="00D313F8"/>
    <w:rsid w:val="00D31D75"/>
    <w:rsid w:val="00D31F57"/>
    <w:rsid w:val="00D32652"/>
    <w:rsid w:val="00D32685"/>
    <w:rsid w:val="00D32982"/>
    <w:rsid w:val="00D329A6"/>
    <w:rsid w:val="00D32E8C"/>
    <w:rsid w:val="00D3343E"/>
    <w:rsid w:val="00D33EBB"/>
    <w:rsid w:val="00D3467E"/>
    <w:rsid w:val="00D354A1"/>
    <w:rsid w:val="00D35926"/>
    <w:rsid w:val="00D3594C"/>
    <w:rsid w:val="00D360DE"/>
    <w:rsid w:val="00D360E2"/>
    <w:rsid w:val="00D361F9"/>
    <w:rsid w:val="00D369F6"/>
    <w:rsid w:val="00D36C20"/>
    <w:rsid w:val="00D372CE"/>
    <w:rsid w:val="00D37350"/>
    <w:rsid w:val="00D37825"/>
    <w:rsid w:val="00D408C8"/>
    <w:rsid w:val="00D40940"/>
    <w:rsid w:val="00D40B62"/>
    <w:rsid w:val="00D41074"/>
    <w:rsid w:val="00D415CC"/>
    <w:rsid w:val="00D4195A"/>
    <w:rsid w:val="00D4196C"/>
    <w:rsid w:val="00D41CCD"/>
    <w:rsid w:val="00D420A1"/>
    <w:rsid w:val="00D420B5"/>
    <w:rsid w:val="00D42560"/>
    <w:rsid w:val="00D42CDB"/>
    <w:rsid w:val="00D42D90"/>
    <w:rsid w:val="00D42DDA"/>
    <w:rsid w:val="00D430DA"/>
    <w:rsid w:val="00D43137"/>
    <w:rsid w:val="00D439D8"/>
    <w:rsid w:val="00D439E5"/>
    <w:rsid w:val="00D43A48"/>
    <w:rsid w:val="00D43F30"/>
    <w:rsid w:val="00D443DD"/>
    <w:rsid w:val="00D449C8"/>
    <w:rsid w:val="00D44CC2"/>
    <w:rsid w:val="00D44F0B"/>
    <w:rsid w:val="00D45506"/>
    <w:rsid w:val="00D456EC"/>
    <w:rsid w:val="00D46306"/>
    <w:rsid w:val="00D46F82"/>
    <w:rsid w:val="00D47131"/>
    <w:rsid w:val="00D479B2"/>
    <w:rsid w:val="00D47A28"/>
    <w:rsid w:val="00D47AC5"/>
    <w:rsid w:val="00D50794"/>
    <w:rsid w:val="00D51AFF"/>
    <w:rsid w:val="00D52302"/>
    <w:rsid w:val="00D531F9"/>
    <w:rsid w:val="00D5322B"/>
    <w:rsid w:val="00D5361A"/>
    <w:rsid w:val="00D53780"/>
    <w:rsid w:val="00D539C6"/>
    <w:rsid w:val="00D53CE2"/>
    <w:rsid w:val="00D542CB"/>
    <w:rsid w:val="00D547B3"/>
    <w:rsid w:val="00D548AA"/>
    <w:rsid w:val="00D54C34"/>
    <w:rsid w:val="00D55001"/>
    <w:rsid w:val="00D559B8"/>
    <w:rsid w:val="00D55BEE"/>
    <w:rsid w:val="00D56316"/>
    <w:rsid w:val="00D56F60"/>
    <w:rsid w:val="00D57040"/>
    <w:rsid w:val="00D5722A"/>
    <w:rsid w:val="00D61A53"/>
    <w:rsid w:val="00D61BC2"/>
    <w:rsid w:val="00D62397"/>
    <w:rsid w:val="00D623F7"/>
    <w:rsid w:val="00D6242D"/>
    <w:rsid w:val="00D6294D"/>
    <w:rsid w:val="00D62A4C"/>
    <w:rsid w:val="00D63113"/>
    <w:rsid w:val="00D63BD5"/>
    <w:rsid w:val="00D64E46"/>
    <w:rsid w:val="00D65480"/>
    <w:rsid w:val="00D662D9"/>
    <w:rsid w:val="00D663A5"/>
    <w:rsid w:val="00D668A1"/>
    <w:rsid w:val="00D66ECA"/>
    <w:rsid w:val="00D66F2A"/>
    <w:rsid w:val="00D670BF"/>
    <w:rsid w:val="00D70017"/>
    <w:rsid w:val="00D701C8"/>
    <w:rsid w:val="00D7021C"/>
    <w:rsid w:val="00D70449"/>
    <w:rsid w:val="00D70A07"/>
    <w:rsid w:val="00D70F2C"/>
    <w:rsid w:val="00D710B6"/>
    <w:rsid w:val="00D71359"/>
    <w:rsid w:val="00D71904"/>
    <w:rsid w:val="00D721FF"/>
    <w:rsid w:val="00D72389"/>
    <w:rsid w:val="00D72580"/>
    <w:rsid w:val="00D72814"/>
    <w:rsid w:val="00D72838"/>
    <w:rsid w:val="00D72C66"/>
    <w:rsid w:val="00D72F46"/>
    <w:rsid w:val="00D730E6"/>
    <w:rsid w:val="00D7371C"/>
    <w:rsid w:val="00D7376C"/>
    <w:rsid w:val="00D740C5"/>
    <w:rsid w:val="00D742D6"/>
    <w:rsid w:val="00D74652"/>
    <w:rsid w:val="00D75378"/>
    <w:rsid w:val="00D75FD8"/>
    <w:rsid w:val="00D761C5"/>
    <w:rsid w:val="00D764A5"/>
    <w:rsid w:val="00D76B92"/>
    <w:rsid w:val="00D77069"/>
    <w:rsid w:val="00D773A0"/>
    <w:rsid w:val="00D77BBC"/>
    <w:rsid w:val="00D807F7"/>
    <w:rsid w:val="00D808D0"/>
    <w:rsid w:val="00D80956"/>
    <w:rsid w:val="00D8144C"/>
    <w:rsid w:val="00D8162D"/>
    <w:rsid w:val="00D81EE4"/>
    <w:rsid w:val="00D82243"/>
    <w:rsid w:val="00D82505"/>
    <w:rsid w:val="00D8328D"/>
    <w:rsid w:val="00D839F9"/>
    <w:rsid w:val="00D83B6A"/>
    <w:rsid w:val="00D83D08"/>
    <w:rsid w:val="00D84BDC"/>
    <w:rsid w:val="00D850C3"/>
    <w:rsid w:val="00D86108"/>
    <w:rsid w:val="00D862E0"/>
    <w:rsid w:val="00D869BB"/>
    <w:rsid w:val="00D86CF0"/>
    <w:rsid w:val="00D86D9D"/>
    <w:rsid w:val="00D871DC"/>
    <w:rsid w:val="00D8724E"/>
    <w:rsid w:val="00D902BD"/>
    <w:rsid w:val="00D90DB8"/>
    <w:rsid w:val="00D90F6D"/>
    <w:rsid w:val="00D919E3"/>
    <w:rsid w:val="00D92063"/>
    <w:rsid w:val="00D9269F"/>
    <w:rsid w:val="00D927F1"/>
    <w:rsid w:val="00D92D31"/>
    <w:rsid w:val="00D92F6A"/>
    <w:rsid w:val="00D937CF"/>
    <w:rsid w:val="00D93991"/>
    <w:rsid w:val="00D94412"/>
    <w:rsid w:val="00D94505"/>
    <w:rsid w:val="00D94752"/>
    <w:rsid w:val="00D947D2"/>
    <w:rsid w:val="00D94F1E"/>
    <w:rsid w:val="00D9502E"/>
    <w:rsid w:val="00D950A9"/>
    <w:rsid w:val="00D95403"/>
    <w:rsid w:val="00D9559A"/>
    <w:rsid w:val="00D95A89"/>
    <w:rsid w:val="00D95C4B"/>
    <w:rsid w:val="00D96B14"/>
    <w:rsid w:val="00D96EF2"/>
    <w:rsid w:val="00D96FCC"/>
    <w:rsid w:val="00D9726A"/>
    <w:rsid w:val="00D976FA"/>
    <w:rsid w:val="00D9779C"/>
    <w:rsid w:val="00D97E19"/>
    <w:rsid w:val="00DA0659"/>
    <w:rsid w:val="00DA09BE"/>
    <w:rsid w:val="00DA09D3"/>
    <w:rsid w:val="00DA0DB6"/>
    <w:rsid w:val="00DA0ED7"/>
    <w:rsid w:val="00DA1096"/>
    <w:rsid w:val="00DA1517"/>
    <w:rsid w:val="00DA1CE1"/>
    <w:rsid w:val="00DA26F1"/>
    <w:rsid w:val="00DA2D01"/>
    <w:rsid w:val="00DA3313"/>
    <w:rsid w:val="00DA35DF"/>
    <w:rsid w:val="00DA393B"/>
    <w:rsid w:val="00DA3BC8"/>
    <w:rsid w:val="00DA40CC"/>
    <w:rsid w:val="00DA4428"/>
    <w:rsid w:val="00DA459A"/>
    <w:rsid w:val="00DA45FF"/>
    <w:rsid w:val="00DA46FE"/>
    <w:rsid w:val="00DA4B9B"/>
    <w:rsid w:val="00DA4D19"/>
    <w:rsid w:val="00DA5058"/>
    <w:rsid w:val="00DA54F3"/>
    <w:rsid w:val="00DA57EB"/>
    <w:rsid w:val="00DA649B"/>
    <w:rsid w:val="00DA65D5"/>
    <w:rsid w:val="00DA69F3"/>
    <w:rsid w:val="00DA6DD0"/>
    <w:rsid w:val="00DA75CF"/>
    <w:rsid w:val="00DA7660"/>
    <w:rsid w:val="00DB01D4"/>
    <w:rsid w:val="00DB085D"/>
    <w:rsid w:val="00DB18C1"/>
    <w:rsid w:val="00DB204E"/>
    <w:rsid w:val="00DB2439"/>
    <w:rsid w:val="00DB28D0"/>
    <w:rsid w:val="00DB3293"/>
    <w:rsid w:val="00DB3535"/>
    <w:rsid w:val="00DB3986"/>
    <w:rsid w:val="00DB4298"/>
    <w:rsid w:val="00DB4BEB"/>
    <w:rsid w:val="00DB5899"/>
    <w:rsid w:val="00DB5AAC"/>
    <w:rsid w:val="00DB647A"/>
    <w:rsid w:val="00DB6A24"/>
    <w:rsid w:val="00DB6A81"/>
    <w:rsid w:val="00DB6D18"/>
    <w:rsid w:val="00DB6E97"/>
    <w:rsid w:val="00DB7189"/>
    <w:rsid w:val="00DB79FD"/>
    <w:rsid w:val="00DC0915"/>
    <w:rsid w:val="00DC0A17"/>
    <w:rsid w:val="00DC0C5C"/>
    <w:rsid w:val="00DC0D52"/>
    <w:rsid w:val="00DC114F"/>
    <w:rsid w:val="00DC18D5"/>
    <w:rsid w:val="00DC195B"/>
    <w:rsid w:val="00DC1B75"/>
    <w:rsid w:val="00DC2098"/>
    <w:rsid w:val="00DC2150"/>
    <w:rsid w:val="00DC2AF8"/>
    <w:rsid w:val="00DC3D2A"/>
    <w:rsid w:val="00DC4A92"/>
    <w:rsid w:val="00DC4AAE"/>
    <w:rsid w:val="00DC4D6B"/>
    <w:rsid w:val="00DC4FE8"/>
    <w:rsid w:val="00DC572E"/>
    <w:rsid w:val="00DC57D1"/>
    <w:rsid w:val="00DC5C4A"/>
    <w:rsid w:val="00DC5EBD"/>
    <w:rsid w:val="00DC6525"/>
    <w:rsid w:val="00DC655F"/>
    <w:rsid w:val="00DC7129"/>
    <w:rsid w:val="00DC74B3"/>
    <w:rsid w:val="00DC76EC"/>
    <w:rsid w:val="00DC7E89"/>
    <w:rsid w:val="00DD08B0"/>
    <w:rsid w:val="00DD0C37"/>
    <w:rsid w:val="00DD0DDF"/>
    <w:rsid w:val="00DD0DFC"/>
    <w:rsid w:val="00DD1013"/>
    <w:rsid w:val="00DD15D3"/>
    <w:rsid w:val="00DD184F"/>
    <w:rsid w:val="00DD1D44"/>
    <w:rsid w:val="00DD2E3E"/>
    <w:rsid w:val="00DD3680"/>
    <w:rsid w:val="00DD40C6"/>
    <w:rsid w:val="00DD43DA"/>
    <w:rsid w:val="00DD4F8C"/>
    <w:rsid w:val="00DD5DC2"/>
    <w:rsid w:val="00DD5FAE"/>
    <w:rsid w:val="00DD6A1E"/>
    <w:rsid w:val="00DD6E02"/>
    <w:rsid w:val="00DD6ED2"/>
    <w:rsid w:val="00DD6F6F"/>
    <w:rsid w:val="00DD6F89"/>
    <w:rsid w:val="00DD79C4"/>
    <w:rsid w:val="00DD79D3"/>
    <w:rsid w:val="00DD7CA8"/>
    <w:rsid w:val="00DD7CB4"/>
    <w:rsid w:val="00DE02B8"/>
    <w:rsid w:val="00DE0643"/>
    <w:rsid w:val="00DE0897"/>
    <w:rsid w:val="00DE08E2"/>
    <w:rsid w:val="00DE0C08"/>
    <w:rsid w:val="00DE1075"/>
    <w:rsid w:val="00DE1AFA"/>
    <w:rsid w:val="00DE206B"/>
    <w:rsid w:val="00DE2D51"/>
    <w:rsid w:val="00DE2F11"/>
    <w:rsid w:val="00DE3F96"/>
    <w:rsid w:val="00DE426E"/>
    <w:rsid w:val="00DE49F4"/>
    <w:rsid w:val="00DE5A50"/>
    <w:rsid w:val="00DE5A69"/>
    <w:rsid w:val="00DE5CD8"/>
    <w:rsid w:val="00DE6021"/>
    <w:rsid w:val="00DE6587"/>
    <w:rsid w:val="00DE6654"/>
    <w:rsid w:val="00DE7558"/>
    <w:rsid w:val="00DE79C8"/>
    <w:rsid w:val="00DF00A0"/>
    <w:rsid w:val="00DF029A"/>
    <w:rsid w:val="00DF059D"/>
    <w:rsid w:val="00DF0733"/>
    <w:rsid w:val="00DF124D"/>
    <w:rsid w:val="00DF1A7F"/>
    <w:rsid w:val="00DF1BF5"/>
    <w:rsid w:val="00DF1E9B"/>
    <w:rsid w:val="00DF206E"/>
    <w:rsid w:val="00DF2240"/>
    <w:rsid w:val="00DF22A3"/>
    <w:rsid w:val="00DF2BB3"/>
    <w:rsid w:val="00DF3EA4"/>
    <w:rsid w:val="00DF519D"/>
    <w:rsid w:val="00DF54AB"/>
    <w:rsid w:val="00DF5675"/>
    <w:rsid w:val="00DF594F"/>
    <w:rsid w:val="00DF66E5"/>
    <w:rsid w:val="00DF699A"/>
    <w:rsid w:val="00DF69EF"/>
    <w:rsid w:val="00DF6AC2"/>
    <w:rsid w:val="00DF7280"/>
    <w:rsid w:val="00E002F7"/>
    <w:rsid w:val="00E00481"/>
    <w:rsid w:val="00E00B94"/>
    <w:rsid w:val="00E00BC3"/>
    <w:rsid w:val="00E010C8"/>
    <w:rsid w:val="00E011BC"/>
    <w:rsid w:val="00E01B0F"/>
    <w:rsid w:val="00E02A60"/>
    <w:rsid w:val="00E02B6E"/>
    <w:rsid w:val="00E03064"/>
    <w:rsid w:val="00E0316B"/>
    <w:rsid w:val="00E033B5"/>
    <w:rsid w:val="00E0356C"/>
    <w:rsid w:val="00E0426A"/>
    <w:rsid w:val="00E04408"/>
    <w:rsid w:val="00E04473"/>
    <w:rsid w:val="00E044C6"/>
    <w:rsid w:val="00E047AB"/>
    <w:rsid w:val="00E04B9F"/>
    <w:rsid w:val="00E05BFA"/>
    <w:rsid w:val="00E05FAD"/>
    <w:rsid w:val="00E06116"/>
    <w:rsid w:val="00E063DD"/>
    <w:rsid w:val="00E0677C"/>
    <w:rsid w:val="00E074ED"/>
    <w:rsid w:val="00E076D8"/>
    <w:rsid w:val="00E07864"/>
    <w:rsid w:val="00E10250"/>
    <w:rsid w:val="00E10415"/>
    <w:rsid w:val="00E10594"/>
    <w:rsid w:val="00E11CA4"/>
    <w:rsid w:val="00E11CFE"/>
    <w:rsid w:val="00E11DBC"/>
    <w:rsid w:val="00E12473"/>
    <w:rsid w:val="00E13904"/>
    <w:rsid w:val="00E13907"/>
    <w:rsid w:val="00E13D59"/>
    <w:rsid w:val="00E14B0D"/>
    <w:rsid w:val="00E152BE"/>
    <w:rsid w:val="00E157A6"/>
    <w:rsid w:val="00E1580D"/>
    <w:rsid w:val="00E15B21"/>
    <w:rsid w:val="00E15BFB"/>
    <w:rsid w:val="00E15E32"/>
    <w:rsid w:val="00E17CE1"/>
    <w:rsid w:val="00E17DE4"/>
    <w:rsid w:val="00E2019D"/>
    <w:rsid w:val="00E2044A"/>
    <w:rsid w:val="00E204F7"/>
    <w:rsid w:val="00E20985"/>
    <w:rsid w:val="00E20AA7"/>
    <w:rsid w:val="00E21147"/>
    <w:rsid w:val="00E21399"/>
    <w:rsid w:val="00E217FD"/>
    <w:rsid w:val="00E21C93"/>
    <w:rsid w:val="00E21CBA"/>
    <w:rsid w:val="00E22594"/>
    <w:rsid w:val="00E22C0F"/>
    <w:rsid w:val="00E23AC4"/>
    <w:rsid w:val="00E24193"/>
    <w:rsid w:val="00E24479"/>
    <w:rsid w:val="00E24990"/>
    <w:rsid w:val="00E256F3"/>
    <w:rsid w:val="00E25788"/>
    <w:rsid w:val="00E25952"/>
    <w:rsid w:val="00E265BA"/>
    <w:rsid w:val="00E26E8B"/>
    <w:rsid w:val="00E2718C"/>
    <w:rsid w:val="00E2733D"/>
    <w:rsid w:val="00E273FF"/>
    <w:rsid w:val="00E27680"/>
    <w:rsid w:val="00E2771D"/>
    <w:rsid w:val="00E27D5D"/>
    <w:rsid w:val="00E27EB1"/>
    <w:rsid w:val="00E30190"/>
    <w:rsid w:val="00E30DDA"/>
    <w:rsid w:val="00E31342"/>
    <w:rsid w:val="00E3160F"/>
    <w:rsid w:val="00E31C25"/>
    <w:rsid w:val="00E31E64"/>
    <w:rsid w:val="00E3240F"/>
    <w:rsid w:val="00E3277D"/>
    <w:rsid w:val="00E32E8C"/>
    <w:rsid w:val="00E33669"/>
    <w:rsid w:val="00E339E1"/>
    <w:rsid w:val="00E33B38"/>
    <w:rsid w:val="00E33BD2"/>
    <w:rsid w:val="00E33D13"/>
    <w:rsid w:val="00E33DAE"/>
    <w:rsid w:val="00E33E31"/>
    <w:rsid w:val="00E35043"/>
    <w:rsid w:val="00E35A7C"/>
    <w:rsid w:val="00E36C7D"/>
    <w:rsid w:val="00E371EE"/>
    <w:rsid w:val="00E37332"/>
    <w:rsid w:val="00E37CE0"/>
    <w:rsid w:val="00E402E4"/>
    <w:rsid w:val="00E40533"/>
    <w:rsid w:val="00E40AC3"/>
    <w:rsid w:val="00E40DA1"/>
    <w:rsid w:val="00E419A7"/>
    <w:rsid w:val="00E41CAE"/>
    <w:rsid w:val="00E42088"/>
    <w:rsid w:val="00E424D0"/>
    <w:rsid w:val="00E425FD"/>
    <w:rsid w:val="00E4260B"/>
    <w:rsid w:val="00E4273E"/>
    <w:rsid w:val="00E42879"/>
    <w:rsid w:val="00E42B83"/>
    <w:rsid w:val="00E42C5A"/>
    <w:rsid w:val="00E43125"/>
    <w:rsid w:val="00E43519"/>
    <w:rsid w:val="00E439E7"/>
    <w:rsid w:val="00E43C79"/>
    <w:rsid w:val="00E43E93"/>
    <w:rsid w:val="00E44929"/>
    <w:rsid w:val="00E450AE"/>
    <w:rsid w:val="00E45198"/>
    <w:rsid w:val="00E453F2"/>
    <w:rsid w:val="00E4543E"/>
    <w:rsid w:val="00E45871"/>
    <w:rsid w:val="00E45BAF"/>
    <w:rsid w:val="00E45E69"/>
    <w:rsid w:val="00E45F6A"/>
    <w:rsid w:val="00E465C9"/>
    <w:rsid w:val="00E466F9"/>
    <w:rsid w:val="00E46FB4"/>
    <w:rsid w:val="00E4729F"/>
    <w:rsid w:val="00E501AB"/>
    <w:rsid w:val="00E5084B"/>
    <w:rsid w:val="00E50944"/>
    <w:rsid w:val="00E50D4C"/>
    <w:rsid w:val="00E50E93"/>
    <w:rsid w:val="00E51D45"/>
    <w:rsid w:val="00E51F93"/>
    <w:rsid w:val="00E530FB"/>
    <w:rsid w:val="00E531E0"/>
    <w:rsid w:val="00E53397"/>
    <w:rsid w:val="00E545BE"/>
    <w:rsid w:val="00E54AB6"/>
    <w:rsid w:val="00E54FC5"/>
    <w:rsid w:val="00E55107"/>
    <w:rsid w:val="00E55140"/>
    <w:rsid w:val="00E55DFB"/>
    <w:rsid w:val="00E55ED2"/>
    <w:rsid w:val="00E5635E"/>
    <w:rsid w:val="00E563B1"/>
    <w:rsid w:val="00E56703"/>
    <w:rsid w:val="00E56AD0"/>
    <w:rsid w:val="00E572C3"/>
    <w:rsid w:val="00E579A2"/>
    <w:rsid w:val="00E600E9"/>
    <w:rsid w:val="00E6023C"/>
    <w:rsid w:val="00E60756"/>
    <w:rsid w:val="00E6079D"/>
    <w:rsid w:val="00E60DD6"/>
    <w:rsid w:val="00E61596"/>
    <w:rsid w:val="00E61765"/>
    <w:rsid w:val="00E62436"/>
    <w:rsid w:val="00E62773"/>
    <w:rsid w:val="00E63354"/>
    <w:rsid w:val="00E6336A"/>
    <w:rsid w:val="00E63805"/>
    <w:rsid w:val="00E639BF"/>
    <w:rsid w:val="00E63C01"/>
    <w:rsid w:val="00E63C18"/>
    <w:rsid w:val="00E63EA7"/>
    <w:rsid w:val="00E63EDB"/>
    <w:rsid w:val="00E6460C"/>
    <w:rsid w:val="00E649EE"/>
    <w:rsid w:val="00E64A73"/>
    <w:rsid w:val="00E64DF9"/>
    <w:rsid w:val="00E65E8C"/>
    <w:rsid w:val="00E65F0A"/>
    <w:rsid w:val="00E668B2"/>
    <w:rsid w:val="00E675E5"/>
    <w:rsid w:val="00E67B8A"/>
    <w:rsid w:val="00E67FD3"/>
    <w:rsid w:val="00E701AC"/>
    <w:rsid w:val="00E7042C"/>
    <w:rsid w:val="00E7082B"/>
    <w:rsid w:val="00E709C2"/>
    <w:rsid w:val="00E70BEC"/>
    <w:rsid w:val="00E711DB"/>
    <w:rsid w:val="00E7134D"/>
    <w:rsid w:val="00E7177D"/>
    <w:rsid w:val="00E71884"/>
    <w:rsid w:val="00E71FFB"/>
    <w:rsid w:val="00E720B7"/>
    <w:rsid w:val="00E726A4"/>
    <w:rsid w:val="00E72CA9"/>
    <w:rsid w:val="00E740F1"/>
    <w:rsid w:val="00E74145"/>
    <w:rsid w:val="00E74221"/>
    <w:rsid w:val="00E743C5"/>
    <w:rsid w:val="00E74CBD"/>
    <w:rsid w:val="00E7529F"/>
    <w:rsid w:val="00E76622"/>
    <w:rsid w:val="00E7677F"/>
    <w:rsid w:val="00E77235"/>
    <w:rsid w:val="00E773C8"/>
    <w:rsid w:val="00E77427"/>
    <w:rsid w:val="00E777B4"/>
    <w:rsid w:val="00E77B9A"/>
    <w:rsid w:val="00E80EE6"/>
    <w:rsid w:val="00E81067"/>
    <w:rsid w:val="00E814F7"/>
    <w:rsid w:val="00E81A5B"/>
    <w:rsid w:val="00E81F44"/>
    <w:rsid w:val="00E81F6C"/>
    <w:rsid w:val="00E82006"/>
    <w:rsid w:val="00E82161"/>
    <w:rsid w:val="00E8284A"/>
    <w:rsid w:val="00E828D4"/>
    <w:rsid w:val="00E829E3"/>
    <w:rsid w:val="00E82DA3"/>
    <w:rsid w:val="00E82E22"/>
    <w:rsid w:val="00E837AE"/>
    <w:rsid w:val="00E84FCF"/>
    <w:rsid w:val="00E8506A"/>
    <w:rsid w:val="00E85347"/>
    <w:rsid w:val="00E8561E"/>
    <w:rsid w:val="00E857D6"/>
    <w:rsid w:val="00E86FCD"/>
    <w:rsid w:val="00E8714F"/>
    <w:rsid w:val="00E87D6E"/>
    <w:rsid w:val="00E90770"/>
    <w:rsid w:val="00E90D93"/>
    <w:rsid w:val="00E91280"/>
    <w:rsid w:val="00E91A8C"/>
    <w:rsid w:val="00E93730"/>
    <w:rsid w:val="00E944AA"/>
    <w:rsid w:val="00E945BA"/>
    <w:rsid w:val="00E9469A"/>
    <w:rsid w:val="00E94CA6"/>
    <w:rsid w:val="00E94CC1"/>
    <w:rsid w:val="00E95B38"/>
    <w:rsid w:val="00E9640C"/>
    <w:rsid w:val="00E967D0"/>
    <w:rsid w:val="00E96850"/>
    <w:rsid w:val="00E96EE6"/>
    <w:rsid w:val="00E971C5"/>
    <w:rsid w:val="00E97295"/>
    <w:rsid w:val="00E975C4"/>
    <w:rsid w:val="00E976DC"/>
    <w:rsid w:val="00E97BB7"/>
    <w:rsid w:val="00EA08A1"/>
    <w:rsid w:val="00EA0EAB"/>
    <w:rsid w:val="00EA0EC0"/>
    <w:rsid w:val="00EA0F74"/>
    <w:rsid w:val="00EA127B"/>
    <w:rsid w:val="00EA1C30"/>
    <w:rsid w:val="00EA1F56"/>
    <w:rsid w:val="00EA33E8"/>
    <w:rsid w:val="00EA350B"/>
    <w:rsid w:val="00EA3BD1"/>
    <w:rsid w:val="00EA3EDE"/>
    <w:rsid w:val="00EA40D7"/>
    <w:rsid w:val="00EA41A3"/>
    <w:rsid w:val="00EA4A7B"/>
    <w:rsid w:val="00EA5025"/>
    <w:rsid w:val="00EA533E"/>
    <w:rsid w:val="00EA53CF"/>
    <w:rsid w:val="00EA545D"/>
    <w:rsid w:val="00EA5627"/>
    <w:rsid w:val="00EA5D4E"/>
    <w:rsid w:val="00EA5DBB"/>
    <w:rsid w:val="00EA678F"/>
    <w:rsid w:val="00EA6F93"/>
    <w:rsid w:val="00EA7002"/>
    <w:rsid w:val="00EA71C4"/>
    <w:rsid w:val="00EB0118"/>
    <w:rsid w:val="00EB0903"/>
    <w:rsid w:val="00EB0ADE"/>
    <w:rsid w:val="00EB113C"/>
    <w:rsid w:val="00EB1962"/>
    <w:rsid w:val="00EB1C50"/>
    <w:rsid w:val="00EB2527"/>
    <w:rsid w:val="00EB26D6"/>
    <w:rsid w:val="00EB27D5"/>
    <w:rsid w:val="00EB2999"/>
    <w:rsid w:val="00EB29DB"/>
    <w:rsid w:val="00EB3F27"/>
    <w:rsid w:val="00EB4101"/>
    <w:rsid w:val="00EB44E7"/>
    <w:rsid w:val="00EB47DD"/>
    <w:rsid w:val="00EB4B67"/>
    <w:rsid w:val="00EB4D00"/>
    <w:rsid w:val="00EB534D"/>
    <w:rsid w:val="00EB5689"/>
    <w:rsid w:val="00EB59AF"/>
    <w:rsid w:val="00EB5BE9"/>
    <w:rsid w:val="00EB631C"/>
    <w:rsid w:val="00EB691B"/>
    <w:rsid w:val="00EB706F"/>
    <w:rsid w:val="00EB7692"/>
    <w:rsid w:val="00EC058E"/>
    <w:rsid w:val="00EC0839"/>
    <w:rsid w:val="00EC08CE"/>
    <w:rsid w:val="00EC0C8C"/>
    <w:rsid w:val="00EC1253"/>
    <w:rsid w:val="00EC1648"/>
    <w:rsid w:val="00EC1BF6"/>
    <w:rsid w:val="00EC1DA2"/>
    <w:rsid w:val="00EC1FC5"/>
    <w:rsid w:val="00EC3246"/>
    <w:rsid w:val="00EC4B5F"/>
    <w:rsid w:val="00EC4D9C"/>
    <w:rsid w:val="00EC535A"/>
    <w:rsid w:val="00EC5489"/>
    <w:rsid w:val="00EC5501"/>
    <w:rsid w:val="00EC5642"/>
    <w:rsid w:val="00EC5665"/>
    <w:rsid w:val="00EC5A3E"/>
    <w:rsid w:val="00EC61AE"/>
    <w:rsid w:val="00EC623F"/>
    <w:rsid w:val="00EC64C2"/>
    <w:rsid w:val="00EC6607"/>
    <w:rsid w:val="00EC68C3"/>
    <w:rsid w:val="00EC6DC1"/>
    <w:rsid w:val="00EC7420"/>
    <w:rsid w:val="00EC7486"/>
    <w:rsid w:val="00EC79D0"/>
    <w:rsid w:val="00ED01B9"/>
    <w:rsid w:val="00ED0254"/>
    <w:rsid w:val="00ED05F9"/>
    <w:rsid w:val="00ED0A49"/>
    <w:rsid w:val="00ED0F5A"/>
    <w:rsid w:val="00ED1595"/>
    <w:rsid w:val="00ED2B54"/>
    <w:rsid w:val="00ED3284"/>
    <w:rsid w:val="00ED3411"/>
    <w:rsid w:val="00ED343A"/>
    <w:rsid w:val="00ED3464"/>
    <w:rsid w:val="00ED376C"/>
    <w:rsid w:val="00ED4095"/>
    <w:rsid w:val="00ED40B6"/>
    <w:rsid w:val="00ED4201"/>
    <w:rsid w:val="00ED4596"/>
    <w:rsid w:val="00ED53F5"/>
    <w:rsid w:val="00ED572E"/>
    <w:rsid w:val="00ED5B28"/>
    <w:rsid w:val="00ED5B9A"/>
    <w:rsid w:val="00ED5E36"/>
    <w:rsid w:val="00ED6165"/>
    <w:rsid w:val="00ED6179"/>
    <w:rsid w:val="00ED66BB"/>
    <w:rsid w:val="00ED6810"/>
    <w:rsid w:val="00ED7886"/>
    <w:rsid w:val="00EE01A4"/>
    <w:rsid w:val="00EE1874"/>
    <w:rsid w:val="00EE1C60"/>
    <w:rsid w:val="00EE1FFD"/>
    <w:rsid w:val="00EE24F9"/>
    <w:rsid w:val="00EE2879"/>
    <w:rsid w:val="00EE2D23"/>
    <w:rsid w:val="00EE2EA2"/>
    <w:rsid w:val="00EE30F3"/>
    <w:rsid w:val="00EE315F"/>
    <w:rsid w:val="00EE3E5E"/>
    <w:rsid w:val="00EE3F6B"/>
    <w:rsid w:val="00EE44D2"/>
    <w:rsid w:val="00EE4728"/>
    <w:rsid w:val="00EE4B91"/>
    <w:rsid w:val="00EE54D0"/>
    <w:rsid w:val="00EE58C1"/>
    <w:rsid w:val="00EE5E19"/>
    <w:rsid w:val="00EE5FE6"/>
    <w:rsid w:val="00EE6362"/>
    <w:rsid w:val="00EE6A45"/>
    <w:rsid w:val="00EE6BAD"/>
    <w:rsid w:val="00EE6FE6"/>
    <w:rsid w:val="00EE7877"/>
    <w:rsid w:val="00EE7E35"/>
    <w:rsid w:val="00EF0D09"/>
    <w:rsid w:val="00EF17D6"/>
    <w:rsid w:val="00EF1A73"/>
    <w:rsid w:val="00EF1C79"/>
    <w:rsid w:val="00EF2BBB"/>
    <w:rsid w:val="00EF2C30"/>
    <w:rsid w:val="00EF3CD4"/>
    <w:rsid w:val="00EF3E20"/>
    <w:rsid w:val="00EF55DC"/>
    <w:rsid w:val="00EF587C"/>
    <w:rsid w:val="00EF699C"/>
    <w:rsid w:val="00EF6C54"/>
    <w:rsid w:val="00EF6C9C"/>
    <w:rsid w:val="00EF748D"/>
    <w:rsid w:val="00EF768C"/>
    <w:rsid w:val="00EF7A6F"/>
    <w:rsid w:val="00EF7ADA"/>
    <w:rsid w:val="00EF7C24"/>
    <w:rsid w:val="00EF7D5E"/>
    <w:rsid w:val="00EF7D6D"/>
    <w:rsid w:val="00F000D6"/>
    <w:rsid w:val="00F00235"/>
    <w:rsid w:val="00F002D5"/>
    <w:rsid w:val="00F007CE"/>
    <w:rsid w:val="00F00AD7"/>
    <w:rsid w:val="00F01B4A"/>
    <w:rsid w:val="00F01C70"/>
    <w:rsid w:val="00F025E5"/>
    <w:rsid w:val="00F027D1"/>
    <w:rsid w:val="00F02AB5"/>
    <w:rsid w:val="00F0304C"/>
    <w:rsid w:val="00F03D42"/>
    <w:rsid w:val="00F04D0C"/>
    <w:rsid w:val="00F055AC"/>
    <w:rsid w:val="00F05BA3"/>
    <w:rsid w:val="00F05C57"/>
    <w:rsid w:val="00F05D52"/>
    <w:rsid w:val="00F05D71"/>
    <w:rsid w:val="00F062B0"/>
    <w:rsid w:val="00F06617"/>
    <w:rsid w:val="00F06755"/>
    <w:rsid w:val="00F06809"/>
    <w:rsid w:val="00F06A5D"/>
    <w:rsid w:val="00F0726B"/>
    <w:rsid w:val="00F07511"/>
    <w:rsid w:val="00F07FFA"/>
    <w:rsid w:val="00F10185"/>
    <w:rsid w:val="00F11E9E"/>
    <w:rsid w:val="00F12352"/>
    <w:rsid w:val="00F12492"/>
    <w:rsid w:val="00F12E20"/>
    <w:rsid w:val="00F13018"/>
    <w:rsid w:val="00F13665"/>
    <w:rsid w:val="00F13CC1"/>
    <w:rsid w:val="00F1482A"/>
    <w:rsid w:val="00F149AA"/>
    <w:rsid w:val="00F14A2D"/>
    <w:rsid w:val="00F1571A"/>
    <w:rsid w:val="00F15D96"/>
    <w:rsid w:val="00F15DEB"/>
    <w:rsid w:val="00F165DE"/>
    <w:rsid w:val="00F16701"/>
    <w:rsid w:val="00F16D11"/>
    <w:rsid w:val="00F201ED"/>
    <w:rsid w:val="00F2065D"/>
    <w:rsid w:val="00F20924"/>
    <w:rsid w:val="00F2095F"/>
    <w:rsid w:val="00F21174"/>
    <w:rsid w:val="00F212DA"/>
    <w:rsid w:val="00F21DB3"/>
    <w:rsid w:val="00F22385"/>
    <w:rsid w:val="00F225AF"/>
    <w:rsid w:val="00F228B0"/>
    <w:rsid w:val="00F229FC"/>
    <w:rsid w:val="00F22AB1"/>
    <w:rsid w:val="00F23036"/>
    <w:rsid w:val="00F23C9A"/>
    <w:rsid w:val="00F2400C"/>
    <w:rsid w:val="00F24193"/>
    <w:rsid w:val="00F24260"/>
    <w:rsid w:val="00F246E3"/>
    <w:rsid w:val="00F2489B"/>
    <w:rsid w:val="00F2546B"/>
    <w:rsid w:val="00F254B5"/>
    <w:rsid w:val="00F2568A"/>
    <w:rsid w:val="00F265A9"/>
    <w:rsid w:val="00F26827"/>
    <w:rsid w:val="00F26D3B"/>
    <w:rsid w:val="00F26EC8"/>
    <w:rsid w:val="00F26F7E"/>
    <w:rsid w:val="00F279F9"/>
    <w:rsid w:val="00F27B63"/>
    <w:rsid w:val="00F30364"/>
    <w:rsid w:val="00F3036D"/>
    <w:rsid w:val="00F31606"/>
    <w:rsid w:val="00F31932"/>
    <w:rsid w:val="00F32348"/>
    <w:rsid w:val="00F329D0"/>
    <w:rsid w:val="00F329D6"/>
    <w:rsid w:val="00F32FB3"/>
    <w:rsid w:val="00F3336E"/>
    <w:rsid w:val="00F334EB"/>
    <w:rsid w:val="00F33EBD"/>
    <w:rsid w:val="00F34464"/>
    <w:rsid w:val="00F34FAB"/>
    <w:rsid w:val="00F35033"/>
    <w:rsid w:val="00F36238"/>
    <w:rsid w:val="00F36838"/>
    <w:rsid w:val="00F371B2"/>
    <w:rsid w:val="00F374C3"/>
    <w:rsid w:val="00F4004F"/>
    <w:rsid w:val="00F4017A"/>
    <w:rsid w:val="00F40A8C"/>
    <w:rsid w:val="00F40E73"/>
    <w:rsid w:val="00F410DE"/>
    <w:rsid w:val="00F41171"/>
    <w:rsid w:val="00F4189A"/>
    <w:rsid w:val="00F41C5C"/>
    <w:rsid w:val="00F422C2"/>
    <w:rsid w:val="00F42369"/>
    <w:rsid w:val="00F424A2"/>
    <w:rsid w:val="00F42AF3"/>
    <w:rsid w:val="00F43410"/>
    <w:rsid w:val="00F4364B"/>
    <w:rsid w:val="00F43A6A"/>
    <w:rsid w:val="00F43A7D"/>
    <w:rsid w:val="00F43D21"/>
    <w:rsid w:val="00F43D7D"/>
    <w:rsid w:val="00F43F25"/>
    <w:rsid w:val="00F4420A"/>
    <w:rsid w:val="00F44622"/>
    <w:rsid w:val="00F44C45"/>
    <w:rsid w:val="00F450F3"/>
    <w:rsid w:val="00F453EF"/>
    <w:rsid w:val="00F45533"/>
    <w:rsid w:val="00F45DF0"/>
    <w:rsid w:val="00F46C7E"/>
    <w:rsid w:val="00F46D65"/>
    <w:rsid w:val="00F50668"/>
    <w:rsid w:val="00F50C20"/>
    <w:rsid w:val="00F50DE0"/>
    <w:rsid w:val="00F50FB3"/>
    <w:rsid w:val="00F510A9"/>
    <w:rsid w:val="00F51CB0"/>
    <w:rsid w:val="00F51E92"/>
    <w:rsid w:val="00F52777"/>
    <w:rsid w:val="00F52FC1"/>
    <w:rsid w:val="00F532A5"/>
    <w:rsid w:val="00F53863"/>
    <w:rsid w:val="00F5396F"/>
    <w:rsid w:val="00F543D9"/>
    <w:rsid w:val="00F5443E"/>
    <w:rsid w:val="00F54627"/>
    <w:rsid w:val="00F547AF"/>
    <w:rsid w:val="00F54A8A"/>
    <w:rsid w:val="00F54F33"/>
    <w:rsid w:val="00F55683"/>
    <w:rsid w:val="00F558B8"/>
    <w:rsid w:val="00F55B03"/>
    <w:rsid w:val="00F55C2D"/>
    <w:rsid w:val="00F55C9D"/>
    <w:rsid w:val="00F57B9B"/>
    <w:rsid w:val="00F57C9F"/>
    <w:rsid w:val="00F6098D"/>
    <w:rsid w:val="00F612AA"/>
    <w:rsid w:val="00F61A60"/>
    <w:rsid w:val="00F61ABF"/>
    <w:rsid w:val="00F62481"/>
    <w:rsid w:val="00F62C14"/>
    <w:rsid w:val="00F62CCE"/>
    <w:rsid w:val="00F63889"/>
    <w:rsid w:val="00F63D33"/>
    <w:rsid w:val="00F63DA5"/>
    <w:rsid w:val="00F63DA7"/>
    <w:rsid w:val="00F63F14"/>
    <w:rsid w:val="00F6439D"/>
    <w:rsid w:val="00F64496"/>
    <w:rsid w:val="00F6467D"/>
    <w:rsid w:val="00F64D02"/>
    <w:rsid w:val="00F64FE9"/>
    <w:rsid w:val="00F65181"/>
    <w:rsid w:val="00F652AD"/>
    <w:rsid w:val="00F659C7"/>
    <w:rsid w:val="00F65B15"/>
    <w:rsid w:val="00F666C5"/>
    <w:rsid w:val="00F66DD7"/>
    <w:rsid w:val="00F67019"/>
    <w:rsid w:val="00F6710D"/>
    <w:rsid w:val="00F675B4"/>
    <w:rsid w:val="00F67743"/>
    <w:rsid w:val="00F67A50"/>
    <w:rsid w:val="00F67D43"/>
    <w:rsid w:val="00F70087"/>
    <w:rsid w:val="00F703E2"/>
    <w:rsid w:val="00F70B5F"/>
    <w:rsid w:val="00F70D14"/>
    <w:rsid w:val="00F71B2D"/>
    <w:rsid w:val="00F71F13"/>
    <w:rsid w:val="00F72265"/>
    <w:rsid w:val="00F727BC"/>
    <w:rsid w:val="00F72999"/>
    <w:rsid w:val="00F73406"/>
    <w:rsid w:val="00F73BBF"/>
    <w:rsid w:val="00F73CDD"/>
    <w:rsid w:val="00F74179"/>
    <w:rsid w:val="00F746AD"/>
    <w:rsid w:val="00F753E3"/>
    <w:rsid w:val="00F76138"/>
    <w:rsid w:val="00F7690E"/>
    <w:rsid w:val="00F7711D"/>
    <w:rsid w:val="00F7726C"/>
    <w:rsid w:val="00F77305"/>
    <w:rsid w:val="00F7733E"/>
    <w:rsid w:val="00F77726"/>
    <w:rsid w:val="00F778B7"/>
    <w:rsid w:val="00F77A9C"/>
    <w:rsid w:val="00F80334"/>
    <w:rsid w:val="00F8056D"/>
    <w:rsid w:val="00F80FCA"/>
    <w:rsid w:val="00F80FCF"/>
    <w:rsid w:val="00F81256"/>
    <w:rsid w:val="00F81501"/>
    <w:rsid w:val="00F8161A"/>
    <w:rsid w:val="00F8167E"/>
    <w:rsid w:val="00F81BDF"/>
    <w:rsid w:val="00F81DAD"/>
    <w:rsid w:val="00F81F4B"/>
    <w:rsid w:val="00F8229A"/>
    <w:rsid w:val="00F823F8"/>
    <w:rsid w:val="00F82636"/>
    <w:rsid w:val="00F82AFB"/>
    <w:rsid w:val="00F83874"/>
    <w:rsid w:val="00F85018"/>
    <w:rsid w:val="00F85060"/>
    <w:rsid w:val="00F8580B"/>
    <w:rsid w:val="00F859C5"/>
    <w:rsid w:val="00F85B06"/>
    <w:rsid w:val="00F8609D"/>
    <w:rsid w:val="00F8708D"/>
    <w:rsid w:val="00F8733E"/>
    <w:rsid w:val="00F87E75"/>
    <w:rsid w:val="00F905DC"/>
    <w:rsid w:val="00F9098E"/>
    <w:rsid w:val="00F90CD2"/>
    <w:rsid w:val="00F90DF8"/>
    <w:rsid w:val="00F9186D"/>
    <w:rsid w:val="00F91EB3"/>
    <w:rsid w:val="00F91F0A"/>
    <w:rsid w:val="00F9219C"/>
    <w:rsid w:val="00F923B5"/>
    <w:rsid w:val="00F92D34"/>
    <w:rsid w:val="00F935F0"/>
    <w:rsid w:val="00F94E4D"/>
    <w:rsid w:val="00F95969"/>
    <w:rsid w:val="00F968EE"/>
    <w:rsid w:val="00F96E66"/>
    <w:rsid w:val="00F97739"/>
    <w:rsid w:val="00FA1456"/>
    <w:rsid w:val="00FA17E5"/>
    <w:rsid w:val="00FA2216"/>
    <w:rsid w:val="00FA2610"/>
    <w:rsid w:val="00FA26BA"/>
    <w:rsid w:val="00FA2B34"/>
    <w:rsid w:val="00FA2D86"/>
    <w:rsid w:val="00FA2E9B"/>
    <w:rsid w:val="00FA36B1"/>
    <w:rsid w:val="00FA433B"/>
    <w:rsid w:val="00FA48E6"/>
    <w:rsid w:val="00FA513F"/>
    <w:rsid w:val="00FA5CDA"/>
    <w:rsid w:val="00FA5ECC"/>
    <w:rsid w:val="00FA61F3"/>
    <w:rsid w:val="00FA630D"/>
    <w:rsid w:val="00FA63D3"/>
    <w:rsid w:val="00FA68D7"/>
    <w:rsid w:val="00FA6AD5"/>
    <w:rsid w:val="00FA70EF"/>
    <w:rsid w:val="00FA7188"/>
    <w:rsid w:val="00FA771B"/>
    <w:rsid w:val="00FB0235"/>
    <w:rsid w:val="00FB0295"/>
    <w:rsid w:val="00FB160E"/>
    <w:rsid w:val="00FB188C"/>
    <w:rsid w:val="00FB1D08"/>
    <w:rsid w:val="00FB23A4"/>
    <w:rsid w:val="00FB26D2"/>
    <w:rsid w:val="00FB310F"/>
    <w:rsid w:val="00FB37E0"/>
    <w:rsid w:val="00FB3AB8"/>
    <w:rsid w:val="00FB43C3"/>
    <w:rsid w:val="00FB4652"/>
    <w:rsid w:val="00FB4A9B"/>
    <w:rsid w:val="00FB4FE7"/>
    <w:rsid w:val="00FB56B8"/>
    <w:rsid w:val="00FB5A4D"/>
    <w:rsid w:val="00FB5AF1"/>
    <w:rsid w:val="00FB5B57"/>
    <w:rsid w:val="00FB5DF3"/>
    <w:rsid w:val="00FB650C"/>
    <w:rsid w:val="00FB66F1"/>
    <w:rsid w:val="00FB672A"/>
    <w:rsid w:val="00FB693C"/>
    <w:rsid w:val="00FB6F7A"/>
    <w:rsid w:val="00FB6FB1"/>
    <w:rsid w:val="00FB72DA"/>
    <w:rsid w:val="00FB74CA"/>
    <w:rsid w:val="00FC0705"/>
    <w:rsid w:val="00FC0E46"/>
    <w:rsid w:val="00FC0ED1"/>
    <w:rsid w:val="00FC0EE8"/>
    <w:rsid w:val="00FC13E2"/>
    <w:rsid w:val="00FC1686"/>
    <w:rsid w:val="00FC1986"/>
    <w:rsid w:val="00FC1ADF"/>
    <w:rsid w:val="00FC1BFE"/>
    <w:rsid w:val="00FC2104"/>
    <w:rsid w:val="00FC32BE"/>
    <w:rsid w:val="00FC4179"/>
    <w:rsid w:val="00FC419D"/>
    <w:rsid w:val="00FC4BBC"/>
    <w:rsid w:val="00FC4CCE"/>
    <w:rsid w:val="00FC4DA3"/>
    <w:rsid w:val="00FC533F"/>
    <w:rsid w:val="00FC59CE"/>
    <w:rsid w:val="00FC5D2A"/>
    <w:rsid w:val="00FC5D5A"/>
    <w:rsid w:val="00FC62BD"/>
    <w:rsid w:val="00FC6305"/>
    <w:rsid w:val="00FC63A1"/>
    <w:rsid w:val="00FC73EB"/>
    <w:rsid w:val="00FD02D7"/>
    <w:rsid w:val="00FD0AF6"/>
    <w:rsid w:val="00FD0C14"/>
    <w:rsid w:val="00FD0CEE"/>
    <w:rsid w:val="00FD0D63"/>
    <w:rsid w:val="00FD1760"/>
    <w:rsid w:val="00FD1899"/>
    <w:rsid w:val="00FD19B5"/>
    <w:rsid w:val="00FD1BE0"/>
    <w:rsid w:val="00FD26EC"/>
    <w:rsid w:val="00FD2A1A"/>
    <w:rsid w:val="00FD3134"/>
    <w:rsid w:val="00FD36DE"/>
    <w:rsid w:val="00FD3FAA"/>
    <w:rsid w:val="00FD4100"/>
    <w:rsid w:val="00FD4F86"/>
    <w:rsid w:val="00FD542A"/>
    <w:rsid w:val="00FD5609"/>
    <w:rsid w:val="00FD588D"/>
    <w:rsid w:val="00FD638F"/>
    <w:rsid w:val="00FD6BB0"/>
    <w:rsid w:val="00FD732B"/>
    <w:rsid w:val="00FD7591"/>
    <w:rsid w:val="00FD759E"/>
    <w:rsid w:val="00FD778B"/>
    <w:rsid w:val="00FD786C"/>
    <w:rsid w:val="00FE02EB"/>
    <w:rsid w:val="00FE0723"/>
    <w:rsid w:val="00FE08EE"/>
    <w:rsid w:val="00FE10F8"/>
    <w:rsid w:val="00FE18E5"/>
    <w:rsid w:val="00FE1AEF"/>
    <w:rsid w:val="00FE2A17"/>
    <w:rsid w:val="00FE2DE3"/>
    <w:rsid w:val="00FE38AD"/>
    <w:rsid w:val="00FE4685"/>
    <w:rsid w:val="00FE4BB9"/>
    <w:rsid w:val="00FE4D57"/>
    <w:rsid w:val="00FE4EB4"/>
    <w:rsid w:val="00FE5D05"/>
    <w:rsid w:val="00FE5DCA"/>
    <w:rsid w:val="00FE5EB2"/>
    <w:rsid w:val="00FE63EC"/>
    <w:rsid w:val="00FF0357"/>
    <w:rsid w:val="00FF04E7"/>
    <w:rsid w:val="00FF0504"/>
    <w:rsid w:val="00FF102E"/>
    <w:rsid w:val="00FF168A"/>
    <w:rsid w:val="00FF1A77"/>
    <w:rsid w:val="00FF2085"/>
    <w:rsid w:val="00FF20CD"/>
    <w:rsid w:val="00FF2B9C"/>
    <w:rsid w:val="00FF2EF9"/>
    <w:rsid w:val="00FF35EB"/>
    <w:rsid w:val="00FF3631"/>
    <w:rsid w:val="00FF37FB"/>
    <w:rsid w:val="00FF381E"/>
    <w:rsid w:val="00FF3C53"/>
    <w:rsid w:val="00FF3D3B"/>
    <w:rsid w:val="00FF3E32"/>
    <w:rsid w:val="00FF4521"/>
    <w:rsid w:val="00FF4EF2"/>
    <w:rsid w:val="00FF5BF3"/>
    <w:rsid w:val="00FF5E4D"/>
    <w:rsid w:val="00FF60D9"/>
    <w:rsid w:val="00FF6184"/>
    <w:rsid w:val="00FF61B0"/>
    <w:rsid w:val="00FF6E69"/>
    <w:rsid w:val="00FF7113"/>
    <w:rsid w:val="00FF7468"/>
    <w:rsid w:val="00FF7595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F574A3D-2B91-4EEB-BB2E-35231FA6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35E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2735EC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2735EC"/>
    <w:rPr>
      <w:rFonts w:cs="EucrosiaUPC"/>
      <w:sz w:val="30"/>
      <w:szCs w:val="30"/>
    </w:rPr>
  </w:style>
  <w:style w:type="character" w:customStyle="1" w:styleId="Heading6Char">
    <w:name w:val="Heading 6 Char"/>
    <w:link w:val="Heading6"/>
    <w:rsid w:val="002735EC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2735E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uiPriority w:val="99"/>
    <w:rsid w:val="002735E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2714A"/>
    <w:rPr>
      <w:rFonts w:ascii="Arial" w:hAnsi="Arial"/>
      <w:sz w:val="18"/>
      <w:szCs w:val="18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D0292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4C425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D0292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2735EC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D0292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2735E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D0292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2735EC"/>
    <w:rPr>
      <w:rFonts w:ascii="Arial" w:hAnsi="Arial"/>
      <w:sz w:val="18"/>
      <w:szCs w:val="18"/>
    </w:r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F350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D420B5"/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2735EC"/>
    <w:rPr>
      <w:rFonts w:ascii="Arial" w:hAnsi="Arial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F15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35EC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link w:val="EndnoteTextChar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character" w:customStyle="1" w:styleId="EndnoteTextChar">
    <w:name w:val="Endnote Text Char"/>
    <w:link w:val="EndnoteText"/>
    <w:uiPriority w:val="99"/>
    <w:semiHidden/>
    <w:rsid w:val="002735EC"/>
    <w:rPr>
      <w:rFonts w:ascii="Book Antiqua" w:hAnsi="Book Antiqua" w:cs="Times New Roman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35F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735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35F5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35EC"/>
    <w:rPr>
      <w:rFonts w:ascii="Arial" w:hAnsi="Arial"/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0E3617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rsid w:val="002735EC"/>
    <w:rPr>
      <w:rFonts w:ascii="Arial" w:hAnsi="Arial" w:cs="Cordia New"/>
      <w:sz w:val="16"/>
      <w:szCs w:val="18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03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rial Narrow" w:eastAsia="Calibri" w:hAnsi="Arial Narrow" w:cs="EucrosiaUPC"/>
      <w:color w:val="002060"/>
      <w:sz w:val="24"/>
      <w:szCs w:val="32"/>
    </w:rPr>
  </w:style>
  <w:style w:type="character" w:customStyle="1" w:styleId="PlainTextChar">
    <w:name w:val="Plain Text Char"/>
    <w:link w:val="PlainText"/>
    <w:uiPriority w:val="99"/>
    <w:semiHidden/>
    <w:rsid w:val="008D03E6"/>
    <w:rPr>
      <w:rFonts w:ascii="Arial Narrow" w:eastAsia="Calibri" w:hAnsi="Arial Narrow" w:cs="EucrosiaUPC"/>
      <w:color w:val="002060"/>
      <w:sz w:val="24"/>
      <w:szCs w:val="32"/>
    </w:rPr>
  </w:style>
  <w:style w:type="paragraph" w:styleId="NormalWeb">
    <w:name w:val="Normal (Web)"/>
    <w:basedOn w:val="Normal"/>
    <w:uiPriority w:val="99"/>
    <w:semiHidden/>
    <w:unhideWhenUsed/>
    <w:rsid w:val="009838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BodyTextChar1">
    <w:name w:val="Body Text Char1"/>
    <w:aliases w:val="bt Char1,body text Char1,Body Char1"/>
    <w:semiHidden/>
    <w:rsid w:val="002735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DB3AE-FE27-4EAB-881B-96A669473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5048</TotalTime>
  <Pages>1</Pages>
  <Words>6005</Words>
  <Characters>34229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40154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Nusaba Narknawa</dc:creator>
  <cp:keywords/>
  <dc:description/>
  <cp:lastModifiedBy>wb</cp:lastModifiedBy>
  <cp:revision>615</cp:revision>
  <cp:lastPrinted>2019-05-09T04:03:00Z</cp:lastPrinted>
  <dcterms:created xsi:type="dcterms:W3CDTF">2017-06-22T10:07:00Z</dcterms:created>
  <dcterms:modified xsi:type="dcterms:W3CDTF">2019-05-09T09:07:00Z</dcterms:modified>
</cp:coreProperties>
</file>