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1C2128" w:rsidRDefault="001C2128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F1AB0" w:rsidRDefault="008F1AB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B63EA7" w:rsidRDefault="00F458F5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D12B44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D12B44">
        <w:rPr>
          <w:rFonts w:ascii="Angsana New" w:hAnsi="Angsana New" w:cs="Angsana New"/>
          <w:sz w:val="52"/>
          <w:szCs w:val="52"/>
          <w:cs/>
        </w:rPr>
        <w:t xml:space="preserve"> </w:t>
      </w:r>
      <w:r w:rsidRPr="00D12B44">
        <w:rPr>
          <w:rFonts w:ascii="Angsana New" w:hAnsi="Angsana New" w:cs="Angsana New" w:hint="cs"/>
          <w:sz w:val="52"/>
          <w:szCs w:val="52"/>
          <w:cs/>
        </w:rPr>
        <w:t>ช</w:t>
      </w:r>
      <w:r w:rsidRPr="00D12B44">
        <w:rPr>
          <w:rFonts w:ascii="Angsana New" w:hAnsi="Angsana New" w:cs="Angsana New"/>
          <w:sz w:val="52"/>
          <w:szCs w:val="52"/>
          <w:cs/>
        </w:rPr>
        <w:t xml:space="preserve"> </w:t>
      </w:r>
      <w:r w:rsidRPr="00D12B44">
        <w:rPr>
          <w:rFonts w:ascii="Angsana New" w:hAnsi="Angsana New" w:cs="Angsana New" w:hint="cs"/>
          <w:sz w:val="52"/>
          <w:szCs w:val="52"/>
          <w:cs/>
        </w:rPr>
        <w:t>ทวี</w:t>
      </w:r>
      <w:r w:rsidRPr="00D12B44">
        <w:rPr>
          <w:rFonts w:ascii="Angsana New" w:hAnsi="Angsana New" w:cs="Angsana New"/>
          <w:sz w:val="52"/>
          <w:szCs w:val="52"/>
          <w:cs/>
        </w:rPr>
        <w:t xml:space="preserve"> </w:t>
      </w:r>
      <w:r w:rsidRPr="00D12B44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D12B44">
        <w:rPr>
          <w:rFonts w:ascii="Angsana New" w:hAnsi="Angsana New" w:cs="Angsana New"/>
          <w:sz w:val="52"/>
          <w:szCs w:val="52"/>
          <w:cs/>
        </w:rPr>
        <w:t xml:space="preserve"> (</w:t>
      </w:r>
      <w:r w:rsidRPr="00D12B44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D12B44">
        <w:rPr>
          <w:rFonts w:ascii="Angsana New" w:hAnsi="Angsana New" w:cs="Angsana New"/>
          <w:sz w:val="52"/>
          <w:szCs w:val="52"/>
          <w:cs/>
        </w:rPr>
        <w:t xml:space="preserve">) </w:t>
      </w:r>
      <w:r w:rsidRPr="00D12B44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7F38" w:rsidRPr="00D12B44" w:rsidRDefault="00207F38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B63EA7" w:rsidRPr="00D12B44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12B4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B63EA7" w:rsidRPr="00D12B44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12B4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D12B44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D12B44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D12B4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17596" w:rsidRPr="00D12B4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458F5" w:rsidRPr="00D12B44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B63EA7" w:rsidRPr="00D12B44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12B4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B63EA7" w:rsidRPr="00D12B44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12B4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12B4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D12B44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CA76C3" w:rsidRPr="00D12B44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CA76C3" w:rsidRPr="00D12B44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CA76C3" w:rsidRPr="00D12B44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:rsidR="007C2D59" w:rsidRPr="00D12B44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7C2D59" w:rsidRPr="00D12B44" w:rsidSect="004B6414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D12B44" w:rsidTr="00F250F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GoBack"/>
            <w:bookmarkEnd w:id="2"/>
            <w:r w:rsidRPr="00D12B4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B4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562CEB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62CEB" w:rsidRPr="00D12B44" w:rsidRDefault="008E53DC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E53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2B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D12B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562CEB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2B4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562CEB" w:rsidRPr="00D12B44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2B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D12B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62E94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62E94" w:rsidRPr="00D12B44" w:rsidRDefault="00CC4770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62E94" w:rsidRPr="00D12B44" w:rsidRDefault="00E62E94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E62E94" w:rsidRPr="00CC4770" w:rsidRDefault="00E62E94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62E94" w:rsidRPr="00D12B44" w:rsidTr="00F52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62E94" w:rsidRPr="00D12B44" w:rsidRDefault="00CC4770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62E94" w:rsidRPr="00D12B44" w:rsidRDefault="00E62E94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E62E94" w:rsidRPr="00CC4770" w:rsidRDefault="00E62E94" w:rsidP="00F520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และลูกหนี้อื่น</w:t>
            </w:r>
          </w:p>
        </w:tc>
      </w:tr>
      <w:tr w:rsidR="00CF4506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F4506" w:rsidRPr="00D12B44" w:rsidRDefault="00CC4770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F4506" w:rsidRPr="00D12B44" w:rsidRDefault="00CF4506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CF4506" w:rsidRPr="00CC4770" w:rsidRDefault="003830D8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</w:t>
            </w:r>
            <w:r w:rsidR="00855B5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ัพย์และหนี้สินที่เกิดจากสัญญา</w:t>
            </w:r>
          </w:p>
        </w:tc>
      </w:tr>
      <w:tr w:rsidR="002859CA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2859CA" w:rsidRPr="00CC4770" w:rsidRDefault="002859CA" w:rsidP="003830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</w:t>
            </w:r>
            <w:r w:rsidR="003830D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ค้าคงเหลือ</w:t>
            </w:r>
          </w:p>
        </w:tc>
      </w:tr>
      <w:tr w:rsidR="002859CA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2859CA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2859CA" w:rsidRPr="00CC4770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2859CA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2859CA" w:rsidRPr="00CC4770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2859CA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2859CA" w:rsidRPr="00CC4770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ในบริษัทย่อย</w:t>
            </w:r>
          </w:p>
        </w:tc>
      </w:tr>
      <w:tr w:rsidR="002859CA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2859CA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2859CA" w:rsidRPr="00CC4770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CC477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2859CA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2859CA" w:rsidRPr="00CC4770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</w:t>
            </w:r>
            <w:r w:rsidR="00EC56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ที่มี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ภาระดอกเบี้ย</w:t>
            </w:r>
          </w:p>
        </w:tc>
      </w:tr>
      <w:tr w:rsidR="002859CA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2859CA" w:rsidRPr="00CC4770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859CA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2859CA" w:rsidRPr="00CC4770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57536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2859CA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A454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2859CA" w:rsidRPr="00CC4770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2859CA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859CA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A454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859CA" w:rsidRPr="00CC4770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2859CA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A454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859CA" w:rsidRPr="00CC4770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47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859CA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859CA" w:rsidRPr="00D12B44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2859CA" w:rsidRPr="00D81838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859CA" w:rsidRPr="00D81838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8183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80117B" w:rsidRPr="00D12B44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0117B" w:rsidRDefault="0080117B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80117B" w:rsidRPr="00D81838" w:rsidRDefault="0080117B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0117B" w:rsidRPr="00D81838" w:rsidRDefault="00D81838" w:rsidP="00D81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81838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:rsidR="00562CEB" w:rsidRPr="00D12B44" w:rsidRDefault="00562CEB" w:rsidP="00562CEB">
      <w:pPr>
        <w:rPr>
          <w:b/>
          <w:bCs/>
        </w:rPr>
      </w:pPr>
    </w:p>
    <w:p w:rsidR="00562CEB" w:rsidRPr="00D12B44" w:rsidRDefault="00562CEB" w:rsidP="00562CEB">
      <w:pPr>
        <w:rPr>
          <w:b/>
          <w:bCs/>
        </w:rPr>
      </w:pPr>
    </w:p>
    <w:p w:rsidR="00562CEB" w:rsidRPr="00D12B44" w:rsidRDefault="00562CEB" w:rsidP="00562CEB"/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D12B44">
        <w:br w:type="page"/>
      </w:r>
      <w:r w:rsidRPr="00D12B4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D12B4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12B44">
        <w:rPr>
          <w:rFonts w:ascii="Angsana New" w:hAnsi="Angsana New"/>
          <w:sz w:val="30"/>
          <w:szCs w:val="30"/>
          <w:cs/>
        </w:rPr>
        <w:t>นี้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งบการเงินระหว่างกาลนี้ได้รับอนุมัติให้ออกงบการเงินจากคณะกรรมการบริหารเมื่อวันที่ </w:t>
      </w:r>
      <w:r w:rsidR="00087D1D" w:rsidRPr="00D12B44">
        <w:rPr>
          <w:rFonts w:ascii="Angsana New" w:hAnsi="Angsana New"/>
          <w:sz w:val="30"/>
          <w:szCs w:val="30"/>
        </w:rPr>
        <w:t>13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D12B44">
        <w:rPr>
          <w:rFonts w:ascii="Angsana New" w:hAnsi="Angsana New"/>
          <w:sz w:val="30"/>
          <w:szCs w:val="30"/>
        </w:rPr>
        <w:t>256</w:t>
      </w:r>
      <w:r w:rsidR="00087D1D" w:rsidRPr="00D12B44">
        <w:rPr>
          <w:rFonts w:ascii="Angsana New" w:hAnsi="Angsana New"/>
          <w:sz w:val="30"/>
          <w:szCs w:val="30"/>
        </w:rPr>
        <w:t>2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562CEB" w:rsidRPr="00D12B44" w:rsidRDefault="00562CEB" w:rsidP="00562CE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562CEB" w:rsidRPr="00D12B44" w:rsidRDefault="00562CEB" w:rsidP="00562CE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:rsidR="007C4E28" w:rsidRDefault="007C222C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>)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/>
          <w:sz w:val="30"/>
          <w:szCs w:val="30"/>
          <w:cs/>
        </w:rPr>
        <w:t>(</w:t>
      </w:r>
      <w:r w:rsidR="00562CEB" w:rsidRPr="00D12B44">
        <w:rPr>
          <w:rFonts w:ascii="Angsana New" w:hAnsi="Angsana New"/>
          <w:sz w:val="30"/>
          <w:szCs w:val="30"/>
        </w:rPr>
        <w:t>“</w:t>
      </w:r>
      <w:r w:rsidR="00562CEB" w:rsidRPr="00D12B44">
        <w:rPr>
          <w:rFonts w:ascii="Angsana New" w:hAnsi="Angsana New"/>
          <w:sz w:val="30"/>
          <w:szCs w:val="30"/>
          <w:cs/>
        </w:rPr>
        <w:t>บริษัท</w:t>
      </w:r>
      <w:r w:rsidR="00562CEB" w:rsidRPr="00D12B44">
        <w:rPr>
          <w:rFonts w:ascii="Angsana New" w:hAnsi="Angsana New"/>
          <w:sz w:val="30"/>
          <w:szCs w:val="30"/>
        </w:rPr>
        <w:t xml:space="preserve">”) </w:t>
      </w:r>
      <w:r w:rsidR="00562CEB" w:rsidRPr="00D12B44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</w:t>
      </w:r>
      <w:r w:rsidR="00562CEB" w:rsidRPr="00D12B44">
        <w:rPr>
          <w:rFonts w:ascii="Angsana New" w:hAnsi="Angsana New" w:hint="cs"/>
          <w:sz w:val="30"/>
          <w:szCs w:val="30"/>
          <w:cs/>
        </w:rPr>
        <w:t>มี</w:t>
      </w:r>
      <w:r w:rsidR="00562CEB" w:rsidRPr="00D12B44">
        <w:rPr>
          <w:rFonts w:ascii="Angsana New" w:hAnsi="Angsana New"/>
          <w:sz w:val="30"/>
          <w:szCs w:val="30"/>
          <w:cs/>
        </w:rPr>
        <w:t>ที่อยู่จดทะเบียน</w:t>
      </w:r>
      <w:r w:rsidR="007C4E28">
        <w:rPr>
          <w:rFonts w:ascii="Angsana New" w:hAnsi="Angsana New" w:hint="cs"/>
          <w:sz w:val="30"/>
          <w:szCs w:val="30"/>
          <w:cs/>
        </w:rPr>
        <w:t xml:space="preserve">ไว้ดังนี้ </w:t>
      </w:r>
    </w:p>
    <w:p w:rsidR="007C4E28" w:rsidRDefault="007C4E2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7C4E28" w:rsidRPr="00D83555" w:rsidTr="00885544">
        <w:tc>
          <w:tcPr>
            <w:tcW w:w="3150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193C">
              <w:rPr>
                <w:rFonts w:ascii="Angsana New" w:hAnsi="Angsana New" w:hint="cs"/>
                <w:sz w:val="30"/>
                <w:szCs w:val="30"/>
              </w:rPr>
              <w:t xml:space="preserve">265 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F7193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 ถนนกลางเมือง ตำบลเมืองเก่า อำเภอเมือง จังหวัดขอนแก่น</w:t>
            </w:r>
          </w:p>
        </w:tc>
      </w:tr>
      <w:tr w:rsidR="007C4E28" w:rsidRPr="00D83555" w:rsidTr="00885544">
        <w:tc>
          <w:tcPr>
            <w:tcW w:w="3150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193C">
              <w:rPr>
                <w:rFonts w:ascii="Angsana New" w:hAnsi="Angsana New" w:hint="cs"/>
                <w:sz w:val="30"/>
                <w:szCs w:val="30"/>
              </w:rPr>
              <w:t xml:space="preserve">96/25 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F7193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7C4E28" w:rsidRPr="00D83555" w:rsidTr="00885544">
        <w:tc>
          <w:tcPr>
            <w:tcW w:w="3150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193C">
              <w:rPr>
                <w:rFonts w:ascii="Angsana New" w:hAnsi="Angsana New" w:hint="cs"/>
                <w:sz w:val="30"/>
                <w:szCs w:val="30"/>
              </w:rPr>
              <w:t xml:space="preserve">66/5 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F7193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 ตำบลโป่ง อำเภอบางละมุง จังหวัดชลบุรี</w:t>
            </w:r>
          </w:p>
        </w:tc>
      </w:tr>
      <w:tr w:rsidR="007C4E28" w:rsidRPr="00D83555" w:rsidTr="00885544">
        <w:tc>
          <w:tcPr>
            <w:tcW w:w="3150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193C">
              <w:rPr>
                <w:rFonts w:ascii="Angsana New" w:hAnsi="Angsana New" w:hint="cs"/>
                <w:sz w:val="30"/>
                <w:szCs w:val="30"/>
              </w:rPr>
              <w:t xml:space="preserve">62/25 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F7193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 ตำบลลำไทร อำเภอวังน้อย จังหวัดพระนครศรีอยุธยา</w:t>
            </w:r>
          </w:p>
        </w:tc>
      </w:tr>
      <w:tr w:rsidR="007C4E28" w:rsidRPr="00D83555" w:rsidTr="00885544">
        <w:tc>
          <w:tcPr>
            <w:tcW w:w="3150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:rsidR="007C4E28" w:rsidRPr="00D83555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193C">
              <w:rPr>
                <w:rFonts w:ascii="Angsana New" w:hAnsi="Angsana New" w:hint="cs"/>
                <w:sz w:val="30"/>
                <w:szCs w:val="30"/>
              </w:rPr>
              <w:t xml:space="preserve">37/30 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F7193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7193C">
              <w:rPr>
                <w:rFonts w:ascii="Angsana New" w:hAnsi="Angsana New" w:hint="cs"/>
                <w:sz w:val="30"/>
                <w:szCs w:val="30"/>
                <w:cs/>
              </w:rPr>
              <w:t>ตำบลหนองขาม อำเภอศรีราชา จังหวัดชลบุรี</w:t>
            </w:r>
          </w:p>
        </w:tc>
      </w:tr>
    </w:tbl>
    <w:p w:rsidR="007C4E28" w:rsidRPr="007C4E28" w:rsidRDefault="007C4E2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</w:t>
      </w:r>
      <w:r w:rsidR="007C222C" w:rsidRPr="00D12B44">
        <w:rPr>
          <w:rFonts w:ascii="Angsana New" w:hAnsi="Angsana New"/>
          <w:sz w:val="30"/>
          <w:szCs w:val="30"/>
        </w:rPr>
        <w:t xml:space="preserve"> </w:t>
      </w:r>
      <w:r w:rsidR="007C222C" w:rsidRPr="00D12B44">
        <w:rPr>
          <w:rFonts w:ascii="Angsana New" w:hAnsi="Angsana New" w:hint="cs"/>
          <w:sz w:val="30"/>
          <w:szCs w:val="30"/>
          <w:cs/>
        </w:rPr>
        <w:t>เอ็ม</w:t>
      </w:r>
      <w:r w:rsidR="007C222C" w:rsidRPr="00D12B44">
        <w:rPr>
          <w:rFonts w:ascii="Angsana New" w:hAnsi="Angsana New"/>
          <w:sz w:val="30"/>
          <w:szCs w:val="30"/>
          <w:cs/>
        </w:rPr>
        <w:t xml:space="preserve"> </w:t>
      </w:r>
      <w:r w:rsidR="007C222C" w:rsidRPr="00D12B44">
        <w:rPr>
          <w:rFonts w:ascii="Angsana New" w:hAnsi="Angsana New" w:hint="cs"/>
          <w:sz w:val="30"/>
          <w:szCs w:val="30"/>
          <w:cs/>
        </w:rPr>
        <w:t>เอไอ</w:t>
      </w:r>
      <w:r w:rsidR="007C222C"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เมื่อ</w:t>
      </w:r>
      <w:r w:rsidR="00A44A3A">
        <w:rPr>
          <w:rFonts w:ascii="Angsana New" w:hAnsi="Angsana New" w:hint="cs"/>
          <w:sz w:val="30"/>
          <w:szCs w:val="30"/>
          <w:cs/>
        </w:rPr>
        <w:t>วันที่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="00B4614B">
        <w:rPr>
          <w:rFonts w:ascii="Angsana New" w:hAnsi="Angsana New"/>
          <w:sz w:val="30"/>
          <w:szCs w:val="30"/>
        </w:rPr>
        <w:t xml:space="preserve">13 </w:t>
      </w:r>
      <w:r w:rsidR="007C222C" w:rsidRPr="00D12B44">
        <w:rPr>
          <w:rFonts w:ascii="Angsana New" w:hAnsi="Angsana New" w:hint="cs"/>
          <w:sz w:val="30"/>
          <w:szCs w:val="30"/>
          <w:cs/>
        </w:rPr>
        <w:t>พฤษภาคม</w:t>
      </w:r>
      <w:r w:rsidR="007C222C"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2</w:t>
      </w:r>
      <w:r w:rsidR="007C222C" w:rsidRPr="00D12B44">
        <w:rPr>
          <w:rFonts w:ascii="Angsana New" w:hAnsi="Angsana New"/>
          <w:sz w:val="30"/>
          <w:szCs w:val="30"/>
        </w:rPr>
        <w:t>556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Pr="00D12B44">
        <w:rPr>
          <w:rFonts w:ascii="Angsana New" w:hAnsi="Angsana New" w:hint="cs"/>
          <w:sz w:val="30"/>
          <w:szCs w:val="30"/>
          <w:cs/>
        </w:rPr>
        <w:t>งวด</w:t>
      </w:r>
      <w:r w:rsidRPr="00D12B44">
        <w:rPr>
          <w:rFonts w:ascii="Angsana New" w:hAnsi="Angsana New"/>
          <w:sz w:val="30"/>
          <w:szCs w:val="30"/>
          <w:cs/>
        </w:rPr>
        <w:t xml:space="preserve">ได้แก่ </w:t>
      </w:r>
      <w:r w:rsidR="0061400A" w:rsidRPr="00D12B44">
        <w:rPr>
          <w:rFonts w:ascii="Angsana New" w:hAnsi="Angsana New" w:hint="cs"/>
          <w:sz w:val="30"/>
          <w:szCs w:val="30"/>
          <w:cs/>
        </w:rPr>
        <w:t>นายสุรเดช</w:t>
      </w:r>
      <w:r w:rsidR="0061400A" w:rsidRPr="00D12B44">
        <w:rPr>
          <w:rFonts w:ascii="Angsana New" w:hAnsi="Angsana New"/>
          <w:sz w:val="30"/>
          <w:szCs w:val="30"/>
          <w:cs/>
        </w:rPr>
        <w:t xml:space="preserve"> </w:t>
      </w:r>
      <w:r w:rsidR="0061400A" w:rsidRPr="00D12B44">
        <w:rPr>
          <w:rFonts w:ascii="Angsana New" w:hAnsi="Angsana New" w:hint="cs"/>
          <w:sz w:val="30"/>
          <w:szCs w:val="30"/>
          <w:cs/>
        </w:rPr>
        <w:t>ทวีแสงสกุลไทย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562CEB" w:rsidRPr="00D12B44" w:rsidRDefault="007C4E28" w:rsidP="007C4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562CEB" w:rsidRPr="00D12B44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043278" w:rsidRPr="00D12B44">
        <w:rPr>
          <w:rFonts w:ascii="Angsana New" w:hAnsi="Angsana New" w:hint="cs"/>
          <w:sz w:val="30"/>
          <w:szCs w:val="30"/>
          <w:cs/>
        </w:rPr>
        <w:t>การผลิต</w:t>
      </w:r>
      <w:r w:rsidR="00043278" w:rsidRPr="00D12B44">
        <w:rPr>
          <w:rFonts w:ascii="Angsana New" w:hAnsi="Angsana New"/>
          <w:sz w:val="30"/>
          <w:szCs w:val="30"/>
          <w:cs/>
        </w:rPr>
        <w:t xml:space="preserve"> </w:t>
      </w:r>
      <w:r w:rsidR="00043278" w:rsidRPr="00D12B44">
        <w:rPr>
          <w:rFonts w:ascii="Angsana New" w:hAnsi="Angsana New" w:hint="cs"/>
          <w:sz w:val="30"/>
          <w:szCs w:val="30"/>
          <w:cs/>
        </w:rPr>
        <w:t>ขาย</w:t>
      </w:r>
      <w:r w:rsidR="00043278" w:rsidRPr="00D12B44">
        <w:rPr>
          <w:rFonts w:ascii="Angsana New" w:hAnsi="Angsana New"/>
          <w:sz w:val="30"/>
          <w:szCs w:val="30"/>
          <w:cs/>
        </w:rPr>
        <w:t xml:space="preserve"> </w:t>
      </w:r>
      <w:r w:rsidR="00043278" w:rsidRPr="00D12B44">
        <w:rPr>
          <w:rFonts w:ascii="Angsana New" w:hAnsi="Angsana New" w:hint="cs"/>
          <w:sz w:val="30"/>
          <w:szCs w:val="30"/>
          <w:cs/>
        </w:rPr>
        <w:t>และบริการเกี่ยวกับการประกอบรถพ่วงและยานพาหนะและอุปกรณ์แบบพิเศษ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62CEB" w:rsidRPr="00D12B44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EC59DB">
        <w:rPr>
          <w:rFonts w:ascii="Angsana New" w:hAnsi="Angsana New" w:hint="cs"/>
          <w:sz w:val="30"/>
          <w:szCs w:val="30"/>
          <w:cs/>
        </w:rPr>
        <w:t>ที่บริษัทถือหุ้น</w:t>
      </w:r>
      <w:r w:rsidR="00562CEB" w:rsidRPr="00D12B4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62CEB" w:rsidRPr="00D12B44">
        <w:rPr>
          <w:rFonts w:ascii="Angsana New" w:hAnsi="Angsana New"/>
          <w:sz w:val="30"/>
          <w:szCs w:val="30"/>
        </w:rPr>
        <w:t xml:space="preserve">31 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62CEB" w:rsidRPr="00D12B44">
        <w:rPr>
          <w:rFonts w:ascii="Angsana New" w:hAnsi="Angsana New"/>
          <w:sz w:val="30"/>
          <w:szCs w:val="30"/>
        </w:rPr>
        <w:t>256</w:t>
      </w:r>
      <w:r w:rsidR="00043278" w:rsidRPr="00D12B44">
        <w:rPr>
          <w:rFonts w:ascii="Angsana New" w:hAnsi="Angsana New"/>
          <w:sz w:val="30"/>
          <w:szCs w:val="30"/>
        </w:rPr>
        <w:t>2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/>
          <w:sz w:val="30"/>
          <w:szCs w:val="30"/>
          <w:cs/>
        </w:rPr>
        <w:t xml:space="preserve">และ </w:t>
      </w:r>
      <w:r w:rsidR="008E53DC" w:rsidRPr="008E53DC">
        <w:rPr>
          <w:rFonts w:ascii="Angsana New" w:hAnsi="Angsana New" w:hint="cs"/>
          <w:sz w:val="30"/>
          <w:szCs w:val="30"/>
        </w:rPr>
        <w:t>3</w:t>
      </w:r>
      <w:r w:rsidR="00562CEB" w:rsidRPr="00D12B44">
        <w:rPr>
          <w:rFonts w:ascii="Angsana New" w:hAnsi="Angsana New"/>
          <w:sz w:val="30"/>
          <w:szCs w:val="30"/>
        </w:rPr>
        <w:t xml:space="preserve">1 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62CEB" w:rsidRPr="00D12B44">
        <w:rPr>
          <w:rFonts w:ascii="Angsana New" w:hAnsi="Angsana New"/>
          <w:sz w:val="30"/>
          <w:szCs w:val="30"/>
        </w:rPr>
        <w:t>256</w:t>
      </w:r>
      <w:r w:rsidR="00B032B1" w:rsidRPr="00D12B44">
        <w:rPr>
          <w:rFonts w:ascii="Angsana New" w:hAnsi="Angsana New"/>
          <w:sz w:val="30"/>
          <w:szCs w:val="30"/>
        </w:rPr>
        <w:t>1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/>
          <w:sz w:val="30"/>
          <w:szCs w:val="30"/>
          <w:cs/>
        </w:rPr>
        <w:t>มีดังนี้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7" w:type="dxa"/>
        <w:tblInd w:w="558" w:type="dxa"/>
        <w:tblLook w:val="01E0" w:firstRow="1" w:lastRow="1" w:firstColumn="1" w:lastColumn="1" w:noHBand="0" w:noVBand="0"/>
      </w:tblPr>
      <w:tblGrid>
        <w:gridCol w:w="3510"/>
        <w:gridCol w:w="3330"/>
        <w:gridCol w:w="1170"/>
        <w:gridCol w:w="1157"/>
      </w:tblGrid>
      <w:tr w:rsidR="00562CEB" w:rsidRPr="00D12B44" w:rsidTr="00F250F7">
        <w:trPr>
          <w:cantSplit/>
          <w:tblHeader/>
        </w:trPr>
        <w:tc>
          <w:tcPr>
            <w:tcW w:w="351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7" w:type="dxa"/>
            <w:gridSpan w:val="2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562CEB" w:rsidRPr="00D12B44" w:rsidTr="00F250F7">
        <w:trPr>
          <w:cantSplit/>
          <w:tblHeader/>
        </w:trPr>
        <w:tc>
          <w:tcPr>
            <w:tcW w:w="351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:rsidR="00562CEB" w:rsidRPr="007C4E28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E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C4E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57" w:type="dxa"/>
            <w:shd w:val="clear" w:color="auto" w:fill="FFFFFF"/>
          </w:tcPr>
          <w:p w:rsidR="00562CEB" w:rsidRPr="007C4E28" w:rsidRDefault="008E53DC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562CEB" w:rsidRPr="007C4E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2CEB" w:rsidRPr="00D12B44" w:rsidTr="00F250F7">
        <w:trPr>
          <w:cantSplit/>
          <w:tblHeader/>
        </w:trPr>
        <w:tc>
          <w:tcPr>
            <w:tcW w:w="3510" w:type="dxa"/>
          </w:tcPr>
          <w:p w:rsidR="00562CEB" w:rsidRPr="00D12B44" w:rsidRDefault="007C4E28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330" w:type="dxa"/>
          </w:tcPr>
          <w:p w:rsidR="00562CEB" w:rsidRPr="00D12B44" w:rsidRDefault="007C4E28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shd w:val="clear" w:color="auto" w:fill="FFFFFF"/>
          </w:tcPr>
          <w:p w:rsidR="00562CEB" w:rsidRPr="007C4E28" w:rsidRDefault="00562CEB" w:rsidP="0004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E2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43278" w:rsidRPr="007C4E2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57" w:type="dxa"/>
            <w:shd w:val="clear" w:color="auto" w:fill="FFFFFF"/>
          </w:tcPr>
          <w:p w:rsidR="00562CEB" w:rsidRPr="007C4E28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E2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43278" w:rsidRPr="007C4E2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562CEB" w:rsidRPr="00D12B44" w:rsidTr="00F250F7">
        <w:trPr>
          <w:cantSplit/>
          <w:trHeight w:val="290"/>
        </w:trPr>
        <w:tc>
          <w:tcPr>
            <w:tcW w:w="351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39F0" w:rsidRPr="00D12B44" w:rsidTr="00F250F7">
        <w:trPr>
          <w:cantSplit/>
        </w:trPr>
        <w:tc>
          <w:tcPr>
            <w:tcW w:w="3510" w:type="dxa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ทวี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เทอร์โมเทค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3330" w:type="dxa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ตกแต่ง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ประกอบและซ่อมแซม</w:t>
            </w:r>
          </w:p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ตู้ที่ใช้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สำหรับบรรจุและบรรทุกสินค้า</w:t>
            </w:r>
          </w:p>
        </w:tc>
        <w:tc>
          <w:tcPr>
            <w:tcW w:w="1170" w:type="dxa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57" w:type="dxa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7439F0" w:rsidRPr="00D12B44" w:rsidTr="00F250F7">
        <w:trPr>
          <w:cantSplit/>
        </w:trPr>
        <w:tc>
          <w:tcPr>
            <w:tcW w:w="3510" w:type="dxa"/>
            <w:shd w:val="clear" w:color="auto" w:fill="auto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อมรรัตน์โกสินทร์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shd w:val="clear" w:color="auto" w:fill="auto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การขนส่งผู้โดยสารประจำทาง</w:t>
            </w:r>
          </w:p>
        </w:tc>
        <w:tc>
          <w:tcPr>
            <w:tcW w:w="1170" w:type="dxa"/>
            <w:shd w:val="clear" w:color="auto" w:fill="auto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ab/>
              <w:t>99.97</w:t>
            </w:r>
          </w:p>
        </w:tc>
        <w:tc>
          <w:tcPr>
            <w:tcW w:w="1157" w:type="dxa"/>
            <w:shd w:val="clear" w:color="auto" w:fill="auto"/>
          </w:tcPr>
          <w:p w:rsidR="007439F0" w:rsidRPr="00D12B44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ab/>
              <w:t>99.97</w:t>
            </w:r>
          </w:p>
        </w:tc>
      </w:tr>
    </w:tbl>
    <w:p w:rsidR="00B032B1" w:rsidRPr="00D12B44" w:rsidRDefault="00B4421F" w:rsidP="00B0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</w:t>
      </w:r>
      <w:r w:rsidR="00562CEB" w:rsidRPr="00D12B44">
        <w:rPr>
          <w:rFonts w:ascii="Angsana New" w:hAnsi="Angsana New"/>
          <w:sz w:val="30"/>
          <w:szCs w:val="30"/>
          <w:cs/>
        </w:rPr>
        <w:t xml:space="preserve">บริษัทย่อยทางตรงข้างต้นจดทะเบียนในประเทศไทย </w:t>
      </w:r>
    </w:p>
    <w:p w:rsidR="00562CEB" w:rsidRPr="00D12B44" w:rsidRDefault="00562CEB" w:rsidP="00B032B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2B44">
        <w:rPr>
          <w:rFonts w:ascii="Angsana New" w:hAnsi="Angsana New"/>
          <w:sz w:val="30"/>
          <w:szCs w:val="30"/>
          <w:cs/>
        </w:rPr>
        <w:br w:type="page"/>
      </w:r>
      <w:r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  <w:r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562CEB" w:rsidRPr="00D12B44" w:rsidRDefault="00562CEB" w:rsidP="00562C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12B4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D12B4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439F0">
        <w:rPr>
          <w:rFonts w:ascii="Angsana New" w:hAnsi="Angsana New"/>
          <w:spacing w:val="6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7439F0">
        <w:rPr>
          <w:rFonts w:ascii="Angsana New" w:hAnsi="Angsana New"/>
          <w:spacing w:val="6"/>
          <w:sz w:val="30"/>
          <w:szCs w:val="30"/>
        </w:rPr>
        <w:t xml:space="preserve">34 </w:t>
      </w:r>
      <w:r w:rsidRPr="007439F0">
        <w:rPr>
          <w:rFonts w:ascii="Angsana New" w:hAnsi="Angsana New"/>
          <w:spacing w:val="6"/>
          <w:sz w:val="30"/>
          <w:szCs w:val="30"/>
          <w:cs/>
        </w:rPr>
        <w:t xml:space="preserve">(ปรับปรุง </w:t>
      </w:r>
      <w:r w:rsidRPr="007439F0">
        <w:rPr>
          <w:rFonts w:ascii="Angsana New" w:hAnsi="Angsana New"/>
          <w:spacing w:val="6"/>
          <w:sz w:val="30"/>
          <w:szCs w:val="30"/>
        </w:rPr>
        <w:t>256</w:t>
      </w:r>
      <w:r w:rsidR="00FF589C" w:rsidRPr="007439F0">
        <w:rPr>
          <w:rFonts w:ascii="Angsana New" w:hAnsi="Angsana New"/>
          <w:spacing w:val="6"/>
          <w:sz w:val="30"/>
          <w:szCs w:val="30"/>
        </w:rPr>
        <w:t>1</w:t>
      </w:r>
      <w:r w:rsidRPr="007439F0">
        <w:rPr>
          <w:rFonts w:ascii="Angsana New" w:hAnsi="Angsana New"/>
          <w:spacing w:val="6"/>
          <w:sz w:val="30"/>
          <w:szCs w:val="30"/>
        </w:rPr>
        <w:t xml:space="preserve">) </w:t>
      </w:r>
      <w:r w:rsidRPr="007439F0">
        <w:rPr>
          <w:rFonts w:ascii="Angsana New" w:hAnsi="Angsana New"/>
          <w:spacing w:val="6"/>
          <w:sz w:val="30"/>
          <w:szCs w:val="30"/>
          <w:cs/>
        </w:rPr>
        <w:t>เรื่อง</w:t>
      </w:r>
      <w:r w:rsidRPr="00D12B44">
        <w:rPr>
          <w:rFonts w:ascii="Angsana New" w:hAnsi="Angsana New" w:hint="cs"/>
          <w:i/>
          <w:iCs/>
          <w:spacing w:val="4"/>
          <w:sz w:val="30"/>
          <w:szCs w:val="30"/>
          <w:cs/>
        </w:rPr>
        <w:t>การรายงานทาง</w:t>
      </w:r>
      <w:r w:rsidRPr="00D12B44">
        <w:rPr>
          <w:rFonts w:ascii="Angsana New" w:hAnsi="Angsana New"/>
          <w:i/>
          <w:iCs/>
          <w:spacing w:val="4"/>
          <w:sz w:val="30"/>
          <w:szCs w:val="30"/>
          <w:cs/>
        </w:rPr>
        <w:t>การเงินระหว่างกาล</w:t>
      </w:r>
      <w:r w:rsidRPr="00D12B4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pacing w:val="4"/>
          <w:sz w:val="30"/>
          <w:szCs w:val="30"/>
        </w:rPr>
        <w:t xml:space="preserve"> </w:t>
      </w:r>
      <w:r w:rsidRPr="00D12B44">
        <w:rPr>
          <w:rFonts w:ascii="Angsana New" w:hAnsi="Angsana New"/>
          <w:spacing w:val="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12B44">
        <w:rPr>
          <w:rFonts w:ascii="Angsana New" w:hAnsi="Angsana New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D12B44">
        <w:rPr>
          <w:rFonts w:ascii="Angsana New" w:hAnsi="Angsana New"/>
          <w:spacing w:val="6"/>
          <w:sz w:val="30"/>
          <w:szCs w:val="30"/>
        </w:rPr>
        <w:t xml:space="preserve"> 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/>
          <w:spacing w:val="6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E53DC" w:rsidRPr="008E53DC">
        <w:rPr>
          <w:rFonts w:ascii="Angsana New" w:hAnsi="Angsana New"/>
          <w:spacing w:val="6"/>
          <w:sz w:val="30"/>
          <w:szCs w:val="30"/>
        </w:rPr>
        <w:t>31</w:t>
      </w:r>
      <w:r w:rsidRPr="00D12B44">
        <w:rPr>
          <w:rFonts w:ascii="Angsana New" w:hAnsi="Angsana New"/>
          <w:spacing w:val="6"/>
          <w:sz w:val="30"/>
          <w:szCs w:val="30"/>
          <w:cs/>
        </w:rPr>
        <w:t xml:space="preserve"> ธันวาคม </w:t>
      </w:r>
      <w:r w:rsidR="008E53DC" w:rsidRPr="008E53DC">
        <w:rPr>
          <w:rFonts w:ascii="Angsana New" w:hAnsi="Angsana New"/>
          <w:spacing w:val="6"/>
          <w:sz w:val="30"/>
          <w:szCs w:val="30"/>
        </w:rPr>
        <w:t>25</w:t>
      </w:r>
      <w:r w:rsidRPr="00D12B44">
        <w:rPr>
          <w:rFonts w:ascii="Angsana New" w:hAnsi="Angsana New"/>
          <w:spacing w:val="6"/>
          <w:sz w:val="30"/>
          <w:szCs w:val="30"/>
        </w:rPr>
        <w:t>6</w:t>
      </w:r>
      <w:r w:rsidR="00B032B1" w:rsidRPr="00D12B44">
        <w:rPr>
          <w:rFonts w:ascii="Angsana New" w:hAnsi="Angsana New"/>
          <w:spacing w:val="6"/>
          <w:sz w:val="30"/>
          <w:szCs w:val="30"/>
        </w:rPr>
        <w:t>1</w:t>
      </w:r>
      <w:r w:rsidR="00B032B1"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E53DC" w:rsidRPr="008E53DC">
        <w:rPr>
          <w:rFonts w:ascii="Angsana New" w:hAnsi="Angsana New"/>
          <w:sz w:val="30"/>
          <w:szCs w:val="30"/>
        </w:rPr>
        <w:t>31</w:t>
      </w:r>
      <w:r w:rsidRPr="00D12B4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E53DC" w:rsidRPr="008E53DC">
        <w:rPr>
          <w:rFonts w:ascii="Angsana New" w:hAnsi="Angsana New"/>
          <w:sz w:val="30"/>
          <w:szCs w:val="30"/>
        </w:rPr>
        <w:t>25</w:t>
      </w:r>
      <w:r w:rsidRPr="00D12B44">
        <w:rPr>
          <w:rFonts w:ascii="Angsana New" w:hAnsi="Angsana New"/>
          <w:sz w:val="30"/>
          <w:szCs w:val="30"/>
        </w:rPr>
        <w:t>6</w:t>
      </w:r>
      <w:r w:rsidR="00E20C9C" w:rsidRPr="00D12B44">
        <w:rPr>
          <w:rFonts w:ascii="Angsana New" w:hAnsi="Angsana New"/>
          <w:sz w:val="30"/>
          <w:szCs w:val="30"/>
        </w:rPr>
        <w:t>1</w:t>
      </w:r>
    </w:p>
    <w:p w:rsidR="00562CEB" w:rsidRPr="00D12B44" w:rsidRDefault="00562CEB" w:rsidP="00562CE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cs/>
          <w:lang w:bidi="th-TH"/>
        </w:rPr>
      </w:pPr>
    </w:p>
    <w:p w:rsidR="00E27847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pacing w:val="8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D12B44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8E53DC" w:rsidRPr="008E53DC">
        <w:rPr>
          <w:rFonts w:ascii="Angsana New" w:hAnsi="Angsana New"/>
          <w:sz w:val="30"/>
          <w:szCs w:val="30"/>
        </w:rPr>
        <w:t>31</w:t>
      </w:r>
      <w:r w:rsidRPr="00D12B4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12B44">
        <w:rPr>
          <w:rFonts w:ascii="Angsana New" w:hAnsi="Angsana New"/>
          <w:sz w:val="30"/>
          <w:szCs w:val="30"/>
        </w:rPr>
        <w:t>256</w:t>
      </w:r>
      <w:r w:rsidR="00E27847" w:rsidRPr="00D12B44">
        <w:rPr>
          <w:rFonts w:ascii="Angsana New" w:hAnsi="Angsana New"/>
          <w:sz w:val="30"/>
          <w:szCs w:val="30"/>
        </w:rPr>
        <w:t>1</w:t>
      </w:r>
      <w:r w:rsidRPr="00D12B44">
        <w:rPr>
          <w:rFonts w:ascii="Angsana New" w:hAnsi="Angsana New" w:hint="cs"/>
          <w:sz w:val="30"/>
          <w:szCs w:val="30"/>
          <w:cs/>
        </w:rPr>
        <w:t xml:space="preserve"> ยกเว้น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="008E53DC" w:rsidRPr="008E53DC">
        <w:rPr>
          <w:rFonts w:ascii="Angsana New" w:hAnsi="Angsana New"/>
          <w:sz w:val="30"/>
          <w:szCs w:val="30"/>
        </w:rPr>
        <w:t>1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มกราคม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="008E53DC" w:rsidRPr="008E53DC">
        <w:rPr>
          <w:rFonts w:ascii="Angsana New" w:hAnsi="Angsana New"/>
          <w:sz w:val="30"/>
          <w:szCs w:val="30"/>
        </w:rPr>
        <w:t>25</w:t>
      </w:r>
      <w:r w:rsidRPr="00D12B44">
        <w:rPr>
          <w:rFonts w:ascii="Angsana New" w:hAnsi="Angsana New"/>
          <w:sz w:val="30"/>
          <w:szCs w:val="30"/>
        </w:rPr>
        <w:t>6</w:t>
      </w:r>
      <w:r w:rsidR="00E27847" w:rsidRPr="00D12B44">
        <w:rPr>
          <w:rFonts w:ascii="Angsana New" w:hAnsi="Angsana New"/>
          <w:sz w:val="30"/>
          <w:szCs w:val="30"/>
        </w:rPr>
        <w:t>2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ทุกฉบับมาถือปฏิบัติ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</w:p>
    <w:p w:rsidR="00B4614B" w:rsidRDefault="00B4614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4614B" w:rsidRPr="00D12B44" w:rsidRDefault="00B4614B" w:rsidP="00B46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ฉบับที่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15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เรื่อง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D12B44">
        <w:rPr>
          <w:rFonts w:ascii="Angsana New" w:hAnsi="Angsana New"/>
          <w:sz w:val="30"/>
          <w:szCs w:val="30"/>
          <w:cs/>
        </w:rPr>
        <w:t xml:space="preserve"> (“</w:t>
      </w:r>
      <w:r w:rsidRPr="00D12B44">
        <w:rPr>
          <w:rFonts w:ascii="Angsana New" w:hAnsi="Angsana New"/>
          <w:sz w:val="30"/>
          <w:szCs w:val="30"/>
        </w:rPr>
        <w:t xml:space="preserve">TFRS 15”) </w:t>
      </w:r>
      <w:r w:rsidRPr="00D12B44">
        <w:rPr>
          <w:rFonts w:ascii="Angsana New" w:hAnsi="Angsana New" w:hint="cs"/>
          <w:sz w:val="30"/>
          <w:szCs w:val="30"/>
          <w:cs/>
        </w:rPr>
        <w:t>เป็นครั้งแรกตั้งแต่วันที่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1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มกราคม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2562 TFRS 15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กำหนดกรอบแนวคิดในการประเมินจำนวนเงิน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และจังหวะเวลาในการรับรู้รายได้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ซึ่งได้นำมาใช้แทนมาตรฐานการบัญชี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ฉบับที่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18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เรื่อง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รายได้</w:t>
      </w:r>
      <w:r w:rsidRPr="00D12B44">
        <w:rPr>
          <w:rFonts w:ascii="Angsana New" w:hAnsi="Angsana New"/>
          <w:sz w:val="30"/>
          <w:szCs w:val="30"/>
          <w:cs/>
        </w:rPr>
        <w:t xml:space="preserve"> (“</w:t>
      </w:r>
      <w:r w:rsidRPr="00D12B44">
        <w:rPr>
          <w:rFonts w:ascii="Angsana New" w:hAnsi="Angsana New"/>
          <w:sz w:val="30"/>
          <w:szCs w:val="30"/>
        </w:rPr>
        <w:t xml:space="preserve">TAS 18”) </w:t>
      </w:r>
      <w:r w:rsidRPr="00D12B44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ฉบับที่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11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เรื่อง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สัญญาก่อสร้าง</w:t>
      </w:r>
      <w:r w:rsidRPr="00D12B44">
        <w:rPr>
          <w:rFonts w:ascii="Angsana New" w:hAnsi="Angsana New"/>
          <w:sz w:val="30"/>
          <w:szCs w:val="30"/>
          <w:cs/>
        </w:rPr>
        <w:t xml:space="preserve"> (“</w:t>
      </w:r>
      <w:r w:rsidRPr="00D12B44">
        <w:rPr>
          <w:rFonts w:ascii="Angsana New" w:hAnsi="Angsana New"/>
          <w:sz w:val="30"/>
          <w:szCs w:val="30"/>
        </w:rPr>
        <w:t xml:space="preserve">TAS 11”) </w:t>
      </w:r>
      <w:r w:rsidRPr="00D12B44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</w:p>
    <w:p w:rsidR="00B4614B" w:rsidRPr="00D12B44" w:rsidRDefault="00B4614B" w:rsidP="00B46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9410A" w:rsidRDefault="00B4614B" w:rsidP="00B46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>ตาม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 xml:space="preserve">TFRS 15 </w:t>
      </w:r>
      <w:r w:rsidRPr="00D12B44">
        <w:rPr>
          <w:rFonts w:ascii="Angsana New" w:hAnsi="Angsana New" w:hint="cs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และมีการใช้วิจารณญาณในการพิจารณาจังหวะเวลาในการส่งมอบการควบคุม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ณ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หรือ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รับรู้ตลอดช่วงเวลาหนึ่ง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ในขณะที่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 xml:space="preserve">TAS 18 </w:t>
      </w:r>
      <w:r w:rsidRPr="00D12B44">
        <w:rPr>
          <w:rFonts w:ascii="Angsana New" w:hAnsi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ณ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ซึ่งกลุ่มบริษัทมีรายได้ส่วน</w:t>
      </w:r>
      <w:r>
        <w:rPr>
          <w:rFonts w:ascii="Angsana New" w:hAnsi="Angsana New" w:hint="cs"/>
          <w:sz w:val="30"/>
          <w:szCs w:val="30"/>
          <w:cs/>
        </w:rPr>
        <w:lastRenderedPageBreak/>
        <w:t>ใหญ่มาจากรายได้ตามสัญญามีจังหวะการรับรู้รายได้ตลอดช่วงเวลาใดเวลา</w:t>
      </w:r>
      <w:r w:rsidRPr="00443884">
        <w:rPr>
          <w:rFonts w:ascii="Angsana New" w:hAnsi="Angsana New" w:hint="cs"/>
          <w:sz w:val="30"/>
          <w:szCs w:val="30"/>
          <w:cs/>
        </w:rPr>
        <w:t>หนึ่ง</w:t>
      </w:r>
      <w:r w:rsidR="00E634E5">
        <w:rPr>
          <w:rFonts w:ascii="Angsana New" w:hAnsi="Angsana New"/>
          <w:sz w:val="30"/>
          <w:szCs w:val="30"/>
        </w:rPr>
        <w:t xml:space="preserve"> </w:t>
      </w:r>
      <w:r w:rsidR="00E634E5">
        <w:rPr>
          <w:rFonts w:ascii="Angsana New" w:hAnsi="Angsana New" w:hint="cs"/>
          <w:sz w:val="30"/>
          <w:szCs w:val="30"/>
          <w:cs/>
        </w:rPr>
        <w:t>การเปลี่ยนแปลงนโยบายบัญชีดังกล่าวไม่มีผลกระทบอย่างมีสาระสำคัญต่องบการเงิน</w:t>
      </w:r>
    </w:p>
    <w:p w:rsidR="00B4614B" w:rsidRPr="00D12B44" w:rsidRDefault="00B4614B" w:rsidP="00A44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19410A" w:rsidRPr="00FF589C" w:rsidRDefault="0019410A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="00EC561C">
        <w:rPr>
          <w:rFonts w:ascii="Angsana New" w:hAnsi="Angsana New"/>
          <w:sz w:val="30"/>
          <w:szCs w:val="30"/>
        </w:rPr>
        <w:t>17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="Angsana New" w:eastAsia="MS Mincho" w:hAnsi="Angsana New"/>
          <w:b/>
          <w:bCs/>
          <w:i/>
          <w:iCs/>
          <w:color w:val="0000FF"/>
          <w:sz w:val="30"/>
          <w:szCs w:val="30"/>
          <w:lang w:val="en-GB"/>
        </w:rPr>
      </w:pPr>
      <w:r w:rsidRPr="00D12B44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(ข)</w:t>
      </w:r>
      <w:r w:rsidRPr="00D12B44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ab/>
        <w:t>สกุลเงินที่ใช้ในการดำเนินงานและนำเสนองบการเงิน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431D9" w:rsidRDefault="005431D9" w:rsidP="005431D9">
      <w:pPr>
        <w:autoSpaceDE w:val="0"/>
        <w:autoSpaceDN w:val="0"/>
        <w:spacing w:line="240" w:lineRule="auto"/>
        <w:ind w:left="540"/>
        <w:rPr>
          <w:rFonts w:ascii="Calibri" w:hAnsi="Calibri"/>
          <w:sz w:val="22"/>
          <w:szCs w:val="22"/>
        </w:rPr>
      </w:pPr>
      <w:r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ข้อมูลทางการเงินแสดงเป็นหลักบาท ยกเว้นที่ระบุไว้เป็นอย่างอื่น</w:t>
      </w:r>
    </w:p>
    <w:p w:rsidR="00B4614B" w:rsidRDefault="00B4614B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62CEB" w:rsidRPr="00D12B44" w:rsidRDefault="0019410A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MS Mincho" w:hAnsi="Angsana New"/>
          <w:b/>
          <w:bCs/>
          <w:i/>
          <w:iCs/>
          <w:color w:val="0000FF"/>
          <w:sz w:val="30"/>
          <w:szCs w:val="30"/>
          <w:lang w:val="en-GB"/>
        </w:rPr>
      </w:pPr>
      <w:r w:rsidRPr="00D12B44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(ค)</w:t>
      </w:r>
      <w:r w:rsidRPr="00D12B44"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/>
        </w:rPr>
        <w:tab/>
      </w:r>
      <w:r w:rsidR="00562CEB" w:rsidRPr="00D12B44"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/>
        </w:rPr>
        <w:t>การใช้วิจารณญาณ</w:t>
      </w:r>
      <w:r w:rsidR="00562CEB" w:rsidRPr="00D12B44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และการประมาณการ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firstLine="36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pacing w:val="2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</w:t>
      </w:r>
      <w:r w:rsidRPr="00D12B44">
        <w:rPr>
          <w:rFonts w:ascii="Angsana New" w:hAnsi="Angsana New"/>
          <w:sz w:val="30"/>
          <w:szCs w:val="30"/>
          <w:cs/>
        </w:rPr>
        <w:t xml:space="preserve">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hAnsi="Angsana New"/>
          <w:sz w:val="24"/>
          <w:szCs w:val="24"/>
        </w:rPr>
      </w:pPr>
    </w:p>
    <w:p w:rsidR="00C56259" w:rsidRPr="00D12B44" w:rsidRDefault="00562CEB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C56259" w:rsidRPr="00D12B44" w:rsidSect="00990FA8">
          <w:headerReference w:type="default" r:id="rId11"/>
          <w:footerReference w:type="default" r:id="rId12"/>
          <w:pgSz w:w="11909" w:h="16834" w:code="9"/>
          <w:pgMar w:top="691" w:right="1152" w:bottom="1080" w:left="1152" w:header="720" w:footer="720" w:gutter="0"/>
          <w:pgNumType w:start="14"/>
          <w:cols w:space="720"/>
          <w:docGrid w:linePitch="245"/>
        </w:sectPr>
      </w:pPr>
      <w:r w:rsidRPr="00D12B4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D12B44">
        <w:rPr>
          <w:rFonts w:ascii="Angsana New" w:hAnsi="Angsana New"/>
          <w:sz w:val="30"/>
          <w:szCs w:val="30"/>
        </w:rPr>
        <w:t xml:space="preserve">31 </w:t>
      </w:r>
      <w:r w:rsidRPr="00D12B4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12B44">
        <w:rPr>
          <w:rFonts w:ascii="Angsana New" w:hAnsi="Angsana New"/>
          <w:sz w:val="30"/>
          <w:szCs w:val="30"/>
        </w:rPr>
        <w:t>256</w:t>
      </w:r>
      <w:r w:rsidR="003F011D" w:rsidRPr="00D12B44">
        <w:rPr>
          <w:rFonts w:ascii="Angsana New" w:hAnsi="Angsana New"/>
          <w:sz w:val="30"/>
          <w:szCs w:val="30"/>
        </w:rPr>
        <w:t>1</w:t>
      </w:r>
      <w:r w:rsidRPr="00D12B44">
        <w:rPr>
          <w:rFonts w:ascii="Angsana New" w:hAnsi="Angsana New"/>
          <w:sz w:val="30"/>
          <w:szCs w:val="30"/>
        </w:rPr>
        <w:t xml:space="preserve"> </w:t>
      </w:r>
    </w:p>
    <w:p w:rsidR="00562CEB" w:rsidRPr="00D12B44" w:rsidRDefault="00562CEB" w:rsidP="00562CE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562CEB" w:rsidRPr="00D12B44" w:rsidRDefault="00562CEB" w:rsidP="00562CEB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:rsidR="00562CEB" w:rsidRPr="00D12B44" w:rsidRDefault="00562CEB" w:rsidP="00562CEB">
      <w:pPr>
        <w:ind w:left="540" w:right="-108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D12B44">
        <w:rPr>
          <w:rFonts w:ascii="Angsana New" w:hAnsi="Angsana New" w:hint="cs"/>
          <w:b/>
          <w:sz w:val="30"/>
          <w:szCs w:val="30"/>
          <w:cs/>
        </w:rPr>
        <w:t>เพื่อวัต</w:t>
      </w:r>
      <w:r w:rsidRPr="00D12B44">
        <w:rPr>
          <w:rFonts w:ascii="Angsana New" w:hAnsi="Angsana New" w:hint="cs"/>
          <w:b/>
          <w:color w:val="000000"/>
          <w:sz w:val="30"/>
          <w:szCs w:val="30"/>
          <w:cs/>
        </w:rPr>
        <w:t xml:space="preserve">ถุประสงค์ในการจัดทำงบการเงิน </w:t>
      </w:r>
      <w:r w:rsidRPr="00D12B44">
        <w:rPr>
          <w:rFonts w:ascii="Angsana New" w:hAnsi="Angsana New"/>
          <w:b/>
          <w:color w:val="000000"/>
          <w:sz w:val="30"/>
          <w:szCs w:val="30"/>
          <w:cs/>
        </w:rPr>
        <w:t>บุคคลหรือกิจการ</w:t>
      </w:r>
      <w:r w:rsidRPr="00D12B44">
        <w:rPr>
          <w:rFonts w:ascii="Angsana New" w:hAnsi="Angsana New" w:hint="cs"/>
          <w:b/>
          <w:color w:val="000000"/>
          <w:sz w:val="30"/>
          <w:szCs w:val="30"/>
          <w:cs/>
        </w:rPr>
        <w:t>เป็นบุคคลหรือกิจการ</w:t>
      </w:r>
      <w:r w:rsidRPr="00D12B44">
        <w:rPr>
          <w:rFonts w:ascii="Angsana New" w:hAnsi="Angsana New"/>
          <w:b/>
          <w:color w:val="000000"/>
          <w:sz w:val="30"/>
          <w:szCs w:val="30"/>
          <w:cs/>
        </w:rPr>
        <w:t>ที่เกี่ยวข้องกัน</w:t>
      </w:r>
      <w:r w:rsidRPr="00D12B44">
        <w:rPr>
          <w:rFonts w:ascii="Angsana New" w:hAnsi="Angsana New" w:hint="cs"/>
          <w:b/>
          <w:color w:val="000000"/>
          <w:sz w:val="30"/>
          <w:szCs w:val="30"/>
          <w:cs/>
        </w:rPr>
        <w:t>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562CEB" w:rsidRPr="00D12B44" w:rsidRDefault="00562CEB" w:rsidP="00562CEB">
      <w:pPr>
        <w:ind w:left="540" w:right="-108"/>
        <w:jc w:val="both"/>
        <w:rPr>
          <w:rFonts w:ascii="Angsana New" w:hAnsi="Angsana New"/>
          <w:b/>
          <w:color w:val="000000"/>
          <w:sz w:val="30"/>
          <w:szCs w:val="30"/>
        </w:rPr>
      </w:pPr>
    </w:p>
    <w:p w:rsidR="00562CEB" w:rsidRPr="002D13F9" w:rsidRDefault="00562CEB" w:rsidP="00562CEB">
      <w:pPr>
        <w:ind w:left="540" w:right="-108"/>
        <w:jc w:val="thaiDistribute"/>
        <w:rPr>
          <w:rFonts w:ascii="Angsana New" w:hAnsi="Angsana New"/>
          <w:b/>
          <w:color w:val="000000"/>
          <w:spacing w:val="-6"/>
          <w:sz w:val="30"/>
          <w:szCs w:val="30"/>
        </w:rPr>
      </w:pPr>
      <w:r w:rsidRPr="002D13F9">
        <w:rPr>
          <w:rFonts w:ascii="Angsana New" w:hAnsi="Angsana New"/>
          <w:b/>
          <w:color w:val="000000"/>
          <w:spacing w:val="-6"/>
          <w:sz w:val="30"/>
          <w:szCs w:val="30"/>
          <w:cs/>
        </w:rPr>
        <w:t>ความสัมพันธ์ที่มีกับ</w:t>
      </w:r>
      <w:r w:rsidRPr="002D13F9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>บริษัทย่อย บริษัทร่วมและ</w:t>
      </w:r>
      <w:r w:rsidRPr="002D13F9">
        <w:rPr>
          <w:rFonts w:ascii="Angsana New" w:hAnsi="Angsana New"/>
          <w:b/>
          <w:color w:val="000000"/>
          <w:spacing w:val="-6"/>
          <w:sz w:val="30"/>
          <w:szCs w:val="30"/>
          <w:cs/>
        </w:rPr>
        <w:t>การร่วมค้า</w:t>
      </w:r>
      <w:r w:rsidR="00C04C50" w:rsidRPr="002D13F9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 xml:space="preserve"> </w:t>
      </w:r>
      <w:r w:rsidRPr="002D13F9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>ผู้บริหารสำคัญและ</w:t>
      </w:r>
      <w:r w:rsidRPr="002D13F9">
        <w:rPr>
          <w:rFonts w:ascii="Angsana New" w:hAnsi="Angsana New"/>
          <w:b/>
          <w:color w:val="000000"/>
          <w:spacing w:val="-6"/>
          <w:sz w:val="30"/>
          <w:szCs w:val="30"/>
          <w:cs/>
        </w:rPr>
        <w:t>บุคคลหรือกิจการที่เกี่ยวข้องกัน</w:t>
      </w:r>
      <w:r w:rsidRPr="002D13F9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>อื่น</w:t>
      </w:r>
      <w:r w:rsidRPr="002D13F9">
        <w:rPr>
          <w:rFonts w:ascii="Angsana New" w:hAnsi="Angsana New"/>
          <w:b/>
          <w:color w:val="000000"/>
          <w:spacing w:val="-6"/>
          <w:sz w:val="30"/>
          <w:szCs w:val="30"/>
        </w:rPr>
        <w:t xml:space="preserve"> </w:t>
      </w:r>
      <w:r w:rsidRPr="002D13F9">
        <w:rPr>
          <w:rFonts w:ascii="Angsana New" w:hAnsi="Angsana New"/>
          <w:b/>
          <w:color w:val="000000"/>
          <w:spacing w:val="-6"/>
          <w:sz w:val="30"/>
          <w:szCs w:val="30"/>
          <w:cs/>
        </w:rPr>
        <w:t>มีดังนี้</w:t>
      </w:r>
    </w:p>
    <w:p w:rsidR="00562CEB" w:rsidRPr="00D12B44" w:rsidRDefault="00562CEB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4050"/>
      </w:tblGrid>
      <w:tr w:rsidR="00F84CCE" w:rsidRPr="00D12B44" w:rsidTr="008610D0">
        <w:trPr>
          <w:cantSplit/>
          <w:trHeight w:val="20"/>
          <w:tblHeader/>
        </w:trPr>
        <w:tc>
          <w:tcPr>
            <w:tcW w:w="3150" w:type="dxa"/>
          </w:tcPr>
          <w:p w:rsidR="00F84CCE" w:rsidRPr="00D12B44" w:rsidRDefault="00F84CCE" w:rsidP="00F250F7">
            <w:pPr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บุคคลหรือ</w:t>
            </w:r>
            <w:r w:rsidRPr="00D12B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</w:t>
            </w:r>
          </w:p>
          <w:p w:rsidR="00F84CCE" w:rsidRPr="00D12B44" w:rsidRDefault="00F84CCE" w:rsidP="00F250F7">
            <w:pPr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F84CCE" w:rsidRDefault="00F84CCE" w:rsidP="00937EE9">
            <w:pPr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</w:p>
          <w:p w:rsidR="00F84CCE" w:rsidRDefault="00F84CCE" w:rsidP="00937EE9">
            <w:pPr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:rsidR="00F84CCE" w:rsidRPr="00D12B44" w:rsidRDefault="00F84CCE" w:rsidP="00937EE9">
            <w:pPr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84CCE" w:rsidRPr="00D12B44" w:rsidTr="008610D0">
        <w:trPr>
          <w:cantSplit/>
          <w:trHeight w:val="20"/>
        </w:trPr>
        <w:tc>
          <w:tcPr>
            <w:tcW w:w="3150" w:type="dxa"/>
          </w:tcPr>
          <w:p w:rsidR="00F84CCE" w:rsidRPr="00D12B44" w:rsidRDefault="00F84CCE" w:rsidP="00C04C50">
            <w:pPr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คุณสุรเดช</w:t>
            </w: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ทวีแสงสกุลไทย</w:t>
            </w:r>
          </w:p>
        </w:tc>
        <w:tc>
          <w:tcPr>
            <w:tcW w:w="1440" w:type="dxa"/>
          </w:tcPr>
          <w:p w:rsidR="00F84CCE" w:rsidRPr="00937EE9" w:rsidRDefault="00F84CCE" w:rsidP="00937EE9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4CCE" w:rsidRPr="00D12B44" w:rsidRDefault="00F84CCE" w:rsidP="00483644">
            <w:pPr>
              <w:tabs>
                <w:tab w:val="clear" w:pos="227"/>
              </w:tabs>
              <w:ind w:left="-108" w:right="-18" w:firstLine="9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เป็น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และกรรมการบริษัท </w:t>
            </w:r>
          </w:p>
        </w:tc>
      </w:tr>
      <w:tr w:rsidR="00F84CCE" w:rsidRPr="00D12B44" w:rsidTr="008610D0">
        <w:trPr>
          <w:cantSplit/>
          <w:trHeight w:val="20"/>
        </w:trPr>
        <w:tc>
          <w:tcPr>
            <w:tcW w:w="3150" w:type="dxa"/>
          </w:tcPr>
          <w:p w:rsidR="00F84CCE" w:rsidRPr="00D12B44" w:rsidRDefault="00F84CCE" w:rsidP="00937EE9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สมาชิกในตระกูล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ทวีแสงสกุลไทย</w:t>
            </w:r>
          </w:p>
        </w:tc>
        <w:tc>
          <w:tcPr>
            <w:tcW w:w="1440" w:type="dxa"/>
          </w:tcPr>
          <w:p w:rsidR="00F84CCE" w:rsidRPr="00D12B44" w:rsidRDefault="00F84CCE" w:rsidP="00937EE9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4CCE" w:rsidRPr="00C04C50" w:rsidRDefault="00F84CCE" w:rsidP="00483644">
            <w:pPr>
              <w:tabs>
                <w:tab w:val="clear" w:pos="227"/>
              </w:tabs>
              <w:ind w:left="162" w:right="-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เป็น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ถือหุ้น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รวมกัน</w:t>
            </w: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</w:t>
            </w:r>
            <w:r w:rsidRPr="00DA212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ละ </w:t>
            </w:r>
            <w:r w:rsidR="002D13F9" w:rsidRPr="00DA212A">
              <w:rPr>
                <w:rFonts w:ascii="Angsana New" w:hAnsi="Angsana New"/>
                <w:color w:val="000000"/>
                <w:sz w:val="30"/>
                <w:szCs w:val="30"/>
              </w:rPr>
              <w:t>44.17</w:t>
            </w: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ในบริษัท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และเป็น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วามรับผิดชอบการวางแผน สั่งการและ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ควบคุมกิจกรรมต่าง ๆ ของกิจการไม่ว่าทางตรงหรือทางอ้อมทั้งนี้ รวมถึงกรรมการของ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ระดับบริหารหรือไม่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84CCE" w:rsidRPr="00D12B44" w:rsidTr="008610D0">
        <w:trPr>
          <w:cantSplit/>
          <w:trHeight w:val="20"/>
        </w:trPr>
        <w:tc>
          <w:tcPr>
            <w:tcW w:w="3150" w:type="dxa"/>
          </w:tcPr>
          <w:p w:rsidR="00F84CCE" w:rsidRPr="00D12B44" w:rsidRDefault="00F84CCE" w:rsidP="00F84CCE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ทวี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เทอร์โมเทค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F84CCE" w:rsidRPr="00937EE9" w:rsidRDefault="00F84CCE" w:rsidP="00F84CCE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4CCE" w:rsidRPr="00D12B44" w:rsidRDefault="00F84CCE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F84CCE" w:rsidRPr="00D12B44" w:rsidTr="008610D0">
        <w:trPr>
          <w:cantSplit/>
          <w:trHeight w:val="20"/>
        </w:trPr>
        <w:tc>
          <w:tcPr>
            <w:tcW w:w="3150" w:type="dxa"/>
          </w:tcPr>
          <w:p w:rsidR="00F84CCE" w:rsidRPr="00D12B44" w:rsidRDefault="00F84CCE" w:rsidP="00F84CCE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อมรรัตนโกสินทร์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F84CCE" w:rsidRPr="00D12B44" w:rsidRDefault="00F84CCE" w:rsidP="00F84CCE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4CCE" w:rsidRPr="00D12B44" w:rsidRDefault="00F84CCE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F84CCE" w:rsidRPr="00D12B44" w:rsidTr="008610D0">
        <w:trPr>
          <w:cantSplit/>
          <w:trHeight w:val="335"/>
        </w:trPr>
        <w:tc>
          <w:tcPr>
            <w:tcW w:w="3150" w:type="dxa"/>
          </w:tcPr>
          <w:p w:rsidR="00F84CCE" w:rsidRPr="00937EE9" w:rsidRDefault="00F84CCE" w:rsidP="00F84CCE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เคแอลอาร์ที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F84CCE" w:rsidRPr="00937EE9" w:rsidRDefault="00F84CCE" w:rsidP="00F84CCE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4CCE" w:rsidRPr="00D12B44" w:rsidRDefault="00F84CCE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หรือมีกรรมการร่วมกัน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F84CCE" w:rsidRPr="00D12B44" w:rsidTr="008610D0">
        <w:trPr>
          <w:cantSplit/>
          <w:trHeight w:val="20"/>
        </w:trPr>
        <w:tc>
          <w:tcPr>
            <w:tcW w:w="3150" w:type="dxa"/>
          </w:tcPr>
          <w:p w:rsidR="00F84CCE" w:rsidRPr="00937EE9" w:rsidRDefault="00F84CCE" w:rsidP="00F84CCE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กิจการร่วมค้าทีเอสพี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ซีทีวี</w:t>
            </w:r>
          </w:p>
        </w:tc>
        <w:tc>
          <w:tcPr>
            <w:tcW w:w="1440" w:type="dxa"/>
          </w:tcPr>
          <w:p w:rsidR="00F84CCE" w:rsidRPr="00D12B44" w:rsidRDefault="00F84CCE" w:rsidP="00F84CCE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4CCE" w:rsidRPr="00D12B44" w:rsidRDefault="00DE653D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เป็นการดำเนินงานร่วมกัน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(ปัจจุบันไม่มีการดำเนินธุรกิจแล้ว และอยู่ในระหว่างการขออนุมัติปิดกิจการ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4CCE" w:rsidRPr="00D12B44" w:rsidTr="008610D0">
        <w:trPr>
          <w:cantSplit/>
          <w:trHeight w:val="20"/>
        </w:trPr>
        <w:tc>
          <w:tcPr>
            <w:tcW w:w="3150" w:type="dxa"/>
          </w:tcPr>
          <w:p w:rsidR="00F84CCE" w:rsidRPr="00D12B44" w:rsidRDefault="00F84CCE" w:rsidP="00F84CC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กิจการร่วมค้าเจวีซีซี</w:t>
            </w:r>
          </w:p>
        </w:tc>
        <w:tc>
          <w:tcPr>
            <w:tcW w:w="1440" w:type="dxa"/>
          </w:tcPr>
          <w:p w:rsidR="00F84CCE" w:rsidRPr="00937EE9" w:rsidRDefault="00F84CCE" w:rsidP="00F84CCE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4CCE" w:rsidRPr="00D12B44" w:rsidRDefault="00F84CCE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เป็นการดำเนินงานร่วมกัน</w:t>
            </w:r>
          </w:p>
        </w:tc>
      </w:tr>
      <w:tr w:rsidR="00F84CCE" w:rsidRPr="00D12B44" w:rsidTr="008610D0">
        <w:trPr>
          <w:cantSplit/>
          <w:trHeight w:val="20"/>
        </w:trPr>
        <w:tc>
          <w:tcPr>
            <w:tcW w:w="3150" w:type="dxa"/>
          </w:tcPr>
          <w:p w:rsidR="00F84CCE" w:rsidRPr="00D12B44" w:rsidRDefault="00F84CCE" w:rsidP="00F84CC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กิจการร่วมค้าเลคิเซ่ แอนด์ ช. ทวี</w:t>
            </w:r>
          </w:p>
        </w:tc>
        <w:tc>
          <w:tcPr>
            <w:tcW w:w="1440" w:type="dxa"/>
          </w:tcPr>
          <w:p w:rsidR="00F84CCE" w:rsidRPr="00D12B44" w:rsidRDefault="00F84CCE" w:rsidP="00F84CCE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4CCE" w:rsidRPr="00D12B44" w:rsidRDefault="00F84CCE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เป็นการดำเนินงานร่วมกัน</w:t>
            </w:r>
            <w:r w:rsidR="008610D0">
              <w:rPr>
                <w:rFonts w:ascii="Angsana New" w:hAnsi="Angsana New" w:hint="cs"/>
                <w:sz w:val="30"/>
                <w:szCs w:val="30"/>
                <w:cs/>
              </w:rPr>
              <w:t xml:space="preserve"> (ปัจจุบันไม่มีการดำเนินธุรกิจแล้ว</w:t>
            </w:r>
            <w:r w:rsidR="00DE653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8610D0">
              <w:rPr>
                <w:rFonts w:ascii="Angsana New" w:hAnsi="Angsana New" w:hint="cs"/>
                <w:sz w:val="30"/>
                <w:szCs w:val="30"/>
                <w:cs/>
              </w:rPr>
              <w:t>อยู่ในระหว่างการ</w:t>
            </w:r>
            <w:r w:rsidR="00DE653D">
              <w:rPr>
                <w:rFonts w:ascii="Angsana New" w:hAnsi="Angsana New" w:hint="cs"/>
                <w:sz w:val="30"/>
                <w:szCs w:val="30"/>
                <w:cs/>
              </w:rPr>
              <w:t>ขอ</w:t>
            </w:r>
            <w:r w:rsidR="008610D0">
              <w:rPr>
                <w:rFonts w:ascii="Angsana New" w:hAnsi="Angsana New" w:hint="cs"/>
                <w:sz w:val="30"/>
                <w:szCs w:val="30"/>
                <w:cs/>
              </w:rPr>
              <w:t>อนุมัติปิดกิจการ</w:t>
            </w:r>
            <w:r w:rsidR="008610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4CCE" w:rsidRPr="00D12B44" w:rsidTr="008610D0">
        <w:trPr>
          <w:cantSplit/>
          <w:trHeight w:val="20"/>
        </w:trPr>
        <w:tc>
          <w:tcPr>
            <w:tcW w:w="3150" w:type="dxa"/>
          </w:tcPr>
          <w:p w:rsidR="00F84CCE" w:rsidRPr="00D12B44" w:rsidRDefault="00F84CCE" w:rsidP="00F84CC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กิจการร่วมค้าเจวีซีเคเค</w:t>
            </w:r>
          </w:p>
        </w:tc>
        <w:tc>
          <w:tcPr>
            <w:tcW w:w="1440" w:type="dxa"/>
          </w:tcPr>
          <w:p w:rsidR="00F84CCE" w:rsidRPr="00937EE9" w:rsidRDefault="00F84CCE" w:rsidP="00F84CCE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4CCE" w:rsidRPr="00D12B44" w:rsidRDefault="00DE653D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เป็นการดำเนินงานร่วมกัน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(ปัจจุบันไม่มีการดำเนินธุรกิจแล้วและอยู่ในระหว่างการขออนุมัติปิดกิจการ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4CCE" w:rsidRPr="00D12B44" w:rsidTr="008610D0">
        <w:trPr>
          <w:cantSplit/>
          <w:trHeight w:val="20"/>
        </w:trPr>
        <w:tc>
          <w:tcPr>
            <w:tcW w:w="3150" w:type="dxa"/>
          </w:tcPr>
          <w:p w:rsidR="00F84CCE" w:rsidRPr="00D12B44" w:rsidRDefault="00F84CCE" w:rsidP="00F84CC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กิจการร่วมค้าเจวีโอพีวี</w:t>
            </w:r>
          </w:p>
        </w:tc>
        <w:tc>
          <w:tcPr>
            <w:tcW w:w="1440" w:type="dxa"/>
          </w:tcPr>
          <w:p w:rsidR="00F84CCE" w:rsidRPr="00D12B44" w:rsidRDefault="00F84CCE" w:rsidP="00F84CCE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4CCE" w:rsidRPr="00D12B44" w:rsidRDefault="00F84CCE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เป็นการดำเนินงานร่วมกัน</w:t>
            </w:r>
          </w:p>
        </w:tc>
      </w:tr>
      <w:tr w:rsidR="00F84CCE" w:rsidRPr="00D12B44" w:rsidTr="008610D0">
        <w:trPr>
          <w:cantSplit/>
          <w:trHeight w:val="20"/>
        </w:trPr>
        <w:tc>
          <w:tcPr>
            <w:tcW w:w="3150" w:type="dxa"/>
          </w:tcPr>
          <w:p w:rsidR="00F84CCE" w:rsidRPr="00D12B44" w:rsidRDefault="00F84CCE" w:rsidP="00F84CC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กิจการร่วมค้าซีเคเคเอ็ม</w:t>
            </w:r>
          </w:p>
        </w:tc>
        <w:tc>
          <w:tcPr>
            <w:tcW w:w="1440" w:type="dxa"/>
          </w:tcPr>
          <w:p w:rsidR="00F84CCE" w:rsidRPr="00F84CCE" w:rsidRDefault="00F84CCE" w:rsidP="00F84CC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84C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4CCE" w:rsidRPr="00D12B44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เป็นการดำเนินงานร่วมกัน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(ปัจจุบันไม่มีการดำเนินธุรกิจแล้ว</w:t>
            </w:r>
            <w:r w:rsidR="00DE653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อยู่ในระหว่างการ</w:t>
            </w:r>
            <w:r w:rsidR="00DE653D">
              <w:rPr>
                <w:rFonts w:ascii="Angsana New" w:hAnsi="Angsana New" w:hint="cs"/>
                <w:sz w:val="30"/>
                <w:szCs w:val="30"/>
                <w:cs/>
              </w:rPr>
              <w:t>ขอ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อนุมัติปิดกิจการ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4CCE" w:rsidRPr="00D12B44" w:rsidTr="008610D0">
        <w:trPr>
          <w:cantSplit/>
          <w:trHeight w:val="20"/>
        </w:trPr>
        <w:tc>
          <w:tcPr>
            <w:tcW w:w="3150" w:type="dxa"/>
          </w:tcPr>
          <w:p w:rsidR="00F84CCE" w:rsidRPr="00D12B44" w:rsidRDefault="00F84CCE" w:rsidP="005B3889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กิจการร่วมค้ากลุ่มร่วมทำงาน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/>
                <w:sz w:val="30"/>
                <w:szCs w:val="30"/>
              </w:rPr>
              <w:t>SCN-CHO</w:t>
            </w:r>
          </w:p>
        </w:tc>
        <w:tc>
          <w:tcPr>
            <w:tcW w:w="1440" w:type="dxa"/>
          </w:tcPr>
          <w:p w:rsidR="00F84CCE" w:rsidRPr="00D12B44" w:rsidRDefault="00F84CCE" w:rsidP="00F84CC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4C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84CCE" w:rsidRPr="00D12B44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การร่วมงานระหว่างบริษัท และผู้ร่วมดำเนินงานอื่น และมีผู้บริหารของบริษัทเป็นกรรมการ </w:t>
            </w:r>
          </w:p>
        </w:tc>
      </w:tr>
      <w:tr w:rsidR="008610D0" w:rsidRPr="00D12B44" w:rsidTr="008610D0">
        <w:trPr>
          <w:cantSplit/>
          <w:trHeight w:val="20"/>
        </w:trPr>
        <w:tc>
          <w:tcPr>
            <w:tcW w:w="3150" w:type="dxa"/>
          </w:tcPr>
          <w:p w:rsidR="008610D0" w:rsidRPr="00D12B44" w:rsidRDefault="008610D0" w:rsidP="008610D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ทวีแสงไทย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8610D0" w:rsidRPr="00937EE9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B93624" w:rsidRDefault="00483644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20"/>
        </w:trPr>
        <w:tc>
          <w:tcPr>
            <w:tcW w:w="3150" w:type="dxa"/>
          </w:tcPr>
          <w:p w:rsidR="008610D0" w:rsidRPr="00D12B44" w:rsidRDefault="008610D0" w:rsidP="005B3889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บางกอก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ซีทีวี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อินเตอร์เทรด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8610D0" w:rsidRPr="00D12B44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B93624" w:rsidRDefault="00483644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20"/>
        </w:trPr>
        <w:tc>
          <w:tcPr>
            <w:tcW w:w="3150" w:type="dxa"/>
          </w:tcPr>
          <w:p w:rsidR="008610D0" w:rsidRPr="00D12B44" w:rsidRDefault="008610D0" w:rsidP="008610D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บริษัท ขอนแก่น ช. ทวี </w:t>
            </w:r>
            <w:r w:rsidRPr="00D12B44">
              <w:rPr>
                <w:rFonts w:ascii="Angsana New" w:hAnsi="Angsana New"/>
                <w:sz w:val="30"/>
                <w:szCs w:val="30"/>
              </w:rPr>
              <w:t>(1993)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8610D0" w:rsidRPr="00937EE9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B93624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="005B3889"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3889"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20"/>
        </w:trPr>
        <w:tc>
          <w:tcPr>
            <w:tcW w:w="3150" w:type="dxa"/>
          </w:tcPr>
          <w:p w:rsidR="008610D0" w:rsidRPr="00D12B44" w:rsidRDefault="008610D0" w:rsidP="008610D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เอพีเอส มัลติ-เทรด จำกัด</w:t>
            </w:r>
          </w:p>
        </w:tc>
        <w:tc>
          <w:tcPr>
            <w:tcW w:w="1440" w:type="dxa"/>
          </w:tcPr>
          <w:p w:rsidR="008610D0" w:rsidRPr="00D12B44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B93624" w:rsidRDefault="00483644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407"/>
        </w:trPr>
        <w:tc>
          <w:tcPr>
            <w:tcW w:w="3150" w:type="dxa"/>
          </w:tcPr>
          <w:p w:rsidR="008610D0" w:rsidRPr="00D12B44" w:rsidRDefault="008610D0" w:rsidP="008610D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โอเจ ดีเวลอปเมนท์ จำกัด</w:t>
            </w:r>
          </w:p>
        </w:tc>
        <w:tc>
          <w:tcPr>
            <w:tcW w:w="1440" w:type="dxa"/>
          </w:tcPr>
          <w:p w:rsidR="008610D0" w:rsidRPr="00937EE9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B93624" w:rsidRDefault="00483644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857"/>
        </w:trPr>
        <w:tc>
          <w:tcPr>
            <w:tcW w:w="3150" w:type="dxa"/>
          </w:tcPr>
          <w:p w:rsidR="008610D0" w:rsidRPr="00D12B44" w:rsidRDefault="008610D0" w:rsidP="008610D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ช. รวมทวี (หลักสี่) จำกัด</w:t>
            </w:r>
          </w:p>
        </w:tc>
        <w:tc>
          <w:tcPr>
            <w:tcW w:w="1440" w:type="dxa"/>
          </w:tcPr>
          <w:p w:rsidR="008610D0" w:rsidRPr="00D12B44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B93624" w:rsidRDefault="00483644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80"/>
        </w:trPr>
        <w:tc>
          <w:tcPr>
            <w:tcW w:w="3150" w:type="dxa"/>
          </w:tcPr>
          <w:p w:rsidR="008610D0" w:rsidRPr="00D12B44" w:rsidRDefault="008610D0" w:rsidP="005B3889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ขอนแก่นพัฒนาเมือง (เคเคทีที) จำกัด</w:t>
            </w:r>
          </w:p>
        </w:tc>
        <w:tc>
          <w:tcPr>
            <w:tcW w:w="1440" w:type="dxa"/>
          </w:tcPr>
          <w:p w:rsidR="008610D0" w:rsidRPr="00937EE9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B93624" w:rsidRDefault="00483644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5B3889">
        <w:trPr>
          <w:cantSplit/>
          <w:trHeight w:val="425"/>
        </w:trPr>
        <w:tc>
          <w:tcPr>
            <w:tcW w:w="3150" w:type="dxa"/>
          </w:tcPr>
          <w:p w:rsidR="005B3889" w:rsidRPr="00D12B44" w:rsidRDefault="008610D0" w:rsidP="008610D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รวมทวี มอเตอร์เซลส์ จำกัด</w:t>
            </w:r>
          </w:p>
        </w:tc>
        <w:tc>
          <w:tcPr>
            <w:tcW w:w="1440" w:type="dxa"/>
          </w:tcPr>
          <w:p w:rsidR="008610D0" w:rsidRPr="00937EE9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D12B44" w:rsidRDefault="005B3889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8610D0"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ป็นบริษัทที่เกี่ยวข้องกัน </w:t>
            </w:r>
            <w:r w:rsidR="008610D0"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="008610D0"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8610D0"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="008610D0"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5B3889">
        <w:trPr>
          <w:cantSplit/>
          <w:trHeight w:val="452"/>
        </w:trPr>
        <w:tc>
          <w:tcPr>
            <w:tcW w:w="3150" w:type="dxa"/>
          </w:tcPr>
          <w:p w:rsidR="008610D0" w:rsidRPr="00D12B44" w:rsidRDefault="008610D0" w:rsidP="008610D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รวมทวี ขอนแก่น จำกัด</w:t>
            </w:r>
          </w:p>
        </w:tc>
        <w:tc>
          <w:tcPr>
            <w:tcW w:w="1440" w:type="dxa"/>
          </w:tcPr>
          <w:p w:rsidR="008610D0" w:rsidRPr="00D12B44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5B3889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857"/>
        </w:trPr>
        <w:tc>
          <w:tcPr>
            <w:tcW w:w="3150" w:type="dxa"/>
          </w:tcPr>
          <w:p w:rsidR="008610D0" w:rsidRPr="00D12B44" w:rsidRDefault="008610D0" w:rsidP="00483644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ช. รวมทวีลิสซิ่ง แอนด์เรียลเอสเตท จำกัด</w:t>
            </w:r>
          </w:p>
        </w:tc>
        <w:tc>
          <w:tcPr>
            <w:tcW w:w="1440" w:type="dxa"/>
          </w:tcPr>
          <w:p w:rsidR="008610D0" w:rsidRPr="00937EE9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D12B44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857"/>
        </w:trPr>
        <w:tc>
          <w:tcPr>
            <w:tcW w:w="3150" w:type="dxa"/>
          </w:tcPr>
          <w:p w:rsidR="008610D0" w:rsidRPr="00D12B44" w:rsidRDefault="008610D0" w:rsidP="008610D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ห้างหุ้นส่วนจำกัด ตั้งฮั่วซิง นครปฐม</w:t>
            </w:r>
          </w:p>
        </w:tc>
        <w:tc>
          <w:tcPr>
            <w:tcW w:w="1440" w:type="dxa"/>
          </w:tcPr>
          <w:p w:rsidR="008610D0" w:rsidRPr="00D12B44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5B3889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และมีผู้เป็นหุ้นส่วนร่วมกัน</w:t>
            </w:r>
          </w:p>
        </w:tc>
      </w:tr>
      <w:tr w:rsidR="008610D0" w:rsidRPr="00D12B44" w:rsidTr="008610D0">
        <w:trPr>
          <w:cantSplit/>
          <w:trHeight w:val="263"/>
        </w:trPr>
        <w:tc>
          <w:tcPr>
            <w:tcW w:w="3150" w:type="dxa"/>
          </w:tcPr>
          <w:p w:rsidR="008610D0" w:rsidRPr="00D12B44" w:rsidRDefault="008610D0" w:rsidP="008610D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วอลแลพ ทรัค แอนด์ บัส จำกัด</w:t>
            </w:r>
          </w:p>
        </w:tc>
        <w:tc>
          <w:tcPr>
            <w:tcW w:w="1440" w:type="dxa"/>
          </w:tcPr>
          <w:p w:rsidR="008610D0" w:rsidRPr="00937EE9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D12B44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และมีผู้ถือหุ้นร่วมกัน</w:t>
            </w:r>
          </w:p>
        </w:tc>
      </w:tr>
      <w:tr w:rsidR="008610D0" w:rsidRPr="00D12B44" w:rsidTr="008610D0">
        <w:trPr>
          <w:cantSplit/>
          <w:trHeight w:val="245"/>
        </w:trPr>
        <w:tc>
          <w:tcPr>
            <w:tcW w:w="3150" w:type="dxa"/>
          </w:tcPr>
          <w:p w:rsidR="005B3889" w:rsidRDefault="008610D0" w:rsidP="005B3889">
            <w:pPr>
              <w:tabs>
                <w:tab w:val="clear" w:pos="4451"/>
                <w:tab w:val="left" w:pos="3042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บางจากไบโอเอทานอล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B3889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</w:p>
          <w:p w:rsidR="008610D0" w:rsidRPr="00D12B44" w:rsidRDefault="008610D0" w:rsidP="005B3889">
            <w:pPr>
              <w:tabs>
                <w:tab w:val="clear" w:pos="4451"/>
                <w:tab w:val="left" w:pos="3042"/>
              </w:tabs>
              <w:ind w:left="252"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ฉะเชิงเทรา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BC16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8610D0" w:rsidRPr="00D12B44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D12B44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290"/>
        </w:trPr>
        <w:tc>
          <w:tcPr>
            <w:tcW w:w="3150" w:type="dxa"/>
          </w:tcPr>
          <w:p w:rsidR="008610D0" w:rsidRPr="00D12B44" w:rsidRDefault="008610D0" w:rsidP="005B3889">
            <w:pPr>
              <w:ind w:left="252" w:right="-108" w:hanging="270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สมาร์ท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คอนซัลติ้ง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แอนด์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เซอร์วิสเซส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8610D0" w:rsidRPr="00937EE9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D12B44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290"/>
        </w:trPr>
        <w:tc>
          <w:tcPr>
            <w:tcW w:w="3150" w:type="dxa"/>
          </w:tcPr>
          <w:p w:rsidR="008610D0" w:rsidRPr="00D12B44" w:rsidRDefault="008610D0" w:rsidP="008610D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ไอพ่น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โลจิสติกส์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8610D0" w:rsidRPr="00937EE9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D12B44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ถือหุ้นโดยผู้ถือหุ้นรายใหญ่</w:t>
            </w:r>
            <w:r w:rsidR="004836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290"/>
        </w:trPr>
        <w:tc>
          <w:tcPr>
            <w:tcW w:w="3150" w:type="dxa"/>
          </w:tcPr>
          <w:p w:rsidR="008610D0" w:rsidRPr="00D12B44" w:rsidRDefault="008610D0" w:rsidP="008610D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สื่อเสรีเพื่อการปฎิรูป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8610D0" w:rsidRPr="00D12B44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D12B44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290"/>
        </w:trPr>
        <w:tc>
          <w:tcPr>
            <w:tcW w:w="3150" w:type="dxa"/>
          </w:tcPr>
          <w:p w:rsidR="008610D0" w:rsidRPr="00D12B44" w:rsidRDefault="008610D0" w:rsidP="005B3889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เอเพ็กซ์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ดีเวลลอปเม้นท์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:rsidR="008610D0" w:rsidRPr="00937EE9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D12B44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794"/>
        </w:trPr>
        <w:tc>
          <w:tcPr>
            <w:tcW w:w="3150" w:type="dxa"/>
          </w:tcPr>
          <w:p w:rsidR="008610D0" w:rsidRPr="00D12B44" w:rsidRDefault="008610D0" w:rsidP="004D7C29">
            <w:pPr>
              <w:tabs>
                <w:tab w:val="clear" w:pos="227"/>
                <w:tab w:val="left" w:pos="162"/>
              </w:tabs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ห้างหุ้นส่วนจำกัด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โรงสีทวีแสงไทยหนองเรือ</w:t>
            </w:r>
          </w:p>
        </w:tc>
        <w:tc>
          <w:tcPr>
            <w:tcW w:w="1440" w:type="dxa"/>
          </w:tcPr>
          <w:p w:rsidR="008610D0" w:rsidRPr="00D12B44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D12B44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290"/>
        </w:trPr>
        <w:tc>
          <w:tcPr>
            <w:tcW w:w="3150" w:type="dxa"/>
          </w:tcPr>
          <w:p w:rsidR="008610D0" w:rsidRPr="00D12B44" w:rsidRDefault="008610D0" w:rsidP="00483644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สตาร์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ยูนิเวอร์แซล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เน็ตเวิร์ค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:rsidR="008610D0" w:rsidRPr="00937EE9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D12B44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8610D0" w:rsidRPr="00D12B44" w:rsidTr="008610D0">
        <w:trPr>
          <w:cantSplit/>
          <w:trHeight w:val="290"/>
        </w:trPr>
        <w:tc>
          <w:tcPr>
            <w:tcW w:w="3150" w:type="dxa"/>
          </w:tcPr>
          <w:p w:rsidR="008610D0" w:rsidRPr="00D12B44" w:rsidRDefault="008610D0" w:rsidP="004D7C29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เคเคทีที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โฮลดิ้ง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8610D0" w:rsidRPr="00D12B44" w:rsidRDefault="008610D0" w:rsidP="008610D0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610D0" w:rsidRPr="00D12B44" w:rsidRDefault="008610D0" w:rsidP="004836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ถือหุ้นโดยผู้ถือหุ้นรายใหญ่</w:t>
            </w:r>
            <w:r w:rsidR="004836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</w:tbl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562CEB" w:rsidRPr="00D12B44" w:rsidRDefault="00562CEB" w:rsidP="00562CEB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D12B44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101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6210"/>
      </w:tblGrid>
      <w:tr w:rsidR="00562CEB" w:rsidRPr="00D12B44" w:rsidTr="001D025E">
        <w:trPr>
          <w:trHeight w:val="20"/>
          <w:tblHeader/>
        </w:trPr>
        <w:tc>
          <w:tcPr>
            <w:tcW w:w="3942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10" w:type="dxa"/>
          </w:tcPr>
          <w:p w:rsidR="00562CEB" w:rsidRPr="00D12B44" w:rsidRDefault="00562CEB" w:rsidP="001D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D7C29" w:rsidRPr="00D12B44" w:rsidTr="001D025E">
        <w:trPr>
          <w:trHeight w:val="20"/>
          <w:tblHeader/>
        </w:trPr>
        <w:tc>
          <w:tcPr>
            <w:tcW w:w="3942" w:type="dxa"/>
          </w:tcPr>
          <w:p w:rsidR="004D7C29" w:rsidRPr="00D12B44" w:rsidRDefault="004D7C29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6210" w:type="dxa"/>
          </w:tcPr>
          <w:p w:rsidR="004D7C29" w:rsidRPr="00D12B44" w:rsidRDefault="004D7C29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  <w:r w:rsidR="00FE3DD4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4D7C29" w:rsidRPr="00D12B44" w:rsidTr="001D025E">
        <w:trPr>
          <w:trHeight w:val="20"/>
        </w:trPr>
        <w:tc>
          <w:tcPr>
            <w:tcW w:w="3942" w:type="dxa"/>
          </w:tcPr>
          <w:p w:rsidR="004D7C29" w:rsidRPr="00D12B44" w:rsidRDefault="004D7C29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6210" w:type="dxa"/>
          </w:tcPr>
          <w:p w:rsidR="004D7C29" w:rsidRPr="00D12B44" w:rsidRDefault="00FE3DD4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4D7C29" w:rsidRPr="00D12B44" w:rsidTr="001D025E">
        <w:trPr>
          <w:trHeight w:val="20"/>
        </w:trPr>
        <w:tc>
          <w:tcPr>
            <w:tcW w:w="3942" w:type="dxa"/>
          </w:tcPr>
          <w:p w:rsidR="004D7C29" w:rsidRPr="00D12B44" w:rsidRDefault="004D7C29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ค่าเช่าและ</w:t>
            </w:r>
          </w:p>
          <w:p w:rsidR="004D7C29" w:rsidRPr="00D12B44" w:rsidRDefault="004D7C29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10" w:type="dxa"/>
          </w:tcPr>
          <w:p w:rsidR="004D7C29" w:rsidRPr="00D12B44" w:rsidRDefault="004D7C29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</w:t>
            </w:r>
            <w:r w:rsidR="00FE3DD4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กันตามสัญญา</w:t>
            </w:r>
          </w:p>
        </w:tc>
      </w:tr>
      <w:tr w:rsidR="004D7C29" w:rsidRPr="00D12B44" w:rsidTr="001D025E">
        <w:trPr>
          <w:trHeight w:val="20"/>
        </w:trPr>
        <w:tc>
          <w:tcPr>
            <w:tcW w:w="3942" w:type="dxa"/>
          </w:tcPr>
          <w:p w:rsidR="004D7C29" w:rsidRPr="00D12B44" w:rsidRDefault="004D7C29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210" w:type="dxa"/>
          </w:tcPr>
          <w:p w:rsidR="004D7C29" w:rsidRPr="00D12B44" w:rsidRDefault="00FE3DD4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4D7C29" w:rsidRPr="00D12B44" w:rsidTr="001D025E">
        <w:trPr>
          <w:trHeight w:val="20"/>
        </w:trPr>
        <w:tc>
          <w:tcPr>
            <w:tcW w:w="3942" w:type="dxa"/>
          </w:tcPr>
          <w:p w:rsidR="004D7C29" w:rsidRPr="00D12B44" w:rsidRDefault="004D7C29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และขาย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6210" w:type="dxa"/>
          </w:tcPr>
          <w:p w:rsidR="004D7C29" w:rsidRPr="00D12B44" w:rsidRDefault="00FE3DD4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4D7C29" w:rsidRPr="00D12B44" w:rsidTr="001D025E">
        <w:trPr>
          <w:trHeight w:val="20"/>
        </w:trPr>
        <w:tc>
          <w:tcPr>
            <w:tcW w:w="3942" w:type="dxa"/>
          </w:tcPr>
          <w:p w:rsidR="004D7C29" w:rsidRPr="00D12B44" w:rsidRDefault="001D025E" w:rsidP="005B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B97D90">
              <w:rPr>
                <w:rFonts w:ascii="Angsana New" w:hAnsi="Angsana New" w:hint="cs"/>
                <w:sz w:val="30"/>
                <w:szCs w:val="30"/>
                <w:cs/>
              </w:rPr>
              <w:t>ค่าบริหาร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ค่าเช่า และรายจ่ายอื่น</w:t>
            </w:r>
          </w:p>
        </w:tc>
        <w:tc>
          <w:tcPr>
            <w:tcW w:w="6210" w:type="dxa"/>
          </w:tcPr>
          <w:p w:rsidR="004D7C29" w:rsidRPr="00D12B44" w:rsidRDefault="00FE3DD4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4D7C29" w:rsidRPr="00D12B44" w:rsidTr="001D025E">
        <w:trPr>
          <w:trHeight w:val="20"/>
        </w:trPr>
        <w:tc>
          <w:tcPr>
            <w:tcW w:w="3942" w:type="dxa"/>
          </w:tcPr>
          <w:p w:rsidR="004D7C29" w:rsidRPr="00D12B44" w:rsidRDefault="005B5437" w:rsidP="005B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 และดอกเบี้ยจ่าย</w:t>
            </w:r>
          </w:p>
        </w:tc>
        <w:tc>
          <w:tcPr>
            <w:tcW w:w="6210" w:type="dxa"/>
          </w:tcPr>
          <w:p w:rsidR="00DB0035" w:rsidRDefault="00B628BB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ดอกเบี้ยรับ ร้อยละ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  <w:p w:rsidR="00B628BB" w:rsidRPr="00D12B44" w:rsidRDefault="00B628BB" w:rsidP="004D7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</w:tbl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D1038" w:rsidRDefault="00DD103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562CEB" w:rsidRPr="00D12B44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8E53DC" w:rsidRPr="008E53DC">
        <w:rPr>
          <w:rFonts w:ascii="Angsana New" w:hAnsi="Angsana New" w:hint="cs"/>
          <w:sz w:val="30"/>
          <w:szCs w:val="30"/>
        </w:rPr>
        <w:t>3</w:t>
      </w:r>
      <w:r w:rsidR="00562CEB" w:rsidRPr="00D12B44">
        <w:rPr>
          <w:rFonts w:ascii="Angsana New" w:hAnsi="Angsana New"/>
          <w:sz w:val="30"/>
          <w:szCs w:val="30"/>
        </w:rPr>
        <w:t xml:space="preserve">1 </w:t>
      </w:r>
      <w:r w:rsidR="00562CEB" w:rsidRPr="00D12B44">
        <w:rPr>
          <w:rFonts w:ascii="Angsana New" w:hAnsi="Angsana New" w:hint="cs"/>
          <w:sz w:val="30"/>
          <w:szCs w:val="30"/>
          <w:cs/>
        </w:rPr>
        <w:t>มีนาคม</w:t>
      </w:r>
      <w:r w:rsidR="00562CEB" w:rsidRPr="00D12B44">
        <w:rPr>
          <w:rFonts w:ascii="Angsana New" w:hAnsi="Angsana New"/>
          <w:sz w:val="30"/>
          <w:szCs w:val="30"/>
        </w:rPr>
        <w:t xml:space="preserve"> 25</w:t>
      </w:r>
      <w:r w:rsidR="008E53DC" w:rsidRPr="008E53DC">
        <w:rPr>
          <w:rFonts w:ascii="Angsana New" w:hAnsi="Angsana New" w:hint="cs"/>
          <w:sz w:val="30"/>
          <w:szCs w:val="30"/>
        </w:rPr>
        <w:t>6</w:t>
      </w:r>
      <w:r w:rsidR="00051FA7" w:rsidRPr="00D12B44">
        <w:rPr>
          <w:rFonts w:ascii="Angsana New" w:hAnsi="Angsana New"/>
          <w:sz w:val="30"/>
          <w:szCs w:val="30"/>
        </w:rPr>
        <w:t>2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และ </w:t>
      </w:r>
      <w:r w:rsidR="00562CEB" w:rsidRPr="00D12B44">
        <w:rPr>
          <w:rFonts w:ascii="Angsana New" w:hAnsi="Angsana New"/>
          <w:sz w:val="30"/>
          <w:szCs w:val="30"/>
        </w:rPr>
        <w:t>256</w:t>
      </w:r>
      <w:r w:rsidR="00051FA7" w:rsidRPr="00D12B44">
        <w:rPr>
          <w:rFonts w:ascii="Angsana New" w:hAnsi="Angsana New"/>
          <w:sz w:val="30"/>
          <w:szCs w:val="30"/>
        </w:rPr>
        <w:t>1</w:t>
      </w:r>
      <w:r w:rsidR="00562CEB" w:rsidRPr="00D12B44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562CEB" w:rsidRPr="00D12B44" w:rsidRDefault="00562CEB" w:rsidP="00DD1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pacing w:val="-3"/>
          <w:sz w:val="24"/>
          <w:szCs w:val="24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562CEB" w:rsidRPr="00D12B44" w:rsidTr="00EF0033">
        <w:trPr>
          <w:tblHeader/>
        </w:trPr>
        <w:tc>
          <w:tcPr>
            <w:tcW w:w="3222" w:type="dxa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90" w:type="dxa"/>
            <w:gridSpan w:val="3"/>
            <w:shd w:val="clear" w:color="auto" w:fill="auto"/>
          </w:tcPr>
          <w:p w:rsidR="00562CEB" w:rsidRPr="00D12B44" w:rsidRDefault="00562CEB" w:rsidP="00F250F7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F250F7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562CEB" w:rsidRPr="00D12B44" w:rsidRDefault="00562CEB" w:rsidP="00F250F7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D12B44" w:rsidTr="00EF0033">
        <w:trPr>
          <w:tblHeader/>
        </w:trPr>
        <w:tc>
          <w:tcPr>
            <w:tcW w:w="3222" w:type="dxa"/>
            <w:shd w:val="clear" w:color="auto" w:fill="auto"/>
          </w:tcPr>
          <w:p w:rsidR="00562CEB" w:rsidRPr="00D12B44" w:rsidRDefault="008E53DC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5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562CEB"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1FA7" w:rsidRPr="00D12B4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51FA7" w:rsidRPr="00D12B4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51FA7" w:rsidRPr="00D12B4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51FA7" w:rsidRPr="00D12B4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62CEB" w:rsidRPr="00D12B44" w:rsidTr="00EF0033">
        <w:trPr>
          <w:trHeight w:val="344"/>
          <w:tblHeader/>
        </w:trPr>
        <w:tc>
          <w:tcPr>
            <w:tcW w:w="3222" w:type="dxa"/>
            <w:shd w:val="clear" w:color="auto" w:fill="auto"/>
          </w:tcPr>
          <w:p w:rsidR="00562CEB" w:rsidRPr="00D12B44" w:rsidRDefault="00562CEB" w:rsidP="00F250F7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:rsidR="00562CEB" w:rsidRPr="00D12B44" w:rsidRDefault="00A95283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562CEB" w:rsidRPr="00D12B4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2CEB" w:rsidRPr="00D12B44" w:rsidTr="00EF0033">
        <w:tc>
          <w:tcPr>
            <w:tcW w:w="3222" w:type="dxa"/>
            <w:shd w:val="clear" w:color="auto" w:fill="auto"/>
          </w:tcPr>
          <w:p w:rsidR="00562CEB" w:rsidRPr="00D12B44" w:rsidRDefault="00562CEB" w:rsidP="00F250F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EF0033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432"/>
              </w:tabs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EF0033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5,762,703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14,636,718</w:t>
            </w: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EF0033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236,892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,199</w:t>
            </w: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EF0033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F0033" w:rsidRPr="00D12B44" w:rsidRDefault="00EF0033" w:rsidP="00EF0033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660,000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EF0033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1,965,827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1,635,965</w:t>
            </w: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EF0033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:rsidR="00EF0033" w:rsidRPr="00FA21CF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1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860B6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,995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7,607</w:t>
            </w: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EF0033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:rsidR="00EF0033" w:rsidRPr="00FA21CF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1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1,307,727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5,116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,165</w:t>
            </w:r>
          </w:p>
        </w:tc>
      </w:tr>
      <w:tr w:rsidR="00997B2C" w:rsidRPr="00D12B44" w:rsidTr="00EF0033">
        <w:tc>
          <w:tcPr>
            <w:tcW w:w="3222" w:type="dxa"/>
            <w:shd w:val="clear" w:color="auto" w:fill="auto"/>
          </w:tcPr>
          <w:p w:rsidR="00997B2C" w:rsidRPr="00D12B44" w:rsidRDefault="00997B2C" w:rsidP="00997B2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997B2C" w:rsidRPr="00D12B44" w:rsidRDefault="00997B2C" w:rsidP="00EF0033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997B2C" w:rsidRPr="00D12B44" w:rsidRDefault="00997B2C" w:rsidP="00EF0033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997B2C" w:rsidRPr="00D12B44" w:rsidRDefault="00997B2C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997B2C" w:rsidRPr="00D12B44" w:rsidRDefault="00997B2C" w:rsidP="00EF0033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997B2C" w:rsidRPr="00D12B44" w:rsidRDefault="00997B2C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997B2C" w:rsidRPr="00D12B44" w:rsidRDefault="00997B2C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997B2C" w:rsidRPr="00D12B44" w:rsidRDefault="00997B2C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2CEB" w:rsidRPr="00D12B44" w:rsidTr="00EF0033">
        <w:tc>
          <w:tcPr>
            <w:tcW w:w="3222" w:type="dxa"/>
            <w:shd w:val="clear" w:color="auto" w:fill="auto"/>
          </w:tcPr>
          <w:p w:rsidR="00562CEB" w:rsidRPr="00D12B44" w:rsidRDefault="00562CEB" w:rsidP="00F250F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0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0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EF0033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:rsidR="00EF0033" w:rsidRPr="00D12B44" w:rsidRDefault="00ED383A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  <w:r w:rsidR="00EF00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669</w:t>
            </w:r>
            <w:r w:rsidR="00EF0033">
              <w:rPr>
                <w:rFonts w:ascii="Angsana New" w:hAnsi="Angsana New"/>
                <w:sz w:val="30"/>
                <w:szCs w:val="30"/>
                <w:lang w:val="en-US"/>
              </w:rPr>
              <w:t>,79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4F5DEE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  <w:r w:rsidR="00EF00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016BF"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  <w:r w:rsidR="00EF00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016BF"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D383A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  <w:r w:rsidR="00EF00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473,</w:t>
            </w:r>
            <w:r w:rsidR="00EF0033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0016BF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637,718</w:t>
            </w:r>
            <w:r w:rsidR="00EF00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975</w:t>
            </w: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EF0033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:rsidR="00EF0033" w:rsidRPr="00D12B44" w:rsidRDefault="00ED4BD5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24,285,994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12,063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,391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D383A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</w:t>
            </w:r>
            <w:r w:rsidR="00ED4BD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85,</w:t>
            </w:r>
            <w:r w:rsidR="00ED4BD5"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448,665</w:t>
            </w:r>
          </w:p>
        </w:tc>
      </w:tr>
      <w:tr w:rsidR="00EF0033" w:rsidRPr="00D12B44" w:rsidTr="00EF0033">
        <w:trPr>
          <w:trHeight w:val="80"/>
        </w:trPr>
        <w:tc>
          <w:tcPr>
            <w:tcW w:w="3222" w:type="dxa"/>
            <w:shd w:val="clear" w:color="auto" w:fill="auto"/>
          </w:tcPr>
          <w:p w:rsidR="00EF0033" w:rsidRPr="00D12B44" w:rsidRDefault="00EF0033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:rsidR="00EF0033" w:rsidRPr="009100E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00E4">
              <w:rPr>
                <w:rFonts w:ascii="Angsana New" w:hAnsi="Angsana New"/>
                <w:sz w:val="30"/>
                <w:szCs w:val="30"/>
                <w:lang w:val="en-US"/>
              </w:rPr>
              <w:t>1,211,075</w:t>
            </w:r>
          </w:p>
        </w:tc>
        <w:tc>
          <w:tcPr>
            <w:tcW w:w="270" w:type="dxa"/>
            <w:shd w:val="clear" w:color="auto" w:fill="auto"/>
          </w:tcPr>
          <w:p w:rsidR="00EF0033" w:rsidRPr="009100E4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9100E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00E4">
              <w:rPr>
                <w:rFonts w:ascii="Angsana New" w:hAnsi="Angsana New"/>
                <w:sz w:val="30"/>
                <w:szCs w:val="30"/>
                <w:lang w:val="en-US"/>
              </w:rPr>
              <w:t>1,405,168</w:t>
            </w:r>
          </w:p>
        </w:tc>
        <w:tc>
          <w:tcPr>
            <w:tcW w:w="270" w:type="dxa"/>
            <w:shd w:val="clear" w:color="auto" w:fill="auto"/>
          </w:tcPr>
          <w:p w:rsidR="00EF0033" w:rsidRPr="009100E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F0033" w:rsidRPr="009100E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00E4">
              <w:rPr>
                <w:rFonts w:ascii="Angsana New" w:hAnsi="Angsana New"/>
                <w:sz w:val="30"/>
                <w:szCs w:val="30"/>
                <w:lang w:val="en-US"/>
              </w:rPr>
              <w:t>1,211,075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1,405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,168</w:t>
            </w: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EF0033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126,000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126,000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124B26" w:rsidRPr="00D12B44" w:rsidTr="00EF0033">
        <w:tc>
          <w:tcPr>
            <w:tcW w:w="3222" w:type="dxa"/>
            <w:shd w:val="clear" w:color="auto" w:fill="auto"/>
          </w:tcPr>
          <w:p w:rsidR="00124B26" w:rsidRPr="00D12B44" w:rsidRDefault="00124B26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4B2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:rsidR="00124B26" w:rsidRDefault="00124B26" w:rsidP="00124B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1,749,082</w:t>
            </w:r>
          </w:p>
        </w:tc>
        <w:tc>
          <w:tcPr>
            <w:tcW w:w="270" w:type="dxa"/>
            <w:shd w:val="clear" w:color="auto" w:fill="auto"/>
          </w:tcPr>
          <w:p w:rsidR="00124B26" w:rsidRPr="00D12B44" w:rsidRDefault="00124B26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124B26" w:rsidRDefault="00124B26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24B26" w:rsidRPr="00D12B44" w:rsidRDefault="00124B26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124B26" w:rsidRDefault="00124B26" w:rsidP="00124B26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610,394</w:t>
            </w:r>
          </w:p>
        </w:tc>
        <w:tc>
          <w:tcPr>
            <w:tcW w:w="270" w:type="dxa"/>
            <w:shd w:val="clear" w:color="auto" w:fill="auto"/>
          </w:tcPr>
          <w:p w:rsidR="00124B26" w:rsidRPr="00D12B44" w:rsidRDefault="00124B26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124B26" w:rsidRDefault="00124B26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EF0033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3,391,190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9,715,862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3,391,190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9,715,862 </w:t>
            </w: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EF0033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:rsidR="00EF0033" w:rsidRPr="00D12B44" w:rsidRDefault="00713F67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  <w:r w:rsidR="00EF0033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713F67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  <w:r w:rsidR="00EF0033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685B35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</w:t>
            </w:r>
            <w:r w:rsidR="00EF0033" w:rsidRPr="00D12B44">
              <w:rPr>
                <w:rFonts w:ascii="Angsana New" w:hAnsi="Angsana New" w:hint="cs"/>
                <w:sz w:val="30"/>
                <w:szCs w:val="30"/>
                <w:cs/>
              </w:rPr>
              <w:t>จ่ายค่า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1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1,106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,400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43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1,106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,400</w:t>
            </w:r>
          </w:p>
        </w:tc>
      </w:tr>
      <w:tr w:rsidR="00EF0033" w:rsidRPr="00D12B44" w:rsidTr="00EF0033">
        <w:tc>
          <w:tcPr>
            <w:tcW w:w="3222" w:type="dxa"/>
            <w:shd w:val="clear" w:color="auto" w:fill="auto"/>
          </w:tcPr>
          <w:p w:rsidR="00EF0033" w:rsidRPr="00D12B44" w:rsidRDefault="00685B35" w:rsidP="00EF003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</w:t>
            </w:r>
            <w:r w:rsidR="00EF0033" w:rsidRPr="00D12B44">
              <w:rPr>
                <w:rFonts w:ascii="Angsana New" w:hAnsi="Angsana New" w:hint="cs"/>
                <w:sz w:val="30"/>
                <w:szCs w:val="30"/>
                <w:cs/>
              </w:rPr>
              <w:t>จ่ายอื่น</w:t>
            </w: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966,632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1,051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,153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966,632</w:t>
            </w:r>
          </w:p>
        </w:tc>
        <w:tc>
          <w:tcPr>
            <w:tcW w:w="27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D12B44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sz w:val="30"/>
                <w:szCs w:val="30"/>
                <w:lang w:val="en-US"/>
              </w:rPr>
              <w:t>1,051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,153</w:t>
            </w:r>
          </w:p>
        </w:tc>
      </w:tr>
      <w:tr w:rsidR="00562CEB" w:rsidRPr="00D12B44" w:rsidTr="00EF0033">
        <w:tc>
          <w:tcPr>
            <w:tcW w:w="3222" w:type="dxa"/>
            <w:shd w:val="clear" w:color="auto" w:fill="auto"/>
          </w:tcPr>
          <w:p w:rsidR="00562CEB" w:rsidRPr="00D12B44" w:rsidRDefault="00562CEB" w:rsidP="00F250F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D12B44" w:rsidRDefault="00562CEB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2CEB" w:rsidRPr="0021006B" w:rsidTr="00EF0033">
        <w:tc>
          <w:tcPr>
            <w:tcW w:w="3222" w:type="dxa"/>
            <w:shd w:val="clear" w:color="auto" w:fill="auto"/>
          </w:tcPr>
          <w:p w:rsidR="00562CEB" w:rsidRPr="00EF0033" w:rsidRDefault="00562CEB" w:rsidP="00F250F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0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562CEB" w:rsidRPr="0021006B" w:rsidTr="00EF0033">
        <w:tc>
          <w:tcPr>
            <w:tcW w:w="3222" w:type="dxa"/>
            <w:shd w:val="clear" w:color="auto" w:fill="auto"/>
          </w:tcPr>
          <w:p w:rsidR="00562CEB" w:rsidRPr="00EF0033" w:rsidRDefault="00562CEB" w:rsidP="00F250F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003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62CEB" w:rsidRPr="0021006B" w:rsidRDefault="00562CEB" w:rsidP="00EF0033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EF0033" w:rsidRPr="0021006B" w:rsidTr="00EF0033">
        <w:tc>
          <w:tcPr>
            <w:tcW w:w="3222" w:type="dxa"/>
            <w:shd w:val="clear" w:color="auto" w:fill="auto"/>
          </w:tcPr>
          <w:p w:rsidR="00EF0033" w:rsidRPr="00EF0033" w:rsidRDefault="00EF0033" w:rsidP="00EF0033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003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EF0033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  <w:shd w:val="clear" w:color="auto" w:fill="auto"/>
          </w:tcPr>
          <w:p w:rsidR="00EF0033" w:rsidRPr="008F737D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737D">
              <w:rPr>
                <w:rFonts w:ascii="Angsana New" w:hAnsi="Angsana New"/>
                <w:sz w:val="30"/>
                <w:szCs w:val="30"/>
                <w:lang w:val="en-US"/>
              </w:rPr>
              <w:t>5,395,760</w:t>
            </w:r>
          </w:p>
        </w:tc>
        <w:tc>
          <w:tcPr>
            <w:tcW w:w="270" w:type="dxa"/>
            <w:shd w:val="clear" w:color="auto" w:fill="auto"/>
          </w:tcPr>
          <w:p w:rsidR="00EF0033" w:rsidRPr="008F737D" w:rsidRDefault="00EF0033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8F737D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737D">
              <w:rPr>
                <w:rFonts w:ascii="Angsana New" w:hAnsi="Angsana New"/>
                <w:sz w:val="30"/>
                <w:szCs w:val="30"/>
                <w:lang w:val="en-US"/>
              </w:rPr>
              <w:t>4,438,671</w:t>
            </w:r>
          </w:p>
        </w:tc>
        <w:tc>
          <w:tcPr>
            <w:tcW w:w="270" w:type="dxa"/>
            <w:shd w:val="clear" w:color="auto" w:fill="auto"/>
          </w:tcPr>
          <w:p w:rsidR="00EF0033" w:rsidRPr="008F737D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8F737D" w:rsidRDefault="00EF0033" w:rsidP="00DB003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737D">
              <w:rPr>
                <w:rFonts w:ascii="Angsana New" w:hAnsi="Angsana New"/>
                <w:sz w:val="30"/>
                <w:szCs w:val="30"/>
                <w:lang w:val="en-US"/>
              </w:rPr>
              <w:t>5,395,760</w:t>
            </w:r>
          </w:p>
        </w:tc>
        <w:tc>
          <w:tcPr>
            <w:tcW w:w="270" w:type="dxa"/>
            <w:shd w:val="clear" w:color="auto" w:fill="auto"/>
          </w:tcPr>
          <w:p w:rsidR="00EF0033" w:rsidRPr="00B76B71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0033" w:rsidRPr="00B76B71" w:rsidRDefault="00EF0033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B71">
              <w:rPr>
                <w:rFonts w:ascii="Angsana New" w:hAnsi="Angsana New"/>
                <w:sz w:val="30"/>
                <w:szCs w:val="30"/>
                <w:lang w:val="en-US"/>
              </w:rPr>
              <w:t>4,438,671</w:t>
            </w:r>
          </w:p>
        </w:tc>
      </w:tr>
      <w:tr w:rsidR="00DB0035" w:rsidRPr="0021006B" w:rsidTr="00EF0033">
        <w:tc>
          <w:tcPr>
            <w:tcW w:w="3222" w:type="dxa"/>
            <w:shd w:val="clear" w:color="auto" w:fill="auto"/>
          </w:tcPr>
          <w:p w:rsidR="00DB0035" w:rsidRPr="00EF0033" w:rsidRDefault="00ED5D29" w:rsidP="00EF0033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="00DB0035" w:rsidRPr="00EF003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="00DB0035" w:rsidRPr="00EF0033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  <w:shd w:val="clear" w:color="auto" w:fill="auto"/>
          </w:tcPr>
          <w:p w:rsidR="00DB0035" w:rsidRPr="008F737D" w:rsidRDefault="00DB0035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328,130</w:t>
            </w:r>
          </w:p>
        </w:tc>
        <w:tc>
          <w:tcPr>
            <w:tcW w:w="270" w:type="dxa"/>
            <w:shd w:val="clear" w:color="auto" w:fill="auto"/>
          </w:tcPr>
          <w:p w:rsidR="00DB0035" w:rsidRPr="008F737D" w:rsidRDefault="00DB0035" w:rsidP="00EF0033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B0035" w:rsidRPr="008F737D" w:rsidRDefault="00DB0035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225,985</w:t>
            </w:r>
          </w:p>
        </w:tc>
        <w:tc>
          <w:tcPr>
            <w:tcW w:w="270" w:type="dxa"/>
            <w:shd w:val="clear" w:color="auto" w:fill="auto"/>
          </w:tcPr>
          <w:p w:rsidR="00DB0035" w:rsidRPr="008F737D" w:rsidRDefault="00DB0035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B0035" w:rsidRPr="008F737D" w:rsidRDefault="00DB0035" w:rsidP="00DB003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328,130</w:t>
            </w:r>
          </w:p>
        </w:tc>
        <w:tc>
          <w:tcPr>
            <w:tcW w:w="270" w:type="dxa"/>
            <w:shd w:val="clear" w:color="auto" w:fill="auto"/>
          </w:tcPr>
          <w:p w:rsidR="00DB0035" w:rsidRPr="00B76B71" w:rsidRDefault="00DB0035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B0035" w:rsidRPr="00B76B71" w:rsidRDefault="00DB0035" w:rsidP="00EF0033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225,985</w:t>
            </w:r>
          </w:p>
        </w:tc>
      </w:tr>
    </w:tbl>
    <w:p w:rsidR="00833DDA" w:rsidRDefault="00833DDA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A595F" w:rsidRDefault="003A595F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62CEB" w:rsidRPr="00D12B44" w:rsidRDefault="00833DDA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="00562CEB" w:rsidRPr="00D12B44">
        <w:rPr>
          <w:rFonts w:ascii="Angsana New" w:hAnsi="Angsana New"/>
          <w:sz w:val="30"/>
          <w:szCs w:val="30"/>
          <w:cs/>
        </w:rPr>
        <w:t>ยอดคงเหลือ</w:t>
      </w:r>
      <w:r w:rsidR="00562CEB" w:rsidRPr="00D12B44">
        <w:rPr>
          <w:rFonts w:ascii="Angsana New" w:hAnsi="Angsana New" w:hint="cs"/>
          <w:sz w:val="30"/>
          <w:szCs w:val="30"/>
          <w:cs/>
        </w:rPr>
        <w:t>กับ</w:t>
      </w:r>
      <w:r w:rsidR="00034FD7">
        <w:rPr>
          <w:rFonts w:ascii="Angsana New" w:hAnsi="Angsana New" w:hint="cs"/>
          <w:sz w:val="30"/>
          <w:szCs w:val="30"/>
          <w:cs/>
        </w:rPr>
        <w:t>บุคคลหรือ</w:t>
      </w:r>
      <w:r w:rsidR="00562CEB" w:rsidRPr="00D12B44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/>
          <w:sz w:val="30"/>
          <w:szCs w:val="30"/>
          <w:cs/>
        </w:rPr>
        <w:t>ณ วันที่</w:t>
      </w:r>
      <w:r w:rsidR="00562CEB" w:rsidRPr="00D12B44">
        <w:rPr>
          <w:rFonts w:ascii="Angsana New" w:hAnsi="Angsana New"/>
          <w:sz w:val="30"/>
          <w:szCs w:val="30"/>
          <w:rtl/>
          <w:cs/>
        </w:rPr>
        <w:t xml:space="preserve"> </w:t>
      </w:r>
      <w:r w:rsidR="008E53DC" w:rsidRPr="008E53DC">
        <w:rPr>
          <w:rFonts w:ascii="Angsana New" w:hAnsi="Angsana New"/>
          <w:sz w:val="30"/>
          <w:szCs w:val="30"/>
        </w:rPr>
        <w:t>31</w:t>
      </w:r>
      <w:r w:rsidR="00562CEB" w:rsidRPr="00D12B44">
        <w:rPr>
          <w:rFonts w:ascii="Angsana New" w:hAnsi="Angsana New"/>
          <w:sz w:val="30"/>
          <w:szCs w:val="30"/>
          <w:cs/>
        </w:rPr>
        <w:t xml:space="preserve"> 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62CEB" w:rsidRPr="00D12B44">
        <w:rPr>
          <w:rFonts w:ascii="Angsana New" w:hAnsi="Angsana New"/>
          <w:sz w:val="30"/>
          <w:szCs w:val="30"/>
        </w:rPr>
        <w:t>25</w:t>
      </w:r>
      <w:r w:rsidR="008E53DC" w:rsidRPr="008E53DC">
        <w:rPr>
          <w:rFonts w:ascii="Angsana New" w:hAnsi="Angsana New" w:hint="cs"/>
          <w:sz w:val="30"/>
          <w:szCs w:val="30"/>
        </w:rPr>
        <w:t>6</w:t>
      </w:r>
      <w:r w:rsidR="00DE7AD2" w:rsidRPr="00D12B44">
        <w:rPr>
          <w:rFonts w:ascii="Angsana New" w:hAnsi="Angsana New"/>
          <w:sz w:val="30"/>
          <w:szCs w:val="30"/>
        </w:rPr>
        <w:t>2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และ </w:t>
      </w:r>
      <w:r w:rsidR="00562CEB" w:rsidRPr="00D12B44">
        <w:rPr>
          <w:rFonts w:ascii="Angsana New" w:hAnsi="Angsana New"/>
          <w:sz w:val="30"/>
          <w:szCs w:val="30"/>
        </w:rPr>
        <w:t xml:space="preserve">31 </w:t>
      </w:r>
      <w:r w:rsidR="00562CEB" w:rsidRPr="00D12B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62CEB" w:rsidRPr="00D12B44">
        <w:rPr>
          <w:rFonts w:ascii="Angsana New" w:hAnsi="Angsana New"/>
          <w:sz w:val="30"/>
          <w:szCs w:val="30"/>
        </w:rPr>
        <w:t>256</w:t>
      </w:r>
      <w:r w:rsidR="00DE7AD2" w:rsidRPr="00D12B44">
        <w:rPr>
          <w:rFonts w:ascii="Angsana New" w:hAnsi="Angsana New"/>
          <w:sz w:val="30"/>
          <w:szCs w:val="30"/>
        </w:rPr>
        <w:t>1</w:t>
      </w:r>
      <w:r w:rsidR="00562CEB" w:rsidRPr="00D12B44">
        <w:rPr>
          <w:rFonts w:ascii="Angsana New" w:hAnsi="Angsana New"/>
          <w:sz w:val="30"/>
          <w:szCs w:val="30"/>
        </w:rPr>
        <w:t xml:space="preserve"> </w:t>
      </w:r>
      <w:r w:rsidR="00562CEB" w:rsidRPr="00D12B44">
        <w:rPr>
          <w:rFonts w:ascii="Angsana New" w:hAnsi="Angsana New"/>
          <w:sz w:val="30"/>
          <w:szCs w:val="30"/>
          <w:cs/>
        </w:rPr>
        <w:t>มีดังนี้</w:t>
      </w:r>
    </w:p>
    <w:p w:rsidR="00562CEB" w:rsidRPr="00D12B44" w:rsidRDefault="00562CEB" w:rsidP="00DE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1"/>
        <w:gridCol w:w="272"/>
        <w:gridCol w:w="1258"/>
      </w:tblGrid>
      <w:tr w:rsidR="00562CEB" w:rsidRPr="00D12B44" w:rsidTr="00EF0033">
        <w:trPr>
          <w:cantSplit/>
          <w:tblHeader/>
        </w:trPr>
        <w:tc>
          <w:tcPr>
            <w:tcW w:w="6039" w:type="dxa"/>
            <w:gridSpan w:val="5"/>
          </w:tcPr>
          <w:p w:rsidR="00562CEB" w:rsidRPr="00D12B44" w:rsidRDefault="00562CEB" w:rsidP="00F250F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 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2CEB" w:rsidRPr="00D12B44" w:rsidTr="00EF0033">
        <w:trPr>
          <w:cantSplit/>
          <w:tblHeader/>
        </w:trPr>
        <w:tc>
          <w:tcPr>
            <w:tcW w:w="2990" w:type="dxa"/>
          </w:tcPr>
          <w:p w:rsidR="00562CEB" w:rsidRPr="00E159E3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562CEB" w:rsidRPr="00D12B44" w:rsidTr="00EF0033">
        <w:trPr>
          <w:cantSplit/>
          <w:tblHeader/>
        </w:trPr>
        <w:tc>
          <w:tcPr>
            <w:tcW w:w="299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D12B44" w:rsidTr="00EF0033">
        <w:trPr>
          <w:cantSplit/>
          <w:tblHeader/>
        </w:trPr>
        <w:tc>
          <w:tcPr>
            <w:tcW w:w="299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62CEB" w:rsidRPr="00D12B44" w:rsidRDefault="00562CEB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:rsidR="00562CEB" w:rsidRPr="00D12B44" w:rsidRDefault="00562CEB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8" w:type="dxa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62CEB" w:rsidRPr="00D12B44" w:rsidTr="00EF0033">
        <w:trPr>
          <w:cantSplit/>
          <w:tblHeader/>
        </w:trPr>
        <w:tc>
          <w:tcPr>
            <w:tcW w:w="299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62CEB" w:rsidRPr="00D12B44" w:rsidRDefault="00562CEB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380CF1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562CEB" w:rsidRPr="00D12B44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:rsidR="00562CEB" w:rsidRPr="00D12B44" w:rsidRDefault="008E53DC" w:rsidP="00380CF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80CF1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:rsidR="00562CEB" w:rsidRPr="00D12B44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80CF1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:rsidR="00562CEB" w:rsidRPr="00D12B44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</w:tcPr>
          <w:p w:rsidR="00562CEB" w:rsidRPr="00D12B44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80CF1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D12B44" w:rsidTr="00EF0033">
        <w:trPr>
          <w:cantSplit/>
          <w:tblHeader/>
        </w:trPr>
        <w:tc>
          <w:tcPr>
            <w:tcW w:w="3339" w:type="dxa"/>
            <w:gridSpan w:val="2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:rsidR="00562CEB" w:rsidRPr="00D12B44" w:rsidRDefault="00380CF1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562CEB"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F0033" w:rsidRPr="00D12B44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13,603,520</w:t>
            </w:r>
          </w:p>
        </w:tc>
        <w:tc>
          <w:tcPr>
            <w:tcW w:w="272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8,137,628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EF0033" w:rsidRPr="00D12B44" w:rsidRDefault="00EF0033" w:rsidP="0048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761,3</w:t>
            </w:r>
            <w:r w:rsidR="00480F7A">
              <w:rPr>
                <w:rFonts w:ascii="Angsana New" w:hAnsi="Angsana New"/>
                <w:sz w:val="30"/>
                <w:szCs w:val="30"/>
              </w:rPr>
              <w:t>31,236</w:t>
            </w:r>
          </w:p>
        </w:tc>
        <w:tc>
          <w:tcPr>
            <w:tcW w:w="236" w:type="dxa"/>
          </w:tcPr>
          <w:p w:rsidR="00EF0033" w:rsidRPr="00D12B44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D12B44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,221,259</w:t>
            </w:r>
          </w:p>
        </w:tc>
        <w:tc>
          <w:tcPr>
            <w:tcW w:w="273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EF0033" w:rsidRPr="00D12B44" w:rsidRDefault="00EF0033" w:rsidP="0048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696,2</w:t>
            </w:r>
            <w:r w:rsidR="00480F7A">
              <w:rPr>
                <w:rFonts w:ascii="Angsana New" w:hAnsi="Angsana New"/>
                <w:sz w:val="30"/>
                <w:szCs w:val="30"/>
              </w:rPr>
              <w:t>36,007</w:t>
            </w:r>
          </w:p>
        </w:tc>
        <w:tc>
          <w:tcPr>
            <w:tcW w:w="272" w:type="dxa"/>
          </w:tcPr>
          <w:p w:rsidR="00EF0033" w:rsidRPr="00BD043F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EF0033" w:rsidRPr="00D12B44" w:rsidRDefault="00480F7A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190,196,783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480F7A" w:rsidRDefault="00480F7A" w:rsidP="009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F7A">
              <w:rPr>
                <w:rFonts w:ascii="Angsana New" w:hAnsi="Angsana New"/>
                <w:b/>
                <w:bCs/>
                <w:sz w:val="30"/>
                <w:szCs w:val="30"/>
              </w:rPr>
              <w:t>761,331,236</w:t>
            </w:r>
          </w:p>
        </w:tc>
        <w:tc>
          <w:tcPr>
            <w:tcW w:w="236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BD043F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259,221,259</w:t>
            </w:r>
          </w:p>
        </w:tc>
        <w:tc>
          <w:tcPr>
            <w:tcW w:w="273" w:type="dxa"/>
          </w:tcPr>
          <w:p w:rsidR="00EF0033" w:rsidRPr="00BD043F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EF0033" w:rsidRDefault="00EF0033" w:rsidP="0048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033">
              <w:rPr>
                <w:rFonts w:ascii="Angsana New" w:hAnsi="Angsana New"/>
                <w:b/>
                <w:bCs/>
                <w:sz w:val="30"/>
                <w:szCs w:val="30"/>
              </w:rPr>
              <w:t>709,</w:t>
            </w:r>
            <w:r w:rsidR="00480F7A">
              <w:rPr>
                <w:rFonts w:ascii="Angsana New" w:hAnsi="Angsana New"/>
                <w:b/>
                <w:bCs/>
                <w:sz w:val="30"/>
                <w:szCs w:val="30"/>
              </w:rPr>
              <w:t>839,527</w:t>
            </w:r>
          </w:p>
        </w:tc>
        <w:tc>
          <w:tcPr>
            <w:tcW w:w="272" w:type="dxa"/>
          </w:tcPr>
          <w:p w:rsidR="00EF0033" w:rsidRPr="00EF0033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480F7A" w:rsidRPr="00EF0033" w:rsidRDefault="00480F7A" w:rsidP="0048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198,334,411</w:t>
            </w:r>
          </w:p>
        </w:tc>
      </w:tr>
    </w:tbl>
    <w:p w:rsidR="00562CEB" w:rsidRPr="00D12B44" w:rsidRDefault="00562CEB" w:rsidP="00562CEB">
      <w:pPr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7"/>
        <w:gridCol w:w="272"/>
        <w:gridCol w:w="1258"/>
      </w:tblGrid>
      <w:tr w:rsidR="00562CEB" w:rsidRPr="00D12B44" w:rsidTr="00EF0033">
        <w:trPr>
          <w:cantSplit/>
        </w:trPr>
        <w:tc>
          <w:tcPr>
            <w:tcW w:w="6039" w:type="dxa"/>
            <w:gridSpan w:val="5"/>
          </w:tcPr>
          <w:p w:rsidR="00562CEB" w:rsidRPr="00D12B44" w:rsidRDefault="00562CEB" w:rsidP="00F250F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2CEB" w:rsidRPr="00D12B44" w:rsidTr="00EF0033">
        <w:trPr>
          <w:cantSplit/>
        </w:trPr>
        <w:tc>
          <w:tcPr>
            <w:tcW w:w="299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7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562CEB" w:rsidRPr="00D12B44" w:rsidTr="00EF0033">
        <w:trPr>
          <w:cantSplit/>
        </w:trPr>
        <w:tc>
          <w:tcPr>
            <w:tcW w:w="299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D12B44" w:rsidTr="00EF0033">
        <w:trPr>
          <w:cantSplit/>
        </w:trPr>
        <w:tc>
          <w:tcPr>
            <w:tcW w:w="2990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62CEB" w:rsidRPr="00D12B44" w:rsidRDefault="00562CEB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7" w:type="dxa"/>
          </w:tcPr>
          <w:p w:rsidR="00562CEB" w:rsidRPr="00D12B44" w:rsidRDefault="00562CEB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8" w:type="dxa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7820CC" w:rsidRPr="00D12B44" w:rsidTr="00EF0033">
        <w:trPr>
          <w:cantSplit/>
        </w:trPr>
        <w:tc>
          <w:tcPr>
            <w:tcW w:w="2990" w:type="dxa"/>
          </w:tcPr>
          <w:p w:rsidR="007820CC" w:rsidRPr="00D12B44" w:rsidRDefault="007820CC" w:rsidP="0078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7820CC" w:rsidRPr="00D12B44" w:rsidRDefault="007820CC" w:rsidP="0078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820CC" w:rsidRPr="00D12B44" w:rsidRDefault="007820C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7820CC" w:rsidRPr="00D12B44" w:rsidRDefault="007820CC" w:rsidP="007820C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:rsidR="007820CC" w:rsidRPr="00D12B44" w:rsidRDefault="008E53D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7820CC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:rsidR="007820CC" w:rsidRPr="00D12B44" w:rsidRDefault="007820CC" w:rsidP="007820C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</w:tcPr>
          <w:p w:rsidR="007820CC" w:rsidRPr="00D12B44" w:rsidRDefault="008E53D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7820CC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:rsidR="007820CC" w:rsidRPr="00D12B44" w:rsidRDefault="007820CC" w:rsidP="007820C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</w:tcPr>
          <w:p w:rsidR="007820CC" w:rsidRPr="00D12B44" w:rsidRDefault="008E53D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7820CC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D12B44" w:rsidTr="00EF0033">
        <w:trPr>
          <w:cantSplit/>
        </w:trPr>
        <w:tc>
          <w:tcPr>
            <w:tcW w:w="3339" w:type="dxa"/>
            <w:gridSpan w:val="2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:rsidR="00562CEB" w:rsidRPr="00D12B44" w:rsidRDefault="007820CC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FA5335" w:rsidRPr="00FA5335" w:rsidRDefault="00FA5335" w:rsidP="00FA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F0033" w:rsidRPr="00FA5335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F0033" w:rsidRPr="00FA5335" w:rsidRDefault="00FA5335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EF0033" w:rsidRPr="00FA5335" w:rsidRDefault="00FA5335" w:rsidP="00A5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335">
              <w:rPr>
                <w:rFonts w:ascii="Angsana New" w:hAnsi="Angsana New"/>
                <w:sz w:val="30"/>
                <w:szCs w:val="30"/>
              </w:rPr>
              <w:t>11,690,05</w:t>
            </w:r>
            <w:r w:rsidR="00A5100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EF0033" w:rsidRPr="00FA5335" w:rsidRDefault="00FA5335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335">
              <w:rPr>
                <w:rFonts w:ascii="Angsana New" w:hAnsi="Angsana New"/>
                <w:sz w:val="30"/>
                <w:szCs w:val="30"/>
              </w:rPr>
              <w:t>363,243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EF0033" w:rsidRPr="00FA5335" w:rsidRDefault="00FA5335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335">
              <w:rPr>
                <w:rFonts w:ascii="Angsana New" w:hAnsi="Angsana New"/>
                <w:sz w:val="30"/>
                <w:szCs w:val="30"/>
              </w:rPr>
              <w:t>5,236,300</w:t>
            </w:r>
          </w:p>
        </w:tc>
        <w:tc>
          <w:tcPr>
            <w:tcW w:w="236" w:type="dxa"/>
          </w:tcPr>
          <w:p w:rsidR="00EF0033" w:rsidRPr="00FA5335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F0033" w:rsidRPr="00FA5335" w:rsidRDefault="00FA5335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335">
              <w:rPr>
                <w:rFonts w:ascii="Angsana New" w:hAnsi="Angsana New"/>
                <w:sz w:val="30"/>
                <w:szCs w:val="30"/>
              </w:rPr>
              <w:t>69,117,556</w:t>
            </w:r>
          </w:p>
        </w:tc>
        <w:tc>
          <w:tcPr>
            <w:tcW w:w="273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EF0033" w:rsidRPr="00FA5335" w:rsidRDefault="00FA5335" w:rsidP="0059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335">
              <w:rPr>
                <w:rFonts w:ascii="Angsana New" w:hAnsi="Angsana New"/>
                <w:sz w:val="30"/>
                <w:szCs w:val="30"/>
              </w:rPr>
              <w:t>997,650</w:t>
            </w:r>
          </w:p>
        </w:tc>
        <w:tc>
          <w:tcPr>
            <w:tcW w:w="272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EF0033" w:rsidRPr="00FA5335" w:rsidRDefault="00FA5335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335">
              <w:rPr>
                <w:rFonts w:ascii="Angsana New" w:hAnsi="Angsana New"/>
                <w:sz w:val="30"/>
                <w:szCs w:val="30"/>
              </w:rPr>
              <w:t>66,276,210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FA5335" w:rsidRDefault="00FA5335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5335">
              <w:rPr>
                <w:rFonts w:ascii="Angsana New" w:hAnsi="Angsana New"/>
                <w:b/>
                <w:bCs/>
                <w:sz w:val="30"/>
                <w:szCs w:val="30"/>
              </w:rPr>
              <w:t>5,236,300</w:t>
            </w:r>
          </w:p>
        </w:tc>
        <w:tc>
          <w:tcPr>
            <w:tcW w:w="236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FA5335" w:rsidRDefault="00FA5335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5335">
              <w:rPr>
                <w:rFonts w:ascii="Angsana New" w:hAnsi="Angsana New"/>
                <w:b/>
                <w:bCs/>
                <w:sz w:val="30"/>
                <w:szCs w:val="30"/>
              </w:rPr>
              <w:t>69,117,556</w:t>
            </w:r>
          </w:p>
        </w:tc>
        <w:tc>
          <w:tcPr>
            <w:tcW w:w="273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FA5335" w:rsidRDefault="00FA5335" w:rsidP="0059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5335">
              <w:rPr>
                <w:rFonts w:ascii="Angsana New" w:hAnsi="Angsana New"/>
                <w:b/>
                <w:bCs/>
                <w:sz w:val="30"/>
                <w:szCs w:val="30"/>
              </w:rPr>
              <w:t>12,687,70</w:t>
            </w:r>
            <w:r w:rsidR="00A5100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EF0033" w:rsidRPr="00FA5335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EF0033" w:rsidRPr="00FA5335" w:rsidRDefault="00FA5335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5335">
              <w:rPr>
                <w:rFonts w:ascii="Angsana New" w:hAnsi="Angsana New"/>
                <w:b/>
                <w:bCs/>
                <w:sz w:val="30"/>
                <w:szCs w:val="30"/>
              </w:rPr>
              <w:t>66,639,453</w:t>
            </w:r>
          </w:p>
        </w:tc>
      </w:tr>
    </w:tbl>
    <w:p w:rsidR="00BD043F" w:rsidRPr="00D12B44" w:rsidRDefault="00BD043F" w:rsidP="00EF0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1"/>
        <w:gridCol w:w="272"/>
        <w:gridCol w:w="1348"/>
      </w:tblGrid>
      <w:tr w:rsidR="003B4DFA" w:rsidRPr="00D12B44" w:rsidTr="00EF0033">
        <w:trPr>
          <w:cantSplit/>
        </w:trPr>
        <w:tc>
          <w:tcPr>
            <w:tcW w:w="6039" w:type="dxa"/>
            <w:gridSpan w:val="5"/>
          </w:tcPr>
          <w:p w:rsidR="003B4DFA" w:rsidRPr="00D12B44" w:rsidRDefault="003B4DFA" w:rsidP="00A7604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774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73" w:type="dxa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4DFA" w:rsidRPr="00D12B44" w:rsidTr="00EF0033">
        <w:trPr>
          <w:cantSplit/>
        </w:trPr>
        <w:tc>
          <w:tcPr>
            <w:tcW w:w="2990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71" w:type="dxa"/>
            <w:gridSpan w:val="3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3B4DFA" w:rsidRPr="00D12B44" w:rsidTr="00EF0033">
        <w:trPr>
          <w:cantSplit/>
        </w:trPr>
        <w:tc>
          <w:tcPr>
            <w:tcW w:w="2990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DFA" w:rsidRPr="00D12B44" w:rsidTr="00EF0033">
        <w:trPr>
          <w:cantSplit/>
        </w:trPr>
        <w:tc>
          <w:tcPr>
            <w:tcW w:w="2990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B4DFA" w:rsidRPr="00D12B44" w:rsidRDefault="003B4DFA" w:rsidP="00A760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:rsidR="003B4DFA" w:rsidRPr="00D12B44" w:rsidRDefault="003B4DFA" w:rsidP="00A76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:rsidR="003B4DFA" w:rsidRPr="00D12B44" w:rsidRDefault="003B4DFA" w:rsidP="00A760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</w:tcPr>
          <w:p w:rsidR="003B4DFA" w:rsidRPr="00D12B44" w:rsidRDefault="003B4DFA" w:rsidP="00A76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B4DFA" w:rsidRPr="00D12B44" w:rsidTr="00EF0033">
        <w:trPr>
          <w:cantSplit/>
        </w:trPr>
        <w:tc>
          <w:tcPr>
            <w:tcW w:w="2990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B4DFA" w:rsidRPr="00D12B44" w:rsidRDefault="003B4DFA" w:rsidP="00A7604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3B4DFA" w:rsidRPr="00D12B44" w:rsidRDefault="003B4DFA" w:rsidP="00A76048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:rsidR="003B4DFA" w:rsidRPr="00D12B44" w:rsidRDefault="008E53DC" w:rsidP="00A7604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B4DFA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:rsidR="003B4DFA" w:rsidRPr="00D12B44" w:rsidRDefault="003B4DFA" w:rsidP="00A76048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:rsidR="003B4DFA" w:rsidRPr="00D12B44" w:rsidRDefault="008E53DC" w:rsidP="00A7604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B4DFA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:rsidR="003B4DFA" w:rsidRPr="00D12B44" w:rsidRDefault="003B4DFA" w:rsidP="00A76048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48" w:type="dxa"/>
          </w:tcPr>
          <w:p w:rsidR="003B4DFA" w:rsidRPr="00D12B44" w:rsidRDefault="008E53DC" w:rsidP="00A7604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B4DFA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3B4DFA" w:rsidRPr="00D12B44" w:rsidTr="00EF0033">
        <w:trPr>
          <w:cantSplit/>
        </w:trPr>
        <w:tc>
          <w:tcPr>
            <w:tcW w:w="3339" w:type="dxa"/>
            <w:gridSpan w:val="2"/>
          </w:tcPr>
          <w:p w:rsidR="003B4DFA" w:rsidRPr="00D12B44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4" w:type="dxa"/>
            <w:gridSpan w:val="7"/>
          </w:tcPr>
          <w:p w:rsidR="003B4DFA" w:rsidRPr="00D12B44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EF0033" w:rsidRPr="00D12B44" w:rsidTr="00EF0033">
        <w:trPr>
          <w:cantSplit/>
        </w:trPr>
        <w:tc>
          <w:tcPr>
            <w:tcW w:w="3339" w:type="dxa"/>
            <w:gridSpan w:val="2"/>
          </w:tcPr>
          <w:p w:rsidR="00EF0033" w:rsidRPr="00D12B44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F0033" w:rsidRPr="00D12B44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181,888,139</w:t>
            </w:r>
          </w:p>
        </w:tc>
        <w:tc>
          <w:tcPr>
            <w:tcW w:w="272" w:type="dxa"/>
          </w:tcPr>
          <w:p w:rsidR="00EF0033" w:rsidRPr="00D12B44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:rsidR="00EF0033" w:rsidRPr="00D12B44" w:rsidRDefault="008E53DC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82</w:t>
            </w:r>
            <w:r w:rsidR="00EF0033" w:rsidRPr="00D12B44">
              <w:rPr>
                <w:rFonts w:ascii="Angsana New" w:hAnsi="Angsana New"/>
                <w:sz w:val="30"/>
                <w:szCs w:val="30"/>
              </w:rPr>
              <w:t>,</w:t>
            </w:r>
            <w:r w:rsidRPr="008E53DC">
              <w:rPr>
                <w:rFonts w:ascii="Angsana New" w:hAnsi="Angsana New"/>
                <w:sz w:val="30"/>
                <w:szCs w:val="30"/>
              </w:rPr>
              <w:t>8</w:t>
            </w:r>
            <w:r w:rsidR="00EF0033">
              <w:rPr>
                <w:rFonts w:ascii="Angsana New" w:hAnsi="Angsana New"/>
                <w:sz w:val="30"/>
                <w:szCs w:val="30"/>
              </w:rPr>
              <w:t>69,889</w:t>
            </w:r>
          </w:p>
        </w:tc>
      </w:tr>
    </w:tbl>
    <w:p w:rsidR="003B4DFA" w:rsidRDefault="003B4DFA">
      <w:pPr>
        <w:rPr>
          <w:rFonts w:ascii="Angsana New" w:hAnsi="Angsana New"/>
          <w:sz w:val="30"/>
          <w:szCs w:val="30"/>
          <w:highlight w:val="yellow"/>
        </w:rPr>
      </w:pPr>
    </w:p>
    <w:p w:rsidR="00774D80" w:rsidRDefault="00774D80">
      <w:pPr>
        <w:rPr>
          <w:rFonts w:ascii="Angsana New" w:hAnsi="Angsana New"/>
          <w:sz w:val="30"/>
          <w:szCs w:val="30"/>
          <w:highlight w:val="yellow"/>
        </w:rPr>
      </w:pPr>
    </w:p>
    <w:p w:rsidR="00774D80" w:rsidRPr="00700314" w:rsidRDefault="00774D80">
      <w:pPr>
        <w:rPr>
          <w:rFonts w:ascii="Angsana New" w:hAnsi="Angsana New"/>
          <w:sz w:val="30"/>
          <w:szCs w:val="30"/>
          <w:highlight w:val="yellow"/>
        </w:rPr>
      </w:pPr>
    </w:p>
    <w:p w:rsidR="00562CEB" w:rsidRPr="00D12B44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Pr="00D12B44">
        <w:rPr>
          <w:rFonts w:ascii="Angsana New" w:hAnsi="Angsana New" w:hint="cs"/>
          <w:sz w:val="30"/>
          <w:szCs w:val="30"/>
          <w:cs/>
        </w:rPr>
        <w:t>แก่บุคคลหรือ</w:t>
      </w:r>
      <w:r w:rsidRPr="00D12B44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D12B44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D12B4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12B44">
        <w:rPr>
          <w:rFonts w:ascii="Angsana New" w:hAnsi="Angsana New"/>
          <w:sz w:val="30"/>
          <w:szCs w:val="30"/>
        </w:rPr>
        <w:t xml:space="preserve">31 </w:t>
      </w:r>
      <w:r w:rsidRPr="00D12B44">
        <w:rPr>
          <w:rFonts w:ascii="Angsana New" w:hAnsi="Angsana New" w:hint="cs"/>
          <w:sz w:val="30"/>
          <w:szCs w:val="30"/>
          <w:cs/>
        </w:rPr>
        <w:t>มีนาคม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25</w:t>
      </w:r>
      <w:r w:rsidR="008E53DC" w:rsidRPr="008E53DC">
        <w:rPr>
          <w:rFonts w:ascii="Angsana New" w:hAnsi="Angsana New" w:hint="cs"/>
          <w:sz w:val="30"/>
          <w:szCs w:val="30"/>
        </w:rPr>
        <w:t>6</w:t>
      </w:r>
      <w:r w:rsidR="00CD6586" w:rsidRPr="00D12B44">
        <w:rPr>
          <w:rFonts w:ascii="Angsana New" w:hAnsi="Angsana New"/>
          <w:sz w:val="30"/>
          <w:szCs w:val="30"/>
        </w:rPr>
        <w:t>2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 xml:space="preserve">และ </w:t>
      </w:r>
      <w:r w:rsidRPr="00D12B44">
        <w:rPr>
          <w:rFonts w:ascii="Angsana New" w:hAnsi="Angsana New"/>
          <w:sz w:val="30"/>
          <w:szCs w:val="30"/>
        </w:rPr>
        <w:t>256</w:t>
      </w:r>
      <w:r w:rsidR="00CD6586" w:rsidRPr="00D12B44">
        <w:rPr>
          <w:rFonts w:ascii="Angsana New" w:hAnsi="Angsana New"/>
          <w:sz w:val="30"/>
          <w:szCs w:val="30"/>
        </w:rPr>
        <w:t>1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="003B4DFA" w:rsidRPr="00D12B44">
        <w:rPr>
          <w:rFonts w:ascii="Angsana New" w:hAnsi="Angsana New"/>
          <w:sz w:val="30"/>
          <w:szCs w:val="30"/>
          <w:cs/>
        </w:rPr>
        <w:t>มีดังนี้</w:t>
      </w:r>
    </w:p>
    <w:p w:rsidR="00562CEB" w:rsidRPr="00D12B44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543"/>
        <w:gridCol w:w="1167"/>
        <w:gridCol w:w="270"/>
        <w:gridCol w:w="1170"/>
        <w:gridCol w:w="270"/>
        <w:gridCol w:w="1259"/>
        <w:gridCol w:w="270"/>
        <w:gridCol w:w="1326"/>
      </w:tblGrid>
      <w:tr w:rsidR="00562CEB" w:rsidRPr="00D12B44" w:rsidTr="00D87DD2">
        <w:trPr>
          <w:tblHeader/>
        </w:trPr>
        <w:tc>
          <w:tcPr>
            <w:tcW w:w="3675" w:type="dxa"/>
            <w:gridSpan w:val="2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</w:t>
            </w:r>
            <w:r w:rsidR="00FD1C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มระยะสั้น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607" w:type="dxa"/>
            <w:gridSpan w:val="3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F47" w:rsidRPr="00D12B44" w:rsidTr="00D87DD2">
        <w:trPr>
          <w:tblHeader/>
        </w:trPr>
        <w:tc>
          <w:tcPr>
            <w:tcW w:w="3675" w:type="dxa"/>
            <w:gridSpan w:val="2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2F47" w:rsidRPr="00D12B44" w:rsidTr="00D87DD2">
        <w:trPr>
          <w:tblHeader/>
        </w:trPr>
        <w:tc>
          <w:tcPr>
            <w:tcW w:w="3132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4A2F47" w:rsidRPr="00D12B44" w:rsidRDefault="004A2F47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A2F47" w:rsidRPr="00D12B44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4A2F47" w:rsidRPr="00D12B44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:rsidR="004A2F47" w:rsidRPr="00D12B44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4A2F47" w:rsidRPr="00D12B44" w:rsidTr="00D87DD2">
        <w:trPr>
          <w:trHeight w:val="335"/>
          <w:tblHeader/>
        </w:trPr>
        <w:tc>
          <w:tcPr>
            <w:tcW w:w="3132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dxa"/>
            <w:shd w:val="clear" w:color="auto" w:fill="auto"/>
          </w:tcPr>
          <w:p w:rsidR="004A2F47" w:rsidRPr="00D12B44" w:rsidRDefault="004A2F47" w:rsidP="004A2F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2" w:type="dxa"/>
            <w:gridSpan w:val="7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A2F47" w:rsidRPr="00D12B44" w:rsidTr="00D87DD2">
        <w:tc>
          <w:tcPr>
            <w:tcW w:w="3132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3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2F47" w:rsidRPr="00D12B44" w:rsidTr="00D87DD2">
        <w:tc>
          <w:tcPr>
            <w:tcW w:w="3132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3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2F47" w:rsidRPr="00D12B44" w:rsidTr="00D87DD2">
        <w:trPr>
          <w:trHeight w:val="443"/>
        </w:trPr>
        <w:tc>
          <w:tcPr>
            <w:tcW w:w="3132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3" w:type="dxa"/>
            <w:shd w:val="clear" w:color="auto" w:fill="auto"/>
          </w:tcPr>
          <w:p w:rsidR="004A2F47" w:rsidRPr="00D12B44" w:rsidRDefault="004A2F47" w:rsidP="004A2F47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F47" w:rsidRPr="00D12B44" w:rsidRDefault="004A2F47" w:rsidP="004A2F47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82,869,889</w:t>
            </w: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87,922</w:t>
            </w:r>
            <w:r>
              <w:rPr>
                <w:rFonts w:ascii="Angsana New" w:hAnsi="Angsana New"/>
                <w:sz w:val="30"/>
                <w:szCs w:val="30"/>
              </w:rPr>
              <w:t>,357</w:t>
            </w:r>
          </w:p>
        </w:tc>
      </w:tr>
      <w:tr w:rsidR="004A2F47" w:rsidRPr="00D12B44" w:rsidTr="00D87DD2">
        <w:tc>
          <w:tcPr>
            <w:tcW w:w="3132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3" w:type="dxa"/>
            <w:shd w:val="clear" w:color="auto" w:fill="auto"/>
          </w:tcPr>
          <w:p w:rsidR="004A2F47" w:rsidRPr="00D12B44" w:rsidRDefault="004A2F47" w:rsidP="004A2F47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112,118,250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25,900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4A2F47" w:rsidRPr="00D12B44" w:rsidTr="00D87DD2">
        <w:tc>
          <w:tcPr>
            <w:tcW w:w="3132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3" w:type="dxa"/>
            <w:shd w:val="clear" w:color="auto" w:fill="auto"/>
          </w:tcPr>
          <w:p w:rsidR="004A2F47" w:rsidRPr="00D12B44" w:rsidRDefault="004A2F47" w:rsidP="004A2F47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A2F47" w:rsidRPr="00D12B44" w:rsidRDefault="004A2F47" w:rsidP="004A2F47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D12B4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100,000</w:t>
            </w:r>
            <w:r w:rsidRPr="00D12B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35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E53DC" w:rsidRPr="008E53DC">
              <w:rPr>
                <w:rFonts w:ascii="Angsana New" w:hAnsi="Angsana New"/>
                <w:sz w:val="30"/>
                <w:szCs w:val="30"/>
              </w:rPr>
              <w:t>7</w:t>
            </w:r>
            <w:r w:rsidRPr="00D12B44">
              <w:rPr>
                <w:rFonts w:ascii="Angsana New" w:hAnsi="Angsana New"/>
                <w:sz w:val="30"/>
                <w:szCs w:val="30"/>
              </w:rPr>
              <w:t>,</w:t>
            </w:r>
            <w:r w:rsidR="008E53DC" w:rsidRPr="008E53DC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7,524</w:t>
            </w:r>
            <w:r w:rsidRPr="00D12B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2F47" w:rsidRPr="00D12B44" w:rsidTr="00D87DD2">
        <w:tc>
          <w:tcPr>
            <w:tcW w:w="3132" w:type="dxa"/>
            <w:shd w:val="clear" w:color="auto" w:fill="auto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3" w:type="dxa"/>
            <w:shd w:val="clear" w:color="auto" w:fill="auto"/>
          </w:tcPr>
          <w:p w:rsidR="004A2F47" w:rsidRPr="00D12B44" w:rsidRDefault="004A2F47" w:rsidP="004A2F47">
            <w:pPr>
              <w:pStyle w:val="acctfourfigures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2F47" w:rsidRPr="00BD043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43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A2F47" w:rsidRPr="00BD043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2F47" w:rsidRPr="00BD043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43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A2F47" w:rsidRPr="00BD043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2F47" w:rsidRPr="00BD043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181,888,139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A2F47" w:rsidRPr="00BD043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2F47" w:rsidRPr="00BD043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43F">
              <w:rPr>
                <w:rFonts w:ascii="Angsana New" w:hAnsi="Angsana New"/>
                <w:b/>
                <w:bCs/>
                <w:sz w:val="30"/>
                <w:szCs w:val="30"/>
              </w:rPr>
              <w:t>106,314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,833</w:t>
            </w:r>
          </w:p>
        </w:tc>
      </w:tr>
    </w:tbl>
    <w:p w:rsidR="004929AD" w:rsidRPr="0089272F" w:rsidRDefault="004929AD" w:rsidP="00562CEB">
      <w:pPr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270"/>
        <w:gridCol w:w="1170"/>
        <w:gridCol w:w="270"/>
        <w:gridCol w:w="1260"/>
        <w:gridCol w:w="270"/>
        <w:gridCol w:w="1350"/>
      </w:tblGrid>
      <w:tr w:rsidR="00562CEB" w:rsidRPr="00D12B44" w:rsidTr="00D87DD2">
        <w:trPr>
          <w:cantSplit/>
          <w:tblHeader/>
        </w:trPr>
        <w:tc>
          <w:tcPr>
            <w:tcW w:w="6282" w:type="dxa"/>
            <w:gridSpan w:val="4"/>
          </w:tcPr>
          <w:p w:rsidR="00562CEB" w:rsidRPr="00D12B44" w:rsidRDefault="00562CEB" w:rsidP="00815A5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br w:type="column"/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774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70" w:type="dxa"/>
          </w:tcPr>
          <w:p w:rsidR="00562CEB" w:rsidRPr="00D12B44" w:rsidRDefault="00562CEB" w:rsidP="00815A5B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562CEB" w:rsidRPr="00D12B44" w:rsidRDefault="00562CEB" w:rsidP="00815A5B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D12B44" w:rsidTr="00D87DD2">
        <w:trPr>
          <w:cantSplit/>
          <w:tblHeader/>
        </w:trPr>
        <w:tc>
          <w:tcPr>
            <w:tcW w:w="3672" w:type="dxa"/>
          </w:tcPr>
          <w:p w:rsidR="00562CEB" w:rsidRPr="00D12B44" w:rsidRDefault="00562CEB" w:rsidP="00815A5B">
            <w:pPr>
              <w:tabs>
                <w:tab w:val="left" w:pos="342"/>
              </w:tabs>
              <w:ind w:left="-18"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62CEB" w:rsidRPr="00D12B44" w:rsidRDefault="00562CEB" w:rsidP="00815A5B">
            <w:pPr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62CEB" w:rsidRPr="00D12B44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562CEB" w:rsidRPr="00D12B44" w:rsidRDefault="00562CEB" w:rsidP="00815A5B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D12B44" w:rsidTr="00D87DD2">
        <w:trPr>
          <w:cantSplit/>
          <w:tblHeader/>
        </w:trPr>
        <w:tc>
          <w:tcPr>
            <w:tcW w:w="3672" w:type="dxa"/>
          </w:tcPr>
          <w:p w:rsidR="00562CEB" w:rsidRPr="00D12B44" w:rsidRDefault="00562CEB" w:rsidP="00815A5B">
            <w:pPr>
              <w:tabs>
                <w:tab w:val="left" w:pos="342"/>
              </w:tabs>
              <w:ind w:left="-18"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562CEB" w:rsidRPr="00D12B44" w:rsidRDefault="008E53DC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CEB"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62CEB" w:rsidRPr="00D12B44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62CEB" w:rsidRPr="00D12B44" w:rsidRDefault="008E53DC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CEB"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562CEB" w:rsidRPr="00D12B44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2CEB" w:rsidRPr="00D12B44" w:rsidRDefault="008E53DC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CEB"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62CEB" w:rsidRPr="00D12B44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62CEB" w:rsidRPr="00D12B44" w:rsidRDefault="008E53DC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CEB"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6C90" w:rsidRPr="00D12B44" w:rsidTr="00D87DD2">
        <w:trPr>
          <w:cantSplit/>
          <w:tblHeader/>
        </w:trPr>
        <w:tc>
          <w:tcPr>
            <w:tcW w:w="3672" w:type="dxa"/>
          </w:tcPr>
          <w:p w:rsidR="00AC6C90" w:rsidRPr="00D12B44" w:rsidRDefault="00AC6C90" w:rsidP="00815A5B">
            <w:pPr>
              <w:tabs>
                <w:tab w:val="left" w:pos="342"/>
              </w:tabs>
              <w:ind w:left="-18"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C90" w:rsidRPr="00D12B44" w:rsidRDefault="00AC6C90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AC6C90" w:rsidRPr="00D12B44" w:rsidRDefault="00AC6C90" w:rsidP="00815A5B">
            <w:pPr>
              <w:pStyle w:val="a1"/>
              <w:ind w:left="-18"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:rsidR="00AC6C90" w:rsidRPr="00D12B44" w:rsidRDefault="008E53DC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C6C90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AC6C90" w:rsidRPr="00D12B44" w:rsidRDefault="00AC6C90" w:rsidP="00815A5B">
            <w:pPr>
              <w:pStyle w:val="a1"/>
              <w:ind w:left="-18"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:rsidR="00AC6C90" w:rsidRPr="00D12B44" w:rsidRDefault="008E53DC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C6C90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AC6C90" w:rsidRPr="00D12B44" w:rsidRDefault="00AC6C90" w:rsidP="00815A5B">
            <w:pPr>
              <w:pStyle w:val="a1"/>
              <w:ind w:left="-18"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:rsidR="00AC6C90" w:rsidRPr="00D12B44" w:rsidRDefault="008E53DC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C6C90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D12B44" w:rsidTr="00D87DD2">
        <w:trPr>
          <w:cantSplit/>
          <w:tblHeader/>
        </w:trPr>
        <w:tc>
          <w:tcPr>
            <w:tcW w:w="3672" w:type="dxa"/>
          </w:tcPr>
          <w:p w:rsidR="00562CEB" w:rsidRPr="00D12B44" w:rsidRDefault="00562CE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:rsidR="00562CEB" w:rsidRPr="00D12B44" w:rsidRDefault="00C24D19" w:rsidP="00815A5B">
            <w:pPr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15A5B" w:rsidRPr="00D12B44" w:rsidTr="00D87DD2">
        <w:trPr>
          <w:cantSplit/>
        </w:trPr>
        <w:tc>
          <w:tcPr>
            <w:tcW w:w="3672" w:type="dxa"/>
          </w:tcPr>
          <w:p w:rsidR="00815A5B" w:rsidRPr="00D12B44" w:rsidRDefault="00815A5B" w:rsidP="00815A5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1,399,268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A5B" w:rsidRPr="00D12B44" w:rsidTr="00D87DD2">
        <w:trPr>
          <w:cantSplit/>
          <w:trHeight w:val="389"/>
        </w:trPr>
        <w:tc>
          <w:tcPr>
            <w:tcW w:w="3672" w:type="dxa"/>
          </w:tcPr>
          <w:p w:rsidR="00815A5B" w:rsidRPr="00D12B44" w:rsidRDefault="00815A5B" w:rsidP="00815A5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</w:t>
            </w:r>
            <w:r w:rsidR="00BE1AD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96,841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15A5B" w:rsidRPr="00D12B44" w:rsidRDefault="00774D80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15A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="00815A5B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E1AD9">
              <w:rPr>
                <w:rFonts w:ascii="Angsana New" w:hAnsi="Angsana New"/>
                <w:sz w:val="30"/>
                <w:szCs w:val="30"/>
              </w:rPr>
              <w:t>8,4</w:t>
            </w:r>
            <w:r>
              <w:rPr>
                <w:rFonts w:ascii="Angsana New" w:hAnsi="Angsana New"/>
                <w:sz w:val="30"/>
                <w:szCs w:val="30"/>
              </w:rPr>
              <w:t>76,901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15A5B" w:rsidRPr="00D12B44" w:rsidRDefault="00774D80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15A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690</w:t>
            </w:r>
            <w:r w:rsidR="00815A5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</w:tr>
      <w:tr w:rsidR="00815A5B" w:rsidRPr="00D12B44" w:rsidTr="00D87DD2">
        <w:trPr>
          <w:cantSplit/>
          <w:trHeight w:val="389"/>
        </w:trPr>
        <w:tc>
          <w:tcPr>
            <w:tcW w:w="3672" w:type="dxa"/>
          </w:tcPr>
          <w:p w:rsidR="00815A5B" w:rsidRPr="00D12B44" w:rsidRDefault="00815A5B" w:rsidP="00815A5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</w:t>
            </w:r>
            <w:r w:rsidR="00BE1AD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96,841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15A5B" w:rsidRPr="00506099" w:rsidRDefault="00774D80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5A5B" w:rsidRPr="005060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783</w:t>
            </w:r>
            <w:r w:rsidR="00815A5B" w:rsidRPr="005060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E1AD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E1AD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76,169</w:t>
            </w:r>
          </w:p>
        </w:tc>
        <w:tc>
          <w:tcPr>
            <w:tcW w:w="270" w:type="dxa"/>
          </w:tcPr>
          <w:p w:rsidR="00815A5B" w:rsidRPr="00D12B44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15A5B" w:rsidRPr="00506099" w:rsidRDefault="00774D80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5A5B" w:rsidRPr="005060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690</w:t>
            </w:r>
            <w:r w:rsidR="00815A5B" w:rsidRPr="005060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</w:tr>
    </w:tbl>
    <w:p w:rsidR="00562CEB" w:rsidRPr="00D12B44" w:rsidRDefault="00562CEB" w:rsidP="00562CEB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52"/>
        <w:gridCol w:w="1278"/>
        <w:gridCol w:w="270"/>
        <w:gridCol w:w="1350"/>
      </w:tblGrid>
      <w:tr w:rsidR="008E4EA8" w:rsidRPr="00D12B44" w:rsidTr="00D87DD2">
        <w:trPr>
          <w:cantSplit/>
        </w:trPr>
        <w:tc>
          <w:tcPr>
            <w:tcW w:w="3690" w:type="dxa"/>
          </w:tcPr>
          <w:p w:rsidR="008E4EA8" w:rsidRPr="00D12B44" w:rsidRDefault="004A2F47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610" w:type="dxa"/>
            <w:gridSpan w:val="3"/>
          </w:tcPr>
          <w:p w:rsidR="008E4EA8" w:rsidRPr="00D12B44" w:rsidRDefault="008E4EA8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8E4EA8" w:rsidRPr="00D12B44" w:rsidRDefault="008E4EA8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8" w:type="dxa"/>
            <w:gridSpan w:val="3"/>
          </w:tcPr>
          <w:p w:rsidR="008E4EA8" w:rsidRPr="00D12B44" w:rsidRDefault="008E4EA8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F47" w:rsidRPr="00D12B44" w:rsidTr="00D87DD2">
        <w:trPr>
          <w:cantSplit/>
        </w:trPr>
        <w:tc>
          <w:tcPr>
            <w:tcW w:w="3690" w:type="dxa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4A2F47" w:rsidRPr="00D12B44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4A2F47" w:rsidRPr="00D12B44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8" w:type="dxa"/>
            <w:gridSpan w:val="3"/>
          </w:tcPr>
          <w:p w:rsidR="004A2F47" w:rsidRPr="00D12B44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F47" w:rsidRPr="00D12B44" w:rsidTr="00D87DD2">
        <w:trPr>
          <w:cantSplit/>
        </w:trPr>
        <w:tc>
          <w:tcPr>
            <w:tcW w:w="3690" w:type="dxa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F47" w:rsidRPr="00D12B44" w:rsidRDefault="004A2F47" w:rsidP="004A2F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4A2F47" w:rsidRPr="00D12B44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:rsidR="004A2F47" w:rsidRPr="00D12B44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</w:tcPr>
          <w:p w:rsidR="004A2F47" w:rsidRPr="00D12B44" w:rsidRDefault="004A2F47" w:rsidP="004A2F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4A2F47" w:rsidRPr="00D84E02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A2F47" w:rsidRPr="00D12B44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A2F47" w:rsidRPr="00D12B44" w:rsidTr="00D87DD2">
        <w:trPr>
          <w:cantSplit/>
        </w:trPr>
        <w:tc>
          <w:tcPr>
            <w:tcW w:w="3690" w:type="dxa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A2F47" w:rsidRPr="00D12B44" w:rsidRDefault="004A2F47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4A2F47" w:rsidRPr="00D12B44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:rsidR="004A2F47" w:rsidRPr="00D12B44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52" w:type="dxa"/>
          </w:tcPr>
          <w:p w:rsidR="004A2F47" w:rsidRPr="00D12B44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8" w:type="dxa"/>
          </w:tcPr>
          <w:p w:rsidR="004A2F47" w:rsidRPr="00D12B44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4A2F47" w:rsidRPr="00D12B44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:rsidR="004A2F47" w:rsidRPr="00D12B44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4A2F47" w:rsidRPr="00D12B44" w:rsidTr="00D87DD2">
        <w:trPr>
          <w:cantSplit/>
        </w:trPr>
        <w:tc>
          <w:tcPr>
            <w:tcW w:w="3690" w:type="dxa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:rsidR="004A2F47" w:rsidRPr="00D12B44" w:rsidRDefault="004A2F47" w:rsidP="004A2F47">
            <w:pPr>
              <w:tabs>
                <w:tab w:val="left" w:pos="418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A2F47" w:rsidRPr="00D12B44" w:rsidTr="00D87DD2">
        <w:trPr>
          <w:cantSplit/>
        </w:trPr>
        <w:tc>
          <w:tcPr>
            <w:tcW w:w="3690" w:type="dxa"/>
          </w:tcPr>
          <w:p w:rsidR="004A2F47" w:rsidRPr="00D12B44" w:rsidRDefault="004A2F47" w:rsidP="004A2F4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:rsidR="004A2F47" w:rsidRPr="00D12B4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2F47" w:rsidRPr="00D12B44" w:rsidRDefault="004A2F47" w:rsidP="004A2F4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F47" w:rsidRPr="00815A5B" w:rsidRDefault="008E53DC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2" w:hanging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213</w:t>
            </w:r>
            <w:r w:rsidR="004A2F47">
              <w:rPr>
                <w:rFonts w:ascii="Angsana New" w:hAnsi="Angsana New"/>
                <w:sz w:val="30"/>
                <w:szCs w:val="30"/>
              </w:rPr>
              <w:t>,</w:t>
            </w:r>
            <w:r w:rsidRPr="008E53DC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52" w:type="dxa"/>
          </w:tcPr>
          <w:p w:rsidR="004A2F47" w:rsidRPr="00815A5B" w:rsidRDefault="004A2F47" w:rsidP="004A2F47">
            <w:pPr>
              <w:tabs>
                <w:tab w:val="decimal" w:pos="522"/>
              </w:tabs>
              <w:spacing w:line="240" w:lineRule="auto"/>
              <w:ind w:right="15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:rsidR="004A2F47" w:rsidRPr="00815A5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5A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2F47" w:rsidRPr="00815A5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2" w:hanging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4A2F47" w:rsidRPr="00815A5B" w:rsidRDefault="008E53DC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2" w:hanging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213</w:t>
            </w:r>
            <w:r w:rsidR="004A2F47">
              <w:rPr>
                <w:rFonts w:ascii="Angsana New" w:hAnsi="Angsana New"/>
                <w:sz w:val="30"/>
                <w:szCs w:val="30"/>
              </w:rPr>
              <w:t>,</w:t>
            </w:r>
            <w:r w:rsidRPr="008E53DC">
              <w:rPr>
                <w:rFonts w:ascii="Angsana New" w:hAnsi="Angsana New"/>
                <w:sz w:val="30"/>
                <w:szCs w:val="30"/>
              </w:rPr>
              <w:t>896</w:t>
            </w:r>
          </w:p>
        </w:tc>
      </w:tr>
    </w:tbl>
    <w:p w:rsidR="00D46709" w:rsidRDefault="00D46709" w:rsidP="00BD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D46709" w:rsidRDefault="00D46709" w:rsidP="00D4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1"/>
        <w:gridCol w:w="272"/>
        <w:gridCol w:w="1348"/>
      </w:tblGrid>
      <w:tr w:rsidR="00D46709" w:rsidRPr="00D12B44" w:rsidTr="00A2275A">
        <w:trPr>
          <w:cantSplit/>
        </w:trPr>
        <w:tc>
          <w:tcPr>
            <w:tcW w:w="6039" w:type="dxa"/>
            <w:gridSpan w:val="5"/>
          </w:tcPr>
          <w:p w:rsidR="00D46709" w:rsidRPr="00D12B44" w:rsidRDefault="00D46709" w:rsidP="008C610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ระยะสั้นจาก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3" w:type="dxa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6709" w:rsidRPr="00D12B44" w:rsidTr="00A2275A">
        <w:trPr>
          <w:cantSplit/>
        </w:trPr>
        <w:tc>
          <w:tcPr>
            <w:tcW w:w="2990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709" w:rsidRPr="00D12B44" w:rsidTr="00A2275A">
        <w:trPr>
          <w:cantSplit/>
        </w:trPr>
        <w:tc>
          <w:tcPr>
            <w:tcW w:w="2990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46709" w:rsidRPr="00D12B44" w:rsidRDefault="00D46709" w:rsidP="008C61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:rsidR="00D46709" w:rsidRPr="00D12B44" w:rsidRDefault="00D46709" w:rsidP="008C61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46709" w:rsidRPr="00D12B44" w:rsidTr="00A2275A">
        <w:trPr>
          <w:cantSplit/>
        </w:trPr>
        <w:tc>
          <w:tcPr>
            <w:tcW w:w="2990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46709" w:rsidRPr="00D12B44" w:rsidRDefault="00D46709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D46709" w:rsidRPr="00D12B44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:rsidR="00D46709" w:rsidRPr="00D12B44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:rsidR="00D46709" w:rsidRPr="00D12B44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:rsidR="00D46709" w:rsidRPr="00D12B44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:rsidR="00D46709" w:rsidRPr="00D12B44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48" w:type="dxa"/>
          </w:tcPr>
          <w:p w:rsidR="00D46709" w:rsidRPr="00D12B44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D46709" w:rsidRPr="00D12B44" w:rsidTr="00A2275A">
        <w:trPr>
          <w:cantSplit/>
        </w:trPr>
        <w:tc>
          <w:tcPr>
            <w:tcW w:w="3339" w:type="dxa"/>
            <w:gridSpan w:val="2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4" w:type="dxa"/>
            <w:gridSpan w:val="7"/>
          </w:tcPr>
          <w:p w:rsidR="00D46709" w:rsidRPr="00D12B44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D46709" w:rsidRPr="00D12B44" w:rsidTr="00A2275A">
        <w:trPr>
          <w:cantSplit/>
        </w:trPr>
        <w:tc>
          <w:tcPr>
            <w:tcW w:w="3339" w:type="dxa"/>
            <w:gridSpan w:val="2"/>
          </w:tcPr>
          <w:p w:rsidR="00D46709" w:rsidRPr="00D12B44" w:rsidRDefault="00A2275A" w:rsidP="008C6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46709" w:rsidRPr="00D12B44" w:rsidRDefault="00A2275A" w:rsidP="00A2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Pr="00B320FA">
              <w:rPr>
                <w:rFonts w:ascii="Angsana New" w:hAnsi="Angsana New"/>
                <w:sz w:val="30"/>
                <w:szCs w:val="30"/>
              </w:rPr>
              <w:t>471</w:t>
            </w:r>
            <w:r>
              <w:rPr>
                <w:rFonts w:ascii="Angsana New" w:hAnsi="Angsana New"/>
                <w:sz w:val="30"/>
                <w:szCs w:val="30"/>
              </w:rPr>
              <w:t>,450</w:t>
            </w:r>
          </w:p>
        </w:tc>
        <w:tc>
          <w:tcPr>
            <w:tcW w:w="236" w:type="dxa"/>
          </w:tcPr>
          <w:p w:rsidR="00D46709" w:rsidRPr="00D12B44" w:rsidRDefault="00D46709" w:rsidP="008C610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D46709" w:rsidRPr="00D12B44" w:rsidRDefault="00A2275A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77,854,220</w:t>
            </w:r>
          </w:p>
        </w:tc>
        <w:tc>
          <w:tcPr>
            <w:tcW w:w="273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D46709" w:rsidRPr="00D12B44" w:rsidRDefault="00A2275A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Pr="00B320FA">
              <w:rPr>
                <w:rFonts w:ascii="Angsana New" w:hAnsi="Angsana New"/>
                <w:sz w:val="30"/>
                <w:szCs w:val="30"/>
              </w:rPr>
              <w:t>471</w:t>
            </w:r>
            <w:r>
              <w:rPr>
                <w:rFonts w:ascii="Angsana New" w:hAnsi="Angsana New"/>
                <w:sz w:val="30"/>
                <w:szCs w:val="30"/>
              </w:rPr>
              <w:t>,450</w:t>
            </w:r>
          </w:p>
        </w:tc>
        <w:tc>
          <w:tcPr>
            <w:tcW w:w="272" w:type="dxa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:rsidR="00D46709" w:rsidRPr="00D12B44" w:rsidRDefault="00A2275A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58,954,220</w:t>
            </w:r>
          </w:p>
        </w:tc>
      </w:tr>
    </w:tbl>
    <w:p w:rsidR="00BD043F" w:rsidRPr="00EF6BA4" w:rsidRDefault="00BD043F" w:rsidP="00D4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sz w:val="24"/>
          <w:szCs w:val="24"/>
          <w:lang w:val="th-TH"/>
        </w:rPr>
      </w:pPr>
    </w:p>
    <w:p w:rsidR="00D46709" w:rsidRPr="00D12B44" w:rsidRDefault="00D46709" w:rsidP="00D467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="00A2275A">
        <w:rPr>
          <w:rFonts w:ascii="Angsana New" w:hAnsi="Angsana New" w:hint="cs"/>
          <w:sz w:val="30"/>
          <w:szCs w:val="30"/>
          <w:cs/>
        </w:rPr>
        <w:t>จาก</w:t>
      </w:r>
      <w:r w:rsidRPr="00D12B44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D12B44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D12B4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12B44">
        <w:rPr>
          <w:rFonts w:ascii="Angsana New" w:hAnsi="Angsana New"/>
          <w:sz w:val="30"/>
          <w:szCs w:val="30"/>
        </w:rPr>
        <w:t xml:space="preserve">31 </w:t>
      </w:r>
      <w:r w:rsidRPr="00D12B44">
        <w:rPr>
          <w:rFonts w:ascii="Angsana New" w:hAnsi="Angsana New" w:hint="cs"/>
          <w:sz w:val="30"/>
          <w:szCs w:val="30"/>
          <w:cs/>
        </w:rPr>
        <w:t>มีนาคม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>25</w:t>
      </w:r>
      <w:r w:rsidR="008E53DC" w:rsidRPr="008E53DC">
        <w:rPr>
          <w:rFonts w:ascii="Angsana New" w:hAnsi="Angsana New" w:hint="cs"/>
          <w:sz w:val="30"/>
          <w:szCs w:val="30"/>
        </w:rPr>
        <w:t>6</w:t>
      </w:r>
      <w:r w:rsidRPr="00D12B44">
        <w:rPr>
          <w:rFonts w:ascii="Angsana New" w:hAnsi="Angsana New"/>
          <w:sz w:val="30"/>
          <w:szCs w:val="30"/>
        </w:rPr>
        <w:t xml:space="preserve">2 </w:t>
      </w:r>
      <w:r w:rsidRPr="00D12B44">
        <w:rPr>
          <w:rFonts w:ascii="Angsana New" w:hAnsi="Angsana New"/>
          <w:sz w:val="30"/>
          <w:szCs w:val="30"/>
          <w:cs/>
        </w:rPr>
        <w:t xml:space="preserve">และ </w:t>
      </w:r>
      <w:r w:rsidRPr="00D12B44">
        <w:rPr>
          <w:rFonts w:ascii="Angsana New" w:hAnsi="Angsana New"/>
          <w:sz w:val="30"/>
          <w:szCs w:val="30"/>
        </w:rPr>
        <w:t xml:space="preserve">2561 </w:t>
      </w:r>
      <w:r w:rsidRPr="00D12B44">
        <w:rPr>
          <w:rFonts w:ascii="Angsana New" w:hAnsi="Angsana New"/>
          <w:sz w:val="30"/>
          <w:szCs w:val="30"/>
          <w:cs/>
        </w:rPr>
        <w:t>มีดังนี้</w:t>
      </w:r>
    </w:p>
    <w:p w:rsidR="00D46709" w:rsidRPr="00EF6BA4" w:rsidRDefault="00D46709" w:rsidP="00D4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sz w:val="24"/>
          <w:szCs w:val="24"/>
          <w:lang w:val="th-TH"/>
        </w:rPr>
      </w:pPr>
    </w:p>
    <w:tbl>
      <w:tblPr>
        <w:tblW w:w="90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360"/>
        <w:gridCol w:w="1260"/>
        <w:gridCol w:w="270"/>
        <w:gridCol w:w="1170"/>
        <w:gridCol w:w="270"/>
        <w:gridCol w:w="1259"/>
        <w:gridCol w:w="270"/>
        <w:gridCol w:w="1326"/>
      </w:tblGrid>
      <w:tr w:rsidR="00D46709" w:rsidRPr="00D12B44" w:rsidTr="00D87DD2">
        <w:trPr>
          <w:tblHeader/>
        </w:trPr>
        <w:tc>
          <w:tcPr>
            <w:tcW w:w="3222" w:type="dxa"/>
            <w:gridSpan w:val="2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46709" w:rsidRPr="00D12B44" w:rsidTr="00D87DD2">
        <w:trPr>
          <w:tblHeader/>
        </w:trPr>
        <w:tc>
          <w:tcPr>
            <w:tcW w:w="2862" w:type="dxa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46709" w:rsidRPr="00D12B44" w:rsidRDefault="00D46709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D46709" w:rsidRPr="00D12B44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46709" w:rsidRPr="00D12B44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46709" w:rsidRPr="00D12B44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D46709" w:rsidRPr="00D12B44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46709" w:rsidRPr="00D12B44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:rsidR="00D46709" w:rsidRPr="00D12B44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D46709" w:rsidRPr="00D12B44" w:rsidTr="00D87DD2">
        <w:trPr>
          <w:trHeight w:val="335"/>
          <w:tblHeader/>
        </w:trPr>
        <w:tc>
          <w:tcPr>
            <w:tcW w:w="2862" w:type="dxa"/>
            <w:shd w:val="clear" w:color="auto" w:fill="auto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D46709" w:rsidRPr="00D12B44" w:rsidRDefault="00D46709" w:rsidP="008C61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5" w:type="dxa"/>
            <w:gridSpan w:val="7"/>
            <w:shd w:val="clear" w:color="auto" w:fill="auto"/>
          </w:tcPr>
          <w:p w:rsidR="00D46709" w:rsidRPr="00D12B44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D46709" w:rsidRPr="00D12B44" w:rsidTr="00D87DD2">
        <w:trPr>
          <w:trHeight w:val="443"/>
        </w:trPr>
        <w:tc>
          <w:tcPr>
            <w:tcW w:w="2862" w:type="dxa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60" w:type="dxa"/>
            <w:shd w:val="clear" w:color="auto" w:fill="auto"/>
          </w:tcPr>
          <w:p w:rsidR="00D46709" w:rsidRPr="00D12B44" w:rsidRDefault="00D46709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46709" w:rsidRPr="00D12B44" w:rsidRDefault="00A73BBF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77,854,220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46709" w:rsidRPr="00D12B44" w:rsidRDefault="00D46709" w:rsidP="008C6104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46709" w:rsidRPr="00D12B44" w:rsidRDefault="00A73BBF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77,854,220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D46709" w:rsidRPr="00D12B44" w:rsidRDefault="00A73BBF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58,954,220</w:t>
            </w:r>
          </w:p>
        </w:tc>
        <w:tc>
          <w:tcPr>
            <w:tcW w:w="270" w:type="dxa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D46709" w:rsidRPr="00D12B44" w:rsidRDefault="00A73BBF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58,954,220</w:t>
            </w:r>
          </w:p>
        </w:tc>
      </w:tr>
      <w:tr w:rsidR="00D46709" w:rsidRPr="00D12B44" w:rsidTr="00D87DD2">
        <w:tc>
          <w:tcPr>
            <w:tcW w:w="2862" w:type="dxa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60" w:type="dxa"/>
            <w:shd w:val="clear" w:color="auto" w:fill="auto"/>
          </w:tcPr>
          <w:p w:rsidR="00D46709" w:rsidRPr="00D12B44" w:rsidRDefault="00D46709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709" w:rsidRPr="00D12B44" w:rsidRDefault="00A73BBF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28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56,382,770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46709" w:rsidRPr="00D12B44" w:rsidRDefault="00D46709" w:rsidP="008C6104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73BBF">
              <w:rPr>
                <w:rFonts w:ascii="Angsana New" w:hAnsi="Angsana New"/>
                <w:sz w:val="30"/>
                <w:szCs w:val="30"/>
              </w:rPr>
              <w:t>37</w:t>
            </w:r>
            <w:r w:rsidRPr="00D12B44">
              <w:rPr>
                <w:rFonts w:ascii="Angsana New" w:hAnsi="Angsana New"/>
                <w:sz w:val="30"/>
                <w:szCs w:val="30"/>
              </w:rPr>
              <w:t>,</w:t>
            </w:r>
            <w:r w:rsidR="00A73BBF">
              <w:rPr>
                <w:rFonts w:ascii="Angsana New" w:hAnsi="Angsana New"/>
                <w:sz w:val="30"/>
                <w:szCs w:val="30"/>
              </w:rPr>
              <w:t>482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73BBF">
              <w:rPr>
                <w:rFonts w:ascii="Angsana New" w:hAnsi="Angsana New"/>
                <w:sz w:val="30"/>
                <w:szCs w:val="30"/>
              </w:rPr>
              <w:t>770</w:t>
            </w:r>
            <w:r w:rsidRPr="00D12B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:rsidR="00D46709" w:rsidRPr="00D12B44" w:rsidRDefault="00D46709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A73B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709" w:rsidRPr="00D12B44" w:rsidTr="00D87DD2">
        <w:tc>
          <w:tcPr>
            <w:tcW w:w="2862" w:type="dxa"/>
            <w:shd w:val="clear" w:color="auto" w:fill="auto"/>
          </w:tcPr>
          <w:p w:rsidR="00D46709" w:rsidRPr="00D12B44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shd w:val="clear" w:color="auto" w:fill="auto"/>
          </w:tcPr>
          <w:p w:rsidR="00D46709" w:rsidRPr="00D12B44" w:rsidRDefault="00D46709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709" w:rsidRPr="00BD043F" w:rsidRDefault="00A73BBF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21,471,450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6709" w:rsidRPr="00BD043F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709" w:rsidRPr="00A73BBF" w:rsidRDefault="00A73BBF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BBF">
              <w:rPr>
                <w:rFonts w:ascii="Angsana New" w:hAnsi="Angsana New"/>
                <w:b/>
                <w:bCs/>
                <w:sz w:val="30"/>
                <w:szCs w:val="30"/>
              </w:rPr>
              <w:t>77,854,220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6709" w:rsidRPr="00BD043F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709" w:rsidRPr="00BD043F" w:rsidRDefault="00A73BBF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21,471,450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46709" w:rsidRPr="00BD043F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6709" w:rsidRPr="00A73BBF" w:rsidRDefault="00A73BBF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BBF">
              <w:rPr>
                <w:rFonts w:ascii="Angsana New" w:hAnsi="Angsana New"/>
                <w:b/>
                <w:bCs/>
                <w:sz w:val="30"/>
                <w:szCs w:val="30"/>
              </w:rPr>
              <w:t>58,954,220</w:t>
            </w:r>
          </w:p>
        </w:tc>
      </w:tr>
    </w:tbl>
    <w:p w:rsidR="00774D80" w:rsidRPr="00EF6BA4" w:rsidRDefault="00774D80" w:rsidP="00BD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:rsidR="00562CEB" w:rsidRPr="00D12B44" w:rsidRDefault="00A379D2" w:rsidP="00A379D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="00562CEB" w:rsidRPr="00A379D2">
        <w:rPr>
          <w:rFonts w:ascii="Angsana New" w:hAnsi="Angsana New"/>
          <w:b/>
          <w:bCs/>
          <w:color w:val="000000"/>
          <w:sz w:val="30"/>
          <w:szCs w:val="30"/>
          <w:cs/>
        </w:rPr>
        <w:t>ลูกหนี้</w:t>
      </w:r>
      <w:r w:rsidR="00562CEB"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t>การค้า</w:t>
      </w:r>
      <w:r w:rsidR="00A76048"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และลูกหนี้อื่น</w:t>
      </w:r>
    </w:p>
    <w:p w:rsidR="00562CEB" w:rsidRPr="00EF6BA4" w:rsidRDefault="00562CEB" w:rsidP="00562CEB">
      <w:pPr>
        <w:tabs>
          <w:tab w:val="clear" w:pos="454"/>
          <w:tab w:val="left" w:pos="540"/>
        </w:tabs>
        <w:rPr>
          <w:rFonts w:ascii="Angsana New" w:hAnsi="Angsana New"/>
          <w:sz w:val="24"/>
          <w:szCs w:val="24"/>
        </w:rPr>
      </w:pPr>
    </w:p>
    <w:tbl>
      <w:tblPr>
        <w:tblW w:w="908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2"/>
        <w:gridCol w:w="270"/>
        <w:gridCol w:w="1260"/>
        <w:gridCol w:w="270"/>
        <w:gridCol w:w="1260"/>
        <w:gridCol w:w="270"/>
        <w:gridCol w:w="1260"/>
        <w:gridCol w:w="270"/>
        <w:gridCol w:w="1350"/>
        <w:gridCol w:w="10"/>
      </w:tblGrid>
      <w:tr w:rsidR="00A51002" w:rsidRPr="00D12B44" w:rsidTr="00A51002">
        <w:trPr>
          <w:gridAfter w:val="1"/>
          <w:wAfter w:w="10" w:type="dxa"/>
          <w:tblHeader/>
        </w:trPr>
        <w:tc>
          <w:tcPr>
            <w:tcW w:w="2862" w:type="dxa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002" w:rsidRPr="00D12B44" w:rsidTr="00A51002">
        <w:trPr>
          <w:gridAfter w:val="1"/>
          <w:wAfter w:w="10" w:type="dxa"/>
          <w:trHeight w:val="380"/>
          <w:tblHeader/>
        </w:trPr>
        <w:tc>
          <w:tcPr>
            <w:tcW w:w="2862" w:type="dxa"/>
            <w:tcBorders>
              <w:top w:val="nil"/>
            </w:tcBorders>
          </w:tcPr>
          <w:p w:rsidR="00A51002" w:rsidRPr="00D12B44" w:rsidRDefault="00A51002" w:rsidP="00F250F7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A51002" w:rsidRPr="00D12B44" w:rsidRDefault="00A51002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A51002" w:rsidRPr="00D12B44" w:rsidRDefault="00A51002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A51002" w:rsidRPr="00D12B44" w:rsidRDefault="00A51002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A51002" w:rsidRPr="00D12B44" w:rsidRDefault="00A51002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51002" w:rsidRPr="00D12B44" w:rsidTr="00A51002">
        <w:trPr>
          <w:gridAfter w:val="1"/>
          <w:wAfter w:w="10" w:type="dxa"/>
          <w:trHeight w:val="380"/>
          <w:tblHeader/>
        </w:trPr>
        <w:tc>
          <w:tcPr>
            <w:tcW w:w="2862" w:type="dxa"/>
          </w:tcPr>
          <w:p w:rsidR="00A51002" w:rsidRPr="00D12B44" w:rsidRDefault="00A51002" w:rsidP="00FF58AE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51002" w:rsidRPr="00D12B44" w:rsidRDefault="00A51002" w:rsidP="00FF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51002" w:rsidRPr="00D12B44" w:rsidRDefault="00A51002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A51002" w:rsidRPr="00D12B44" w:rsidRDefault="00A51002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:rsidR="00A51002" w:rsidRPr="00D12B44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51002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A51002" w:rsidRPr="00D12B44" w:rsidRDefault="00A51002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:rsidR="00A51002" w:rsidRPr="00D12B44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51002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A51002" w:rsidRPr="00D12B44" w:rsidRDefault="00A51002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:rsidR="00A51002" w:rsidRPr="00D12B44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51002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A51002" w:rsidRPr="00D12B44" w:rsidTr="00A51002">
        <w:trPr>
          <w:gridAfter w:val="1"/>
          <w:wAfter w:w="10" w:type="dxa"/>
          <w:tblHeader/>
        </w:trPr>
        <w:tc>
          <w:tcPr>
            <w:tcW w:w="2862" w:type="dxa"/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A51002" w:rsidRPr="00D12B44" w:rsidTr="00A51002">
        <w:trPr>
          <w:gridAfter w:val="1"/>
          <w:wAfter w:w="10" w:type="dxa"/>
        </w:trPr>
        <w:tc>
          <w:tcPr>
            <w:tcW w:w="2862" w:type="dxa"/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A51002" w:rsidRPr="00D12B44" w:rsidRDefault="00A51002" w:rsidP="00F250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51002" w:rsidRPr="00D12B44" w:rsidRDefault="00A51002" w:rsidP="00F250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A51002" w:rsidRPr="00D12B44" w:rsidRDefault="00A51002" w:rsidP="00F250F7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A51002" w:rsidRPr="00D12B44" w:rsidRDefault="00A51002" w:rsidP="00F250F7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1002" w:rsidRPr="00D12B44" w:rsidTr="00A51002">
        <w:tc>
          <w:tcPr>
            <w:tcW w:w="2862" w:type="dxa"/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A51002" w:rsidRPr="00D12B44" w:rsidRDefault="00A51002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84E02">
              <w:rPr>
                <w:rFonts w:ascii="Angsana New" w:hAnsi="Angsana New"/>
                <w:sz w:val="30"/>
                <w:szCs w:val="30"/>
              </w:rPr>
              <w:t>761,3</w:t>
            </w:r>
            <w:r>
              <w:rPr>
                <w:rFonts w:ascii="Angsana New" w:hAnsi="Angsana New"/>
                <w:sz w:val="30"/>
                <w:szCs w:val="30"/>
              </w:rPr>
              <w:t>31,236</w:t>
            </w:r>
            <w:r w:rsidRPr="00D84E0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51002" w:rsidRPr="00D12B44" w:rsidRDefault="00A51002" w:rsidP="007B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B95">
              <w:rPr>
                <w:rFonts w:ascii="Angsana New" w:hAnsi="Angsana New" w:hint="cs"/>
                <w:sz w:val="30"/>
                <w:szCs w:val="30"/>
              </w:rPr>
              <w:t>259,221,259</w:t>
            </w:r>
          </w:p>
        </w:tc>
        <w:tc>
          <w:tcPr>
            <w:tcW w:w="270" w:type="dxa"/>
          </w:tcPr>
          <w:p w:rsidR="00A51002" w:rsidRPr="00BD043F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A51002" w:rsidRPr="00A96B95" w:rsidRDefault="00A51002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 w:rsidRPr="00A96B95">
              <w:rPr>
                <w:rFonts w:ascii="Angsana New" w:hAnsi="Angsana New"/>
                <w:sz w:val="30"/>
                <w:szCs w:val="30"/>
              </w:rPr>
              <w:t>709,</w:t>
            </w:r>
            <w:r>
              <w:rPr>
                <w:rFonts w:ascii="Angsana New" w:hAnsi="Angsana New"/>
                <w:sz w:val="30"/>
                <w:szCs w:val="30"/>
              </w:rPr>
              <w:t>839,527</w:t>
            </w:r>
            <w:r w:rsidRPr="00A96B9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51002" w:rsidRPr="00BD043F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gridSpan w:val="2"/>
          </w:tcPr>
          <w:p w:rsidR="00A51002" w:rsidRPr="00D12B44" w:rsidRDefault="00A51002" w:rsidP="007B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B95">
              <w:rPr>
                <w:rFonts w:ascii="Angsana New" w:hAnsi="Angsana New" w:hint="cs"/>
                <w:sz w:val="30"/>
                <w:szCs w:val="30"/>
              </w:rPr>
              <w:t>198,334,411</w:t>
            </w:r>
          </w:p>
        </w:tc>
      </w:tr>
      <w:tr w:rsidR="00A51002" w:rsidRPr="00D12B44" w:rsidTr="00A51002">
        <w:tc>
          <w:tcPr>
            <w:tcW w:w="2862" w:type="dxa"/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70" w:type="dxa"/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51002" w:rsidRPr="00D12B44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84E02">
              <w:rPr>
                <w:rFonts w:ascii="Angsana New" w:hAnsi="Angsana New"/>
                <w:sz w:val="30"/>
                <w:szCs w:val="30"/>
              </w:rPr>
              <w:t xml:space="preserve">265,270,285 </w:t>
            </w:r>
          </w:p>
        </w:tc>
        <w:tc>
          <w:tcPr>
            <w:tcW w:w="270" w:type="dxa"/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51002" w:rsidRPr="00D12B44" w:rsidRDefault="00A51002" w:rsidP="007B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B95">
              <w:rPr>
                <w:rFonts w:ascii="Angsana New" w:hAnsi="Angsana New" w:hint="cs"/>
                <w:sz w:val="30"/>
                <w:szCs w:val="30"/>
              </w:rPr>
              <w:t>319,986,694</w:t>
            </w:r>
          </w:p>
        </w:tc>
        <w:tc>
          <w:tcPr>
            <w:tcW w:w="270" w:type="dxa"/>
          </w:tcPr>
          <w:p w:rsidR="00A51002" w:rsidRPr="00BD043F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51002" w:rsidRPr="00A96B95" w:rsidRDefault="00A51002" w:rsidP="00ED5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 w:rsidRPr="00A96B95">
              <w:rPr>
                <w:rFonts w:ascii="Angsana New" w:hAnsi="Angsana New"/>
                <w:sz w:val="30"/>
                <w:szCs w:val="30"/>
              </w:rPr>
              <w:t>255,333,</w:t>
            </w:r>
            <w:r>
              <w:rPr>
                <w:rFonts w:ascii="Angsana New" w:hAnsi="Angsana New"/>
                <w:sz w:val="30"/>
                <w:szCs w:val="30"/>
              </w:rPr>
              <w:t>491</w:t>
            </w:r>
            <w:r w:rsidRPr="00A96B9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51002" w:rsidRPr="00BD043F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:rsidR="00A51002" w:rsidRPr="00D12B44" w:rsidRDefault="00A51002" w:rsidP="007B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B95">
              <w:rPr>
                <w:rFonts w:ascii="Angsana New" w:hAnsi="Angsana New" w:hint="cs"/>
                <w:sz w:val="30"/>
                <w:szCs w:val="30"/>
              </w:rPr>
              <w:t>314,892,771</w:t>
            </w:r>
          </w:p>
        </w:tc>
      </w:tr>
      <w:tr w:rsidR="00A51002" w:rsidRPr="00D12B44" w:rsidTr="00A51002">
        <w:tc>
          <w:tcPr>
            <w:tcW w:w="2862" w:type="dxa"/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51002" w:rsidRPr="00B87279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1,026,601,521</w:t>
            </w: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51002" w:rsidRPr="00BD043F" w:rsidRDefault="00A51002" w:rsidP="007B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6B95">
              <w:rPr>
                <w:rFonts w:ascii="Angsana New" w:hAnsi="Angsana New"/>
                <w:b/>
                <w:bCs/>
                <w:sz w:val="30"/>
                <w:szCs w:val="30"/>
              </w:rPr>
              <w:t>579,207,953</w:t>
            </w:r>
          </w:p>
        </w:tc>
        <w:tc>
          <w:tcPr>
            <w:tcW w:w="270" w:type="dxa"/>
          </w:tcPr>
          <w:p w:rsidR="00A51002" w:rsidRPr="00BD043F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A51002" w:rsidRPr="00D972B0" w:rsidRDefault="00A51002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>965,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173,018</w:t>
            </w: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51002" w:rsidRPr="00BD043F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nil"/>
            </w:tcBorders>
          </w:tcPr>
          <w:p w:rsidR="00A51002" w:rsidRPr="00BD043F" w:rsidRDefault="00A51002" w:rsidP="007B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6B95">
              <w:rPr>
                <w:rFonts w:ascii="Angsana New" w:hAnsi="Angsana New"/>
                <w:b/>
                <w:bCs/>
                <w:sz w:val="30"/>
                <w:szCs w:val="30"/>
              </w:rPr>
              <w:t>513,227,182</w:t>
            </w:r>
          </w:p>
        </w:tc>
      </w:tr>
      <w:tr w:rsidR="00A51002" w:rsidRPr="00D12B44" w:rsidTr="00A51002">
        <w:tc>
          <w:tcPr>
            <w:tcW w:w="2862" w:type="dxa"/>
            <w:tcBorders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51002" w:rsidRPr="00B87279" w:rsidRDefault="002C299C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A51002" w:rsidRPr="00B87279">
              <w:rPr>
                <w:rFonts w:ascii="Angsana New" w:hAnsi="Angsana New"/>
                <w:sz w:val="30"/>
                <w:szCs w:val="30"/>
              </w:rPr>
              <w:t>(17,304,772)</w:t>
            </w:r>
          </w:p>
        </w:tc>
        <w:tc>
          <w:tcPr>
            <w:tcW w:w="270" w:type="dxa"/>
            <w:tcBorders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51002" w:rsidRPr="00D12B44" w:rsidRDefault="002C299C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A51002" w:rsidRPr="00A96B95">
              <w:rPr>
                <w:rFonts w:ascii="Angsana New" w:hAnsi="Angsana New" w:hint="cs"/>
                <w:sz w:val="30"/>
                <w:szCs w:val="30"/>
              </w:rPr>
              <w:t>(18,604,772)</w:t>
            </w:r>
          </w:p>
        </w:tc>
        <w:tc>
          <w:tcPr>
            <w:tcW w:w="270" w:type="dxa"/>
            <w:tcBorders>
              <w:bottom w:val="nil"/>
            </w:tcBorders>
          </w:tcPr>
          <w:p w:rsidR="00A51002" w:rsidRPr="00BD043F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51002" w:rsidRPr="00A96B95" w:rsidRDefault="002C299C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A51002" w:rsidRPr="00B87279">
              <w:rPr>
                <w:rFonts w:ascii="Angsana New" w:hAnsi="Angsana New"/>
                <w:sz w:val="30"/>
                <w:szCs w:val="30"/>
              </w:rPr>
              <w:t>(16,328,272)</w:t>
            </w:r>
          </w:p>
        </w:tc>
        <w:tc>
          <w:tcPr>
            <w:tcW w:w="270" w:type="dxa"/>
            <w:tcBorders>
              <w:bottom w:val="nil"/>
            </w:tcBorders>
          </w:tcPr>
          <w:p w:rsidR="00A51002" w:rsidRPr="00BD043F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:rsidR="00A51002" w:rsidRPr="00D12B44" w:rsidRDefault="002C299C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A51002" w:rsidRPr="00A96B95">
              <w:rPr>
                <w:rFonts w:ascii="Angsana New" w:hAnsi="Angsana New" w:hint="cs"/>
                <w:sz w:val="30"/>
                <w:szCs w:val="30"/>
              </w:rPr>
              <w:t>(17,628,272)</w:t>
            </w:r>
          </w:p>
        </w:tc>
      </w:tr>
      <w:tr w:rsidR="00A51002" w:rsidRPr="00D12B44" w:rsidTr="00A51002">
        <w:tc>
          <w:tcPr>
            <w:tcW w:w="2862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1002" w:rsidRPr="00B87279" w:rsidRDefault="00A51002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>1,009,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296,749</w:t>
            </w: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1002" w:rsidRPr="00BD043F" w:rsidRDefault="00A51002" w:rsidP="007B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B95">
              <w:rPr>
                <w:rFonts w:ascii="Angsana New" w:hAnsi="Angsana New"/>
                <w:b/>
                <w:bCs/>
                <w:sz w:val="30"/>
                <w:szCs w:val="30"/>
              </w:rPr>
              <w:t>560,603,181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BD043F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51002" w:rsidRPr="00B87279" w:rsidRDefault="00A51002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>948,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844,746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BD043F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51002" w:rsidRPr="00BD043F" w:rsidRDefault="00A51002" w:rsidP="007B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B95">
              <w:rPr>
                <w:rFonts w:ascii="Angsana New" w:hAnsi="Angsana New"/>
                <w:b/>
                <w:bCs/>
                <w:sz w:val="30"/>
                <w:szCs w:val="30"/>
              </w:rPr>
              <w:t>495,598,910</w:t>
            </w:r>
          </w:p>
        </w:tc>
      </w:tr>
      <w:tr w:rsidR="00A51002" w:rsidRPr="00D12B44" w:rsidTr="00A51002">
        <w:tc>
          <w:tcPr>
            <w:tcW w:w="2862" w:type="dxa"/>
            <w:tcBorders>
              <w:top w:val="nil"/>
              <w:bottom w:val="nil"/>
            </w:tcBorders>
          </w:tcPr>
          <w:p w:rsidR="00A51002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A7CE9" w:rsidRDefault="001A7CE9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A7CE9" w:rsidRPr="00D12B44" w:rsidRDefault="001A7CE9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51002" w:rsidRPr="00D84E02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51002" w:rsidRPr="00D12B44" w:rsidRDefault="00A51002" w:rsidP="007B10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A51002" w:rsidRPr="00D12B44" w:rsidRDefault="00A51002" w:rsidP="00F250F7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gridSpan w:val="2"/>
            <w:tcBorders>
              <w:top w:val="double" w:sz="4" w:space="0" w:color="auto"/>
              <w:bottom w:val="nil"/>
            </w:tcBorders>
          </w:tcPr>
          <w:p w:rsidR="00A51002" w:rsidRPr="00D12B44" w:rsidRDefault="00A51002" w:rsidP="007B1072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51002" w:rsidRPr="00D12B44" w:rsidTr="00A51002">
        <w:tc>
          <w:tcPr>
            <w:tcW w:w="2862" w:type="dxa"/>
            <w:tcBorders>
              <w:top w:val="nil"/>
              <w:bottom w:val="nil"/>
            </w:tcBorders>
          </w:tcPr>
          <w:p w:rsidR="00A51002" w:rsidRPr="00D12B44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1C0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A51002" w:rsidRPr="00D84E02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A51002" w:rsidRPr="00D12B44" w:rsidRDefault="00A51002" w:rsidP="007B10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51002" w:rsidRPr="00D12B44" w:rsidRDefault="00A51002" w:rsidP="001C0A32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0" w:type="dxa"/>
            <w:gridSpan w:val="2"/>
            <w:tcBorders>
              <w:top w:val="nil"/>
              <w:bottom w:val="nil"/>
            </w:tcBorders>
          </w:tcPr>
          <w:p w:rsidR="00A51002" w:rsidRPr="00D12B44" w:rsidRDefault="00A51002" w:rsidP="007B1072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1002" w:rsidRPr="00D12B44" w:rsidTr="00A51002">
        <w:tc>
          <w:tcPr>
            <w:tcW w:w="2862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A51002" w:rsidRPr="00B87279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279">
              <w:rPr>
                <w:rFonts w:ascii="Angsana New" w:hAnsi="Angsana New"/>
                <w:sz w:val="30"/>
                <w:szCs w:val="30"/>
              </w:rPr>
              <w:t xml:space="preserve">      5,236,300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A51002" w:rsidRPr="00D84E02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84E02">
              <w:rPr>
                <w:rFonts w:ascii="Angsana New" w:hAnsi="Angsana New"/>
                <w:sz w:val="30"/>
                <w:szCs w:val="30"/>
              </w:rPr>
              <w:t xml:space="preserve">69,117,556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84E02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51002" w:rsidRPr="00B87279" w:rsidRDefault="00A51002" w:rsidP="00ED5D29">
            <w:pPr>
              <w:pStyle w:val="acctfourfigures"/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 w:rsidRPr="00B87279">
              <w:rPr>
                <w:rFonts w:ascii="Angsana New" w:hAnsi="Angsana New"/>
                <w:sz w:val="30"/>
                <w:szCs w:val="30"/>
                <w:lang w:bidi="th-TH"/>
              </w:rPr>
              <w:t>12,687,70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B87279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B87279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0" w:type="dxa"/>
            <w:gridSpan w:val="2"/>
            <w:tcBorders>
              <w:top w:val="nil"/>
              <w:bottom w:val="nil"/>
            </w:tcBorders>
          </w:tcPr>
          <w:p w:rsidR="00A51002" w:rsidRPr="00D84E02" w:rsidRDefault="00774D80" w:rsidP="00774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A51002" w:rsidRPr="00D84E02">
              <w:rPr>
                <w:rFonts w:ascii="Angsana New" w:hAnsi="Angsana New"/>
                <w:sz w:val="30"/>
                <w:szCs w:val="30"/>
              </w:rPr>
              <w:t>66</w:t>
            </w:r>
            <w:r w:rsidR="00A51002">
              <w:rPr>
                <w:rFonts w:ascii="Angsana New" w:hAnsi="Angsana New"/>
                <w:sz w:val="30"/>
                <w:szCs w:val="30"/>
              </w:rPr>
              <w:t>,639,453</w:t>
            </w:r>
          </w:p>
        </w:tc>
      </w:tr>
      <w:tr w:rsidR="00A51002" w:rsidRPr="00D12B44" w:rsidTr="00A51002">
        <w:tc>
          <w:tcPr>
            <w:tcW w:w="2862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51002" w:rsidRPr="00B87279" w:rsidRDefault="00A51002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298,546,471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51002" w:rsidRPr="00D84E02" w:rsidRDefault="00A51002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90,721,879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84E02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A51002" w:rsidRPr="00C526BD" w:rsidRDefault="00A51002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226,590,025</w:t>
            </w:r>
            <w:r w:rsidRPr="00C526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B87279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0" w:type="dxa"/>
            <w:gridSpan w:val="2"/>
            <w:tcBorders>
              <w:top w:val="nil"/>
              <w:bottom w:val="single" w:sz="4" w:space="0" w:color="auto"/>
            </w:tcBorders>
          </w:tcPr>
          <w:p w:rsidR="00A51002" w:rsidRPr="00D84E02" w:rsidRDefault="00774D80" w:rsidP="00774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A51002">
              <w:rPr>
                <w:rFonts w:ascii="Angsana New" w:hAnsi="Angsana New"/>
                <w:sz w:val="30"/>
                <w:szCs w:val="30"/>
              </w:rPr>
              <w:t>89,547,241</w:t>
            </w:r>
          </w:p>
        </w:tc>
      </w:tr>
      <w:tr w:rsidR="00A51002" w:rsidRPr="00D12B44" w:rsidTr="00A51002">
        <w:tc>
          <w:tcPr>
            <w:tcW w:w="2862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002" w:rsidRPr="00C526BD" w:rsidRDefault="00A51002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6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303,782,771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C526BD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002" w:rsidRPr="00C526BD" w:rsidRDefault="00A51002" w:rsidP="0020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159,839,435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C526BD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51002" w:rsidRPr="00C526BD" w:rsidRDefault="00A51002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6BD">
              <w:rPr>
                <w:rFonts w:ascii="Angsana New" w:hAnsi="Angsana New"/>
                <w:b/>
                <w:bCs/>
                <w:sz w:val="30"/>
                <w:szCs w:val="30"/>
              </w:rPr>
              <w:t>239,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277,727</w:t>
            </w:r>
            <w:r w:rsidRPr="00C526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B87279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1002" w:rsidRPr="00970720" w:rsidRDefault="00A51002" w:rsidP="0020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156,186,694</w:t>
            </w:r>
          </w:p>
        </w:tc>
      </w:tr>
      <w:tr w:rsidR="00A51002" w:rsidRPr="00D12B44" w:rsidTr="00A51002">
        <w:tc>
          <w:tcPr>
            <w:tcW w:w="2862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D12B44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1002" w:rsidRPr="00C526BD" w:rsidRDefault="002C299C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51002" w:rsidRPr="00C526BD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A51002">
              <w:rPr>
                <w:rFonts w:ascii="Angsana New" w:hAnsi="Angsana New"/>
                <w:b/>
                <w:bCs/>
                <w:sz w:val="30"/>
                <w:szCs w:val="30"/>
              </w:rPr>
              <w:t>313,079,520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C526BD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1002" w:rsidRPr="00C526BD" w:rsidRDefault="00A51002" w:rsidP="007B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720,442,616</w:t>
            </w:r>
            <w:r w:rsidRPr="00C526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C526BD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51002" w:rsidRPr="00C526BD" w:rsidRDefault="002C299C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51002" w:rsidRPr="00C526BD">
              <w:rPr>
                <w:rFonts w:ascii="Angsana New" w:hAnsi="Angsana New"/>
                <w:b/>
                <w:bCs/>
                <w:sz w:val="30"/>
                <w:szCs w:val="30"/>
              </w:rPr>
              <w:t>1,188,122,473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51002" w:rsidRPr="00B87279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51002" w:rsidRPr="00970720" w:rsidRDefault="002C299C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A51002">
              <w:rPr>
                <w:rFonts w:ascii="Angsana New" w:hAnsi="Angsana New"/>
                <w:b/>
                <w:bCs/>
                <w:sz w:val="30"/>
                <w:szCs w:val="30"/>
              </w:rPr>
              <w:t>651,785,604</w:t>
            </w:r>
            <w:r w:rsidR="00A51002" w:rsidRPr="009707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:rsidR="001C0A32" w:rsidRPr="000C37DE" w:rsidRDefault="001C0A32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4"/>
        </w:tabs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2"/>
        <w:gridCol w:w="720"/>
        <w:gridCol w:w="1170"/>
        <w:gridCol w:w="270"/>
        <w:gridCol w:w="1350"/>
        <w:gridCol w:w="273"/>
        <w:gridCol w:w="1167"/>
        <w:gridCol w:w="270"/>
        <w:gridCol w:w="1260"/>
      </w:tblGrid>
      <w:tr w:rsidR="00B87279" w:rsidRPr="00D12B44" w:rsidTr="00AE40E3">
        <w:trPr>
          <w:tblHeader/>
        </w:trPr>
        <w:tc>
          <w:tcPr>
            <w:tcW w:w="2592" w:type="dxa"/>
            <w:tcBorders>
              <w:top w:val="nil"/>
              <w:bottom w:val="nil"/>
            </w:tcBorders>
          </w:tcPr>
          <w:p w:rsidR="00B87279" w:rsidRPr="00D12B44" w:rsidRDefault="00B87279" w:rsidP="00F250F7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B87279" w:rsidRPr="00D12B44" w:rsidRDefault="00B87279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B87279" w:rsidRPr="00D12B44" w:rsidRDefault="00B87279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:rsidR="00B87279" w:rsidRPr="00D12B44" w:rsidRDefault="00B87279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nil"/>
            </w:tcBorders>
          </w:tcPr>
          <w:p w:rsidR="00B87279" w:rsidRPr="00D12B44" w:rsidRDefault="00B87279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279" w:rsidRPr="00D12B44" w:rsidTr="00AE40E3">
        <w:tblPrEx>
          <w:tblBorders>
            <w:bottom w:val="none" w:sz="0" w:space="0" w:color="auto"/>
          </w:tblBorders>
        </w:tblPrEx>
        <w:tc>
          <w:tcPr>
            <w:tcW w:w="2592" w:type="dxa"/>
          </w:tcPr>
          <w:p w:rsidR="00B87279" w:rsidRPr="00D12B44" w:rsidRDefault="00B87279" w:rsidP="00FF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14"/>
                <w:szCs w:val="14"/>
              </w:rPr>
              <w:br w:type="page"/>
            </w:r>
          </w:p>
        </w:tc>
        <w:tc>
          <w:tcPr>
            <w:tcW w:w="720" w:type="dxa"/>
          </w:tcPr>
          <w:p w:rsidR="00B87279" w:rsidRPr="00D12B44" w:rsidRDefault="00B87279" w:rsidP="00FF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87279" w:rsidRPr="00D12B44" w:rsidRDefault="00B87279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87279" w:rsidRPr="00D12B44" w:rsidRDefault="00B87279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B87279" w:rsidRPr="00D12B44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B8727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  <w:shd w:val="clear" w:color="auto" w:fill="auto"/>
          </w:tcPr>
          <w:p w:rsidR="00B87279" w:rsidRPr="00D12B44" w:rsidRDefault="00B87279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B87279" w:rsidRPr="00D12B44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B8727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87279" w:rsidRPr="00D12B44" w:rsidRDefault="00B87279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87279" w:rsidRPr="00D12B44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B87279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B87279" w:rsidRPr="00D12B44" w:rsidTr="00AE40E3">
        <w:tblPrEx>
          <w:tblBorders>
            <w:bottom w:val="none" w:sz="0" w:space="0" w:color="auto"/>
          </w:tblBorders>
        </w:tblPrEx>
        <w:tc>
          <w:tcPr>
            <w:tcW w:w="2592" w:type="dxa"/>
          </w:tcPr>
          <w:p w:rsidR="00B87279" w:rsidRPr="00D12B44" w:rsidRDefault="00B87279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:rsidR="00B87279" w:rsidRPr="00D12B44" w:rsidRDefault="00B87279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:rsidR="00B87279" w:rsidRPr="00D12B44" w:rsidRDefault="00B87279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87279" w:rsidRPr="00D12B44" w:rsidTr="00AE40E3">
        <w:tblPrEx>
          <w:tblBorders>
            <w:bottom w:val="none" w:sz="0" w:space="0" w:color="auto"/>
          </w:tblBorders>
        </w:tblPrEx>
        <w:tc>
          <w:tcPr>
            <w:tcW w:w="3312" w:type="dxa"/>
            <w:gridSpan w:val="2"/>
          </w:tcPr>
          <w:p w:rsidR="00B87279" w:rsidRPr="00D12B44" w:rsidRDefault="009A35F3" w:rsidP="009A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</w:t>
            </w:r>
            <w:r w:rsidR="002D32EE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B87279" w:rsidRPr="00D12B44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:rsidR="00B87279" w:rsidRPr="00D12B44" w:rsidRDefault="00B87279" w:rsidP="00F250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87279" w:rsidRPr="00D12B44" w:rsidRDefault="00B87279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87279" w:rsidRPr="00D12B44" w:rsidRDefault="00B87279" w:rsidP="00F250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:rsidR="00B87279" w:rsidRPr="00D12B44" w:rsidRDefault="00B87279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B87279" w:rsidRPr="00D12B44" w:rsidRDefault="00B87279" w:rsidP="00F250F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87279" w:rsidRPr="00D12B44" w:rsidRDefault="00B87279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87279" w:rsidRPr="00D12B44" w:rsidRDefault="00B87279" w:rsidP="00F250F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C6CD4" w:rsidRPr="00D12B44" w:rsidTr="000C37DE">
        <w:tblPrEx>
          <w:tblBorders>
            <w:bottom w:val="none" w:sz="0" w:space="0" w:color="auto"/>
          </w:tblBorders>
        </w:tblPrEx>
        <w:trPr>
          <w:trHeight w:val="362"/>
        </w:trPr>
        <w:tc>
          <w:tcPr>
            <w:tcW w:w="3312" w:type="dxa"/>
            <w:gridSpan w:val="2"/>
          </w:tcPr>
          <w:p w:rsidR="009C6CD4" w:rsidRPr="00D12B44" w:rsidRDefault="009A35F3" w:rsidP="009A3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9C6CD4"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8E53DC" w:rsidRPr="008E53DC">
              <w:rPr>
                <w:rFonts w:ascii="Angsana New" w:hAnsi="Angsana New"/>
                <w:sz w:val="30"/>
                <w:szCs w:val="30"/>
              </w:rPr>
              <w:t>3</w:t>
            </w:r>
            <w:r w:rsidR="009C6CD4" w:rsidRPr="00D12B44">
              <w:rPr>
                <w:rFonts w:ascii="Angsana New" w:hAnsi="Angsana New"/>
                <w:sz w:val="30"/>
                <w:szCs w:val="30"/>
              </w:rPr>
              <w:t>1</w:t>
            </w:r>
            <w:r w:rsidR="009C6CD4"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C6CD4" w:rsidRPr="00D12B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A35F3" w:rsidRDefault="009A35F3" w:rsidP="00A5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6CD4" w:rsidRPr="00E96EC1" w:rsidRDefault="00A51002" w:rsidP="00A5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9C6CD4" w:rsidRPr="00E96EC1" w:rsidRDefault="009C6CD4" w:rsidP="009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A35F3" w:rsidRDefault="009A35F3" w:rsidP="009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6CD4" w:rsidRPr="00E96EC1" w:rsidRDefault="002D32EE" w:rsidP="002D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25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9C6CD4" w:rsidRPr="00E96EC1" w:rsidRDefault="009C6CD4" w:rsidP="009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:rsidR="009A35F3" w:rsidRDefault="009C6CD4" w:rsidP="009A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9C6CD4" w:rsidRPr="00E96EC1" w:rsidRDefault="00A51002" w:rsidP="009A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9C6CD4" w:rsidRPr="00E96EC1" w:rsidRDefault="009C6CD4" w:rsidP="009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A35F3" w:rsidRDefault="009A35F3" w:rsidP="009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6CD4" w:rsidRPr="00E96EC1" w:rsidRDefault="002D32EE" w:rsidP="002D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25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80817" w:rsidRPr="000C37DE" w:rsidRDefault="00F80817" w:rsidP="009A35F3">
      <w:pPr>
        <w:pStyle w:val="a"/>
        <w:tabs>
          <w:tab w:val="clear" w:pos="1080"/>
          <w:tab w:val="left" w:pos="5115"/>
        </w:tabs>
        <w:ind w:firstLine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562CEB" w:rsidRPr="00D12B44" w:rsidRDefault="005B3C09" w:rsidP="009A35F3">
      <w:pPr>
        <w:pStyle w:val="a"/>
        <w:tabs>
          <w:tab w:val="clear" w:pos="1080"/>
          <w:tab w:val="left" w:pos="5115"/>
        </w:tabs>
        <w:ind w:firstLine="54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 xml:space="preserve">  </w:t>
      </w:r>
      <w:r w:rsidR="00562CEB" w:rsidRPr="00D12B44">
        <w:rPr>
          <w:rFonts w:ascii="Angsana New" w:hAnsi="Angsana New" w:cs="Angsana New"/>
          <w:cs/>
          <w:lang w:val="en-US"/>
        </w:rPr>
        <w:t>การวิเคราะห์อายุของลูกหนี้การค้า มีดังนี้</w:t>
      </w:r>
      <w:r w:rsidR="00562CEB" w:rsidRPr="00D12B44">
        <w:rPr>
          <w:rFonts w:ascii="Angsana New" w:hAnsi="Angsana New" w:cs="Angsana New"/>
          <w:cs/>
          <w:lang w:val="en-US"/>
        </w:rPr>
        <w:tab/>
      </w:r>
    </w:p>
    <w:p w:rsidR="00562CEB" w:rsidRPr="000C37DE" w:rsidRDefault="00562CEB" w:rsidP="00562CEB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1"/>
        <w:gridCol w:w="1348"/>
        <w:gridCol w:w="270"/>
        <w:gridCol w:w="1352"/>
        <w:gridCol w:w="269"/>
        <w:gridCol w:w="1263"/>
        <w:gridCol w:w="261"/>
        <w:gridCol w:w="1268"/>
      </w:tblGrid>
      <w:tr w:rsidR="00B87279" w:rsidRPr="00D12B44" w:rsidTr="00B87279">
        <w:trPr>
          <w:tblHeader/>
        </w:trPr>
        <w:tc>
          <w:tcPr>
            <w:tcW w:w="1676" w:type="pct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7" w:type="pct"/>
            <w:gridSpan w:val="3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pct"/>
            <w:gridSpan w:val="3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1DCE" w:rsidRPr="00D12B44" w:rsidTr="00B87279">
        <w:trPr>
          <w:tblHeader/>
        </w:trPr>
        <w:tc>
          <w:tcPr>
            <w:tcW w:w="1676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43" w:type="pct"/>
          </w:tcPr>
          <w:p w:rsidR="00562CEB" w:rsidRPr="00D12B44" w:rsidRDefault="00562CEB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6" w:type="pct"/>
          </w:tcPr>
          <w:p w:rsidR="00562CEB" w:rsidRPr="00D12B44" w:rsidRDefault="00562CEB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11DCE" w:rsidRPr="00D12B44" w:rsidTr="00B87279">
        <w:trPr>
          <w:tblHeader/>
        </w:trPr>
        <w:tc>
          <w:tcPr>
            <w:tcW w:w="1676" w:type="pct"/>
          </w:tcPr>
          <w:p w:rsidR="000E76C2" w:rsidRPr="00D12B44" w:rsidRDefault="000E76C2" w:rsidP="000E7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3" w:type="pct"/>
          </w:tcPr>
          <w:p w:rsidR="000E76C2" w:rsidRPr="00D12B44" w:rsidRDefault="000E76C2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9" w:type="pct"/>
          </w:tcPr>
          <w:p w:rsidR="000E76C2" w:rsidRPr="00D12B44" w:rsidRDefault="000E76C2" w:rsidP="000E76C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745" w:type="pct"/>
          </w:tcPr>
          <w:p w:rsidR="000E76C2" w:rsidRPr="00D12B44" w:rsidRDefault="008E53DC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0E76C2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0E76C2" w:rsidRPr="00D12B44" w:rsidRDefault="000E76C2" w:rsidP="000E76C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696" w:type="pct"/>
          </w:tcPr>
          <w:p w:rsidR="000E76C2" w:rsidRPr="00D12B44" w:rsidRDefault="008E53DC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0E76C2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:rsidR="000E76C2" w:rsidRPr="00D12B44" w:rsidRDefault="000E76C2" w:rsidP="000E76C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699" w:type="pct"/>
          </w:tcPr>
          <w:p w:rsidR="000E76C2" w:rsidRPr="00D12B44" w:rsidRDefault="008E53DC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0E76C2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D12B44" w:rsidTr="000C37DE">
        <w:trPr>
          <w:trHeight w:val="164"/>
          <w:tblHeader/>
        </w:trPr>
        <w:tc>
          <w:tcPr>
            <w:tcW w:w="1676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24" w:type="pct"/>
            <w:gridSpan w:val="7"/>
          </w:tcPr>
          <w:p w:rsidR="00562CEB" w:rsidRPr="00D12B44" w:rsidRDefault="000E76C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11DCE" w:rsidRPr="00D12B44" w:rsidTr="00B87279">
        <w:tc>
          <w:tcPr>
            <w:tcW w:w="1676" w:type="pct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43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562CEB" w:rsidRPr="00D12B44" w:rsidRDefault="00562CEB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11DCE" w:rsidRPr="00D12B44" w:rsidTr="00B87279">
        <w:tc>
          <w:tcPr>
            <w:tcW w:w="1676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12B4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43" w:type="pct"/>
          </w:tcPr>
          <w:p w:rsidR="00761FEE" w:rsidRPr="00D12B44" w:rsidRDefault="00B87279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87279">
              <w:rPr>
                <w:rFonts w:ascii="Angsana New" w:hAnsi="Angsana New"/>
                <w:sz w:val="30"/>
                <w:szCs w:val="30"/>
              </w:rPr>
              <w:t>364,</w:t>
            </w:r>
            <w:r w:rsidR="00E512F7">
              <w:rPr>
                <w:rFonts w:ascii="Angsana New" w:hAnsi="Angsana New"/>
                <w:sz w:val="30"/>
                <w:szCs w:val="30"/>
              </w:rPr>
              <w:t>154,736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761FEE" w:rsidRPr="00D12B44" w:rsidRDefault="00AC26F2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 w:hint="cs"/>
                <w:sz w:val="30"/>
                <w:szCs w:val="30"/>
              </w:rPr>
              <w:t>145,681,999</w:t>
            </w:r>
          </w:p>
        </w:tc>
        <w:tc>
          <w:tcPr>
            <w:tcW w:w="148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761FEE" w:rsidRPr="00C526BD" w:rsidRDefault="00761FEE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6BD">
              <w:rPr>
                <w:rFonts w:ascii="Angsana New" w:hAnsi="Angsana New"/>
                <w:sz w:val="30"/>
                <w:szCs w:val="30"/>
              </w:rPr>
              <w:t>367,</w:t>
            </w:r>
            <w:r w:rsidR="00E512F7">
              <w:rPr>
                <w:rFonts w:ascii="Angsana New" w:hAnsi="Angsana New"/>
                <w:sz w:val="30"/>
                <w:szCs w:val="30"/>
              </w:rPr>
              <w:t>810,192</w:t>
            </w:r>
            <w:r w:rsidRPr="00C526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761FEE" w:rsidRPr="00D12B44" w:rsidRDefault="00AC26F2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145,985,613</w:t>
            </w:r>
          </w:p>
        </w:tc>
      </w:tr>
      <w:tr w:rsidR="00111DCE" w:rsidRPr="00D12B44" w:rsidTr="00B87279">
        <w:tc>
          <w:tcPr>
            <w:tcW w:w="1676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D12B4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43" w:type="pct"/>
          </w:tcPr>
          <w:p w:rsidR="00761FEE" w:rsidRPr="00D12B44" w:rsidRDefault="00761FEE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761FEE" w:rsidRPr="00D12B44" w:rsidRDefault="00761FE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761FEE" w:rsidRPr="00C526BD" w:rsidRDefault="00761FEE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6BD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44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761FEE" w:rsidRPr="00D12B44" w:rsidRDefault="00761FE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DCE" w:rsidRPr="00D12B44" w:rsidTr="00B87279">
        <w:tc>
          <w:tcPr>
            <w:tcW w:w="1676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12B44">
              <w:rPr>
                <w:rFonts w:ascii="Angsana New" w:hAnsi="Angsana New"/>
                <w:sz w:val="30"/>
                <w:szCs w:val="30"/>
              </w:rPr>
              <w:t>3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3" w:type="pct"/>
          </w:tcPr>
          <w:p w:rsidR="00761FEE" w:rsidRPr="00D12B44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279">
              <w:rPr>
                <w:rFonts w:ascii="Angsana New" w:hAnsi="Angsana New"/>
                <w:sz w:val="30"/>
                <w:szCs w:val="30"/>
              </w:rPr>
              <w:t>308,424,318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761FEE" w:rsidRPr="00D12B44" w:rsidRDefault="00AC26F2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3,601,946</w:t>
            </w:r>
          </w:p>
        </w:tc>
        <w:tc>
          <w:tcPr>
            <w:tcW w:w="148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761FEE" w:rsidRPr="00C526BD" w:rsidRDefault="00761FEE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6BD">
              <w:rPr>
                <w:rFonts w:ascii="Angsana New" w:hAnsi="Angsana New"/>
                <w:sz w:val="30"/>
                <w:szCs w:val="30"/>
              </w:rPr>
              <w:t xml:space="preserve">310,587,184 </w:t>
            </w:r>
          </w:p>
        </w:tc>
        <w:tc>
          <w:tcPr>
            <w:tcW w:w="144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761FEE" w:rsidRPr="00D12B44" w:rsidRDefault="00AC26F2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1,336,862</w:t>
            </w:r>
          </w:p>
        </w:tc>
      </w:tr>
      <w:tr w:rsidR="00111DCE" w:rsidRPr="00D12B44" w:rsidTr="00B87279">
        <w:tc>
          <w:tcPr>
            <w:tcW w:w="1676" w:type="pct"/>
          </w:tcPr>
          <w:p w:rsidR="00761FEE" w:rsidRPr="00D12B44" w:rsidRDefault="008E53DC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3</w:t>
            </w:r>
            <w:r w:rsidR="00761FEE" w:rsidRPr="00D12B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61FEE" w:rsidRPr="00D12B4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761FEE" w:rsidRPr="00D12B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</w:tcPr>
          <w:p w:rsidR="00761FEE" w:rsidRPr="00D12B44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87279">
              <w:rPr>
                <w:rFonts w:ascii="Angsana New" w:hAnsi="Angsana New"/>
                <w:sz w:val="30"/>
                <w:szCs w:val="30"/>
              </w:rPr>
              <w:t>2,994,984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761FEE" w:rsidRPr="00D12B44" w:rsidRDefault="00AC26F2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26F2">
              <w:rPr>
                <w:rFonts w:ascii="Angsana New" w:hAnsi="Angsana New"/>
                <w:sz w:val="30"/>
                <w:szCs w:val="30"/>
              </w:rPr>
              <w:t>659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26F2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48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761FEE" w:rsidRPr="00C526BD" w:rsidRDefault="00761FEE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6BD">
              <w:rPr>
                <w:rFonts w:ascii="Angsana New" w:hAnsi="Angsana New"/>
                <w:sz w:val="30"/>
                <w:szCs w:val="30"/>
              </w:rPr>
              <w:t xml:space="preserve">2,994,984 </w:t>
            </w:r>
          </w:p>
        </w:tc>
        <w:tc>
          <w:tcPr>
            <w:tcW w:w="144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761FEE" w:rsidRPr="00D12B44" w:rsidRDefault="00AC26F2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6,084,769</w:t>
            </w:r>
          </w:p>
        </w:tc>
      </w:tr>
      <w:tr w:rsidR="00111DCE" w:rsidRPr="00D12B44" w:rsidTr="00B87279">
        <w:tc>
          <w:tcPr>
            <w:tcW w:w="1676" w:type="pct"/>
          </w:tcPr>
          <w:p w:rsidR="00761FEE" w:rsidRPr="00D12B44" w:rsidRDefault="008E53DC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6</w:t>
            </w:r>
            <w:r w:rsidR="00761FEE"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1FEE" w:rsidRPr="00D12B44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="00761FEE" w:rsidRPr="00D12B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</w:tcPr>
          <w:p w:rsidR="00761FEE" w:rsidRPr="00D12B44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87279">
              <w:rPr>
                <w:rFonts w:ascii="Angsana New" w:hAnsi="Angsana New"/>
                <w:sz w:val="30"/>
                <w:szCs w:val="30"/>
              </w:rPr>
              <w:t>56,932,344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761FEE" w:rsidRPr="00D12B44" w:rsidRDefault="00AC26F2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26F2">
              <w:rPr>
                <w:rFonts w:ascii="Angsana New" w:hAnsi="Angsana New"/>
                <w:sz w:val="30"/>
                <w:szCs w:val="30"/>
              </w:rPr>
              <w:t>662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26F2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8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761FEE" w:rsidRPr="00C526BD" w:rsidRDefault="00761FEE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6BD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4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761FEE" w:rsidRPr="00D12B44" w:rsidRDefault="00AC26F2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7,785,198</w:t>
            </w:r>
          </w:p>
        </w:tc>
      </w:tr>
      <w:tr w:rsidR="00111DCE" w:rsidRPr="00D12B44" w:rsidTr="00B87279">
        <w:tc>
          <w:tcPr>
            <w:tcW w:w="1676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:rsidR="00761FEE" w:rsidRPr="00D12B44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87279">
              <w:rPr>
                <w:rFonts w:ascii="Angsana New" w:hAnsi="Angsana New"/>
                <w:sz w:val="30"/>
                <w:szCs w:val="30"/>
              </w:rPr>
              <w:t xml:space="preserve">28,824,854 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:rsidR="00761FEE" w:rsidRPr="00AC26F2" w:rsidRDefault="00AC26F2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42,615,195</w:t>
            </w:r>
          </w:p>
        </w:tc>
        <w:tc>
          <w:tcPr>
            <w:tcW w:w="148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761FEE" w:rsidRPr="00C526BD" w:rsidRDefault="00761FEE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6BD">
              <w:rPr>
                <w:rFonts w:ascii="Angsana New" w:hAnsi="Angsana New"/>
                <w:sz w:val="30"/>
                <w:szCs w:val="30"/>
              </w:rPr>
              <w:t xml:space="preserve">28,447,167 </w:t>
            </w:r>
          </w:p>
        </w:tc>
        <w:tc>
          <w:tcPr>
            <w:tcW w:w="144" w:type="pct"/>
          </w:tcPr>
          <w:p w:rsidR="00761FEE" w:rsidRPr="00D12B44" w:rsidRDefault="00761FEE" w:rsidP="00AC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761FEE" w:rsidRPr="00D12B44" w:rsidRDefault="00AC26F2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6F2">
              <w:rPr>
                <w:rFonts w:ascii="Angsana New" w:hAnsi="Angsana New"/>
                <w:sz w:val="30"/>
                <w:szCs w:val="30"/>
              </w:rPr>
              <w:t>37,141,969</w:t>
            </w:r>
          </w:p>
        </w:tc>
      </w:tr>
      <w:tr w:rsidR="00111DCE" w:rsidRPr="00D12B44" w:rsidTr="000C37DE">
        <w:trPr>
          <w:trHeight w:val="145"/>
        </w:trPr>
        <w:tc>
          <w:tcPr>
            <w:tcW w:w="1676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:rsidR="00761FEE" w:rsidRPr="00B87279" w:rsidRDefault="00B87279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>761,</w:t>
            </w:r>
            <w:r w:rsidR="00E512F7">
              <w:rPr>
                <w:rFonts w:ascii="Angsana New" w:hAnsi="Angsana New"/>
                <w:b/>
                <w:bCs/>
                <w:sz w:val="30"/>
                <w:szCs w:val="30"/>
              </w:rPr>
              <w:t>331,236</w:t>
            </w: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:rsidR="00761FEE" w:rsidRPr="00885544" w:rsidRDefault="00AC26F2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6F2">
              <w:rPr>
                <w:rFonts w:ascii="Angsana New" w:hAnsi="Angsana New"/>
                <w:b/>
                <w:bCs/>
                <w:sz w:val="30"/>
                <w:szCs w:val="30"/>
              </w:rPr>
              <w:t>259,221,259</w:t>
            </w:r>
          </w:p>
        </w:tc>
        <w:tc>
          <w:tcPr>
            <w:tcW w:w="148" w:type="pct"/>
          </w:tcPr>
          <w:p w:rsidR="00761FEE" w:rsidRPr="008855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761FEE" w:rsidRPr="00C526BD" w:rsidRDefault="00761FEE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6BD">
              <w:rPr>
                <w:rFonts w:ascii="Angsana New" w:hAnsi="Angsana New"/>
                <w:b/>
                <w:bCs/>
                <w:sz w:val="30"/>
                <w:szCs w:val="30"/>
              </w:rPr>
              <w:t>709,</w:t>
            </w:r>
            <w:r w:rsidR="00E512F7">
              <w:rPr>
                <w:rFonts w:ascii="Angsana New" w:hAnsi="Angsana New"/>
                <w:b/>
                <w:bCs/>
                <w:sz w:val="30"/>
                <w:szCs w:val="30"/>
              </w:rPr>
              <w:t>839,527</w:t>
            </w:r>
            <w:r w:rsidRPr="00C526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:rsidR="00761FEE" w:rsidRPr="00885544" w:rsidRDefault="00761FEE" w:rsidP="00AC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:rsidR="00761FEE" w:rsidRPr="00885544" w:rsidRDefault="00AC26F2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6F2">
              <w:rPr>
                <w:rFonts w:ascii="Angsana New" w:hAnsi="Angsana New"/>
                <w:b/>
                <w:bCs/>
                <w:sz w:val="30"/>
                <w:szCs w:val="30"/>
              </w:rPr>
              <w:t>198,334,411</w:t>
            </w:r>
          </w:p>
        </w:tc>
      </w:tr>
      <w:tr w:rsidR="00111DCE" w:rsidRPr="00D12B44" w:rsidTr="00B87279">
        <w:tc>
          <w:tcPr>
            <w:tcW w:w="1676" w:type="pct"/>
          </w:tcPr>
          <w:p w:rsidR="00761FEE" w:rsidRPr="00D12B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:rsidR="00761FEE" w:rsidRPr="00D12B44" w:rsidRDefault="00B87279" w:rsidP="00C8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73"/>
              </w:tabs>
              <w:spacing w:line="240" w:lineRule="auto"/>
              <w:ind w:left="-108" w:right="159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279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  <w:tc>
          <w:tcPr>
            <w:tcW w:w="149" w:type="pct"/>
          </w:tcPr>
          <w:p w:rsidR="00761FEE" w:rsidRPr="00D12B44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:rsidR="00761FEE" w:rsidRPr="00885544" w:rsidRDefault="00761FEE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85"/>
              </w:tabs>
              <w:spacing w:line="240" w:lineRule="auto"/>
              <w:ind w:left="-108" w:right="161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761FEE" w:rsidRPr="008855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761FEE" w:rsidRPr="00C526BD" w:rsidRDefault="00761FEE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6BD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4" w:type="pct"/>
          </w:tcPr>
          <w:p w:rsidR="00761FEE" w:rsidRPr="00885544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761FEE" w:rsidRPr="00885544" w:rsidRDefault="00761FEE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2F7" w:rsidRPr="00D12B44" w:rsidTr="00B87279">
        <w:tc>
          <w:tcPr>
            <w:tcW w:w="1676" w:type="pct"/>
          </w:tcPr>
          <w:p w:rsidR="00E512F7" w:rsidRPr="00D12B44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E512F7" w:rsidRPr="00B87279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>761,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331,236</w:t>
            </w: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:rsidR="00E512F7" w:rsidRPr="00D12B44" w:rsidRDefault="00E512F7" w:rsidP="00E51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</w:tcPr>
          <w:p w:rsidR="00E512F7" w:rsidRPr="00885544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6F2">
              <w:rPr>
                <w:rFonts w:ascii="Angsana New" w:hAnsi="Angsana New"/>
                <w:b/>
                <w:bCs/>
                <w:sz w:val="30"/>
                <w:szCs w:val="30"/>
              </w:rPr>
              <w:t>259,221,259</w:t>
            </w:r>
          </w:p>
        </w:tc>
        <w:tc>
          <w:tcPr>
            <w:tcW w:w="148" w:type="pct"/>
          </w:tcPr>
          <w:p w:rsidR="00E512F7" w:rsidRPr="00885544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E512F7" w:rsidRPr="00C526BD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6BD">
              <w:rPr>
                <w:rFonts w:ascii="Angsana New" w:hAnsi="Angsana New"/>
                <w:b/>
                <w:bCs/>
                <w:sz w:val="30"/>
                <w:szCs w:val="30"/>
              </w:rPr>
              <w:t>709,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839,527</w:t>
            </w:r>
            <w:r w:rsidRPr="00C526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:rsidR="00E512F7" w:rsidRPr="00885544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:rsidR="00E512F7" w:rsidRPr="00885544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6F2">
              <w:rPr>
                <w:rFonts w:ascii="Angsana New" w:hAnsi="Angsana New"/>
                <w:b/>
                <w:bCs/>
                <w:sz w:val="30"/>
                <w:szCs w:val="30"/>
              </w:rPr>
              <w:t>198,334,411</w:t>
            </w:r>
          </w:p>
        </w:tc>
      </w:tr>
      <w:tr w:rsidR="00111DCE" w:rsidRPr="00D12B44" w:rsidTr="00B87279">
        <w:tc>
          <w:tcPr>
            <w:tcW w:w="1676" w:type="pct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743" w:type="pct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:rsidR="00562CEB" w:rsidRPr="00D12B44" w:rsidRDefault="00562CEB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62CEB" w:rsidRPr="00D12B44" w:rsidRDefault="00562CEB" w:rsidP="0042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562CEB" w:rsidRPr="00D12B44" w:rsidRDefault="00562CEB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DCE" w:rsidRPr="00D12B44" w:rsidTr="00B87279">
        <w:tc>
          <w:tcPr>
            <w:tcW w:w="1676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12B4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43" w:type="pct"/>
            <w:shd w:val="clear" w:color="auto" w:fill="auto"/>
          </w:tcPr>
          <w:p w:rsidR="001C5CC5" w:rsidRPr="00D12B44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87279">
              <w:rPr>
                <w:rFonts w:ascii="Angsana New" w:hAnsi="Angsana New"/>
                <w:sz w:val="30"/>
                <w:szCs w:val="30"/>
              </w:rPr>
              <w:t>208,011,818</w:t>
            </w:r>
          </w:p>
        </w:tc>
        <w:tc>
          <w:tcPr>
            <w:tcW w:w="149" w:type="pct"/>
          </w:tcPr>
          <w:p w:rsidR="001C5CC5" w:rsidRPr="00D12B44" w:rsidRDefault="001C5CC5" w:rsidP="001C5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:rsidR="001C5CC5" w:rsidRPr="00111DCE" w:rsidRDefault="00111DC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 xml:space="preserve">244,810,377 </w:t>
            </w:r>
          </w:p>
        </w:tc>
        <w:tc>
          <w:tcPr>
            <w:tcW w:w="148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1C5CC5" w:rsidRPr="00B87279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279">
              <w:rPr>
                <w:rFonts w:ascii="Angsana New" w:hAnsi="Angsana New"/>
                <w:sz w:val="30"/>
                <w:szCs w:val="30"/>
              </w:rPr>
              <w:t>204,692,387</w:t>
            </w:r>
          </w:p>
        </w:tc>
        <w:tc>
          <w:tcPr>
            <w:tcW w:w="144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1C5CC5" w:rsidRPr="00111DCE" w:rsidRDefault="00111DCE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>243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11DCE">
              <w:rPr>
                <w:rFonts w:ascii="Angsana New" w:hAnsi="Angsana New"/>
                <w:sz w:val="30"/>
                <w:szCs w:val="30"/>
              </w:rPr>
              <w:t>230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11DCE">
              <w:rPr>
                <w:rFonts w:ascii="Angsana New" w:hAnsi="Angsana New"/>
                <w:sz w:val="30"/>
                <w:szCs w:val="30"/>
              </w:rPr>
              <w:t>095</w:t>
            </w:r>
          </w:p>
        </w:tc>
      </w:tr>
      <w:tr w:rsidR="00111DCE" w:rsidRPr="00D12B44" w:rsidTr="00B87279">
        <w:tc>
          <w:tcPr>
            <w:tcW w:w="1676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D12B4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43" w:type="pct"/>
            <w:shd w:val="clear" w:color="auto" w:fill="auto"/>
          </w:tcPr>
          <w:p w:rsidR="001C5CC5" w:rsidRPr="00D12B44" w:rsidRDefault="001C5CC5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C5CC5" w:rsidRPr="00D12B44" w:rsidRDefault="001C5CC5" w:rsidP="001C5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:rsidR="001C5CC5" w:rsidRPr="00111DCE" w:rsidRDefault="001C5CC5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1C5CC5" w:rsidRPr="00B87279" w:rsidRDefault="001C5CC5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279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44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1C5CC5" w:rsidRPr="00111DCE" w:rsidRDefault="001C5CC5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DCE" w:rsidRPr="00D12B44" w:rsidTr="00B87279">
        <w:tc>
          <w:tcPr>
            <w:tcW w:w="1676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12B44">
              <w:rPr>
                <w:rFonts w:ascii="Angsana New" w:hAnsi="Angsana New"/>
                <w:sz w:val="30"/>
                <w:szCs w:val="30"/>
              </w:rPr>
              <w:t>3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3" w:type="pct"/>
            <w:shd w:val="clear" w:color="auto" w:fill="auto"/>
          </w:tcPr>
          <w:p w:rsidR="001C5CC5" w:rsidRPr="00D12B44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87279">
              <w:rPr>
                <w:rFonts w:ascii="Angsana New" w:hAnsi="Angsana New"/>
                <w:sz w:val="30"/>
                <w:szCs w:val="30"/>
              </w:rPr>
              <w:t xml:space="preserve">33,446,498 </w:t>
            </w:r>
          </w:p>
        </w:tc>
        <w:tc>
          <w:tcPr>
            <w:tcW w:w="149" w:type="pct"/>
          </w:tcPr>
          <w:p w:rsidR="001C5CC5" w:rsidRPr="00D12B44" w:rsidRDefault="001C5CC5" w:rsidP="001C5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:rsidR="001C5CC5" w:rsidRPr="00111DCE" w:rsidRDefault="00111DC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11DCE">
              <w:rPr>
                <w:rFonts w:ascii="Angsana New" w:hAnsi="Angsana New"/>
                <w:sz w:val="30"/>
                <w:szCs w:val="30"/>
              </w:rPr>
              <w:t xml:space="preserve">49,233,500 </w:t>
            </w:r>
          </w:p>
        </w:tc>
        <w:tc>
          <w:tcPr>
            <w:tcW w:w="148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1C5CC5" w:rsidRPr="00B87279" w:rsidRDefault="001C5CC5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279">
              <w:rPr>
                <w:rFonts w:ascii="Angsana New" w:hAnsi="Angsana New"/>
                <w:sz w:val="30"/>
                <w:szCs w:val="30"/>
              </w:rPr>
              <w:t>29,406,0</w:t>
            </w:r>
            <w:r w:rsidR="00B87279" w:rsidRPr="00B87279">
              <w:rPr>
                <w:rFonts w:ascii="Angsana New" w:hAnsi="Angsana New"/>
                <w:sz w:val="30"/>
                <w:szCs w:val="30"/>
              </w:rPr>
              <w:t>98</w:t>
            </w:r>
            <w:r w:rsidRPr="00B872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1C5CC5" w:rsidRPr="00111DCE" w:rsidRDefault="00111DCE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1DCE">
              <w:rPr>
                <w:rFonts w:ascii="Angsana New" w:hAnsi="Angsana New"/>
                <w:sz w:val="30"/>
                <w:szCs w:val="30"/>
              </w:rPr>
              <w:t>46,696,359</w:t>
            </w:r>
          </w:p>
        </w:tc>
      </w:tr>
      <w:tr w:rsidR="00111DCE" w:rsidRPr="00D12B44" w:rsidTr="00B87279">
        <w:tc>
          <w:tcPr>
            <w:tcW w:w="1676" w:type="pct"/>
          </w:tcPr>
          <w:p w:rsidR="001C5CC5" w:rsidRPr="00D12B44" w:rsidRDefault="008E53DC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3</w:t>
            </w:r>
            <w:r w:rsidR="001C5CC5" w:rsidRPr="00D12B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C5CC5" w:rsidRPr="00D12B4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1C5CC5" w:rsidRPr="00D12B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shd w:val="clear" w:color="auto" w:fill="auto"/>
          </w:tcPr>
          <w:p w:rsidR="001C5CC5" w:rsidRPr="00D12B44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87279">
              <w:rPr>
                <w:rFonts w:ascii="Angsana New" w:hAnsi="Angsana New"/>
                <w:sz w:val="30"/>
                <w:szCs w:val="30"/>
              </w:rPr>
              <w:t>5,267,832</w:t>
            </w:r>
          </w:p>
        </w:tc>
        <w:tc>
          <w:tcPr>
            <w:tcW w:w="149" w:type="pct"/>
          </w:tcPr>
          <w:p w:rsidR="001C5CC5" w:rsidRPr="00D12B44" w:rsidRDefault="001C5CC5" w:rsidP="001C5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:rsidR="001C5CC5" w:rsidRPr="00111DCE" w:rsidRDefault="00111DC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 xml:space="preserve">   5,144,281 </w:t>
            </w:r>
          </w:p>
        </w:tc>
        <w:tc>
          <w:tcPr>
            <w:tcW w:w="148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1C5CC5" w:rsidRPr="00B87279" w:rsidRDefault="001C5CC5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279">
              <w:rPr>
                <w:rFonts w:ascii="Angsana New" w:hAnsi="Angsana New"/>
                <w:sz w:val="30"/>
                <w:szCs w:val="30"/>
              </w:rPr>
              <w:t>3,667,</w:t>
            </w:r>
            <w:r w:rsidR="00B87279" w:rsidRPr="00B87279">
              <w:rPr>
                <w:rFonts w:ascii="Angsana New" w:hAnsi="Angsana New"/>
                <w:sz w:val="30"/>
                <w:szCs w:val="30"/>
              </w:rPr>
              <w:t>369</w:t>
            </w:r>
            <w:r w:rsidRPr="00B872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1C5CC5" w:rsidRPr="00111DCE" w:rsidRDefault="00111DCE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11DCE">
              <w:rPr>
                <w:rFonts w:ascii="Angsana New" w:hAnsi="Angsana New"/>
                <w:sz w:val="30"/>
                <w:szCs w:val="30"/>
              </w:rPr>
              <w:t xml:space="preserve">5,144,281 </w:t>
            </w:r>
          </w:p>
        </w:tc>
      </w:tr>
      <w:tr w:rsidR="00111DCE" w:rsidRPr="00D12B44" w:rsidTr="00B87279">
        <w:tc>
          <w:tcPr>
            <w:tcW w:w="1676" w:type="pct"/>
          </w:tcPr>
          <w:p w:rsidR="001C5CC5" w:rsidRPr="00D12B44" w:rsidRDefault="008E53DC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6</w:t>
            </w:r>
            <w:r w:rsidR="001C5CC5"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C5CC5" w:rsidRPr="00D12B44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="001C5CC5" w:rsidRPr="00D12B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shd w:val="clear" w:color="auto" w:fill="auto"/>
          </w:tcPr>
          <w:p w:rsidR="001C5CC5" w:rsidRPr="00D12B44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B87279">
              <w:rPr>
                <w:rFonts w:ascii="Angsana New" w:hAnsi="Angsana New"/>
                <w:sz w:val="30"/>
                <w:szCs w:val="30"/>
              </w:rPr>
              <w:t xml:space="preserve">400,152 </w:t>
            </w:r>
          </w:p>
        </w:tc>
        <w:tc>
          <w:tcPr>
            <w:tcW w:w="149" w:type="pct"/>
          </w:tcPr>
          <w:p w:rsidR="001C5CC5" w:rsidRPr="00D12B44" w:rsidRDefault="001C5CC5" w:rsidP="001C5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:rsidR="001C5CC5" w:rsidRPr="00111DCE" w:rsidRDefault="00111DC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6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 xml:space="preserve">     8,997,263 </w:t>
            </w:r>
          </w:p>
        </w:tc>
        <w:tc>
          <w:tcPr>
            <w:tcW w:w="148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:rsidR="001C5CC5" w:rsidRPr="001C5CC5" w:rsidRDefault="001C5CC5" w:rsidP="00AF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B87279">
              <w:rPr>
                <w:rFonts w:ascii="Angsana New" w:hAnsi="Angsana New"/>
                <w:sz w:val="30"/>
                <w:szCs w:val="30"/>
              </w:rPr>
              <w:t>400</w:t>
            </w:r>
            <w:r w:rsidR="00B87279" w:rsidRPr="00B87279">
              <w:rPr>
                <w:rFonts w:ascii="Angsana New" w:hAnsi="Angsana New"/>
                <w:sz w:val="30"/>
                <w:szCs w:val="30"/>
              </w:rPr>
              <w:t>,152</w:t>
            </w:r>
            <w:r w:rsidRPr="00B872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1C5CC5" w:rsidRPr="00111DCE" w:rsidRDefault="00111DCE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11DCE">
              <w:rPr>
                <w:rFonts w:ascii="Angsana New" w:hAnsi="Angsana New"/>
                <w:sz w:val="30"/>
                <w:szCs w:val="30"/>
              </w:rPr>
              <w:t xml:space="preserve">8,997,263 </w:t>
            </w:r>
          </w:p>
        </w:tc>
      </w:tr>
      <w:tr w:rsidR="00111DCE" w:rsidRPr="00D12B44" w:rsidTr="00B87279">
        <w:tc>
          <w:tcPr>
            <w:tcW w:w="1676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:rsidR="001C5CC5" w:rsidRPr="00D12B44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9E737A">
              <w:rPr>
                <w:rFonts w:ascii="Angsana New" w:hAnsi="Angsana New"/>
                <w:sz w:val="30"/>
                <w:szCs w:val="30"/>
              </w:rPr>
              <w:t>18,143,985</w:t>
            </w:r>
          </w:p>
        </w:tc>
        <w:tc>
          <w:tcPr>
            <w:tcW w:w="149" w:type="pct"/>
          </w:tcPr>
          <w:p w:rsidR="001C5CC5" w:rsidRPr="00D12B44" w:rsidRDefault="001C5CC5" w:rsidP="001C5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:rsidR="001C5CC5" w:rsidRPr="00111DCE" w:rsidRDefault="00111DC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 xml:space="preserve">11,801,273 </w:t>
            </w:r>
          </w:p>
        </w:tc>
        <w:tc>
          <w:tcPr>
            <w:tcW w:w="148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1C5CC5" w:rsidRPr="00B87279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7279">
              <w:rPr>
                <w:rFonts w:ascii="Angsana New" w:hAnsi="Angsana New"/>
                <w:sz w:val="30"/>
                <w:szCs w:val="30"/>
              </w:rPr>
              <w:t>17,167,48</w:t>
            </w:r>
            <w:r w:rsidR="009E73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1C5CC5" w:rsidRPr="00111DCE" w:rsidRDefault="00111DCE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1DCE">
              <w:rPr>
                <w:rFonts w:ascii="Angsana New" w:hAnsi="Angsana New"/>
                <w:sz w:val="30"/>
                <w:szCs w:val="30"/>
              </w:rPr>
              <w:t>10,824,773</w:t>
            </w:r>
          </w:p>
        </w:tc>
      </w:tr>
      <w:tr w:rsidR="00111DCE" w:rsidRPr="00D12B44" w:rsidTr="00B87279">
        <w:tc>
          <w:tcPr>
            <w:tcW w:w="1676" w:type="pct"/>
          </w:tcPr>
          <w:p w:rsidR="001C5CC5" w:rsidRPr="00D12B44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:rsidR="001C5CC5" w:rsidRPr="00B87279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265,270,285 </w:t>
            </w:r>
          </w:p>
        </w:tc>
        <w:tc>
          <w:tcPr>
            <w:tcW w:w="149" w:type="pct"/>
          </w:tcPr>
          <w:p w:rsidR="001C5CC5" w:rsidRPr="00D12B44" w:rsidRDefault="001C5CC5" w:rsidP="001C5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:rsidR="001C5CC5" w:rsidRPr="00111DCE" w:rsidRDefault="00111DC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11D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319,986,694 </w:t>
            </w:r>
          </w:p>
        </w:tc>
        <w:tc>
          <w:tcPr>
            <w:tcW w:w="148" w:type="pct"/>
          </w:tcPr>
          <w:p w:rsidR="001C5CC5" w:rsidRPr="00111DCE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1C5CC5" w:rsidRPr="00B87279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255,333,491 </w:t>
            </w:r>
          </w:p>
        </w:tc>
        <w:tc>
          <w:tcPr>
            <w:tcW w:w="144" w:type="pct"/>
          </w:tcPr>
          <w:p w:rsidR="001C5CC5" w:rsidRPr="00111DCE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:rsidR="001C5CC5" w:rsidRPr="00111DCE" w:rsidRDefault="00111DCE" w:rsidP="00B87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1DCE">
              <w:rPr>
                <w:rFonts w:ascii="Angsana New" w:hAnsi="Angsana New"/>
                <w:b/>
                <w:bCs/>
                <w:sz w:val="30"/>
                <w:szCs w:val="30"/>
              </w:rPr>
              <w:t>314,892,771</w:t>
            </w:r>
          </w:p>
        </w:tc>
      </w:tr>
      <w:tr w:rsidR="00111DCE" w:rsidRPr="00D12B44" w:rsidTr="00B87279">
        <w:tc>
          <w:tcPr>
            <w:tcW w:w="1676" w:type="pct"/>
          </w:tcPr>
          <w:p w:rsidR="001C5CC5" w:rsidRPr="00111DCE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11DC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:rsidR="001C5CC5" w:rsidRPr="00111DCE" w:rsidRDefault="001B3EA1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B87279" w:rsidRPr="00B87279">
              <w:rPr>
                <w:rFonts w:ascii="Angsana New" w:hAnsi="Angsana New"/>
                <w:sz w:val="30"/>
                <w:szCs w:val="30"/>
              </w:rPr>
              <w:t>(17,304,772)</w:t>
            </w:r>
          </w:p>
        </w:tc>
        <w:tc>
          <w:tcPr>
            <w:tcW w:w="149" w:type="pct"/>
          </w:tcPr>
          <w:p w:rsidR="001C5CC5" w:rsidRPr="00111DCE" w:rsidRDefault="001C5CC5" w:rsidP="001C5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:rsidR="001C5CC5" w:rsidRPr="00111DCE" w:rsidRDefault="001B3EA1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111DCE" w:rsidRPr="00111DCE">
              <w:rPr>
                <w:rFonts w:ascii="Angsana New" w:hAnsi="Angsana New"/>
                <w:color w:val="000000"/>
                <w:sz w:val="30"/>
                <w:szCs w:val="30"/>
              </w:rPr>
              <w:t>(18,604,772)</w:t>
            </w:r>
          </w:p>
        </w:tc>
        <w:tc>
          <w:tcPr>
            <w:tcW w:w="148" w:type="pct"/>
          </w:tcPr>
          <w:p w:rsidR="001C5CC5" w:rsidRPr="00111DCE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1C5CC5" w:rsidRPr="00B87279" w:rsidRDefault="001B3EA1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7279" w:rsidRPr="00B87279">
              <w:rPr>
                <w:rFonts w:ascii="Angsana New" w:hAnsi="Angsana New"/>
                <w:sz w:val="30"/>
                <w:szCs w:val="30"/>
              </w:rPr>
              <w:t>(16,328,272)</w:t>
            </w:r>
          </w:p>
        </w:tc>
        <w:tc>
          <w:tcPr>
            <w:tcW w:w="144" w:type="pct"/>
          </w:tcPr>
          <w:p w:rsidR="001C5CC5" w:rsidRPr="00111DCE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1C5CC5" w:rsidRPr="00111DCE" w:rsidRDefault="00111DCE" w:rsidP="001B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DCE">
              <w:rPr>
                <w:rFonts w:ascii="Angsana New" w:hAnsi="Angsana New"/>
                <w:sz w:val="30"/>
                <w:szCs w:val="30"/>
              </w:rPr>
              <w:t>(17,628,272)</w:t>
            </w:r>
          </w:p>
        </w:tc>
      </w:tr>
      <w:tr w:rsidR="00111DCE" w:rsidRPr="00D12B44" w:rsidTr="00B87279">
        <w:tc>
          <w:tcPr>
            <w:tcW w:w="1676" w:type="pct"/>
          </w:tcPr>
          <w:p w:rsidR="001C5CC5" w:rsidRPr="00111DCE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5CC5" w:rsidRPr="00B87279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B3EA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>247,965,513</w:t>
            </w:r>
          </w:p>
        </w:tc>
        <w:tc>
          <w:tcPr>
            <w:tcW w:w="149" w:type="pct"/>
          </w:tcPr>
          <w:p w:rsidR="001C5CC5" w:rsidRPr="00111DCE" w:rsidRDefault="001C5CC5" w:rsidP="001C5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5CC5" w:rsidRPr="00111DCE" w:rsidRDefault="00111DC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11D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301,381,922</w:t>
            </w:r>
          </w:p>
        </w:tc>
        <w:tc>
          <w:tcPr>
            <w:tcW w:w="148" w:type="pct"/>
          </w:tcPr>
          <w:p w:rsidR="001C5CC5" w:rsidRPr="00111DCE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1C5CC5" w:rsidRPr="00B87279" w:rsidRDefault="00B87279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>239,005,219</w:t>
            </w:r>
          </w:p>
        </w:tc>
        <w:tc>
          <w:tcPr>
            <w:tcW w:w="144" w:type="pct"/>
          </w:tcPr>
          <w:p w:rsidR="001C5CC5" w:rsidRPr="00111DCE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:rsidR="001C5CC5" w:rsidRPr="00B87279" w:rsidRDefault="00111DCE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>297,264,499</w:t>
            </w:r>
          </w:p>
        </w:tc>
      </w:tr>
      <w:tr w:rsidR="00111DCE" w:rsidRPr="00D12B44" w:rsidTr="00B87279">
        <w:tc>
          <w:tcPr>
            <w:tcW w:w="1676" w:type="pct"/>
          </w:tcPr>
          <w:p w:rsidR="001C5CC5" w:rsidRPr="00111DCE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:rsidR="001C5CC5" w:rsidRPr="00111DCE" w:rsidRDefault="001C5CC5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C5CC5" w:rsidRPr="00111DCE" w:rsidRDefault="001C5CC5" w:rsidP="001C5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:rsidR="001C5CC5" w:rsidRPr="00111DCE" w:rsidRDefault="001C5CC5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C5CC5" w:rsidRPr="00111DCE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1C5CC5" w:rsidRPr="00B87279" w:rsidRDefault="001C5CC5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C5CC5" w:rsidRPr="00111DCE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:rsidR="001C5CC5" w:rsidRPr="00111DCE" w:rsidRDefault="001C5CC5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DCE" w:rsidRPr="00D12B44" w:rsidTr="00B87279">
        <w:tc>
          <w:tcPr>
            <w:tcW w:w="1676" w:type="pct"/>
          </w:tcPr>
          <w:p w:rsidR="001C5CC5" w:rsidRPr="00B87279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3" w:type="pct"/>
            <w:tcBorders>
              <w:bottom w:val="double" w:sz="4" w:space="0" w:color="auto"/>
            </w:tcBorders>
            <w:shd w:val="clear" w:color="auto" w:fill="auto"/>
          </w:tcPr>
          <w:p w:rsidR="001C5CC5" w:rsidRPr="00B87279" w:rsidRDefault="00B87279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>1,009,</w:t>
            </w:r>
            <w:r w:rsidR="00E512F7">
              <w:rPr>
                <w:rFonts w:ascii="Angsana New" w:hAnsi="Angsana New"/>
                <w:b/>
                <w:bCs/>
                <w:sz w:val="30"/>
                <w:szCs w:val="30"/>
              </w:rPr>
              <w:t>296,749</w:t>
            </w:r>
            <w:r w:rsidRPr="00B872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:rsidR="001C5CC5" w:rsidRPr="00111DCE" w:rsidRDefault="001C5CC5" w:rsidP="001C5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double" w:sz="4" w:space="0" w:color="auto"/>
            </w:tcBorders>
            <w:shd w:val="clear" w:color="auto" w:fill="auto"/>
          </w:tcPr>
          <w:p w:rsidR="001C5CC5" w:rsidRPr="00111DCE" w:rsidRDefault="00111DC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11D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560,603,181</w:t>
            </w:r>
          </w:p>
        </w:tc>
        <w:tc>
          <w:tcPr>
            <w:tcW w:w="148" w:type="pct"/>
          </w:tcPr>
          <w:p w:rsidR="001C5CC5" w:rsidRPr="00111DCE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:rsidR="001C5CC5" w:rsidRPr="00B87279" w:rsidRDefault="00E512F7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948,844,746</w:t>
            </w:r>
          </w:p>
        </w:tc>
        <w:tc>
          <w:tcPr>
            <w:tcW w:w="144" w:type="pct"/>
          </w:tcPr>
          <w:p w:rsidR="001C5CC5" w:rsidRPr="00111DCE" w:rsidRDefault="001C5CC5" w:rsidP="001C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double" w:sz="4" w:space="0" w:color="auto"/>
            </w:tcBorders>
          </w:tcPr>
          <w:p w:rsidR="001C5CC5" w:rsidRPr="00111DCE" w:rsidRDefault="00111DCE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1DCE">
              <w:rPr>
                <w:rFonts w:ascii="Angsana New" w:hAnsi="Angsana New"/>
                <w:b/>
                <w:bCs/>
                <w:sz w:val="30"/>
                <w:szCs w:val="30"/>
              </w:rPr>
              <w:t>495,598,910</w:t>
            </w:r>
          </w:p>
        </w:tc>
      </w:tr>
    </w:tbl>
    <w:p w:rsidR="00B320FA" w:rsidRDefault="00B320FA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lang w:val="en-US"/>
        </w:rPr>
      </w:pPr>
    </w:p>
    <w:p w:rsidR="00F83075" w:rsidRDefault="007F12E9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lang w:val="en-US"/>
        </w:rPr>
      </w:pPr>
      <w:r w:rsidRPr="00D12B44">
        <w:rPr>
          <w:rFonts w:ascii="Angsana New" w:hAnsi="Angsana New" w:cs="Angsana New" w:hint="cs"/>
          <w:cs/>
          <w:lang w:val="en-US"/>
        </w:rPr>
        <w:t>โดยปกติระยะเวลาการให้สินเชื่อแก่ลูกค้าของกลุ่มบริษัทมีระยะเวลา</w:t>
      </w:r>
      <w:r w:rsidRPr="00C14C62">
        <w:rPr>
          <w:rFonts w:ascii="Angsana New" w:hAnsi="Angsana New" w:cs="Angsana New" w:hint="cs"/>
          <w:cs/>
          <w:lang w:val="en-US"/>
        </w:rPr>
        <w:t>ตั้งแต่</w:t>
      </w:r>
      <w:r w:rsidRPr="00C14C62">
        <w:rPr>
          <w:rFonts w:ascii="Angsana New" w:hAnsi="Angsana New" w:cs="Angsana New"/>
          <w:cs/>
          <w:lang w:val="en-US"/>
        </w:rPr>
        <w:t xml:space="preserve"> </w:t>
      </w:r>
      <w:r w:rsidR="00C14C62" w:rsidRPr="00C14C62">
        <w:rPr>
          <w:rFonts w:ascii="Angsana New" w:hAnsi="Angsana New" w:cs="Angsana New"/>
          <w:lang w:val="en-US"/>
        </w:rPr>
        <w:t xml:space="preserve">30 </w:t>
      </w:r>
      <w:r w:rsidRPr="00C14C62">
        <w:rPr>
          <w:rFonts w:ascii="Angsana New" w:hAnsi="Angsana New" w:cs="Angsana New" w:hint="cs"/>
          <w:cs/>
          <w:lang w:val="en-US"/>
        </w:rPr>
        <w:t>วัน</w:t>
      </w:r>
      <w:r w:rsidRPr="00D12B44">
        <w:rPr>
          <w:rFonts w:ascii="Angsana New" w:hAnsi="Angsana New" w:cs="Angsana New"/>
          <w:cs/>
          <w:lang w:val="en-US"/>
        </w:rPr>
        <w:t xml:space="preserve"> </w:t>
      </w:r>
      <w:r w:rsidRPr="00D12B44">
        <w:rPr>
          <w:rFonts w:ascii="Angsana New" w:hAnsi="Angsana New" w:cs="Angsana New" w:hint="cs"/>
          <w:cs/>
          <w:lang w:val="en-US"/>
        </w:rPr>
        <w:t>ถึง</w:t>
      </w:r>
      <w:r w:rsidR="00C14C62">
        <w:rPr>
          <w:rFonts w:ascii="Angsana New" w:hAnsi="Angsana New" w:cs="Angsana New"/>
          <w:lang w:val="en-US"/>
        </w:rPr>
        <w:t xml:space="preserve"> 90</w:t>
      </w:r>
      <w:r w:rsidRPr="00D12B44">
        <w:rPr>
          <w:rFonts w:ascii="Angsana New" w:hAnsi="Angsana New" w:cs="Angsana New"/>
          <w:lang w:val="en-US"/>
        </w:rPr>
        <w:t xml:space="preserve"> </w:t>
      </w:r>
      <w:r w:rsidRPr="00D12B44">
        <w:rPr>
          <w:rFonts w:ascii="Angsana New" w:hAnsi="Angsana New" w:cs="Angsana New" w:hint="cs"/>
          <w:cs/>
          <w:lang w:val="en-US"/>
        </w:rPr>
        <w:t>วัน</w:t>
      </w:r>
    </w:p>
    <w:p w:rsidR="000C37DE" w:rsidRDefault="000C37DE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lang w:val="en-US"/>
        </w:rPr>
      </w:pPr>
    </w:p>
    <w:p w:rsidR="00562CEB" w:rsidRPr="00A379D2" w:rsidRDefault="00562CEB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b/>
          <w:bCs/>
          <w:lang w:val="en-US"/>
        </w:rPr>
      </w:pPr>
      <w:r w:rsidRPr="00A379D2">
        <w:rPr>
          <w:rFonts w:ascii="Angsana New" w:hAnsi="Angsana New" w:cs="Angsana New"/>
          <w:b/>
          <w:bCs/>
          <w:cs/>
          <w:lang w:val="en-US"/>
        </w:rPr>
        <w:t>ลูกหนี้</w:t>
      </w:r>
      <w:r w:rsidRPr="00A379D2">
        <w:rPr>
          <w:rFonts w:ascii="Angsana New" w:hAnsi="Angsana New" w:cs="Angsana New" w:hint="cs"/>
          <w:b/>
          <w:bCs/>
          <w:cs/>
          <w:lang w:val="en-US"/>
        </w:rPr>
        <w:t>อื่น</w:t>
      </w:r>
    </w:p>
    <w:p w:rsidR="00562CEB" w:rsidRPr="00D12B44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8871" w:type="dxa"/>
        <w:tblInd w:w="558" w:type="dxa"/>
        <w:tblLook w:val="01E0" w:firstRow="1" w:lastRow="1" w:firstColumn="1" w:lastColumn="1" w:noHBand="0" w:noVBand="0"/>
      </w:tblPr>
      <w:tblGrid>
        <w:gridCol w:w="2656"/>
        <w:gridCol w:w="566"/>
        <w:gridCol w:w="1207"/>
        <w:gridCol w:w="258"/>
        <w:gridCol w:w="1261"/>
        <w:gridCol w:w="234"/>
        <w:gridCol w:w="1227"/>
        <w:gridCol w:w="245"/>
        <w:gridCol w:w="1206"/>
        <w:gridCol w:w="11"/>
      </w:tblGrid>
      <w:tr w:rsidR="00562CEB" w:rsidRPr="00D12B44" w:rsidTr="00D35F62">
        <w:trPr>
          <w:tblHeader/>
        </w:trPr>
        <w:tc>
          <w:tcPr>
            <w:tcW w:w="2656" w:type="dxa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6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D12B44" w:rsidTr="00D35F62">
        <w:trPr>
          <w:gridAfter w:val="1"/>
          <w:wAfter w:w="11" w:type="dxa"/>
          <w:tblHeader/>
        </w:trPr>
        <w:tc>
          <w:tcPr>
            <w:tcW w:w="2656" w:type="dxa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6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:rsidR="00562CEB" w:rsidRPr="00D12B44" w:rsidRDefault="00562CEB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8" w:type="dxa"/>
            <w:shd w:val="clear" w:color="auto" w:fill="auto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562CEB" w:rsidRPr="00D12B44" w:rsidRDefault="00562CEB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  <w:shd w:val="clear" w:color="auto" w:fill="auto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9115A" w:rsidRPr="00D12B44" w:rsidTr="00D35F62">
        <w:trPr>
          <w:gridAfter w:val="1"/>
          <w:wAfter w:w="11" w:type="dxa"/>
          <w:tblHeader/>
        </w:trPr>
        <w:tc>
          <w:tcPr>
            <w:tcW w:w="2656" w:type="dxa"/>
            <w:shd w:val="clear" w:color="auto" w:fill="auto"/>
          </w:tcPr>
          <w:p w:rsidR="00E9115A" w:rsidRPr="00D12B44" w:rsidRDefault="00E9115A" w:rsidP="00E9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6" w:type="dxa"/>
          </w:tcPr>
          <w:p w:rsidR="00E9115A" w:rsidRPr="00D12B44" w:rsidRDefault="00E9115A" w:rsidP="00E9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:rsidR="00E9115A" w:rsidRPr="00D12B44" w:rsidRDefault="00E9115A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8" w:type="dxa"/>
            <w:shd w:val="clear" w:color="auto" w:fill="auto"/>
          </w:tcPr>
          <w:p w:rsidR="00E9115A" w:rsidRPr="00D12B44" w:rsidRDefault="00E9115A" w:rsidP="00E9115A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:rsidR="00E9115A" w:rsidRPr="00D12B44" w:rsidRDefault="008E53DC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9115A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34" w:type="dxa"/>
            <w:shd w:val="clear" w:color="auto" w:fill="auto"/>
          </w:tcPr>
          <w:p w:rsidR="00E9115A" w:rsidRPr="00D12B44" w:rsidRDefault="00E9115A" w:rsidP="00E9115A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:rsidR="00E9115A" w:rsidRPr="00D12B44" w:rsidRDefault="008E53DC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9115A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:rsidR="00E9115A" w:rsidRPr="00D12B44" w:rsidRDefault="00E9115A" w:rsidP="00E9115A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E9115A" w:rsidRPr="00D12B44" w:rsidRDefault="008E53DC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9115A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D12B44" w:rsidTr="00D35F62">
        <w:trPr>
          <w:tblHeader/>
        </w:trPr>
        <w:tc>
          <w:tcPr>
            <w:tcW w:w="2656" w:type="dxa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6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9" w:type="dxa"/>
            <w:gridSpan w:val="8"/>
            <w:shd w:val="clear" w:color="auto" w:fill="auto"/>
          </w:tcPr>
          <w:p w:rsidR="00562CEB" w:rsidRPr="00D12B44" w:rsidRDefault="00E9115A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62CEB" w:rsidRPr="00D12B44" w:rsidTr="00D35F62">
        <w:trPr>
          <w:trHeight w:val="404"/>
        </w:trPr>
        <w:tc>
          <w:tcPr>
            <w:tcW w:w="2656" w:type="dxa"/>
            <w:shd w:val="clear" w:color="auto" w:fill="auto"/>
          </w:tcPr>
          <w:p w:rsidR="00562CEB" w:rsidRPr="00D12B44" w:rsidRDefault="00E9115A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566" w:type="dxa"/>
          </w:tcPr>
          <w:p w:rsidR="00562CEB" w:rsidRPr="00D12B44" w:rsidRDefault="00562CEB" w:rsidP="00F250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:rsidR="00562CEB" w:rsidRPr="00D12B44" w:rsidRDefault="00604C53" w:rsidP="00604C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186,929,763</w:t>
            </w:r>
          </w:p>
        </w:tc>
        <w:tc>
          <w:tcPr>
            <w:tcW w:w="258" w:type="dxa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562CEB" w:rsidRPr="00604C53" w:rsidRDefault="00BB5D58" w:rsidP="00C20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110,069,053</w:t>
            </w:r>
          </w:p>
        </w:tc>
        <w:tc>
          <w:tcPr>
            <w:tcW w:w="234" w:type="dxa"/>
            <w:shd w:val="clear" w:color="auto" w:fill="auto"/>
          </w:tcPr>
          <w:p w:rsidR="00562CEB" w:rsidRPr="00604C53" w:rsidRDefault="00562CEB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562CEB" w:rsidRPr="00604C53" w:rsidRDefault="00604C53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186,929,763</w:t>
            </w:r>
          </w:p>
        </w:tc>
        <w:tc>
          <w:tcPr>
            <w:tcW w:w="245" w:type="dxa"/>
            <w:shd w:val="clear" w:color="auto" w:fill="auto"/>
          </w:tcPr>
          <w:p w:rsidR="00562CEB" w:rsidRPr="00604C53" w:rsidRDefault="00562CEB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:rsidR="00562CEB" w:rsidRPr="00604C53" w:rsidRDefault="00A96B95" w:rsidP="00C20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110,069,053</w:t>
            </w:r>
          </w:p>
        </w:tc>
      </w:tr>
      <w:tr w:rsidR="00E9115A" w:rsidRPr="00D12B44" w:rsidTr="00D35F62">
        <w:trPr>
          <w:trHeight w:val="404"/>
        </w:trPr>
        <w:tc>
          <w:tcPr>
            <w:tcW w:w="2656" w:type="dxa"/>
            <w:shd w:val="clear" w:color="auto" w:fill="auto"/>
          </w:tcPr>
          <w:p w:rsidR="00E9115A" w:rsidRPr="00D12B44" w:rsidRDefault="00E9115A" w:rsidP="00E9115A">
            <w:pPr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566" w:type="dxa"/>
          </w:tcPr>
          <w:p w:rsidR="00E9115A" w:rsidRPr="00D12B44" w:rsidRDefault="00E9115A" w:rsidP="00E9115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:rsidR="00E9115A" w:rsidRPr="00D12B44" w:rsidRDefault="00604C53" w:rsidP="00604C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73,900,209</w:t>
            </w:r>
          </w:p>
        </w:tc>
        <w:tc>
          <w:tcPr>
            <w:tcW w:w="258" w:type="dxa"/>
            <w:shd w:val="clear" w:color="auto" w:fill="auto"/>
          </w:tcPr>
          <w:p w:rsidR="00E9115A" w:rsidRPr="00D12B44" w:rsidRDefault="00E9115A" w:rsidP="00E9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E9115A" w:rsidRPr="00604C53" w:rsidRDefault="00BB5D58" w:rsidP="00C20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19,247,532</w:t>
            </w:r>
          </w:p>
        </w:tc>
        <w:tc>
          <w:tcPr>
            <w:tcW w:w="234" w:type="dxa"/>
            <w:shd w:val="clear" w:color="auto" w:fill="auto"/>
          </w:tcPr>
          <w:p w:rsidR="00E9115A" w:rsidRPr="00604C53" w:rsidRDefault="00E9115A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E9115A" w:rsidRPr="00604C53" w:rsidRDefault="00604C53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18,083,024</w:t>
            </w:r>
          </w:p>
        </w:tc>
        <w:tc>
          <w:tcPr>
            <w:tcW w:w="245" w:type="dxa"/>
            <w:shd w:val="clear" w:color="auto" w:fill="auto"/>
          </w:tcPr>
          <w:p w:rsidR="00E9115A" w:rsidRPr="00604C53" w:rsidRDefault="00E9115A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:rsidR="00E9115A" w:rsidRPr="00604C53" w:rsidRDefault="00A96B95" w:rsidP="00C20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18,912,211</w:t>
            </w:r>
          </w:p>
        </w:tc>
      </w:tr>
      <w:tr w:rsidR="00E9115A" w:rsidRPr="00D12B44" w:rsidTr="00D35F62">
        <w:tc>
          <w:tcPr>
            <w:tcW w:w="2656" w:type="dxa"/>
            <w:shd w:val="clear" w:color="auto" w:fill="auto"/>
          </w:tcPr>
          <w:p w:rsidR="00E9115A" w:rsidRPr="00D12B44" w:rsidRDefault="00E9115A" w:rsidP="00E9115A">
            <w:pPr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6" w:type="dxa"/>
          </w:tcPr>
          <w:p w:rsidR="00E9115A" w:rsidRPr="00D12B44" w:rsidRDefault="00E9115A" w:rsidP="00E9115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:rsidR="00E9115A" w:rsidRPr="00D12B44" w:rsidRDefault="00604C53" w:rsidP="00604C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23,401,131</w:t>
            </w:r>
          </w:p>
        </w:tc>
        <w:tc>
          <w:tcPr>
            <w:tcW w:w="258" w:type="dxa"/>
            <w:shd w:val="clear" w:color="auto" w:fill="auto"/>
          </w:tcPr>
          <w:p w:rsidR="00E9115A" w:rsidRPr="00D12B44" w:rsidRDefault="00E9115A" w:rsidP="00E9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E9115A" w:rsidRPr="00604C53" w:rsidRDefault="00BB5D5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 w:hint="cs"/>
                <w:sz w:val="30"/>
                <w:szCs w:val="30"/>
              </w:rPr>
              <w:t>10,225,054</w:t>
            </w:r>
          </w:p>
        </w:tc>
        <w:tc>
          <w:tcPr>
            <w:tcW w:w="234" w:type="dxa"/>
            <w:shd w:val="clear" w:color="auto" w:fill="auto"/>
          </w:tcPr>
          <w:p w:rsidR="00E9115A" w:rsidRPr="00604C53" w:rsidRDefault="00E9115A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E9115A" w:rsidRPr="00604C53" w:rsidRDefault="00604C53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17,324,891</w:t>
            </w:r>
          </w:p>
        </w:tc>
        <w:tc>
          <w:tcPr>
            <w:tcW w:w="245" w:type="dxa"/>
            <w:shd w:val="clear" w:color="auto" w:fill="auto"/>
          </w:tcPr>
          <w:p w:rsidR="00E9115A" w:rsidRPr="00604C53" w:rsidRDefault="00E9115A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:rsidR="00E9115A" w:rsidRPr="00604C53" w:rsidRDefault="00A96B95" w:rsidP="00C20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9,612,417</w:t>
            </w:r>
          </w:p>
        </w:tc>
      </w:tr>
      <w:tr w:rsidR="00F83075" w:rsidRPr="00D12B44" w:rsidTr="00D35F62">
        <w:tc>
          <w:tcPr>
            <w:tcW w:w="2656" w:type="dxa"/>
            <w:shd w:val="clear" w:color="auto" w:fill="auto"/>
          </w:tcPr>
          <w:p w:rsidR="00F83075" w:rsidRPr="00885544" w:rsidRDefault="00F83075" w:rsidP="00E9115A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8307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66" w:type="dxa"/>
          </w:tcPr>
          <w:p w:rsidR="00F83075" w:rsidRPr="00D12B44" w:rsidRDefault="00F83075" w:rsidP="00E9115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:rsidR="00F83075" w:rsidRPr="00D12B44" w:rsidRDefault="00604C53" w:rsidP="00604C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19,551,668</w:t>
            </w:r>
          </w:p>
        </w:tc>
        <w:tc>
          <w:tcPr>
            <w:tcW w:w="258" w:type="dxa"/>
            <w:shd w:val="clear" w:color="auto" w:fill="auto"/>
          </w:tcPr>
          <w:p w:rsidR="00F83075" w:rsidRPr="00D12B44" w:rsidRDefault="00F83075" w:rsidP="00E9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F83075" w:rsidRPr="00604C53" w:rsidRDefault="00A96B95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20,297,796</w:t>
            </w:r>
          </w:p>
        </w:tc>
        <w:tc>
          <w:tcPr>
            <w:tcW w:w="234" w:type="dxa"/>
            <w:shd w:val="clear" w:color="auto" w:fill="auto"/>
          </w:tcPr>
          <w:p w:rsidR="00F83075" w:rsidRPr="00604C53" w:rsidRDefault="00F83075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:rsidR="00F83075" w:rsidRPr="00604C53" w:rsidRDefault="00604C53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16,940,049</w:t>
            </w:r>
          </w:p>
        </w:tc>
        <w:tc>
          <w:tcPr>
            <w:tcW w:w="245" w:type="dxa"/>
            <w:shd w:val="clear" w:color="auto" w:fill="auto"/>
          </w:tcPr>
          <w:p w:rsidR="00F83075" w:rsidRPr="00604C53" w:rsidRDefault="00F83075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:rsidR="00F83075" w:rsidRPr="00604C53" w:rsidRDefault="00604C53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C53">
              <w:rPr>
                <w:rFonts w:ascii="Angsana New" w:hAnsi="Angsana New"/>
                <w:sz w:val="30"/>
                <w:szCs w:val="30"/>
              </w:rPr>
              <w:t>17,593,013</w:t>
            </w:r>
          </w:p>
        </w:tc>
      </w:tr>
      <w:tr w:rsidR="00604C53" w:rsidRPr="00D12B44" w:rsidTr="00D35F62">
        <w:tc>
          <w:tcPr>
            <w:tcW w:w="2656" w:type="dxa"/>
            <w:shd w:val="clear" w:color="auto" w:fill="auto"/>
          </w:tcPr>
          <w:p w:rsidR="00604C53" w:rsidRPr="00D12B44" w:rsidRDefault="00604C53" w:rsidP="00604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dxa"/>
          </w:tcPr>
          <w:p w:rsidR="00604C53" w:rsidRPr="00D12B44" w:rsidRDefault="00604C53" w:rsidP="00604C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4C53" w:rsidRPr="00D12B44" w:rsidRDefault="00604C53" w:rsidP="00604C5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303,782,771</w:t>
            </w:r>
          </w:p>
        </w:tc>
        <w:tc>
          <w:tcPr>
            <w:tcW w:w="258" w:type="dxa"/>
            <w:shd w:val="clear" w:color="auto" w:fill="auto"/>
          </w:tcPr>
          <w:p w:rsidR="00604C53" w:rsidRPr="00D12B44" w:rsidRDefault="00604C53" w:rsidP="00604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4C53" w:rsidRPr="00604C53" w:rsidRDefault="00604C53" w:rsidP="00604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C53">
              <w:rPr>
                <w:rFonts w:ascii="Angsana New" w:hAnsi="Angsana New"/>
                <w:b/>
                <w:bCs/>
                <w:sz w:val="30"/>
                <w:szCs w:val="30"/>
              </w:rPr>
              <w:t>159,839,435</w:t>
            </w:r>
          </w:p>
        </w:tc>
        <w:tc>
          <w:tcPr>
            <w:tcW w:w="234" w:type="dxa"/>
            <w:shd w:val="clear" w:color="auto" w:fill="auto"/>
          </w:tcPr>
          <w:p w:rsidR="00604C53" w:rsidRPr="00604C53" w:rsidRDefault="00604C53" w:rsidP="00604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4C53" w:rsidRPr="00604C53" w:rsidRDefault="00604C53" w:rsidP="00604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C53">
              <w:rPr>
                <w:rFonts w:ascii="Angsana New" w:hAnsi="Angsana New"/>
                <w:b/>
                <w:bCs/>
                <w:sz w:val="30"/>
                <w:szCs w:val="30"/>
              </w:rPr>
              <w:t>239,277,727</w:t>
            </w:r>
          </w:p>
        </w:tc>
        <w:tc>
          <w:tcPr>
            <w:tcW w:w="245" w:type="dxa"/>
            <w:shd w:val="clear" w:color="auto" w:fill="auto"/>
          </w:tcPr>
          <w:p w:rsidR="00604C53" w:rsidRPr="00604C53" w:rsidRDefault="00604C53" w:rsidP="00604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4C53" w:rsidRPr="00604C53" w:rsidRDefault="00604C53" w:rsidP="00604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C53">
              <w:rPr>
                <w:rFonts w:ascii="Angsana New" w:hAnsi="Angsana New"/>
                <w:b/>
                <w:bCs/>
                <w:sz w:val="30"/>
                <w:szCs w:val="30"/>
              </w:rPr>
              <w:t>156,186,694</w:t>
            </w:r>
          </w:p>
        </w:tc>
      </w:tr>
    </w:tbl>
    <w:p w:rsidR="000C37DE" w:rsidRDefault="000C37DE" w:rsidP="000C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2B26DE" w:rsidRPr="00EC334F" w:rsidRDefault="00A44A3A" w:rsidP="0013295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</w:t>
      </w:r>
      <w:r w:rsidR="00855B5D">
        <w:rPr>
          <w:rFonts w:ascii="Angsana New" w:hAnsi="Angsana New" w:hint="cs"/>
          <w:b/>
          <w:bCs/>
          <w:color w:val="000000"/>
          <w:sz w:val="30"/>
          <w:szCs w:val="30"/>
          <w:cs/>
        </w:rPr>
        <w:t>ทรัพย์และหนี้สินที่เกิดจากสัญญา</w:t>
      </w:r>
    </w:p>
    <w:p w:rsidR="00EC334F" w:rsidRDefault="00EC334F" w:rsidP="00EC3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017" w:type="dxa"/>
        <w:tblInd w:w="450" w:type="dxa"/>
        <w:tblLook w:val="01E0" w:firstRow="1" w:lastRow="1" w:firstColumn="1" w:lastColumn="1" w:noHBand="0" w:noVBand="0"/>
      </w:tblPr>
      <w:tblGrid>
        <w:gridCol w:w="2469"/>
        <w:gridCol w:w="231"/>
        <w:gridCol w:w="1487"/>
        <w:gridCol w:w="246"/>
        <w:gridCol w:w="1361"/>
        <w:gridCol w:w="230"/>
        <w:gridCol w:w="1379"/>
        <w:gridCol w:w="238"/>
        <w:gridCol w:w="1365"/>
        <w:gridCol w:w="11"/>
      </w:tblGrid>
      <w:tr w:rsidR="00EC334F" w:rsidRPr="00D12B44" w:rsidTr="009C3BE9">
        <w:trPr>
          <w:tblHeader/>
        </w:trPr>
        <w:tc>
          <w:tcPr>
            <w:tcW w:w="2469" w:type="dxa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93" w:type="dxa"/>
            <w:gridSpan w:val="4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BE9" w:rsidRPr="00D12B44" w:rsidTr="009C3BE9">
        <w:trPr>
          <w:gridAfter w:val="1"/>
          <w:wAfter w:w="11" w:type="dxa"/>
          <w:tblHeader/>
        </w:trPr>
        <w:tc>
          <w:tcPr>
            <w:tcW w:w="2469" w:type="dxa"/>
            <w:shd w:val="clear" w:color="auto" w:fill="auto"/>
          </w:tcPr>
          <w:p w:rsidR="00EC334F" w:rsidRPr="00D12B44" w:rsidRDefault="00EC334F" w:rsidP="00CC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1" w:type="dxa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7" w:type="dxa"/>
            <w:shd w:val="clear" w:color="auto" w:fill="auto"/>
          </w:tcPr>
          <w:p w:rsidR="00EC334F" w:rsidRPr="00D12B44" w:rsidRDefault="00EC334F" w:rsidP="00CC15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6" w:type="dxa"/>
            <w:shd w:val="clear" w:color="auto" w:fill="auto"/>
          </w:tcPr>
          <w:p w:rsidR="00EC334F" w:rsidRPr="00D12B44" w:rsidRDefault="00EC334F" w:rsidP="00CC152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:rsidR="00EC334F" w:rsidRPr="00D12B44" w:rsidRDefault="00EC334F" w:rsidP="00CC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0" w:type="dxa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EC334F" w:rsidRPr="00D12B44" w:rsidRDefault="00EC334F" w:rsidP="00CC15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shd w:val="clear" w:color="auto" w:fill="auto"/>
          </w:tcPr>
          <w:p w:rsidR="00EC334F" w:rsidRPr="00D12B44" w:rsidRDefault="00EC334F" w:rsidP="00CC152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:rsidR="00EC334F" w:rsidRPr="00D12B44" w:rsidRDefault="00EC334F" w:rsidP="00CC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C3BE9" w:rsidRPr="00D12B44" w:rsidTr="009C3BE9">
        <w:trPr>
          <w:gridAfter w:val="1"/>
          <w:wAfter w:w="11" w:type="dxa"/>
          <w:tblHeader/>
        </w:trPr>
        <w:tc>
          <w:tcPr>
            <w:tcW w:w="2469" w:type="dxa"/>
            <w:shd w:val="clear" w:color="auto" w:fill="auto"/>
          </w:tcPr>
          <w:p w:rsidR="00EC334F" w:rsidRPr="00D12B44" w:rsidRDefault="00EC334F" w:rsidP="00CC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1" w:type="dxa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7" w:type="dxa"/>
            <w:shd w:val="clear" w:color="auto" w:fill="auto"/>
          </w:tcPr>
          <w:p w:rsidR="00EC334F" w:rsidRPr="00D12B44" w:rsidRDefault="00EC334F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6" w:type="dxa"/>
            <w:shd w:val="clear" w:color="auto" w:fill="auto"/>
          </w:tcPr>
          <w:p w:rsidR="00EC334F" w:rsidRPr="00D12B44" w:rsidRDefault="00EC334F" w:rsidP="00CC152F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:rsidR="00EC334F" w:rsidRPr="00D12B44" w:rsidRDefault="008E53DC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C334F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30" w:type="dxa"/>
            <w:shd w:val="clear" w:color="auto" w:fill="auto"/>
          </w:tcPr>
          <w:p w:rsidR="00EC334F" w:rsidRPr="00D12B44" w:rsidRDefault="00EC334F" w:rsidP="00CC152F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:rsidR="00EC334F" w:rsidRPr="00D12B44" w:rsidRDefault="008E53DC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C334F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:rsidR="00EC334F" w:rsidRPr="00D12B44" w:rsidRDefault="00EC334F" w:rsidP="00CC152F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:rsidR="00EC334F" w:rsidRPr="00D12B44" w:rsidRDefault="008E53DC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C334F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EC334F" w:rsidRPr="00D12B44" w:rsidTr="009C3BE9">
        <w:trPr>
          <w:tblHeader/>
        </w:trPr>
        <w:tc>
          <w:tcPr>
            <w:tcW w:w="2469" w:type="dxa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" w:type="dxa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7" w:type="dxa"/>
            <w:gridSpan w:val="8"/>
            <w:shd w:val="clear" w:color="auto" w:fill="auto"/>
          </w:tcPr>
          <w:p w:rsidR="00EC334F" w:rsidRPr="00D12B4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142F1" w:rsidRPr="00D12B44" w:rsidTr="009C3BE9">
        <w:trPr>
          <w:tblHeader/>
        </w:trPr>
        <w:tc>
          <w:tcPr>
            <w:tcW w:w="2469" w:type="dxa"/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250D4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31" w:type="dxa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7" w:type="dxa"/>
            <w:gridSpan w:val="8"/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C3BE9" w:rsidRPr="00D12B44" w:rsidTr="001A7CE9">
        <w:trPr>
          <w:trHeight w:val="404"/>
        </w:trPr>
        <w:tc>
          <w:tcPr>
            <w:tcW w:w="2469" w:type="dxa"/>
            <w:shd w:val="clear" w:color="auto" w:fill="auto"/>
          </w:tcPr>
          <w:p w:rsidR="00EC334F" w:rsidRPr="002250D4" w:rsidRDefault="00EC334F" w:rsidP="001A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2250D4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งานระหว่างทำตามสัญญาบวกกำไร</w:t>
            </w:r>
          </w:p>
        </w:tc>
        <w:tc>
          <w:tcPr>
            <w:tcW w:w="231" w:type="dxa"/>
          </w:tcPr>
          <w:p w:rsidR="00EC334F" w:rsidRPr="002250D4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7" w:type="dxa"/>
            <w:shd w:val="clear" w:color="auto" w:fill="auto"/>
          </w:tcPr>
          <w:p w:rsidR="001A7CE9" w:rsidRDefault="001A7CE9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EC334F" w:rsidRPr="002250D4" w:rsidRDefault="0074543D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50D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041C0" w:rsidRPr="002250D4">
              <w:rPr>
                <w:rFonts w:ascii="Angsana New" w:hAnsi="Angsana New"/>
                <w:sz w:val="30"/>
                <w:szCs w:val="30"/>
                <w:lang w:val="en-US" w:bidi="th-TH"/>
              </w:rPr>
              <w:t>,210,722,705</w:t>
            </w:r>
          </w:p>
        </w:tc>
        <w:tc>
          <w:tcPr>
            <w:tcW w:w="246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:rsidR="001A7CE9" w:rsidRDefault="001A7CE9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C334F" w:rsidRPr="002250D4" w:rsidRDefault="00E041C0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1,691,921,817</w:t>
            </w:r>
          </w:p>
        </w:tc>
        <w:tc>
          <w:tcPr>
            <w:tcW w:w="230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1A7CE9" w:rsidRDefault="001A7CE9" w:rsidP="0022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0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C334F" w:rsidRPr="002250D4" w:rsidRDefault="00E041C0" w:rsidP="0022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2,185,967,017</w:t>
            </w:r>
          </w:p>
        </w:tc>
        <w:tc>
          <w:tcPr>
            <w:tcW w:w="238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:rsidR="001A7CE9" w:rsidRDefault="001A7CE9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C334F" w:rsidRPr="002250D4" w:rsidRDefault="00E041C0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1,676,127,387</w:t>
            </w:r>
          </w:p>
        </w:tc>
      </w:tr>
      <w:tr w:rsidR="009C3BE9" w:rsidRPr="00D12B44" w:rsidTr="001A7CE9">
        <w:trPr>
          <w:trHeight w:val="404"/>
        </w:trPr>
        <w:tc>
          <w:tcPr>
            <w:tcW w:w="2469" w:type="dxa"/>
            <w:shd w:val="clear" w:color="auto" w:fill="auto"/>
          </w:tcPr>
          <w:p w:rsidR="00EC334F" w:rsidRPr="002250D4" w:rsidRDefault="00EC334F" w:rsidP="001A7CE9">
            <w:pPr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 w:hint="cs"/>
                <w:sz w:val="30"/>
                <w:szCs w:val="30"/>
                <w:cs/>
              </w:rPr>
              <w:t>จำน</w:t>
            </w:r>
            <w:r w:rsidR="00EE60A8" w:rsidRPr="002250D4">
              <w:rPr>
                <w:rFonts w:ascii="Angsana New" w:hAnsi="Angsana New" w:hint="cs"/>
                <w:sz w:val="30"/>
                <w:szCs w:val="30"/>
                <w:cs/>
              </w:rPr>
              <w:t>ว</w:t>
            </w:r>
            <w:r w:rsidRPr="002250D4">
              <w:rPr>
                <w:rFonts w:ascii="Angsana New" w:hAnsi="Angsana New" w:hint="cs"/>
                <w:sz w:val="30"/>
                <w:szCs w:val="30"/>
                <w:cs/>
              </w:rPr>
              <w:t>นเงินที่เรียกเก็บจากลูกค้า</w:t>
            </w:r>
          </w:p>
        </w:tc>
        <w:tc>
          <w:tcPr>
            <w:tcW w:w="231" w:type="dxa"/>
          </w:tcPr>
          <w:p w:rsidR="00EC334F" w:rsidRPr="002250D4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1A7CE9" w:rsidRDefault="001A7CE9" w:rsidP="002250D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EC334F" w:rsidRPr="002250D4" w:rsidRDefault="00E041C0" w:rsidP="002250D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50D4">
              <w:rPr>
                <w:rFonts w:ascii="Angsana New" w:hAnsi="Angsana New"/>
                <w:sz w:val="30"/>
                <w:szCs w:val="30"/>
                <w:lang w:val="en-US" w:bidi="th-TH"/>
              </w:rPr>
              <w:t>(1,817,696,776)</w:t>
            </w:r>
          </w:p>
        </w:tc>
        <w:tc>
          <w:tcPr>
            <w:tcW w:w="246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:rsidR="001A7CE9" w:rsidRDefault="001A7CE9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C334F" w:rsidRPr="002250D4" w:rsidRDefault="00E041C0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(1,124,117,005)</w:t>
            </w:r>
          </w:p>
        </w:tc>
        <w:tc>
          <w:tcPr>
            <w:tcW w:w="230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:rsidR="001A7CE9" w:rsidRDefault="002250D4" w:rsidP="0022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EC334F" w:rsidRPr="002250D4" w:rsidRDefault="00E041C0" w:rsidP="0022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(1,817,696,776)</w:t>
            </w:r>
          </w:p>
        </w:tc>
        <w:tc>
          <w:tcPr>
            <w:tcW w:w="238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7CE9" w:rsidRDefault="001A7CE9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C334F" w:rsidRPr="002250D4" w:rsidRDefault="00E041C0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(1,124,117,005)</w:t>
            </w:r>
          </w:p>
        </w:tc>
      </w:tr>
      <w:tr w:rsidR="009C3BE9" w:rsidRPr="00D12B44" w:rsidTr="001A7CE9">
        <w:tc>
          <w:tcPr>
            <w:tcW w:w="2469" w:type="dxa"/>
            <w:shd w:val="clear" w:color="auto" w:fill="auto"/>
          </w:tcPr>
          <w:p w:rsidR="00EC334F" w:rsidRPr="002250D4" w:rsidRDefault="00EC334F" w:rsidP="00CC152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</w:tcPr>
          <w:p w:rsidR="00EC334F" w:rsidRPr="002250D4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334F" w:rsidRPr="001A7CE9" w:rsidRDefault="00E041C0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A7C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393,025,929</w:t>
            </w:r>
          </w:p>
        </w:tc>
        <w:tc>
          <w:tcPr>
            <w:tcW w:w="246" w:type="dxa"/>
            <w:shd w:val="clear" w:color="auto" w:fill="auto"/>
          </w:tcPr>
          <w:p w:rsidR="00EC334F" w:rsidRPr="001A7CE9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334F" w:rsidRPr="001A7CE9" w:rsidRDefault="00E041C0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CE9">
              <w:rPr>
                <w:rFonts w:ascii="Angsana New" w:hAnsi="Angsana New"/>
                <w:b/>
                <w:bCs/>
                <w:sz w:val="30"/>
                <w:szCs w:val="30"/>
              </w:rPr>
              <w:t>567,804,812</w:t>
            </w:r>
          </w:p>
        </w:tc>
        <w:tc>
          <w:tcPr>
            <w:tcW w:w="230" w:type="dxa"/>
            <w:shd w:val="clear" w:color="auto" w:fill="auto"/>
          </w:tcPr>
          <w:p w:rsidR="00EC334F" w:rsidRPr="001A7CE9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334F" w:rsidRPr="001A7CE9" w:rsidRDefault="00E041C0" w:rsidP="0022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CE9">
              <w:rPr>
                <w:rFonts w:ascii="Angsana New" w:hAnsi="Angsana New"/>
                <w:b/>
                <w:bCs/>
                <w:sz w:val="30"/>
                <w:szCs w:val="30"/>
              </w:rPr>
              <w:t>368,270,241</w:t>
            </w:r>
          </w:p>
        </w:tc>
        <w:tc>
          <w:tcPr>
            <w:tcW w:w="238" w:type="dxa"/>
            <w:shd w:val="clear" w:color="auto" w:fill="auto"/>
          </w:tcPr>
          <w:p w:rsidR="00EC334F" w:rsidRPr="001A7CE9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334F" w:rsidRPr="001A7CE9" w:rsidRDefault="00E041C0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CE9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2250D4" w:rsidRPr="001A7C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A7CE9">
              <w:rPr>
                <w:rFonts w:ascii="Angsana New" w:hAnsi="Angsana New"/>
                <w:b/>
                <w:bCs/>
                <w:sz w:val="30"/>
                <w:szCs w:val="30"/>
              </w:rPr>
              <w:t>,010,382</w:t>
            </w:r>
          </w:p>
        </w:tc>
      </w:tr>
      <w:tr w:rsidR="009C3BE9" w:rsidRPr="00D12B44" w:rsidTr="001A7CE9">
        <w:tc>
          <w:tcPr>
            <w:tcW w:w="2469" w:type="dxa"/>
            <w:shd w:val="clear" w:color="auto" w:fill="auto"/>
          </w:tcPr>
          <w:p w:rsidR="006142F1" w:rsidRPr="002250D4" w:rsidRDefault="006142F1" w:rsidP="00CC15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:rsidR="006142F1" w:rsidRPr="002250D4" w:rsidRDefault="006142F1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7" w:type="dxa"/>
            <w:tcBorders>
              <w:top w:val="double" w:sz="4" w:space="0" w:color="auto"/>
            </w:tcBorders>
            <w:shd w:val="clear" w:color="auto" w:fill="auto"/>
          </w:tcPr>
          <w:p w:rsidR="006142F1" w:rsidRPr="002250D4" w:rsidRDefault="006142F1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142F1" w:rsidRPr="002250D4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BE9" w:rsidRPr="00D12B44" w:rsidTr="009C3BE9">
        <w:tc>
          <w:tcPr>
            <w:tcW w:w="2469" w:type="dxa"/>
            <w:shd w:val="clear" w:color="auto" w:fill="auto"/>
          </w:tcPr>
          <w:p w:rsidR="00EC334F" w:rsidRPr="002250D4" w:rsidRDefault="006142F1" w:rsidP="00CC152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5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31" w:type="dxa"/>
          </w:tcPr>
          <w:p w:rsidR="00EC334F" w:rsidRPr="002250D4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7" w:type="dxa"/>
            <w:shd w:val="clear" w:color="auto" w:fill="auto"/>
          </w:tcPr>
          <w:p w:rsidR="00EC334F" w:rsidRPr="002250D4" w:rsidRDefault="00EC334F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:rsidR="00EC334F" w:rsidRPr="002250D4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BE9" w:rsidRPr="00D12B44" w:rsidTr="009C3BE9">
        <w:tc>
          <w:tcPr>
            <w:tcW w:w="2469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2250D4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งานระหว่างทำตามสัญญาบวกกำไร</w:t>
            </w:r>
          </w:p>
        </w:tc>
        <w:tc>
          <w:tcPr>
            <w:tcW w:w="231" w:type="dxa"/>
          </w:tcPr>
          <w:p w:rsidR="006142F1" w:rsidRPr="002250D4" w:rsidRDefault="006142F1" w:rsidP="006142F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7" w:type="dxa"/>
            <w:shd w:val="clear" w:color="auto" w:fill="auto"/>
          </w:tcPr>
          <w:p w:rsidR="006142F1" w:rsidRPr="002250D4" w:rsidRDefault="00E041C0" w:rsidP="00E041C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50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:rsidR="006142F1" w:rsidRPr="002250D4" w:rsidRDefault="00E041C0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4,843,092</w:t>
            </w:r>
          </w:p>
        </w:tc>
        <w:tc>
          <w:tcPr>
            <w:tcW w:w="230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6142F1" w:rsidRPr="002250D4" w:rsidRDefault="00E041C0" w:rsidP="00E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:rsidR="006142F1" w:rsidRPr="002250D4" w:rsidRDefault="00E041C0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4,797,690</w:t>
            </w:r>
          </w:p>
        </w:tc>
      </w:tr>
      <w:tr w:rsidR="009C3BE9" w:rsidRPr="00D12B44" w:rsidTr="009C3BE9">
        <w:tc>
          <w:tcPr>
            <w:tcW w:w="2469" w:type="dxa"/>
            <w:shd w:val="clear" w:color="auto" w:fill="auto"/>
          </w:tcPr>
          <w:p w:rsidR="006142F1" w:rsidRPr="002250D4" w:rsidRDefault="006142F1" w:rsidP="009C3BE9">
            <w:pPr>
              <w:ind w:left="240" w:hanging="240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 w:hint="cs"/>
                <w:sz w:val="30"/>
                <w:szCs w:val="30"/>
                <w:cs/>
              </w:rPr>
              <w:t>จำน</w:t>
            </w:r>
            <w:r w:rsidR="00EE60A8" w:rsidRPr="002250D4">
              <w:rPr>
                <w:rFonts w:ascii="Angsana New" w:hAnsi="Angsana New" w:hint="cs"/>
                <w:sz w:val="30"/>
                <w:szCs w:val="30"/>
                <w:cs/>
              </w:rPr>
              <w:t>ว</w:t>
            </w:r>
            <w:r w:rsidRPr="002250D4">
              <w:rPr>
                <w:rFonts w:ascii="Angsana New" w:hAnsi="Angsana New" w:hint="cs"/>
                <w:sz w:val="30"/>
                <w:szCs w:val="30"/>
                <w:cs/>
              </w:rPr>
              <w:t>นเงินที่เรียกเก็บจากลูกค้า</w:t>
            </w:r>
          </w:p>
        </w:tc>
        <w:tc>
          <w:tcPr>
            <w:tcW w:w="231" w:type="dxa"/>
          </w:tcPr>
          <w:p w:rsidR="006142F1" w:rsidRPr="002250D4" w:rsidRDefault="006142F1" w:rsidP="006142F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7" w:type="dxa"/>
            <w:shd w:val="clear" w:color="auto" w:fill="auto"/>
          </w:tcPr>
          <w:p w:rsidR="006142F1" w:rsidRPr="002250D4" w:rsidRDefault="00E041C0" w:rsidP="00E041C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50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:rsidR="006142F1" w:rsidRPr="002250D4" w:rsidRDefault="00E041C0" w:rsidP="009C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(6,433,292)</w:t>
            </w:r>
          </w:p>
        </w:tc>
        <w:tc>
          <w:tcPr>
            <w:tcW w:w="230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6142F1" w:rsidRPr="002250D4" w:rsidRDefault="00E041C0" w:rsidP="00E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6142F1" w:rsidRPr="002250D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:rsidR="006142F1" w:rsidRPr="002250D4" w:rsidRDefault="00E041C0" w:rsidP="009C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0D4">
              <w:rPr>
                <w:rFonts w:ascii="Angsana New" w:hAnsi="Angsana New"/>
                <w:sz w:val="30"/>
                <w:szCs w:val="30"/>
              </w:rPr>
              <w:t>(6,233,364)</w:t>
            </w:r>
          </w:p>
        </w:tc>
      </w:tr>
      <w:tr w:rsidR="009C3BE9" w:rsidRPr="00D12B44" w:rsidTr="009C3BE9">
        <w:tc>
          <w:tcPr>
            <w:tcW w:w="2469" w:type="dxa"/>
            <w:shd w:val="clear" w:color="auto" w:fill="auto"/>
          </w:tcPr>
          <w:p w:rsidR="006142F1" w:rsidRPr="00D12B4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</w:tcPr>
          <w:p w:rsidR="006142F1" w:rsidRPr="00D12B44" w:rsidRDefault="006142F1" w:rsidP="006142F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2F1" w:rsidRPr="00D12B44" w:rsidRDefault="00E041C0" w:rsidP="006142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:rsidR="006142F1" w:rsidRPr="00D12B44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2F1" w:rsidRPr="00604C53" w:rsidRDefault="00E041C0" w:rsidP="009C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(1,590,200)</w:t>
            </w:r>
          </w:p>
        </w:tc>
        <w:tc>
          <w:tcPr>
            <w:tcW w:w="230" w:type="dxa"/>
            <w:shd w:val="clear" w:color="auto" w:fill="auto"/>
          </w:tcPr>
          <w:p w:rsidR="006142F1" w:rsidRPr="00604C53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2F1" w:rsidRPr="00604C53" w:rsidRDefault="00E041C0" w:rsidP="00E0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6142F1" w:rsidRPr="00604C53" w:rsidRDefault="006142F1" w:rsidP="0061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2F1" w:rsidRPr="00604C53" w:rsidRDefault="00E041C0" w:rsidP="009C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(1,435,674)</w:t>
            </w:r>
          </w:p>
        </w:tc>
      </w:tr>
    </w:tbl>
    <w:p w:rsidR="00EC334F" w:rsidRPr="00A44A3A" w:rsidRDefault="00EC334F" w:rsidP="00EC3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A44A3A" w:rsidRDefault="00A44A3A" w:rsidP="00A44A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TFRS 15 </w:t>
      </w:r>
      <w:r>
        <w:rPr>
          <w:rFonts w:ascii="Angsana New" w:hAnsi="Angsana New" w:hint="cs"/>
          <w:sz w:val="30"/>
          <w:szCs w:val="30"/>
          <w:cs/>
        </w:rPr>
        <w:t>อธิบายนิยามของสินทรัพย์และหนี้สินที่เกิดจากสัญญา ดังนี้</w:t>
      </w:r>
    </w:p>
    <w:p w:rsidR="00A44A3A" w:rsidRDefault="00A44A3A" w:rsidP="00A44A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44A3A" w:rsidRDefault="00A44A3A" w:rsidP="00A44A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43884">
        <w:rPr>
          <w:rFonts w:ascii="Angsana New" w:hAnsi="Angsana New" w:hint="cs"/>
          <w:sz w:val="30"/>
          <w:szCs w:val="30"/>
          <w:cs/>
        </w:rPr>
        <w:t>สินทรัพย์ที่เกิดจากสัญญาโดยส่วนใหญ่แสดงถึงสิทธิของกลุ่มบริษั</w:t>
      </w:r>
      <w:r w:rsidRPr="00D12B44">
        <w:rPr>
          <w:rFonts w:ascii="Angsana New" w:hAnsi="Angsana New" w:hint="cs"/>
          <w:sz w:val="30"/>
          <w:szCs w:val="30"/>
          <w:cs/>
        </w:rPr>
        <w:t>ทและบริษัทในการได้รับสิ่งตอบแทนจากสินค้าสั่งทำ</w:t>
      </w:r>
      <w:r w:rsidR="002B09AF">
        <w:rPr>
          <w:rFonts w:ascii="Angsana New" w:hAnsi="Angsana New" w:hint="cs"/>
          <w:sz w:val="30"/>
          <w:szCs w:val="30"/>
          <w:cs/>
        </w:rPr>
        <w:t>หรือบริการที่ส่งมอบ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เพื่อเป็นการแลกเปลี่ยนกับงานที่ทำเสร็จ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แต่ยังไม่ได้เรียกชำระ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ณ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สินทรัพย์ที่เกิดจากสัญญาจะโอนไปเป็นลูกหนี้เมื่อกลุ่มบริษัทและบริษัทมีสิทธิในการไ</w:t>
      </w:r>
      <w:r>
        <w:rPr>
          <w:rFonts w:ascii="Angsana New" w:hAnsi="Angsana New" w:hint="cs"/>
          <w:sz w:val="30"/>
          <w:szCs w:val="30"/>
          <w:cs/>
        </w:rPr>
        <w:t>ด้รับสิ่งตอบแทนโดยไม่มีเงื่อนไข</w:t>
      </w:r>
      <w:r w:rsidR="002B09AF">
        <w:rPr>
          <w:rFonts w:ascii="Angsana New" w:hAnsi="Angsana New"/>
          <w:sz w:val="30"/>
          <w:szCs w:val="30"/>
          <w:cs/>
        </w:rPr>
        <w:br/>
      </w:r>
      <w:r w:rsidRPr="00D12B44">
        <w:rPr>
          <w:rFonts w:ascii="Angsana New" w:hAnsi="Angsana New" w:hint="cs"/>
          <w:sz w:val="30"/>
          <w:szCs w:val="30"/>
          <w:cs/>
        </w:rPr>
        <w:t>ซึ่งโดยทั่วไปเกิดขึ้นเมื่อออกใบแจ้งหนี้</w:t>
      </w:r>
    </w:p>
    <w:p w:rsidR="00A44A3A" w:rsidRDefault="00A44A3A" w:rsidP="00A44A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A44A3A" w:rsidRDefault="00A44A3A" w:rsidP="00AF0C8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AF0C89">
        <w:rPr>
          <w:rFonts w:ascii="Angsana New" w:hAnsi="Angsana New" w:hint="cs"/>
          <w:sz w:val="30"/>
          <w:szCs w:val="30"/>
          <w:cs/>
        </w:rPr>
        <w:t>หรือให้บริการ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โดยกลุ่มบริษัทและบริษัทจะรับรู้หนี้สินที่เกิดจากสัญญาดังกล่าวเป็นรายได้เมื่อส่งมอบการควบคุมสินค้า</w:t>
      </w:r>
      <w:r w:rsidR="002B09AF">
        <w:rPr>
          <w:rFonts w:ascii="Angsana New" w:hAnsi="Angsana New" w:hint="cs"/>
          <w:sz w:val="30"/>
          <w:szCs w:val="30"/>
          <w:cs/>
        </w:rPr>
        <w:t>หรือบริการ</w:t>
      </w:r>
      <w:r w:rsidRPr="00D12B44">
        <w:rPr>
          <w:rFonts w:ascii="Angsana New" w:hAnsi="Angsana New" w:hint="cs"/>
          <w:sz w:val="30"/>
          <w:szCs w:val="30"/>
          <w:cs/>
        </w:rPr>
        <w:t>ให้กับลูกค้า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</w:p>
    <w:p w:rsidR="00A44A3A" w:rsidRDefault="00A44A3A" w:rsidP="004B0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:rsidR="000C37DE" w:rsidRDefault="000C37DE" w:rsidP="004B0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:rsidR="00A44A3A" w:rsidRPr="002A7A5F" w:rsidRDefault="00A44A3A" w:rsidP="0013295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0082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สินค้าคงเหลือ</w:t>
      </w:r>
    </w:p>
    <w:p w:rsidR="00A44A3A" w:rsidRPr="002A7A5F" w:rsidRDefault="00A44A3A" w:rsidP="002A7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32"/>
        <w:gridCol w:w="1260"/>
        <w:gridCol w:w="252"/>
        <w:gridCol w:w="1278"/>
        <w:gridCol w:w="257"/>
        <w:gridCol w:w="1273"/>
        <w:gridCol w:w="249"/>
        <w:gridCol w:w="1371"/>
      </w:tblGrid>
      <w:tr w:rsidR="00060082" w:rsidRPr="00AC6441" w:rsidTr="00C2111B">
        <w:tc>
          <w:tcPr>
            <w:tcW w:w="3132" w:type="dxa"/>
          </w:tcPr>
          <w:p w:rsidR="00060082" w:rsidRPr="00AC644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060082" w:rsidRPr="00AC644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:rsidR="00060082" w:rsidRPr="00AC644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3"/>
          </w:tcPr>
          <w:p w:rsidR="00060082" w:rsidRPr="00AC644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082" w:rsidRPr="00AC6441" w:rsidTr="00C2111B">
        <w:tblPrEx>
          <w:tblLook w:val="0000" w:firstRow="0" w:lastRow="0" w:firstColumn="0" w:lastColumn="0" w:noHBand="0" w:noVBand="0"/>
        </w:tblPrEx>
        <w:tc>
          <w:tcPr>
            <w:tcW w:w="3132" w:type="dxa"/>
          </w:tcPr>
          <w:p w:rsidR="00060082" w:rsidRPr="00AC6441" w:rsidRDefault="00060082" w:rsidP="00981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60082" w:rsidRPr="00B87011" w:rsidRDefault="008E53DC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6008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2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7" w:type="dxa"/>
          </w:tcPr>
          <w:p w:rsidR="00060082" w:rsidRPr="00AC644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060082" w:rsidRPr="00B87011" w:rsidRDefault="008E53DC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6008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9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60082" w:rsidRPr="00AC6441" w:rsidTr="00C2111B">
        <w:tblPrEx>
          <w:tblLook w:val="0000" w:firstRow="0" w:lastRow="0" w:firstColumn="0" w:lastColumn="0" w:noHBand="0" w:noVBand="0"/>
        </w:tblPrEx>
        <w:tc>
          <w:tcPr>
            <w:tcW w:w="3132" w:type="dxa"/>
          </w:tcPr>
          <w:p w:rsidR="00060082" w:rsidRPr="00AC6441" w:rsidRDefault="00060082" w:rsidP="00981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060082" w:rsidRPr="00B87011" w:rsidRDefault="008E53DC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6008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7" w:type="dxa"/>
          </w:tcPr>
          <w:p w:rsidR="00060082" w:rsidRPr="00AC644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060082" w:rsidRPr="00B87011" w:rsidRDefault="00060082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9" w:type="dxa"/>
          </w:tcPr>
          <w:p w:rsidR="00060082" w:rsidRPr="00B8701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:rsidR="00060082" w:rsidRPr="00B87011" w:rsidRDefault="008E53DC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6008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60082" w:rsidRPr="00AC6441" w:rsidTr="00C2111B">
        <w:tc>
          <w:tcPr>
            <w:tcW w:w="3132" w:type="dxa"/>
          </w:tcPr>
          <w:p w:rsidR="00060082" w:rsidRPr="00AC644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:rsidR="00060082" w:rsidRPr="00AC644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668EE" w:rsidRPr="00AC6441" w:rsidTr="00C2111B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:rsidR="009668EE" w:rsidRPr="00585F28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23,445,030</w:t>
            </w:r>
          </w:p>
        </w:tc>
        <w:tc>
          <w:tcPr>
            <w:tcW w:w="252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:rsidR="009668EE" w:rsidRPr="007A2206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206">
              <w:rPr>
                <w:rFonts w:ascii="Angsana New" w:hAnsi="Angsana New" w:hint="cs"/>
                <w:sz w:val="30"/>
                <w:szCs w:val="30"/>
              </w:rPr>
              <w:t>23,341,471</w:t>
            </w:r>
          </w:p>
        </w:tc>
        <w:tc>
          <w:tcPr>
            <w:tcW w:w="257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008D">
              <w:rPr>
                <w:rFonts w:ascii="Angsana New" w:hAnsi="Angsana New"/>
                <w:sz w:val="30"/>
                <w:szCs w:val="30"/>
              </w:rPr>
              <w:t xml:space="preserve">  23,352,667</w:t>
            </w:r>
          </w:p>
        </w:tc>
        <w:tc>
          <w:tcPr>
            <w:tcW w:w="249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5008D">
              <w:rPr>
                <w:rFonts w:ascii="Angsana New" w:hAnsi="Angsana New"/>
                <w:sz w:val="30"/>
                <w:szCs w:val="30"/>
              </w:rPr>
              <w:t>23,249,108</w:t>
            </w:r>
          </w:p>
        </w:tc>
      </w:tr>
      <w:tr w:rsidR="009668EE" w:rsidRPr="00AC6441" w:rsidTr="00C2111B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9668EE" w:rsidRPr="00585F28" w:rsidRDefault="00D20BFB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259,766,079</w:t>
            </w:r>
          </w:p>
        </w:tc>
        <w:tc>
          <w:tcPr>
            <w:tcW w:w="252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:rsidR="009668EE" w:rsidRPr="007A2206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206">
              <w:rPr>
                <w:rFonts w:ascii="Angsana New" w:hAnsi="Angsana New"/>
                <w:sz w:val="30"/>
                <w:szCs w:val="30"/>
              </w:rPr>
              <w:t>89,360,591</w:t>
            </w:r>
          </w:p>
        </w:tc>
        <w:tc>
          <w:tcPr>
            <w:tcW w:w="257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9668EE" w:rsidRPr="00A5008D" w:rsidRDefault="009668EE" w:rsidP="00D20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008D">
              <w:rPr>
                <w:rFonts w:ascii="Angsana New" w:hAnsi="Angsana New"/>
                <w:sz w:val="30"/>
                <w:szCs w:val="30"/>
              </w:rPr>
              <w:t>251,001,22</w:t>
            </w:r>
            <w:r w:rsidR="00D20B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9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5008D">
              <w:rPr>
                <w:rFonts w:ascii="Angsana New" w:hAnsi="Angsana New"/>
                <w:sz w:val="30"/>
                <w:szCs w:val="30"/>
              </w:rPr>
              <w:t>78,835,984</w:t>
            </w:r>
          </w:p>
        </w:tc>
      </w:tr>
      <w:tr w:rsidR="009668EE" w:rsidRPr="00AC6441" w:rsidTr="00C2111B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9668EE" w:rsidRPr="00585F28" w:rsidRDefault="00D20BFB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46119">
              <w:rPr>
                <w:rFonts w:ascii="Angsana New" w:hAnsi="Angsana New"/>
                <w:sz w:val="30"/>
                <w:szCs w:val="30"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46119">
              <w:rPr>
                <w:rFonts w:ascii="Angsana New" w:hAnsi="Angsana New"/>
                <w:sz w:val="30"/>
                <w:szCs w:val="30"/>
              </w:rPr>
              <w:t>133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="00A46119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52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668EE" w:rsidRPr="007A2206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46119">
              <w:rPr>
                <w:rFonts w:ascii="Angsana New" w:hAnsi="Angsana New"/>
                <w:sz w:val="30"/>
                <w:szCs w:val="30"/>
              </w:rPr>
              <w:t>76</w:t>
            </w:r>
            <w:r w:rsidRPr="007A2206">
              <w:rPr>
                <w:rFonts w:ascii="Angsana New" w:hAnsi="Angsana New"/>
                <w:sz w:val="30"/>
                <w:szCs w:val="30"/>
              </w:rPr>
              <w:t>,</w:t>
            </w:r>
            <w:r w:rsidR="00A46119">
              <w:rPr>
                <w:rFonts w:ascii="Angsana New" w:hAnsi="Angsana New"/>
                <w:sz w:val="30"/>
                <w:szCs w:val="30"/>
              </w:rPr>
              <w:t>801</w:t>
            </w:r>
            <w:r w:rsidRPr="007A2206">
              <w:rPr>
                <w:rFonts w:ascii="Angsana New" w:hAnsi="Angsana New"/>
                <w:sz w:val="30"/>
                <w:szCs w:val="30"/>
              </w:rPr>
              <w:t>,</w:t>
            </w:r>
            <w:r w:rsidR="00A46119">
              <w:rPr>
                <w:rFonts w:ascii="Angsana New" w:hAnsi="Angsana New"/>
                <w:sz w:val="30"/>
                <w:szCs w:val="30"/>
              </w:rPr>
              <w:t>61</w:t>
            </w:r>
            <w:r w:rsidRPr="007A220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7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5008D">
              <w:rPr>
                <w:rFonts w:ascii="Angsana New" w:hAnsi="Angsana New"/>
                <w:sz w:val="30"/>
                <w:szCs w:val="30"/>
              </w:rPr>
              <w:t>2</w:t>
            </w:r>
            <w:r w:rsidR="00F94B32">
              <w:rPr>
                <w:rFonts w:ascii="Angsana New" w:hAnsi="Angsana New"/>
                <w:sz w:val="30"/>
                <w:szCs w:val="30"/>
              </w:rPr>
              <w:t>32</w:t>
            </w:r>
            <w:r w:rsidRPr="00A5008D">
              <w:rPr>
                <w:rFonts w:ascii="Angsana New" w:hAnsi="Angsana New"/>
                <w:sz w:val="30"/>
                <w:szCs w:val="30"/>
              </w:rPr>
              <w:t>,0</w:t>
            </w:r>
            <w:r w:rsidR="00F94B32">
              <w:rPr>
                <w:rFonts w:ascii="Angsana New" w:hAnsi="Angsana New"/>
                <w:sz w:val="30"/>
                <w:szCs w:val="30"/>
              </w:rPr>
              <w:t>84</w:t>
            </w:r>
            <w:r w:rsidRPr="00A5008D">
              <w:rPr>
                <w:rFonts w:ascii="Angsana New" w:hAnsi="Angsana New"/>
                <w:sz w:val="30"/>
                <w:szCs w:val="30"/>
              </w:rPr>
              <w:t>,0</w:t>
            </w:r>
            <w:r w:rsidR="00F94B32">
              <w:rPr>
                <w:rFonts w:ascii="Angsana New" w:hAnsi="Angsana New"/>
                <w:sz w:val="30"/>
                <w:szCs w:val="30"/>
              </w:rPr>
              <w:t>1</w:t>
            </w:r>
            <w:r w:rsidRPr="00A5008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9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5008D">
              <w:rPr>
                <w:rFonts w:ascii="Angsana New" w:hAnsi="Angsana New"/>
                <w:sz w:val="30"/>
                <w:szCs w:val="30"/>
              </w:rPr>
              <w:t>3</w:t>
            </w:r>
            <w:r w:rsidR="00A46119">
              <w:rPr>
                <w:rFonts w:ascii="Angsana New" w:hAnsi="Angsana New"/>
                <w:sz w:val="30"/>
                <w:szCs w:val="30"/>
              </w:rPr>
              <w:t>31</w:t>
            </w:r>
            <w:r w:rsidRPr="00A5008D">
              <w:rPr>
                <w:rFonts w:ascii="Angsana New" w:hAnsi="Angsana New"/>
                <w:sz w:val="30"/>
                <w:szCs w:val="30"/>
              </w:rPr>
              <w:t>,</w:t>
            </w:r>
            <w:r w:rsidR="00A46119">
              <w:rPr>
                <w:rFonts w:ascii="Angsana New" w:hAnsi="Angsana New"/>
                <w:sz w:val="30"/>
                <w:szCs w:val="30"/>
              </w:rPr>
              <w:t>884</w:t>
            </w:r>
            <w:r w:rsidRPr="00A5008D">
              <w:rPr>
                <w:rFonts w:ascii="Angsana New" w:hAnsi="Angsana New"/>
                <w:sz w:val="30"/>
                <w:szCs w:val="30"/>
              </w:rPr>
              <w:t>,0</w:t>
            </w:r>
            <w:r w:rsidR="00A46119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D83927" w:rsidRPr="00AC6441" w:rsidTr="00C2111B">
        <w:tc>
          <w:tcPr>
            <w:tcW w:w="3132" w:type="dxa"/>
          </w:tcPr>
          <w:p w:rsidR="00D83927" w:rsidRPr="00AC6441" w:rsidRDefault="00D83927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D83927" w:rsidRDefault="00A46119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14,776,633</w:t>
            </w:r>
          </w:p>
        </w:tc>
        <w:tc>
          <w:tcPr>
            <w:tcW w:w="252" w:type="dxa"/>
          </w:tcPr>
          <w:p w:rsidR="00D83927" w:rsidRPr="00A6145E" w:rsidRDefault="00D8392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83927" w:rsidRDefault="00A46119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16,471,780</w:t>
            </w:r>
          </w:p>
        </w:tc>
        <w:tc>
          <w:tcPr>
            <w:tcW w:w="257" w:type="dxa"/>
          </w:tcPr>
          <w:p w:rsidR="00D83927" w:rsidRPr="00A6145E" w:rsidRDefault="00D8392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D83927" w:rsidRPr="00A5008D" w:rsidRDefault="00A46119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14,086,089</w:t>
            </w:r>
          </w:p>
        </w:tc>
        <w:tc>
          <w:tcPr>
            <w:tcW w:w="249" w:type="dxa"/>
          </w:tcPr>
          <w:p w:rsidR="00D83927" w:rsidRPr="00A6145E" w:rsidRDefault="00D8392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83927" w:rsidRPr="00A5008D" w:rsidRDefault="00A46119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15,869,586</w:t>
            </w:r>
          </w:p>
        </w:tc>
      </w:tr>
      <w:tr w:rsidR="009668EE" w:rsidRPr="00AC6441" w:rsidTr="00C2111B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27B7F">
              <w:rPr>
                <w:rFonts w:ascii="Angsana New" w:hAnsi="Angsana New"/>
                <w:sz w:val="30"/>
                <w:szCs w:val="30"/>
              </w:rPr>
              <w:t xml:space="preserve">   9,312,544</w:t>
            </w:r>
          </w:p>
        </w:tc>
        <w:tc>
          <w:tcPr>
            <w:tcW w:w="252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:rsidR="009668EE" w:rsidRPr="007A2206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2206">
              <w:rPr>
                <w:rFonts w:ascii="Angsana New" w:hAnsi="Angsana New"/>
                <w:sz w:val="30"/>
                <w:szCs w:val="30"/>
              </w:rPr>
              <w:t>1,989,924</w:t>
            </w:r>
          </w:p>
        </w:tc>
        <w:tc>
          <w:tcPr>
            <w:tcW w:w="257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5008D">
              <w:rPr>
                <w:rFonts w:ascii="Angsana New" w:hAnsi="Angsana New"/>
                <w:sz w:val="30"/>
                <w:szCs w:val="30"/>
              </w:rPr>
              <w:t xml:space="preserve">    9,312,54</w:t>
            </w:r>
            <w:r w:rsidR="00447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9" w:type="dxa"/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9668EE" w:rsidRPr="00A6145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5008D">
              <w:rPr>
                <w:rFonts w:ascii="Angsana New" w:hAnsi="Angsana New"/>
                <w:sz w:val="30"/>
                <w:szCs w:val="30"/>
              </w:rPr>
              <w:t>1,989,924</w:t>
            </w:r>
          </w:p>
        </w:tc>
      </w:tr>
      <w:tr w:rsidR="009668EE" w:rsidRPr="00AC6441" w:rsidTr="00C2111B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เงินมัดจำค่าซื้อวัตถุดิบ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9668EE" w:rsidRPr="00585F28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122,484,742</w:t>
            </w:r>
          </w:p>
        </w:tc>
        <w:tc>
          <w:tcPr>
            <w:tcW w:w="252" w:type="dxa"/>
          </w:tcPr>
          <w:p w:rsidR="009668EE" w:rsidRPr="00844FA9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:rsidR="009668EE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268,353,686</w:t>
            </w:r>
          </w:p>
        </w:tc>
        <w:tc>
          <w:tcPr>
            <w:tcW w:w="257" w:type="dxa"/>
          </w:tcPr>
          <w:p w:rsidR="009668EE" w:rsidRPr="00431FF5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:rsidR="009668EE" w:rsidRPr="00431FF5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122,484,742</w:t>
            </w:r>
          </w:p>
        </w:tc>
        <w:tc>
          <w:tcPr>
            <w:tcW w:w="249" w:type="dxa"/>
          </w:tcPr>
          <w:p w:rsidR="009668EE" w:rsidRPr="00431FF5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:rsidR="009668EE" w:rsidRPr="00431FF5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268,353,686</w:t>
            </w:r>
          </w:p>
        </w:tc>
      </w:tr>
      <w:tr w:rsidR="009668EE" w:rsidRPr="00AC6441" w:rsidTr="00C2111B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68EE" w:rsidRPr="00A5008D" w:rsidRDefault="00D20BFB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708,918,096</w:t>
            </w:r>
          </w:p>
        </w:tc>
        <w:tc>
          <w:tcPr>
            <w:tcW w:w="252" w:type="dxa"/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8EE" w:rsidRPr="007A2206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776,319,067</w:t>
            </w:r>
          </w:p>
        </w:tc>
        <w:tc>
          <w:tcPr>
            <w:tcW w:w="257" w:type="dxa"/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8EE" w:rsidRPr="00A5008D" w:rsidRDefault="00D20BFB" w:rsidP="00D20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652,321,279</w:t>
            </w:r>
          </w:p>
        </w:tc>
        <w:tc>
          <w:tcPr>
            <w:tcW w:w="249" w:type="dxa"/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A5008D">
              <w:rPr>
                <w:rFonts w:ascii="Angsana New" w:hAnsi="Angsana New"/>
                <w:b/>
                <w:bCs/>
                <w:sz w:val="30"/>
                <w:szCs w:val="30"/>
              </w:rPr>
              <w:t>720,182,382</w:t>
            </w:r>
          </w:p>
        </w:tc>
      </w:tr>
      <w:tr w:rsidR="009668EE" w:rsidRPr="00AC6441" w:rsidTr="00C2111B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11,333,119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8EE" w:rsidRPr="007A2206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22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220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A2206">
              <w:rPr>
                <w:rFonts w:ascii="Angsana New" w:hAnsi="Angsana New"/>
                <w:sz w:val="30"/>
                <w:szCs w:val="30"/>
              </w:rPr>
              <w:t>11,143,742</w:t>
            </w:r>
            <w:r w:rsidRPr="007A22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7" w:type="dxa"/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10,013,050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8EE" w:rsidRPr="00A5008D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3"/>
                <w:tab w:val="decimal" w:pos="813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5008D">
              <w:rPr>
                <w:rFonts w:ascii="Angsana New" w:hAnsi="Angsana New"/>
                <w:sz w:val="30"/>
                <w:szCs w:val="30"/>
              </w:rPr>
              <w:t>9,823,673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668EE" w:rsidRPr="00AC6441" w:rsidTr="00C2111B">
        <w:tc>
          <w:tcPr>
            <w:tcW w:w="3132" w:type="dxa"/>
          </w:tcPr>
          <w:p w:rsidR="009668EE" w:rsidRPr="00AC6441" w:rsidRDefault="009668EE" w:rsidP="009668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68EE" w:rsidRPr="007273B9" w:rsidRDefault="00D20BFB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697,584,977</w:t>
            </w:r>
          </w:p>
        </w:tc>
        <w:tc>
          <w:tcPr>
            <w:tcW w:w="252" w:type="dxa"/>
          </w:tcPr>
          <w:p w:rsidR="009668EE" w:rsidRPr="00AA08B7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68EE" w:rsidRPr="007A2206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765</w:t>
            </w:r>
            <w:r w:rsidRPr="007A22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  <w:r w:rsidRPr="007A22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Pr="007A220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7" w:type="dxa"/>
          </w:tcPr>
          <w:p w:rsidR="009668EE" w:rsidRPr="00AA08B7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68EE" w:rsidRPr="00AA08B7" w:rsidRDefault="009668EE" w:rsidP="00D20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AA08B7">
              <w:rPr>
                <w:rFonts w:ascii="Angsana New" w:hAnsi="Angsana New"/>
                <w:b/>
                <w:bCs/>
                <w:sz w:val="30"/>
                <w:szCs w:val="30"/>
              </w:rPr>
              <w:t>642,308,2</w:t>
            </w:r>
            <w:r w:rsidR="00D20BFB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49" w:type="dxa"/>
          </w:tcPr>
          <w:p w:rsidR="009668EE" w:rsidRPr="00AA08B7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68EE" w:rsidRPr="00AA08B7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AA08B7">
              <w:rPr>
                <w:rFonts w:ascii="Angsana New" w:hAnsi="Angsana New"/>
                <w:b/>
                <w:bCs/>
                <w:sz w:val="30"/>
                <w:szCs w:val="30"/>
              </w:rPr>
              <w:t>710,358,709</w:t>
            </w:r>
          </w:p>
        </w:tc>
      </w:tr>
    </w:tbl>
    <w:p w:rsidR="00A44A3A" w:rsidRDefault="00A44A3A" w:rsidP="0006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562CEB" w:rsidRPr="00D12B44" w:rsidRDefault="00132955" w:rsidP="0013295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562CEB"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11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3789"/>
        <w:gridCol w:w="1260"/>
        <w:gridCol w:w="270"/>
        <w:gridCol w:w="1170"/>
        <w:gridCol w:w="270"/>
        <w:gridCol w:w="1102"/>
        <w:gridCol w:w="236"/>
        <w:gridCol w:w="1106"/>
        <w:gridCol w:w="8"/>
      </w:tblGrid>
      <w:tr w:rsidR="00562CEB" w:rsidRPr="00D12B44" w:rsidTr="005D1909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62CEB" w:rsidRPr="00D12B44" w:rsidRDefault="00562CEB" w:rsidP="00F250F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562CEB" w:rsidRPr="00D12B44" w:rsidRDefault="00562CEB" w:rsidP="00F250F7">
            <w:pPr>
              <w:jc w:val="center"/>
              <w:rPr>
                <w:b/>
                <w:bCs/>
                <w:sz w:val="30"/>
                <w:szCs w:val="30"/>
              </w:rPr>
            </w:pPr>
            <w:r w:rsidRPr="00D12B44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562CEB" w:rsidRPr="00D12B44" w:rsidRDefault="00562CEB" w:rsidP="00F250F7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:rsidR="00562CEB" w:rsidRPr="00D12B44" w:rsidRDefault="00562CEB" w:rsidP="00F250F7">
            <w:pPr>
              <w:jc w:val="center"/>
              <w:rPr>
                <w:b/>
                <w:bCs/>
                <w:sz w:val="30"/>
                <w:szCs w:val="30"/>
              </w:rPr>
            </w:pPr>
            <w:r w:rsidRPr="00D12B44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D12B44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BE3646" w:rsidRPr="00D12B44" w:rsidTr="005D1909">
        <w:tc>
          <w:tcPr>
            <w:tcW w:w="3789" w:type="dxa"/>
            <w:shd w:val="clear" w:color="auto" w:fill="auto"/>
          </w:tcPr>
          <w:p w:rsidR="00BE3646" w:rsidRPr="00D12B44" w:rsidRDefault="00F2366D" w:rsidP="00F23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12B4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E53DC" w:rsidRPr="008E53D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</w:t>
            </w:r>
            <w:r w:rsidRPr="00D12B4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D12B4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12B4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</w:tcPr>
          <w:p w:rsidR="00BE3646" w:rsidRPr="00D12B44" w:rsidRDefault="00BE3646" w:rsidP="00BE364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E3646" w:rsidRPr="00D12B44" w:rsidRDefault="00BE3646" w:rsidP="00BE3646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E3646" w:rsidRPr="00D12B44" w:rsidRDefault="008E53DC" w:rsidP="00BE364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BE3646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BE3646" w:rsidRPr="00D12B44" w:rsidRDefault="00BE3646" w:rsidP="00BE3646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:rsidR="00BE3646" w:rsidRPr="00D12B44" w:rsidRDefault="008E53DC" w:rsidP="00BE364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BE3646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BE3646" w:rsidRPr="00D12B44" w:rsidRDefault="00BE3646" w:rsidP="00BE3646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BE3646" w:rsidRPr="00D12B44" w:rsidRDefault="008E53DC" w:rsidP="00BE364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E53DC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BE3646" w:rsidRPr="00D12B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D12B44" w:rsidTr="005D1909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4" w:type="dxa"/>
            <w:gridSpan w:val="7"/>
            <w:shd w:val="clear" w:color="auto" w:fill="auto"/>
          </w:tcPr>
          <w:p w:rsidR="00562CEB" w:rsidRPr="00D12B44" w:rsidRDefault="00BE3646" w:rsidP="002A7A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D1909" w:rsidRPr="00D12B44" w:rsidTr="005D1909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D1909" w:rsidRPr="00A10E7F" w:rsidRDefault="005D1909" w:rsidP="005D1909">
            <w:pPr>
              <w:ind w:right="-468"/>
              <w:rPr>
                <w:rStyle w:val="Emphasis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:rsidR="005D1909" w:rsidRPr="00A6145E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421875">
              <w:rPr>
                <w:rFonts w:ascii="Angsana New" w:hAnsi="Angsana New"/>
                <w:sz w:val="30"/>
                <w:szCs w:val="30"/>
              </w:rPr>
              <w:t>2,552,018</w:t>
            </w:r>
          </w:p>
        </w:tc>
        <w:tc>
          <w:tcPr>
            <w:tcW w:w="270" w:type="dxa"/>
            <w:shd w:val="clear" w:color="auto" w:fill="auto"/>
          </w:tcPr>
          <w:p w:rsidR="005D1909" w:rsidRPr="008E0E6F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:rsidR="005D1909" w:rsidRPr="008E0E6F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0E6F">
              <w:rPr>
                <w:rFonts w:ascii="Angsana New" w:hAnsi="Angsana New" w:hint="cs"/>
                <w:sz w:val="30"/>
                <w:szCs w:val="30"/>
              </w:rPr>
              <w:t>2,675,660</w:t>
            </w:r>
          </w:p>
        </w:tc>
        <w:tc>
          <w:tcPr>
            <w:tcW w:w="270" w:type="dxa"/>
            <w:shd w:val="clear" w:color="auto" w:fill="auto"/>
          </w:tcPr>
          <w:p w:rsidR="005D1909" w:rsidRPr="008E0E6F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02" w:type="dxa"/>
            <w:shd w:val="clear" w:color="auto" w:fill="auto"/>
          </w:tcPr>
          <w:p w:rsidR="005D1909" w:rsidRPr="009568DE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68DE">
              <w:rPr>
                <w:rFonts w:ascii="Angsana New" w:hAnsi="Angsana New"/>
                <w:sz w:val="30"/>
                <w:szCs w:val="30"/>
              </w:rPr>
              <w:t>2,817,500</w:t>
            </w:r>
          </w:p>
        </w:tc>
        <w:tc>
          <w:tcPr>
            <w:tcW w:w="236" w:type="dxa"/>
            <w:shd w:val="clear" w:color="auto" w:fill="auto"/>
          </w:tcPr>
          <w:p w:rsidR="005D1909" w:rsidRPr="008E0E6F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06" w:type="dxa"/>
            <w:shd w:val="clear" w:color="auto" w:fill="auto"/>
          </w:tcPr>
          <w:p w:rsidR="005D1909" w:rsidRPr="008E0E6F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0E6F">
              <w:rPr>
                <w:rFonts w:ascii="Angsana New" w:hAnsi="Angsana New" w:hint="cs"/>
                <w:sz w:val="30"/>
                <w:szCs w:val="30"/>
              </w:rPr>
              <w:t>2,817,500</w:t>
            </w:r>
          </w:p>
        </w:tc>
      </w:tr>
      <w:tr w:rsidR="005D1909" w:rsidRPr="00D12B44" w:rsidTr="005D1909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D1909" w:rsidRPr="00D12B44" w:rsidRDefault="005D1909" w:rsidP="005945A4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งขาดทุนสุทธิ</w:t>
            </w:r>
          </w:p>
        </w:tc>
        <w:tc>
          <w:tcPr>
            <w:tcW w:w="1260" w:type="dxa"/>
            <w:shd w:val="clear" w:color="auto" w:fill="auto"/>
          </w:tcPr>
          <w:p w:rsidR="005D1909" w:rsidRPr="00A6145E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:rsidR="005D1909" w:rsidRPr="00D12B44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D1909" w:rsidRPr="00D12B44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D1909" w:rsidRPr="00060082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5D1909" w:rsidRPr="009568DE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D1909" w:rsidRPr="00060082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5D1909" w:rsidRPr="00D12B44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909" w:rsidRPr="00D12B44" w:rsidTr="005D1909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D1909" w:rsidRPr="00D12B44" w:rsidRDefault="005D1909" w:rsidP="005D1909">
            <w:pPr>
              <w:ind w:left="189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D1909" w:rsidRPr="00A6145E" w:rsidRDefault="000C0B5B" w:rsidP="000C0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5D1909" w:rsidRPr="00421875">
              <w:rPr>
                <w:rFonts w:ascii="Angsana New" w:hAnsi="Angsana New"/>
                <w:sz w:val="30"/>
                <w:szCs w:val="30"/>
              </w:rPr>
              <w:t>(18,451)</w:t>
            </w:r>
          </w:p>
        </w:tc>
        <w:tc>
          <w:tcPr>
            <w:tcW w:w="270" w:type="dxa"/>
            <w:shd w:val="clear" w:color="auto" w:fill="auto"/>
          </w:tcPr>
          <w:p w:rsidR="005D1909" w:rsidRPr="00D12B44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D1909" w:rsidRPr="00D12B44" w:rsidRDefault="000C0B5B" w:rsidP="000C0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5D1909" w:rsidRPr="008E0E6F">
              <w:rPr>
                <w:rFonts w:ascii="Angsana New" w:hAnsi="Angsana New" w:hint="cs"/>
                <w:sz w:val="30"/>
                <w:szCs w:val="30"/>
              </w:rPr>
              <w:t>(37,737)</w:t>
            </w:r>
          </w:p>
        </w:tc>
        <w:tc>
          <w:tcPr>
            <w:tcW w:w="270" w:type="dxa"/>
            <w:shd w:val="clear" w:color="auto" w:fill="auto"/>
          </w:tcPr>
          <w:p w:rsidR="005D1909" w:rsidRPr="00060082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:rsidR="005D1909" w:rsidRPr="009568DE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6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D1909" w:rsidRPr="00060082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:rsidR="005D1909" w:rsidRPr="00D12B44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909" w:rsidRPr="00C850FD" w:rsidTr="005D1909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D1909" w:rsidRPr="00D12B44" w:rsidRDefault="005D1909" w:rsidP="005D1909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1909" w:rsidRPr="00421875" w:rsidRDefault="008D393D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1909" w:rsidRPr="004218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533</w:t>
            </w:r>
            <w:r w:rsidR="005D1909" w:rsidRPr="00421875">
              <w:rPr>
                <w:rFonts w:ascii="Angsana New" w:hAnsi="Angsana New"/>
                <w:b/>
                <w:bCs/>
                <w:sz w:val="30"/>
                <w:szCs w:val="30"/>
              </w:rPr>
              <w:t>,567</w:t>
            </w:r>
          </w:p>
        </w:tc>
        <w:tc>
          <w:tcPr>
            <w:tcW w:w="270" w:type="dxa"/>
            <w:shd w:val="clear" w:color="auto" w:fill="auto"/>
          </w:tcPr>
          <w:p w:rsidR="005D1909" w:rsidRPr="00D12B44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1909" w:rsidRPr="00C850FD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0FD">
              <w:rPr>
                <w:rFonts w:ascii="Angsana New" w:hAnsi="Angsana New"/>
                <w:b/>
                <w:bCs/>
                <w:sz w:val="30"/>
                <w:szCs w:val="30"/>
              </w:rPr>
              <w:t>2,637,923</w:t>
            </w:r>
          </w:p>
        </w:tc>
        <w:tc>
          <w:tcPr>
            <w:tcW w:w="270" w:type="dxa"/>
            <w:shd w:val="clear" w:color="auto" w:fill="auto"/>
          </w:tcPr>
          <w:p w:rsidR="005D1909" w:rsidRPr="00C850FD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1909" w:rsidRPr="00C850FD" w:rsidRDefault="008D393D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1909" w:rsidRPr="00C850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="005D1909" w:rsidRPr="00C850FD">
              <w:rPr>
                <w:rFonts w:ascii="Angsana New" w:hAnsi="Angsana New"/>
                <w:b/>
                <w:bCs/>
                <w:sz w:val="30"/>
                <w:szCs w:val="30"/>
              </w:rPr>
              <w:t>7,500</w:t>
            </w:r>
          </w:p>
        </w:tc>
        <w:tc>
          <w:tcPr>
            <w:tcW w:w="236" w:type="dxa"/>
            <w:shd w:val="clear" w:color="auto" w:fill="auto"/>
          </w:tcPr>
          <w:p w:rsidR="005D1909" w:rsidRPr="00C850FD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1909" w:rsidRPr="00C850FD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0FD">
              <w:rPr>
                <w:rFonts w:ascii="Angsana New" w:hAnsi="Angsana New" w:hint="cs"/>
                <w:b/>
                <w:bCs/>
                <w:sz w:val="30"/>
                <w:szCs w:val="30"/>
              </w:rPr>
              <w:t>2,817,500</w:t>
            </w:r>
          </w:p>
        </w:tc>
      </w:tr>
      <w:tr w:rsidR="005D1909" w:rsidRPr="00D12B44" w:rsidTr="00700314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5D1909" w:rsidRPr="00D12B44" w:rsidRDefault="005D1909" w:rsidP="005D1909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D1909" w:rsidRPr="00421875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D1909" w:rsidRPr="00D12B44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D1909" w:rsidRPr="008E0E6F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E6F">
              <w:rPr>
                <w:rFonts w:ascii="Angsana New" w:hAnsi="Angsana New" w:hint="cs"/>
                <w:b/>
                <w:bCs/>
                <w:sz w:val="30"/>
                <w:szCs w:val="30"/>
              </w:rPr>
              <w:t>2,552,018</w:t>
            </w:r>
          </w:p>
        </w:tc>
        <w:tc>
          <w:tcPr>
            <w:tcW w:w="270" w:type="dxa"/>
            <w:shd w:val="clear" w:color="auto" w:fill="auto"/>
          </w:tcPr>
          <w:p w:rsidR="005D1909" w:rsidRPr="00060082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D1909" w:rsidRPr="00060082" w:rsidRDefault="005D1909" w:rsidP="00AA11E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D1909" w:rsidRPr="00060082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D1909" w:rsidRPr="008E0E6F" w:rsidRDefault="005D1909" w:rsidP="00AA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E6F">
              <w:rPr>
                <w:rFonts w:ascii="Angsana New" w:hAnsi="Angsana New" w:hint="cs"/>
                <w:b/>
                <w:bCs/>
                <w:sz w:val="30"/>
                <w:szCs w:val="30"/>
              </w:rPr>
              <w:t>2,817,500</w:t>
            </w:r>
          </w:p>
        </w:tc>
      </w:tr>
    </w:tbl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62CEB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7476B" w:rsidRPr="00D12B44" w:rsidRDefault="00A7476B" w:rsidP="00A74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  <w:sectPr w:rsidR="00A7476B" w:rsidRPr="00D12B44" w:rsidSect="00990FA8">
          <w:pgSz w:w="11909" w:h="16834" w:code="9"/>
          <w:pgMar w:top="691" w:right="1152" w:bottom="1080" w:left="1152" w:header="720" w:footer="720" w:gutter="0"/>
          <w:pgNumType w:start="18"/>
          <w:cols w:space="720"/>
          <w:docGrid w:linePitch="245"/>
        </w:sectPr>
      </w:pPr>
    </w:p>
    <w:p w:rsidR="00562CEB" w:rsidRPr="00D12B44" w:rsidRDefault="00531857" w:rsidP="00562CEB">
      <w:pPr>
        <w:pStyle w:val="Heading6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lastRenderedPageBreak/>
        <w:t>เ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งินลงทุนในบริษัทร่วม ณ วันที่ 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562CEB" w:rsidRPr="00D12B4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537A01" w:rsidRPr="00D12B44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  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562CEB" w:rsidRPr="00D12B4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ธันวาคม 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537A01" w:rsidRPr="00D12B44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562CEB" w:rsidRPr="00D12B4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="008E53DC" w:rsidRPr="008E53DC">
        <w:rPr>
          <w:rFonts w:ascii="Angsana New" w:hAnsi="Angsana New" w:cs="Angsana New" w:hint="cs"/>
          <w:b w:val="0"/>
          <w:bCs w:val="0"/>
          <w:sz w:val="30"/>
          <w:szCs w:val="30"/>
        </w:rPr>
        <w:t>3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1 </w:t>
      </w:r>
      <w:r w:rsidR="00562CEB" w:rsidRPr="00D12B4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มีนาคม 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537A01" w:rsidRPr="00D12B44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537A01" w:rsidRPr="00D12B44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562CEB" w:rsidRPr="00D12B44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:rsidR="00562CEB" w:rsidRPr="00D12B44" w:rsidRDefault="00562CEB" w:rsidP="00562CEB">
      <w:pPr>
        <w:rPr>
          <w:rFonts w:ascii="Angsana New" w:hAnsi="Angsana New"/>
          <w:sz w:val="30"/>
          <w:szCs w:val="30"/>
        </w:rPr>
      </w:pPr>
    </w:p>
    <w:tbl>
      <w:tblPr>
        <w:tblW w:w="1405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00"/>
        <w:gridCol w:w="184"/>
        <w:gridCol w:w="986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FC18AF" w:rsidRPr="00D12B44" w:rsidTr="00826BA8">
        <w:trPr>
          <w:cantSplit/>
        </w:trPr>
        <w:tc>
          <w:tcPr>
            <w:tcW w:w="2351" w:type="dxa"/>
            <w:shd w:val="clear" w:color="auto" w:fill="auto"/>
          </w:tcPr>
          <w:p w:rsidR="00FC18AF" w:rsidRPr="00D12B44" w:rsidRDefault="00FC18AF" w:rsidP="00F250F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FC18AF" w:rsidRPr="00D12B44" w:rsidRDefault="00FC18AF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C18AF" w:rsidRPr="00D12B44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8AF" w:rsidRPr="00D12B44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FC18AF" w:rsidRPr="00D12B44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:rsidR="00FC18AF" w:rsidRPr="00D12B44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FC18AF" w:rsidRPr="00D12B44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:rsidR="00FC18AF" w:rsidRPr="00D12B44" w:rsidRDefault="00FC18AF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40777" w:rsidRPr="00D12B44" w:rsidTr="00826BA8">
        <w:trPr>
          <w:cantSplit/>
        </w:trPr>
        <w:tc>
          <w:tcPr>
            <w:tcW w:w="2351" w:type="dxa"/>
            <w:shd w:val="clear" w:color="auto" w:fill="auto"/>
          </w:tcPr>
          <w:p w:rsidR="00540777" w:rsidRPr="00D12B44" w:rsidRDefault="00540777" w:rsidP="00F250F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540777" w:rsidRPr="00D12B44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</w:tcPr>
          <w:p w:rsidR="00540777" w:rsidRPr="00D12B44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540777" w:rsidRPr="00D12B44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เงินปันผลรับ</w:t>
            </w:r>
            <w:r w:rsidR="00D8195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540777" w:rsidRPr="00D12B44" w:rsidTr="00826BA8">
        <w:trPr>
          <w:cantSplit/>
        </w:trPr>
        <w:tc>
          <w:tcPr>
            <w:tcW w:w="2351" w:type="dxa"/>
            <w:shd w:val="clear" w:color="auto" w:fill="auto"/>
          </w:tcPr>
          <w:p w:rsidR="00540777" w:rsidRPr="00D12B44" w:rsidRDefault="00540777" w:rsidP="00F250F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540777" w:rsidRPr="00D12B44" w:rsidDel="00685444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540777" w:rsidRPr="00D12B44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:rsidR="00540777" w:rsidRPr="00D12B44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540777" w:rsidRPr="00D12B44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งวดสามเดือนสิ้นสุดวันที่</w:t>
            </w:r>
          </w:p>
        </w:tc>
      </w:tr>
      <w:tr w:rsidR="00FC18AF" w:rsidRPr="00D12B44" w:rsidTr="00826BA8">
        <w:trPr>
          <w:cantSplit/>
          <w:trHeight w:val="254"/>
        </w:trPr>
        <w:tc>
          <w:tcPr>
            <w:tcW w:w="2351" w:type="dxa"/>
            <w:shd w:val="clear" w:color="auto" w:fill="auto"/>
          </w:tcPr>
          <w:p w:rsidR="00FC18AF" w:rsidRPr="00D12B44" w:rsidRDefault="00FC18AF" w:rsidP="00FC18AF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4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18AF"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FC18AF"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18AF"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FC18AF"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18AF"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FC18AF"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18AF"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FC18AF"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18AF"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FC18AF" w:rsidRPr="00D12B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FC18AF" w:rsidRPr="00D12B44" w:rsidTr="00826BA8">
        <w:trPr>
          <w:cantSplit/>
        </w:trPr>
        <w:tc>
          <w:tcPr>
            <w:tcW w:w="2351" w:type="dxa"/>
            <w:shd w:val="clear" w:color="auto" w:fill="auto"/>
          </w:tcPr>
          <w:p w:rsidR="00FC18AF" w:rsidRPr="00D12B44" w:rsidRDefault="00FC18AF" w:rsidP="00FC18AF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FC18AF"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FC18AF"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FC18AF"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FC18AF"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FC18AF"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FC18AF"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FC18AF"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FC18AF"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FC18AF"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FC18AF" w:rsidRPr="00D12B44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FC18AF" w:rsidRPr="00D12B44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FC18AF"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</w:tr>
      <w:tr w:rsidR="00540777" w:rsidRPr="00D12B44" w:rsidTr="00826BA8">
        <w:trPr>
          <w:cantSplit/>
        </w:trPr>
        <w:tc>
          <w:tcPr>
            <w:tcW w:w="2351" w:type="dxa"/>
            <w:shd w:val="clear" w:color="auto" w:fill="auto"/>
          </w:tcPr>
          <w:p w:rsidR="00540777" w:rsidRPr="00D12B44" w:rsidRDefault="00540777" w:rsidP="002027E9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540777" w:rsidRPr="00D12B44" w:rsidRDefault="00540777" w:rsidP="002027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D12B44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D12B4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:rsidR="00540777" w:rsidRPr="00D12B44" w:rsidRDefault="00540777" w:rsidP="002027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450" w:type="dxa"/>
            <w:gridSpan w:val="15"/>
          </w:tcPr>
          <w:p w:rsidR="00540777" w:rsidRPr="00D12B44" w:rsidRDefault="00540777" w:rsidP="00006A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D12B44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540777" w:rsidRPr="00D12B44" w:rsidTr="00826BA8">
        <w:trPr>
          <w:cantSplit/>
        </w:trPr>
        <w:tc>
          <w:tcPr>
            <w:tcW w:w="2351" w:type="dxa"/>
            <w:shd w:val="clear" w:color="auto" w:fill="auto"/>
          </w:tcPr>
          <w:p w:rsidR="00540777" w:rsidRPr="009D0692" w:rsidRDefault="00540777" w:rsidP="00F250F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D069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:rsidR="00540777" w:rsidRPr="00D12B44" w:rsidRDefault="00540777" w:rsidP="00F250F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:rsidR="00540777" w:rsidRPr="00D12B44" w:rsidRDefault="00540777" w:rsidP="00F250F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:rsidR="00540777" w:rsidRPr="00D12B44" w:rsidRDefault="00540777" w:rsidP="00F250F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540777" w:rsidRPr="00D12B44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25F61" w:rsidRPr="00D12B44" w:rsidTr="00826BA8">
        <w:trPr>
          <w:cantSplit/>
        </w:trPr>
        <w:tc>
          <w:tcPr>
            <w:tcW w:w="2351" w:type="dxa"/>
            <w:shd w:val="clear" w:color="auto" w:fill="auto"/>
          </w:tcPr>
          <w:p w:rsidR="00F25F61" w:rsidRPr="00D12B44" w:rsidRDefault="00F25F61" w:rsidP="00F25F61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900" w:type="dxa"/>
            <w:shd w:val="clear" w:color="auto" w:fill="auto"/>
          </w:tcPr>
          <w:p w:rsidR="00F25F61" w:rsidRPr="00D12B44" w:rsidRDefault="00F25F61" w:rsidP="00F2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12B44">
              <w:rPr>
                <w:rFonts w:ascii="Angsana New" w:hAnsi="Angsana New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:rsidR="00F25F61" w:rsidRPr="00D12B44" w:rsidRDefault="00F25F61" w:rsidP="00F25F6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F25F61" w:rsidRPr="00D12B44" w:rsidRDefault="00F25F61" w:rsidP="00F2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12B44">
              <w:rPr>
                <w:rFonts w:ascii="Angsana New" w:hAnsi="Angsana New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:rsidR="00F25F61" w:rsidRPr="00D12B44" w:rsidRDefault="00F25F61" w:rsidP="00F25F61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25F61" w:rsidRPr="007E7D21" w:rsidRDefault="00F25F61" w:rsidP="00F25F61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 </w:t>
            </w:r>
            <w:r w:rsidRPr="007E7D21">
              <w:rPr>
                <w:rFonts w:ascii="Angsana New" w:hAnsi="Angsana New" w:hint="cs"/>
                <w:sz w:val="24"/>
                <w:szCs w:val="24"/>
                <w:lang w:val="en-US" w:bidi="th-TH"/>
              </w:rPr>
              <w:t>5,750,000</w:t>
            </w:r>
          </w:p>
        </w:tc>
        <w:tc>
          <w:tcPr>
            <w:tcW w:w="180" w:type="dxa"/>
          </w:tcPr>
          <w:p w:rsidR="00F25F61" w:rsidRPr="007E7D21" w:rsidRDefault="00F25F61" w:rsidP="00F25F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:rsidR="00F25F61" w:rsidRPr="007E7D21" w:rsidRDefault="00F25F61" w:rsidP="00F25F61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7E7D21">
              <w:rPr>
                <w:rFonts w:ascii="Angsana New" w:hAnsi="Angsana New" w:hint="cs"/>
                <w:sz w:val="24"/>
                <w:szCs w:val="24"/>
                <w:lang w:val="en-US" w:bidi="th-TH"/>
              </w:rPr>
              <w:t>5,750,</w:t>
            </w:r>
            <w:r w:rsidRPr="00AA360F">
              <w:rPr>
                <w:rFonts w:ascii="Angsana New" w:hAnsi="Angsana New" w:hint="cs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80" w:type="dxa"/>
          </w:tcPr>
          <w:p w:rsidR="00F25F61" w:rsidRPr="007E7D21" w:rsidRDefault="00F25F61" w:rsidP="00F25F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F25F61" w:rsidRPr="006A5204" w:rsidRDefault="00F25F61" w:rsidP="00F25F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E7D2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2,817,500</w:t>
            </w:r>
          </w:p>
        </w:tc>
        <w:tc>
          <w:tcPr>
            <w:tcW w:w="180" w:type="dxa"/>
            <w:shd w:val="clear" w:color="auto" w:fill="auto"/>
          </w:tcPr>
          <w:p w:rsidR="00F25F61" w:rsidRPr="006A5204" w:rsidRDefault="00F25F61" w:rsidP="00F25F6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25F61" w:rsidRPr="006A5204" w:rsidRDefault="00F25F61" w:rsidP="00F25F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E7D2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2,817,500</w:t>
            </w:r>
          </w:p>
        </w:tc>
        <w:tc>
          <w:tcPr>
            <w:tcW w:w="180" w:type="dxa"/>
            <w:shd w:val="clear" w:color="auto" w:fill="auto"/>
          </w:tcPr>
          <w:p w:rsidR="00F25F61" w:rsidRPr="006A5204" w:rsidRDefault="00F25F61" w:rsidP="00F25F6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25F61" w:rsidRPr="00F25F61" w:rsidRDefault="00F25F61" w:rsidP="00F2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01" w:hanging="18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  <w:r>
              <w:rPr>
                <w:rFonts w:ascii="Angsana New" w:hAnsi="Angsana New"/>
                <w:sz w:val="24"/>
                <w:szCs w:val="24"/>
              </w:rPr>
              <w:t>2,53</w:t>
            </w:r>
            <w:r w:rsidR="008D2BC6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8D2BC6">
              <w:rPr>
                <w:rFonts w:ascii="Angsana New" w:hAnsi="Angsana New"/>
                <w:sz w:val="24"/>
                <w:szCs w:val="24"/>
              </w:rPr>
              <w:t>567</w:t>
            </w:r>
          </w:p>
        </w:tc>
        <w:tc>
          <w:tcPr>
            <w:tcW w:w="180" w:type="dxa"/>
            <w:shd w:val="clear" w:color="auto" w:fill="auto"/>
          </w:tcPr>
          <w:p w:rsidR="00F25F61" w:rsidRPr="006A5204" w:rsidRDefault="00F25F61" w:rsidP="00F25F61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25F61" w:rsidRPr="006A5204" w:rsidRDefault="00F25F61" w:rsidP="00F25F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1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2,552,018</w:t>
            </w:r>
          </w:p>
        </w:tc>
        <w:tc>
          <w:tcPr>
            <w:tcW w:w="180" w:type="dxa"/>
            <w:shd w:val="clear" w:color="auto" w:fill="auto"/>
          </w:tcPr>
          <w:p w:rsidR="00F25F61" w:rsidRPr="00D12B44" w:rsidRDefault="00F25F61" w:rsidP="00F25F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F25F61" w:rsidRPr="00D12B44" w:rsidRDefault="00F25F61" w:rsidP="00F25F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25F61" w:rsidRPr="00D12B44" w:rsidRDefault="00F25F61" w:rsidP="00F25F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F25F61" w:rsidRPr="00D12B44" w:rsidRDefault="00F25F61" w:rsidP="00F25F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:rsidR="00562CEB" w:rsidRPr="00D12B44" w:rsidRDefault="00562CEB" w:rsidP="0059530E">
      <w:pPr>
        <w:jc w:val="center"/>
        <w:rPr>
          <w:rFonts w:ascii="Angsana New" w:hAnsi="Angsana New"/>
          <w:sz w:val="30"/>
          <w:szCs w:val="30"/>
        </w:rPr>
      </w:pPr>
    </w:p>
    <w:tbl>
      <w:tblPr>
        <w:tblW w:w="1495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0"/>
        <w:gridCol w:w="719"/>
        <w:gridCol w:w="184"/>
        <w:gridCol w:w="806"/>
        <w:gridCol w:w="180"/>
        <w:gridCol w:w="1001"/>
        <w:gridCol w:w="180"/>
        <w:gridCol w:w="1001"/>
        <w:gridCol w:w="180"/>
        <w:gridCol w:w="878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2"/>
        <w:gridCol w:w="178"/>
        <w:gridCol w:w="900"/>
        <w:gridCol w:w="180"/>
        <w:gridCol w:w="992"/>
      </w:tblGrid>
      <w:tr w:rsidR="00826BA8" w:rsidRPr="00D12B44" w:rsidTr="00F458AF">
        <w:trPr>
          <w:cantSplit/>
        </w:trPr>
        <w:tc>
          <w:tcPr>
            <w:tcW w:w="2350" w:type="dxa"/>
            <w:shd w:val="clear" w:color="auto" w:fill="auto"/>
          </w:tcPr>
          <w:p w:rsidR="00826BA8" w:rsidRPr="00D12B44" w:rsidRDefault="00826BA8" w:rsidP="00F520A0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:rsidR="00826BA8" w:rsidRPr="00D12B44" w:rsidRDefault="00826BA8" w:rsidP="00F520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826BA8" w:rsidRPr="00D12B44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826BA8" w:rsidRPr="00D12B44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826BA8" w:rsidRPr="00D12B44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:rsidR="00826BA8" w:rsidRPr="00D12B44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826BA8" w:rsidRPr="00D12B44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350" w:type="dxa"/>
            <w:gridSpan w:val="15"/>
          </w:tcPr>
          <w:p w:rsidR="00826BA8" w:rsidRPr="00D12B44" w:rsidRDefault="00826BA8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D8195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2E66F5" w:rsidRPr="00D12B44" w:rsidTr="00F458AF">
        <w:trPr>
          <w:cantSplit/>
        </w:trPr>
        <w:tc>
          <w:tcPr>
            <w:tcW w:w="2350" w:type="dxa"/>
            <w:shd w:val="clear" w:color="auto" w:fill="auto"/>
          </w:tcPr>
          <w:p w:rsidR="002E66F5" w:rsidRPr="00D12B44" w:rsidRDefault="002E66F5" w:rsidP="00F520A0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:rsidR="002E66F5" w:rsidRPr="00D12B44" w:rsidRDefault="002E66F5" w:rsidP="00F520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66F5" w:rsidRPr="00D12B44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2E66F5" w:rsidRPr="00D12B44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:rsidR="002E66F5" w:rsidRPr="00D12B44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2E66F5" w:rsidRPr="00D12B44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2E66F5" w:rsidRPr="00D12B44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2E66F5" w:rsidRPr="00D12B44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2E66F5" w:rsidRPr="00D12B44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:rsidR="002E66F5" w:rsidRPr="00D12B44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2E66F5" w:rsidRPr="00D12B44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เงินปันผลรับ</w:t>
            </w:r>
            <w:r w:rsidR="00D8195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2E66F5" w:rsidRPr="00D12B44" w:rsidTr="00F458AF">
        <w:trPr>
          <w:cantSplit/>
        </w:trPr>
        <w:tc>
          <w:tcPr>
            <w:tcW w:w="2350" w:type="dxa"/>
            <w:shd w:val="clear" w:color="auto" w:fill="auto"/>
          </w:tcPr>
          <w:p w:rsidR="002E66F5" w:rsidRPr="00D12B44" w:rsidRDefault="002E66F5" w:rsidP="00F520A0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:rsidR="002E66F5" w:rsidRPr="00D12B44" w:rsidDel="00685444" w:rsidRDefault="002E66F5" w:rsidP="00F520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2" w:type="dxa"/>
            <w:gridSpan w:val="3"/>
          </w:tcPr>
          <w:p w:rsidR="002E66F5" w:rsidRPr="00D12B44" w:rsidRDefault="002E66F5" w:rsidP="00F520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2E66F5" w:rsidRPr="00D12B44" w:rsidRDefault="002E66F5" w:rsidP="00F520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2E66F5" w:rsidRPr="00D12B44" w:rsidRDefault="002E66F5" w:rsidP="00F520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2E66F5" w:rsidRPr="00D12B44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2E66F5" w:rsidRPr="00D12B44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ราคาทุน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78" w:type="dxa"/>
          </w:tcPr>
          <w:p w:rsidR="002E66F5" w:rsidRPr="00D12B44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2E66F5" w:rsidRPr="00D12B44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งวดสามเดือนสิ้นสุดวันที่</w:t>
            </w:r>
          </w:p>
        </w:tc>
      </w:tr>
      <w:tr w:rsidR="002E66F5" w:rsidRPr="00D12B44" w:rsidTr="00F458AF">
        <w:trPr>
          <w:cantSplit/>
          <w:trHeight w:val="254"/>
        </w:trPr>
        <w:tc>
          <w:tcPr>
            <w:tcW w:w="2350" w:type="dxa"/>
            <w:shd w:val="clear" w:color="auto" w:fill="auto"/>
          </w:tcPr>
          <w:p w:rsidR="002E66F5" w:rsidRPr="00D12B44" w:rsidRDefault="002E66F5" w:rsidP="002E66F5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4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E66F5"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2E66F5"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E66F5"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2E66F5"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E66F5"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2E66F5"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E66F5"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2E66F5"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E66F5"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2E66F5"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D12B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12B44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E66F5" w:rsidRPr="00D12B4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2E66F5" w:rsidRPr="00D12B4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2E66F5" w:rsidRPr="00D12B44" w:rsidTr="00F458AF">
        <w:trPr>
          <w:cantSplit/>
        </w:trPr>
        <w:tc>
          <w:tcPr>
            <w:tcW w:w="2350" w:type="dxa"/>
            <w:shd w:val="clear" w:color="auto" w:fill="auto"/>
          </w:tcPr>
          <w:p w:rsidR="002E66F5" w:rsidRPr="00D12B44" w:rsidRDefault="002E66F5" w:rsidP="002E66F5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2E66F5"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2E66F5"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2E66F5"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2E66F5"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8" w:type="dxa"/>
            <w:shd w:val="clear" w:color="auto" w:fill="auto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2E66F5"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2E66F5"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2E66F5"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2E66F5"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2E66F5"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2E66F5"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78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2E66F5"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F5" w:rsidRPr="00D12B44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53D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2E66F5" w:rsidRPr="00D12B44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</w:tr>
      <w:tr w:rsidR="002E66F5" w:rsidRPr="00D12B44" w:rsidTr="00F458AF">
        <w:trPr>
          <w:cantSplit/>
        </w:trPr>
        <w:tc>
          <w:tcPr>
            <w:tcW w:w="2350" w:type="dxa"/>
            <w:shd w:val="clear" w:color="auto" w:fill="auto"/>
          </w:tcPr>
          <w:p w:rsidR="002E66F5" w:rsidRPr="00D12B44" w:rsidRDefault="002E66F5" w:rsidP="002E66F5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D12B44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D12B4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712" w:type="dxa"/>
            <w:gridSpan w:val="19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D12B44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D12B44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2E66F5" w:rsidRPr="00D12B44" w:rsidTr="002E66F5">
        <w:trPr>
          <w:cantSplit/>
        </w:trPr>
        <w:tc>
          <w:tcPr>
            <w:tcW w:w="2350" w:type="dxa"/>
            <w:shd w:val="clear" w:color="auto" w:fill="auto"/>
          </w:tcPr>
          <w:p w:rsidR="002E66F5" w:rsidRPr="009D0692" w:rsidRDefault="002E66F5" w:rsidP="002E66F5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D069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19" w:type="dxa"/>
            <w:shd w:val="clear" w:color="auto" w:fill="auto"/>
          </w:tcPr>
          <w:p w:rsidR="002E66F5" w:rsidRPr="00D12B44" w:rsidRDefault="002E66F5" w:rsidP="002E66F5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:rsidR="002E66F5" w:rsidRPr="00D12B44" w:rsidRDefault="002E66F5" w:rsidP="002E66F5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:rsidR="002E66F5" w:rsidRPr="00D12B44" w:rsidRDefault="002E66F5" w:rsidP="002E66F5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E66F5" w:rsidRPr="00D12B44" w:rsidTr="002E66F5">
        <w:trPr>
          <w:cantSplit/>
        </w:trPr>
        <w:tc>
          <w:tcPr>
            <w:tcW w:w="2350" w:type="dxa"/>
            <w:shd w:val="clear" w:color="auto" w:fill="auto"/>
          </w:tcPr>
          <w:p w:rsidR="002E66F5" w:rsidRPr="00D12B44" w:rsidRDefault="002E66F5" w:rsidP="002E66F5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12B44">
              <w:rPr>
                <w:rFonts w:ascii="Angsana New" w:hAnsi="Angsana New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719" w:type="dxa"/>
            <w:shd w:val="clear" w:color="auto" w:fill="auto"/>
          </w:tcPr>
          <w:p w:rsidR="002E66F5" w:rsidRPr="00D12B44" w:rsidRDefault="002E66F5" w:rsidP="002E6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12B44">
              <w:rPr>
                <w:rFonts w:ascii="Angsana New" w:hAnsi="Angsana New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2E66F5" w:rsidRPr="00D12B44" w:rsidRDefault="002E66F5" w:rsidP="002E6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12B44">
              <w:rPr>
                <w:rFonts w:ascii="Angsana New" w:hAnsi="Angsana New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2E66F5" w:rsidRPr="007E7D21" w:rsidRDefault="002E66F5" w:rsidP="002E66F5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 </w:t>
            </w:r>
            <w:r w:rsidRPr="007E7D21">
              <w:rPr>
                <w:rFonts w:ascii="Angsana New" w:hAnsi="Angsana New" w:hint="cs"/>
                <w:sz w:val="24"/>
                <w:szCs w:val="24"/>
                <w:lang w:val="en-US" w:bidi="th-TH"/>
              </w:rPr>
              <w:t>5,750,000</w:t>
            </w:r>
          </w:p>
        </w:tc>
        <w:tc>
          <w:tcPr>
            <w:tcW w:w="180" w:type="dxa"/>
          </w:tcPr>
          <w:p w:rsidR="002E66F5" w:rsidRPr="007E7D21" w:rsidRDefault="002E66F5" w:rsidP="002E6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</w:tcPr>
          <w:p w:rsidR="002E66F5" w:rsidRPr="007E7D21" w:rsidRDefault="002E66F5" w:rsidP="002E66F5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7E7D21">
              <w:rPr>
                <w:rFonts w:ascii="Angsana New" w:hAnsi="Angsana New" w:hint="cs"/>
                <w:sz w:val="24"/>
                <w:szCs w:val="24"/>
                <w:lang w:val="en-US" w:bidi="th-TH"/>
              </w:rPr>
              <w:t>5,750,</w:t>
            </w:r>
            <w:r w:rsidRPr="00AA360F">
              <w:rPr>
                <w:rFonts w:ascii="Angsana New" w:hAnsi="Angsana New" w:hint="cs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80" w:type="dxa"/>
          </w:tcPr>
          <w:p w:rsidR="002E66F5" w:rsidRPr="007E7D21" w:rsidRDefault="002E66F5" w:rsidP="002E6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:rsidR="002E66F5" w:rsidRPr="006A5204" w:rsidRDefault="002E66F5" w:rsidP="002E6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E7D2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2,817,500</w:t>
            </w:r>
          </w:p>
        </w:tc>
        <w:tc>
          <w:tcPr>
            <w:tcW w:w="180" w:type="dxa"/>
            <w:shd w:val="clear" w:color="auto" w:fill="auto"/>
          </w:tcPr>
          <w:p w:rsidR="002E66F5" w:rsidRPr="006A5204" w:rsidRDefault="002E66F5" w:rsidP="002E66F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2E66F5" w:rsidRPr="006A5204" w:rsidRDefault="002E66F5" w:rsidP="002E6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E7D2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2,817,500</w:t>
            </w:r>
          </w:p>
        </w:tc>
        <w:tc>
          <w:tcPr>
            <w:tcW w:w="180" w:type="dxa"/>
            <w:shd w:val="clear" w:color="auto" w:fill="auto"/>
          </w:tcPr>
          <w:p w:rsidR="002E66F5" w:rsidRPr="006A5204" w:rsidRDefault="002E66F5" w:rsidP="002E66F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2E66F5" w:rsidRPr="006A5204" w:rsidRDefault="002E66F5" w:rsidP="002E6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E66F5" w:rsidRPr="006A5204" w:rsidRDefault="002E66F5" w:rsidP="002E66F5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2E66F5" w:rsidRPr="006A5204" w:rsidRDefault="002E66F5" w:rsidP="002E6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E66F5" w:rsidRPr="006A5204" w:rsidRDefault="002E66F5" w:rsidP="002E6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E7D2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2,817,500</w:t>
            </w:r>
          </w:p>
        </w:tc>
        <w:tc>
          <w:tcPr>
            <w:tcW w:w="180" w:type="dxa"/>
          </w:tcPr>
          <w:p w:rsidR="002E66F5" w:rsidRPr="006A5204" w:rsidRDefault="002E66F5" w:rsidP="002E66F5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:rsidR="002E66F5" w:rsidRPr="006A5204" w:rsidRDefault="002E66F5" w:rsidP="002E6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E7D2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2,817,500</w:t>
            </w:r>
          </w:p>
        </w:tc>
        <w:tc>
          <w:tcPr>
            <w:tcW w:w="178" w:type="dxa"/>
          </w:tcPr>
          <w:p w:rsidR="002E66F5" w:rsidRPr="006A5204" w:rsidRDefault="002E66F5" w:rsidP="002E6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F5" w:rsidRPr="00D12B44" w:rsidRDefault="002E66F5" w:rsidP="002E66F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12B4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:rsidR="00063477" w:rsidRDefault="00063477" w:rsidP="00262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lang w:eastAsia="th-TH"/>
        </w:rPr>
      </w:pPr>
    </w:p>
    <w:p w:rsidR="00063477" w:rsidRPr="00063477" w:rsidRDefault="00063477" w:rsidP="00063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="Angsana New" w:hAnsi="Angsana New"/>
          <w:sz w:val="30"/>
          <w:szCs w:val="30"/>
        </w:rPr>
      </w:pPr>
      <w:r w:rsidRPr="00063477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063477">
        <w:rPr>
          <w:rFonts w:ascii="Angsana New" w:hAnsi="Angsana New"/>
          <w:sz w:val="30"/>
          <w:szCs w:val="30"/>
        </w:rPr>
        <w:t xml:space="preserve"> </w:t>
      </w:r>
      <w:r w:rsidRPr="00063477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</w:p>
    <w:p w:rsidR="00562CEB" w:rsidRPr="00C86B24" w:rsidRDefault="00C86B24" w:rsidP="00262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cs/>
          <w:lang w:eastAsia="th-TH"/>
        </w:rPr>
        <w:sectPr w:rsidR="00562CEB" w:rsidRPr="00C86B24" w:rsidSect="0059530E">
          <w:headerReference w:type="even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720" w:bottom="576" w:left="1008" w:header="720" w:footer="803" w:gutter="0"/>
          <w:cols w:space="720"/>
        </w:sectPr>
      </w:pPr>
      <w:r>
        <w:rPr>
          <w:cs/>
          <w:lang w:eastAsia="th-TH"/>
        </w:rPr>
        <w:tab/>
      </w:r>
    </w:p>
    <w:p w:rsidR="00531857" w:rsidRPr="0007125B" w:rsidRDefault="00531857" w:rsidP="003C1C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7125B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การดำเนินงานร่วมกัน</w:t>
      </w:r>
    </w:p>
    <w:p w:rsidR="0027029F" w:rsidRPr="00C86B24" w:rsidRDefault="0027029F" w:rsidP="00071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7029F" w:rsidRDefault="0027029F" w:rsidP="00407850">
      <w:pPr>
        <w:tabs>
          <w:tab w:val="clear" w:pos="454"/>
          <w:tab w:val="left" w:pos="540"/>
        </w:tabs>
        <w:ind w:left="540"/>
        <w:jc w:val="thaiDistribute"/>
        <w:rPr>
          <w:rFonts w:ascii="Calibri" w:hAnsi="Calibri"/>
          <w:sz w:val="22"/>
          <w:szCs w:val="22"/>
        </w:rPr>
      </w:pPr>
      <w:r>
        <w:rPr>
          <w:rFonts w:ascii="Angsana New" w:hAnsi="Angsana New"/>
          <w:sz w:val="30"/>
          <w:szCs w:val="30"/>
          <w:cs/>
        </w:rPr>
        <w:t xml:space="preserve">ในไตรมาส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กลุ่มร่วมทำงาน </w:t>
      </w:r>
      <w:r>
        <w:rPr>
          <w:rFonts w:ascii="Angsana New" w:hAnsi="Angsana New"/>
          <w:sz w:val="30"/>
          <w:szCs w:val="30"/>
        </w:rPr>
        <w:t xml:space="preserve">SCN-CHO </w:t>
      </w:r>
      <w:r>
        <w:rPr>
          <w:rFonts w:ascii="Angsana New" w:hAnsi="Angsana New" w:hint="cs"/>
          <w:sz w:val="30"/>
          <w:szCs w:val="30"/>
          <w:cs/>
        </w:rPr>
        <w:t xml:space="preserve">ได้ดำเนินการส่งมอบรถยนต์โดยสารปรับอากาศใช้ก๊าซธรรมชาติ </w:t>
      </w:r>
      <w:r>
        <w:rPr>
          <w:rFonts w:ascii="Angsana New" w:hAnsi="Angsana New"/>
          <w:sz w:val="30"/>
          <w:szCs w:val="30"/>
        </w:rPr>
        <w:t>(NGV)</w:t>
      </w:r>
      <w:r>
        <w:rPr>
          <w:rFonts w:ascii="Angsana New" w:hAnsi="Angsana New" w:hint="cs"/>
          <w:sz w:val="30"/>
          <w:szCs w:val="30"/>
          <w:cs/>
        </w:rPr>
        <w:t xml:space="preserve"> ส่วนที่เหลือจำนวน </w:t>
      </w:r>
      <w:r>
        <w:rPr>
          <w:rFonts w:ascii="Angsana New" w:hAnsi="Angsana New"/>
          <w:sz w:val="30"/>
          <w:szCs w:val="30"/>
        </w:rPr>
        <w:t>189</w:t>
      </w:r>
      <w:r>
        <w:rPr>
          <w:rFonts w:ascii="Angsana New" w:hAnsi="Angsana New" w:hint="cs"/>
          <w:sz w:val="30"/>
          <w:szCs w:val="30"/>
          <w:cs/>
        </w:rPr>
        <w:t xml:space="preserve"> คันแก่องค์การขนส่งมวลชนกรุงเทพเป็นที่เรียบร้อยแล้ว ทั้งนี้ภายใต้สัญญา กลุ่มร่วมทำงาน </w:t>
      </w:r>
      <w:r>
        <w:rPr>
          <w:rFonts w:ascii="Angsana New" w:hAnsi="Angsana New"/>
          <w:sz w:val="30"/>
          <w:szCs w:val="30"/>
        </w:rPr>
        <w:t xml:space="preserve">SCN-CHO </w:t>
      </w:r>
      <w:r>
        <w:rPr>
          <w:rFonts w:ascii="Angsana New" w:hAnsi="Angsana New" w:hint="cs"/>
          <w:sz w:val="30"/>
          <w:szCs w:val="30"/>
          <w:cs/>
        </w:rPr>
        <w:t xml:space="preserve">จะให้บริการซ่อมแซมและบำรุงรักษารถยนต์โดยสารดังกล่าวตามจำนวนสัญญา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ปี นับตั้งแต่วันเริ่มเดินรถโดยสารแต่ละ</w:t>
      </w:r>
      <w:r w:rsidRPr="0027029F">
        <w:rPr>
          <w:rFonts w:ascii="Angsana New" w:hAnsi="Angsana New" w:hint="cs"/>
          <w:sz w:val="30"/>
          <w:szCs w:val="30"/>
          <w:cs/>
        </w:rPr>
        <w:t>คันเป็นต้น</w:t>
      </w:r>
      <w:r>
        <w:rPr>
          <w:rFonts w:ascii="Angsana New" w:hAnsi="Angsana New" w:hint="cs"/>
          <w:sz w:val="30"/>
          <w:szCs w:val="30"/>
          <w:cs/>
        </w:rPr>
        <w:t>ไป</w:t>
      </w:r>
    </w:p>
    <w:p w:rsidR="008B7B2E" w:rsidRDefault="008B7B2E" w:rsidP="00071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62CEB" w:rsidRPr="00D12B44" w:rsidRDefault="00562CEB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</w:t>
      </w:r>
      <w:r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ในบริษัทย่อย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6417"/>
        <w:gridCol w:w="1278"/>
        <w:gridCol w:w="270"/>
        <w:gridCol w:w="1260"/>
      </w:tblGrid>
      <w:tr w:rsidR="00562CEB" w:rsidRPr="00D12B44" w:rsidTr="00407850">
        <w:tc>
          <w:tcPr>
            <w:tcW w:w="6417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62CEB" w:rsidRPr="00D12B44" w:rsidTr="00407850">
        <w:tc>
          <w:tcPr>
            <w:tcW w:w="6417" w:type="dxa"/>
          </w:tcPr>
          <w:p w:rsidR="00562CEB" w:rsidRPr="003C1C6F" w:rsidRDefault="00B1071F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C1C6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C1C6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C1C6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3C1C6F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C1C6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8" w:type="dxa"/>
          </w:tcPr>
          <w:p w:rsidR="00562CEB" w:rsidRPr="00D12B44" w:rsidRDefault="00562CEB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</w:t>
            </w:r>
            <w:r w:rsidR="00B1071F" w:rsidRPr="00D12B4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62CEB" w:rsidRPr="00D12B44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</w:t>
            </w:r>
            <w:r w:rsidR="00B1071F" w:rsidRPr="00D12B4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62CEB" w:rsidRPr="00D12B44" w:rsidTr="00407850">
        <w:tc>
          <w:tcPr>
            <w:tcW w:w="6417" w:type="dxa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562CEB" w:rsidRPr="00D12B44" w:rsidRDefault="00C20E6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562CEB" w:rsidRPr="00D12B4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4229A8" w:rsidRPr="00D12B44" w:rsidTr="00407850">
        <w:tc>
          <w:tcPr>
            <w:tcW w:w="6417" w:type="dxa"/>
          </w:tcPr>
          <w:p w:rsidR="004229A8" w:rsidRPr="00D12B44" w:rsidRDefault="004229A8" w:rsidP="004229A8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8" w:type="dxa"/>
            <w:shd w:val="clear" w:color="auto" w:fill="auto"/>
          </w:tcPr>
          <w:p w:rsidR="004229A8" w:rsidRPr="00EF1A02" w:rsidRDefault="00EF1A02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A02">
              <w:rPr>
                <w:rFonts w:ascii="Angsana New" w:hAnsi="Angsana New" w:hint="cs"/>
                <w:sz w:val="30"/>
                <w:szCs w:val="30"/>
              </w:rPr>
              <w:fldChar w:fldCharType="begin"/>
            </w:r>
            <w:r w:rsidRPr="00EF1A02">
              <w:rPr>
                <w:rFonts w:ascii="Angsana New" w:hAnsi="Angsana New" w:hint="cs"/>
                <w:sz w:val="30"/>
                <w:szCs w:val="30"/>
              </w:rPr>
              <w:instrText xml:space="preserve"> =SUM(ABOVE) </w:instrText>
            </w:r>
            <w:r w:rsidRPr="00EF1A02">
              <w:rPr>
                <w:rFonts w:ascii="Angsana New" w:hAnsi="Angsana New" w:hint="cs"/>
                <w:sz w:val="30"/>
                <w:szCs w:val="30"/>
              </w:rPr>
              <w:fldChar w:fldCharType="separate"/>
            </w:r>
            <w:r w:rsidRPr="00EF1A02">
              <w:rPr>
                <w:rFonts w:ascii="Angsana New" w:hAnsi="Angsana New" w:hint="cs"/>
                <w:sz w:val="30"/>
                <w:szCs w:val="30"/>
              </w:rPr>
              <w:t>23,599,650</w:t>
            </w:r>
            <w:r w:rsidRPr="00EF1A02">
              <w:rPr>
                <w:rFonts w:ascii="Angsana New" w:hAnsi="Angsana New" w:hint="cs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</w:tcPr>
          <w:p w:rsidR="004229A8" w:rsidRPr="00EF1A02" w:rsidRDefault="004229A8" w:rsidP="00DC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29A8" w:rsidRPr="00EF1A02" w:rsidRDefault="00EF1A02" w:rsidP="00DC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A02">
              <w:rPr>
                <w:rFonts w:ascii="Angsana New" w:hAnsi="Angsana New" w:hint="cs"/>
                <w:sz w:val="30"/>
                <w:szCs w:val="30"/>
              </w:rPr>
              <w:fldChar w:fldCharType="begin"/>
            </w:r>
            <w:r w:rsidRPr="00EF1A02">
              <w:rPr>
                <w:rFonts w:ascii="Angsana New" w:hAnsi="Angsana New" w:hint="cs"/>
                <w:sz w:val="30"/>
                <w:szCs w:val="30"/>
              </w:rPr>
              <w:instrText xml:space="preserve"> =SUM(ABOVE) </w:instrText>
            </w:r>
            <w:r w:rsidRPr="00EF1A02">
              <w:rPr>
                <w:rFonts w:ascii="Angsana New" w:hAnsi="Angsana New" w:hint="cs"/>
                <w:sz w:val="30"/>
                <w:szCs w:val="30"/>
              </w:rPr>
              <w:fldChar w:fldCharType="separate"/>
            </w:r>
            <w:r w:rsidRPr="00EF1A02">
              <w:rPr>
                <w:rFonts w:ascii="Angsana New" w:hAnsi="Angsana New" w:hint="cs"/>
                <w:sz w:val="30"/>
                <w:szCs w:val="30"/>
              </w:rPr>
              <w:t>23,599,650</w:t>
            </w:r>
            <w:r w:rsidRPr="00EF1A02">
              <w:rPr>
                <w:rFonts w:ascii="Angsana New" w:hAnsi="Angsana New" w:hint="cs"/>
                <w:sz w:val="30"/>
                <w:szCs w:val="30"/>
              </w:rPr>
              <w:fldChar w:fldCharType="end"/>
            </w:r>
          </w:p>
        </w:tc>
      </w:tr>
      <w:tr w:rsidR="00562CEB" w:rsidRPr="00D12B44" w:rsidTr="00407850">
        <w:tc>
          <w:tcPr>
            <w:tcW w:w="6417" w:type="dxa"/>
          </w:tcPr>
          <w:p w:rsidR="00562CEB" w:rsidRPr="00D12B44" w:rsidRDefault="00562CEB" w:rsidP="00F250F7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2CEB" w:rsidRPr="00BC00DE" w:rsidRDefault="00EF1A02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fldChar w:fldCharType="begin"/>
            </w: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instrText xml:space="preserve"> =SUM(ABOVE) </w:instrText>
            </w: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fldChar w:fldCharType="separate"/>
            </w: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t>23,599,650</w:t>
            </w: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:rsidR="00562CEB" w:rsidRPr="00DC65F7" w:rsidRDefault="00562CEB" w:rsidP="00DC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2CEB" w:rsidRPr="00DC65F7" w:rsidRDefault="00EF1A02" w:rsidP="00DC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fldChar w:fldCharType="begin"/>
            </w: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instrText xml:space="preserve"> =SUM(ABOVE) </w:instrText>
            </w: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fldChar w:fldCharType="separate"/>
            </w: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t>23,599,650</w:t>
            </w: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006A4A" w:rsidRPr="00D12B44" w:rsidTr="00407850">
        <w:tc>
          <w:tcPr>
            <w:tcW w:w="6417" w:type="dxa"/>
          </w:tcPr>
          <w:p w:rsidR="00006A4A" w:rsidRPr="00D12B44" w:rsidRDefault="00006A4A" w:rsidP="00006A4A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2B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06A4A" w:rsidRPr="00BC00DE" w:rsidRDefault="00006A4A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06A4A" w:rsidRPr="00DC65F7" w:rsidRDefault="00006A4A" w:rsidP="00DC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06A4A" w:rsidRPr="00DC65F7" w:rsidRDefault="00EF1A02" w:rsidP="00DC6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fldChar w:fldCharType="begin"/>
            </w: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instrText xml:space="preserve"> =SUM(ABOVE) </w:instrText>
            </w: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fldChar w:fldCharType="separate"/>
            </w: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t>23,599,650</w:t>
            </w:r>
            <w:r w:rsidRPr="00EF1A02">
              <w:rPr>
                <w:rFonts w:ascii="Angsana New" w:hAnsi="Angsana New" w:hint="cs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562CEB" w:rsidRPr="00D12B44" w:rsidRDefault="00562CEB" w:rsidP="00562CEB">
      <w:pPr>
        <w:tabs>
          <w:tab w:val="clear" w:pos="454"/>
          <w:tab w:val="clear" w:pos="680"/>
          <w:tab w:val="left" w:pos="-90"/>
          <w:tab w:val="left" w:pos="720"/>
        </w:tabs>
        <w:ind w:left="720" w:hanging="180"/>
        <w:jc w:val="thaiDistribute"/>
        <w:rPr>
          <w:rFonts w:ascii="Angsana New" w:hAnsi="Angsana New"/>
          <w:sz w:val="30"/>
          <w:szCs w:val="30"/>
          <w:cs/>
        </w:rPr>
        <w:sectPr w:rsidR="00562CEB" w:rsidRPr="00D12B44" w:rsidSect="006D323A">
          <w:headerReference w:type="even" r:id="rId17"/>
          <w:headerReference w:type="default" r:id="rId18"/>
          <w:headerReference w:type="first" r:id="rId19"/>
          <w:pgSz w:w="11909" w:h="16834" w:code="9"/>
          <w:pgMar w:top="691" w:right="1152" w:bottom="576" w:left="1152" w:header="475" w:footer="576" w:gutter="0"/>
          <w:cols w:space="720"/>
        </w:sectPr>
      </w:pPr>
    </w:p>
    <w:p w:rsidR="00562CEB" w:rsidRPr="00D12B44" w:rsidRDefault="00562CEB" w:rsidP="00272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right="-43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D12B44">
        <w:rPr>
          <w:rFonts w:ascii="Angsana New" w:hAnsi="Angsana New"/>
          <w:sz w:val="30"/>
          <w:szCs w:val="30"/>
        </w:rPr>
        <w:t xml:space="preserve">31 </w:t>
      </w:r>
      <w:r w:rsidRPr="00D12B44">
        <w:rPr>
          <w:rFonts w:ascii="Angsana New" w:hAnsi="Angsana New"/>
          <w:sz w:val="30"/>
          <w:szCs w:val="30"/>
          <w:cs/>
        </w:rPr>
        <w:t xml:space="preserve">มีนาคม </w:t>
      </w:r>
      <w:r w:rsidRPr="00D12B44">
        <w:rPr>
          <w:rFonts w:ascii="Angsana New" w:hAnsi="Angsana New"/>
          <w:sz w:val="30"/>
          <w:szCs w:val="30"/>
        </w:rPr>
        <w:t>256</w:t>
      </w:r>
      <w:r w:rsidR="002723BB" w:rsidRPr="00D12B44">
        <w:rPr>
          <w:rFonts w:ascii="Angsana New" w:hAnsi="Angsana New"/>
          <w:sz w:val="30"/>
          <w:szCs w:val="30"/>
        </w:rPr>
        <w:t>2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 xml:space="preserve">และ </w:t>
      </w:r>
      <w:r w:rsidRPr="00D12B44">
        <w:rPr>
          <w:rFonts w:ascii="Angsana New" w:hAnsi="Angsana New"/>
          <w:sz w:val="30"/>
          <w:szCs w:val="30"/>
        </w:rPr>
        <w:t xml:space="preserve">31 </w:t>
      </w:r>
      <w:r w:rsidRPr="00D12B4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12B44">
        <w:rPr>
          <w:rFonts w:ascii="Angsana New" w:hAnsi="Angsana New"/>
          <w:sz w:val="30"/>
          <w:szCs w:val="30"/>
        </w:rPr>
        <w:t>256</w:t>
      </w:r>
      <w:r w:rsidR="002723BB" w:rsidRPr="00D12B44">
        <w:rPr>
          <w:rFonts w:ascii="Angsana New" w:hAnsi="Angsana New"/>
          <w:sz w:val="30"/>
          <w:szCs w:val="30"/>
        </w:rPr>
        <w:t>1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="008E53DC" w:rsidRPr="008E53DC">
        <w:rPr>
          <w:rFonts w:ascii="Angsana New" w:hAnsi="Angsana New"/>
          <w:sz w:val="30"/>
          <w:szCs w:val="30"/>
        </w:rPr>
        <w:t>3</w:t>
      </w:r>
      <w:r w:rsidRPr="00D12B44">
        <w:rPr>
          <w:rFonts w:ascii="Angsana New" w:hAnsi="Angsana New"/>
          <w:sz w:val="30"/>
          <w:szCs w:val="30"/>
        </w:rPr>
        <w:t xml:space="preserve">1 </w:t>
      </w:r>
      <w:r w:rsidRPr="00D12B44">
        <w:rPr>
          <w:rFonts w:ascii="Angsana New" w:hAnsi="Angsana New"/>
          <w:sz w:val="30"/>
          <w:szCs w:val="30"/>
          <w:cs/>
        </w:rPr>
        <w:t xml:space="preserve">มีนาคม </w:t>
      </w:r>
      <w:r w:rsidRPr="00D12B44">
        <w:rPr>
          <w:rFonts w:ascii="Angsana New" w:hAnsi="Angsana New"/>
          <w:sz w:val="30"/>
          <w:szCs w:val="30"/>
        </w:rPr>
        <w:t>256</w:t>
      </w:r>
      <w:r w:rsidR="002723BB" w:rsidRPr="00D12B44">
        <w:rPr>
          <w:rFonts w:ascii="Angsana New" w:hAnsi="Angsana New"/>
          <w:sz w:val="30"/>
          <w:szCs w:val="30"/>
        </w:rPr>
        <w:t>2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 xml:space="preserve">และ </w:t>
      </w:r>
      <w:r w:rsidRPr="00D12B44">
        <w:rPr>
          <w:rFonts w:ascii="Angsana New" w:hAnsi="Angsana New"/>
          <w:sz w:val="30"/>
          <w:szCs w:val="30"/>
        </w:rPr>
        <w:t>256</w:t>
      </w:r>
      <w:r w:rsidR="002723BB" w:rsidRPr="00D12B44">
        <w:rPr>
          <w:rFonts w:ascii="Angsana New" w:hAnsi="Angsana New"/>
          <w:sz w:val="30"/>
          <w:szCs w:val="30"/>
        </w:rPr>
        <w:t>1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มีดังนี้</w:t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0" w:type="dxa"/>
        <w:tblInd w:w="679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1170"/>
      </w:tblGrid>
      <w:tr w:rsidR="00DC65F7" w:rsidRPr="00D12B44" w:rsidTr="00BC00DE">
        <w:trPr>
          <w:tblHeader/>
        </w:trPr>
        <w:tc>
          <w:tcPr>
            <w:tcW w:w="3150" w:type="dxa"/>
          </w:tcPr>
          <w:p w:rsidR="00DC65F7" w:rsidRPr="00D12B44" w:rsidDel="00685444" w:rsidRDefault="00DC65F7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15"/>
          </w:tcPr>
          <w:p w:rsidR="00DC65F7" w:rsidRPr="006073F1" w:rsidRDefault="00DC65F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073F1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26E3D" w:rsidRPr="00D12B44" w:rsidTr="00BC00DE">
        <w:trPr>
          <w:tblHeader/>
        </w:trPr>
        <w:tc>
          <w:tcPr>
            <w:tcW w:w="3150" w:type="dxa"/>
          </w:tcPr>
          <w:p w:rsidR="00B26E3D" w:rsidRPr="00D12B44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:rsidR="00B26E3D" w:rsidRPr="00D12B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:rsidR="00B26E3D" w:rsidRPr="00D12B44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B26E3D" w:rsidRPr="00D12B44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B26E3D" w:rsidRPr="00D12B44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26E3D" w:rsidRPr="00D12B44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B26E3D" w:rsidRPr="00D12B44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cs/>
                <w:lang w:val="en-US"/>
              </w:rPr>
            </w:pPr>
            <w:r w:rsidRPr="00D12B44">
              <w:rPr>
                <w:rFonts w:ascii="Angsana New" w:hAnsi="Angsana New"/>
                <w:cs/>
                <w:lang w:val="en-US"/>
              </w:rPr>
              <w:t>เงินปันผลรับ</w:t>
            </w:r>
          </w:p>
        </w:tc>
      </w:tr>
      <w:tr w:rsidR="00B26E3D" w:rsidRPr="00D12B44" w:rsidTr="00BC00DE">
        <w:trPr>
          <w:tblHeader/>
        </w:trPr>
        <w:tc>
          <w:tcPr>
            <w:tcW w:w="3150" w:type="dxa"/>
          </w:tcPr>
          <w:p w:rsidR="00B26E3D" w:rsidRPr="00D12B44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B26E3D" w:rsidRPr="00D12B44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:rsidR="00B26E3D" w:rsidRPr="00D12B44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:rsidR="00B26E3D" w:rsidRPr="00D12B44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B26E3D" w:rsidRPr="00D12B44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D12B4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cs/>
                <w:lang w:val="en-US"/>
              </w:rPr>
            </w:pPr>
            <w:r w:rsidRPr="00D12B44">
              <w:rPr>
                <w:rFonts w:ascii="Angsana New" w:hAnsi="Angsana New"/>
                <w:cs/>
                <w:lang w:val="en-US"/>
              </w:rPr>
              <w:t>งวดสามเดือนสิ้นสุดวันที่</w:t>
            </w:r>
          </w:p>
        </w:tc>
      </w:tr>
      <w:tr w:rsidR="00B26E3D" w:rsidRPr="00D12B44" w:rsidTr="00BC00DE">
        <w:trPr>
          <w:tblHeader/>
        </w:trPr>
        <w:tc>
          <w:tcPr>
            <w:tcW w:w="315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26E3D" w:rsidRPr="00D12B44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B26E3D" w:rsidRPr="00D12B44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B26E3D"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26E3D" w:rsidRPr="00D12B44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B26E3D" w:rsidRPr="00D12B44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B26E3D"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26E3D" w:rsidRPr="00D12B44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B26E3D" w:rsidRPr="00D12B44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B26E3D"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12B4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D12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26E3D" w:rsidRPr="00D12B44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B26E3D" w:rsidRPr="00D12B44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B26E3D" w:rsidRPr="00D12B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B26E3D" w:rsidRPr="00D12B44" w:rsidTr="00BC00DE">
        <w:trPr>
          <w:tblHeader/>
        </w:trPr>
        <w:tc>
          <w:tcPr>
            <w:tcW w:w="315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B26E3D" w:rsidRPr="00D12B44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B26E3D" w:rsidRPr="00D12B44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26E3D" w:rsidRPr="00D12B44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B26E3D" w:rsidRPr="00D12B44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26E3D" w:rsidRPr="00D12B44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B26E3D" w:rsidRPr="00D12B44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26E3D" w:rsidRPr="00D12B44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B26E3D" w:rsidRPr="00D12B44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26E3D" w:rsidRPr="00D12B44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B26E3D" w:rsidRPr="00D12B44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26E3D" w:rsidRPr="00D12B44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B26E3D" w:rsidRPr="00D12B44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26E3D" w:rsidRPr="00D12B44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B26E3D" w:rsidRPr="00D12B44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:rsidR="00B26E3D" w:rsidRPr="00D12B44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26E3D" w:rsidRPr="00D12B44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E53D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B26E3D" w:rsidRPr="00D12B44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EF6A6A" w:rsidRPr="00D12B44" w:rsidTr="00BC00DE">
        <w:trPr>
          <w:tblHeader/>
        </w:trPr>
        <w:tc>
          <w:tcPr>
            <w:tcW w:w="3150" w:type="dxa"/>
          </w:tcPr>
          <w:p w:rsidR="00EF6A6A" w:rsidRPr="00D12B44" w:rsidRDefault="00EF6A6A" w:rsidP="00EF6A6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:rsidR="00EF6A6A" w:rsidRPr="00D12B44" w:rsidRDefault="00EF6A6A" w:rsidP="00EF6A6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D12B44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D12B4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  <w:tc>
          <w:tcPr>
            <w:tcW w:w="270" w:type="dxa"/>
          </w:tcPr>
          <w:p w:rsidR="00EF6A6A" w:rsidRPr="00D12B44" w:rsidRDefault="00EF6A6A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0" w:type="dxa"/>
            <w:gridSpan w:val="11"/>
          </w:tcPr>
          <w:p w:rsidR="00EF6A6A" w:rsidRPr="0043197D" w:rsidRDefault="006073F1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43197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DC65F7" w:rsidRPr="0043197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="00DC65F7" w:rsidRPr="0043197D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26E3D" w:rsidRPr="00D12B44" w:rsidTr="00BC00DE">
        <w:trPr>
          <w:trHeight w:val="254"/>
          <w:tblHeader/>
        </w:trPr>
        <w:tc>
          <w:tcPr>
            <w:tcW w:w="3150" w:type="dxa"/>
          </w:tcPr>
          <w:p w:rsidR="00B26E3D" w:rsidRPr="00DC65F7" w:rsidRDefault="00B26E3D" w:rsidP="00F250F7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65F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B26E3D" w:rsidRPr="00D12B44" w:rsidRDefault="00B26E3D" w:rsidP="00F250F7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:rsidR="00B26E3D" w:rsidRPr="00D12B44" w:rsidRDefault="00B26E3D" w:rsidP="00F250F7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1170" w:type="dxa"/>
          </w:tcPr>
          <w:p w:rsidR="00B26E3D" w:rsidRPr="00D12B44" w:rsidRDefault="00B26E3D" w:rsidP="00F250F7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:rsidR="00B26E3D" w:rsidRPr="00D12B44" w:rsidRDefault="00B26E3D" w:rsidP="00F250F7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</w:tcPr>
          <w:p w:rsidR="00B26E3D" w:rsidRPr="00D12B44" w:rsidRDefault="00B26E3D" w:rsidP="00F250F7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:rsidR="00B26E3D" w:rsidRPr="00D12B44" w:rsidRDefault="00B26E3D" w:rsidP="00F250F7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:rsidR="00B26E3D" w:rsidRPr="00D12B44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lang w:val="en-US"/>
              </w:rPr>
            </w:pPr>
          </w:p>
        </w:tc>
      </w:tr>
      <w:tr w:rsidR="00BC00DE" w:rsidRPr="00D12B44" w:rsidTr="00BC00DE">
        <w:trPr>
          <w:trHeight w:val="280"/>
        </w:trPr>
        <w:tc>
          <w:tcPr>
            <w:tcW w:w="3150" w:type="dxa"/>
          </w:tcPr>
          <w:p w:rsidR="00BC00DE" w:rsidRPr="00D12B44" w:rsidRDefault="00BC00DE" w:rsidP="00BC00D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cs/>
              </w:rPr>
            </w:pPr>
            <w:r w:rsidRPr="00D12B44">
              <w:rPr>
                <w:rFonts w:ascii="Angsana New" w:hAnsi="Angsana New" w:cs="Angsana New"/>
                <w:cs/>
              </w:rPr>
              <w:t>บริษัท ช. ทวี เทอร์โมเทค จำกัด</w:t>
            </w:r>
          </w:p>
        </w:tc>
        <w:tc>
          <w:tcPr>
            <w:tcW w:w="1080" w:type="dxa"/>
            <w:shd w:val="clear" w:color="auto" w:fill="auto"/>
          </w:tcPr>
          <w:p w:rsidR="00BC00DE" w:rsidRPr="00D12B44" w:rsidRDefault="00BC00DE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:rsidR="00BC00DE" w:rsidRPr="00D12B44" w:rsidRDefault="00BC00DE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C00DE" w:rsidRPr="00D12B44" w:rsidRDefault="00BC00DE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:rsidR="00BC00DE" w:rsidRPr="00D12B44" w:rsidRDefault="00BC00DE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C00DE" w:rsidRPr="00D0476A" w:rsidRDefault="00D0476A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D0476A">
              <w:rPr>
                <w:rFonts w:ascii="Angsana New" w:hAnsi="Angsana New" w:hint="cs"/>
                <w:lang w:val="en-US"/>
              </w:rPr>
              <w:t>19</w:t>
            </w:r>
            <w:r w:rsidRPr="00D0476A">
              <w:rPr>
                <w:rFonts w:ascii="Angsana New" w:hAnsi="Angsana New" w:hint="cs"/>
                <w:cs/>
                <w:lang w:val="en-US"/>
              </w:rPr>
              <w:t>,</w:t>
            </w:r>
            <w:r w:rsidRPr="00D0476A">
              <w:rPr>
                <w:rFonts w:ascii="Angsana New" w:hAnsi="Angsana New" w:hint="cs"/>
                <w:lang w:val="en-US"/>
              </w:rPr>
              <w:t>999</w:t>
            </w:r>
            <w:r w:rsidRPr="00D0476A">
              <w:rPr>
                <w:rFonts w:ascii="Angsana New" w:hAnsi="Angsana New" w:hint="cs"/>
                <w:cs/>
                <w:lang w:val="en-US"/>
              </w:rPr>
              <w:t>,</w:t>
            </w:r>
            <w:r w:rsidRPr="00D0476A">
              <w:rPr>
                <w:rFonts w:ascii="Angsana New" w:hAnsi="Angsana New" w:hint="cs"/>
                <w:lang w:val="en-US"/>
              </w:rPr>
              <w:t>950</w:t>
            </w:r>
          </w:p>
        </w:tc>
        <w:tc>
          <w:tcPr>
            <w:tcW w:w="270" w:type="dxa"/>
          </w:tcPr>
          <w:p w:rsidR="00BC00DE" w:rsidRPr="00D0476A" w:rsidRDefault="00BC00DE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</w:tcPr>
          <w:p w:rsidR="00BC00DE" w:rsidRPr="00D0476A" w:rsidRDefault="00D0476A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D0476A">
              <w:rPr>
                <w:rFonts w:ascii="Angsana New" w:hAnsi="Angsana New" w:hint="cs"/>
                <w:lang w:val="en-US"/>
              </w:rPr>
              <w:t>19,999,950</w:t>
            </w:r>
          </w:p>
        </w:tc>
        <w:tc>
          <w:tcPr>
            <w:tcW w:w="270" w:type="dxa"/>
            <w:shd w:val="clear" w:color="auto" w:fill="auto"/>
          </w:tcPr>
          <w:p w:rsidR="00BC00DE" w:rsidRPr="00D0476A" w:rsidRDefault="00BC00DE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C00DE" w:rsidRPr="00D12B44" w:rsidRDefault="00D0476A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D0476A">
              <w:rPr>
                <w:rFonts w:ascii="Angsana New" w:hAnsi="Angsana New" w:hint="cs"/>
                <w:lang w:val="en-US"/>
              </w:rPr>
              <w:t>22</w:t>
            </w:r>
            <w:r w:rsidRPr="00D0476A">
              <w:rPr>
                <w:rFonts w:ascii="Angsana New" w:hAnsi="Angsana New" w:hint="cs"/>
                <w:cs/>
                <w:lang w:val="en-US"/>
              </w:rPr>
              <w:t>,</w:t>
            </w:r>
            <w:r w:rsidRPr="00D0476A">
              <w:rPr>
                <w:rFonts w:ascii="Angsana New" w:hAnsi="Angsana New" w:hint="cs"/>
                <w:lang w:val="en-US"/>
              </w:rPr>
              <w:t>599</w:t>
            </w:r>
            <w:r w:rsidRPr="00D0476A">
              <w:rPr>
                <w:rFonts w:ascii="Angsana New" w:hAnsi="Angsana New" w:hint="cs"/>
                <w:cs/>
                <w:lang w:val="en-US"/>
              </w:rPr>
              <w:t>,</w:t>
            </w:r>
            <w:r w:rsidR="00D81959">
              <w:rPr>
                <w:rFonts w:ascii="Angsana New" w:hAnsi="Angsana New"/>
                <w:lang w:val="en-US"/>
              </w:rPr>
              <w:t>6</w:t>
            </w:r>
            <w:r w:rsidRPr="00D0476A">
              <w:rPr>
                <w:rFonts w:ascii="Angsana New" w:hAnsi="Angsana New" w:hint="cs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BC00DE" w:rsidRPr="00D12B44" w:rsidRDefault="00BC00DE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C00DE" w:rsidRPr="00D12B44" w:rsidRDefault="00D0476A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D0476A">
              <w:rPr>
                <w:rFonts w:ascii="Angsana New" w:hAnsi="Angsana New" w:hint="cs"/>
                <w:lang w:val="en-US"/>
              </w:rPr>
              <w:t>22</w:t>
            </w:r>
            <w:r w:rsidRPr="00D0476A">
              <w:rPr>
                <w:rFonts w:ascii="Angsana New" w:hAnsi="Angsana New" w:hint="cs"/>
                <w:cs/>
                <w:lang w:val="en-US"/>
              </w:rPr>
              <w:t>,</w:t>
            </w:r>
            <w:r w:rsidRPr="00D0476A">
              <w:rPr>
                <w:rFonts w:ascii="Angsana New" w:hAnsi="Angsana New" w:hint="cs"/>
                <w:lang w:val="en-US"/>
              </w:rPr>
              <w:t>599</w:t>
            </w:r>
            <w:r w:rsidRPr="00D0476A">
              <w:rPr>
                <w:rFonts w:ascii="Angsana New" w:hAnsi="Angsana New" w:hint="cs"/>
                <w:cs/>
                <w:lang w:val="en-US"/>
              </w:rPr>
              <w:t>,</w:t>
            </w:r>
            <w:r w:rsidR="00D81959">
              <w:rPr>
                <w:rFonts w:ascii="Angsana New" w:hAnsi="Angsana New"/>
                <w:lang w:val="en-US"/>
              </w:rPr>
              <w:t>6</w:t>
            </w:r>
            <w:r w:rsidRPr="00D0476A">
              <w:rPr>
                <w:rFonts w:ascii="Angsana New" w:hAnsi="Angsana New" w:hint="cs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BC00DE" w:rsidRPr="00D12B44" w:rsidRDefault="00BC00DE" w:rsidP="00BC00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C00DE" w:rsidRPr="00D12B44" w:rsidRDefault="00BC00DE" w:rsidP="00BC00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D12B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0DE" w:rsidRPr="00D12B44" w:rsidRDefault="00BC00DE" w:rsidP="00BC00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C00DE" w:rsidRPr="00D12B44" w:rsidRDefault="00BC00DE" w:rsidP="00BC00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D12B44">
              <w:rPr>
                <w:rFonts w:ascii="Angsana New" w:hAnsi="Angsana New"/>
                <w:lang w:val="en-US"/>
              </w:rPr>
              <w:t>-</w:t>
            </w:r>
          </w:p>
        </w:tc>
      </w:tr>
      <w:tr w:rsidR="00BC00DE" w:rsidRPr="00D12B44" w:rsidTr="00BC00DE">
        <w:trPr>
          <w:trHeight w:val="280"/>
        </w:trPr>
        <w:tc>
          <w:tcPr>
            <w:tcW w:w="3150" w:type="dxa"/>
          </w:tcPr>
          <w:p w:rsidR="00BC00DE" w:rsidRPr="00D12B44" w:rsidRDefault="00BC00DE" w:rsidP="00BC00D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cs/>
              </w:rPr>
            </w:pPr>
            <w:r w:rsidRPr="00BC00DE">
              <w:rPr>
                <w:rFonts w:ascii="Angsana New" w:hAnsi="Angsana New" w:cs="Angsana New" w:hint="cs"/>
                <w:cs/>
              </w:rPr>
              <w:t>บริษัท</w:t>
            </w:r>
            <w:r w:rsidRPr="00BC00DE">
              <w:rPr>
                <w:rFonts w:ascii="Angsana New" w:hAnsi="Angsana New" w:cs="Angsana New"/>
                <w:cs/>
              </w:rPr>
              <w:t xml:space="preserve"> </w:t>
            </w:r>
            <w:r w:rsidRPr="00BC00DE">
              <w:rPr>
                <w:rFonts w:ascii="Angsana New" w:hAnsi="Angsana New" w:cs="Angsana New" w:hint="cs"/>
                <w:cs/>
              </w:rPr>
              <w:t>อมรรัตนโกสินทร์</w:t>
            </w:r>
            <w:r w:rsidRPr="00BC00DE">
              <w:rPr>
                <w:rFonts w:ascii="Angsana New" w:hAnsi="Angsana New" w:cs="Angsana New"/>
                <w:cs/>
              </w:rPr>
              <w:t xml:space="preserve"> </w:t>
            </w:r>
            <w:r w:rsidRPr="00BC00DE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:rsidR="00BC00DE" w:rsidRPr="00D12B44" w:rsidRDefault="00BC00DE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:rsidR="00BC00DE" w:rsidRPr="00D12B44" w:rsidRDefault="00BC00DE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C00DE" w:rsidRPr="00D12B44" w:rsidRDefault="00BC00DE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:rsidR="00BC00DE" w:rsidRPr="00D12B44" w:rsidRDefault="00BC00DE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C00DE" w:rsidRPr="00D0476A" w:rsidRDefault="00D0476A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D0476A">
              <w:rPr>
                <w:rFonts w:ascii="Angsana New" w:hAnsi="Angsana New" w:hint="cs"/>
                <w:lang w:val="en-US"/>
              </w:rPr>
              <w:t>1,000,000</w:t>
            </w:r>
          </w:p>
        </w:tc>
        <w:tc>
          <w:tcPr>
            <w:tcW w:w="270" w:type="dxa"/>
          </w:tcPr>
          <w:p w:rsidR="00BC00DE" w:rsidRPr="00D0476A" w:rsidRDefault="00BC00DE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</w:tcPr>
          <w:p w:rsidR="00BC00DE" w:rsidRPr="00D0476A" w:rsidRDefault="00D0476A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D0476A">
              <w:rPr>
                <w:rFonts w:ascii="Angsana New" w:hAnsi="Angsana New" w:hint="cs"/>
                <w:lang w:val="en-US"/>
              </w:rPr>
              <w:t>1,000,000</w:t>
            </w:r>
          </w:p>
        </w:tc>
        <w:tc>
          <w:tcPr>
            <w:tcW w:w="270" w:type="dxa"/>
            <w:shd w:val="clear" w:color="auto" w:fill="auto"/>
          </w:tcPr>
          <w:p w:rsidR="00BC00DE" w:rsidRPr="00D0476A" w:rsidRDefault="00BC00DE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C00DE" w:rsidRPr="00D12B44" w:rsidRDefault="00D0476A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D0476A">
              <w:rPr>
                <w:rFonts w:ascii="Angsana New" w:hAnsi="Angsana New" w:hint="cs"/>
                <w:lang w:val="en-US"/>
              </w:rPr>
              <w:t>1,000,000</w:t>
            </w:r>
          </w:p>
        </w:tc>
        <w:tc>
          <w:tcPr>
            <w:tcW w:w="270" w:type="dxa"/>
            <w:shd w:val="clear" w:color="auto" w:fill="auto"/>
          </w:tcPr>
          <w:p w:rsidR="00BC00DE" w:rsidRPr="00D12B44" w:rsidRDefault="00BC00DE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C00DE" w:rsidRPr="00D12B44" w:rsidRDefault="00D0476A" w:rsidP="00D0476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D0476A">
              <w:rPr>
                <w:rFonts w:ascii="Angsana New" w:hAnsi="Angsana New" w:hint="cs"/>
                <w:lang w:val="en-US"/>
              </w:rPr>
              <w:t>1,000,000</w:t>
            </w:r>
          </w:p>
        </w:tc>
        <w:tc>
          <w:tcPr>
            <w:tcW w:w="270" w:type="dxa"/>
            <w:shd w:val="clear" w:color="auto" w:fill="auto"/>
          </w:tcPr>
          <w:p w:rsidR="00BC00DE" w:rsidRPr="00D12B44" w:rsidRDefault="00BC00DE" w:rsidP="00BC00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C00DE" w:rsidRPr="00D12B44" w:rsidRDefault="00BC00DE" w:rsidP="00BC00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D12B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0DE" w:rsidRPr="00D12B44" w:rsidRDefault="00BC00DE" w:rsidP="00BC00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C00DE" w:rsidRPr="00D12B44" w:rsidRDefault="00BC00DE" w:rsidP="00BC00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D12B44">
              <w:rPr>
                <w:rFonts w:ascii="Angsana New" w:hAnsi="Angsana New"/>
                <w:lang w:val="en-US"/>
              </w:rPr>
              <w:t>-</w:t>
            </w:r>
          </w:p>
        </w:tc>
      </w:tr>
      <w:tr w:rsidR="00BC00DE" w:rsidRPr="00D12B44" w:rsidTr="00BC00DE">
        <w:tc>
          <w:tcPr>
            <w:tcW w:w="3150" w:type="dxa"/>
          </w:tcPr>
          <w:p w:rsidR="00BC00DE" w:rsidRPr="00D12B44" w:rsidRDefault="00BC00DE" w:rsidP="00BC00DE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C00DE" w:rsidRPr="00D12B44" w:rsidRDefault="00BC00DE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00DE" w:rsidRPr="00D12B44" w:rsidRDefault="00BC00DE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C00DE" w:rsidRPr="00D12B44" w:rsidRDefault="00BC00DE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00DE" w:rsidRPr="00D12B44" w:rsidRDefault="00BC00DE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C00DE" w:rsidRPr="00D12B44" w:rsidRDefault="00BC00DE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BC00DE" w:rsidRPr="00D12B44" w:rsidRDefault="00BC00DE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C00DE" w:rsidRPr="00D12B44" w:rsidRDefault="00BC00DE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C00DE" w:rsidRPr="00D12B44" w:rsidRDefault="00BC00DE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0DE" w:rsidRPr="008D2BC6" w:rsidRDefault="00C850FD" w:rsidP="00BC00D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D2BC6">
              <w:rPr>
                <w:rFonts w:ascii="Angsana New" w:hAnsi="Angsana New" w:hint="cs"/>
                <w:b/>
                <w:bCs/>
                <w:lang w:val="en-US"/>
              </w:rPr>
              <w:t>2</w:t>
            </w:r>
            <w:r w:rsidRPr="008D2BC6">
              <w:rPr>
                <w:rFonts w:ascii="Angsana New" w:hAnsi="Angsana New"/>
                <w:b/>
                <w:bCs/>
                <w:lang w:val="en-US"/>
              </w:rPr>
              <w:t>3</w:t>
            </w:r>
            <w:r w:rsidR="00D0476A" w:rsidRPr="008D2BC6">
              <w:rPr>
                <w:rFonts w:ascii="Angsana New" w:hAnsi="Angsana New" w:hint="cs"/>
                <w:b/>
                <w:bCs/>
                <w:cs/>
                <w:lang w:val="en-US"/>
              </w:rPr>
              <w:t>,</w:t>
            </w:r>
            <w:r w:rsidR="00D0476A" w:rsidRPr="008D2BC6">
              <w:rPr>
                <w:rFonts w:ascii="Angsana New" w:hAnsi="Angsana New" w:hint="cs"/>
                <w:b/>
                <w:bCs/>
                <w:lang w:val="en-US"/>
              </w:rPr>
              <w:t>599</w:t>
            </w:r>
            <w:r w:rsidR="00D0476A" w:rsidRPr="008D2BC6">
              <w:rPr>
                <w:rFonts w:ascii="Angsana New" w:hAnsi="Angsana New" w:hint="cs"/>
                <w:b/>
                <w:bCs/>
                <w:cs/>
                <w:lang w:val="en-US"/>
              </w:rPr>
              <w:t>,</w:t>
            </w:r>
            <w:r w:rsidR="00D81959">
              <w:rPr>
                <w:rFonts w:ascii="Angsana New" w:hAnsi="Angsana New"/>
                <w:b/>
                <w:bCs/>
                <w:lang w:val="en-US"/>
              </w:rPr>
              <w:t>6</w:t>
            </w:r>
            <w:r w:rsidR="00D0476A" w:rsidRPr="008D2BC6">
              <w:rPr>
                <w:rFonts w:ascii="Angsana New" w:hAnsi="Angsana New" w:hint="cs"/>
                <w:b/>
                <w:bCs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BC00DE" w:rsidRPr="008D2BC6" w:rsidRDefault="00BC00DE" w:rsidP="00BC00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0DE" w:rsidRPr="008D2BC6" w:rsidRDefault="00D0476A" w:rsidP="00C850FD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D2BC6">
              <w:rPr>
                <w:rFonts w:ascii="Angsana New" w:hAnsi="Angsana New" w:hint="cs"/>
                <w:b/>
                <w:bCs/>
                <w:lang w:val="en-US"/>
              </w:rPr>
              <w:t>2</w:t>
            </w:r>
            <w:r w:rsidR="00C850FD" w:rsidRPr="008D2BC6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8D2BC6">
              <w:rPr>
                <w:rFonts w:ascii="Angsana New" w:hAnsi="Angsana New" w:hint="cs"/>
                <w:b/>
                <w:bCs/>
                <w:cs/>
                <w:lang w:val="en-US"/>
              </w:rPr>
              <w:t>,</w:t>
            </w:r>
            <w:r w:rsidRPr="008D2BC6">
              <w:rPr>
                <w:rFonts w:ascii="Angsana New" w:hAnsi="Angsana New" w:hint="cs"/>
                <w:b/>
                <w:bCs/>
                <w:lang w:val="en-US"/>
              </w:rPr>
              <w:t>599</w:t>
            </w:r>
            <w:r w:rsidRPr="008D2BC6">
              <w:rPr>
                <w:rFonts w:ascii="Angsana New" w:hAnsi="Angsana New" w:hint="cs"/>
                <w:b/>
                <w:bCs/>
                <w:cs/>
                <w:lang w:val="en-US"/>
              </w:rPr>
              <w:t>,</w:t>
            </w:r>
            <w:r w:rsidR="00D81959">
              <w:rPr>
                <w:rFonts w:ascii="Angsana New" w:hAnsi="Angsana New"/>
                <w:b/>
                <w:bCs/>
                <w:lang w:val="en-US"/>
              </w:rPr>
              <w:t>6</w:t>
            </w:r>
            <w:r w:rsidRPr="008D2BC6">
              <w:rPr>
                <w:rFonts w:ascii="Angsana New" w:hAnsi="Angsana New" w:hint="cs"/>
                <w:b/>
                <w:bCs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BC00DE" w:rsidRPr="008D2BC6" w:rsidRDefault="00BC00DE" w:rsidP="00BC0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0DE" w:rsidRPr="008D2BC6" w:rsidRDefault="00BC00DE" w:rsidP="00BC00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D2BC6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0DE" w:rsidRPr="008D2BC6" w:rsidRDefault="00BC00DE" w:rsidP="00BC00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00DE" w:rsidRPr="008D2BC6" w:rsidRDefault="00BC00DE" w:rsidP="00BC00D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D2BC6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</w:tr>
    </w:tbl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562CEB" w:rsidRPr="00D12B44" w:rsidRDefault="00562CEB" w:rsidP="00562CEB">
      <w:pPr>
        <w:rPr>
          <w:rFonts w:ascii="Angsana New" w:hAnsi="Angsana New"/>
        </w:rPr>
      </w:pPr>
    </w:p>
    <w:p w:rsidR="00562CEB" w:rsidRPr="00D12B44" w:rsidRDefault="00562CEB" w:rsidP="00562CEB">
      <w:pPr>
        <w:rPr>
          <w:rFonts w:ascii="Angsana New" w:hAnsi="Angsana New"/>
        </w:rPr>
        <w:sectPr w:rsidR="00562CEB" w:rsidRPr="00D12B44" w:rsidSect="00920466">
          <w:headerReference w:type="even" r:id="rId20"/>
          <w:headerReference w:type="default" r:id="rId21"/>
          <w:footerReference w:type="default" r:id="rId22"/>
          <w:headerReference w:type="first" r:id="rId23"/>
          <w:pgSz w:w="16834" w:h="11909" w:orient="landscape" w:code="9"/>
          <w:pgMar w:top="691" w:right="1152" w:bottom="576" w:left="720" w:header="475" w:footer="490" w:gutter="0"/>
          <w:cols w:space="720"/>
        </w:sectPr>
      </w:pPr>
    </w:p>
    <w:p w:rsidR="00562CEB" w:rsidRPr="00D12B44" w:rsidRDefault="00B7515C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:rsidR="00562CEB" w:rsidRPr="00D12B44" w:rsidRDefault="00562CEB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B7515C" w:rsidRPr="00D12B44" w:rsidRDefault="00B7515C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>การซื้อ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จำหน่าย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อาคารและอุปกรณ์ระหว่างงวดสามเดือนสิ้นสุดวันที่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="008E53DC" w:rsidRPr="008E53DC">
        <w:rPr>
          <w:rFonts w:ascii="Angsana New" w:hAnsi="Angsana New"/>
          <w:sz w:val="30"/>
          <w:szCs w:val="30"/>
        </w:rPr>
        <w:t>3</w:t>
      </w:r>
      <w:r w:rsidRPr="00D12B44">
        <w:rPr>
          <w:rFonts w:ascii="Angsana New" w:hAnsi="Angsana New"/>
          <w:sz w:val="30"/>
          <w:szCs w:val="30"/>
        </w:rPr>
        <w:t>1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มีนาคม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B083E" w:rsidRPr="00D12B44" w:rsidRDefault="000B083E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3"/>
        <w:gridCol w:w="1177"/>
        <w:gridCol w:w="240"/>
        <w:gridCol w:w="1194"/>
        <w:gridCol w:w="240"/>
        <w:gridCol w:w="1288"/>
        <w:gridCol w:w="241"/>
        <w:gridCol w:w="6"/>
        <w:gridCol w:w="1301"/>
      </w:tblGrid>
      <w:tr w:rsidR="000B083E" w:rsidRPr="00D12B44" w:rsidTr="00836DB0">
        <w:trPr>
          <w:trHeight w:val="245"/>
          <w:tblHeader/>
        </w:trPr>
        <w:tc>
          <w:tcPr>
            <w:tcW w:w="1962" w:type="pct"/>
            <w:shd w:val="clear" w:color="auto" w:fill="auto"/>
          </w:tcPr>
          <w:p w:rsidR="000B083E" w:rsidRPr="00D12B44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:rsidR="000B083E" w:rsidRPr="00D12B44" w:rsidRDefault="000B083E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B083E" w:rsidRPr="00D12B44" w:rsidTr="00836DB0">
        <w:trPr>
          <w:trHeight w:val="191"/>
          <w:tblHeader/>
        </w:trPr>
        <w:tc>
          <w:tcPr>
            <w:tcW w:w="1962" w:type="pct"/>
            <w:shd w:val="clear" w:color="auto" w:fill="auto"/>
          </w:tcPr>
          <w:p w:rsidR="000B083E" w:rsidRPr="00D12B44" w:rsidRDefault="000B083E" w:rsidP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EB2B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95" w:type="pct"/>
            <w:gridSpan w:val="3"/>
            <w:shd w:val="clear" w:color="auto" w:fill="auto"/>
          </w:tcPr>
          <w:p w:rsidR="000B083E" w:rsidRPr="00D12B44" w:rsidRDefault="000B083E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pct"/>
            <w:gridSpan w:val="4"/>
            <w:shd w:val="clear" w:color="auto" w:fill="auto"/>
          </w:tcPr>
          <w:p w:rsidR="000B083E" w:rsidRPr="00D12B44" w:rsidRDefault="000B083E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503AF" w:rsidRPr="00D12B44" w:rsidTr="00836DB0">
        <w:trPr>
          <w:trHeight w:val="1109"/>
          <w:tblHeader/>
        </w:trPr>
        <w:tc>
          <w:tcPr>
            <w:tcW w:w="1962" w:type="pct"/>
            <w:shd w:val="clear" w:color="auto" w:fill="auto"/>
          </w:tcPr>
          <w:p w:rsidR="000B083E" w:rsidRPr="00D12B44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D12B4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D12B44">
              <w:rPr>
                <w:rFonts w:ascii="Angsana New" w:hAnsi="Angsana New"/>
                <w:sz w:val="28"/>
                <w:szCs w:val="28"/>
              </w:rPr>
              <w:t>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D12B4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และการโอน</w:t>
            </w:r>
            <w:r w:rsidR="00836DB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ออก</w:t>
            </w:r>
            <w:r w:rsidRPr="00D12B44">
              <w:rPr>
                <w:rFonts w:ascii="Angsana New" w:hAnsi="Angsana New"/>
                <w:sz w:val="28"/>
                <w:szCs w:val="28"/>
              </w:rPr>
              <w:t>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B083E" w:rsidRPr="00D12B44" w:rsidTr="00836DB0">
        <w:trPr>
          <w:tblHeader/>
        </w:trPr>
        <w:tc>
          <w:tcPr>
            <w:tcW w:w="1962" w:type="pct"/>
            <w:shd w:val="clear" w:color="auto" w:fill="auto"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:rsidR="000B083E" w:rsidRPr="00D12B44" w:rsidRDefault="00C20E6D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0B083E" w:rsidRPr="00D12B4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503AF" w:rsidRPr="00D12B44" w:rsidTr="00836DB0">
        <w:trPr>
          <w:tblHeader/>
        </w:trPr>
        <w:tc>
          <w:tcPr>
            <w:tcW w:w="1962" w:type="pct"/>
            <w:shd w:val="clear" w:color="auto" w:fill="auto"/>
            <w:hideMark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1,164,452</w:t>
            </w:r>
          </w:p>
        </w:tc>
        <w:tc>
          <w:tcPr>
            <w:tcW w:w="12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:rsidR="003503AF" w:rsidRPr="003503AF" w:rsidRDefault="003503AF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03AF">
              <w:rPr>
                <w:rFonts w:ascii="Angsana New" w:hAnsi="Angsana New"/>
                <w:sz w:val="28"/>
                <w:szCs w:val="28"/>
              </w:rPr>
              <w:t>6,839,204</w:t>
            </w:r>
          </w:p>
        </w:tc>
        <w:tc>
          <w:tcPr>
            <w:tcW w:w="129" w:type="pct"/>
            <w:shd w:val="clear" w:color="auto" w:fill="auto"/>
          </w:tcPr>
          <w:p w:rsidR="003503AF" w:rsidRPr="003503AF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gridSpan w:val="2"/>
            <w:shd w:val="clear" w:color="auto" w:fill="auto"/>
          </w:tcPr>
          <w:p w:rsidR="003503AF" w:rsidRPr="003503AF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03AF" w:rsidRPr="00D12B44" w:rsidTr="00836DB0">
        <w:trPr>
          <w:tblHeader/>
        </w:trPr>
        <w:tc>
          <w:tcPr>
            <w:tcW w:w="1962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  <w:shd w:val="clear" w:color="auto" w:fill="auto"/>
          </w:tcPr>
          <w:p w:rsidR="000B083E" w:rsidRPr="00D12B44" w:rsidRDefault="00063C0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600,992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0B083E" w:rsidRPr="00D12B44" w:rsidRDefault="00063C0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18,185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:rsidR="000B083E" w:rsidRPr="003503AF" w:rsidRDefault="003503AF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03AF">
              <w:rPr>
                <w:rFonts w:ascii="Angsana New" w:hAnsi="Angsana New"/>
                <w:sz w:val="28"/>
                <w:szCs w:val="28"/>
              </w:rPr>
              <w:t>1,264,50</w:t>
            </w:r>
            <w:r w:rsidR="008B7B2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:rsidR="000B083E" w:rsidRPr="003503AF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gridSpan w:val="2"/>
            <w:shd w:val="clear" w:color="auto" w:fill="auto"/>
          </w:tcPr>
          <w:p w:rsidR="000B083E" w:rsidRPr="003503AF" w:rsidRDefault="003503AF" w:rsidP="003C1C6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03AF">
              <w:rPr>
                <w:rFonts w:ascii="Angsana New" w:hAnsi="Angsana New"/>
                <w:sz w:val="28"/>
                <w:szCs w:val="28"/>
              </w:rPr>
              <w:t>(39,869)</w:t>
            </w:r>
          </w:p>
        </w:tc>
      </w:tr>
      <w:tr w:rsidR="003503AF" w:rsidRPr="00D12B44" w:rsidTr="00836DB0">
        <w:trPr>
          <w:tblHeader/>
        </w:trPr>
        <w:tc>
          <w:tcPr>
            <w:tcW w:w="1962" w:type="pct"/>
            <w:shd w:val="clear" w:color="auto" w:fill="auto"/>
            <w:hideMark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888,776</w:t>
            </w:r>
          </w:p>
        </w:tc>
        <w:tc>
          <w:tcPr>
            <w:tcW w:w="12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:rsidR="003503AF" w:rsidRPr="003503AF" w:rsidRDefault="003503AF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03AF">
              <w:rPr>
                <w:rFonts w:ascii="Angsana New" w:hAnsi="Angsana New"/>
                <w:sz w:val="28"/>
                <w:szCs w:val="28"/>
              </w:rPr>
              <w:t>711,493</w:t>
            </w:r>
          </w:p>
        </w:tc>
        <w:tc>
          <w:tcPr>
            <w:tcW w:w="129" w:type="pct"/>
            <w:shd w:val="clear" w:color="auto" w:fill="auto"/>
          </w:tcPr>
          <w:p w:rsidR="003503AF" w:rsidRPr="003503AF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gridSpan w:val="2"/>
            <w:shd w:val="clear" w:color="auto" w:fill="auto"/>
          </w:tcPr>
          <w:p w:rsidR="003503AF" w:rsidRPr="003503AF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03AF" w:rsidRPr="00D12B44" w:rsidTr="00836DB0">
        <w:trPr>
          <w:tblHeader/>
        </w:trPr>
        <w:tc>
          <w:tcPr>
            <w:tcW w:w="1962" w:type="pct"/>
            <w:shd w:val="clear" w:color="auto" w:fill="auto"/>
            <w:hideMark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29" w:type="pct"/>
            <w:shd w:val="clear" w:color="auto" w:fill="auto"/>
          </w:tcPr>
          <w:p w:rsidR="003503AF" w:rsidRPr="00D12B44" w:rsidRDefault="003503AF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1,014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3503AF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:rsidR="003503AF" w:rsidRPr="003503AF" w:rsidRDefault="003503AF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03AF">
              <w:rPr>
                <w:rFonts w:ascii="Angsana New" w:hAnsi="Angsana New"/>
                <w:sz w:val="28"/>
                <w:szCs w:val="28"/>
              </w:rPr>
              <w:t>5,882,</w:t>
            </w:r>
            <w:r w:rsidR="008B7B2E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29" w:type="pct"/>
            <w:shd w:val="clear" w:color="auto" w:fill="auto"/>
          </w:tcPr>
          <w:p w:rsidR="003503AF" w:rsidRPr="003503AF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gridSpan w:val="2"/>
            <w:shd w:val="clear" w:color="auto" w:fill="auto"/>
          </w:tcPr>
          <w:p w:rsidR="003503AF" w:rsidRPr="003503AF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03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03AF" w:rsidRPr="00D12B44" w:rsidTr="00836DB0">
        <w:trPr>
          <w:tblHeader/>
        </w:trPr>
        <w:tc>
          <w:tcPr>
            <w:tcW w:w="1962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083E" w:rsidRPr="00D12B44" w:rsidRDefault="00063C0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6,281,967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083E" w:rsidRPr="00D12B44" w:rsidRDefault="00063C0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389,756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083E" w:rsidRPr="003503AF" w:rsidRDefault="003503AF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03AF">
              <w:rPr>
                <w:rFonts w:ascii="Angsana New" w:hAnsi="Angsana New"/>
                <w:sz w:val="28"/>
                <w:szCs w:val="28"/>
              </w:rPr>
              <w:t>50,024,113</w:t>
            </w:r>
          </w:p>
        </w:tc>
        <w:tc>
          <w:tcPr>
            <w:tcW w:w="129" w:type="pct"/>
            <w:shd w:val="clear" w:color="auto" w:fill="auto"/>
          </w:tcPr>
          <w:p w:rsidR="000B083E" w:rsidRPr="003503AF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B083E" w:rsidRPr="003503AF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03AF">
              <w:rPr>
                <w:rFonts w:ascii="Angsana New" w:hAnsi="Angsana New"/>
                <w:sz w:val="28"/>
                <w:szCs w:val="28"/>
              </w:rPr>
              <w:t>(1,886,221)</w:t>
            </w:r>
          </w:p>
        </w:tc>
      </w:tr>
      <w:tr w:rsidR="003503AF" w:rsidRPr="00D12B44" w:rsidTr="00836DB0">
        <w:trPr>
          <w:tblHeader/>
        </w:trPr>
        <w:tc>
          <w:tcPr>
            <w:tcW w:w="1962" w:type="pct"/>
            <w:shd w:val="clear" w:color="auto" w:fill="auto"/>
            <w:hideMark/>
          </w:tcPr>
          <w:p w:rsidR="000B083E" w:rsidRPr="00D12B44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2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B083E" w:rsidRPr="00D12B44" w:rsidRDefault="00063C0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8,936,187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B083E" w:rsidRPr="00D12B44" w:rsidRDefault="00063C0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408,957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0B083E" w:rsidRPr="00D12B44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B083E" w:rsidRPr="003503AF" w:rsidRDefault="003503AF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03AF">
              <w:rPr>
                <w:rFonts w:ascii="Angsana New" w:hAnsi="Angsana New"/>
                <w:b/>
                <w:bCs/>
                <w:sz w:val="28"/>
                <w:szCs w:val="28"/>
              </w:rPr>
              <w:t>64,721,560</w:t>
            </w:r>
          </w:p>
        </w:tc>
        <w:tc>
          <w:tcPr>
            <w:tcW w:w="129" w:type="pct"/>
            <w:shd w:val="clear" w:color="auto" w:fill="auto"/>
          </w:tcPr>
          <w:p w:rsidR="000B083E" w:rsidRPr="003503AF" w:rsidRDefault="000B083E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B083E" w:rsidRPr="003503AF" w:rsidRDefault="003C1C6F" w:rsidP="003C1C6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(1,926,090</w:t>
            </w:r>
            <w:r w:rsidR="003503AF" w:rsidRPr="003503A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:rsidR="000B083E" w:rsidRPr="00D12B44" w:rsidRDefault="000B083E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7"/>
        <w:gridCol w:w="238"/>
        <w:gridCol w:w="1196"/>
        <w:gridCol w:w="238"/>
        <w:gridCol w:w="1292"/>
        <w:gridCol w:w="241"/>
        <w:gridCol w:w="6"/>
        <w:gridCol w:w="1282"/>
      </w:tblGrid>
      <w:tr w:rsidR="000B083E" w:rsidRPr="00D12B44" w:rsidTr="00836DB0">
        <w:trPr>
          <w:trHeight w:val="245"/>
          <w:tblHeader/>
        </w:trPr>
        <w:tc>
          <w:tcPr>
            <w:tcW w:w="1971" w:type="pct"/>
          </w:tcPr>
          <w:p w:rsidR="000B083E" w:rsidRPr="00D12B44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9" w:type="pct"/>
            <w:gridSpan w:val="8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897980" w:rsidRPr="00D12B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B083E" w:rsidRPr="00D12B44" w:rsidTr="00836DB0">
        <w:trPr>
          <w:trHeight w:val="191"/>
          <w:tblHeader/>
        </w:trPr>
        <w:tc>
          <w:tcPr>
            <w:tcW w:w="1971" w:type="pct"/>
          </w:tcPr>
          <w:p w:rsidR="000B083E" w:rsidRPr="00D12B44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663D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95" w:type="pct"/>
            <w:gridSpan w:val="3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" w:type="pct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pct"/>
            <w:gridSpan w:val="4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2B4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B083E" w:rsidRPr="00D12B44" w:rsidTr="00836DB0">
        <w:trPr>
          <w:trHeight w:val="1109"/>
          <w:tblHeader/>
        </w:trPr>
        <w:tc>
          <w:tcPr>
            <w:tcW w:w="1971" w:type="pct"/>
          </w:tcPr>
          <w:p w:rsidR="000B083E" w:rsidRPr="00D12B44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D12B4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hideMark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D12B44">
              <w:rPr>
                <w:rFonts w:ascii="Angsana New" w:hAnsi="Angsana New"/>
                <w:sz w:val="28"/>
                <w:szCs w:val="28"/>
              </w:rPr>
              <w:t>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hideMark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D12B4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" w:type="pct"/>
            <w:hideMark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D12B44">
              <w:rPr>
                <w:rFonts w:ascii="Angsana New" w:hAnsi="Angsana New"/>
                <w:sz w:val="28"/>
                <w:szCs w:val="28"/>
              </w:rPr>
              <w:t>-</w:t>
            </w:r>
            <w:r w:rsidRPr="00D12B4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B083E" w:rsidRPr="00D12B44" w:rsidTr="00836DB0">
        <w:trPr>
          <w:tblHeader/>
        </w:trPr>
        <w:tc>
          <w:tcPr>
            <w:tcW w:w="1971" w:type="pct"/>
          </w:tcPr>
          <w:p w:rsidR="000B083E" w:rsidRPr="00D12B44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8"/>
          </w:tcPr>
          <w:p w:rsidR="000B083E" w:rsidRPr="00D12B44" w:rsidRDefault="00B03265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0B083E" w:rsidRPr="00D12B4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10229" w:rsidRPr="00D12B44" w:rsidTr="00836DB0">
        <w:trPr>
          <w:tblHeader/>
        </w:trPr>
        <w:tc>
          <w:tcPr>
            <w:tcW w:w="1971" w:type="pct"/>
            <w:hideMark/>
          </w:tcPr>
          <w:p w:rsidR="00A10229" w:rsidRPr="00D12B44" w:rsidRDefault="00A10229" w:rsidP="00A102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1,164,452</w:t>
            </w:r>
          </w:p>
        </w:tc>
        <w:tc>
          <w:tcPr>
            <w:tcW w:w="127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  <w:tab w:val="left" w:pos="1081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:rsidR="00A10229" w:rsidRPr="00D12B44" w:rsidRDefault="00A10229" w:rsidP="00A1022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:rsidR="00A10229" w:rsidRPr="003503AF" w:rsidRDefault="003503AF" w:rsidP="0035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6,839,204</w:t>
            </w:r>
          </w:p>
        </w:tc>
        <w:tc>
          <w:tcPr>
            <w:tcW w:w="129" w:type="pct"/>
          </w:tcPr>
          <w:p w:rsidR="00A10229" w:rsidRPr="00D12B44" w:rsidRDefault="00A10229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:rsidR="00A10229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0229" w:rsidRPr="00D12B44" w:rsidTr="00836DB0">
        <w:trPr>
          <w:tblHeader/>
        </w:trPr>
        <w:tc>
          <w:tcPr>
            <w:tcW w:w="1971" w:type="pct"/>
            <w:hideMark/>
          </w:tcPr>
          <w:p w:rsidR="00A10229" w:rsidRPr="00D12B44" w:rsidRDefault="00A10229" w:rsidP="00A102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573,432</w:t>
            </w:r>
          </w:p>
        </w:tc>
        <w:tc>
          <w:tcPr>
            <w:tcW w:w="127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18,185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:rsidR="00A10229" w:rsidRPr="00D12B44" w:rsidRDefault="00A10229" w:rsidP="00A1022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:rsidR="00A10229" w:rsidRPr="003503AF" w:rsidRDefault="003503AF" w:rsidP="0035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1,243,735</w:t>
            </w:r>
          </w:p>
        </w:tc>
        <w:tc>
          <w:tcPr>
            <w:tcW w:w="129" w:type="pct"/>
          </w:tcPr>
          <w:p w:rsidR="00A10229" w:rsidRPr="00D12B44" w:rsidRDefault="00A10229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:rsidR="00A10229" w:rsidRPr="003503AF" w:rsidRDefault="003503AF" w:rsidP="0035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(39,869)</w:t>
            </w:r>
          </w:p>
        </w:tc>
      </w:tr>
      <w:tr w:rsidR="00A10229" w:rsidRPr="00D12B44" w:rsidTr="00836DB0">
        <w:trPr>
          <w:tblHeader/>
        </w:trPr>
        <w:tc>
          <w:tcPr>
            <w:tcW w:w="1971" w:type="pct"/>
            <w:hideMark/>
          </w:tcPr>
          <w:p w:rsidR="00A10229" w:rsidRPr="00D12B44" w:rsidRDefault="00A10229" w:rsidP="00A102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888,776</w:t>
            </w:r>
          </w:p>
        </w:tc>
        <w:tc>
          <w:tcPr>
            <w:tcW w:w="127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:rsidR="00A10229" w:rsidRPr="00D12B44" w:rsidRDefault="00A10229" w:rsidP="00A1022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:rsidR="00A10229" w:rsidRPr="003503AF" w:rsidRDefault="003503AF" w:rsidP="0035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674,129</w:t>
            </w:r>
          </w:p>
        </w:tc>
        <w:tc>
          <w:tcPr>
            <w:tcW w:w="129" w:type="pct"/>
          </w:tcPr>
          <w:p w:rsidR="00A10229" w:rsidRPr="00D12B44" w:rsidRDefault="00A10229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:rsidR="00A10229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0229" w:rsidRPr="00D12B44" w:rsidTr="00836DB0">
        <w:trPr>
          <w:tblHeader/>
        </w:trPr>
        <w:tc>
          <w:tcPr>
            <w:tcW w:w="1971" w:type="pct"/>
            <w:hideMark/>
          </w:tcPr>
          <w:p w:rsidR="00A10229" w:rsidRPr="00D12B44" w:rsidRDefault="00A10229" w:rsidP="00A102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29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1,014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:rsidR="00A10229" w:rsidRPr="00D12B44" w:rsidRDefault="00A10229" w:rsidP="00A1022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:rsidR="00A10229" w:rsidRPr="003503AF" w:rsidRDefault="003503AF" w:rsidP="0035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5,882,243</w:t>
            </w:r>
          </w:p>
        </w:tc>
        <w:tc>
          <w:tcPr>
            <w:tcW w:w="129" w:type="pct"/>
          </w:tcPr>
          <w:p w:rsidR="00A10229" w:rsidRPr="00D12B44" w:rsidRDefault="00A10229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:rsidR="00A10229" w:rsidRPr="00D12B44" w:rsidRDefault="003503AF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0229" w:rsidRPr="00D12B44" w:rsidTr="00836DB0">
        <w:trPr>
          <w:tblHeader/>
        </w:trPr>
        <w:tc>
          <w:tcPr>
            <w:tcW w:w="1971" w:type="pct"/>
            <w:hideMark/>
          </w:tcPr>
          <w:p w:rsidR="00A10229" w:rsidRPr="00D12B44" w:rsidRDefault="00A10229" w:rsidP="00A102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D12B44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5,463,210</w:t>
            </w:r>
          </w:p>
        </w:tc>
        <w:tc>
          <w:tcPr>
            <w:tcW w:w="127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389,756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:rsidR="00A10229" w:rsidRPr="00D12B44" w:rsidRDefault="00A10229" w:rsidP="00A1022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0229" w:rsidRPr="003503AF" w:rsidRDefault="003503AF" w:rsidP="0035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50,024,113 </w:t>
            </w:r>
          </w:p>
        </w:tc>
        <w:tc>
          <w:tcPr>
            <w:tcW w:w="129" w:type="pct"/>
          </w:tcPr>
          <w:p w:rsidR="00A10229" w:rsidRPr="00D12B44" w:rsidRDefault="00A10229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0229" w:rsidRPr="003503AF" w:rsidRDefault="003503AF" w:rsidP="0035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(1,886,221)</w:t>
            </w:r>
          </w:p>
        </w:tc>
      </w:tr>
      <w:tr w:rsidR="00A10229" w:rsidRPr="00D12B44" w:rsidTr="00836DB0">
        <w:trPr>
          <w:tblHeader/>
        </w:trPr>
        <w:tc>
          <w:tcPr>
            <w:tcW w:w="1971" w:type="pct"/>
            <w:hideMark/>
          </w:tcPr>
          <w:p w:rsidR="00A10229" w:rsidRPr="00D12B44" w:rsidRDefault="00A10229" w:rsidP="00A102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2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8,089,870</w:t>
            </w:r>
          </w:p>
        </w:tc>
        <w:tc>
          <w:tcPr>
            <w:tcW w:w="127" w:type="pct"/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0229" w:rsidRPr="00D12B44" w:rsidRDefault="00A10229" w:rsidP="008B7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408,958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:rsidR="00A10229" w:rsidRPr="00D12B44" w:rsidRDefault="00A10229" w:rsidP="00A1022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0229" w:rsidRPr="003503AF" w:rsidRDefault="003503AF" w:rsidP="0035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64,663,424 </w:t>
            </w:r>
          </w:p>
        </w:tc>
        <w:tc>
          <w:tcPr>
            <w:tcW w:w="129" w:type="pct"/>
          </w:tcPr>
          <w:p w:rsidR="00A10229" w:rsidRPr="00D12B44" w:rsidRDefault="00A10229" w:rsidP="003503A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0229" w:rsidRPr="003503AF" w:rsidRDefault="003503AF" w:rsidP="0035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(1,926,090)</w:t>
            </w:r>
          </w:p>
        </w:tc>
      </w:tr>
    </w:tbl>
    <w:p w:rsidR="00562CEB" w:rsidRPr="00D12B44" w:rsidRDefault="00562CEB" w:rsidP="00562CE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  <w:sectPr w:rsidR="00562CEB" w:rsidRPr="00D12B44" w:rsidSect="004B6414">
          <w:headerReference w:type="default" r:id="rId24"/>
          <w:pgSz w:w="11909" w:h="16834" w:code="9"/>
          <w:pgMar w:top="691" w:right="1152" w:bottom="576" w:left="1152" w:header="475" w:footer="589" w:gutter="0"/>
          <w:cols w:space="720"/>
        </w:sectPr>
      </w:pPr>
    </w:p>
    <w:p w:rsidR="006073F1" w:rsidRPr="00FD6A71" w:rsidRDefault="008338AE" w:rsidP="00A55436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ห</w:t>
      </w:r>
      <w:r w:rsidR="006073F1" w:rsidRPr="00FD6A71">
        <w:rPr>
          <w:rFonts w:ascii="Angsana New" w:hAnsi="Angsana New" w:hint="cs"/>
          <w:b/>
          <w:bCs/>
          <w:sz w:val="30"/>
          <w:szCs w:val="30"/>
          <w:cs/>
        </w:rPr>
        <w:t>นี้สินที่มีภาระดอกเบี้ย</w:t>
      </w:r>
    </w:p>
    <w:p w:rsidR="006073F1" w:rsidRDefault="006073F1" w:rsidP="006073F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56" w:type="dxa"/>
        <w:tblInd w:w="450" w:type="dxa"/>
        <w:tblLook w:val="01E0" w:firstRow="1" w:lastRow="1" w:firstColumn="1" w:lastColumn="1" w:noHBand="0" w:noVBand="0"/>
      </w:tblPr>
      <w:tblGrid>
        <w:gridCol w:w="2790"/>
        <w:gridCol w:w="247"/>
        <w:gridCol w:w="1400"/>
        <w:gridCol w:w="246"/>
        <w:gridCol w:w="1449"/>
        <w:gridCol w:w="246"/>
        <w:gridCol w:w="1366"/>
        <w:gridCol w:w="246"/>
        <w:gridCol w:w="1366"/>
      </w:tblGrid>
      <w:tr w:rsidR="00307351" w:rsidRPr="00EB2B29" w:rsidTr="00307351">
        <w:trPr>
          <w:tblHeader/>
        </w:trPr>
        <w:tc>
          <w:tcPr>
            <w:tcW w:w="2790" w:type="dxa"/>
          </w:tcPr>
          <w:p w:rsidR="00307351" w:rsidRPr="00EB2B29" w:rsidRDefault="00307351" w:rsidP="00C3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" w:type="dxa"/>
          </w:tcPr>
          <w:p w:rsidR="00307351" w:rsidRPr="00EB2B29" w:rsidRDefault="00307351" w:rsidP="00C3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95" w:type="dxa"/>
            <w:gridSpan w:val="3"/>
          </w:tcPr>
          <w:p w:rsidR="00307351" w:rsidRPr="00EB2B29" w:rsidRDefault="00307351" w:rsidP="00C3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B2B2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307351" w:rsidRPr="00EB2B29" w:rsidRDefault="00307351" w:rsidP="00C3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78" w:type="dxa"/>
            <w:gridSpan w:val="3"/>
          </w:tcPr>
          <w:p w:rsidR="00307351" w:rsidRPr="00EB2B29" w:rsidRDefault="00307351" w:rsidP="00C3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B2B2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7351" w:rsidRPr="00EB2B29" w:rsidTr="00307351">
        <w:trPr>
          <w:tblHeader/>
        </w:trPr>
        <w:tc>
          <w:tcPr>
            <w:tcW w:w="2790" w:type="dxa"/>
          </w:tcPr>
          <w:p w:rsidR="00307351" w:rsidRPr="00EB2B29" w:rsidRDefault="00307351" w:rsidP="00EB2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" w:type="dxa"/>
          </w:tcPr>
          <w:p w:rsidR="00307351" w:rsidRPr="00EB2B29" w:rsidRDefault="00307351" w:rsidP="00EB2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B2B2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B2B2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B2B29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EB2B2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EB2B29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6" w:type="dxa"/>
            <w:shd w:val="clear" w:color="auto" w:fill="auto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B2B2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B2B2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307351" w:rsidRPr="00EB2B29" w:rsidRDefault="00307351" w:rsidP="0098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B2B29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EB2B2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EB2B29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307351" w:rsidRPr="00EB2B29" w:rsidTr="00307351">
        <w:trPr>
          <w:tblHeader/>
        </w:trPr>
        <w:tc>
          <w:tcPr>
            <w:tcW w:w="2790" w:type="dxa"/>
          </w:tcPr>
          <w:p w:rsidR="00307351" w:rsidRPr="00EB2B29" w:rsidRDefault="00307351" w:rsidP="00EB2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" w:type="dxa"/>
          </w:tcPr>
          <w:p w:rsidR="00307351" w:rsidRPr="00EB2B29" w:rsidRDefault="00307351" w:rsidP="00EB2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B2B2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B2B2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6" w:type="dxa"/>
            <w:shd w:val="clear" w:color="auto" w:fill="auto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B2B2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B2B2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07351" w:rsidRPr="00EB2B29" w:rsidTr="00307351">
        <w:trPr>
          <w:tblHeader/>
        </w:trPr>
        <w:tc>
          <w:tcPr>
            <w:tcW w:w="2790" w:type="dxa"/>
          </w:tcPr>
          <w:p w:rsidR="00307351" w:rsidRPr="00EB2B29" w:rsidRDefault="00307351" w:rsidP="00EB2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:rsidR="00307351" w:rsidRPr="00EB2B29" w:rsidRDefault="00307351" w:rsidP="00EB2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19" w:type="dxa"/>
            <w:gridSpan w:val="7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B2B2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307351" w:rsidRPr="00EB2B29" w:rsidTr="00307351">
        <w:tc>
          <w:tcPr>
            <w:tcW w:w="2790" w:type="dxa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2B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47" w:type="dxa"/>
          </w:tcPr>
          <w:p w:rsidR="00307351" w:rsidRPr="00EB2B29" w:rsidRDefault="00307351" w:rsidP="00EB2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</w:tcPr>
          <w:p w:rsidR="00307351" w:rsidRPr="00EB2B29" w:rsidRDefault="00307351" w:rsidP="00EB2B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</w:tcPr>
          <w:p w:rsidR="00307351" w:rsidRPr="00EB2B29" w:rsidRDefault="00307351" w:rsidP="00EB2B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:rsidR="00307351" w:rsidRPr="00EB2B29" w:rsidRDefault="00307351" w:rsidP="00EB2B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:rsidR="00307351" w:rsidRPr="00EB2B29" w:rsidRDefault="00307351" w:rsidP="00EB2B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351" w:rsidRPr="00EB2B29" w:rsidTr="00307351">
        <w:tc>
          <w:tcPr>
            <w:tcW w:w="2790" w:type="dxa"/>
          </w:tcPr>
          <w:p w:rsidR="00307351" w:rsidRPr="00EB2B29" w:rsidRDefault="00307351" w:rsidP="00B3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EB2B2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  <w:r w:rsidR="00B320FA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247" w:type="dxa"/>
          </w:tcPr>
          <w:p w:rsidR="00307351" w:rsidRPr="00EB2B29" w:rsidRDefault="00307351" w:rsidP="00EB2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</w:tcPr>
          <w:p w:rsidR="00307351" w:rsidRPr="00EB2B29" w:rsidRDefault="00307351" w:rsidP="00EB2B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</w:tcPr>
          <w:p w:rsidR="00307351" w:rsidRPr="00EB2B29" w:rsidRDefault="00307351" w:rsidP="00EB2B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:rsidR="00307351" w:rsidRPr="00EB2B29" w:rsidRDefault="00307351" w:rsidP="00EB2B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:rsidR="00307351" w:rsidRPr="00EB2B29" w:rsidRDefault="00307351" w:rsidP="00EB2B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351" w:rsidRPr="00EB2B29" w:rsidTr="00307351">
        <w:tc>
          <w:tcPr>
            <w:tcW w:w="2790" w:type="dxa"/>
          </w:tcPr>
          <w:p w:rsidR="00307351" w:rsidRPr="00EB2B29" w:rsidRDefault="00307351" w:rsidP="0012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EB2B29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7" w:type="dxa"/>
          </w:tcPr>
          <w:p w:rsidR="00307351" w:rsidRPr="00EB2B29" w:rsidRDefault="00307351" w:rsidP="00EB2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307351" w:rsidRPr="00A82F6D" w:rsidRDefault="00307351" w:rsidP="003073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48,701,264</w:t>
            </w:r>
          </w:p>
        </w:tc>
        <w:tc>
          <w:tcPr>
            <w:tcW w:w="246" w:type="dxa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307351" w:rsidRPr="00EB2B29" w:rsidRDefault="00307351" w:rsidP="00EB2B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2F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2F6D">
              <w:rPr>
                <w:rFonts w:ascii="Angsana New" w:hAnsi="Angsana New"/>
                <w:sz w:val="30"/>
                <w:szCs w:val="30"/>
              </w:rPr>
              <w:t>077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2F6D">
              <w:rPr>
                <w:rFonts w:ascii="Angsana New" w:hAnsi="Angsana New"/>
                <w:sz w:val="30"/>
                <w:szCs w:val="30"/>
              </w:rPr>
              <w:t>795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2F6D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46" w:type="dxa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307351" w:rsidRPr="00EB2B29" w:rsidRDefault="00307351" w:rsidP="00EB2B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927,673,740</w:t>
            </w:r>
          </w:p>
        </w:tc>
        <w:tc>
          <w:tcPr>
            <w:tcW w:w="246" w:type="dxa"/>
          </w:tcPr>
          <w:p w:rsidR="00307351" w:rsidRPr="00EB2B29" w:rsidRDefault="00307351" w:rsidP="00EB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307351" w:rsidRPr="00EB2B29" w:rsidRDefault="00307351" w:rsidP="00EB2B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1,046,897,434</w:t>
            </w:r>
          </w:p>
        </w:tc>
      </w:tr>
      <w:tr w:rsidR="00307351" w:rsidRPr="00EB2B29" w:rsidTr="00307351">
        <w:tc>
          <w:tcPr>
            <w:tcW w:w="2790" w:type="dxa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351" w:rsidRPr="00EB2B29" w:rsidTr="00307351">
        <w:tc>
          <w:tcPr>
            <w:tcW w:w="2790" w:type="dxa"/>
          </w:tcPr>
          <w:p w:rsidR="00307351" w:rsidRPr="00EB2B29" w:rsidRDefault="00307351" w:rsidP="0033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B2B2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="00E30858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E37D4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45068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47" w:type="dxa"/>
          </w:tcPr>
          <w:p w:rsidR="00307351" w:rsidRPr="00EB2B29" w:rsidRDefault="00307351" w:rsidP="00A82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307351" w:rsidRPr="00D446B7" w:rsidRDefault="00307351" w:rsidP="00A82F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307351" w:rsidRPr="00EB2B29" w:rsidRDefault="00307351" w:rsidP="00A82F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307351" w:rsidRPr="00EB2B29" w:rsidRDefault="00307351" w:rsidP="00A82F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307351" w:rsidRPr="00EB2B29" w:rsidRDefault="00307351" w:rsidP="00A82F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351" w:rsidRPr="00EB2B29" w:rsidTr="00EC334F">
        <w:trPr>
          <w:trHeight w:val="299"/>
        </w:trPr>
        <w:tc>
          <w:tcPr>
            <w:tcW w:w="2790" w:type="dxa"/>
          </w:tcPr>
          <w:p w:rsidR="00307351" w:rsidRPr="00EB2B29" w:rsidRDefault="00307351" w:rsidP="0012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EB2B29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7" w:type="dxa"/>
          </w:tcPr>
          <w:p w:rsidR="00307351" w:rsidRPr="00EB2B29" w:rsidRDefault="00307351" w:rsidP="00A82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307351" w:rsidRPr="00981827" w:rsidRDefault="00AC35F2" w:rsidP="00A82F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320FA">
              <w:rPr>
                <w:rFonts w:ascii="Angsana New" w:hAnsi="Angsana New"/>
                <w:sz w:val="30"/>
                <w:szCs w:val="30"/>
                <w:lang w:val="en-US"/>
              </w:rPr>
              <w:t>13,834,909</w:t>
            </w:r>
          </w:p>
        </w:tc>
        <w:tc>
          <w:tcPr>
            <w:tcW w:w="246" w:type="dxa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307351" w:rsidRPr="00EB2B29" w:rsidRDefault="00307351" w:rsidP="00A82F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1827">
              <w:rPr>
                <w:rFonts w:ascii="Angsana New" w:hAnsi="Angsana New"/>
                <w:sz w:val="30"/>
                <w:szCs w:val="30"/>
              </w:rPr>
              <w:t>769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81827">
              <w:rPr>
                <w:rFonts w:ascii="Angsana New" w:hAnsi="Angsana New"/>
                <w:sz w:val="30"/>
                <w:szCs w:val="30"/>
              </w:rPr>
              <w:t>766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81827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46" w:type="dxa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307351" w:rsidRPr="00EB2B29" w:rsidRDefault="00B320FA" w:rsidP="00A82F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613,834,909</w:t>
            </w:r>
          </w:p>
        </w:tc>
        <w:tc>
          <w:tcPr>
            <w:tcW w:w="246" w:type="dxa"/>
          </w:tcPr>
          <w:p w:rsidR="00307351" w:rsidRPr="00EB2B29" w:rsidRDefault="00307351" w:rsidP="00A8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307351" w:rsidRPr="00EB2B29" w:rsidRDefault="00307351" w:rsidP="00A82F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1827">
              <w:rPr>
                <w:rFonts w:ascii="Angsana New" w:hAnsi="Angsana New"/>
                <w:sz w:val="30"/>
                <w:szCs w:val="30"/>
              </w:rPr>
              <w:t>750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81827">
              <w:rPr>
                <w:rFonts w:ascii="Angsana New" w:hAnsi="Angsana New"/>
                <w:sz w:val="30"/>
                <w:szCs w:val="30"/>
              </w:rPr>
              <w:t>866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81827">
              <w:rPr>
                <w:rFonts w:ascii="Angsana New" w:hAnsi="Angsana New"/>
                <w:sz w:val="30"/>
                <w:szCs w:val="30"/>
              </w:rPr>
              <w:t>843</w:t>
            </w:r>
          </w:p>
        </w:tc>
      </w:tr>
      <w:tr w:rsidR="00307351" w:rsidRPr="00EB2B29" w:rsidTr="00307351">
        <w:tc>
          <w:tcPr>
            <w:tcW w:w="2790" w:type="dxa"/>
          </w:tcPr>
          <w:p w:rsidR="00307351" w:rsidRPr="00EB2B29" w:rsidRDefault="00307351" w:rsidP="0098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:rsidR="00307351" w:rsidRPr="00EB2B29" w:rsidRDefault="00307351" w:rsidP="00981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307351" w:rsidRPr="00EB2B29" w:rsidRDefault="00307351" w:rsidP="009818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46" w:type="dxa"/>
          </w:tcPr>
          <w:p w:rsidR="00307351" w:rsidRPr="00EB2B29" w:rsidRDefault="00307351" w:rsidP="0098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9" w:type="dxa"/>
            <w:vAlign w:val="bottom"/>
          </w:tcPr>
          <w:p w:rsidR="00307351" w:rsidRPr="00EB2B29" w:rsidRDefault="00307351" w:rsidP="009818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46" w:type="dxa"/>
          </w:tcPr>
          <w:p w:rsidR="00307351" w:rsidRPr="00EB2B29" w:rsidRDefault="00307351" w:rsidP="0098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66" w:type="dxa"/>
            <w:vAlign w:val="bottom"/>
          </w:tcPr>
          <w:p w:rsidR="00307351" w:rsidRPr="00EB2B29" w:rsidRDefault="00307351" w:rsidP="009818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46" w:type="dxa"/>
          </w:tcPr>
          <w:p w:rsidR="00307351" w:rsidRPr="00EB2B29" w:rsidRDefault="00307351" w:rsidP="0098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66" w:type="dxa"/>
            <w:vAlign w:val="bottom"/>
          </w:tcPr>
          <w:p w:rsidR="00307351" w:rsidRPr="00EB2B29" w:rsidRDefault="00307351" w:rsidP="009818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307351" w:rsidRPr="00EB2B29" w:rsidTr="00AC5C07">
        <w:tc>
          <w:tcPr>
            <w:tcW w:w="2790" w:type="dxa"/>
          </w:tcPr>
          <w:p w:rsidR="00307351" w:rsidRPr="00EB2B29" w:rsidRDefault="00B320FA" w:rsidP="00B3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B2B2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จากกิจการ</w:t>
            </w:r>
            <w:r w:rsidR="00450686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47" w:type="dxa"/>
          </w:tcPr>
          <w:p w:rsidR="00307351" w:rsidRPr="00EB2B29" w:rsidRDefault="00307351" w:rsidP="00981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307351" w:rsidRPr="00EB2B29" w:rsidRDefault="00307351" w:rsidP="009818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98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307351" w:rsidRPr="00EB2B29" w:rsidRDefault="00307351" w:rsidP="009818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98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307351" w:rsidRPr="00EB2B29" w:rsidRDefault="00307351" w:rsidP="009818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307351" w:rsidRPr="00EB2B29" w:rsidRDefault="00307351" w:rsidP="0098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307351" w:rsidRPr="00EB2B29" w:rsidRDefault="00307351" w:rsidP="009818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F98" w:rsidRPr="00EB2B29" w:rsidTr="00AC5C07">
        <w:tc>
          <w:tcPr>
            <w:tcW w:w="2790" w:type="dxa"/>
          </w:tcPr>
          <w:p w:rsidR="00E62F98" w:rsidRPr="00EB2B29" w:rsidRDefault="00E62F98" w:rsidP="0012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</w:t>
            </w:r>
            <w:r w:rsidR="00AC5C0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="008C6104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EB2B29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47" w:type="dxa"/>
          </w:tcPr>
          <w:p w:rsidR="00E62F98" w:rsidRPr="00EB2B29" w:rsidRDefault="00E62F98" w:rsidP="00E62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E62F98" w:rsidRPr="00E62F98" w:rsidRDefault="00B320FA" w:rsidP="00B320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Pr="00B320FA">
              <w:rPr>
                <w:rFonts w:ascii="Angsana New" w:hAnsi="Angsana New"/>
                <w:sz w:val="30"/>
                <w:szCs w:val="30"/>
                <w:lang w:val="en-US"/>
              </w:rPr>
              <w:t>471</w:t>
            </w:r>
            <w:r>
              <w:rPr>
                <w:rFonts w:ascii="Angsana New" w:hAnsi="Angsana New"/>
                <w:sz w:val="30"/>
                <w:szCs w:val="30"/>
              </w:rPr>
              <w:t>,450</w:t>
            </w:r>
          </w:p>
        </w:tc>
        <w:tc>
          <w:tcPr>
            <w:tcW w:w="246" w:type="dxa"/>
          </w:tcPr>
          <w:p w:rsidR="00E62F98" w:rsidRPr="00E62F98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E62F98" w:rsidRPr="00E62F98" w:rsidRDefault="00B320FA" w:rsidP="00B320FA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:rsidR="00E62F98" w:rsidRPr="00E62F98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62F98" w:rsidRPr="00E62F98" w:rsidRDefault="00B320FA" w:rsidP="00B320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Pr="00B320FA">
              <w:rPr>
                <w:rFonts w:ascii="Angsana New" w:hAnsi="Angsana New"/>
                <w:sz w:val="30"/>
                <w:szCs w:val="30"/>
                <w:lang w:val="en-US"/>
              </w:rPr>
              <w:t>471</w:t>
            </w:r>
            <w:r>
              <w:rPr>
                <w:rFonts w:ascii="Angsana New" w:hAnsi="Angsana New"/>
                <w:sz w:val="30"/>
                <w:szCs w:val="30"/>
              </w:rPr>
              <w:t>,450</w:t>
            </w:r>
          </w:p>
        </w:tc>
        <w:tc>
          <w:tcPr>
            <w:tcW w:w="246" w:type="dxa"/>
          </w:tcPr>
          <w:p w:rsidR="00E62F98" w:rsidRPr="00E62F98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62F98" w:rsidRPr="00E62F98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F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2F98" w:rsidRPr="00EB2B29" w:rsidTr="00AC5C07">
        <w:tc>
          <w:tcPr>
            <w:tcW w:w="2790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:rsidR="00E62F98" w:rsidRPr="00EB2B29" w:rsidRDefault="00E62F98" w:rsidP="00E62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F98" w:rsidRPr="00EB2B29" w:rsidTr="00307351">
        <w:trPr>
          <w:trHeight w:val="720"/>
        </w:trPr>
        <w:tc>
          <w:tcPr>
            <w:tcW w:w="2790" w:type="dxa"/>
          </w:tcPr>
          <w:p w:rsidR="00E62F98" w:rsidRPr="00EB2B29" w:rsidRDefault="00E62F98" w:rsidP="0086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EB2B2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="0033703A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="0045068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B2B29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47" w:type="dxa"/>
          </w:tcPr>
          <w:p w:rsidR="00E62F98" w:rsidRPr="00EB2B29" w:rsidRDefault="00E62F98" w:rsidP="00E62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62F98" w:rsidRPr="00EB2B29" w:rsidTr="00307351">
        <w:tc>
          <w:tcPr>
            <w:tcW w:w="2790" w:type="dxa"/>
          </w:tcPr>
          <w:p w:rsidR="00E62F98" w:rsidRPr="00EB2B29" w:rsidRDefault="00E62F98" w:rsidP="0012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EB2B29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7" w:type="dxa"/>
          </w:tcPr>
          <w:p w:rsidR="00E62F98" w:rsidRPr="00EB2B29" w:rsidRDefault="00E62F98" w:rsidP="00E62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E62F98" w:rsidRPr="00E62F98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42,007,321</w:t>
            </w:r>
          </w:p>
        </w:tc>
        <w:tc>
          <w:tcPr>
            <w:tcW w:w="246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E62F98" w:rsidRPr="00EB2B29" w:rsidRDefault="007733C3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9224F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6DD5">
              <w:rPr>
                <w:rFonts w:ascii="Angsana New" w:hAnsi="Angsana New"/>
                <w:sz w:val="30"/>
                <w:szCs w:val="30"/>
              </w:rPr>
              <w:t>267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6DD5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46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41,500,000</w:t>
            </w:r>
          </w:p>
        </w:tc>
        <w:tc>
          <w:tcPr>
            <w:tcW w:w="246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41,500,000</w:t>
            </w:r>
          </w:p>
        </w:tc>
      </w:tr>
      <w:tr w:rsidR="00E62F98" w:rsidRPr="00EB2B29" w:rsidTr="00D4491B">
        <w:tc>
          <w:tcPr>
            <w:tcW w:w="2790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:rsidR="00E62F98" w:rsidRPr="00EB2B29" w:rsidRDefault="00E62F98" w:rsidP="00E62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62F98" w:rsidRPr="00EB2B29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62F98" w:rsidRPr="00EB2B29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F98" w:rsidRPr="00EB2B29" w:rsidTr="00D4491B">
        <w:tc>
          <w:tcPr>
            <w:tcW w:w="2790" w:type="dxa"/>
          </w:tcPr>
          <w:p w:rsidR="00E62F98" w:rsidRPr="00AC5C07" w:rsidRDefault="00E62F98" w:rsidP="0086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="Angsana New" w:hAnsi="Angsana New"/>
                <w:sz w:val="30"/>
                <w:szCs w:val="30"/>
              </w:rPr>
            </w:pPr>
            <w:r w:rsidRPr="00AC5C0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  <w:r w:rsidRPr="00AC5C07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AC5C07"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247" w:type="dxa"/>
          </w:tcPr>
          <w:p w:rsidR="00E62F98" w:rsidRPr="00AC5C07" w:rsidRDefault="00E62F98" w:rsidP="00E62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E62F98" w:rsidRPr="00AC5C07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C07">
              <w:rPr>
                <w:rFonts w:ascii="Angsana New" w:hAnsi="Angsana New"/>
                <w:sz w:val="30"/>
                <w:szCs w:val="30"/>
              </w:rPr>
              <w:t>11,057,347</w:t>
            </w:r>
          </w:p>
        </w:tc>
        <w:tc>
          <w:tcPr>
            <w:tcW w:w="246" w:type="dxa"/>
          </w:tcPr>
          <w:p w:rsidR="00E62F98" w:rsidRPr="00AC5C07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E62F98" w:rsidRPr="00AC5C07" w:rsidRDefault="00AC5C07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62F98" w:rsidRPr="00AC5C07"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  <w:tc>
          <w:tcPr>
            <w:tcW w:w="246" w:type="dxa"/>
          </w:tcPr>
          <w:p w:rsidR="00E62F98" w:rsidRPr="00AC5C07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62F98" w:rsidRPr="00AC5C07" w:rsidRDefault="00E62F98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C07">
              <w:rPr>
                <w:rFonts w:ascii="Angsana New" w:hAnsi="Angsana New"/>
                <w:sz w:val="30"/>
                <w:szCs w:val="30"/>
              </w:rPr>
              <w:t>11,057,347</w:t>
            </w:r>
          </w:p>
        </w:tc>
        <w:tc>
          <w:tcPr>
            <w:tcW w:w="246" w:type="dxa"/>
          </w:tcPr>
          <w:p w:rsidR="00E62F98" w:rsidRPr="00AC5C07" w:rsidRDefault="00E62F98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62F98" w:rsidRPr="00AC5C07" w:rsidRDefault="00AC5C07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10,91</w:t>
            </w:r>
            <w:r w:rsidR="00E62F98" w:rsidRPr="00AC5C07"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</w:tr>
      <w:tr w:rsidR="00EC334F" w:rsidRPr="00EB2B29" w:rsidTr="00D4491B">
        <w:tc>
          <w:tcPr>
            <w:tcW w:w="2790" w:type="dxa"/>
          </w:tcPr>
          <w:p w:rsidR="00EC334F" w:rsidRPr="00AC5C07" w:rsidRDefault="00EC334F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:rsidR="00EC334F" w:rsidRPr="00AC5C07" w:rsidRDefault="00EC334F" w:rsidP="00E62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EC334F" w:rsidRPr="00AC5C07" w:rsidRDefault="00EC334F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C334F" w:rsidRPr="00AC5C07" w:rsidRDefault="00EC334F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EC334F" w:rsidRDefault="00EC334F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C334F" w:rsidRPr="00AC5C07" w:rsidRDefault="00EC334F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C334F" w:rsidRPr="00AC5C07" w:rsidRDefault="00EC334F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C334F" w:rsidRPr="00AC5C07" w:rsidRDefault="00EC334F" w:rsidP="00E6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C334F" w:rsidRDefault="00EC334F" w:rsidP="00E62F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91B" w:rsidRPr="00EB2B29" w:rsidTr="00D4491B">
        <w:tc>
          <w:tcPr>
            <w:tcW w:w="2790" w:type="dxa"/>
          </w:tcPr>
          <w:p w:rsidR="00D4491B" w:rsidRPr="00B01191" w:rsidRDefault="00D4491B" w:rsidP="0086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B01191">
              <w:rPr>
                <w:rFonts w:ascii="Angsana New" w:hAnsi="Angsana New" w:hint="cs"/>
                <w:sz w:val="30"/>
                <w:szCs w:val="30"/>
                <w:cs/>
              </w:rPr>
              <w:t>หุ้นกู้ที่ถึงกำหนดชำระ</w:t>
            </w:r>
            <w:r w:rsidR="002B2760" w:rsidRPr="00B01191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B01191">
              <w:rPr>
                <w:rFonts w:ascii="Angsana New" w:hAnsi="Angsana New" w:hint="cs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247" w:type="dxa"/>
          </w:tcPr>
          <w:p w:rsidR="00D4491B" w:rsidRPr="00B01191" w:rsidRDefault="00D4491B" w:rsidP="00D44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D4491B" w:rsidRPr="00B01191" w:rsidRDefault="00070311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1191">
              <w:rPr>
                <w:rFonts w:ascii="Angsana New" w:hAnsi="Angsana New"/>
                <w:sz w:val="30"/>
                <w:szCs w:val="30"/>
                <w:lang w:val="en-US"/>
              </w:rPr>
              <w:t>96,400,000</w:t>
            </w:r>
          </w:p>
        </w:tc>
        <w:tc>
          <w:tcPr>
            <w:tcW w:w="246" w:type="dxa"/>
          </w:tcPr>
          <w:p w:rsidR="00D4491B" w:rsidRPr="00B01191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D4491B" w:rsidRPr="00B01191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1191">
              <w:rPr>
                <w:rFonts w:ascii="Angsana New" w:hAnsi="Angsana New"/>
                <w:sz w:val="30"/>
                <w:szCs w:val="30"/>
              </w:rPr>
              <w:t>125,850,367</w:t>
            </w:r>
          </w:p>
        </w:tc>
        <w:tc>
          <w:tcPr>
            <w:tcW w:w="246" w:type="dxa"/>
          </w:tcPr>
          <w:p w:rsidR="00D4491B" w:rsidRPr="00B01191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D4491B" w:rsidRPr="00B01191" w:rsidRDefault="00070311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1191">
              <w:rPr>
                <w:rFonts w:ascii="Angsana New" w:hAnsi="Angsana New"/>
                <w:sz w:val="30"/>
                <w:szCs w:val="30"/>
                <w:lang w:val="en-US"/>
              </w:rPr>
              <w:t>96,400,000</w:t>
            </w:r>
          </w:p>
        </w:tc>
        <w:tc>
          <w:tcPr>
            <w:tcW w:w="246" w:type="dxa"/>
          </w:tcPr>
          <w:p w:rsidR="00D4491B" w:rsidRPr="00B01191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D4491B" w:rsidRPr="00B01191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1191">
              <w:rPr>
                <w:rFonts w:ascii="Angsana New" w:hAnsi="Angsana New"/>
                <w:sz w:val="30"/>
                <w:szCs w:val="30"/>
              </w:rPr>
              <w:t>125,850,367</w:t>
            </w:r>
          </w:p>
        </w:tc>
      </w:tr>
      <w:tr w:rsidR="00D4491B" w:rsidRPr="00EB2B29" w:rsidTr="00B01191">
        <w:trPr>
          <w:trHeight w:val="154"/>
        </w:trPr>
        <w:tc>
          <w:tcPr>
            <w:tcW w:w="2790" w:type="dxa"/>
          </w:tcPr>
          <w:p w:rsidR="00B01191" w:rsidRPr="00EB2B29" w:rsidRDefault="00D4491B" w:rsidP="00B0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2B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10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47" w:type="dxa"/>
          </w:tcPr>
          <w:p w:rsidR="00D4491B" w:rsidRPr="00EB2B29" w:rsidRDefault="00D4491B" w:rsidP="00D44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:rsidR="00D4491B" w:rsidRPr="00307351" w:rsidRDefault="00B61FFC" w:rsidP="00B0119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1,733,472,291</w:t>
            </w:r>
          </w:p>
        </w:tc>
        <w:tc>
          <w:tcPr>
            <w:tcW w:w="246" w:type="dxa"/>
          </w:tcPr>
          <w:p w:rsidR="00D4491B" w:rsidRPr="00CF4FDC" w:rsidRDefault="00D4491B" w:rsidP="00B0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D4491B" w:rsidRPr="00AC5C07" w:rsidRDefault="00B01191" w:rsidP="00B0119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61F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2,02</w:t>
            </w:r>
            <w:r w:rsidR="00D8195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61F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8195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591</w:t>
            </w:r>
            <w:r w:rsidR="00B61F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8195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46" w:type="dxa"/>
          </w:tcPr>
          <w:p w:rsidR="00D4491B" w:rsidRPr="00CF4FDC" w:rsidRDefault="00D4491B" w:rsidP="00B0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D4491B" w:rsidRPr="00AC5C07" w:rsidRDefault="00B61FFC" w:rsidP="00B0119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1,711,937,446</w:t>
            </w:r>
          </w:p>
        </w:tc>
        <w:tc>
          <w:tcPr>
            <w:tcW w:w="246" w:type="dxa"/>
          </w:tcPr>
          <w:p w:rsidR="00D4491B" w:rsidRPr="00CF4FDC" w:rsidRDefault="00D4491B" w:rsidP="00B0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D4491B" w:rsidRPr="00AC5C07" w:rsidRDefault="00B61FFC" w:rsidP="00B0119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1,976,026,082</w:t>
            </w:r>
          </w:p>
        </w:tc>
      </w:tr>
      <w:tr w:rsidR="00D4491B" w:rsidRPr="005E32E8" w:rsidTr="00AC5C07">
        <w:tc>
          <w:tcPr>
            <w:tcW w:w="2790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:rsidR="00D4491B" w:rsidRPr="005E32E8" w:rsidRDefault="00D4491B" w:rsidP="00D44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4491B" w:rsidRPr="005E32E8" w:rsidTr="00AC5C07">
        <w:tc>
          <w:tcPr>
            <w:tcW w:w="2790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:rsidR="00D4491B" w:rsidRPr="005E32E8" w:rsidRDefault="00D4491B" w:rsidP="00D44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4491B" w:rsidRPr="005E32E8" w:rsidTr="00307351">
        <w:tc>
          <w:tcPr>
            <w:tcW w:w="2790" w:type="dxa"/>
          </w:tcPr>
          <w:p w:rsidR="00D4491B" w:rsidRPr="00CB0CDD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B0C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247" w:type="dxa"/>
          </w:tcPr>
          <w:p w:rsidR="00D4491B" w:rsidRPr="005E32E8" w:rsidRDefault="00D4491B" w:rsidP="00D44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4491B" w:rsidRPr="005E32E8" w:rsidTr="00307351">
        <w:tc>
          <w:tcPr>
            <w:tcW w:w="2790" w:type="dxa"/>
          </w:tcPr>
          <w:p w:rsidR="00D4491B" w:rsidRPr="00CB0CDD" w:rsidRDefault="00D4491B" w:rsidP="00C3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CB0CD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="00C342D8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="0045068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47" w:type="dxa"/>
          </w:tcPr>
          <w:p w:rsidR="00D4491B" w:rsidRPr="005E32E8" w:rsidRDefault="00D4491B" w:rsidP="00D44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9" w:type="dxa"/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:rsidR="00D4491B" w:rsidRPr="005E32E8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4491B" w:rsidRPr="005E32E8" w:rsidTr="00307351">
        <w:tc>
          <w:tcPr>
            <w:tcW w:w="2790" w:type="dxa"/>
          </w:tcPr>
          <w:p w:rsidR="00D4491B" w:rsidRPr="00CB0CDD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CB0CDD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7" w:type="dxa"/>
          </w:tcPr>
          <w:p w:rsidR="00D4491B" w:rsidRPr="005E32E8" w:rsidRDefault="00D4491B" w:rsidP="00D44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D4491B" w:rsidRPr="00CB0CDD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24,900,000</w:t>
            </w:r>
          </w:p>
        </w:tc>
        <w:tc>
          <w:tcPr>
            <w:tcW w:w="246" w:type="dxa"/>
          </w:tcPr>
          <w:p w:rsidR="00D4491B" w:rsidRPr="00CB0CDD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D4491B" w:rsidRPr="00CB0CDD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24,900,000</w:t>
            </w:r>
          </w:p>
        </w:tc>
        <w:tc>
          <w:tcPr>
            <w:tcW w:w="246" w:type="dxa"/>
          </w:tcPr>
          <w:p w:rsidR="00D4491B" w:rsidRPr="00CB0CDD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D4491B" w:rsidRPr="00CB0CDD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24,900,000</w:t>
            </w:r>
          </w:p>
        </w:tc>
        <w:tc>
          <w:tcPr>
            <w:tcW w:w="246" w:type="dxa"/>
          </w:tcPr>
          <w:p w:rsidR="00D4491B" w:rsidRPr="00CB0CDD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D4491B" w:rsidRPr="00CB0CDD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24,900,000</w:t>
            </w:r>
          </w:p>
        </w:tc>
      </w:tr>
      <w:tr w:rsidR="00D4491B" w:rsidRPr="005E32E8" w:rsidTr="00307351">
        <w:tc>
          <w:tcPr>
            <w:tcW w:w="2790" w:type="dxa"/>
          </w:tcPr>
          <w:p w:rsidR="00D4491B" w:rsidRPr="005E32E8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:rsidR="00D4491B" w:rsidRPr="005E32E8" w:rsidRDefault="00D4491B" w:rsidP="00D44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D4491B" w:rsidRPr="00CF4FDC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:rsidR="00D4491B" w:rsidRPr="00CF4FDC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D4491B" w:rsidRPr="00CF4FDC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:rsidR="00D4491B" w:rsidRPr="00CF4FDC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D4491B" w:rsidRPr="00CF4FDC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:rsidR="00D4491B" w:rsidRPr="00CF4FDC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D4491B" w:rsidRPr="00CF4FDC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491B" w:rsidRPr="005E32E8" w:rsidTr="00307351">
        <w:tc>
          <w:tcPr>
            <w:tcW w:w="2790" w:type="dxa"/>
          </w:tcPr>
          <w:p w:rsidR="00D4491B" w:rsidRPr="00AC5C07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AC5C0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47" w:type="dxa"/>
          </w:tcPr>
          <w:p w:rsidR="00D4491B" w:rsidRPr="00AC5C07" w:rsidRDefault="00D4491B" w:rsidP="00D44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D4491B" w:rsidRPr="00AC5C07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C07">
              <w:rPr>
                <w:rFonts w:ascii="Angsana New" w:hAnsi="Angsana New"/>
                <w:sz w:val="30"/>
                <w:szCs w:val="30"/>
              </w:rPr>
              <w:t>9,923,288</w:t>
            </w:r>
          </w:p>
        </w:tc>
        <w:tc>
          <w:tcPr>
            <w:tcW w:w="246" w:type="dxa"/>
          </w:tcPr>
          <w:p w:rsidR="00D4491B" w:rsidRPr="00AC5C07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D4491B" w:rsidRPr="00AC5C07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C07">
              <w:rPr>
                <w:rFonts w:ascii="Angsana New" w:hAnsi="Angsana New"/>
                <w:sz w:val="30"/>
                <w:szCs w:val="30"/>
              </w:rPr>
              <w:t>13,654,248</w:t>
            </w:r>
          </w:p>
        </w:tc>
        <w:tc>
          <w:tcPr>
            <w:tcW w:w="246" w:type="dxa"/>
          </w:tcPr>
          <w:p w:rsidR="00D4491B" w:rsidRPr="00AC5C07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D4491B" w:rsidRPr="00AC5C07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C07">
              <w:rPr>
                <w:rFonts w:ascii="Angsana New" w:hAnsi="Angsana New"/>
                <w:sz w:val="30"/>
                <w:szCs w:val="30"/>
              </w:rPr>
              <w:t>9,923,288</w:t>
            </w:r>
          </w:p>
        </w:tc>
        <w:tc>
          <w:tcPr>
            <w:tcW w:w="246" w:type="dxa"/>
          </w:tcPr>
          <w:p w:rsidR="00D4491B" w:rsidRPr="00AC5C07" w:rsidRDefault="00D4491B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D4491B" w:rsidRPr="00AC5C07" w:rsidRDefault="00D4491B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5C07">
              <w:rPr>
                <w:rFonts w:ascii="Angsana New" w:hAnsi="Angsana New"/>
                <w:sz w:val="30"/>
                <w:szCs w:val="30"/>
              </w:rPr>
              <w:t>13,654,248</w:t>
            </w:r>
          </w:p>
        </w:tc>
      </w:tr>
      <w:tr w:rsidR="00E32B9E" w:rsidRPr="005E32E8" w:rsidTr="00307351">
        <w:tc>
          <w:tcPr>
            <w:tcW w:w="2790" w:type="dxa"/>
          </w:tcPr>
          <w:p w:rsidR="00E32B9E" w:rsidRPr="00AC5C07" w:rsidRDefault="00E32B9E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:rsidR="00E32B9E" w:rsidRPr="00AC5C07" w:rsidRDefault="00E32B9E" w:rsidP="00D44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E32B9E" w:rsidRPr="00AC5C07" w:rsidRDefault="00E32B9E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32B9E" w:rsidRPr="00AC5C07" w:rsidRDefault="00E32B9E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E32B9E" w:rsidRPr="00AC5C07" w:rsidRDefault="00E32B9E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32B9E" w:rsidRPr="00AC5C07" w:rsidRDefault="00E32B9E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32B9E" w:rsidRPr="00AC5C07" w:rsidRDefault="00E32B9E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:rsidR="00E32B9E" w:rsidRPr="00AC5C07" w:rsidRDefault="00E32B9E" w:rsidP="00D4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E32B9E" w:rsidRPr="00AC5C07" w:rsidRDefault="00E32B9E" w:rsidP="00D44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0311" w:rsidRPr="005E32E8" w:rsidTr="00307351">
        <w:tc>
          <w:tcPr>
            <w:tcW w:w="2790" w:type="dxa"/>
          </w:tcPr>
          <w:p w:rsidR="00070311" w:rsidRPr="00B01191" w:rsidRDefault="00070311" w:rsidP="0007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B01191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7" w:type="dxa"/>
          </w:tcPr>
          <w:p w:rsidR="00070311" w:rsidRPr="00B01191" w:rsidRDefault="00070311" w:rsidP="0007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bottom"/>
          </w:tcPr>
          <w:p w:rsidR="00070311" w:rsidRPr="00B01191" w:rsidRDefault="00310391" w:rsidP="000703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191">
              <w:rPr>
                <w:rFonts w:ascii="Angsana New" w:hAnsi="Angsana New"/>
                <w:sz w:val="30"/>
                <w:szCs w:val="30"/>
                <w:lang w:val="en-US"/>
              </w:rPr>
              <w:t>743,275,566</w:t>
            </w:r>
          </w:p>
        </w:tc>
        <w:tc>
          <w:tcPr>
            <w:tcW w:w="246" w:type="dxa"/>
          </w:tcPr>
          <w:p w:rsidR="00070311" w:rsidRPr="00B01191" w:rsidRDefault="00070311" w:rsidP="0007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:rsidR="00070311" w:rsidRPr="00B01191" w:rsidRDefault="00070311" w:rsidP="000703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191">
              <w:rPr>
                <w:rFonts w:ascii="Angsana New" w:hAnsi="Angsana New"/>
                <w:sz w:val="30"/>
                <w:szCs w:val="30"/>
                <w:lang w:val="en-US"/>
              </w:rPr>
              <w:t>198,525,199</w:t>
            </w:r>
          </w:p>
        </w:tc>
        <w:tc>
          <w:tcPr>
            <w:tcW w:w="246" w:type="dxa"/>
          </w:tcPr>
          <w:p w:rsidR="00070311" w:rsidRPr="00B01191" w:rsidRDefault="00070311" w:rsidP="0007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070311" w:rsidRPr="00B01191" w:rsidRDefault="00310391" w:rsidP="000703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1191">
              <w:rPr>
                <w:rFonts w:ascii="Angsana New" w:hAnsi="Angsana New"/>
                <w:sz w:val="30"/>
                <w:szCs w:val="30"/>
                <w:lang w:val="en-US"/>
              </w:rPr>
              <w:t>743,275,566</w:t>
            </w:r>
          </w:p>
        </w:tc>
        <w:tc>
          <w:tcPr>
            <w:tcW w:w="246" w:type="dxa"/>
          </w:tcPr>
          <w:p w:rsidR="00070311" w:rsidRPr="00B01191" w:rsidRDefault="00070311" w:rsidP="0007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070311" w:rsidRPr="00B01191" w:rsidRDefault="00070311" w:rsidP="000703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191">
              <w:rPr>
                <w:rFonts w:ascii="Angsana New" w:hAnsi="Angsana New"/>
                <w:sz w:val="30"/>
                <w:szCs w:val="30"/>
                <w:lang w:val="en-US"/>
              </w:rPr>
              <w:t>198,525,199</w:t>
            </w:r>
          </w:p>
        </w:tc>
      </w:tr>
      <w:tr w:rsidR="00070311" w:rsidRPr="005E32E8" w:rsidTr="00AC5C07">
        <w:tc>
          <w:tcPr>
            <w:tcW w:w="2790" w:type="dxa"/>
          </w:tcPr>
          <w:p w:rsidR="00070311" w:rsidRPr="00CB0CDD" w:rsidRDefault="00070311" w:rsidP="00B0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C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B011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Pr="00CB0C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47" w:type="dxa"/>
          </w:tcPr>
          <w:p w:rsidR="00070311" w:rsidRPr="00CB0CDD" w:rsidRDefault="00070311" w:rsidP="0007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0311" w:rsidRPr="00CF4FDC" w:rsidRDefault="0070668C" w:rsidP="000703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  <w:r w:rsidR="000703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  <w:r w:rsidR="00070311">
              <w:rPr>
                <w:rFonts w:ascii="Angsana New" w:hAnsi="Angsana New"/>
                <w:b/>
                <w:bCs/>
                <w:sz w:val="30"/>
                <w:szCs w:val="30"/>
              </w:rPr>
              <w:t>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46" w:type="dxa"/>
          </w:tcPr>
          <w:p w:rsidR="00070311" w:rsidRPr="00CF4FDC" w:rsidRDefault="00070311" w:rsidP="0007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0311" w:rsidRPr="00CF4FDC" w:rsidRDefault="00FF7455" w:rsidP="000703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0703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079</w:t>
            </w:r>
            <w:r w:rsidR="000703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46" w:type="dxa"/>
          </w:tcPr>
          <w:p w:rsidR="00070311" w:rsidRPr="00CF4FDC" w:rsidRDefault="00070311" w:rsidP="0007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0311" w:rsidRPr="00CF4FDC" w:rsidRDefault="00FF7455" w:rsidP="000703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  <w:r w:rsidR="000703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  <w:r w:rsidR="00070311">
              <w:rPr>
                <w:rFonts w:ascii="Angsana New" w:hAnsi="Angsana New"/>
                <w:b/>
                <w:bCs/>
                <w:sz w:val="30"/>
                <w:szCs w:val="30"/>
              </w:rPr>
              <w:t>8,8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46" w:type="dxa"/>
          </w:tcPr>
          <w:p w:rsidR="00070311" w:rsidRPr="00CF4FDC" w:rsidRDefault="00070311" w:rsidP="0007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0311" w:rsidRPr="00CF4FDC" w:rsidRDefault="00FF7455" w:rsidP="000703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  <w:r w:rsidR="000703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079</w:t>
            </w:r>
            <w:r w:rsidR="000703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</w:tr>
    </w:tbl>
    <w:p w:rsidR="004B06FF" w:rsidRDefault="006E302E" w:rsidP="006E302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CB0CDD">
        <w:rPr>
          <w:rFonts w:ascii="Angsana New" w:hAnsi="Angsana New"/>
          <w:sz w:val="30"/>
          <w:szCs w:val="30"/>
        </w:rPr>
        <w:t xml:space="preserve"> </w:t>
      </w:r>
    </w:p>
    <w:p w:rsidR="00FA502B" w:rsidRPr="00FA502B" w:rsidRDefault="004B06FF" w:rsidP="00717392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FA502B">
        <w:rPr>
          <w:rFonts w:ascii="Angsana New" w:hAnsi="Angsana New"/>
          <w:i/>
          <w:iCs/>
          <w:sz w:val="30"/>
          <w:szCs w:val="30"/>
        </w:rPr>
        <w:tab/>
      </w:r>
      <w:r w:rsidR="00FA502B" w:rsidRPr="00FA50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รายละเอียดของหนี้สินที่มีภาระดอกเบี้ยแต่ละประเภท</w:t>
      </w:r>
      <w:r w:rsidR="004E6C4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E6C4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ณ วันที่ </w:t>
      </w:r>
      <w:r w:rsidR="004E6C43">
        <w:rPr>
          <w:rFonts w:ascii="Angsana New" w:hAnsi="Angsana New"/>
          <w:b/>
          <w:bCs/>
          <w:i/>
          <w:iCs/>
          <w:sz w:val="30"/>
          <w:szCs w:val="30"/>
        </w:rPr>
        <w:t xml:space="preserve">31 </w:t>
      </w:r>
      <w:r w:rsidR="004E6C4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มีนาคม </w:t>
      </w:r>
      <w:r w:rsidR="004E6C43">
        <w:rPr>
          <w:rFonts w:ascii="Angsana New" w:hAnsi="Angsana New"/>
          <w:b/>
          <w:bCs/>
          <w:i/>
          <w:iCs/>
          <w:sz w:val="30"/>
          <w:szCs w:val="30"/>
        </w:rPr>
        <w:t xml:space="preserve">2562 </w:t>
      </w:r>
      <w:r w:rsidR="00FA502B" w:rsidRPr="00FA50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มีดังนี้</w:t>
      </w:r>
    </w:p>
    <w:p w:rsidR="00FA502B" w:rsidRDefault="00FA502B" w:rsidP="007173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E1FBE" w:rsidRDefault="00FA502B" w:rsidP="00717392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4E1FBE" w:rsidRPr="00EB2B29">
        <w:rPr>
          <w:rFonts w:ascii="Angsana New" w:hAnsi="Angsana New"/>
          <w:sz w:val="30"/>
          <w:szCs w:val="30"/>
          <w:cs/>
        </w:rPr>
        <w:t>เงินเบิกเกินบัญชีธนาคาร</w:t>
      </w:r>
      <w:r w:rsidR="00450686">
        <w:rPr>
          <w:rFonts w:ascii="Angsana New" w:hAnsi="Angsana New" w:hint="cs"/>
          <w:sz w:val="30"/>
          <w:szCs w:val="30"/>
          <w:cs/>
        </w:rPr>
        <w:t>และเงินกู้ยืมระยะสั้นจากสถาบันการเงิน</w:t>
      </w:r>
      <w:r w:rsidR="004E1FBE" w:rsidRPr="00EB2B29">
        <w:rPr>
          <w:rFonts w:ascii="Angsana New" w:hAnsi="Angsana New"/>
          <w:sz w:val="30"/>
          <w:szCs w:val="30"/>
          <w:cs/>
        </w:rPr>
        <w:t>ส่วนที่ไม่มีหลักประกัน</w:t>
      </w:r>
      <w:r w:rsidR="009549A5">
        <w:rPr>
          <w:rFonts w:ascii="Angsana New" w:hAnsi="Angsana New"/>
          <w:sz w:val="30"/>
          <w:szCs w:val="30"/>
        </w:rPr>
        <w:t xml:space="preserve"> </w:t>
      </w:r>
      <w:r w:rsidR="009549A5">
        <w:rPr>
          <w:rFonts w:ascii="Angsana New" w:hAnsi="Angsana New" w:hint="cs"/>
          <w:sz w:val="30"/>
          <w:szCs w:val="30"/>
          <w:cs/>
        </w:rPr>
        <w:t>มีอัตรา</w:t>
      </w:r>
      <w:r w:rsidR="008C6104">
        <w:rPr>
          <w:rFonts w:ascii="Angsana New" w:hAnsi="Angsana New" w:hint="cs"/>
          <w:sz w:val="30"/>
          <w:szCs w:val="30"/>
          <w:cs/>
        </w:rPr>
        <w:t>ดอกเบี้ย</w:t>
      </w:r>
      <w:r w:rsidR="009549A5">
        <w:rPr>
          <w:rFonts w:ascii="Angsana New" w:hAnsi="Angsana New" w:hint="cs"/>
          <w:sz w:val="30"/>
          <w:szCs w:val="30"/>
          <w:cs/>
        </w:rPr>
        <w:t>ร้อ</w:t>
      </w:r>
      <w:r w:rsidR="00481445">
        <w:rPr>
          <w:rFonts w:ascii="Angsana New" w:hAnsi="Angsana New" w:hint="cs"/>
          <w:sz w:val="30"/>
          <w:szCs w:val="30"/>
          <w:cs/>
        </w:rPr>
        <w:t>ย</w:t>
      </w:r>
      <w:r w:rsidR="009549A5" w:rsidRPr="00A70EB9">
        <w:rPr>
          <w:rFonts w:ascii="Angsana New" w:hAnsi="Angsana New" w:hint="cs"/>
          <w:sz w:val="30"/>
          <w:szCs w:val="30"/>
          <w:cs/>
        </w:rPr>
        <w:t>ละ</w:t>
      </w:r>
      <w:r w:rsidR="00481445" w:rsidRPr="00A70EB9">
        <w:rPr>
          <w:rFonts w:ascii="Angsana New" w:hAnsi="Angsana New" w:hint="cs"/>
          <w:sz w:val="30"/>
          <w:szCs w:val="30"/>
          <w:cs/>
        </w:rPr>
        <w:t xml:space="preserve"> </w:t>
      </w:r>
      <w:r w:rsidR="00A70EB9" w:rsidRPr="00A70EB9">
        <w:rPr>
          <w:rFonts w:ascii="Angsana New" w:hAnsi="Angsana New"/>
          <w:sz w:val="30"/>
          <w:szCs w:val="30"/>
        </w:rPr>
        <w:t xml:space="preserve">4.50 </w:t>
      </w:r>
      <w:r w:rsidR="002011BF">
        <w:rPr>
          <w:rFonts w:ascii="Angsana New" w:hAnsi="Angsana New"/>
          <w:sz w:val="30"/>
          <w:szCs w:val="30"/>
        </w:rPr>
        <w:t>-</w:t>
      </w:r>
      <w:r w:rsidR="00A70EB9" w:rsidRPr="00A70EB9">
        <w:rPr>
          <w:rFonts w:ascii="Angsana New" w:hAnsi="Angsana New"/>
          <w:sz w:val="30"/>
          <w:szCs w:val="30"/>
        </w:rPr>
        <w:t xml:space="preserve"> 7.68</w:t>
      </w:r>
      <w:r w:rsidR="009549A5" w:rsidRPr="00A70EB9">
        <w:rPr>
          <w:rFonts w:ascii="Angsana New" w:hAnsi="Angsana New" w:hint="cs"/>
          <w:sz w:val="30"/>
          <w:szCs w:val="30"/>
          <w:cs/>
        </w:rPr>
        <w:t xml:space="preserve"> </w:t>
      </w:r>
      <w:r w:rsidR="00D805CB" w:rsidRPr="00A70EB9">
        <w:rPr>
          <w:rFonts w:ascii="Angsana New" w:hAnsi="Angsana New" w:hint="cs"/>
          <w:sz w:val="30"/>
          <w:szCs w:val="30"/>
          <w:cs/>
        </w:rPr>
        <w:t>ต่อปี</w:t>
      </w:r>
    </w:p>
    <w:p w:rsidR="004E1FBE" w:rsidRDefault="004E1FBE" w:rsidP="007173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717392" w:rsidRDefault="004E1FBE" w:rsidP="007173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717392" w:rsidRPr="00717392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="00717392">
        <w:rPr>
          <w:rFonts w:ascii="Angsana New" w:hAnsi="Angsana New" w:hint="cs"/>
          <w:sz w:val="30"/>
          <w:szCs w:val="30"/>
          <w:cs/>
        </w:rPr>
        <w:t>จาก</w:t>
      </w:r>
      <w:r w:rsidR="004C468E">
        <w:rPr>
          <w:rFonts w:ascii="Angsana New" w:hAnsi="Angsana New" w:hint="cs"/>
          <w:sz w:val="30"/>
          <w:szCs w:val="30"/>
          <w:cs/>
        </w:rPr>
        <w:t>กิจการ</w:t>
      </w:r>
      <w:r w:rsidR="00450686">
        <w:rPr>
          <w:rFonts w:ascii="Angsana New" w:hAnsi="Angsana New" w:hint="cs"/>
          <w:sz w:val="30"/>
          <w:szCs w:val="30"/>
          <w:cs/>
        </w:rPr>
        <w:t>อื่น</w:t>
      </w:r>
      <w:r w:rsidR="008C6104">
        <w:rPr>
          <w:rFonts w:ascii="Angsana New" w:hAnsi="Angsana New" w:hint="cs"/>
          <w:sz w:val="30"/>
          <w:szCs w:val="30"/>
          <w:cs/>
        </w:rPr>
        <w:t xml:space="preserve"> </w:t>
      </w:r>
      <w:r w:rsidR="00717392">
        <w:rPr>
          <w:rFonts w:ascii="Angsana New" w:hAnsi="Angsana New" w:hint="cs"/>
          <w:sz w:val="30"/>
          <w:szCs w:val="30"/>
          <w:cs/>
        </w:rPr>
        <w:t>ส่วน</w:t>
      </w:r>
      <w:r w:rsidR="00717392" w:rsidRPr="00717392">
        <w:rPr>
          <w:rFonts w:ascii="Angsana New" w:hAnsi="Angsana New" w:hint="cs"/>
          <w:sz w:val="30"/>
          <w:szCs w:val="30"/>
          <w:cs/>
        </w:rPr>
        <w:t>ที่มีหลักประกัน</w:t>
      </w:r>
      <w:r w:rsidR="00717392">
        <w:rPr>
          <w:rFonts w:ascii="Angsana New" w:hAnsi="Angsana New" w:hint="cs"/>
          <w:sz w:val="30"/>
          <w:szCs w:val="30"/>
          <w:cs/>
        </w:rPr>
        <w:t xml:space="preserve"> </w:t>
      </w:r>
      <w:r w:rsidR="00717392" w:rsidRPr="00717392">
        <w:rPr>
          <w:rFonts w:ascii="Angsana New" w:hAnsi="Angsana New" w:hint="cs"/>
          <w:sz w:val="30"/>
          <w:szCs w:val="30"/>
          <w:cs/>
        </w:rPr>
        <w:t xml:space="preserve">มีดอกเบี้ยในอัตราร้อยละ </w:t>
      </w:r>
      <w:r w:rsidR="00717392">
        <w:rPr>
          <w:rFonts w:ascii="Angsana New" w:hAnsi="Angsana New"/>
          <w:sz w:val="30"/>
          <w:szCs w:val="30"/>
        </w:rPr>
        <w:t xml:space="preserve">10 </w:t>
      </w:r>
      <w:r w:rsidR="00717392" w:rsidRPr="00717392">
        <w:rPr>
          <w:rFonts w:ascii="Angsana New" w:hAnsi="Angsana New" w:hint="cs"/>
          <w:sz w:val="30"/>
          <w:szCs w:val="30"/>
          <w:cs/>
        </w:rPr>
        <w:t>ต่อปี เงินกู้ดังกล่าวมีกำหนดชำระคืน</w:t>
      </w:r>
      <w:r w:rsidR="004C468E">
        <w:rPr>
          <w:rFonts w:ascii="Angsana New" w:hAnsi="Angsana New" w:hint="cs"/>
          <w:sz w:val="30"/>
          <w:szCs w:val="30"/>
          <w:cs/>
        </w:rPr>
        <w:t>ตามที่ระบุในสัญญา</w:t>
      </w:r>
    </w:p>
    <w:p w:rsidR="004412D9" w:rsidRDefault="004412D9" w:rsidP="007173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412D9" w:rsidRDefault="004412D9" w:rsidP="00717392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EB2B29">
        <w:rPr>
          <w:rFonts w:ascii="Angsana New" w:hAnsi="Angsana New"/>
          <w:sz w:val="30"/>
          <w:szCs w:val="30"/>
          <w:cs/>
        </w:rPr>
        <w:t>เงินกู้ยืมระยะ</w:t>
      </w:r>
      <w:r w:rsidR="008C6104">
        <w:rPr>
          <w:rFonts w:ascii="Angsana New" w:hAnsi="Angsana New" w:hint="cs"/>
          <w:sz w:val="30"/>
          <w:szCs w:val="30"/>
          <w:cs/>
        </w:rPr>
        <w:t>สั้น</w:t>
      </w:r>
      <w:r w:rsidRPr="00EB2B29">
        <w:rPr>
          <w:rFonts w:ascii="Angsana New" w:hAnsi="Angsana New"/>
          <w:sz w:val="30"/>
          <w:szCs w:val="30"/>
          <w:cs/>
        </w:rPr>
        <w:t>จาก</w:t>
      </w:r>
      <w:r w:rsidR="004C468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ส่วนที่</w:t>
      </w:r>
      <w:r w:rsidR="008C6104">
        <w:rPr>
          <w:rFonts w:ascii="Angsana New" w:hAnsi="Angsana New" w:hint="cs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>มีหลักประกัน มีดอกเบี้ยในอัตรา</w:t>
      </w:r>
      <w:r w:rsidR="00450686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450686">
        <w:rPr>
          <w:rFonts w:ascii="Angsana New" w:hAnsi="Angsana New"/>
          <w:sz w:val="30"/>
          <w:szCs w:val="30"/>
        </w:rPr>
        <w:t>15</w:t>
      </w:r>
      <w:r w:rsidR="002B3D71">
        <w:rPr>
          <w:rFonts w:ascii="Angsana New" w:hAnsi="Angsana New"/>
          <w:sz w:val="30"/>
          <w:szCs w:val="30"/>
        </w:rPr>
        <w:t xml:space="preserve"> </w:t>
      </w:r>
      <w:r w:rsidR="004C468E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4C468E" w:rsidRPr="00717392">
        <w:rPr>
          <w:rFonts w:ascii="Angsana New" w:hAnsi="Angsana New" w:hint="cs"/>
          <w:sz w:val="30"/>
          <w:szCs w:val="30"/>
          <w:cs/>
        </w:rPr>
        <w:t>เงินกู้ดังกล่าวมีกำหนดชำระคืนเมื่อทวงถาม</w:t>
      </w:r>
    </w:p>
    <w:p w:rsidR="00CB17E1" w:rsidRDefault="00CB17E1" w:rsidP="007173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717392" w:rsidRDefault="00CB17E1" w:rsidP="006E302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EB2B29">
        <w:rPr>
          <w:rFonts w:ascii="Angsana New" w:hAnsi="Angsana New" w:hint="cs"/>
          <w:sz w:val="30"/>
          <w:szCs w:val="30"/>
          <w:cs/>
        </w:rPr>
        <w:t>เงินกู้ยืมระยะยาวจาก</w:t>
      </w:r>
      <w:r w:rsidR="004A1D53">
        <w:rPr>
          <w:rFonts w:ascii="Angsana New" w:hAnsi="Angsana New" w:hint="cs"/>
          <w:sz w:val="30"/>
          <w:szCs w:val="30"/>
          <w:cs/>
        </w:rPr>
        <w:t>บุคคล</w:t>
      </w:r>
      <w:r w:rsidR="00450686">
        <w:rPr>
          <w:rFonts w:ascii="Angsana New" w:hAnsi="Angsana New" w:hint="cs"/>
          <w:sz w:val="30"/>
          <w:szCs w:val="30"/>
          <w:cs/>
        </w:rPr>
        <w:t>อื่น</w:t>
      </w:r>
      <w:r>
        <w:rPr>
          <w:rFonts w:ascii="Angsana New" w:hAnsi="Angsana New" w:hint="cs"/>
          <w:sz w:val="30"/>
          <w:szCs w:val="30"/>
          <w:cs/>
        </w:rPr>
        <w:t>ส่วนที่มีหลักประกัน มีดอกเบี้ยในอัตราร้อยละ</w:t>
      </w:r>
      <w:r w:rsidR="004E1FBE">
        <w:rPr>
          <w:rFonts w:ascii="Angsana New" w:hAnsi="Angsana New" w:hint="cs"/>
          <w:sz w:val="30"/>
          <w:szCs w:val="30"/>
          <w:cs/>
        </w:rPr>
        <w:t xml:space="preserve"> </w:t>
      </w:r>
      <w:r w:rsidR="004E1FBE">
        <w:rPr>
          <w:rFonts w:ascii="Angsana New" w:hAnsi="Angsana New"/>
          <w:sz w:val="30"/>
          <w:szCs w:val="30"/>
        </w:rPr>
        <w:t xml:space="preserve">11.50 </w:t>
      </w:r>
      <w:r w:rsidR="004E1FBE">
        <w:rPr>
          <w:rFonts w:ascii="Angsana New" w:hAnsi="Angsana New" w:hint="cs"/>
          <w:sz w:val="30"/>
          <w:szCs w:val="30"/>
          <w:cs/>
        </w:rPr>
        <w:t>ต่อปี</w:t>
      </w:r>
      <w:r w:rsidR="004E1FBE">
        <w:rPr>
          <w:rFonts w:ascii="Angsana New" w:hAnsi="Angsana New"/>
          <w:sz w:val="30"/>
          <w:szCs w:val="30"/>
        </w:rPr>
        <w:t xml:space="preserve"> </w:t>
      </w:r>
      <w:r w:rsidR="004E1FBE">
        <w:rPr>
          <w:rFonts w:ascii="Angsana New" w:hAnsi="Angsana New" w:hint="cs"/>
          <w:sz w:val="30"/>
          <w:szCs w:val="30"/>
          <w:cs/>
        </w:rPr>
        <w:t>เงินกู้ดังกล่า</w:t>
      </w:r>
      <w:r w:rsidR="00482C7E">
        <w:rPr>
          <w:rFonts w:ascii="Angsana New" w:hAnsi="Angsana New" w:hint="cs"/>
          <w:sz w:val="30"/>
          <w:szCs w:val="30"/>
          <w:cs/>
        </w:rPr>
        <w:t>ว</w:t>
      </w:r>
      <w:r w:rsidR="004E1FBE">
        <w:rPr>
          <w:rFonts w:ascii="Angsana New" w:hAnsi="Angsana New" w:hint="cs"/>
          <w:sz w:val="30"/>
          <w:szCs w:val="30"/>
          <w:cs/>
        </w:rPr>
        <w:t>มีกำหนดชำระคืน</w:t>
      </w:r>
      <w:r w:rsidR="00FA502B">
        <w:rPr>
          <w:rFonts w:ascii="Angsana New" w:hAnsi="Angsana New" w:hint="cs"/>
          <w:sz w:val="30"/>
          <w:szCs w:val="30"/>
          <w:cs/>
        </w:rPr>
        <w:t xml:space="preserve">ในระหว่างเดือนตุลาคม </w:t>
      </w:r>
      <w:r w:rsidR="00FA502B">
        <w:rPr>
          <w:rFonts w:ascii="Angsana New" w:hAnsi="Angsana New"/>
          <w:sz w:val="30"/>
          <w:szCs w:val="30"/>
        </w:rPr>
        <w:t xml:space="preserve">2562 </w:t>
      </w:r>
      <w:r w:rsidR="00FA502B">
        <w:rPr>
          <w:rFonts w:ascii="Angsana New" w:hAnsi="Angsana New" w:hint="cs"/>
          <w:sz w:val="30"/>
          <w:szCs w:val="30"/>
          <w:cs/>
        </w:rPr>
        <w:t xml:space="preserve">ถึง เดือนตุลาคม </w:t>
      </w:r>
      <w:r w:rsidR="00FA502B">
        <w:rPr>
          <w:rFonts w:ascii="Angsana New" w:hAnsi="Angsana New"/>
          <w:sz w:val="30"/>
          <w:szCs w:val="30"/>
        </w:rPr>
        <w:t>2563</w:t>
      </w:r>
    </w:p>
    <w:p w:rsidR="008F7981" w:rsidRDefault="008F7981" w:rsidP="006E302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2B3D71" w:rsidRDefault="002B3D71" w:rsidP="006E302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2B3D71" w:rsidRDefault="002B3D71" w:rsidP="006E302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2B3D71" w:rsidRDefault="002B3D71" w:rsidP="006E302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C468E" w:rsidRDefault="004C468E" w:rsidP="006E302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B528C5" w:rsidRDefault="00B528C5" w:rsidP="006E302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412D9" w:rsidRDefault="004412D9" w:rsidP="006E302E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2154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บริษัทมีหุ้นกู้ดังนี้</w:t>
      </w:r>
    </w:p>
    <w:p w:rsidR="004C468E" w:rsidRPr="00521543" w:rsidRDefault="004C468E" w:rsidP="006E302E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310391" w:rsidRPr="004C468E" w:rsidRDefault="008C6104" w:rsidP="004C468E">
      <w:pPr>
        <w:pStyle w:val="ListParagraph"/>
        <w:numPr>
          <w:ilvl w:val="0"/>
          <w:numId w:val="34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กู้ระยะยาวประเภทไม่ด้อยสิทธิ ไม่มีประกัน และมีผู้แทนผู้ถือหุ้นกู้ โดยเสนอขายให้แก่ผู้ลงทุนสถาบันและผู้ลงทุนรายใหญ่จำนวน </w:t>
      </w:r>
      <w:r w:rsidR="00310391" w:rsidRPr="004C468E">
        <w:rPr>
          <w:rFonts w:ascii="Angsana New" w:hAnsi="Angsana New" w:hint="cs"/>
          <w:sz w:val="30"/>
          <w:szCs w:val="30"/>
        </w:rPr>
        <w:t>201</w:t>
      </w:r>
      <w:r w:rsidR="00310391" w:rsidRPr="004C468E">
        <w:rPr>
          <w:rFonts w:ascii="Angsana New" w:hAnsi="Angsana New" w:hint="cs"/>
          <w:sz w:val="30"/>
          <w:szCs w:val="30"/>
          <w:cs/>
        </w:rPr>
        <w:t>,</w:t>
      </w:r>
      <w:r w:rsidR="00310391" w:rsidRPr="004C468E">
        <w:rPr>
          <w:rFonts w:ascii="Angsana New" w:hAnsi="Angsana New" w:hint="cs"/>
          <w:sz w:val="30"/>
          <w:szCs w:val="30"/>
        </w:rPr>
        <w:t>100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หน่วย มูลค่าที่ตราไว้หน่วยละ </w:t>
      </w:r>
      <w:r w:rsidR="00310391" w:rsidRPr="004C468E">
        <w:rPr>
          <w:rFonts w:ascii="Angsana New" w:hAnsi="Angsana New" w:hint="cs"/>
          <w:sz w:val="30"/>
          <w:szCs w:val="30"/>
        </w:rPr>
        <w:t>1</w:t>
      </w:r>
      <w:r w:rsidR="00310391" w:rsidRPr="004C468E">
        <w:rPr>
          <w:rFonts w:ascii="Angsana New" w:hAnsi="Angsana New" w:hint="cs"/>
          <w:sz w:val="30"/>
          <w:szCs w:val="30"/>
          <w:cs/>
        </w:rPr>
        <w:t>,</w:t>
      </w:r>
      <w:r w:rsidR="00310391" w:rsidRPr="004C468E">
        <w:rPr>
          <w:rFonts w:ascii="Angsana New" w:hAnsi="Angsana New" w:hint="cs"/>
          <w:sz w:val="30"/>
          <w:szCs w:val="30"/>
        </w:rPr>
        <w:t>000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บาท รวมทั้งสิ้นมูลค่า </w:t>
      </w:r>
      <w:r w:rsidR="00310391" w:rsidRPr="004C468E">
        <w:rPr>
          <w:rFonts w:ascii="Angsana New" w:hAnsi="Angsana New" w:hint="cs"/>
          <w:sz w:val="30"/>
          <w:szCs w:val="30"/>
        </w:rPr>
        <w:t>201</w:t>
      </w:r>
      <w:r w:rsidR="00310391" w:rsidRPr="004C468E">
        <w:rPr>
          <w:rFonts w:ascii="Angsana New" w:hAnsi="Angsana New" w:hint="cs"/>
          <w:sz w:val="30"/>
          <w:szCs w:val="30"/>
          <w:cs/>
        </w:rPr>
        <w:t>.</w:t>
      </w:r>
      <w:r w:rsidR="00310391" w:rsidRPr="004C468E">
        <w:rPr>
          <w:rFonts w:ascii="Angsana New" w:hAnsi="Angsana New" w:hint="cs"/>
          <w:sz w:val="30"/>
          <w:szCs w:val="30"/>
        </w:rPr>
        <w:t>10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ล้านบาท (สุทธิจากค่าใช้จ่ายทางตรงในการออกหุ้นกู้จำนวน </w:t>
      </w:r>
      <w:r w:rsidR="00310391" w:rsidRPr="004C468E">
        <w:rPr>
          <w:rFonts w:ascii="Angsana New" w:hAnsi="Angsana New" w:hint="cs"/>
          <w:sz w:val="30"/>
          <w:szCs w:val="30"/>
        </w:rPr>
        <w:t>2</w:t>
      </w:r>
      <w:r w:rsidR="00310391" w:rsidRPr="004C468E">
        <w:rPr>
          <w:rFonts w:ascii="Angsana New" w:hAnsi="Angsana New" w:hint="cs"/>
          <w:sz w:val="30"/>
          <w:szCs w:val="30"/>
          <w:cs/>
        </w:rPr>
        <w:t>.</w:t>
      </w:r>
      <w:r w:rsidR="00310391" w:rsidRPr="004C468E">
        <w:rPr>
          <w:rFonts w:ascii="Angsana New" w:hAnsi="Angsana New" w:hint="cs"/>
          <w:sz w:val="30"/>
          <w:szCs w:val="30"/>
        </w:rPr>
        <w:t>81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ล้านบาท เป็นจำนวน </w:t>
      </w:r>
      <w:r w:rsidR="00310391" w:rsidRPr="004C468E">
        <w:rPr>
          <w:rFonts w:ascii="Angsana New" w:hAnsi="Angsana New" w:hint="cs"/>
          <w:sz w:val="30"/>
          <w:szCs w:val="30"/>
        </w:rPr>
        <w:t>198</w:t>
      </w:r>
      <w:r w:rsidR="00310391" w:rsidRPr="004C468E">
        <w:rPr>
          <w:rFonts w:ascii="Angsana New" w:hAnsi="Angsana New" w:hint="cs"/>
          <w:sz w:val="30"/>
          <w:szCs w:val="30"/>
          <w:cs/>
        </w:rPr>
        <w:t>.</w:t>
      </w:r>
      <w:r w:rsidR="00310391" w:rsidRPr="004C468E">
        <w:rPr>
          <w:rFonts w:ascii="Angsana New" w:hAnsi="Angsana New" w:hint="cs"/>
          <w:sz w:val="30"/>
          <w:szCs w:val="30"/>
        </w:rPr>
        <w:t>29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ล้านบาท) โดยมีอัตราดอกเบี้ยคงที่ในอัตราร้อยละ </w:t>
      </w:r>
      <w:r w:rsidR="00310391" w:rsidRPr="004C468E">
        <w:rPr>
          <w:rFonts w:ascii="Angsana New" w:hAnsi="Angsana New" w:hint="cs"/>
          <w:sz w:val="30"/>
          <w:szCs w:val="30"/>
        </w:rPr>
        <w:t>6</w:t>
      </w:r>
      <w:r w:rsidR="00310391" w:rsidRPr="004C468E">
        <w:rPr>
          <w:rFonts w:ascii="Angsana New" w:hAnsi="Angsana New" w:hint="cs"/>
          <w:sz w:val="30"/>
          <w:szCs w:val="30"/>
          <w:cs/>
        </w:rPr>
        <w:t>.</w:t>
      </w:r>
      <w:r w:rsidR="00310391" w:rsidRPr="004C468E">
        <w:rPr>
          <w:rFonts w:ascii="Angsana New" w:hAnsi="Angsana New" w:hint="cs"/>
          <w:sz w:val="30"/>
          <w:szCs w:val="30"/>
        </w:rPr>
        <w:t>50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และชำระดอกเบี้ยทุกไตรมาส โดยหุ้นกู้ดังกล่าวมีอายุ </w:t>
      </w:r>
      <w:r w:rsidR="00310391" w:rsidRPr="004C468E">
        <w:rPr>
          <w:rFonts w:ascii="Angsana New" w:hAnsi="Angsana New" w:hint="cs"/>
          <w:sz w:val="30"/>
          <w:szCs w:val="30"/>
        </w:rPr>
        <w:t>2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ปี ครบกำหนดไถ่ถอนวันที่ </w:t>
      </w:r>
      <w:r w:rsidR="00310391" w:rsidRPr="004C468E">
        <w:rPr>
          <w:rFonts w:ascii="Angsana New" w:hAnsi="Angsana New" w:hint="cs"/>
          <w:sz w:val="30"/>
          <w:szCs w:val="30"/>
        </w:rPr>
        <w:t>21</w:t>
      </w:r>
      <w:r w:rsidR="00310391" w:rsidRPr="004C468E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310391" w:rsidRPr="004C468E">
        <w:rPr>
          <w:rFonts w:ascii="Angsana New" w:hAnsi="Angsana New" w:hint="cs"/>
          <w:sz w:val="30"/>
          <w:szCs w:val="30"/>
        </w:rPr>
        <w:t>2563</w:t>
      </w:r>
    </w:p>
    <w:p w:rsidR="002D1619" w:rsidRPr="00310391" w:rsidRDefault="002D1619" w:rsidP="00310391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576578" w:rsidRPr="004C468E" w:rsidRDefault="00576578" w:rsidP="004C468E">
      <w:pPr>
        <w:pStyle w:val="ListParagraph"/>
        <w:numPr>
          <w:ilvl w:val="0"/>
          <w:numId w:val="34"/>
        </w:numPr>
        <w:jc w:val="thaiDistribute"/>
        <w:rPr>
          <w:rFonts w:ascii="Angsana New" w:hAnsi="Angsana New"/>
          <w:sz w:val="30"/>
          <w:szCs w:val="30"/>
        </w:rPr>
      </w:pPr>
      <w:r w:rsidRPr="004C468E">
        <w:rPr>
          <w:rFonts w:ascii="Angsana New" w:hAnsi="Angsana New" w:hint="cs"/>
          <w:sz w:val="30"/>
          <w:szCs w:val="30"/>
          <w:cs/>
        </w:rPr>
        <w:t xml:space="preserve">หุ้นกู้ระยะสั้นประเภทไม่ด้อยสิทธิ โดยเสนอขายให้แก่ผู้ลงทุนโดยเฉพาะเจาะจงจำนวน </w:t>
      </w:r>
      <w:r w:rsidRPr="004C468E">
        <w:rPr>
          <w:rFonts w:ascii="Angsana New" w:hAnsi="Angsana New" w:hint="cs"/>
          <w:sz w:val="30"/>
          <w:szCs w:val="30"/>
        </w:rPr>
        <w:t>100,000</w:t>
      </w:r>
      <w:r w:rsidRPr="004C468E">
        <w:rPr>
          <w:rFonts w:ascii="Angsana New" w:hAnsi="Angsana New" w:hint="cs"/>
          <w:sz w:val="30"/>
          <w:szCs w:val="30"/>
          <w:cs/>
        </w:rPr>
        <w:t xml:space="preserve"> หน่วย มูลค่าที่ตราไว้หน่วยละ </w:t>
      </w:r>
      <w:r w:rsidRPr="004C468E">
        <w:rPr>
          <w:rFonts w:ascii="Angsana New" w:hAnsi="Angsana New" w:hint="cs"/>
          <w:sz w:val="30"/>
          <w:szCs w:val="30"/>
        </w:rPr>
        <w:t>1</w:t>
      </w:r>
      <w:r w:rsidRPr="004C468E">
        <w:rPr>
          <w:rFonts w:ascii="Angsana New" w:hAnsi="Angsana New" w:hint="cs"/>
          <w:sz w:val="30"/>
          <w:szCs w:val="30"/>
          <w:cs/>
        </w:rPr>
        <w:t>,</w:t>
      </w:r>
      <w:r w:rsidRPr="004C468E">
        <w:rPr>
          <w:rFonts w:ascii="Angsana New" w:hAnsi="Angsana New" w:hint="cs"/>
          <w:sz w:val="30"/>
          <w:szCs w:val="30"/>
        </w:rPr>
        <w:t>000</w:t>
      </w:r>
      <w:r w:rsidRPr="004C468E">
        <w:rPr>
          <w:rFonts w:ascii="Angsana New" w:hAnsi="Angsana New" w:hint="cs"/>
          <w:sz w:val="30"/>
          <w:szCs w:val="30"/>
          <w:cs/>
        </w:rPr>
        <w:t xml:space="preserve"> บาท รวมทั้งสิ้นมูลค่า </w:t>
      </w:r>
      <w:r w:rsidRPr="004C468E">
        <w:rPr>
          <w:rFonts w:ascii="Angsana New" w:hAnsi="Angsana New" w:hint="cs"/>
          <w:sz w:val="30"/>
          <w:szCs w:val="30"/>
        </w:rPr>
        <w:t>100</w:t>
      </w:r>
      <w:r w:rsidRPr="004C468E">
        <w:rPr>
          <w:rFonts w:ascii="Angsana New" w:hAnsi="Angsana New" w:hint="cs"/>
          <w:sz w:val="30"/>
          <w:szCs w:val="30"/>
          <w:cs/>
        </w:rPr>
        <w:t xml:space="preserve"> ล้านบาท (สุทธิจากส่วนลดหุ้นกู้จำนวน </w:t>
      </w:r>
      <w:r w:rsidRPr="004C468E">
        <w:rPr>
          <w:rFonts w:ascii="Angsana New" w:hAnsi="Angsana New" w:hint="cs"/>
          <w:sz w:val="30"/>
          <w:szCs w:val="30"/>
        </w:rPr>
        <w:t>3.6</w:t>
      </w:r>
      <w:r w:rsidRPr="004C468E">
        <w:rPr>
          <w:rFonts w:ascii="Angsana New" w:hAnsi="Angsana New" w:hint="cs"/>
          <w:sz w:val="30"/>
          <w:szCs w:val="30"/>
          <w:cs/>
        </w:rPr>
        <w:t xml:space="preserve"> ล้านบาท เป็นจำนวน </w:t>
      </w:r>
      <w:r w:rsidRPr="004C468E">
        <w:rPr>
          <w:rFonts w:ascii="Angsana New" w:hAnsi="Angsana New" w:hint="cs"/>
          <w:sz w:val="30"/>
          <w:szCs w:val="30"/>
        </w:rPr>
        <w:t>96.4</w:t>
      </w:r>
      <w:r w:rsidRPr="004C468E">
        <w:rPr>
          <w:rFonts w:ascii="Angsana New" w:hAnsi="Angsana New" w:hint="cs"/>
          <w:sz w:val="30"/>
          <w:szCs w:val="30"/>
          <w:cs/>
        </w:rPr>
        <w:t xml:space="preserve"> ล้านบาท)</w:t>
      </w:r>
      <w:r w:rsidR="00B56B40" w:rsidRPr="004C468E">
        <w:rPr>
          <w:rFonts w:ascii="Angsana New" w:hAnsi="Angsana New" w:hint="cs"/>
          <w:sz w:val="30"/>
          <w:szCs w:val="30"/>
          <w:cs/>
        </w:rPr>
        <w:t xml:space="preserve"> โดยมีอัตราดอกเบี้ยร้อยละ </w:t>
      </w:r>
      <w:r w:rsidR="00886F35" w:rsidRPr="004C468E">
        <w:rPr>
          <w:rFonts w:ascii="Angsana New" w:hAnsi="Angsana New"/>
          <w:sz w:val="30"/>
          <w:szCs w:val="30"/>
        </w:rPr>
        <w:t>7.5</w:t>
      </w:r>
      <w:r w:rsidR="00B56B40" w:rsidRPr="004C468E">
        <w:rPr>
          <w:rFonts w:ascii="Angsana New" w:hAnsi="Angsana New"/>
          <w:sz w:val="30"/>
          <w:szCs w:val="30"/>
        </w:rPr>
        <w:t xml:space="preserve"> </w:t>
      </w:r>
      <w:r w:rsidR="00B56B40" w:rsidRPr="004C468E">
        <w:rPr>
          <w:rFonts w:ascii="Angsana New" w:hAnsi="Angsana New" w:hint="cs"/>
          <w:sz w:val="30"/>
          <w:szCs w:val="30"/>
          <w:cs/>
        </w:rPr>
        <w:t>ต่อปี</w:t>
      </w:r>
      <w:r w:rsidRPr="004C468E">
        <w:rPr>
          <w:rFonts w:ascii="Angsana New" w:hAnsi="Angsana New" w:hint="cs"/>
          <w:sz w:val="30"/>
          <w:szCs w:val="30"/>
          <w:cs/>
        </w:rPr>
        <w:t xml:space="preserve"> หุ้นกู้ดังกล่าวมีอายุ </w:t>
      </w:r>
      <w:r w:rsidRPr="004C468E">
        <w:rPr>
          <w:rFonts w:ascii="Angsana New" w:hAnsi="Angsana New" w:hint="cs"/>
          <w:sz w:val="30"/>
          <w:szCs w:val="30"/>
        </w:rPr>
        <w:t>6</w:t>
      </w:r>
      <w:r w:rsidRPr="004C468E">
        <w:rPr>
          <w:rFonts w:ascii="Angsana New" w:hAnsi="Angsana New" w:hint="cs"/>
          <w:sz w:val="30"/>
          <w:szCs w:val="30"/>
          <w:cs/>
        </w:rPr>
        <w:t xml:space="preserve"> เดือน และครบกำหนดไถ่ถอน</w:t>
      </w:r>
      <w:r w:rsidR="0032623A" w:rsidRPr="004C468E">
        <w:rPr>
          <w:rFonts w:ascii="Angsana New" w:hAnsi="Angsana New" w:hint="cs"/>
          <w:sz w:val="30"/>
          <w:szCs w:val="30"/>
          <w:cs/>
        </w:rPr>
        <w:t>ในเดือน</w:t>
      </w:r>
      <w:r w:rsidRPr="004C468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C468E">
        <w:rPr>
          <w:rFonts w:ascii="Angsana New" w:hAnsi="Angsana New" w:hint="cs"/>
          <w:sz w:val="30"/>
          <w:szCs w:val="30"/>
        </w:rPr>
        <w:t>2562</w:t>
      </w:r>
    </w:p>
    <w:p w:rsidR="00576578" w:rsidRDefault="00576578" w:rsidP="0057657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8F7981" w:rsidRPr="004C468E" w:rsidRDefault="008F7981" w:rsidP="004C468E">
      <w:pPr>
        <w:pStyle w:val="ListParagraph"/>
        <w:numPr>
          <w:ilvl w:val="0"/>
          <w:numId w:val="34"/>
        </w:numPr>
        <w:jc w:val="thaiDistribute"/>
        <w:rPr>
          <w:rFonts w:ascii="Angsana New" w:hAnsi="Angsana New"/>
          <w:sz w:val="30"/>
          <w:szCs w:val="30"/>
        </w:rPr>
      </w:pPr>
      <w:r w:rsidRPr="004C468E">
        <w:rPr>
          <w:rFonts w:ascii="Angsana New" w:hAnsi="Angsana New" w:hint="cs"/>
          <w:sz w:val="30"/>
          <w:szCs w:val="30"/>
          <w:cs/>
        </w:rPr>
        <w:t>หุ้นกู้ชนิดระบุชื่อผู้ถือประเภทไม่ด้อยสิทธิ ไม่มีหลักประกันและมีผู้แทนผู้ถือหุ้นกู้</w:t>
      </w:r>
      <w:r w:rsidRPr="004C468E">
        <w:rPr>
          <w:rFonts w:ascii="Angsana New" w:hAnsi="Angsana New"/>
          <w:sz w:val="30"/>
          <w:szCs w:val="30"/>
        </w:rPr>
        <w:t xml:space="preserve"> </w:t>
      </w:r>
      <w:r w:rsidRPr="004C468E">
        <w:rPr>
          <w:rFonts w:ascii="Angsana New" w:hAnsi="Angsana New" w:hint="cs"/>
          <w:sz w:val="30"/>
          <w:szCs w:val="30"/>
          <w:cs/>
        </w:rPr>
        <w:t>ซึ่งเสนอขายให้แก่ผู้ลงทุนสถาบันและผู้ลงทุนรายใหญ่จำนว</w:t>
      </w:r>
      <w:r w:rsidR="0032623A" w:rsidRPr="004C468E">
        <w:rPr>
          <w:rFonts w:ascii="Angsana New" w:hAnsi="Angsana New" w:hint="cs"/>
          <w:sz w:val="30"/>
          <w:szCs w:val="30"/>
          <w:cs/>
        </w:rPr>
        <w:t>น</w:t>
      </w:r>
      <w:r w:rsidRPr="004C468E">
        <w:rPr>
          <w:rFonts w:ascii="Angsana New" w:hAnsi="Angsana New" w:hint="cs"/>
          <w:sz w:val="30"/>
          <w:szCs w:val="30"/>
          <w:cs/>
        </w:rPr>
        <w:t xml:space="preserve"> </w:t>
      </w:r>
      <w:r w:rsidR="0032623A" w:rsidRPr="004C468E">
        <w:rPr>
          <w:rFonts w:ascii="Angsana New" w:hAnsi="Angsana New"/>
          <w:sz w:val="30"/>
          <w:szCs w:val="30"/>
        </w:rPr>
        <w:t>544</w:t>
      </w:r>
      <w:r w:rsidRPr="004C468E">
        <w:rPr>
          <w:rFonts w:ascii="Angsana New" w:hAnsi="Angsana New" w:hint="cs"/>
          <w:sz w:val="30"/>
          <w:szCs w:val="30"/>
        </w:rPr>
        <w:t>,</w:t>
      </w:r>
      <w:r w:rsidR="00310391" w:rsidRPr="004C468E">
        <w:rPr>
          <w:rFonts w:ascii="Angsana New" w:hAnsi="Angsana New"/>
          <w:sz w:val="30"/>
          <w:szCs w:val="30"/>
        </w:rPr>
        <w:t>90</w:t>
      </w:r>
      <w:r w:rsidR="0032623A" w:rsidRPr="004C468E">
        <w:rPr>
          <w:rFonts w:ascii="Angsana New" w:hAnsi="Angsana New"/>
          <w:sz w:val="30"/>
          <w:szCs w:val="30"/>
        </w:rPr>
        <w:t>0</w:t>
      </w:r>
      <w:r w:rsidRPr="004C468E">
        <w:rPr>
          <w:rFonts w:ascii="Angsana New" w:hAnsi="Angsana New" w:hint="cs"/>
          <w:sz w:val="30"/>
          <w:szCs w:val="30"/>
          <w:cs/>
        </w:rPr>
        <w:t xml:space="preserve"> หน่วย มูลค่าที่ตราไว้หน่วยละ </w:t>
      </w:r>
      <w:r w:rsidRPr="004C468E">
        <w:rPr>
          <w:rFonts w:ascii="Angsana New" w:hAnsi="Angsana New" w:hint="cs"/>
          <w:sz w:val="30"/>
          <w:szCs w:val="30"/>
        </w:rPr>
        <w:t>1,000</w:t>
      </w:r>
      <w:r w:rsidRPr="004C468E">
        <w:rPr>
          <w:rFonts w:ascii="Angsana New" w:hAnsi="Angsana New" w:hint="cs"/>
          <w:sz w:val="30"/>
          <w:szCs w:val="30"/>
          <w:cs/>
        </w:rPr>
        <w:t xml:space="preserve"> บาท รวมทั้งสิ้นมูลค่า </w:t>
      </w:r>
      <w:r w:rsidR="0032623A" w:rsidRPr="004C468E">
        <w:rPr>
          <w:rFonts w:ascii="Angsana New" w:hAnsi="Angsana New"/>
          <w:sz w:val="30"/>
          <w:szCs w:val="30"/>
        </w:rPr>
        <w:t>544.</w:t>
      </w:r>
      <w:r w:rsidR="00310391" w:rsidRPr="004C468E">
        <w:rPr>
          <w:rFonts w:ascii="Angsana New" w:hAnsi="Angsana New"/>
          <w:sz w:val="30"/>
          <w:szCs w:val="30"/>
        </w:rPr>
        <w:t>99</w:t>
      </w:r>
      <w:r w:rsidRPr="004C468E">
        <w:rPr>
          <w:rFonts w:ascii="Angsana New" w:hAnsi="Angsana New" w:hint="cs"/>
          <w:sz w:val="30"/>
          <w:szCs w:val="30"/>
          <w:cs/>
        </w:rPr>
        <w:t xml:space="preserve"> ล้านบาท โดยมีอัตราดอกเบี้ยคงที่ในอัตราร้อยละ </w:t>
      </w:r>
      <w:r w:rsidRPr="004C468E">
        <w:rPr>
          <w:rFonts w:ascii="Angsana New" w:hAnsi="Angsana New" w:hint="cs"/>
          <w:sz w:val="30"/>
          <w:szCs w:val="30"/>
        </w:rPr>
        <w:t>6.75</w:t>
      </w:r>
      <w:r w:rsidRPr="004C468E">
        <w:rPr>
          <w:rFonts w:ascii="Angsana New" w:hAnsi="Angsana New" w:hint="cs"/>
          <w:sz w:val="30"/>
          <w:szCs w:val="30"/>
          <w:cs/>
        </w:rPr>
        <w:t xml:space="preserve"> ต่อปี และชำระดอกเบี้ยทุก </w:t>
      </w:r>
      <w:r w:rsidRPr="004C468E">
        <w:rPr>
          <w:rFonts w:ascii="Angsana New" w:hAnsi="Angsana New" w:hint="cs"/>
          <w:sz w:val="30"/>
          <w:szCs w:val="30"/>
        </w:rPr>
        <w:t>3</w:t>
      </w:r>
      <w:r w:rsidRPr="004C468E">
        <w:rPr>
          <w:rFonts w:ascii="Angsana New" w:hAnsi="Angsana New" w:hint="cs"/>
          <w:sz w:val="30"/>
          <w:szCs w:val="30"/>
          <w:cs/>
        </w:rPr>
        <w:t xml:space="preserve"> เดือน โดยหุ้นกู้ดังกล่าวมีอายุ </w:t>
      </w:r>
      <w:r w:rsidRPr="004C468E">
        <w:rPr>
          <w:rFonts w:ascii="Angsana New" w:hAnsi="Angsana New" w:hint="cs"/>
          <w:sz w:val="30"/>
          <w:szCs w:val="30"/>
        </w:rPr>
        <w:t>2</w:t>
      </w:r>
      <w:r w:rsidRPr="004C468E">
        <w:rPr>
          <w:rFonts w:ascii="Angsana New" w:hAnsi="Angsana New" w:hint="cs"/>
          <w:sz w:val="30"/>
          <w:szCs w:val="30"/>
          <w:cs/>
        </w:rPr>
        <w:t xml:space="preserve"> ปี ครบกำหนดไถ่ถอน</w:t>
      </w:r>
      <w:r w:rsidR="0032623A" w:rsidRPr="004C468E">
        <w:rPr>
          <w:rFonts w:ascii="Angsana New" w:hAnsi="Angsana New" w:hint="cs"/>
          <w:sz w:val="30"/>
          <w:szCs w:val="30"/>
          <w:cs/>
        </w:rPr>
        <w:t>ในเดือน</w:t>
      </w:r>
      <w:r w:rsidRPr="004C468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C468E">
        <w:rPr>
          <w:rFonts w:ascii="Angsana New" w:hAnsi="Angsana New" w:hint="cs"/>
          <w:sz w:val="30"/>
          <w:szCs w:val="30"/>
        </w:rPr>
        <w:t>2564</w:t>
      </w:r>
    </w:p>
    <w:p w:rsidR="008F7981" w:rsidRDefault="008F7981" w:rsidP="006E302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</w:p>
    <w:p w:rsidR="00A55436" w:rsidRDefault="00717392" w:rsidP="006E302E">
      <w:pPr>
        <w:ind w:left="540" w:hanging="540"/>
        <w:jc w:val="thaiDistribute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CB0CDD" w:rsidRPr="002E2783">
        <w:rPr>
          <w:rFonts w:ascii="Angsana New" w:hAnsi="Angsana New"/>
          <w:sz w:val="30"/>
          <w:szCs w:val="30"/>
          <w:cs/>
        </w:rPr>
        <w:t>หนี้สินที่มีภาระดอกเบี้ยซึ่งไม่</w:t>
      </w:r>
      <w:r w:rsidR="00CB0CDD">
        <w:rPr>
          <w:rFonts w:ascii="Angsana New" w:hAnsi="Angsana New"/>
          <w:sz w:val="30"/>
          <w:szCs w:val="30"/>
          <w:cs/>
        </w:rPr>
        <w:t>รวมหนี้สินตามสัญญาเช่าการเงิน</w:t>
      </w:r>
      <w:r w:rsidR="00CB0CDD">
        <w:rPr>
          <w:rFonts w:ascii="Angsana New" w:hAnsi="Angsana New" w:hint="cs"/>
          <w:sz w:val="30"/>
          <w:szCs w:val="30"/>
          <w:cs/>
        </w:rPr>
        <w:t xml:space="preserve"> </w:t>
      </w:r>
      <w:r w:rsidR="00CB0CDD" w:rsidRPr="002E2783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</w:t>
      </w:r>
      <w:r w:rsidR="00CB0CDD">
        <w:rPr>
          <w:rFonts w:ascii="Angsana New" w:hAnsi="Angsana New"/>
          <w:sz w:val="30"/>
          <w:szCs w:val="30"/>
        </w:rPr>
        <w:t xml:space="preserve"> </w:t>
      </w:r>
      <w:r w:rsidR="00CB0CDD">
        <w:rPr>
          <w:rFonts w:ascii="Angsana New" w:hAnsi="Angsana New"/>
          <w:sz w:val="30"/>
          <w:szCs w:val="30"/>
        </w:rPr>
        <w:br/>
      </w:r>
      <w:r w:rsidR="00D30F7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E53DC" w:rsidRPr="008E53DC">
        <w:rPr>
          <w:rFonts w:ascii="Angsana New" w:hAnsi="Angsana New" w:hint="cs"/>
          <w:sz w:val="30"/>
          <w:szCs w:val="30"/>
        </w:rPr>
        <w:t>31</w:t>
      </w:r>
      <w:r w:rsidR="00D30F78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D446B7">
        <w:rPr>
          <w:rFonts w:ascii="Angsana New" w:hAnsi="Angsana New" w:hint="cs"/>
          <w:sz w:val="30"/>
          <w:szCs w:val="30"/>
          <w:cs/>
        </w:rPr>
        <w:t xml:space="preserve"> </w:t>
      </w:r>
      <w:r w:rsidR="00D446B7">
        <w:rPr>
          <w:rFonts w:ascii="Angsana New" w:hAnsi="Angsana New"/>
          <w:sz w:val="30"/>
          <w:szCs w:val="30"/>
        </w:rPr>
        <w:t>2562</w:t>
      </w:r>
      <w:r w:rsidR="00D30F7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30F78">
        <w:rPr>
          <w:rFonts w:ascii="Angsana New" w:hAnsi="Angsana New"/>
          <w:sz w:val="30"/>
          <w:szCs w:val="30"/>
        </w:rPr>
        <w:t xml:space="preserve">31 </w:t>
      </w:r>
      <w:r w:rsidR="00D30F78">
        <w:rPr>
          <w:rFonts w:ascii="Angsana New" w:hAnsi="Angsana New" w:hint="cs"/>
          <w:sz w:val="30"/>
          <w:szCs w:val="30"/>
          <w:cs/>
        </w:rPr>
        <w:t>ธันวาคม</w:t>
      </w:r>
      <w:r w:rsidR="00D446B7">
        <w:rPr>
          <w:rFonts w:ascii="Angsana New" w:hAnsi="Angsana New"/>
          <w:sz w:val="30"/>
          <w:szCs w:val="30"/>
        </w:rPr>
        <w:t xml:space="preserve"> 2561</w:t>
      </w:r>
      <w:r w:rsidR="00CB0CDD">
        <w:rPr>
          <w:rFonts w:ascii="Angsana New" w:hAnsi="Angsana New" w:hint="cs"/>
          <w:sz w:val="30"/>
          <w:szCs w:val="30"/>
          <w:cs/>
        </w:rPr>
        <w:t xml:space="preserve"> </w:t>
      </w:r>
      <w:r w:rsidR="00CB0CDD" w:rsidRPr="002E2783">
        <w:rPr>
          <w:rFonts w:ascii="Angsana New" w:hAnsi="Angsana New"/>
          <w:sz w:val="30"/>
          <w:szCs w:val="30"/>
          <w:cs/>
        </w:rPr>
        <w:t>ได้ดังนี้</w:t>
      </w:r>
    </w:p>
    <w:p w:rsidR="006E302E" w:rsidRDefault="006E302E" w:rsidP="00A55436">
      <w:pPr>
        <w:rPr>
          <w:rFonts w:ascii="Angsana New" w:hAnsi="Angsana New"/>
          <w:sz w:val="30"/>
          <w:szCs w:val="30"/>
        </w:rPr>
      </w:pPr>
    </w:p>
    <w:tbl>
      <w:tblPr>
        <w:tblW w:w="9397" w:type="dxa"/>
        <w:tblInd w:w="450" w:type="dxa"/>
        <w:tblLook w:val="01E0" w:firstRow="1" w:lastRow="1" w:firstColumn="1" w:lastColumn="1" w:noHBand="0" w:noVBand="0"/>
      </w:tblPr>
      <w:tblGrid>
        <w:gridCol w:w="3510"/>
        <w:gridCol w:w="1276"/>
        <w:gridCol w:w="261"/>
        <w:gridCol w:w="1276"/>
        <w:gridCol w:w="261"/>
        <w:gridCol w:w="1276"/>
        <w:gridCol w:w="261"/>
        <w:gridCol w:w="1276"/>
      </w:tblGrid>
      <w:tr w:rsidR="00CB0CDD" w:rsidRPr="00F92902" w:rsidTr="004B6E79">
        <w:tc>
          <w:tcPr>
            <w:tcW w:w="3510" w:type="dxa"/>
            <w:shd w:val="clear" w:color="auto" w:fill="auto"/>
          </w:tcPr>
          <w:p w:rsidR="00CB0CDD" w:rsidRPr="00F92902" w:rsidRDefault="00CB0CD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13" w:type="dxa"/>
            <w:gridSpan w:val="3"/>
          </w:tcPr>
          <w:p w:rsidR="00CB0CDD" w:rsidRPr="00F92902" w:rsidRDefault="00CB0CD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F9290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</w:tcPr>
          <w:p w:rsidR="00CB0CDD" w:rsidRPr="00F92902" w:rsidRDefault="00CB0CD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13" w:type="dxa"/>
            <w:gridSpan w:val="3"/>
          </w:tcPr>
          <w:p w:rsidR="00CB0CDD" w:rsidRPr="00F92902" w:rsidRDefault="00CB0CD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0CDD" w:rsidRPr="00F92902" w:rsidTr="004B6E79">
        <w:tc>
          <w:tcPr>
            <w:tcW w:w="3510" w:type="dxa"/>
          </w:tcPr>
          <w:p w:rsidR="00CB0CDD" w:rsidRPr="00F92902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0CDD" w:rsidRPr="00CB0CDD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B0CD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B0CD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CB0CDD" w:rsidRPr="00CB0CDD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0CDD" w:rsidRPr="00CB0CDD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B0CDD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CB0CD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CB0CDD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:rsidR="00CB0CDD" w:rsidRPr="00CB0CDD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0CDD" w:rsidRPr="00CB0CDD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B0CD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B0CD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CB0CDD" w:rsidRPr="00CB0CDD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0CDD" w:rsidRPr="00CB0CDD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B0CDD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CB0CD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CB0CDD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CB0CDD" w:rsidRPr="00F92902" w:rsidTr="004B6E79">
        <w:tc>
          <w:tcPr>
            <w:tcW w:w="3510" w:type="dxa"/>
          </w:tcPr>
          <w:p w:rsidR="00CB0CDD" w:rsidRPr="00F92902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0CDD" w:rsidRPr="00F92902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30F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CB0CDD" w:rsidRPr="00F92902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0CDD" w:rsidRPr="00F92902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30F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  <w:shd w:val="clear" w:color="auto" w:fill="auto"/>
          </w:tcPr>
          <w:p w:rsidR="00CB0CDD" w:rsidRPr="00F92902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0CDD" w:rsidRPr="00F92902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30F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CB0CDD" w:rsidRPr="00F92902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0CDD" w:rsidRPr="00F92902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30F7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B0CDD" w:rsidRPr="00F92902" w:rsidTr="004B6E79">
        <w:tc>
          <w:tcPr>
            <w:tcW w:w="3510" w:type="dxa"/>
          </w:tcPr>
          <w:p w:rsidR="00CB0CDD" w:rsidRPr="00F92902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7" w:type="dxa"/>
            <w:gridSpan w:val="7"/>
          </w:tcPr>
          <w:p w:rsidR="00CB0CDD" w:rsidRPr="00F92902" w:rsidRDefault="004B6E79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CB0CDD"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B0CDD" w:rsidRPr="00F92902" w:rsidTr="004B6E79">
        <w:tc>
          <w:tcPr>
            <w:tcW w:w="3510" w:type="dxa"/>
          </w:tcPr>
          <w:p w:rsidR="00CB0CDD" w:rsidRPr="00F92902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F9290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</w:tcPr>
          <w:p w:rsidR="00CB0CDD" w:rsidRPr="00F84588" w:rsidRDefault="00B61FFC" w:rsidP="008D0C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B61FFC">
              <w:rPr>
                <w:rFonts w:ascii="Angsana New" w:hAnsi="Angsana New"/>
                <w:sz w:val="30"/>
                <w:szCs w:val="30"/>
              </w:rPr>
              <w:t>1,722</w:t>
            </w:r>
            <w:r>
              <w:rPr>
                <w:rFonts w:ascii="Angsana New" w:hAnsi="Angsana New"/>
                <w:sz w:val="30"/>
                <w:szCs w:val="30"/>
              </w:rPr>
              <w:t>,414,944</w:t>
            </w:r>
          </w:p>
        </w:tc>
        <w:tc>
          <w:tcPr>
            <w:tcW w:w="261" w:type="dxa"/>
          </w:tcPr>
          <w:p w:rsidR="00CB0CDD" w:rsidRPr="00F84588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</w:tcPr>
          <w:p w:rsidR="00CB0CDD" w:rsidRPr="00B61FFC" w:rsidRDefault="00B61FFC" w:rsidP="003073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1FFC">
              <w:rPr>
                <w:rFonts w:ascii="Angsana New" w:hAnsi="Angsana New"/>
                <w:sz w:val="30"/>
                <w:szCs w:val="30"/>
                <w:lang w:bidi="th-TH"/>
              </w:rPr>
              <w:t>2,016,447,454</w:t>
            </w:r>
          </w:p>
        </w:tc>
        <w:tc>
          <w:tcPr>
            <w:tcW w:w="261" w:type="dxa"/>
          </w:tcPr>
          <w:p w:rsidR="00CB0CDD" w:rsidRPr="00B61FFC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CB0CDD" w:rsidRPr="00B61FFC" w:rsidRDefault="00B61FFC" w:rsidP="00CB0C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1FFC">
              <w:rPr>
                <w:rFonts w:ascii="Angsana New" w:hAnsi="Angsana New"/>
                <w:sz w:val="30"/>
                <w:szCs w:val="30"/>
                <w:lang w:val="en-US" w:bidi="th-TH"/>
              </w:rPr>
              <w:t>1,700,880,099</w:t>
            </w:r>
          </w:p>
        </w:tc>
        <w:tc>
          <w:tcPr>
            <w:tcW w:w="261" w:type="dxa"/>
          </w:tcPr>
          <w:p w:rsidR="00CB0CDD" w:rsidRPr="00B61FFC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CB0CDD" w:rsidRPr="00B61FFC" w:rsidRDefault="00B61FFC" w:rsidP="003073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1FFC">
              <w:rPr>
                <w:rFonts w:ascii="Angsana New" w:hAnsi="Angsana New"/>
                <w:sz w:val="30"/>
                <w:szCs w:val="30"/>
                <w:lang w:bidi="th-TH"/>
              </w:rPr>
              <w:t>1,965,114,644</w:t>
            </w:r>
          </w:p>
        </w:tc>
      </w:tr>
      <w:tr w:rsidR="004B6E79" w:rsidRPr="00F92902" w:rsidTr="00095354">
        <w:tc>
          <w:tcPr>
            <w:tcW w:w="3510" w:type="dxa"/>
          </w:tcPr>
          <w:p w:rsidR="004B6E79" w:rsidRPr="00F92902" w:rsidRDefault="004B6E79" w:rsidP="004B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:rsidR="004B6E79" w:rsidRPr="004B6E79" w:rsidRDefault="008D0CE3" w:rsidP="008D0C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768,175,566</w:t>
            </w:r>
          </w:p>
        </w:tc>
        <w:tc>
          <w:tcPr>
            <w:tcW w:w="261" w:type="dxa"/>
          </w:tcPr>
          <w:p w:rsidR="004B6E79" w:rsidRPr="004B6E79" w:rsidRDefault="004B6E79" w:rsidP="004B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B6E79" w:rsidRPr="004B6E79" w:rsidRDefault="008D0CE3" w:rsidP="00EB77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223,425,199</w:t>
            </w:r>
          </w:p>
        </w:tc>
        <w:tc>
          <w:tcPr>
            <w:tcW w:w="261" w:type="dxa"/>
          </w:tcPr>
          <w:p w:rsidR="004B6E79" w:rsidRPr="004B6E79" w:rsidRDefault="004B6E79" w:rsidP="004B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B6E79" w:rsidRPr="004B6E79" w:rsidRDefault="00B61FFC" w:rsidP="00EB77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768,175,566</w:t>
            </w:r>
          </w:p>
        </w:tc>
        <w:tc>
          <w:tcPr>
            <w:tcW w:w="261" w:type="dxa"/>
          </w:tcPr>
          <w:p w:rsidR="004B6E79" w:rsidRPr="004B6E79" w:rsidRDefault="004B6E79" w:rsidP="004B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4B6E79" w:rsidRPr="004B6E79" w:rsidRDefault="008D0CE3" w:rsidP="00EB77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223,425,199</w:t>
            </w:r>
          </w:p>
        </w:tc>
      </w:tr>
      <w:tr w:rsidR="00CB0CDD" w:rsidRPr="00F92902" w:rsidTr="004B6E79">
        <w:tc>
          <w:tcPr>
            <w:tcW w:w="3510" w:type="dxa"/>
          </w:tcPr>
          <w:p w:rsidR="00CB0CDD" w:rsidRPr="00F92902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0CDD" w:rsidRPr="004B6E79" w:rsidRDefault="00B61FFC" w:rsidP="008D0C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2,490,590,510</w:t>
            </w:r>
          </w:p>
        </w:tc>
        <w:tc>
          <w:tcPr>
            <w:tcW w:w="261" w:type="dxa"/>
          </w:tcPr>
          <w:p w:rsidR="00CB0CDD" w:rsidRPr="004B6E79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0CDD" w:rsidRPr="004B6E79" w:rsidRDefault="00B61FFC" w:rsidP="003073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2,239,872,653</w:t>
            </w:r>
          </w:p>
        </w:tc>
        <w:tc>
          <w:tcPr>
            <w:tcW w:w="261" w:type="dxa"/>
          </w:tcPr>
          <w:p w:rsidR="00CB0CDD" w:rsidRPr="004B6E79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0CDD" w:rsidRPr="004B6E79" w:rsidRDefault="00B61FFC" w:rsidP="004B6E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2,469,055,665</w:t>
            </w:r>
          </w:p>
        </w:tc>
        <w:tc>
          <w:tcPr>
            <w:tcW w:w="261" w:type="dxa"/>
          </w:tcPr>
          <w:p w:rsidR="00CB0CDD" w:rsidRPr="004B6E79" w:rsidRDefault="00CB0CDD" w:rsidP="00CB0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0CDD" w:rsidRPr="004B6E79" w:rsidRDefault="00B61FFC" w:rsidP="003073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2,188,539,843</w:t>
            </w:r>
          </w:p>
        </w:tc>
      </w:tr>
    </w:tbl>
    <w:p w:rsidR="008F7981" w:rsidRDefault="008F7981" w:rsidP="00D30F78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2B3D71" w:rsidRDefault="002B3D71" w:rsidP="00D30F78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2B3D71" w:rsidRPr="00262C74" w:rsidRDefault="002B3D71" w:rsidP="00D30F78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D30F78" w:rsidRPr="002E2783" w:rsidRDefault="00D30F78" w:rsidP="00D30F78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2E2783">
        <w:rPr>
          <w:rFonts w:ascii="Angsana New" w:hAnsi="Angsana New"/>
          <w:sz w:val="30"/>
          <w:szCs w:val="30"/>
          <w:cs/>
          <w:lang w:bidi="th-TH"/>
        </w:rPr>
        <w:lastRenderedPageBreak/>
        <w:t>หนี้สินที่มีภาระดอกเบี้ยส่วนที่มีหลักประกัน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ณ วันที่ </w:t>
      </w:r>
      <w:r>
        <w:rPr>
          <w:rFonts w:ascii="Angsana New" w:hAnsi="Angsana New"/>
          <w:sz w:val="30"/>
          <w:szCs w:val="30"/>
          <w:lang w:bidi="th-TH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D446B7">
        <w:rPr>
          <w:rFonts w:ascii="Angsana New" w:hAnsi="Angsana New"/>
          <w:sz w:val="30"/>
          <w:szCs w:val="30"/>
          <w:lang w:bidi="th-TH"/>
        </w:rPr>
        <w:t xml:space="preserve"> 2562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และ </w:t>
      </w:r>
      <w:r w:rsidR="008E53DC" w:rsidRPr="008E53DC">
        <w:rPr>
          <w:rFonts w:ascii="Angsana New" w:hAnsi="Angsana New" w:hint="cs"/>
          <w:sz w:val="30"/>
          <w:szCs w:val="30"/>
          <w:lang w:val="en-US" w:bidi="th-TH"/>
        </w:rPr>
        <w:t>31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ธันวาคม</w:t>
      </w:r>
      <w:r w:rsidR="00D446B7">
        <w:rPr>
          <w:rFonts w:ascii="Angsana New" w:hAnsi="Angsana New"/>
          <w:sz w:val="30"/>
          <w:szCs w:val="30"/>
          <w:lang w:bidi="th-TH"/>
        </w:rPr>
        <w:t xml:space="preserve"> 2561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E2783">
        <w:rPr>
          <w:rFonts w:ascii="Angsana New" w:hAnsi="Angsana New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:rsidR="00D30F78" w:rsidRPr="008F7981" w:rsidRDefault="006E302E" w:rsidP="00A55436">
      <w:pPr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013"/>
        <w:gridCol w:w="1128"/>
        <w:gridCol w:w="246"/>
        <w:gridCol w:w="1213"/>
        <w:gridCol w:w="246"/>
        <w:gridCol w:w="1128"/>
        <w:gridCol w:w="246"/>
        <w:gridCol w:w="1260"/>
      </w:tblGrid>
      <w:tr w:rsidR="00D30F78" w:rsidRPr="00F92902" w:rsidTr="0000299B">
        <w:tc>
          <w:tcPr>
            <w:tcW w:w="2700" w:type="dxa"/>
            <w:shd w:val="clear" w:color="auto" w:fill="auto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13" w:type="dxa"/>
          </w:tcPr>
          <w:p w:rsidR="00D30F78" w:rsidRPr="00F92902" w:rsidRDefault="00D30F78" w:rsidP="00D30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3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F9290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99B" w:rsidRPr="00F92902" w:rsidTr="0000299B">
        <w:tc>
          <w:tcPr>
            <w:tcW w:w="2700" w:type="dxa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3" w:type="dxa"/>
          </w:tcPr>
          <w:p w:rsidR="00D30F78" w:rsidRPr="00CB0CDD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30F78" w:rsidRPr="00CB0CDD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B0CD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B0CD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D30F78" w:rsidRPr="00CB0CDD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D30F78" w:rsidRPr="00CB0CDD" w:rsidRDefault="00D30F78" w:rsidP="00002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B0CDD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CB0CD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CB0CDD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6" w:type="dxa"/>
            <w:shd w:val="clear" w:color="auto" w:fill="auto"/>
          </w:tcPr>
          <w:p w:rsidR="00D30F78" w:rsidRPr="00CB0CDD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30F78" w:rsidRPr="00CB0CDD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B0CD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B0CD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D30F78" w:rsidRPr="00CB0CDD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0F78" w:rsidRPr="00CB0CDD" w:rsidRDefault="00D30F78" w:rsidP="00002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B0CDD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CB0CD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CB0CDD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00299B" w:rsidRPr="00F92902" w:rsidTr="0000299B">
        <w:tc>
          <w:tcPr>
            <w:tcW w:w="2700" w:type="dxa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3" w:type="dxa"/>
          </w:tcPr>
          <w:p w:rsidR="00D30F78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6" w:type="dxa"/>
            <w:shd w:val="clear" w:color="auto" w:fill="auto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6" w:type="dxa"/>
            <w:shd w:val="clear" w:color="auto" w:fill="auto"/>
            <w:vAlign w:val="center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30F78" w:rsidRPr="00F92902" w:rsidTr="0000299B">
        <w:tc>
          <w:tcPr>
            <w:tcW w:w="2700" w:type="dxa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3" w:type="dxa"/>
          </w:tcPr>
          <w:p w:rsidR="00D30F78" w:rsidRPr="00F92902" w:rsidRDefault="00D30F78" w:rsidP="00002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7" w:type="dxa"/>
            <w:gridSpan w:val="7"/>
          </w:tcPr>
          <w:p w:rsidR="00D30F78" w:rsidRPr="00F92902" w:rsidRDefault="0000299B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D30F78"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299B" w:rsidRPr="00F92902" w:rsidTr="0000299B">
        <w:tc>
          <w:tcPr>
            <w:tcW w:w="2700" w:type="dxa"/>
          </w:tcPr>
          <w:p w:rsidR="00D30F78" w:rsidRPr="00F92902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13" w:type="dxa"/>
          </w:tcPr>
          <w:p w:rsidR="00D30F78" w:rsidRPr="00F84588" w:rsidRDefault="00D30F78" w:rsidP="000029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28" w:type="dxa"/>
          </w:tcPr>
          <w:p w:rsidR="00D30F78" w:rsidRPr="0000299B" w:rsidRDefault="0000299B" w:rsidP="003C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299B">
              <w:rPr>
                <w:rFonts w:ascii="Angsana New" w:hAnsi="Angsana New"/>
                <w:sz w:val="30"/>
                <w:szCs w:val="30"/>
              </w:rPr>
              <w:t>365,679,679</w:t>
            </w:r>
          </w:p>
        </w:tc>
        <w:tc>
          <w:tcPr>
            <w:tcW w:w="246" w:type="dxa"/>
          </w:tcPr>
          <w:p w:rsidR="00D30F78" w:rsidRPr="0000299B" w:rsidRDefault="00D30F78" w:rsidP="003C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:rsidR="00D30F78" w:rsidRPr="0000299B" w:rsidRDefault="0000299B" w:rsidP="003C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299B">
              <w:rPr>
                <w:rFonts w:ascii="Angsana New" w:hAnsi="Angsana New"/>
                <w:sz w:val="30"/>
                <w:szCs w:val="30"/>
              </w:rPr>
              <w:t>365,679,679</w:t>
            </w:r>
          </w:p>
        </w:tc>
        <w:tc>
          <w:tcPr>
            <w:tcW w:w="246" w:type="dxa"/>
          </w:tcPr>
          <w:p w:rsidR="00D30F78" w:rsidRPr="00F84588" w:rsidRDefault="00D30F78" w:rsidP="003C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28" w:type="dxa"/>
          </w:tcPr>
          <w:p w:rsidR="00D30F78" w:rsidRPr="0000299B" w:rsidRDefault="0000299B" w:rsidP="003C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299B">
              <w:rPr>
                <w:rFonts w:ascii="Angsana New" w:hAnsi="Angsana New"/>
                <w:sz w:val="30"/>
                <w:szCs w:val="30"/>
                <w:lang w:val="en-US"/>
              </w:rPr>
              <w:t>349,641,003</w:t>
            </w:r>
          </w:p>
        </w:tc>
        <w:tc>
          <w:tcPr>
            <w:tcW w:w="246" w:type="dxa"/>
          </w:tcPr>
          <w:p w:rsidR="00D30F78" w:rsidRPr="0000299B" w:rsidRDefault="00D30F78" w:rsidP="003C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D30F78" w:rsidRPr="0000299B" w:rsidRDefault="0000299B" w:rsidP="003C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299B">
              <w:rPr>
                <w:rFonts w:ascii="Angsana New" w:hAnsi="Angsana New"/>
                <w:sz w:val="30"/>
                <w:szCs w:val="30"/>
                <w:lang w:val="en-US"/>
              </w:rPr>
              <w:t>349,641,003</w:t>
            </w:r>
          </w:p>
        </w:tc>
      </w:tr>
      <w:tr w:rsidR="0000299B" w:rsidRPr="00F92902" w:rsidTr="0000299B">
        <w:tc>
          <w:tcPr>
            <w:tcW w:w="2700" w:type="dxa"/>
          </w:tcPr>
          <w:p w:rsidR="0000299B" w:rsidRPr="00F92902" w:rsidRDefault="0000299B" w:rsidP="00002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13" w:type="dxa"/>
          </w:tcPr>
          <w:p w:rsidR="0000299B" w:rsidRPr="00F84588" w:rsidRDefault="0000299B" w:rsidP="000029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28" w:type="dxa"/>
          </w:tcPr>
          <w:p w:rsidR="0000299B" w:rsidRPr="0000299B" w:rsidRDefault="0000299B" w:rsidP="003C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299B">
              <w:rPr>
                <w:rFonts w:ascii="Angsana New" w:hAnsi="Angsana New"/>
                <w:sz w:val="30"/>
                <w:szCs w:val="30"/>
              </w:rPr>
              <w:t>81,577,261</w:t>
            </w:r>
          </w:p>
        </w:tc>
        <w:tc>
          <w:tcPr>
            <w:tcW w:w="246" w:type="dxa"/>
          </w:tcPr>
          <w:p w:rsidR="0000299B" w:rsidRPr="0000299B" w:rsidRDefault="0000299B" w:rsidP="003C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:rsidR="0000299B" w:rsidRPr="0000299B" w:rsidRDefault="0000299B" w:rsidP="003C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299B">
              <w:rPr>
                <w:rFonts w:ascii="Angsana New" w:hAnsi="Angsana New"/>
                <w:sz w:val="30"/>
                <w:szCs w:val="30"/>
              </w:rPr>
              <w:t>81,577,261</w:t>
            </w:r>
          </w:p>
        </w:tc>
        <w:tc>
          <w:tcPr>
            <w:tcW w:w="246" w:type="dxa"/>
          </w:tcPr>
          <w:p w:rsidR="0000299B" w:rsidRPr="00F84588" w:rsidRDefault="0000299B" w:rsidP="003C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28" w:type="dxa"/>
          </w:tcPr>
          <w:p w:rsidR="0000299B" w:rsidRPr="0000299B" w:rsidRDefault="0000299B" w:rsidP="003C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299B">
              <w:rPr>
                <w:rFonts w:ascii="Angsana New" w:hAnsi="Angsana New"/>
                <w:sz w:val="30"/>
                <w:szCs w:val="30"/>
              </w:rPr>
              <w:t>81,577,261</w:t>
            </w:r>
          </w:p>
        </w:tc>
        <w:tc>
          <w:tcPr>
            <w:tcW w:w="246" w:type="dxa"/>
          </w:tcPr>
          <w:p w:rsidR="0000299B" w:rsidRPr="0000299B" w:rsidRDefault="0000299B" w:rsidP="003C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0299B" w:rsidRPr="0000299B" w:rsidRDefault="0000299B" w:rsidP="003C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299B">
              <w:rPr>
                <w:rFonts w:ascii="Angsana New" w:hAnsi="Angsana New"/>
                <w:sz w:val="30"/>
                <w:szCs w:val="30"/>
              </w:rPr>
              <w:t>81,577,261</w:t>
            </w:r>
          </w:p>
        </w:tc>
      </w:tr>
      <w:tr w:rsidR="0000299B" w:rsidRPr="00F92902" w:rsidTr="0000299B">
        <w:tc>
          <w:tcPr>
            <w:tcW w:w="2700" w:type="dxa"/>
          </w:tcPr>
          <w:p w:rsidR="0000299B" w:rsidRPr="00F92902" w:rsidRDefault="0000299B" w:rsidP="00002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3" w:type="dxa"/>
          </w:tcPr>
          <w:p w:rsidR="0000299B" w:rsidRPr="0000299B" w:rsidRDefault="0000299B" w:rsidP="000029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:rsidR="0000299B" w:rsidRPr="0000299B" w:rsidRDefault="0000299B" w:rsidP="003C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99B">
              <w:rPr>
                <w:rFonts w:ascii="Angsana New" w:hAnsi="Angsana New"/>
                <w:b/>
                <w:bCs/>
                <w:sz w:val="30"/>
                <w:szCs w:val="30"/>
              </w:rPr>
              <w:t>447,256,940</w:t>
            </w:r>
          </w:p>
        </w:tc>
        <w:tc>
          <w:tcPr>
            <w:tcW w:w="246" w:type="dxa"/>
          </w:tcPr>
          <w:p w:rsidR="0000299B" w:rsidRPr="00F84588" w:rsidRDefault="0000299B" w:rsidP="003C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00299B" w:rsidRPr="00F84588" w:rsidRDefault="0000299B" w:rsidP="003C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00299B">
              <w:rPr>
                <w:rFonts w:ascii="Angsana New" w:hAnsi="Angsana New"/>
                <w:b/>
                <w:bCs/>
                <w:sz w:val="30"/>
                <w:szCs w:val="30"/>
              </w:rPr>
              <w:t>447,256,940</w:t>
            </w:r>
          </w:p>
        </w:tc>
        <w:tc>
          <w:tcPr>
            <w:tcW w:w="246" w:type="dxa"/>
          </w:tcPr>
          <w:p w:rsidR="0000299B" w:rsidRPr="00F84588" w:rsidRDefault="0000299B" w:rsidP="003C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:rsidR="0000299B" w:rsidRPr="0000299B" w:rsidRDefault="0000299B" w:rsidP="003C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431,218,264</w:t>
            </w:r>
          </w:p>
        </w:tc>
        <w:tc>
          <w:tcPr>
            <w:tcW w:w="246" w:type="dxa"/>
          </w:tcPr>
          <w:p w:rsidR="0000299B" w:rsidRPr="0000299B" w:rsidRDefault="0000299B" w:rsidP="003C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0299B" w:rsidRPr="0000299B" w:rsidRDefault="0000299B" w:rsidP="003C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431,218,264</w:t>
            </w:r>
          </w:p>
        </w:tc>
      </w:tr>
    </w:tbl>
    <w:p w:rsidR="002B3D71" w:rsidRDefault="002B3D71" w:rsidP="00A82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82F6D" w:rsidRPr="009A4D72" w:rsidRDefault="00A82F6D" w:rsidP="00A82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A4D72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A82F6D" w:rsidRPr="002B3D71" w:rsidRDefault="00A82F6D" w:rsidP="00A82F6D">
      <w:pPr>
        <w:rPr>
          <w:rFonts w:ascii="Angsana New" w:hAnsi="Angsana New"/>
          <w:sz w:val="30"/>
          <w:szCs w:val="30"/>
        </w:rPr>
      </w:pPr>
    </w:p>
    <w:p w:rsidR="00D30F78" w:rsidRDefault="00A82F6D" w:rsidP="00A82F6D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E305EA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81C40">
        <w:rPr>
          <w:rFonts w:ascii="Angsana New" w:hAnsi="Angsana New"/>
          <w:sz w:val="30"/>
          <w:szCs w:val="30"/>
        </w:rPr>
        <w:t xml:space="preserve">31 </w:t>
      </w:r>
      <w:r w:rsidR="00181C4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81C40">
        <w:rPr>
          <w:rFonts w:ascii="Angsana New" w:hAnsi="Angsana New"/>
          <w:sz w:val="30"/>
          <w:szCs w:val="30"/>
        </w:rPr>
        <w:t xml:space="preserve">2562 </w:t>
      </w:r>
      <w:r w:rsidR="00181C4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305EA">
        <w:rPr>
          <w:rFonts w:ascii="Angsana New" w:hAnsi="Angsana New"/>
          <w:sz w:val="30"/>
          <w:szCs w:val="30"/>
        </w:rPr>
        <w:t xml:space="preserve">31 </w:t>
      </w:r>
      <w:r w:rsidRPr="00E305EA">
        <w:rPr>
          <w:rFonts w:ascii="Angsana New" w:hAnsi="Angsana New" w:hint="cs"/>
          <w:sz w:val="30"/>
          <w:szCs w:val="30"/>
          <w:cs/>
        </w:rPr>
        <w:t>ธันวาคม</w:t>
      </w:r>
      <w:r w:rsidR="00181C40">
        <w:rPr>
          <w:rFonts w:ascii="Angsana New" w:hAnsi="Angsana New" w:hint="cs"/>
          <w:sz w:val="30"/>
          <w:szCs w:val="30"/>
          <w:cs/>
        </w:rPr>
        <w:t xml:space="preserve"> </w:t>
      </w:r>
      <w:r w:rsidR="00181C40">
        <w:rPr>
          <w:rFonts w:ascii="Angsana New" w:hAnsi="Angsana New"/>
          <w:sz w:val="30"/>
          <w:szCs w:val="30"/>
        </w:rPr>
        <w:t>2561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:rsidR="00A82F6D" w:rsidRPr="002B3D71" w:rsidRDefault="00A82F6D" w:rsidP="00A82F6D">
      <w:pPr>
        <w:rPr>
          <w:rFonts w:ascii="Angsana New" w:hAnsi="Angsana New"/>
          <w:sz w:val="30"/>
          <w:szCs w:val="30"/>
        </w:rPr>
      </w:pPr>
    </w:p>
    <w:tbl>
      <w:tblPr>
        <w:tblW w:w="97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062"/>
        <w:gridCol w:w="237"/>
        <w:gridCol w:w="861"/>
        <w:gridCol w:w="270"/>
        <w:gridCol w:w="1050"/>
        <w:gridCol w:w="29"/>
        <w:gridCol w:w="241"/>
        <w:gridCol w:w="29"/>
        <w:gridCol w:w="1083"/>
        <w:gridCol w:w="270"/>
        <w:gridCol w:w="988"/>
        <w:gridCol w:w="269"/>
        <w:gridCol w:w="8"/>
        <w:gridCol w:w="981"/>
      </w:tblGrid>
      <w:tr w:rsidR="00A82F6D" w:rsidRPr="00996FF1" w:rsidTr="00BA1809">
        <w:trPr>
          <w:tblHeader/>
        </w:trPr>
        <w:tc>
          <w:tcPr>
            <w:tcW w:w="2340" w:type="dxa"/>
          </w:tcPr>
          <w:p w:rsidR="00A82F6D" w:rsidRPr="00F92902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8" w:type="dxa"/>
            <w:gridSpan w:val="14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B132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และงบ</w:t>
            </w:r>
            <w:r w:rsidR="00D8195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การเงิน</w:t>
            </w:r>
            <w:r w:rsidR="00B132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82F6D" w:rsidRPr="00996FF1" w:rsidTr="00BA1809">
        <w:trPr>
          <w:tblHeader/>
        </w:trPr>
        <w:tc>
          <w:tcPr>
            <w:tcW w:w="2340" w:type="dxa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0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82F6D" w:rsidRPr="006052C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82F6D" w:rsidRPr="006052C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5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82F6D" w:rsidRPr="006052C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2561</w:t>
            </w:r>
          </w:p>
        </w:tc>
      </w:tr>
      <w:tr w:rsidR="00A82F6D" w:rsidRPr="00996FF1" w:rsidTr="00BA1809">
        <w:trPr>
          <w:tblHeader/>
        </w:trPr>
        <w:tc>
          <w:tcPr>
            <w:tcW w:w="2340" w:type="dxa"/>
            <w:shd w:val="clear" w:color="auto" w:fill="auto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A82F6D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</w:t>
            </w:r>
          </w:p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A82F6D" w:rsidRPr="00996FF1" w:rsidTr="00BA1809">
        <w:trPr>
          <w:tblHeader/>
        </w:trPr>
        <w:tc>
          <w:tcPr>
            <w:tcW w:w="2340" w:type="dxa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8" w:type="dxa"/>
            <w:gridSpan w:val="14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</w:t>
            </w:r>
            <w:r w:rsidRPr="00996FF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A82F6D" w:rsidRPr="00996FF1" w:rsidTr="00BA1809">
        <w:tc>
          <w:tcPr>
            <w:tcW w:w="2340" w:type="dxa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82F6D" w:rsidRPr="0016788B" w:rsidRDefault="0016788B" w:rsidP="001678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11,</w:t>
            </w:r>
            <w:r w:rsidR="00D805CB">
              <w:rPr>
                <w:rFonts w:ascii="Angsana New" w:hAnsi="Angsana New"/>
                <w:sz w:val="26"/>
                <w:szCs w:val="26"/>
                <w:lang w:val="en-US" w:bidi="th-TH"/>
              </w:rPr>
              <w:t>843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D805CB">
              <w:rPr>
                <w:rFonts w:ascii="Angsana New" w:hAnsi="Angsana New"/>
                <w:sz w:val="26"/>
                <w:szCs w:val="26"/>
                <w:lang w:bidi="th-TH"/>
              </w:rPr>
              <w:t>069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A82F6D" w:rsidRPr="0016788B" w:rsidRDefault="0016788B" w:rsidP="005759D9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785,722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:rsidR="00A82F6D" w:rsidRPr="0016788B" w:rsidRDefault="0016788B" w:rsidP="0016788B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11,</w:t>
            </w:r>
            <w:r w:rsidR="00D805CB">
              <w:rPr>
                <w:rFonts w:ascii="Angsana New" w:hAnsi="Angsana New"/>
                <w:sz w:val="26"/>
                <w:szCs w:val="26"/>
                <w:lang w:bidi="th-TH"/>
              </w:rPr>
              <w:t>057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D805CB">
              <w:rPr>
                <w:rFonts w:ascii="Angsana New" w:hAnsi="Angsan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A82F6D" w:rsidRPr="0016788B" w:rsidRDefault="003744CB" w:rsidP="00E85C5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CD7A29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5F179D">
              <w:rPr>
                <w:rFonts w:ascii="Angsana New" w:hAnsi="Angsana New"/>
                <w:sz w:val="26"/>
                <w:szCs w:val="26"/>
                <w:lang w:val="en-US" w:bidi="th-TH"/>
              </w:rPr>
              <w:t>833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,8</w:t>
            </w:r>
            <w:r w:rsidR="005F179D">
              <w:rPr>
                <w:rFonts w:ascii="Angsana New" w:hAnsi="Angsana New"/>
                <w:sz w:val="26"/>
                <w:szCs w:val="26"/>
                <w:lang w:bidi="th-TH"/>
              </w:rPr>
              <w:t>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A82F6D" w:rsidRPr="0016788B" w:rsidRDefault="003744CB" w:rsidP="00E85C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922,419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vAlign w:val="bottom"/>
          </w:tcPr>
          <w:p w:rsidR="00A82F6D" w:rsidRPr="0016788B" w:rsidRDefault="003744CB" w:rsidP="00374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8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5F179D">
              <w:rPr>
                <w:rFonts w:ascii="Angsana New" w:hAnsi="Angsana New"/>
                <w:sz w:val="26"/>
                <w:szCs w:val="26"/>
                <w:lang w:bidi="th-TH"/>
              </w:rPr>
              <w:t>0,911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5F179D">
              <w:rPr>
                <w:rFonts w:ascii="Angsana New" w:hAnsi="Angsana New"/>
                <w:sz w:val="26"/>
                <w:szCs w:val="26"/>
                <w:lang w:bidi="th-TH"/>
              </w:rPr>
              <w:t>438</w:t>
            </w:r>
          </w:p>
        </w:tc>
      </w:tr>
      <w:tr w:rsidR="00A82F6D" w:rsidRPr="00996FF1" w:rsidTr="00BA1809">
        <w:tc>
          <w:tcPr>
            <w:tcW w:w="2340" w:type="dxa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82F6D" w:rsidRPr="0016788B" w:rsidRDefault="00D805CB" w:rsidP="001678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16788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187</w:t>
            </w:r>
            <w:r w:rsidR="0016788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604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A82F6D" w:rsidRPr="0016788B" w:rsidRDefault="0016788B" w:rsidP="005759D9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264,316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:rsidR="00A82F6D" w:rsidRPr="0016788B" w:rsidRDefault="00D805CB" w:rsidP="0016788B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16788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923</w:t>
            </w:r>
            <w:r w:rsidR="0016788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A82F6D" w:rsidRPr="0016788B" w:rsidRDefault="003744CB" w:rsidP="00E85C5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F179D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F179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64,28</w:t>
            </w:r>
            <w:r w:rsidR="005F179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A82F6D" w:rsidRPr="0016788B" w:rsidRDefault="003744CB" w:rsidP="00E85C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510,033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A82F6D" w:rsidRPr="0016788B" w:rsidRDefault="003744CB" w:rsidP="00374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F179D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,6</w:t>
            </w:r>
            <w:r w:rsidR="005F179D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4,2</w:t>
            </w:r>
            <w:r w:rsidR="005F179D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82F6D" w:rsidRPr="00F92902" w:rsidTr="00BA1809">
        <w:tc>
          <w:tcPr>
            <w:tcW w:w="2340" w:type="dxa"/>
          </w:tcPr>
          <w:p w:rsidR="00A82F6D" w:rsidRPr="00996FF1" w:rsidRDefault="00A82F6D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2F6D" w:rsidRPr="0016788B" w:rsidRDefault="00A82F6D" w:rsidP="001678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6788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  <w:r w:rsidR="00D805C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  <w:r w:rsidRPr="0016788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D805C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03</w:t>
            </w:r>
            <w:r w:rsidR="0016788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0,6</w:t>
            </w:r>
            <w:r w:rsidR="00D805C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</w:t>
            </w:r>
            <w:r w:rsidR="0016788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2F6D" w:rsidRPr="0016788B" w:rsidRDefault="0016788B" w:rsidP="005759D9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1,050,038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2F6D" w:rsidRPr="003C1C6F" w:rsidRDefault="0016788B" w:rsidP="0016788B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CC152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  <w:r w:rsidR="00D805C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</w:t>
            </w:r>
            <w:r w:rsidRPr="00CC152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D805C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980,</w:t>
            </w:r>
            <w:r w:rsidRPr="00CC152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63</w:t>
            </w:r>
            <w:r w:rsidR="00D805C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2F6D" w:rsidRPr="0016788B" w:rsidRDefault="00416318" w:rsidP="00E85C5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  <w:r w:rsidR="005F17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5F17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998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5F17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82F6D" w:rsidRPr="0016788B" w:rsidRDefault="003744CB" w:rsidP="00E85C5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4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1,432,452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A82F6D" w:rsidRPr="0016788B" w:rsidRDefault="00A82F6D" w:rsidP="006E30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82F6D" w:rsidRPr="0016788B" w:rsidRDefault="003744CB" w:rsidP="00374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  <w:r w:rsidR="005F17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5F17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565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5F17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686</w:t>
            </w:r>
          </w:p>
        </w:tc>
      </w:tr>
    </w:tbl>
    <w:p w:rsidR="00FA280A" w:rsidRPr="002B3D71" w:rsidRDefault="00FA280A" w:rsidP="00A82F6D">
      <w:pPr>
        <w:rPr>
          <w:rFonts w:ascii="Angsana New" w:hAnsi="Angsana New"/>
          <w:sz w:val="30"/>
          <w:szCs w:val="30"/>
        </w:rPr>
      </w:pPr>
    </w:p>
    <w:p w:rsidR="00FA280A" w:rsidRDefault="00FA280A" w:rsidP="00A9515F">
      <w:pPr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  <w:t xml:space="preserve">    </w:t>
      </w:r>
      <w:r w:rsidRPr="00FA280A">
        <w:rPr>
          <w:rFonts w:ascii="Angsana New" w:hAnsi="Angsana New" w:hint="cs"/>
          <w:sz w:val="30"/>
          <w:szCs w:val="30"/>
          <w:cs/>
        </w:rPr>
        <w:t>ณ</w:t>
      </w:r>
      <w:r w:rsidRPr="00FA280A">
        <w:rPr>
          <w:rFonts w:ascii="Angsana New" w:hAnsi="Angsana New"/>
          <w:sz w:val="30"/>
          <w:szCs w:val="30"/>
        </w:rPr>
        <w:t xml:space="preserve"> </w:t>
      </w:r>
      <w:r w:rsidR="006D6B8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FA280A">
        <w:rPr>
          <w:rFonts w:ascii="Angsana New" w:hAnsi="Angsana New"/>
          <w:sz w:val="30"/>
          <w:szCs w:val="30"/>
        </w:rPr>
        <w:t xml:space="preserve">31 </w:t>
      </w:r>
      <w:r w:rsidRPr="00FA280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FA280A">
        <w:rPr>
          <w:rFonts w:ascii="Angsana New" w:hAnsi="Angsana New"/>
          <w:sz w:val="30"/>
          <w:szCs w:val="30"/>
        </w:rPr>
        <w:t xml:space="preserve">2562 </w:t>
      </w:r>
      <w:r w:rsidR="00B528C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A280A">
        <w:rPr>
          <w:rFonts w:ascii="Angsana New" w:hAnsi="Angsana New" w:hint="cs"/>
          <w:sz w:val="30"/>
          <w:szCs w:val="30"/>
          <w:cs/>
        </w:rPr>
        <w:t>มีวงเงิน</w:t>
      </w:r>
      <w:r w:rsidR="006D6B86">
        <w:rPr>
          <w:rFonts w:ascii="Angsana New" w:hAnsi="Angsana New" w:hint="cs"/>
          <w:sz w:val="30"/>
          <w:szCs w:val="30"/>
          <w:cs/>
        </w:rPr>
        <w:t>กู้ยืม</w:t>
      </w:r>
      <w:r w:rsidRPr="00FA280A">
        <w:rPr>
          <w:rFonts w:ascii="Angsana New" w:hAnsi="Angsana New" w:hint="cs"/>
          <w:sz w:val="30"/>
          <w:szCs w:val="30"/>
          <w:cs/>
        </w:rPr>
        <w:t>ที่ยังไม่ได้เบิกใช้จาก</w:t>
      </w:r>
      <w:r w:rsidR="006D6B86">
        <w:rPr>
          <w:rFonts w:ascii="Angsana New" w:hAnsi="Angsana New" w:hint="cs"/>
          <w:sz w:val="30"/>
          <w:szCs w:val="30"/>
          <w:cs/>
        </w:rPr>
        <w:t>สถาบันการเงินเป็น</w:t>
      </w:r>
      <w:r w:rsidRPr="00FA280A">
        <w:rPr>
          <w:rFonts w:ascii="Angsana New" w:hAnsi="Angsana New" w:hint="cs"/>
          <w:sz w:val="30"/>
          <w:szCs w:val="30"/>
          <w:cs/>
        </w:rPr>
        <w:t>จำนวน</w:t>
      </w:r>
      <w:r w:rsidR="006D6B86">
        <w:rPr>
          <w:rFonts w:ascii="Angsana New" w:hAnsi="Angsana New" w:hint="cs"/>
          <w:sz w:val="30"/>
          <w:szCs w:val="30"/>
          <w:cs/>
        </w:rPr>
        <w:t xml:space="preserve"> </w:t>
      </w:r>
      <w:r w:rsidR="006D6B86">
        <w:rPr>
          <w:rFonts w:ascii="Angsana New" w:hAnsi="Angsana New"/>
          <w:sz w:val="30"/>
          <w:szCs w:val="30"/>
        </w:rPr>
        <w:t xml:space="preserve">1,442.59 </w:t>
      </w:r>
      <w:r w:rsidR="006D6B86">
        <w:rPr>
          <w:rFonts w:ascii="Angsana New" w:hAnsi="Angsana New" w:hint="cs"/>
          <w:sz w:val="30"/>
          <w:szCs w:val="30"/>
          <w:cs/>
        </w:rPr>
        <w:t>ล้านบาท</w:t>
      </w:r>
      <w:r w:rsidR="004C468E">
        <w:rPr>
          <w:rFonts w:ascii="Angsana New" w:hAnsi="Angsana New"/>
          <w:sz w:val="30"/>
          <w:szCs w:val="30"/>
          <w:cs/>
        </w:rPr>
        <w:br/>
      </w:r>
      <w:r w:rsidR="006D6B86" w:rsidRPr="00A9515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C468E">
        <w:rPr>
          <w:rFonts w:ascii="Angsana New" w:hAnsi="Angsana New"/>
          <w:i/>
          <w:iCs/>
          <w:sz w:val="30"/>
          <w:szCs w:val="30"/>
        </w:rPr>
        <w:t>31</w:t>
      </w:r>
      <w:r w:rsidR="004C468E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6D6B86" w:rsidRPr="00A9515F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A9515F" w:rsidRPr="00A9515F">
        <w:rPr>
          <w:rFonts w:ascii="Angsana New" w:hAnsi="Angsana New"/>
          <w:i/>
          <w:iCs/>
          <w:sz w:val="30"/>
          <w:szCs w:val="30"/>
        </w:rPr>
        <w:t>1,150.84</w:t>
      </w:r>
      <w:r w:rsidR="00662839" w:rsidRPr="00A9515F">
        <w:rPr>
          <w:rFonts w:ascii="Angsana New" w:hAnsi="Angsana New"/>
          <w:i/>
          <w:iCs/>
          <w:sz w:val="30"/>
          <w:szCs w:val="30"/>
        </w:rPr>
        <w:t xml:space="preserve"> </w:t>
      </w:r>
      <w:r w:rsidR="00662839" w:rsidRPr="00A9515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6D6B86" w:rsidRPr="00A9515F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8C6104" w:rsidRDefault="008C6104" w:rsidP="00A9515F">
      <w:pPr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C6104" w:rsidRDefault="008C6104" w:rsidP="00A9515F">
      <w:pPr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C6104" w:rsidRDefault="008C6104" w:rsidP="00A9515F">
      <w:pPr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C6104" w:rsidRDefault="008C6104" w:rsidP="00A9515F">
      <w:pPr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C6104" w:rsidRPr="006C08E0" w:rsidRDefault="008C6104" w:rsidP="008C6104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C08E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</w:t>
      </w:r>
      <w:r w:rsidRPr="006C08E0">
        <w:rPr>
          <w:rFonts w:ascii="Angsana New" w:hAnsi="Angsana New"/>
          <w:b/>
          <w:bCs/>
          <w:sz w:val="30"/>
          <w:szCs w:val="30"/>
          <w:cs/>
          <w:lang w:val="th-TH"/>
        </w:rPr>
        <w:t>วนงาน</w:t>
      </w:r>
      <w:r w:rsidRPr="006C08E0">
        <w:rPr>
          <w:rFonts w:ascii="Angsana New" w:hAnsi="Angsana New" w:hint="cs"/>
          <w:b/>
          <w:bCs/>
          <w:sz w:val="30"/>
          <w:szCs w:val="30"/>
          <w:cs/>
          <w:lang w:val="th-TH"/>
        </w:rPr>
        <w:t>ดำเนินงาน</w:t>
      </w:r>
    </w:p>
    <w:p w:rsidR="008C6104" w:rsidRDefault="008C6104" w:rsidP="00A9515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6D3A13" w:rsidRDefault="006D3A13" w:rsidP="006D3A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ในการวัดผลการดำเนินงานของกลุ่มกิจการ กลุ่มกิจการมีการพิจารณาจากกำไรขั้นต้นจากรายได้ต่างๆ โดยจัดประเภทของรายได้ออกเป็น รายได้ตามสัญญา รายได้จากการขาย รายได้จากการให้บริการ และรายได้จากกิจการร่วมค้า ยอดรายได้ได้ตัดรายการระหว่างกันออกแล้ว กำไรขั้นต้นคำนวณจากยอดรายได้หักด้วยต้นทุนงานตามสัญญา ต้นทุนขาย ต้นทุนการให้บริการ และต้นทุนจากการดำเนินงานร่วมกัน</w:t>
      </w:r>
    </w:p>
    <w:p w:rsidR="008C6104" w:rsidRDefault="008C6104" w:rsidP="00A9515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8C6104" w:rsidRPr="00FA280A" w:rsidRDefault="008C6104" w:rsidP="00A9515F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  <w:sectPr w:rsidR="008C6104" w:rsidRPr="00FA280A" w:rsidSect="004B6414">
          <w:headerReference w:type="default" r:id="rId25"/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/>
          <w:sz w:val="30"/>
          <w:szCs w:val="30"/>
          <w:cs/>
        </w:rPr>
        <w:tab/>
      </w:r>
    </w:p>
    <w:p w:rsidR="00E5594F" w:rsidRPr="00CD7481" w:rsidRDefault="008C6104" w:rsidP="008C6104">
      <w:pPr>
        <w:jc w:val="thaiDistribute"/>
        <w:rPr>
          <w:rFonts w:ascii="Angsana New" w:hAnsi="Angsana New"/>
          <w:sz w:val="26"/>
          <w:szCs w:val="26"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ab/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</w:t>
      </w:r>
      <w:r w:rsidR="00E5594F" w:rsidRPr="00CD7481">
        <w:rPr>
          <w:rFonts w:ascii="Angsana New" w:hAnsi="Angsana New" w:hint="cs"/>
          <w:sz w:val="26"/>
          <w:szCs w:val="26"/>
          <w:cs/>
          <w:lang w:val="en-GB"/>
        </w:rPr>
        <w:t xml:space="preserve">รายได้ของกลุ่มกิจการจากลูกค้ารายใหญ่ในระหว่างงวดสามเดือนสิ้นสุดวันที่ </w:t>
      </w:r>
      <w:r w:rsidR="00E5594F" w:rsidRPr="00325617">
        <w:rPr>
          <w:rFonts w:ascii="Angsana New" w:hAnsi="Angsana New" w:hint="cs"/>
          <w:sz w:val="26"/>
          <w:szCs w:val="26"/>
          <w:lang w:val="en-GB"/>
        </w:rPr>
        <w:t>31</w:t>
      </w:r>
      <w:r w:rsidR="00E5594F" w:rsidRPr="00CD7481">
        <w:rPr>
          <w:rFonts w:ascii="Angsana New" w:hAnsi="Angsana New" w:hint="cs"/>
          <w:sz w:val="26"/>
          <w:szCs w:val="26"/>
          <w:cs/>
          <w:lang w:val="en-GB"/>
        </w:rPr>
        <w:t xml:space="preserve"> มีนาคม </w:t>
      </w:r>
      <w:r w:rsidR="00E5594F">
        <w:rPr>
          <w:rFonts w:ascii="Angsana New" w:hAnsi="Angsana New" w:hint="cs"/>
          <w:sz w:val="26"/>
          <w:szCs w:val="26"/>
          <w:lang w:val="en-GB"/>
        </w:rPr>
        <w:t>256</w:t>
      </w:r>
      <w:r w:rsidR="00E5594F">
        <w:rPr>
          <w:rFonts w:ascii="Angsana New" w:hAnsi="Angsana New"/>
          <w:sz w:val="26"/>
          <w:szCs w:val="26"/>
          <w:lang w:val="en-GB"/>
        </w:rPr>
        <w:t>2</w:t>
      </w:r>
      <w:r w:rsidR="00E5594F" w:rsidRPr="00CD7481">
        <w:rPr>
          <w:rFonts w:ascii="Angsana New" w:hAnsi="Angsana New" w:hint="cs"/>
          <w:sz w:val="26"/>
          <w:szCs w:val="26"/>
          <w:cs/>
          <w:lang w:val="en-GB"/>
        </w:rPr>
        <w:t xml:space="preserve"> และ </w:t>
      </w:r>
      <w:r w:rsidR="00E5594F" w:rsidRPr="00B07C2D">
        <w:rPr>
          <w:rFonts w:ascii="Angsana New" w:hAnsi="Angsana New" w:hint="cs"/>
          <w:sz w:val="26"/>
          <w:szCs w:val="26"/>
          <w:lang w:val="en-GB"/>
        </w:rPr>
        <w:t>256</w:t>
      </w:r>
      <w:r w:rsidR="00E5594F" w:rsidRPr="00B07C2D">
        <w:rPr>
          <w:rFonts w:ascii="Angsana New" w:hAnsi="Angsana New"/>
          <w:sz w:val="26"/>
          <w:szCs w:val="26"/>
          <w:lang w:val="en-GB"/>
        </w:rPr>
        <w:t>1</w:t>
      </w:r>
      <w:r w:rsidR="00E5594F" w:rsidRPr="00B07C2D">
        <w:rPr>
          <w:rFonts w:ascii="Angsana New" w:hAnsi="Angsana New" w:hint="cs"/>
          <w:sz w:val="26"/>
          <w:szCs w:val="26"/>
          <w:cs/>
          <w:lang w:val="en-GB"/>
        </w:rPr>
        <w:t xml:space="preserve"> มีจำนวน </w:t>
      </w:r>
      <w:r w:rsidR="00B07C2D" w:rsidRPr="00B07C2D">
        <w:rPr>
          <w:rFonts w:ascii="Angsana New" w:hAnsi="Angsana New"/>
          <w:sz w:val="26"/>
          <w:szCs w:val="26"/>
          <w:lang w:val="en-GB"/>
        </w:rPr>
        <w:t>4</w:t>
      </w:r>
      <w:r w:rsidR="00841A23">
        <w:rPr>
          <w:rFonts w:ascii="Angsana New" w:hAnsi="Angsana New"/>
          <w:sz w:val="26"/>
          <w:szCs w:val="26"/>
        </w:rPr>
        <w:t>25</w:t>
      </w:r>
      <w:r w:rsidR="00E5594F" w:rsidRPr="00B07C2D">
        <w:rPr>
          <w:rFonts w:ascii="Angsana New" w:hAnsi="Angsana New"/>
          <w:sz w:val="26"/>
          <w:szCs w:val="26"/>
          <w:lang w:val="en-GB"/>
        </w:rPr>
        <w:t>.</w:t>
      </w:r>
      <w:r w:rsidR="00841A23">
        <w:rPr>
          <w:rFonts w:ascii="Angsana New" w:hAnsi="Angsana New"/>
          <w:sz w:val="26"/>
          <w:szCs w:val="26"/>
          <w:lang w:val="en-GB"/>
        </w:rPr>
        <w:t>4</w:t>
      </w:r>
      <w:r w:rsidR="00B07C2D" w:rsidRPr="00B07C2D">
        <w:rPr>
          <w:rFonts w:ascii="Angsana New" w:hAnsi="Angsana New"/>
          <w:sz w:val="26"/>
          <w:szCs w:val="26"/>
          <w:lang w:val="en-GB"/>
        </w:rPr>
        <w:t>4</w:t>
      </w:r>
      <w:r w:rsidR="00E5594F" w:rsidRPr="00B07C2D">
        <w:rPr>
          <w:rFonts w:ascii="Angsana New" w:hAnsi="Angsana New"/>
          <w:sz w:val="26"/>
          <w:szCs w:val="26"/>
          <w:lang w:val="en-GB"/>
        </w:rPr>
        <w:t xml:space="preserve"> </w:t>
      </w:r>
      <w:r w:rsidR="00E5594F" w:rsidRPr="00B07C2D">
        <w:rPr>
          <w:rFonts w:ascii="Angsana New" w:hAnsi="Angsana New" w:hint="cs"/>
          <w:sz w:val="26"/>
          <w:szCs w:val="26"/>
          <w:cs/>
          <w:lang w:val="en-GB"/>
        </w:rPr>
        <w:t>ล้าน</w:t>
      </w:r>
      <w:r w:rsidR="00E5594F" w:rsidRPr="00CD7481">
        <w:rPr>
          <w:rFonts w:ascii="Angsana New" w:hAnsi="Angsana New" w:hint="cs"/>
          <w:sz w:val="26"/>
          <w:szCs w:val="26"/>
          <w:cs/>
          <w:lang w:val="en-GB"/>
        </w:rPr>
        <w:t xml:space="preserve">บาท และ </w:t>
      </w:r>
      <w:r w:rsidR="00E5594F">
        <w:rPr>
          <w:rFonts w:ascii="Angsana New" w:hAnsi="Angsana New"/>
          <w:sz w:val="26"/>
          <w:szCs w:val="26"/>
          <w:lang w:val="en-GB"/>
        </w:rPr>
        <w:t>540</w:t>
      </w:r>
      <w:r w:rsidR="00E5594F" w:rsidRPr="00CD7481">
        <w:rPr>
          <w:rFonts w:ascii="Angsana New" w:hAnsi="Angsana New" w:hint="cs"/>
          <w:sz w:val="26"/>
          <w:szCs w:val="26"/>
          <w:lang w:val="en-GB"/>
        </w:rPr>
        <w:t>.</w:t>
      </w:r>
      <w:r w:rsidR="00E5594F">
        <w:rPr>
          <w:rFonts w:ascii="Angsana New" w:hAnsi="Angsana New"/>
          <w:sz w:val="26"/>
          <w:szCs w:val="26"/>
          <w:lang w:val="en-GB"/>
        </w:rPr>
        <w:t>28</w:t>
      </w:r>
      <w:r w:rsidR="00E5594F" w:rsidRPr="00CD7481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="00E5594F" w:rsidRPr="00CD7481">
        <w:rPr>
          <w:rFonts w:ascii="Angsana New" w:hAnsi="Angsana New" w:hint="cs"/>
          <w:sz w:val="26"/>
          <w:szCs w:val="26"/>
          <w:cs/>
          <w:lang w:val="en-GB"/>
        </w:rPr>
        <w:t>ล้านบาท ตามลำดับ</w:t>
      </w:r>
    </w:p>
    <w:p w:rsidR="00D60CD3" w:rsidRPr="00E5594F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562CEB" w:rsidRPr="00E5594F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E5594F">
        <w:rPr>
          <w:rFonts w:ascii="Angsana New" w:hAnsi="Angsana New"/>
          <w:b/>
          <w:bCs/>
          <w:i/>
          <w:iCs/>
          <w:sz w:val="24"/>
          <w:szCs w:val="24"/>
          <w:cs/>
        </w:rPr>
        <w:t>ข้อมูลตามส่วนงานที่รายงาน</w:t>
      </w:r>
    </w:p>
    <w:p w:rsidR="00562CEB" w:rsidRPr="00E5594F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139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B457E" w:rsidRPr="00D12B44" w:rsidTr="00134692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B457E" w:rsidRPr="00267947" w:rsidRDefault="00CB457E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:rsidR="00CB457E" w:rsidRPr="00267947" w:rsidRDefault="00CB457E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CB457E" w:rsidRPr="00D12B44" w:rsidTr="00134692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B457E" w:rsidRPr="00267947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346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346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  <w:r w:rsidRPr="0013469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346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CB457E" w:rsidRPr="00134692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1346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267947" w:rsidRPr="00D12B44" w:rsidTr="00134692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947" w:rsidRPr="00267947" w:rsidRDefault="00267947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8E53DC" w:rsidRPr="008E53D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31</w:t>
            </w:r>
            <w:r w:rsidRPr="0026794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มีนาคม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67947" w:rsidRPr="00267947" w:rsidRDefault="00CB457E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267947" w:rsidRPr="00267947" w:rsidRDefault="00CB457E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</w:tr>
      <w:tr w:rsidR="00CB457E" w:rsidRPr="00D12B44" w:rsidTr="00134692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B457E" w:rsidRPr="00267947" w:rsidRDefault="00CB457E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:rsidR="00CB457E" w:rsidRPr="00267947" w:rsidRDefault="00CB457E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(บาท)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B6262A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745</w:t>
            </w:r>
            <w:r w:rsidR="008170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047</w:t>
            </w:r>
            <w:r w:rsidR="008170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267947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8170E2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815,156,845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3,213,152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1,377,666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60,399,501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48,825,297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B6262A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808</w:t>
            </w:r>
            <w:r w:rsidR="00267947"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  <w:r w:rsidR="00267947"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267947"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865,359,808</w:t>
            </w:r>
          </w:p>
        </w:tc>
      </w:tr>
      <w:tr w:rsidR="00267947" w:rsidRPr="00D12B44" w:rsidTr="00134692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 (ขาดทุน) 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8170E2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</w:t>
            </w:r>
            <w:r w:rsidR="0013469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267947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8170E2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88,823,253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67947" w:rsidRPr="00267947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267947" w:rsidP="00B62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(715,715)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1,351,373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20,444,656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12,153,379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7,2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102,328,005</w:t>
            </w:r>
          </w:p>
        </w:tc>
      </w:tr>
      <w:tr w:rsidR="00267947" w:rsidRPr="00D12B44" w:rsidTr="00134692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4C7AF2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947" w:rsidRPr="00267947" w:rsidRDefault="00267947" w:rsidP="004C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:rsidR="008170E2" w:rsidRPr="00267947" w:rsidRDefault="008170E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:rsidR="00386993" w:rsidRPr="00267947" w:rsidRDefault="00386993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:rsidR="00386993" w:rsidRPr="00267947" w:rsidRDefault="00386993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(84,614,591)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</w:p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(71,364,913)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กำไรจากอัตราแลกเปลี่ยนที่ไม่ได้ปันส่วน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6,144,248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CB457E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="00267947"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1,874,678 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947" w:rsidRPr="004C7AF2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4C7AF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  <w:r w:rsidR="00F57BAC" w:rsidRPr="004C7AF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(ค่าใช้จ่าย) </w:t>
            </w:r>
            <w:r w:rsidRPr="004C7AF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4C7AF2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4C7AF2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7A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(2,</w:t>
            </w:r>
            <w:r w:rsidR="004C7AF2" w:rsidRPr="004C7A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505</w:t>
            </w:r>
            <w:r w:rsidRPr="004C7A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C7AF2" w:rsidRPr="004C7A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  <w:r w:rsidRPr="004C7A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4C7AF2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4C7AF2" w:rsidRDefault="00CB457E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7A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="00267947" w:rsidRPr="004C7A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</w:t>
            </w:r>
            <w:r w:rsidR="004C7AF2" w:rsidRPr="004C7A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677</w:t>
            </w:r>
            <w:r w:rsidR="00267947" w:rsidRPr="004C7A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C7AF2" w:rsidRPr="004C7A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424</w:t>
            </w:r>
            <w:r w:rsidR="00267947" w:rsidRPr="004C7AF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7947" w:rsidRPr="00267947" w:rsidRDefault="00F57BAC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ค่าใช้จ่าย</w:t>
            </w:r>
            <w:r w:rsidR="00267947"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ภาษีเงินได้ที่ไม่ได้ปันส่วน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(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203</w:t>
            </w: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,7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267947" w:rsidRPr="00267947" w:rsidRDefault="00CB457E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="00267947"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(2,587,740)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7947" w:rsidRPr="00267947" w:rsidRDefault="00F57BAC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กำไรขาดทุน</w:t>
            </w:r>
            <w:r w:rsidR="00267947"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เบ็ดเสร็จอื่นที่ยังไม่ปันส่วน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4,098,614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947" w:rsidRPr="00267947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7947" w:rsidRPr="00267947" w:rsidRDefault="00CB457E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 w:rsidR="00267947"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501,180 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7947" w:rsidRPr="00267947" w:rsidRDefault="00F57BAC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="00267947"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ขาดทุนเบ็ดเสร็จรวมสำหรับ</w:t>
            </w:r>
            <w:r w:rsidR="0019770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4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884</w:t>
            </w: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947" w:rsidRPr="00267947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="00267947"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34,428,634 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หัก 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(869)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947" w:rsidRPr="00267947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</w:t>
            </w:r>
            <w:r w:rsidR="00267947"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218 </w:t>
            </w:r>
          </w:p>
        </w:tc>
      </w:tr>
      <w:tr w:rsidR="00267947" w:rsidRPr="00D12B44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7947" w:rsidRPr="00267947" w:rsidRDefault="00134692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="00267947" w:rsidRPr="0026794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ขาดทุนเบ็ดเสร็จรวมส่วนที่เป็นของบริษัทใหญ่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4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626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015</w:t>
            </w:r>
            <w:r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7947" w:rsidRPr="00267947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67947" w:rsidRPr="00267947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="00267947" w:rsidRPr="002679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34,428,852 </w:t>
            </w:r>
          </w:p>
        </w:tc>
      </w:tr>
    </w:tbl>
    <w:p w:rsidR="004C7AF2" w:rsidRPr="006D3A13" w:rsidRDefault="004C7AF2" w:rsidP="00562CEB">
      <w:pPr>
        <w:rPr>
          <w:rFonts w:ascii="Angsana New" w:hAnsi="Angsana New"/>
          <w:sz w:val="20"/>
          <w:szCs w:val="20"/>
        </w:rPr>
      </w:pPr>
      <w:r>
        <w:rPr>
          <w:rFonts w:ascii="Angsana New" w:hAnsi="Angsana New"/>
        </w:rPr>
        <w:tab/>
      </w:r>
      <w:r w:rsidR="001025CA">
        <w:rPr>
          <w:rFonts w:ascii="Angsana New" w:hAnsi="Angsana New"/>
          <w:cs/>
        </w:rPr>
        <w:tab/>
      </w:r>
      <w:r w:rsidR="001025CA">
        <w:rPr>
          <w:rFonts w:ascii="Angsana New" w:hAnsi="Angsana New"/>
          <w:cs/>
        </w:rPr>
        <w:tab/>
      </w:r>
    </w:p>
    <w:p w:rsidR="001025CA" w:rsidRPr="00E5594F" w:rsidRDefault="004C7AF2" w:rsidP="00562CEB">
      <w:pPr>
        <w:rPr>
          <w:rFonts w:ascii="Angsana New" w:hAnsi="Angsana New"/>
          <w:sz w:val="24"/>
          <w:szCs w:val="24"/>
          <w:cs/>
        </w:rPr>
        <w:sectPr w:rsidR="001025CA" w:rsidRPr="00E5594F" w:rsidSect="00A55436">
          <w:head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24"/>
          <w:szCs w:val="24"/>
        </w:rPr>
        <w:tab/>
      </w:r>
      <w:r>
        <w:rPr>
          <w:rFonts w:ascii="Angsana New" w:hAnsi="Angsana New"/>
          <w:sz w:val="24"/>
          <w:szCs w:val="24"/>
        </w:rPr>
        <w:tab/>
      </w:r>
      <w:r>
        <w:rPr>
          <w:rFonts w:ascii="Angsana New" w:hAnsi="Angsana New"/>
          <w:sz w:val="24"/>
          <w:szCs w:val="24"/>
        </w:rPr>
        <w:tab/>
      </w:r>
      <w:r w:rsidR="001025CA" w:rsidRPr="00E5594F">
        <w:rPr>
          <w:rFonts w:ascii="Angsana New" w:hAnsi="Angsana New" w:hint="cs"/>
          <w:sz w:val="24"/>
          <w:szCs w:val="24"/>
          <w:cs/>
        </w:rPr>
        <w:t>กลุ่มกิจการไม่ได้ปันส่วนสินทรัพย์แยกตามส่วนงาน</w:t>
      </w:r>
      <w:r w:rsidR="001025CA" w:rsidRPr="00E5594F">
        <w:rPr>
          <w:rFonts w:ascii="Angsana New" w:hAnsi="Angsana New"/>
          <w:sz w:val="24"/>
          <w:szCs w:val="24"/>
          <w:cs/>
        </w:rPr>
        <w:tab/>
      </w:r>
    </w:p>
    <w:p w:rsidR="00562CEB" w:rsidRPr="00D12B4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szCs w:val="30"/>
        </w:rPr>
      </w:pPr>
      <w:r w:rsidRPr="00D12B44">
        <w:rPr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D12B44">
        <w:rPr>
          <w:b/>
          <w:bCs/>
          <w:i/>
          <w:iCs/>
          <w:szCs w:val="30"/>
        </w:rPr>
        <w:t xml:space="preserve"> </w:t>
      </w:r>
    </w:p>
    <w:p w:rsidR="00562CEB" w:rsidRPr="008C6104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b/>
          <w:bCs/>
          <w:sz w:val="30"/>
          <w:szCs w:val="30"/>
        </w:rPr>
      </w:pPr>
    </w:p>
    <w:p w:rsidR="00562CEB" w:rsidRDefault="00353CC7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12B4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</w:t>
      </w:r>
      <w:r w:rsidR="0059269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ตามสัญญาและ</w:t>
      </w:r>
      <w:r w:rsidRPr="00D12B4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จากการขายและการให้บริการที่มีมูลค่าเป็นสาระสำคัญ</w:t>
      </w:r>
      <w:r w:rsidRPr="00D12B4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12B4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โดย</w:t>
      </w:r>
      <w:r w:rsidR="0059269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แบ่ง</w:t>
      </w:r>
      <w:r w:rsidRPr="00D12B4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ตามส่วนงานแยกตามที่ตั้งทางภูมิศาสตร์ของลูกค้า</w:t>
      </w:r>
      <w:r w:rsidR="0059269B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ได้ดังนี้</w:t>
      </w:r>
    </w:p>
    <w:p w:rsidR="00A634A9" w:rsidRPr="008C6104" w:rsidRDefault="00A634A9" w:rsidP="00353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8640" w:type="dxa"/>
        <w:tblInd w:w="540" w:type="dxa"/>
        <w:tblLook w:val="04A0" w:firstRow="1" w:lastRow="0" w:firstColumn="1" w:lastColumn="0" w:noHBand="0" w:noVBand="1"/>
      </w:tblPr>
      <w:tblGrid>
        <w:gridCol w:w="4860"/>
        <w:gridCol w:w="1800"/>
        <w:gridCol w:w="380"/>
        <w:gridCol w:w="1600"/>
      </w:tblGrid>
      <w:tr w:rsidR="00A634A9" w:rsidRPr="00A634A9" w:rsidTr="00A634A9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634A9" w:rsidRPr="00A634A9" w:rsidTr="00A634A9">
        <w:trPr>
          <w:cantSplit/>
          <w:trHeight w:val="4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E53DC" w:rsidRPr="008E53D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8E53DC" w:rsidRPr="008E53DC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59269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A634A9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A634A9" w:rsidRPr="00A634A9" w:rsidTr="00A634A9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634A9" w:rsidRPr="00A634A9" w:rsidTr="00A634A9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3A0E5C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0E5C"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  <w:t>7</w:t>
            </w:r>
            <w:r w:rsidR="00207F38"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  <w:t>67</w:t>
            </w:r>
            <w:r w:rsidRPr="003A0E5C"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  <w:t>,</w:t>
            </w:r>
            <w:r w:rsidR="00207F38"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  <w:t>135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207F38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765</w:t>
            </w:r>
            <w:r w:rsidR="00A634A9" w:rsidRPr="003A0E5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523</w:t>
            </w:r>
          </w:p>
        </w:tc>
      </w:tr>
      <w:tr w:rsidR="00A634A9" w:rsidRPr="00A634A9" w:rsidTr="00A634A9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3A0E5C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0E5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10,194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21,890</w:t>
            </w:r>
          </w:p>
        </w:tc>
      </w:tr>
      <w:tr w:rsidR="00A634A9" w:rsidRPr="00A634A9" w:rsidTr="00A634A9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3A0E5C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0E5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24,</w:t>
            </w:r>
            <w:r w:rsidR="00207F3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408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3A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634A9" w:rsidRPr="00A634A9" w:rsidTr="00A634A9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634A9" w:rsidRPr="003A0E5C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0E5C"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  <w:t>6,</w:t>
            </w:r>
            <w:r w:rsidR="00207F38"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  <w:t>923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77,947</w:t>
            </w:r>
          </w:p>
        </w:tc>
      </w:tr>
      <w:tr w:rsidR="00A634A9" w:rsidRPr="00A634A9" w:rsidTr="00A634A9">
        <w:trPr>
          <w:cantSplit/>
          <w:trHeight w:val="45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1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34A9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A634A9" w:rsidRPr="003A0E5C" w:rsidRDefault="003A0E5C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A0E5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/>
              </w:rPr>
              <w:t>8</w:t>
            </w:r>
            <w:r w:rsidR="00207F3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/>
              </w:rPr>
              <w:t>08</w:t>
            </w:r>
            <w:r w:rsidR="00A634A9" w:rsidRPr="003A0E5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="00207F3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/>
              </w:rPr>
              <w:t>660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A634A9" w:rsidRPr="00A634A9" w:rsidRDefault="00207F38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865</w:t>
            </w:r>
            <w:r w:rsidR="00A634A9" w:rsidRPr="003A0E5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360</w:t>
            </w:r>
          </w:p>
        </w:tc>
      </w:tr>
    </w:tbl>
    <w:p w:rsidR="00353CC7" w:rsidRPr="008C6104" w:rsidRDefault="00353CC7" w:rsidP="00B6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="Angsana New" w:hAnsi="Angsana New"/>
          <w:sz w:val="30"/>
          <w:szCs w:val="30"/>
        </w:rPr>
      </w:pPr>
    </w:p>
    <w:p w:rsidR="0003566A" w:rsidRPr="0019770A" w:rsidRDefault="0003566A" w:rsidP="0019770A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19770A">
        <w:rPr>
          <w:rFonts w:ascii="Angsana New" w:hAnsi="Angsana New" w:hint="cs"/>
          <w:b/>
          <w:bCs/>
          <w:sz w:val="30"/>
          <w:szCs w:val="30"/>
          <w:cs/>
        </w:rPr>
        <w:t>กำไรต่อหุ้นขั้นพื้นฐาน</w:t>
      </w:r>
    </w:p>
    <w:p w:rsidR="0003566A" w:rsidRPr="008C6104" w:rsidRDefault="0003566A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03566A" w:rsidRPr="00D12B44" w:rsidRDefault="0003566A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กำไรต่อหุ้นขั้นพื้นฐานสำหรับแต่ละงวดสิ้นสุดวันที่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 xml:space="preserve">31 </w:t>
      </w:r>
      <w:r w:rsidRPr="00D12B44">
        <w:rPr>
          <w:rFonts w:ascii="Angsana New" w:hAnsi="Angsana New" w:hint="cs"/>
          <w:sz w:val="30"/>
          <w:szCs w:val="30"/>
          <w:cs/>
        </w:rPr>
        <w:t>มีนาคม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 xml:space="preserve">2562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</w:rPr>
        <w:t xml:space="preserve">2561 </w:t>
      </w:r>
      <w:r w:rsidRPr="00D12B44">
        <w:rPr>
          <w:rFonts w:ascii="Angsana New" w:hAnsi="Angsana New" w:hint="cs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 โดยแสดงการคำนวณดังนี้</w:t>
      </w:r>
    </w:p>
    <w:p w:rsidR="0003566A" w:rsidRPr="008C6104" w:rsidRDefault="0003566A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0" w:type="dxa"/>
        <w:tblInd w:w="558" w:type="dxa"/>
        <w:tblLook w:val="01E0" w:firstRow="1" w:lastRow="1" w:firstColumn="1" w:lastColumn="1" w:noHBand="0" w:noVBand="0"/>
      </w:tblPr>
      <w:tblGrid>
        <w:gridCol w:w="3042"/>
        <w:gridCol w:w="290"/>
        <w:gridCol w:w="1355"/>
        <w:gridCol w:w="263"/>
        <w:gridCol w:w="15"/>
        <w:gridCol w:w="1275"/>
        <w:gridCol w:w="276"/>
        <w:gridCol w:w="1355"/>
        <w:gridCol w:w="264"/>
        <w:gridCol w:w="1355"/>
      </w:tblGrid>
      <w:tr w:rsidR="00B953CE" w:rsidRPr="00D12B44" w:rsidTr="00FF7440">
        <w:tc>
          <w:tcPr>
            <w:tcW w:w="3042" w:type="dxa"/>
            <w:hideMark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90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8" w:type="dxa"/>
            <w:gridSpan w:val="4"/>
            <w:hideMark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4" w:type="dxa"/>
            <w:gridSpan w:val="3"/>
            <w:hideMark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3CE" w:rsidRPr="00D12B44" w:rsidTr="00FF7440">
        <w:tc>
          <w:tcPr>
            <w:tcW w:w="3042" w:type="dxa"/>
            <w:hideMark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hideMark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6" w:type="dxa"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953CE" w:rsidRPr="00D12B44" w:rsidTr="00FF7440">
        <w:tc>
          <w:tcPr>
            <w:tcW w:w="3042" w:type="dxa"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8" w:type="dxa"/>
            <w:gridSpan w:val="8"/>
            <w:hideMark/>
          </w:tcPr>
          <w:p w:rsidR="00B953CE" w:rsidRPr="00D12B44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</w:t>
            </w:r>
            <w:r w:rsidR="005759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</w:t>
            </w:r>
            <w:r w:rsidRPr="00D12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953CE" w:rsidRPr="00D12B44" w:rsidTr="00FF7440">
        <w:tc>
          <w:tcPr>
            <w:tcW w:w="3042" w:type="dxa"/>
            <w:hideMark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90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gridSpan w:val="2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B953CE" w:rsidRPr="00D12B44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84E" w:rsidRPr="00D12B44" w:rsidTr="00FF7440">
        <w:tc>
          <w:tcPr>
            <w:tcW w:w="3042" w:type="dxa"/>
            <w:hideMark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29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0178B5" w:rsidP="0001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40,10</w:t>
            </w:r>
            <w:r w:rsidR="00051C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51C8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51C8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8E53DC" w:rsidP="00FB284E">
            <w:pPr>
              <w:tabs>
                <w:tab w:val="clear" w:pos="227"/>
                <w:tab w:val="clear" w:pos="454"/>
                <w:tab w:val="clear" w:pos="680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53DC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FB284E" w:rsidRPr="00D12B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E53DC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="00FB284E" w:rsidRPr="00D12B4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B284E">
              <w:rPr>
                <w:rFonts w:ascii="Angsana New" w:hAnsi="Angsana New"/>
                <w:b/>
                <w:bCs/>
                <w:sz w:val="30"/>
                <w:szCs w:val="30"/>
              </w:rPr>
              <w:t>,677</w:t>
            </w:r>
          </w:p>
        </w:tc>
        <w:tc>
          <w:tcPr>
            <w:tcW w:w="276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0178B5" w:rsidRDefault="000178B5" w:rsidP="0001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78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41,465,809 </w:t>
            </w:r>
          </w:p>
        </w:tc>
        <w:tc>
          <w:tcPr>
            <w:tcW w:w="264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</w:rPr>
              <w:t>37,131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,519</w:t>
            </w:r>
          </w:p>
        </w:tc>
      </w:tr>
      <w:tr w:rsidR="00FB284E" w:rsidRPr="00D12B44" w:rsidTr="00FF7440">
        <w:tc>
          <w:tcPr>
            <w:tcW w:w="3042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8" w:type="dxa"/>
            <w:gridSpan w:val="2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B284E" w:rsidRPr="00D12B44" w:rsidTr="00FF7440">
        <w:tc>
          <w:tcPr>
            <w:tcW w:w="3042" w:type="dxa"/>
            <w:hideMark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9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FF7440" w:rsidRDefault="000178B5" w:rsidP="00B64D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1,196,941,</w:t>
            </w:r>
            <w:r w:rsidR="00B64DCC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8" w:type="dxa"/>
            <w:gridSpan w:val="2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7C2A24" w:rsidRDefault="00FB284E" w:rsidP="00FB284E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2A24">
              <w:rPr>
                <w:rFonts w:ascii="Angsana New" w:hAnsi="Angsana New"/>
                <w:b/>
                <w:bCs/>
                <w:sz w:val="30"/>
                <w:szCs w:val="30"/>
              </w:rPr>
              <w:t>1,196,941,773</w:t>
            </w:r>
          </w:p>
        </w:tc>
        <w:tc>
          <w:tcPr>
            <w:tcW w:w="276" w:type="dxa"/>
          </w:tcPr>
          <w:p w:rsidR="00FB284E" w:rsidRPr="007C2A2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7C2A24" w:rsidRDefault="00FF7440" w:rsidP="00FB2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1,196,941,773</w:t>
            </w:r>
          </w:p>
        </w:tc>
        <w:tc>
          <w:tcPr>
            <w:tcW w:w="264" w:type="dxa"/>
          </w:tcPr>
          <w:p w:rsidR="00FB284E" w:rsidRPr="007C2A2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7C2A24" w:rsidRDefault="00FB284E" w:rsidP="00FB2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2A24">
              <w:rPr>
                <w:rFonts w:ascii="Angsana New" w:hAnsi="Angsana New"/>
                <w:b/>
                <w:bCs/>
                <w:sz w:val="30"/>
                <w:szCs w:val="30"/>
              </w:rPr>
              <w:t>1,196,941,773</w:t>
            </w:r>
          </w:p>
        </w:tc>
      </w:tr>
      <w:tr w:rsidR="00FB284E" w:rsidRPr="00D12B44" w:rsidTr="00FF7440">
        <w:tc>
          <w:tcPr>
            <w:tcW w:w="3042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9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8" w:type="dxa"/>
            <w:gridSpan w:val="2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B284E" w:rsidRPr="00D12B44" w:rsidTr="00FF7440">
        <w:trPr>
          <w:trHeight w:val="425"/>
        </w:trPr>
        <w:tc>
          <w:tcPr>
            <w:tcW w:w="3042" w:type="dxa"/>
            <w:hideMark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290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6E3D50" w:rsidP="0001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0.03</w:t>
            </w:r>
            <w:r w:rsidR="003411A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8" w:type="dxa"/>
            <w:gridSpan w:val="2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FB284E" w:rsidP="00F95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3411A9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6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FF7440" w:rsidP="000178B5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6E3D5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411A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:rsidR="00FB284E" w:rsidRPr="00D12B44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B284E" w:rsidRPr="00D12B44" w:rsidRDefault="00FB284E" w:rsidP="00F959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F9591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411A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B64DCC" w:rsidRDefault="00B64DCC" w:rsidP="00B6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B64DCC" w:rsidRDefault="00B64DCC" w:rsidP="00B6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62CEB" w:rsidRPr="00D12B44" w:rsidRDefault="00562CEB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2B4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562CEB" w:rsidRPr="00D805CB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62"/>
        <w:jc w:val="both"/>
        <w:rPr>
          <w:rFonts w:ascii="Angsana New" w:hAnsi="Angsana New"/>
          <w:sz w:val="32"/>
          <w:szCs w:val="32"/>
        </w:rPr>
      </w:pPr>
    </w:p>
    <w:tbl>
      <w:tblPr>
        <w:tblW w:w="95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ED6557" w:rsidRPr="00D12B44" w:rsidTr="00492110">
        <w:trPr>
          <w:tblHeader/>
        </w:trPr>
        <w:tc>
          <w:tcPr>
            <w:tcW w:w="1653" w:type="pct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:rsidR="00562CEB" w:rsidRPr="00D12B44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557" w:rsidRPr="00D12B44" w:rsidTr="00492110">
        <w:trPr>
          <w:trHeight w:val="333"/>
          <w:tblHeader/>
        </w:trPr>
        <w:tc>
          <w:tcPr>
            <w:tcW w:w="1653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562CEB" w:rsidRPr="00D12B44" w:rsidRDefault="008E53DC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3</w:t>
            </w:r>
            <w:r w:rsidR="00562CEB" w:rsidRPr="00D12B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62CEB" w:rsidRPr="00D12B4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:rsidR="00562CEB" w:rsidRPr="00D12B44" w:rsidRDefault="008E53DC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3DC">
              <w:rPr>
                <w:rFonts w:ascii="Angsana New" w:hAnsi="Angsana New"/>
                <w:sz w:val="30"/>
                <w:szCs w:val="30"/>
              </w:rPr>
              <w:t>3</w:t>
            </w:r>
            <w:r w:rsidR="00562CEB" w:rsidRPr="00D12B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62CEB" w:rsidRPr="00D12B4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D6557" w:rsidRPr="00D12B44" w:rsidTr="00492110">
        <w:trPr>
          <w:trHeight w:val="333"/>
          <w:tblHeader/>
        </w:trPr>
        <w:tc>
          <w:tcPr>
            <w:tcW w:w="1653" w:type="pct"/>
          </w:tcPr>
          <w:p w:rsidR="002877A5" w:rsidRPr="00D12B44" w:rsidRDefault="002877A5" w:rsidP="0028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:rsidR="002877A5" w:rsidRPr="00D12B44" w:rsidRDefault="002877A5" w:rsidP="0028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:rsidR="002877A5" w:rsidRPr="00D12B44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62CEB" w:rsidRPr="00D12B44" w:rsidTr="00492110">
        <w:trPr>
          <w:tblHeader/>
        </w:trPr>
        <w:tc>
          <w:tcPr>
            <w:tcW w:w="1653" w:type="pct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:rsidR="00562CEB" w:rsidRPr="00D12B44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ED6557" w:rsidRPr="00D12B44" w:rsidTr="004769F7">
        <w:tc>
          <w:tcPr>
            <w:tcW w:w="1930" w:type="pct"/>
            <w:gridSpan w:val="2"/>
          </w:tcPr>
          <w:p w:rsidR="00562CEB" w:rsidRPr="00D12B44" w:rsidRDefault="00A86C90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3" w:type="pct"/>
            <w:shd w:val="clear" w:color="auto" w:fill="auto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</w:tcPr>
          <w:p w:rsidR="00562CEB" w:rsidRPr="00F04CA4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FE35BE" w:rsidRPr="00D12B44" w:rsidTr="004769F7">
        <w:tc>
          <w:tcPr>
            <w:tcW w:w="1930" w:type="pct"/>
            <w:gridSpan w:val="2"/>
          </w:tcPr>
          <w:p w:rsidR="00FE35BE" w:rsidRPr="00D12B44" w:rsidRDefault="00FE35BE" w:rsidP="00FE35B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53" w:type="pct"/>
            <w:shd w:val="clear" w:color="auto" w:fill="auto"/>
          </w:tcPr>
          <w:p w:rsidR="00FE35BE" w:rsidRPr="00492110" w:rsidRDefault="00FE35BE" w:rsidP="00FE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123,285,872 </w:t>
            </w:r>
          </w:p>
        </w:tc>
        <w:tc>
          <w:tcPr>
            <w:tcW w:w="139" w:type="pct"/>
            <w:shd w:val="clear" w:color="auto" w:fill="auto"/>
          </w:tcPr>
          <w:p w:rsidR="00FE35BE" w:rsidRPr="00F04CA4" w:rsidRDefault="00FE35BE" w:rsidP="00FE35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:rsidR="00FE35BE" w:rsidRPr="00FE35BE" w:rsidRDefault="00FE35BE" w:rsidP="00FE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138,233,035</w:t>
            </w:r>
          </w:p>
        </w:tc>
        <w:tc>
          <w:tcPr>
            <w:tcW w:w="126" w:type="pct"/>
            <w:shd w:val="clear" w:color="auto" w:fill="auto"/>
          </w:tcPr>
          <w:p w:rsidR="00FE35BE" w:rsidRPr="00F04CA4" w:rsidRDefault="00FE35BE" w:rsidP="00FE35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:rsidR="00FE35BE" w:rsidRPr="00492110" w:rsidRDefault="00FE35BE" w:rsidP="00FE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123,285,872 </w:t>
            </w:r>
          </w:p>
        </w:tc>
        <w:tc>
          <w:tcPr>
            <w:tcW w:w="143" w:type="pct"/>
          </w:tcPr>
          <w:p w:rsidR="00FE35BE" w:rsidRPr="00F04CA4" w:rsidRDefault="00FE35BE" w:rsidP="00FE35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shd w:val="clear" w:color="auto" w:fill="auto"/>
          </w:tcPr>
          <w:p w:rsidR="00FE35BE" w:rsidRPr="00FE35BE" w:rsidRDefault="00FE35BE" w:rsidP="00FE3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138,233,035</w:t>
            </w:r>
          </w:p>
        </w:tc>
      </w:tr>
      <w:tr w:rsidR="00492110" w:rsidRPr="00D12B44" w:rsidTr="004769F7">
        <w:tc>
          <w:tcPr>
            <w:tcW w:w="1930" w:type="pct"/>
            <w:gridSpan w:val="2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110" w:rsidRPr="00D12B44" w:rsidTr="00FE35BE">
        <w:tc>
          <w:tcPr>
            <w:tcW w:w="1930" w:type="pct"/>
            <w:gridSpan w:val="2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D12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D12B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653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2110" w:rsidRPr="00D12B44" w:rsidTr="00FE35BE">
        <w:tc>
          <w:tcPr>
            <w:tcW w:w="1930" w:type="pct"/>
            <w:gridSpan w:val="2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53" w:type="pct"/>
            <w:shd w:val="clear" w:color="auto" w:fill="auto"/>
          </w:tcPr>
          <w:p w:rsidR="00492110" w:rsidRPr="00492110" w:rsidRDefault="00DD75A1" w:rsidP="00492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4921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334</w:t>
            </w:r>
            <w:r w:rsidR="004921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49211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39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5B3A">
              <w:rPr>
                <w:rFonts w:ascii="Angsana New" w:hAnsi="Angsana New" w:hint="cs"/>
                <w:sz w:val="30"/>
                <w:szCs w:val="30"/>
                <w:lang w:val="en-US"/>
              </w:rPr>
              <w:t>6,371,100</w:t>
            </w:r>
          </w:p>
        </w:tc>
        <w:tc>
          <w:tcPr>
            <w:tcW w:w="126" w:type="pct"/>
            <w:shd w:val="clear" w:color="auto" w:fill="auto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:rsidR="00492110" w:rsidRPr="00492110" w:rsidRDefault="00DD75A1" w:rsidP="00492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4921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517</w:t>
            </w:r>
            <w:r w:rsidR="004921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49211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43" w:type="pct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shd w:val="clear" w:color="auto" w:fill="auto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5B3A">
              <w:rPr>
                <w:rFonts w:ascii="Angsana New" w:hAnsi="Angsana New" w:hint="cs"/>
                <w:sz w:val="30"/>
                <w:szCs w:val="30"/>
                <w:lang w:val="en-US"/>
              </w:rPr>
              <w:t>6,071,100</w:t>
            </w:r>
          </w:p>
        </w:tc>
      </w:tr>
      <w:tr w:rsidR="00492110" w:rsidRPr="00D12B44" w:rsidTr="00492110">
        <w:tc>
          <w:tcPr>
            <w:tcW w:w="1930" w:type="pct"/>
            <w:gridSpan w:val="2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53" w:type="pct"/>
            <w:shd w:val="clear" w:color="auto" w:fill="auto"/>
          </w:tcPr>
          <w:p w:rsidR="00492110" w:rsidRPr="00492110" w:rsidRDefault="00492110" w:rsidP="00492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D75A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,9</w:t>
            </w:r>
            <w:r w:rsidR="00DD75A1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D75A1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492110" w:rsidRPr="00F55B3A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5B3A">
              <w:rPr>
                <w:rFonts w:ascii="Angsana New" w:hAnsi="Angsana New"/>
                <w:sz w:val="30"/>
                <w:szCs w:val="30"/>
                <w:lang w:val="en-US"/>
              </w:rPr>
              <w:t>5,387,750</w:t>
            </w:r>
          </w:p>
        </w:tc>
        <w:tc>
          <w:tcPr>
            <w:tcW w:w="126" w:type="pct"/>
            <w:shd w:val="clear" w:color="auto" w:fill="auto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:rsidR="00492110" w:rsidRPr="00492110" w:rsidRDefault="00DD75A1" w:rsidP="00492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  <w:r w:rsidR="004921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554</w:t>
            </w:r>
            <w:r w:rsidR="004921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350</w:t>
            </w:r>
          </w:p>
        </w:tc>
        <w:tc>
          <w:tcPr>
            <w:tcW w:w="143" w:type="pct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shd w:val="clear" w:color="auto" w:fill="auto"/>
          </w:tcPr>
          <w:p w:rsidR="00492110" w:rsidRPr="00F55B3A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5B3A">
              <w:rPr>
                <w:rFonts w:ascii="Angsana New" w:hAnsi="Angsana New"/>
                <w:sz w:val="30"/>
                <w:szCs w:val="30"/>
                <w:lang w:val="en-US"/>
              </w:rPr>
              <w:t>5,355,750</w:t>
            </w:r>
          </w:p>
        </w:tc>
      </w:tr>
      <w:tr w:rsidR="00492110" w:rsidRPr="00D12B44" w:rsidTr="00492110">
        <w:tc>
          <w:tcPr>
            <w:tcW w:w="1930" w:type="pct"/>
            <w:gridSpan w:val="2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53" w:type="pct"/>
            <w:shd w:val="clear" w:color="auto" w:fill="auto"/>
          </w:tcPr>
          <w:p w:rsidR="00492110" w:rsidRPr="00492110" w:rsidRDefault="00DD75A1" w:rsidP="00492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  <w:r w:rsidR="004921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613</w:t>
            </w:r>
            <w:r w:rsidR="0049211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333</w:t>
            </w:r>
          </w:p>
        </w:tc>
        <w:tc>
          <w:tcPr>
            <w:tcW w:w="139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4C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:rsidR="00492110" w:rsidRPr="00492110" w:rsidRDefault="00DD75A1" w:rsidP="00492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29,613,333</w:t>
            </w:r>
          </w:p>
        </w:tc>
        <w:tc>
          <w:tcPr>
            <w:tcW w:w="143" w:type="pct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shd w:val="clear" w:color="auto" w:fill="auto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4C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92110" w:rsidRPr="00D12B44" w:rsidTr="00492110">
        <w:tc>
          <w:tcPr>
            <w:tcW w:w="1930" w:type="pct"/>
            <w:gridSpan w:val="2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110" w:rsidRPr="00492110" w:rsidRDefault="00492110" w:rsidP="00492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DD75A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D75A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D75A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943</w:t>
            </w:r>
          </w:p>
        </w:tc>
        <w:tc>
          <w:tcPr>
            <w:tcW w:w="139" w:type="pct"/>
            <w:shd w:val="clear" w:color="auto" w:fill="auto"/>
          </w:tcPr>
          <w:p w:rsidR="00492110" w:rsidRPr="00D12B44" w:rsidRDefault="00492110" w:rsidP="00492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5B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11,758,850</w:t>
            </w:r>
          </w:p>
        </w:tc>
        <w:tc>
          <w:tcPr>
            <w:tcW w:w="126" w:type="pct"/>
            <w:shd w:val="clear" w:color="auto" w:fill="auto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110" w:rsidRPr="00492110" w:rsidRDefault="00492110" w:rsidP="00492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DD75A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D75A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D75A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943</w:t>
            </w:r>
          </w:p>
        </w:tc>
        <w:tc>
          <w:tcPr>
            <w:tcW w:w="143" w:type="pct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110" w:rsidRPr="00F04CA4" w:rsidRDefault="00492110" w:rsidP="0049211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5B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11,426,850</w:t>
            </w:r>
          </w:p>
        </w:tc>
      </w:tr>
    </w:tbl>
    <w:p w:rsidR="00A45640" w:rsidRDefault="00A45640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12"/>
          <w:sz w:val="30"/>
          <w:szCs w:val="30"/>
        </w:rPr>
      </w:pPr>
    </w:p>
    <w:p w:rsidR="007E5D7D" w:rsidRPr="00735EE9" w:rsidRDefault="002E7192" w:rsidP="00B64D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right="-131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35E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</w:t>
      </w:r>
      <w:r w:rsidR="007E5D7D" w:rsidRPr="00735E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อื่นๆ</w:t>
      </w:r>
    </w:p>
    <w:p w:rsidR="007E5D7D" w:rsidRPr="00D12B44" w:rsidRDefault="007E5D7D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12"/>
          <w:sz w:val="30"/>
          <w:szCs w:val="30"/>
          <w:cs/>
        </w:rPr>
      </w:pP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530"/>
        <w:gridCol w:w="1530"/>
        <w:gridCol w:w="250"/>
        <w:gridCol w:w="1280"/>
      </w:tblGrid>
      <w:tr w:rsidR="0027029F" w:rsidRPr="0027029F" w:rsidTr="00A96FE7">
        <w:trPr>
          <w:trHeight w:val="44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7029F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27029F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</w:tr>
      <w:tr w:rsidR="0027029F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2E71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2E7192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92" w:rsidRPr="0027029F" w:rsidRDefault="002E7192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92" w:rsidRPr="0027029F" w:rsidRDefault="002E7192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92" w:rsidRPr="0027029F" w:rsidRDefault="002E7192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92" w:rsidRPr="0027029F" w:rsidRDefault="002E7192" w:rsidP="002E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92" w:rsidRPr="0027029F" w:rsidRDefault="002E7192" w:rsidP="002E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92" w:rsidRPr="0027029F" w:rsidRDefault="002E7192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7029F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27029F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27029F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27029F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970,85</w:t>
            </w:r>
            <w:r w:rsidR="002E719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500,000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30,612,986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16,305,000 </w:t>
            </w:r>
          </w:p>
        </w:tc>
      </w:tr>
      <w:tr w:rsidR="0027029F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96,471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00,000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3,627,309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3,760,000 </w:t>
            </w:r>
          </w:p>
        </w:tc>
      </w:tr>
      <w:tr w:rsidR="0027029F" w:rsidRPr="0027029F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19770A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20,000,000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-  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5,880,000 </w:t>
            </w:r>
          </w:p>
        </w:tc>
      </w:tr>
      <w:tr w:rsidR="0027029F" w:rsidRPr="0027029F" w:rsidTr="00A96FE7">
        <w:trPr>
          <w:trHeight w:val="45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34,240,295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27029F" w:rsidRPr="0027029F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27029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25,945,000 </w:t>
            </w:r>
          </w:p>
        </w:tc>
      </w:tr>
    </w:tbl>
    <w:p w:rsidR="00C95B13" w:rsidRDefault="00EF02CF" w:rsidP="00EF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12"/>
          <w:sz w:val="22"/>
          <w:szCs w:val="22"/>
        </w:rPr>
      </w:pPr>
      <w:r>
        <w:rPr>
          <w:rFonts w:ascii="Angsana New" w:hAnsi="Angsana New"/>
          <w:spacing w:val="12"/>
          <w:sz w:val="22"/>
          <w:szCs w:val="22"/>
        </w:rPr>
        <w:br w:type="page"/>
      </w:r>
    </w:p>
    <w:tbl>
      <w:tblPr>
        <w:tblW w:w="8550" w:type="dxa"/>
        <w:tblInd w:w="540" w:type="dxa"/>
        <w:tblLook w:val="04A0" w:firstRow="1" w:lastRow="0" w:firstColumn="1" w:lastColumn="0" w:noHBand="0" w:noVBand="1"/>
      </w:tblPr>
      <w:tblGrid>
        <w:gridCol w:w="2070"/>
        <w:gridCol w:w="1620"/>
        <w:gridCol w:w="1500"/>
        <w:gridCol w:w="1560"/>
        <w:gridCol w:w="360"/>
        <w:gridCol w:w="1440"/>
      </w:tblGrid>
      <w:tr w:rsidR="00EF02CF" w:rsidRPr="00EF02CF" w:rsidTr="00B64DCC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F02CF" w:rsidRPr="00EF02CF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EF02CF" w:rsidRPr="00EF02CF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</w:tr>
      <w:tr w:rsidR="00EF02CF" w:rsidRPr="00EF02CF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644F4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F41317" w:rsidRPr="00EF02CF" w:rsidTr="00F41317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02CF" w:rsidRPr="00EF02CF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EF02CF" w:rsidRPr="00EF02CF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EF02CF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F02CF" w:rsidRPr="00EF02CF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45,228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239,465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1,480,753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7,858,317 </w:t>
            </w:r>
          </w:p>
        </w:tc>
      </w:tr>
      <w:tr w:rsidR="00EF02CF" w:rsidRPr="00EF02CF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100,000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233,873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3,622,000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8,924,490 </w:t>
            </w:r>
          </w:p>
        </w:tc>
      </w:tr>
      <w:tr w:rsidR="00EF02CF" w:rsidRPr="00EF02CF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ดอลลาร์สิงคโปร์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20,375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423,125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480,544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10,048,903 </w:t>
            </w:r>
          </w:p>
        </w:tc>
      </w:tr>
      <w:tr w:rsidR="00EF02CF" w:rsidRPr="00EF02CF" w:rsidTr="00B64DCC">
        <w:trPr>
          <w:trHeight w:val="45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EF02C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EF02CF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EF02CF" w:rsidRPr="00B64DCC" w:rsidRDefault="00EF02CF" w:rsidP="0077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B64DC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5,</w:t>
            </w:r>
            <w:r w:rsidR="007733C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583,297</w:t>
            </w:r>
            <w:r w:rsidRPr="00B64DC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2CF" w:rsidRPr="00B64DCC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EF02CF" w:rsidRPr="00B64DCC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B64DC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26,831,710 </w:t>
            </w:r>
          </w:p>
        </w:tc>
      </w:tr>
    </w:tbl>
    <w:p w:rsidR="00EF02CF" w:rsidRPr="004B06FF" w:rsidRDefault="00EF02CF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tbl>
      <w:tblPr>
        <w:tblW w:w="8640" w:type="dxa"/>
        <w:tblInd w:w="540" w:type="dxa"/>
        <w:tblLook w:val="04A0" w:firstRow="1" w:lastRow="0" w:firstColumn="1" w:lastColumn="0" w:noHBand="0" w:noVBand="1"/>
      </w:tblPr>
      <w:tblGrid>
        <w:gridCol w:w="2070"/>
        <w:gridCol w:w="1620"/>
        <w:gridCol w:w="1440"/>
        <w:gridCol w:w="1620"/>
        <w:gridCol w:w="360"/>
        <w:gridCol w:w="1530"/>
      </w:tblGrid>
      <w:tr w:rsidR="0056274E" w:rsidRPr="0056274E" w:rsidTr="008A3FC1">
        <w:trPr>
          <w:trHeight w:val="3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74E" w:rsidRPr="0056274E" w:rsidTr="008A3FC1">
        <w:trPr>
          <w:trHeight w:val="3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56274E" w:rsidRPr="0056274E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</w:tr>
      <w:tr w:rsidR="0056274E" w:rsidRPr="0056274E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644F4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F41317" w:rsidRPr="0056274E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41317" w:rsidRPr="0056274E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F41317" w:rsidRPr="0056274E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56274E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41317" w:rsidRPr="0056274E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  875,700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</w:t>
            </w:r>
            <w:r w:rsidR="00DD75A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1,803</w:t>
            </w: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DD75A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397</w:t>
            </w: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FC3578" w:rsidRDefault="00205D80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28</w:t>
            </w:r>
            <w:r w:rsidR="00F41317" w:rsidRPr="00FC35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DD75A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03</w:t>
            </w:r>
            <w:r w:rsidR="00F41317" w:rsidRPr="00FC35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572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FC3578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FC3578" w:rsidRDefault="00DD75A1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58</w:t>
            </w:r>
            <w:r w:rsidR="00F41317" w:rsidRPr="00FC35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817</w:t>
            </w:r>
            <w:r w:rsidR="00F41317" w:rsidRPr="00FC35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423</w:t>
            </w:r>
          </w:p>
        </w:tc>
      </w:tr>
      <w:tr w:rsidR="00F41317" w:rsidRPr="0056274E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  325,520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DD75A1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134,599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FC3578" w:rsidRDefault="00DD75A1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</w:t>
            </w:r>
            <w:r w:rsidR="00F41317" w:rsidRPr="00FC35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739</w:t>
            </w:r>
            <w:r w:rsidR="00F41317" w:rsidRPr="00FC35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FC3578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FC3578" w:rsidRDefault="00DD75A1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  <w:r w:rsidR="00F41317" w:rsidRPr="00FC35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045</w:t>
            </w:r>
            <w:r w:rsidR="00F41317" w:rsidRPr="00FC35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901</w:t>
            </w:r>
          </w:p>
        </w:tc>
      </w:tr>
      <w:tr w:rsidR="00F41317" w:rsidRPr="0056274E" w:rsidTr="008A3FC1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9D12CA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1317" w:rsidRPr="00FC3578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C35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2,845,790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FC3578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1317" w:rsidRPr="00FC3578" w:rsidRDefault="00F41317" w:rsidP="00DD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C35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- </w:t>
            </w:r>
          </w:p>
        </w:tc>
      </w:tr>
      <w:tr w:rsidR="00F41317" w:rsidRPr="0056274E" w:rsidTr="008A3FC1">
        <w:trPr>
          <w:trHeight w:val="46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  4</w:t>
            </w:r>
            <w:r w:rsidR="00205D8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205D8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,5</w:t>
            </w:r>
            <w:r w:rsidR="00205D8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DD75A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DD75A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D75A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863</w:t>
            </w: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,3</w:t>
            </w:r>
            <w:r w:rsidR="00DD75A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4 </w:t>
            </w:r>
          </w:p>
        </w:tc>
      </w:tr>
    </w:tbl>
    <w:p w:rsidR="0056274E" w:rsidRDefault="0056274E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:rsidR="00EF02CF" w:rsidRPr="004B06FF" w:rsidRDefault="0056274E" w:rsidP="005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12"/>
          <w:sz w:val="30"/>
          <w:szCs w:val="30"/>
        </w:rPr>
      </w:pPr>
      <w:r>
        <w:rPr>
          <w:rFonts w:ascii="Angsana New" w:hAnsi="Angsana New"/>
          <w:spacing w:val="12"/>
          <w:sz w:val="30"/>
          <w:szCs w:val="30"/>
        </w:rPr>
        <w:br w:type="page"/>
      </w:r>
    </w:p>
    <w:tbl>
      <w:tblPr>
        <w:tblW w:w="8730" w:type="dxa"/>
        <w:tblInd w:w="540" w:type="dxa"/>
        <w:tblLook w:val="04A0" w:firstRow="1" w:lastRow="0" w:firstColumn="1" w:lastColumn="0" w:noHBand="0" w:noVBand="1"/>
      </w:tblPr>
      <w:tblGrid>
        <w:gridCol w:w="2070"/>
        <w:gridCol w:w="1620"/>
        <w:gridCol w:w="1530"/>
        <w:gridCol w:w="1620"/>
        <w:gridCol w:w="360"/>
        <w:gridCol w:w="1530"/>
      </w:tblGrid>
      <w:tr w:rsidR="0056274E" w:rsidRPr="0056274E" w:rsidTr="00C9176F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6274E" w:rsidRPr="0056274E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56274E" w:rsidRPr="0056274E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</w:tr>
      <w:tr w:rsidR="0056274E" w:rsidRPr="0056274E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F4131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74E" w:rsidRPr="0056274E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F41317" w:rsidRPr="0056274E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27029F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41317" w:rsidRPr="0056274E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F41317" w:rsidRPr="0056274E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56274E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41317" w:rsidRPr="0056274E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</w:t>
            </w: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1,095,935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</w:t>
            </w:r>
            <w:r w:rsidR="00DD75A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1,856</w:t>
            </w: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,9</w:t>
            </w:r>
            <w:r w:rsidR="00DD75A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30</w:t>
            </w: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9A12D1" w:rsidRDefault="00822264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35</w:t>
            </w:r>
            <w:r w:rsidR="00F41317" w:rsidRPr="009A12D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DD75A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85</w:t>
            </w:r>
            <w:r w:rsidR="00F41317" w:rsidRPr="009A12D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603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9A12D1" w:rsidRDefault="00DD75A1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60</w:t>
            </w:r>
            <w:r w:rsidR="00F41317" w:rsidRPr="009A12D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563</w:t>
            </w:r>
            <w:r w:rsidR="00F41317" w:rsidRPr="009A12D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403</w:t>
            </w:r>
          </w:p>
        </w:tc>
      </w:tr>
      <w:tr w:rsidR="00F41317" w:rsidRPr="0056274E" w:rsidTr="00C9176F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  325,520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DD75A1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</w:t>
            </w: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134,599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9A12D1" w:rsidRDefault="00DD75A1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</w:t>
            </w:r>
            <w:r w:rsidR="00F41317" w:rsidRPr="009A12D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739</w:t>
            </w:r>
            <w:r w:rsidR="00F41317" w:rsidRPr="009A12D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9A12D1" w:rsidRDefault="00DD75A1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A12D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5,045,901</w:t>
            </w:r>
          </w:p>
        </w:tc>
      </w:tr>
      <w:tr w:rsidR="00F41317" w:rsidRPr="0056274E" w:rsidTr="00C9176F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1317" w:rsidRPr="009A12D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A12D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12,845,790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1317" w:rsidRPr="009A12D1" w:rsidRDefault="00F41317" w:rsidP="00DD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A12D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- </w:t>
            </w:r>
          </w:p>
        </w:tc>
      </w:tr>
      <w:tr w:rsidR="00F41317" w:rsidRPr="0056274E" w:rsidTr="00C9176F">
        <w:trPr>
          <w:trHeight w:val="45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D75A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82226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82226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670</w:t>
            </w: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D75A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55</w:t>
            </w:r>
            <w:r w:rsidR="0082226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41317" w:rsidRPr="0056274E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DD75A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D75A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609</w:t>
            </w: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,3</w:t>
            </w:r>
            <w:r w:rsidR="00DD75A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56274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4 </w:t>
            </w:r>
          </w:p>
        </w:tc>
      </w:tr>
    </w:tbl>
    <w:p w:rsidR="004E59AE" w:rsidRPr="00B7178C" w:rsidRDefault="006630BA" w:rsidP="0066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965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  <w:r>
        <w:rPr>
          <w:rFonts w:ascii="Angsana New" w:hAnsi="Angsana New"/>
          <w:spacing w:val="12"/>
          <w:sz w:val="30"/>
          <w:szCs w:val="30"/>
          <w:cs/>
        </w:rPr>
        <w:tab/>
      </w:r>
    </w:p>
    <w:tbl>
      <w:tblPr>
        <w:tblW w:w="8730" w:type="dxa"/>
        <w:tblInd w:w="540" w:type="dxa"/>
        <w:tblLook w:val="04A0" w:firstRow="1" w:lastRow="0" w:firstColumn="1" w:lastColumn="0" w:noHBand="0" w:noVBand="1"/>
      </w:tblPr>
      <w:tblGrid>
        <w:gridCol w:w="5040"/>
        <w:gridCol w:w="1710"/>
        <w:gridCol w:w="360"/>
        <w:gridCol w:w="1620"/>
      </w:tblGrid>
      <w:tr w:rsidR="004E59AE" w:rsidRPr="004E59AE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9AE" w:rsidRPr="007A497A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>
              <w:rPr>
                <w:rFonts w:ascii="Angsana New" w:hAnsi="Angsana New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9AE" w:rsidRPr="007A497A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41317" w:rsidRPr="004E59AE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7A497A" w:rsidRDefault="00F41317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FB4A35" w:rsidRDefault="00F41317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B4A35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FB4A35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มีนาคม</w:t>
            </w:r>
            <w:r w:rsidR="007A497A" w:rsidRPr="00FB4A3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FB4A35" w:rsidRDefault="00F41317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1317" w:rsidRPr="00FB4A35" w:rsidRDefault="00F41317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B4A35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FB4A35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6707C" w:rsidRPr="004E59AE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7A497A" w:rsidRDefault="0016707C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FB4A35" w:rsidRDefault="0016707C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A3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FB4A35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07C" w:rsidRPr="00FB4A35" w:rsidRDefault="0016707C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A3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E59AE" w:rsidRPr="004E59AE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9AE" w:rsidRPr="007A497A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9AE" w:rsidRPr="009B6CE9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9B6CE9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9B6CE9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497A" w:rsidRPr="004E59AE" w:rsidTr="007A497A">
        <w:trPr>
          <w:trHeight w:val="29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97A" w:rsidRPr="006630BA" w:rsidRDefault="006630BA" w:rsidP="0066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6630BA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97A" w:rsidRPr="007A497A" w:rsidRDefault="007A497A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97A" w:rsidRPr="007A497A" w:rsidRDefault="007A497A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theme="min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497A" w:rsidRPr="007A497A" w:rsidRDefault="007A497A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theme="minorBidi"/>
                <w:sz w:val="30"/>
                <w:szCs w:val="30"/>
                <w:cs/>
              </w:rPr>
            </w:pPr>
          </w:p>
        </w:tc>
      </w:tr>
      <w:tr w:rsidR="0016707C" w:rsidRPr="004E59AE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ค้ำประกันสัญญาจ้างงาน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sz w:val="30"/>
                <w:szCs w:val="30"/>
              </w:rPr>
              <w:t>321,253,363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sz w:val="30"/>
                <w:szCs w:val="30"/>
              </w:rPr>
              <w:t>324,133,637</w:t>
            </w:r>
          </w:p>
        </w:tc>
      </w:tr>
      <w:tr w:rsidR="0016707C" w:rsidRPr="004E59AE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sz w:val="30"/>
                <w:szCs w:val="30"/>
              </w:rPr>
              <w:t>1,200,000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sz w:val="30"/>
                <w:szCs w:val="30"/>
              </w:rPr>
              <w:t>1,200,000</w:t>
            </w:r>
          </w:p>
        </w:tc>
      </w:tr>
      <w:tr w:rsidR="0016707C" w:rsidRPr="004E59AE" w:rsidTr="007A497A">
        <w:trPr>
          <w:trHeight w:val="39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322,453,363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6707C" w:rsidRPr="007A497A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325,333,637</w:t>
            </w:r>
          </w:p>
        </w:tc>
      </w:tr>
    </w:tbl>
    <w:p w:rsidR="004E59AE" w:rsidRPr="00781EE1" w:rsidRDefault="004E59AE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:rsidR="002772DF" w:rsidRDefault="007054BD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025C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เรื่องอื่นๆ</w:t>
      </w:r>
    </w:p>
    <w:p w:rsidR="001025CA" w:rsidRPr="001025CA" w:rsidRDefault="001025CA" w:rsidP="001025CA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025CA" w:rsidRPr="00A764C0" w:rsidRDefault="001025CA" w:rsidP="00A76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64C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E53DC" w:rsidRPr="008E53DC">
        <w:rPr>
          <w:rFonts w:ascii="Angsana New" w:hAnsi="Angsana New"/>
          <w:sz w:val="30"/>
          <w:szCs w:val="30"/>
        </w:rPr>
        <w:t>21</w:t>
      </w:r>
      <w:r w:rsidRPr="00A764C0">
        <w:rPr>
          <w:rFonts w:ascii="Angsana New" w:hAnsi="Angsana New"/>
          <w:sz w:val="30"/>
          <w:szCs w:val="30"/>
          <w:cs/>
        </w:rPr>
        <w:t xml:space="preserve"> มีนาคม </w:t>
      </w:r>
      <w:r w:rsidR="008E53DC" w:rsidRPr="008E53DC">
        <w:rPr>
          <w:rFonts w:ascii="Angsana New" w:hAnsi="Angsana New"/>
          <w:sz w:val="30"/>
          <w:szCs w:val="30"/>
        </w:rPr>
        <w:t>2562</w:t>
      </w:r>
      <w:r w:rsidRPr="00A764C0">
        <w:rPr>
          <w:rFonts w:ascii="Angsana New" w:hAnsi="Angsana New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(E-Ticket) จาก ขสมก. มูลค่าโครงการที่บอกยกเลิกรวมเป็นเงินทั้งสิ้น </w:t>
      </w:r>
      <w:r w:rsidR="008E53DC" w:rsidRPr="008E53DC">
        <w:rPr>
          <w:rFonts w:ascii="Angsana New" w:hAnsi="Angsana New"/>
          <w:sz w:val="30"/>
          <w:szCs w:val="30"/>
        </w:rPr>
        <w:t>1</w:t>
      </w:r>
      <w:r w:rsidRPr="00A764C0">
        <w:rPr>
          <w:rFonts w:ascii="Angsana New" w:hAnsi="Angsana New"/>
          <w:sz w:val="30"/>
          <w:szCs w:val="30"/>
          <w:cs/>
        </w:rPr>
        <w:t>,</w:t>
      </w:r>
      <w:r w:rsidR="008E53DC" w:rsidRPr="008E53DC">
        <w:rPr>
          <w:rFonts w:ascii="Angsana New" w:hAnsi="Angsana New"/>
          <w:sz w:val="30"/>
          <w:szCs w:val="30"/>
        </w:rPr>
        <w:t>665</w:t>
      </w:r>
      <w:r w:rsidRPr="00A764C0">
        <w:rPr>
          <w:rFonts w:ascii="Angsana New" w:hAnsi="Angsana New"/>
          <w:sz w:val="30"/>
          <w:szCs w:val="30"/>
          <w:cs/>
        </w:rPr>
        <w:t>,</w:t>
      </w:r>
      <w:r w:rsidR="008E53DC" w:rsidRPr="008E53DC">
        <w:rPr>
          <w:rFonts w:ascii="Angsana New" w:hAnsi="Angsana New"/>
          <w:sz w:val="30"/>
          <w:szCs w:val="30"/>
        </w:rPr>
        <w:t>000</w:t>
      </w:r>
      <w:r w:rsidRPr="00A764C0">
        <w:rPr>
          <w:rFonts w:ascii="Angsana New" w:hAnsi="Angsana New"/>
          <w:sz w:val="30"/>
          <w:szCs w:val="30"/>
          <w:cs/>
        </w:rPr>
        <w:t>,</w:t>
      </w:r>
      <w:r w:rsidR="008E53DC" w:rsidRPr="008E53DC">
        <w:rPr>
          <w:rFonts w:ascii="Angsana New" w:hAnsi="Angsana New"/>
          <w:sz w:val="30"/>
          <w:szCs w:val="30"/>
        </w:rPr>
        <w:t>000</w:t>
      </w:r>
      <w:r w:rsidRPr="00A764C0">
        <w:rPr>
          <w:rFonts w:ascii="Angsana New" w:hAnsi="Angsana New"/>
          <w:sz w:val="30"/>
          <w:szCs w:val="30"/>
          <w:cs/>
        </w:rPr>
        <w:t xml:space="preserve"> 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(E-Ticket) ได้ภายในระยะเวลาที่กำหนดในสัญญา จึงขอใช้สิทธิบอกเลิกสัญญาดังกล่าว</w:t>
      </w:r>
    </w:p>
    <w:p w:rsidR="001025CA" w:rsidRDefault="001025CA" w:rsidP="001025CA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025CA" w:rsidRPr="00A764C0" w:rsidRDefault="001025CA" w:rsidP="00A76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64C0">
        <w:rPr>
          <w:rFonts w:ascii="Angsana New" w:hAnsi="Angsana New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E-Ticket ครบตามจำนวน </w:t>
      </w:r>
      <w:r w:rsidR="008E53DC" w:rsidRPr="008E53DC">
        <w:rPr>
          <w:rFonts w:ascii="Angsana New" w:hAnsi="Angsana New"/>
          <w:sz w:val="30"/>
          <w:szCs w:val="30"/>
        </w:rPr>
        <w:t>2</w:t>
      </w:r>
      <w:r w:rsidRPr="00A764C0">
        <w:rPr>
          <w:rFonts w:ascii="Angsana New" w:hAnsi="Angsana New"/>
          <w:sz w:val="30"/>
          <w:szCs w:val="30"/>
          <w:cs/>
        </w:rPr>
        <w:t>,</w:t>
      </w:r>
      <w:r w:rsidR="008E53DC" w:rsidRPr="008E53DC">
        <w:rPr>
          <w:rFonts w:ascii="Angsana New" w:hAnsi="Angsana New"/>
          <w:sz w:val="30"/>
          <w:szCs w:val="30"/>
        </w:rPr>
        <w:t>600</w:t>
      </w:r>
      <w:r w:rsidRPr="00A764C0">
        <w:rPr>
          <w:rFonts w:ascii="Angsana New" w:hAnsi="Angsana New"/>
          <w:sz w:val="30"/>
          <w:szCs w:val="30"/>
          <w:cs/>
        </w:rPr>
        <w:t xml:space="preserve"> คัน พร้อมทั้งเปิดใช้งานจริง ส่วนเครื่องเก็บเงิน </w:t>
      </w:r>
      <w:r w:rsidR="006C0161" w:rsidRPr="00A764C0">
        <w:rPr>
          <w:rFonts w:ascii="Angsana New" w:hAnsi="Angsana New" w:hint="cs"/>
          <w:sz w:val="30"/>
          <w:szCs w:val="30"/>
          <w:cs/>
        </w:rPr>
        <w:t>(</w:t>
      </w:r>
      <w:r w:rsidRPr="00A764C0">
        <w:rPr>
          <w:rFonts w:ascii="Angsana New" w:hAnsi="Angsana New"/>
          <w:sz w:val="30"/>
          <w:szCs w:val="30"/>
          <w:cs/>
        </w:rPr>
        <w:t>Cash Box</w:t>
      </w:r>
      <w:r w:rsidR="006C0161" w:rsidRPr="00A764C0">
        <w:rPr>
          <w:rFonts w:ascii="Angsana New" w:hAnsi="Angsana New" w:hint="cs"/>
          <w:sz w:val="30"/>
          <w:szCs w:val="30"/>
          <w:cs/>
        </w:rPr>
        <w:t>)</w:t>
      </w:r>
      <w:r w:rsidRPr="00A764C0">
        <w:rPr>
          <w:rFonts w:ascii="Angsana New" w:hAnsi="Angsana New"/>
          <w:sz w:val="30"/>
          <w:szCs w:val="30"/>
          <w:cs/>
        </w:rPr>
        <w:t xml:space="preserve"> ได้ติดตั้งไปทั้งหมดจำนวน </w:t>
      </w:r>
      <w:r w:rsidR="008E53DC" w:rsidRPr="008E53DC">
        <w:rPr>
          <w:rFonts w:ascii="Angsana New" w:hAnsi="Angsana New"/>
          <w:sz w:val="30"/>
          <w:szCs w:val="30"/>
        </w:rPr>
        <w:t>800</w:t>
      </w:r>
      <w:r w:rsidRPr="00A764C0">
        <w:rPr>
          <w:rFonts w:ascii="Angsana New" w:hAnsi="Angsana New"/>
          <w:sz w:val="30"/>
          <w:szCs w:val="30"/>
          <w:cs/>
        </w:rPr>
        <w:t xml:space="preserve"> คัน และ ขสมก. ได้แจ้งให้บริษัท </w:t>
      </w:r>
      <w:r w:rsidRPr="00A764C0">
        <w:rPr>
          <w:rFonts w:ascii="Angsana New" w:hAnsi="Angsana New"/>
          <w:sz w:val="30"/>
          <w:szCs w:val="30"/>
          <w:cs/>
        </w:rPr>
        <w:lastRenderedPageBreak/>
        <w:t xml:space="preserve">รอความชัดเจนในการติดตั้งเพิ่มให้ครบตามสัญญา และมีการนำไปใช้งานเฉพาะเครื่องอ่านบัตร </w:t>
      </w:r>
      <w:r w:rsidR="006C0161" w:rsidRPr="00A764C0">
        <w:rPr>
          <w:rFonts w:ascii="Angsana New" w:hAnsi="Angsana New" w:hint="cs"/>
          <w:sz w:val="30"/>
          <w:szCs w:val="30"/>
          <w:cs/>
        </w:rPr>
        <w:t>(</w:t>
      </w:r>
      <w:r w:rsidRPr="00A764C0">
        <w:rPr>
          <w:rFonts w:ascii="Angsana New" w:hAnsi="Angsana New"/>
          <w:sz w:val="30"/>
          <w:szCs w:val="30"/>
          <w:cs/>
        </w:rPr>
        <w:t>E-Ticket</w:t>
      </w:r>
      <w:r w:rsidR="006C0161" w:rsidRPr="00A764C0">
        <w:rPr>
          <w:rFonts w:ascii="Angsana New" w:hAnsi="Angsana New" w:hint="cs"/>
          <w:sz w:val="30"/>
          <w:szCs w:val="30"/>
          <w:cs/>
        </w:rPr>
        <w:t>)</w:t>
      </w:r>
      <w:r w:rsidRPr="00A764C0">
        <w:rPr>
          <w:rFonts w:ascii="Angsana New" w:hAnsi="Angsana New"/>
          <w:sz w:val="30"/>
          <w:szCs w:val="30"/>
          <w:cs/>
        </w:rPr>
        <w:t xml:space="preserve"> 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(Cash Box) ออกจากสัญญาทั้งหมดดังกล่าว</w:t>
      </w:r>
    </w:p>
    <w:p w:rsidR="001025CA" w:rsidRPr="00EA72C5" w:rsidRDefault="001025CA" w:rsidP="001025C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1025CA" w:rsidRPr="0019770A" w:rsidRDefault="001025CA" w:rsidP="00A76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64C0">
        <w:rPr>
          <w:rFonts w:ascii="Angsana New" w:hAnsi="Angsana New"/>
          <w:sz w:val="30"/>
          <w:szCs w:val="30"/>
          <w:cs/>
        </w:rPr>
        <w:t>ขณะนี้บริษัทอยู่ระหว่างเร่งดำเนินการหารือ</w:t>
      </w:r>
      <w:r w:rsidR="0019770A" w:rsidRPr="00A764C0">
        <w:rPr>
          <w:rFonts w:ascii="Angsana New" w:hAnsi="Angsana New" w:hint="cs"/>
          <w:sz w:val="30"/>
          <w:szCs w:val="30"/>
          <w:cs/>
        </w:rPr>
        <w:t>กับ</w:t>
      </w:r>
      <w:r w:rsidRPr="00A764C0">
        <w:rPr>
          <w:rFonts w:ascii="Angsana New" w:hAnsi="Angsana New"/>
          <w:sz w:val="30"/>
          <w:szCs w:val="30"/>
          <w:cs/>
        </w:rPr>
        <w:t>คณะกรรมการบริษัทและผู้เกี่ยวข้องตลอดจนขอชี้แจงเหตุแห่งการนำมาใช้อ้างบอกเลิกสัญญาดังกล่าวกับ ขสมก. กับทั้งปรึกษาที่ปรึกษากฎหมายผู้เชี่ยวชาญเพื่อร่วมเจรจายุติข้อพิพาททางสัญญาตลอดจนแนวทางการต่อสู้คดีต่อไป</w:t>
      </w:r>
      <w:r w:rsidR="0019770A" w:rsidRPr="00A764C0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9B6CE9" w:rsidRPr="00A764C0">
        <w:rPr>
          <w:rFonts w:ascii="Angsana New" w:hAnsi="Angsana New" w:hint="cs"/>
          <w:sz w:val="30"/>
          <w:szCs w:val="30"/>
          <w:cs/>
        </w:rPr>
        <w:t>ฝ่ายบริหารเห็นว่า</w:t>
      </w:r>
      <w:r w:rsidR="0019770A" w:rsidRPr="00A764C0">
        <w:rPr>
          <w:rFonts w:ascii="Angsana New" w:hAnsi="Angsana New" w:hint="cs"/>
          <w:sz w:val="30"/>
          <w:szCs w:val="30"/>
          <w:cs/>
        </w:rPr>
        <w:t xml:space="preserve">เหตุการณ์ดังกล่าว ไม่ส่งผลกระทบต่อฐานะการเงินและผลการดำเนินงานในไตรมาสที่ </w:t>
      </w:r>
      <w:r w:rsidR="0019770A">
        <w:rPr>
          <w:rFonts w:ascii="Angsana New" w:hAnsi="Angsana New"/>
          <w:sz w:val="30"/>
          <w:szCs w:val="30"/>
        </w:rPr>
        <w:t xml:space="preserve">1 </w:t>
      </w:r>
      <w:r w:rsidR="0019770A">
        <w:rPr>
          <w:rFonts w:ascii="Angsana New" w:hAnsi="Angsana New" w:hint="cs"/>
          <w:sz w:val="30"/>
          <w:szCs w:val="30"/>
          <w:cs/>
        </w:rPr>
        <w:t xml:space="preserve">ปี </w:t>
      </w:r>
      <w:r w:rsidR="0019770A">
        <w:rPr>
          <w:rFonts w:ascii="Angsana New" w:hAnsi="Angsana New"/>
          <w:sz w:val="30"/>
          <w:szCs w:val="30"/>
        </w:rPr>
        <w:t>256</w:t>
      </w:r>
      <w:r w:rsidR="009B6CE9">
        <w:rPr>
          <w:rFonts w:ascii="Angsana New" w:hAnsi="Angsana New"/>
          <w:sz w:val="30"/>
          <w:szCs w:val="30"/>
        </w:rPr>
        <w:t>2</w:t>
      </w:r>
      <w:r w:rsidR="0019770A">
        <w:rPr>
          <w:rFonts w:ascii="Angsana New" w:hAnsi="Angsana New"/>
          <w:sz w:val="30"/>
          <w:szCs w:val="30"/>
        </w:rPr>
        <w:t xml:space="preserve"> </w:t>
      </w:r>
      <w:r w:rsidR="0019770A">
        <w:rPr>
          <w:rFonts w:ascii="Angsana New" w:hAnsi="Angsana New" w:hint="cs"/>
          <w:sz w:val="30"/>
          <w:szCs w:val="30"/>
          <w:cs/>
        </w:rPr>
        <w:t>อย่างเป็นสาระสำคัญ</w:t>
      </w:r>
    </w:p>
    <w:p w:rsidR="00BA7A3C" w:rsidRPr="00EA72C5" w:rsidRDefault="00BA7A3C" w:rsidP="001025CA">
      <w:pPr>
        <w:ind w:left="540"/>
        <w:jc w:val="thaiDistribute"/>
        <w:rPr>
          <w:sz w:val="24"/>
          <w:szCs w:val="24"/>
        </w:rPr>
      </w:pPr>
    </w:p>
    <w:p w:rsidR="002772DF" w:rsidRPr="00D12B44" w:rsidRDefault="009B62AB" w:rsidP="009B62A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</w:t>
      </w:r>
      <w:r w:rsidR="002772DF"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2772DF" w:rsidRPr="00D12B44" w:rsidRDefault="002772DF" w:rsidP="00277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2772DF" w:rsidRPr="00A764C0" w:rsidRDefault="00D20F91" w:rsidP="00A764C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th-TH"/>
        </w:rPr>
      </w:pPr>
      <w:r w:rsidRPr="00A764C0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8E53DC" w:rsidRPr="008E53DC">
        <w:rPr>
          <w:rFonts w:ascii="Angsana New" w:hAnsi="Angsana New"/>
          <w:sz w:val="30"/>
          <w:szCs w:val="30"/>
        </w:rPr>
        <w:t>5</w:t>
      </w:r>
      <w:r w:rsidRPr="00A764C0">
        <w:rPr>
          <w:rFonts w:ascii="Angsana New" w:hAnsi="Angsana New"/>
          <w:sz w:val="30"/>
          <w:szCs w:val="30"/>
          <w:cs/>
          <w:lang w:val="th-TH"/>
        </w:rPr>
        <w:t xml:space="preserve"> เมษายน </w:t>
      </w:r>
      <w:r w:rsidR="008E53DC" w:rsidRPr="008E53DC">
        <w:rPr>
          <w:rFonts w:ascii="Angsana New" w:hAnsi="Angsana New"/>
          <w:sz w:val="30"/>
          <w:szCs w:val="30"/>
        </w:rPr>
        <w:t>2562</w:t>
      </w:r>
      <w:r w:rsidRPr="00A764C0">
        <w:rPr>
          <w:rFonts w:ascii="Angsana New" w:hAnsi="Angsana New"/>
          <w:sz w:val="30"/>
          <w:szCs w:val="30"/>
          <w:cs/>
          <w:lang w:val="th-TH"/>
        </w:rPr>
        <w:t xml:space="preserve"> มีการประกาศในราชกิจจานุเบกษาเกี่ยวกับการปรับปรุงพระราชบัญญัติคุ้มครองแรงงาน โดยมีผลใช้บังคับเมื่อวันที่ </w:t>
      </w:r>
      <w:r w:rsidR="008E53DC" w:rsidRPr="008E53DC">
        <w:rPr>
          <w:rFonts w:ascii="Angsana New" w:hAnsi="Angsana New"/>
          <w:sz w:val="30"/>
          <w:szCs w:val="30"/>
        </w:rPr>
        <w:t>5</w:t>
      </w:r>
      <w:r w:rsidRPr="00A764C0">
        <w:rPr>
          <w:rFonts w:ascii="Angsana New" w:hAnsi="Angsana New"/>
          <w:sz w:val="30"/>
          <w:szCs w:val="30"/>
          <w:cs/>
          <w:lang w:val="th-TH"/>
        </w:rPr>
        <w:t xml:space="preserve"> พฤษภาคม </w:t>
      </w:r>
      <w:r w:rsidR="008E53DC" w:rsidRPr="008E53DC">
        <w:rPr>
          <w:rFonts w:ascii="Angsana New" w:hAnsi="Angsana New"/>
          <w:sz w:val="30"/>
          <w:szCs w:val="30"/>
        </w:rPr>
        <w:t>2562</w:t>
      </w:r>
      <w:r w:rsidRPr="00A764C0">
        <w:rPr>
          <w:rFonts w:ascii="Angsana New" w:hAnsi="Angsana New"/>
          <w:sz w:val="30"/>
          <w:szCs w:val="30"/>
          <w:cs/>
          <w:lang w:val="th-TH"/>
        </w:rPr>
        <w:t xml:space="preserve"> ซึ่งกำหนดให้นายจ้างต้องจ่ายค่าชดเชยให้ลูกจ้างที่ถูกเลิกจ้างเพิ่มเติม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8E53DC" w:rsidRPr="008E53DC">
        <w:rPr>
          <w:rFonts w:ascii="Angsana New" w:hAnsi="Angsana New"/>
          <w:sz w:val="30"/>
          <w:szCs w:val="30"/>
        </w:rPr>
        <w:t>20</w:t>
      </w:r>
      <w:r w:rsidRPr="00A764C0">
        <w:rPr>
          <w:rFonts w:ascii="Angsana New" w:hAnsi="Angsana New"/>
          <w:sz w:val="30"/>
          <w:szCs w:val="30"/>
          <w:cs/>
          <w:lang w:val="th-TH"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8E53DC" w:rsidRPr="008E53DC">
        <w:rPr>
          <w:rFonts w:ascii="Angsana New" w:hAnsi="Angsana New"/>
          <w:sz w:val="30"/>
          <w:szCs w:val="30"/>
        </w:rPr>
        <w:t>400</w:t>
      </w:r>
      <w:r w:rsidRPr="00A764C0">
        <w:rPr>
          <w:rFonts w:ascii="Angsana New" w:hAnsi="Angsana New"/>
          <w:sz w:val="30"/>
          <w:szCs w:val="30"/>
          <w:cs/>
          <w:lang w:val="th-TH"/>
        </w:rPr>
        <w:t xml:space="preserve"> วัน จากปัจจุบันอัตราค่าชดเชยสูงสุดคือ </w:t>
      </w:r>
      <w:r w:rsidR="008E53DC" w:rsidRPr="008E53DC">
        <w:rPr>
          <w:rFonts w:ascii="Angsana New" w:hAnsi="Angsana New"/>
          <w:sz w:val="30"/>
          <w:szCs w:val="30"/>
        </w:rPr>
        <w:t>300</w:t>
      </w:r>
      <w:r w:rsidRPr="00A764C0">
        <w:rPr>
          <w:rFonts w:ascii="Angsana New" w:hAnsi="Angsana New"/>
          <w:sz w:val="30"/>
          <w:szCs w:val="30"/>
          <w:cs/>
          <w:lang w:val="th-TH"/>
        </w:rPr>
        <w:t xml:space="preserve"> วัน โดยกลุ่มบริษัทและบริษัทรับรู้ประมาณการหนี้สินไม่หมุนเวียนสำหรับผลประโยชน์พนักงานเพิ่มขึ้นในงบการเงินรวมและงบการเงินเฉพาะกิจการประมาณ </w:t>
      </w:r>
      <w:r w:rsidR="008E53DC" w:rsidRPr="008E53DC">
        <w:rPr>
          <w:rFonts w:ascii="Angsana New" w:hAnsi="Angsana New"/>
          <w:sz w:val="30"/>
          <w:szCs w:val="30"/>
        </w:rPr>
        <w:t>6</w:t>
      </w:r>
      <w:r w:rsidRPr="00A764C0">
        <w:rPr>
          <w:rFonts w:ascii="Angsana New" w:hAnsi="Angsana New"/>
          <w:sz w:val="30"/>
          <w:szCs w:val="30"/>
          <w:cs/>
          <w:lang w:val="th-TH"/>
        </w:rPr>
        <w:t>.</w:t>
      </w:r>
      <w:r w:rsidR="008E53DC" w:rsidRPr="008E53DC">
        <w:rPr>
          <w:rFonts w:ascii="Angsana New" w:hAnsi="Angsana New"/>
          <w:sz w:val="30"/>
          <w:szCs w:val="30"/>
        </w:rPr>
        <w:t>20</w:t>
      </w:r>
      <w:r w:rsidRPr="00A764C0">
        <w:rPr>
          <w:rFonts w:ascii="Angsana New" w:hAnsi="Angsana New"/>
          <w:sz w:val="30"/>
          <w:szCs w:val="30"/>
          <w:cs/>
          <w:lang w:val="th-TH"/>
        </w:rPr>
        <w:t xml:space="preserve"> ล้านบาท และ </w:t>
      </w:r>
      <w:r w:rsidR="008E53DC" w:rsidRPr="008E53DC">
        <w:rPr>
          <w:rFonts w:ascii="Angsana New" w:hAnsi="Angsana New"/>
          <w:sz w:val="30"/>
          <w:szCs w:val="30"/>
        </w:rPr>
        <w:t>5</w:t>
      </w:r>
      <w:r w:rsidRPr="00A764C0">
        <w:rPr>
          <w:rFonts w:ascii="Angsana New" w:hAnsi="Angsana New"/>
          <w:sz w:val="30"/>
          <w:szCs w:val="30"/>
          <w:cs/>
          <w:lang w:val="th-TH"/>
        </w:rPr>
        <w:t>.</w:t>
      </w:r>
      <w:r w:rsidR="008E53DC" w:rsidRPr="008E53DC">
        <w:rPr>
          <w:rFonts w:ascii="Angsana New" w:hAnsi="Angsana New"/>
          <w:sz w:val="30"/>
          <w:szCs w:val="30"/>
        </w:rPr>
        <w:t>83</w:t>
      </w:r>
      <w:r w:rsidRPr="00A764C0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="0019770A" w:rsidRPr="00A764C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764C0">
        <w:rPr>
          <w:rFonts w:ascii="Angsana New" w:hAnsi="Angsana New"/>
          <w:sz w:val="30"/>
          <w:szCs w:val="30"/>
          <w:cs/>
          <w:lang w:val="th-TH"/>
        </w:rPr>
        <w:t>ตามลำดับ ในวันที่มีผลบังคับใช้</w:t>
      </w:r>
    </w:p>
    <w:p w:rsidR="00A764C0" w:rsidRDefault="00A764C0" w:rsidP="008F7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A764C0" w:rsidRDefault="00A764C0" w:rsidP="00A764C0">
      <w:pPr>
        <w:pStyle w:val="ListParagraph"/>
        <w:numPr>
          <w:ilvl w:val="0"/>
          <w:numId w:val="33"/>
        </w:numPr>
        <w:jc w:val="thaiDistribute"/>
        <w:rPr>
          <w:rFonts w:ascii="Angsana New" w:hAnsi="Angsana New"/>
          <w:sz w:val="30"/>
          <w:szCs w:val="30"/>
          <w:lang w:val="th-TH"/>
        </w:rPr>
      </w:pP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Pr="009B62AB">
        <w:rPr>
          <w:rFonts w:ascii="Angsana New" w:hAnsi="Angsana New"/>
          <w:sz w:val="30"/>
          <w:szCs w:val="30"/>
        </w:rPr>
        <w:t xml:space="preserve">24 </w:t>
      </w:r>
      <w:r w:rsidRPr="009B62A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9B62AB">
        <w:rPr>
          <w:rFonts w:ascii="Angsana New" w:hAnsi="Angsana New"/>
          <w:sz w:val="30"/>
          <w:szCs w:val="30"/>
        </w:rPr>
        <w:t xml:space="preserve">2562 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ที่ประชุมสามัญผู้ถือหุ้นได้มีมติอนุมัติรายการดังต่อไปนี้</w:t>
      </w:r>
    </w:p>
    <w:p w:rsidR="00A764C0" w:rsidRPr="00EA72C5" w:rsidRDefault="00A764C0" w:rsidP="00A764C0">
      <w:pPr>
        <w:pStyle w:val="ListParagraph"/>
        <w:ind w:left="900"/>
        <w:jc w:val="thaiDistribute"/>
        <w:rPr>
          <w:rFonts w:ascii="Angsana New" w:hAnsi="Angsana New"/>
          <w:sz w:val="24"/>
          <w:szCs w:val="24"/>
          <w:lang w:val="th-TH"/>
        </w:rPr>
      </w:pPr>
    </w:p>
    <w:p w:rsidR="00A764C0" w:rsidRPr="009B62AB" w:rsidRDefault="00A764C0" w:rsidP="00A764C0">
      <w:pPr>
        <w:tabs>
          <w:tab w:val="clear" w:pos="454"/>
          <w:tab w:val="left" w:pos="630"/>
        </w:tabs>
        <w:ind w:left="90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9B62AB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การลดทุนจดทะเบียน </w:t>
      </w:r>
    </w:p>
    <w:p w:rsidR="00A764C0" w:rsidRPr="00EA72C5" w:rsidRDefault="00A764C0" w:rsidP="00A764C0">
      <w:pPr>
        <w:tabs>
          <w:tab w:val="clear" w:pos="454"/>
          <w:tab w:val="left" w:pos="630"/>
        </w:tabs>
        <w:ind w:left="900"/>
        <w:jc w:val="thaiDistribute"/>
        <w:rPr>
          <w:rFonts w:ascii="Angsana New" w:hAnsi="Angsana New"/>
          <w:sz w:val="24"/>
          <w:szCs w:val="24"/>
          <w:lang w:val="th-TH"/>
        </w:rPr>
      </w:pPr>
    </w:p>
    <w:p w:rsidR="00A764C0" w:rsidRDefault="00A764C0" w:rsidP="00A764C0">
      <w:pPr>
        <w:tabs>
          <w:tab w:val="clear" w:pos="454"/>
          <w:tab w:val="left" w:pos="630"/>
        </w:tabs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ลดทุนจดทะเบียนจากจำนวน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>1,841,118,481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9B62AB">
        <w:rPr>
          <w:rFonts w:ascii="Angsana New" w:hAnsi="Angsana New" w:hint="cs"/>
          <w:sz w:val="30"/>
          <w:szCs w:val="30"/>
          <w:lang w:val="th-TH"/>
        </w:rPr>
        <w:t>0.25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 รวมจำนวน</w:t>
      </w:r>
      <w:r w:rsidRPr="009B62AB">
        <w:rPr>
          <w:rFonts w:ascii="Angsana New" w:hAnsi="Angsana New" w:hint="cs"/>
          <w:sz w:val="30"/>
          <w:szCs w:val="30"/>
          <w:lang w:val="th-TH"/>
        </w:rPr>
        <w:t>460,279,620</w:t>
      </w:r>
      <w:r w:rsidRPr="009B62AB">
        <w:rPr>
          <w:rFonts w:ascii="Angsana New" w:hAnsi="Angsana New"/>
          <w:sz w:val="30"/>
          <w:szCs w:val="30"/>
          <w:lang w:val="th-TH"/>
        </w:rPr>
        <w:t>.25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 เป็นทุนจดทะเบียนใหม่จำนวน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>1,308,886,517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9B62AB">
        <w:rPr>
          <w:rFonts w:ascii="Angsana New" w:hAnsi="Angsana New" w:hint="cs"/>
          <w:sz w:val="30"/>
          <w:szCs w:val="30"/>
          <w:lang w:val="th-TH"/>
        </w:rPr>
        <w:t>0.25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 รว</w:t>
      </w:r>
      <w:r>
        <w:rPr>
          <w:rFonts w:ascii="Angsana New" w:hAnsi="Angsana New" w:hint="cs"/>
          <w:sz w:val="30"/>
          <w:szCs w:val="30"/>
          <w:cs/>
          <w:lang w:val="th-TH"/>
        </w:rPr>
        <w:t>ม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>327,221,629</w:t>
      </w:r>
      <w:r w:rsidRPr="009B62AB">
        <w:rPr>
          <w:rFonts w:ascii="Angsana New" w:hAnsi="Angsana New"/>
          <w:sz w:val="30"/>
          <w:szCs w:val="30"/>
          <w:lang w:val="th-TH"/>
        </w:rPr>
        <w:t>.25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 โดยการตัดหุ้นที่จำหน่ายไม่ได้ซึ่งคงเหลือจากการจัดสรรหุ้นสามัญเพิ่มทุนจำนวน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>532,231,964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9B62AB">
        <w:rPr>
          <w:rFonts w:ascii="Angsana New" w:hAnsi="Angsana New" w:hint="cs"/>
          <w:sz w:val="30"/>
          <w:szCs w:val="30"/>
          <w:lang w:val="th-TH"/>
        </w:rPr>
        <w:t>0.25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 รวมจำนวน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>133,057,991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</w:t>
      </w:r>
    </w:p>
    <w:p w:rsidR="00A764C0" w:rsidRDefault="00A764C0" w:rsidP="00A764C0">
      <w:pPr>
        <w:tabs>
          <w:tab w:val="clear" w:pos="454"/>
          <w:tab w:val="left" w:pos="630"/>
        </w:tabs>
        <w:ind w:left="900"/>
        <w:jc w:val="thaiDistribute"/>
        <w:rPr>
          <w:rFonts w:ascii="Angsana New" w:hAnsi="Angsana New"/>
          <w:sz w:val="24"/>
          <w:szCs w:val="24"/>
          <w:lang w:val="th-TH"/>
        </w:rPr>
      </w:pPr>
    </w:p>
    <w:p w:rsidR="00A764C0" w:rsidRPr="009B62AB" w:rsidRDefault="00A764C0" w:rsidP="00A764C0">
      <w:pPr>
        <w:tabs>
          <w:tab w:val="clear" w:pos="454"/>
          <w:tab w:val="left" w:pos="630"/>
        </w:tabs>
        <w:ind w:left="90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9B62AB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การเพิ่มทุนจดทะเบียน</w:t>
      </w:r>
    </w:p>
    <w:p w:rsidR="00A764C0" w:rsidRPr="00EA72C5" w:rsidRDefault="00A764C0" w:rsidP="00A764C0">
      <w:pPr>
        <w:ind w:left="547"/>
        <w:jc w:val="thaiDistribute"/>
        <w:rPr>
          <w:rFonts w:ascii="Angsana New" w:hAnsi="Angsana New"/>
          <w:color w:val="FF0000"/>
          <w:sz w:val="24"/>
          <w:szCs w:val="24"/>
          <w:lang w:val="en-GB"/>
        </w:rPr>
      </w:pPr>
    </w:p>
    <w:p w:rsidR="00A764C0" w:rsidRPr="009B62AB" w:rsidRDefault="00A764C0" w:rsidP="00A764C0">
      <w:pPr>
        <w:tabs>
          <w:tab w:val="clear" w:pos="454"/>
          <w:tab w:val="left" w:pos="630"/>
        </w:tabs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อนุมัติการเพิ่มทุนจดทะเบียนจำนวนเพิ่มทุนจดทะเบียนจากจำนวน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 xml:space="preserve">1,308,886,517 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หุ้น มูลค่าที่ตราไว้หุ้นละ </w:t>
      </w:r>
      <w:r w:rsidRPr="009B62AB">
        <w:rPr>
          <w:rFonts w:ascii="Angsana New" w:hAnsi="Angsana New" w:hint="cs"/>
          <w:sz w:val="30"/>
          <w:szCs w:val="30"/>
          <w:lang w:val="th-TH"/>
        </w:rPr>
        <w:t xml:space="preserve">0.25 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บาท รวมจำนวน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>327,221,629.25</w:t>
      </w:r>
      <w:r w:rsidRPr="009B62AB">
        <w:rPr>
          <w:rFonts w:ascii="Angsana New" w:hAnsi="Angsana New"/>
          <w:sz w:val="30"/>
          <w:szCs w:val="30"/>
          <w:lang w:val="th-TH"/>
        </w:rPr>
        <w:t xml:space="preserve"> 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บาท เป็นทุนจดทะเบียนใหม่จำนวน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 xml:space="preserve">2,355,995,730 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หุ้น มูลค่าที่ตราไว้หุ้นละ </w:t>
      </w:r>
      <w:r w:rsidRPr="009B62AB">
        <w:rPr>
          <w:rFonts w:ascii="Angsana New" w:hAnsi="Angsana New" w:hint="cs"/>
          <w:sz w:val="30"/>
          <w:szCs w:val="30"/>
          <w:lang w:val="th-TH"/>
        </w:rPr>
        <w:t xml:space="preserve">0.25 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บาท รวมจำนวน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>588,998,932.50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 โดยการการออกหุ้นสามัญใหม่จำนวน</w:t>
      </w:r>
      <w:r w:rsidRPr="009B62AB">
        <w:rPr>
          <w:rFonts w:ascii="Angsana New" w:hAnsi="Angsana New" w:hint="cs"/>
          <w:sz w:val="30"/>
          <w:szCs w:val="30"/>
          <w:lang w:val="th-TH"/>
        </w:rPr>
        <w:t xml:space="preserve"> 1,047,109,213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9B62AB">
        <w:rPr>
          <w:rFonts w:ascii="Angsana New" w:hAnsi="Angsana New" w:hint="cs"/>
          <w:sz w:val="30"/>
          <w:szCs w:val="30"/>
          <w:lang w:val="th-TH"/>
        </w:rPr>
        <w:t xml:space="preserve">0.25 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บาท รวมจำนวน </w:t>
      </w:r>
      <w:r w:rsidRPr="009B62AB">
        <w:rPr>
          <w:rFonts w:ascii="Angsana New" w:hAnsi="Angsana New" w:hint="cs"/>
          <w:sz w:val="30"/>
          <w:szCs w:val="30"/>
          <w:lang w:val="th-TH"/>
        </w:rPr>
        <w:t>261,777,303.25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บาท เพื่อรองรับการออกและเสนอขายหุ้นเพิ่มทุน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แบบมอบอำนาจทั่วไปและรองรับการใช้สิทธิแปลงสภาพของใบสำคัญแสดงสิทธิที่จะซื้อหุ้นสามัญเพิ่มทุนของบริษัทรุ่นที่ </w:t>
      </w:r>
      <w:r w:rsidRPr="009B62AB">
        <w:rPr>
          <w:rFonts w:ascii="Angsana New" w:hAnsi="Angsana New" w:hint="cs"/>
          <w:sz w:val="30"/>
          <w:szCs w:val="30"/>
          <w:lang w:val="th-TH"/>
        </w:rPr>
        <w:t>2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(</w:t>
      </w:r>
      <w:r w:rsidRPr="009B62AB">
        <w:rPr>
          <w:rFonts w:ascii="Angsana New" w:hAnsi="Angsana New" w:hint="cs"/>
          <w:sz w:val="30"/>
          <w:szCs w:val="30"/>
          <w:lang w:val="th-TH"/>
        </w:rPr>
        <w:t>CHO-W2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)</w:t>
      </w:r>
    </w:p>
    <w:p w:rsidR="00A764C0" w:rsidRPr="00EA72C5" w:rsidRDefault="00A764C0" w:rsidP="00A764C0">
      <w:pPr>
        <w:tabs>
          <w:tab w:val="clear" w:pos="454"/>
          <w:tab w:val="left" w:pos="630"/>
        </w:tabs>
        <w:ind w:left="900"/>
        <w:jc w:val="thaiDistribute"/>
        <w:rPr>
          <w:rFonts w:ascii="Angsana New" w:hAnsi="Angsana New"/>
          <w:sz w:val="24"/>
          <w:szCs w:val="24"/>
          <w:lang w:val="th-TH"/>
        </w:rPr>
      </w:pPr>
    </w:p>
    <w:p w:rsidR="00A764C0" w:rsidRPr="00107FEB" w:rsidRDefault="00A764C0" w:rsidP="00A764C0">
      <w:pPr>
        <w:tabs>
          <w:tab w:val="clear" w:pos="454"/>
          <w:tab w:val="left" w:pos="630"/>
        </w:tabs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9B62AB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</w:t>
      </w:r>
      <w:r w:rsidRPr="009B62AB">
        <w:rPr>
          <w:rFonts w:ascii="Angsana New" w:hAnsi="Angsana New"/>
          <w:i/>
          <w:iCs/>
          <w:sz w:val="30"/>
          <w:szCs w:val="30"/>
          <w:cs/>
          <w:lang w:val="th-TH"/>
        </w:rPr>
        <w:t>จัดสรร</w:t>
      </w:r>
      <w:r w:rsidRPr="009B62AB">
        <w:rPr>
          <w:rFonts w:ascii="Angsana New" w:hAnsi="Angsana New" w:hint="cs"/>
          <w:i/>
          <w:iCs/>
          <w:sz w:val="30"/>
          <w:szCs w:val="30"/>
          <w:cs/>
          <w:lang w:val="th-TH"/>
        </w:rPr>
        <w:t>หุ้นสามัญเพิ่มทุน</w:t>
      </w:r>
      <w:r w:rsidRPr="009B62AB">
        <w:rPr>
          <w:rFonts w:ascii="Angsana New" w:hAnsi="Angsana New"/>
          <w:i/>
          <w:iCs/>
          <w:sz w:val="30"/>
          <w:szCs w:val="30"/>
          <w:cs/>
          <w:lang w:val="th-TH"/>
        </w:rPr>
        <w:t>แบบมอบอํานาจทั</w:t>
      </w:r>
      <w:r w:rsidRPr="009B62AB">
        <w:rPr>
          <w:rFonts w:ascii="Angsana New" w:hAnsi="Angsana New" w:hint="cs"/>
          <w:i/>
          <w:iCs/>
          <w:sz w:val="30"/>
          <w:szCs w:val="30"/>
          <w:cs/>
          <w:lang w:val="th-TH"/>
        </w:rPr>
        <w:t>่</w:t>
      </w:r>
      <w:r w:rsidRPr="009B62A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วไป </w:t>
      </w:r>
    </w:p>
    <w:p w:rsidR="00A764C0" w:rsidRPr="00EA72C5" w:rsidRDefault="00A764C0" w:rsidP="00A764C0">
      <w:pPr>
        <w:ind w:left="547"/>
        <w:jc w:val="thaiDistribute"/>
        <w:rPr>
          <w:rFonts w:ascii="Angsana New" w:hAnsi="Angsana New"/>
          <w:color w:val="FF0000"/>
          <w:sz w:val="24"/>
          <w:szCs w:val="24"/>
          <w:lang w:val="en-GB"/>
        </w:rPr>
      </w:pPr>
    </w:p>
    <w:p w:rsidR="00A764C0" w:rsidRDefault="00A764C0" w:rsidP="00A764C0">
      <w:pPr>
        <w:tabs>
          <w:tab w:val="clear" w:pos="454"/>
          <w:tab w:val="left" w:pos="630"/>
        </w:tabs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9B62AB">
        <w:rPr>
          <w:rFonts w:ascii="Angsana New" w:hAnsi="Angsana New" w:hint="cs"/>
          <w:sz w:val="30"/>
          <w:szCs w:val="30"/>
          <w:cs/>
          <w:lang w:val="th-TH"/>
        </w:rPr>
        <w:t>อนุมัติการออกและ</w:t>
      </w:r>
      <w:r w:rsidRPr="009B62AB">
        <w:rPr>
          <w:rFonts w:ascii="Angsana New" w:hAnsi="Angsana New"/>
          <w:sz w:val="30"/>
          <w:szCs w:val="30"/>
          <w:cs/>
          <w:lang w:val="th-TH"/>
        </w:rPr>
        <w:t>เสนอขาย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หุ้นสามัญเพิ่มทุน</w:t>
      </w:r>
      <w:r w:rsidRPr="009B62AB">
        <w:rPr>
          <w:rFonts w:ascii="Angsana New" w:hAnsi="Angsana New"/>
          <w:sz w:val="30"/>
          <w:szCs w:val="30"/>
          <w:cs/>
          <w:lang w:val="th-TH"/>
        </w:rPr>
        <w:t>แบบมอบอํานาจทั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9B62AB">
        <w:rPr>
          <w:rFonts w:ascii="Angsana New" w:hAnsi="Angsana New"/>
          <w:sz w:val="30"/>
          <w:szCs w:val="30"/>
          <w:cs/>
          <w:lang w:val="th-TH"/>
        </w:rPr>
        <w:t>วไป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เพื่อเสนอขายหลักทรัพย์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 ให้กับผู้ถือหุ้นเดิม (</w:t>
      </w:r>
      <w:r w:rsidRPr="009B62AB">
        <w:rPr>
          <w:rFonts w:ascii="Angsana New" w:hAnsi="Angsana New"/>
          <w:sz w:val="30"/>
          <w:szCs w:val="30"/>
          <w:lang w:val="th-TH"/>
        </w:rPr>
        <w:t xml:space="preserve">Rights Offering) </w:t>
      </w:r>
      <w:r w:rsidRPr="009B62AB">
        <w:rPr>
          <w:rFonts w:ascii="Angsana New" w:hAnsi="Angsana New"/>
          <w:sz w:val="30"/>
          <w:szCs w:val="30"/>
          <w:cs/>
          <w:lang w:val="th-TH"/>
        </w:rPr>
        <w:t>ซึ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งไม่เกินร้อยละ </w:t>
      </w:r>
      <w:r w:rsidRPr="009B62AB">
        <w:rPr>
          <w:rFonts w:ascii="Angsana New" w:hAnsi="Angsana New"/>
          <w:sz w:val="30"/>
          <w:szCs w:val="30"/>
          <w:lang w:val="th-TH"/>
        </w:rPr>
        <w:t>30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 ของทุนชําระแล้วของบริษัท จํานวนไม่เกิน </w:t>
      </w:r>
      <w:r w:rsidRPr="009B62AB">
        <w:rPr>
          <w:rFonts w:ascii="Angsana New" w:hAnsi="Angsana New"/>
          <w:sz w:val="30"/>
          <w:szCs w:val="30"/>
          <w:lang w:val="th-TH"/>
        </w:rPr>
        <w:t>392,665,955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 หุ้น มูลค่าที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ตราไว้หุ้นละ </w:t>
      </w:r>
      <w:r w:rsidRPr="009B62AB">
        <w:rPr>
          <w:rFonts w:ascii="Angsana New" w:hAnsi="Angsana New"/>
          <w:sz w:val="30"/>
          <w:szCs w:val="30"/>
          <w:lang w:val="th-TH"/>
        </w:rPr>
        <w:t>0.25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 บาท </w:t>
      </w:r>
    </w:p>
    <w:p w:rsidR="00A764C0" w:rsidRPr="00EA72C5" w:rsidRDefault="00A764C0" w:rsidP="00A764C0">
      <w:pPr>
        <w:tabs>
          <w:tab w:val="clear" w:pos="454"/>
          <w:tab w:val="left" w:pos="630"/>
        </w:tabs>
        <w:ind w:left="900"/>
        <w:jc w:val="thaiDistribute"/>
        <w:rPr>
          <w:rFonts w:ascii="Angsana New" w:hAnsi="Angsana New"/>
          <w:sz w:val="24"/>
          <w:szCs w:val="24"/>
          <w:lang w:val="th-TH"/>
        </w:rPr>
      </w:pPr>
    </w:p>
    <w:p w:rsidR="00A764C0" w:rsidRPr="009B62AB" w:rsidRDefault="00A764C0" w:rsidP="00A764C0">
      <w:pPr>
        <w:tabs>
          <w:tab w:val="clear" w:pos="454"/>
          <w:tab w:val="left" w:pos="630"/>
        </w:tabs>
        <w:ind w:left="90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9B62AB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การออกใบสำคัญแสดงสิทธิ</w:t>
      </w:r>
    </w:p>
    <w:p w:rsidR="00A764C0" w:rsidRPr="00EA72C5" w:rsidRDefault="00A764C0" w:rsidP="00A764C0">
      <w:pPr>
        <w:ind w:left="547"/>
        <w:jc w:val="thaiDistribute"/>
        <w:rPr>
          <w:rFonts w:ascii="Angsana New" w:hAnsi="Angsana New"/>
          <w:color w:val="FF0000"/>
          <w:sz w:val="24"/>
          <w:szCs w:val="24"/>
          <w:lang w:val="en-GB"/>
        </w:rPr>
      </w:pPr>
    </w:p>
    <w:p w:rsidR="00A764C0" w:rsidRPr="009B62AB" w:rsidRDefault="00A764C0" w:rsidP="00A764C0">
      <w:pPr>
        <w:tabs>
          <w:tab w:val="clear" w:pos="454"/>
          <w:tab w:val="left" w:pos="630"/>
        </w:tabs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9B62AB">
        <w:rPr>
          <w:rFonts w:ascii="Angsana New" w:hAnsi="Angsana New"/>
          <w:sz w:val="30"/>
          <w:szCs w:val="30"/>
          <w:cs/>
          <w:lang w:val="th-TH"/>
        </w:rPr>
        <w:t>อนุมัติการออกและเสนอขายใบสําคัญแสดงสิทธิที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9B62AB">
        <w:rPr>
          <w:rFonts w:ascii="Angsana New" w:hAnsi="Angsana New"/>
          <w:sz w:val="30"/>
          <w:szCs w:val="30"/>
          <w:cs/>
          <w:lang w:val="th-TH"/>
        </w:rPr>
        <w:t>จะชื่อหุ้นสามัญเพิ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9B62AB">
        <w:rPr>
          <w:rFonts w:ascii="Angsana New" w:hAnsi="Angsana New"/>
          <w:sz w:val="30"/>
          <w:szCs w:val="30"/>
          <w:cs/>
          <w:lang w:val="th-TH"/>
        </w:rPr>
        <w:t>มทุนรุ่นที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B62AB">
        <w:rPr>
          <w:rFonts w:ascii="Angsana New" w:hAnsi="Angsana New"/>
          <w:sz w:val="30"/>
          <w:szCs w:val="30"/>
          <w:lang w:val="th-TH"/>
        </w:rPr>
        <w:t>2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9B62AB">
        <w:rPr>
          <w:rFonts w:ascii="Angsana New" w:hAnsi="Angsana New"/>
          <w:sz w:val="30"/>
          <w:szCs w:val="30"/>
          <w:lang w:val="th-TH"/>
        </w:rPr>
        <w:t>CHO-W2</w:t>
      </w:r>
      <w:r w:rsidRPr="009B62AB">
        <w:rPr>
          <w:rFonts w:ascii="Angsana New" w:hAnsi="Angsana New"/>
          <w:sz w:val="30"/>
          <w:szCs w:val="30"/>
          <w:cs/>
          <w:lang w:val="th-TH"/>
        </w:rPr>
        <w:t>) ให้แก่ผู้ถือหุ้นเดิม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จํานวนไม่เกิน </w:t>
      </w:r>
      <w:r w:rsidRPr="009B62AB">
        <w:rPr>
          <w:rFonts w:ascii="Angsana New" w:hAnsi="Angsana New"/>
          <w:sz w:val="30"/>
          <w:szCs w:val="30"/>
          <w:lang w:val="th-TH"/>
        </w:rPr>
        <w:t>654</w:t>
      </w:r>
      <w:r w:rsidRPr="009B62AB">
        <w:rPr>
          <w:rFonts w:ascii="Angsana New" w:hAnsi="Angsana New"/>
          <w:sz w:val="30"/>
          <w:szCs w:val="30"/>
          <w:cs/>
          <w:lang w:val="th-TH"/>
        </w:rPr>
        <w:t>,</w:t>
      </w:r>
      <w:r w:rsidRPr="009B62AB">
        <w:rPr>
          <w:rFonts w:ascii="Angsana New" w:hAnsi="Angsana New"/>
          <w:sz w:val="30"/>
          <w:szCs w:val="30"/>
          <w:lang w:val="th-TH"/>
        </w:rPr>
        <w:t>443</w:t>
      </w:r>
      <w:r w:rsidRPr="009B62AB">
        <w:rPr>
          <w:rFonts w:ascii="Angsana New" w:hAnsi="Angsana New"/>
          <w:sz w:val="30"/>
          <w:szCs w:val="30"/>
          <w:cs/>
          <w:lang w:val="th-TH"/>
        </w:rPr>
        <w:t>,</w:t>
      </w:r>
      <w:r w:rsidRPr="009B62AB">
        <w:rPr>
          <w:rFonts w:ascii="Angsana New" w:hAnsi="Angsana New"/>
          <w:sz w:val="30"/>
          <w:szCs w:val="30"/>
          <w:lang w:val="th-TH"/>
        </w:rPr>
        <w:t>258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 xml:space="preserve">หน่วย โดยออกหุ้นรองรับจำนวน </w:t>
      </w:r>
      <w:r w:rsidRPr="009B62AB">
        <w:rPr>
          <w:rFonts w:ascii="Angsana New" w:hAnsi="Angsana New"/>
          <w:sz w:val="30"/>
          <w:szCs w:val="30"/>
          <w:lang w:val="th-TH"/>
        </w:rPr>
        <w:t xml:space="preserve">654,443,258 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หุ้น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 มูลค่าที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ตราไว้หุ้นละ </w:t>
      </w:r>
      <w:r w:rsidRPr="009B62AB">
        <w:rPr>
          <w:rFonts w:ascii="Angsana New" w:hAnsi="Angsana New"/>
          <w:sz w:val="30"/>
          <w:szCs w:val="30"/>
          <w:lang w:val="th-TH"/>
        </w:rPr>
        <w:t>0</w:t>
      </w:r>
      <w:r w:rsidRPr="009B62AB">
        <w:rPr>
          <w:rFonts w:ascii="Angsana New" w:hAnsi="Angsana New"/>
          <w:sz w:val="30"/>
          <w:szCs w:val="30"/>
          <w:cs/>
          <w:lang w:val="th-TH"/>
        </w:rPr>
        <w:t>.</w:t>
      </w:r>
      <w:r w:rsidRPr="009B62AB">
        <w:rPr>
          <w:rFonts w:ascii="Angsana New" w:hAnsi="Angsana New"/>
          <w:sz w:val="30"/>
          <w:szCs w:val="30"/>
          <w:lang w:val="th-TH"/>
        </w:rPr>
        <w:t>25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 บาท ซึ</w:t>
      </w:r>
      <w:r w:rsidRPr="009B62AB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งไม่เกินร้อยละ </w:t>
      </w:r>
      <w:r w:rsidRPr="009B62AB">
        <w:rPr>
          <w:rFonts w:ascii="Angsana New" w:hAnsi="Angsana New"/>
          <w:sz w:val="30"/>
          <w:szCs w:val="30"/>
          <w:lang w:val="th-TH"/>
        </w:rPr>
        <w:t>50</w:t>
      </w:r>
      <w:r w:rsidRPr="009B62AB">
        <w:rPr>
          <w:rFonts w:ascii="Angsana New" w:hAnsi="Angsana New"/>
          <w:sz w:val="30"/>
          <w:szCs w:val="30"/>
          <w:cs/>
          <w:lang w:val="th-TH"/>
        </w:rPr>
        <w:t xml:space="preserve"> ของทุนชําระแล้วของบริษัท</w:t>
      </w:r>
    </w:p>
    <w:p w:rsidR="00D805CB" w:rsidRDefault="00D805CB" w:rsidP="00D805CB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2772DF" w:rsidRDefault="002772DF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12B44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:rsidR="0016707C" w:rsidRDefault="0016707C" w:rsidP="001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16707C" w:rsidRDefault="0016707C" w:rsidP="001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12B44">
        <w:rPr>
          <w:rFonts w:ascii="Angsana New" w:hAnsi="Angsana New" w:hint="cs"/>
          <w:sz w:val="30"/>
          <w:szCs w:val="30"/>
          <w:cs/>
          <w:lang w:val="th-TH"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และบริษัท</w:t>
      </w:r>
      <w:r w:rsidRPr="00D12B4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  <w:lang w:val="th-TH"/>
        </w:rPr>
        <w:t>ซึ่งคาดว่าจะมีผลกระทบที่มีสาระสำคัญต่องบการเงินรวมและงบการเงินเฉพาะกิจการของบริษัท</w:t>
      </w:r>
      <w:r w:rsidRPr="00D12B4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  <w:lang w:val="th-TH"/>
        </w:rPr>
        <w:t>เมื่อนำมาถือปฏิบัติเป็นครั้งแรก</w:t>
      </w:r>
      <w:r w:rsidRPr="00D12B4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  <w:lang w:val="th-TH"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D12B4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E53DC" w:rsidRPr="008E53DC">
        <w:rPr>
          <w:rFonts w:ascii="Angsana New" w:hAnsi="Angsana New"/>
          <w:sz w:val="30"/>
          <w:szCs w:val="30"/>
        </w:rPr>
        <w:t>1</w:t>
      </w:r>
      <w:r w:rsidRPr="00D12B4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  <w:lang w:val="th-TH"/>
        </w:rPr>
        <w:t>มกราคม</w:t>
      </w:r>
      <w:r w:rsidRPr="00D12B4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E53DC" w:rsidRPr="008E53DC">
        <w:rPr>
          <w:rFonts w:ascii="Angsana New" w:hAnsi="Angsana New"/>
          <w:sz w:val="30"/>
          <w:szCs w:val="30"/>
        </w:rPr>
        <w:t>2563</w:t>
      </w:r>
      <w:r w:rsidRPr="00D12B4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  <w:lang w:val="th-TH"/>
        </w:rPr>
        <w:t>ซึ่งมีดังต่อไปนี้</w:t>
      </w:r>
    </w:p>
    <w:p w:rsidR="00B7178C" w:rsidRPr="00D12B44" w:rsidRDefault="00B7178C" w:rsidP="001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16707C" w:rsidRPr="00D12B44" w:rsidTr="00B426C4">
        <w:trPr>
          <w:tblHeader/>
        </w:trPr>
        <w:tc>
          <w:tcPr>
            <w:tcW w:w="3960" w:type="dxa"/>
            <w:shd w:val="clear" w:color="auto" w:fill="auto"/>
            <w:vAlign w:val="bottom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D12B4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D12B4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6707C" w:rsidRPr="00D12B44" w:rsidTr="00B426C4">
        <w:tc>
          <w:tcPr>
            <w:tcW w:w="3960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D12B4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12B44"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6707C" w:rsidRPr="00D12B44" w:rsidTr="00B426C4">
        <w:tc>
          <w:tcPr>
            <w:tcW w:w="3960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12B44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6707C" w:rsidRPr="00D12B44" w:rsidTr="00B426C4">
        <w:tc>
          <w:tcPr>
            <w:tcW w:w="3960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12B4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12B44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D12B4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สัญญาเช่า </w:t>
            </w:r>
          </w:p>
        </w:tc>
      </w:tr>
      <w:tr w:rsidR="0016707C" w:rsidRPr="00D12B44" w:rsidTr="00B426C4">
        <w:tc>
          <w:tcPr>
            <w:tcW w:w="3960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eastAsia="Times New Roman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D12B44">
              <w:rPr>
                <w:rFonts w:ascii="Angsana New" w:hAnsi="Angsana New" w:cs="Cordi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D12B44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16707C" w:rsidRPr="00D12B44" w:rsidTr="00B426C4">
        <w:tc>
          <w:tcPr>
            <w:tcW w:w="3960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12B44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6707C" w:rsidRPr="00D12B44" w:rsidTr="00B426C4">
        <w:tc>
          <w:tcPr>
            <w:tcW w:w="3960" w:type="dxa"/>
            <w:shd w:val="clear" w:color="auto" w:fill="auto"/>
            <w:hideMark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12B44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16707C" w:rsidRPr="00D12B44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764C0" w:rsidRDefault="00A764C0" w:rsidP="0016707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16707C" w:rsidRDefault="0016707C" w:rsidP="0016707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Pr="00D12B44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16707C" w:rsidRPr="00D12B44" w:rsidRDefault="0016707C" w:rsidP="0016707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12B4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16707C" w:rsidRPr="00D12B44" w:rsidRDefault="0016707C" w:rsidP="001670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16707C" w:rsidRPr="00D12B44" w:rsidRDefault="0016707C" w:rsidP="001670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16707C" w:rsidRPr="00D12B44" w:rsidRDefault="0016707C" w:rsidP="001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6707C" w:rsidRPr="00D12B44" w:rsidRDefault="0016707C" w:rsidP="001670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80720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</w:t>
      </w:r>
      <w:r w:rsidRPr="00D12B44">
        <w:rPr>
          <w:rFonts w:ascii="Angsana New" w:hAnsi="Angsana New" w:hint="cs"/>
          <w:sz w:val="30"/>
          <w:szCs w:val="30"/>
          <w:cs/>
        </w:rPr>
        <w:t>ผลกระทบที่อาจเกิดขึ้นจาก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รวมและงบการเงินเฉพาะกิจการของบริษัท</w:t>
      </w:r>
    </w:p>
    <w:p w:rsidR="0016707C" w:rsidRPr="00855B5D" w:rsidRDefault="0016707C" w:rsidP="001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6707C" w:rsidRPr="00D12B44" w:rsidRDefault="0016707C" w:rsidP="0016707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12B4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12B44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D12B4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16707C" w:rsidRPr="00D12B44" w:rsidRDefault="0016707C" w:rsidP="0016707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16707C" w:rsidRPr="00D12B44" w:rsidRDefault="0016707C" w:rsidP="001670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D12B44">
        <w:rPr>
          <w:rFonts w:ascii="Angsana New" w:hAnsi="Angsana New" w:hint="cs"/>
          <w:sz w:val="30"/>
          <w:szCs w:val="30"/>
        </w:rPr>
        <w:t>16</w:t>
      </w:r>
      <w:r w:rsidRPr="00D12B44">
        <w:rPr>
          <w:rFonts w:ascii="Angsana New" w:hAnsi="Angsana New" w:hint="cs"/>
          <w:sz w:val="30"/>
          <w:szCs w:val="30"/>
          <w:cs/>
        </w:rPr>
        <w:t xml:space="preserve"> ได้นำเสนอวิธีการ</w:t>
      </w:r>
      <w:r w:rsidRPr="00D12B44"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 (</w:t>
      </w:r>
      <w:r w:rsidRPr="00D12B44">
        <w:rPr>
          <w:rFonts w:ascii="Angsana New" w:hAnsi="Angsana New" w:hint="cs"/>
          <w:color w:val="000000"/>
          <w:sz w:val="30"/>
          <w:szCs w:val="30"/>
        </w:rPr>
        <w:t xml:space="preserve">Single lessee accounting model) </w:t>
      </w:r>
      <w:r w:rsidRPr="00D12B44">
        <w:rPr>
          <w:rFonts w:ascii="Angsana New" w:hAnsi="Angsana New" w:hint="cs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</w:p>
    <w:p w:rsidR="0016707C" w:rsidRPr="00D12B44" w:rsidRDefault="0016707C" w:rsidP="001670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6707C" w:rsidRDefault="0016707C" w:rsidP="001670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12B44">
        <w:rPr>
          <w:rFonts w:ascii="Angsana New" w:hAnsi="Angsana New" w:hint="cs"/>
          <w:color w:val="000000"/>
          <w:sz w:val="30"/>
          <w:szCs w:val="30"/>
          <w:cs/>
        </w:rPr>
        <w:t>ขณะนี้ผู้บริหาร</w:t>
      </w:r>
      <w:r w:rsidRPr="00780720">
        <w:rPr>
          <w:rFonts w:ascii="Angsana New" w:hAnsi="Angsana New" w:hint="cs"/>
          <w:color w:val="000000"/>
          <w:sz w:val="30"/>
          <w:szCs w:val="30"/>
          <w:cs/>
        </w:rPr>
        <w:t>กำลังพิจารณาถึงผลกระทบ</w:t>
      </w:r>
      <w:r w:rsidRPr="00D12B44">
        <w:rPr>
          <w:rFonts w:ascii="Angsana New" w:hAnsi="Angsana New" w:hint="cs"/>
          <w:color w:val="000000"/>
          <w:sz w:val="30"/>
          <w:szCs w:val="30"/>
          <w:cs/>
        </w:rPr>
        <w:t>ที่อาจเกิดขึ้นจากการถือปฏิบัติตามมาตรฐานการรายงานทางการเงิน</w:t>
      </w:r>
      <w:r w:rsidRPr="00D12B4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color w:val="000000"/>
          <w:sz w:val="30"/>
          <w:szCs w:val="30"/>
          <w:cs/>
        </w:rPr>
        <w:t>ฉบับที่</w:t>
      </w:r>
      <w:r w:rsidRPr="00D12B4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E53DC" w:rsidRPr="008E53DC">
        <w:rPr>
          <w:rFonts w:ascii="Angsana New" w:hAnsi="Angsana New"/>
          <w:color w:val="000000"/>
          <w:sz w:val="30"/>
          <w:szCs w:val="30"/>
        </w:rPr>
        <w:t>16</w:t>
      </w:r>
      <w:r w:rsidRPr="00D12B4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color w:val="000000"/>
          <w:sz w:val="30"/>
          <w:szCs w:val="30"/>
          <w:cs/>
        </w:rPr>
        <w:t>เป็นครั้งแรกต่องบการเงินรวมและงบการเงินเฉพาะกิจการของบริษัท</w:t>
      </w:r>
    </w:p>
    <w:p w:rsidR="000830DD" w:rsidRDefault="000830DD" w:rsidP="001670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6707C" w:rsidRPr="00894B4A" w:rsidRDefault="0016707C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8449E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:rsidR="00894B4A" w:rsidRDefault="00894B4A" w:rsidP="00894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2772DF" w:rsidRDefault="008D148B" w:rsidP="008D1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/>
          <w:sz w:val="30"/>
          <w:szCs w:val="30"/>
          <w:cs/>
        </w:rPr>
        <w:t xml:space="preserve">และงบกำไรขาดทุนเบ็ดเสร็จสำหรับงวดสามเดือนสิ้นสุดวันที่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ีนาคม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/>
          <w:sz w:val="30"/>
          <w:szCs w:val="30"/>
          <w:cs/>
        </w:rPr>
        <w:t>ซึ่งรวมอยู่ใน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</w:t>
      </w:r>
      <w:r w:rsidRPr="00CF5E81">
        <w:rPr>
          <w:rFonts w:ascii="Angsana New" w:hAnsi="Angsana New"/>
          <w:sz w:val="30"/>
          <w:szCs w:val="30"/>
          <w:cs/>
        </w:rPr>
        <w:t>กาล</w:t>
      </w:r>
      <w:r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</w:t>
      </w:r>
      <w:r>
        <w:rPr>
          <w:rFonts w:ascii="Angsana New" w:hAnsi="Angsana New" w:hint="cs"/>
          <w:sz w:val="30"/>
          <w:szCs w:val="30"/>
          <w:cs/>
        </w:rPr>
        <w:t xml:space="preserve">ของงวด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 xml:space="preserve">การเงินระหว่างกาลปี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/>
          <w:sz w:val="30"/>
          <w:szCs w:val="30"/>
          <w:cs/>
        </w:rPr>
        <w:t>การจัดประเภทรายการ</w:t>
      </w:r>
      <w:r>
        <w:rPr>
          <w:rFonts w:ascii="Angsana New" w:hAnsi="Angsana New" w:hint="cs"/>
          <w:sz w:val="30"/>
          <w:szCs w:val="30"/>
          <w:cs/>
        </w:rPr>
        <w:t>ที่มีสาระสำคัญมีดังนี้</w:t>
      </w:r>
    </w:p>
    <w:p w:rsidR="00894B4A" w:rsidRDefault="00894B4A" w:rsidP="00277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:rsidR="00894B4A" w:rsidRDefault="00894B4A" w:rsidP="00277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:rsidR="00894B4A" w:rsidRDefault="00894B4A" w:rsidP="00277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:rsidR="00894B4A" w:rsidRDefault="00894B4A" w:rsidP="00277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:rsidR="00894B4A" w:rsidRDefault="00894B4A" w:rsidP="00277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150"/>
        <w:gridCol w:w="90"/>
        <w:gridCol w:w="1800"/>
        <w:gridCol w:w="90"/>
        <w:gridCol w:w="270"/>
        <w:gridCol w:w="50"/>
        <w:gridCol w:w="1390"/>
        <w:gridCol w:w="90"/>
        <w:gridCol w:w="270"/>
        <w:gridCol w:w="90"/>
        <w:gridCol w:w="1800"/>
        <w:gridCol w:w="90"/>
      </w:tblGrid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Pr="00894B4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894B4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894B4A" w:rsidTr="00894B4A">
        <w:trPr>
          <w:trHeight w:val="44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8449E" w:rsidRPr="00894B4A" w:rsidTr="00894B4A">
        <w:trPr>
          <w:trHeight w:val="44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="008E53DC" w:rsidRPr="008E53D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8E53DC" w:rsidRPr="008E53D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8449E" w:rsidRPr="00894B4A" w:rsidTr="00894B4A">
        <w:trPr>
          <w:trHeight w:val="44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1,288,061,833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(567,619,217)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720,442,616 </w:t>
            </w:r>
          </w:p>
        </w:tc>
      </w:tr>
      <w:tr w:rsidR="00A8449E" w:rsidRPr="00894B4A" w:rsidTr="00894B4A">
        <w:trPr>
          <w:trHeight w:val="44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-  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567,804,812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567,804,812 </w:t>
            </w:r>
          </w:p>
        </w:tc>
      </w:tr>
      <w:tr w:rsidR="00A8449E" w:rsidRPr="00894B4A" w:rsidTr="00894B4A">
        <w:trPr>
          <w:trHeight w:val="86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ลูกหนี้พนักงานตามสัญญาเช่าการเงินที่ถึงกำหนดชำระภายในหนึ่งปี (สุทธิ)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</w:t>
            </w:r>
          </w:p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185,595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(185,595)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</w:t>
            </w:r>
          </w:p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-   </w:t>
            </w:r>
          </w:p>
        </w:tc>
      </w:tr>
      <w:tr w:rsidR="00A8449E" w:rsidRPr="00894B4A" w:rsidTr="00894B4A">
        <w:trPr>
          <w:trHeight w:val="44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สินทรัพย์ตราสารอนุพันธ์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235,886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(235,886)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</w:tr>
      <w:tr w:rsidR="00A8449E" w:rsidRPr="00894B4A" w:rsidTr="00894B4A">
        <w:trPr>
          <w:trHeight w:val="44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ภาษีมูลค่าเพิ่ม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58,394,654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(58,394,654)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58,630,540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58,630,540 </w:t>
            </w: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FF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(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สุทธิ)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154,662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(154,662)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                          -   </w:t>
            </w: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ภาษีเงินได้รอขอคืน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15,826,433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(15,826,433)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15,981,095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15,981,095 </w:t>
            </w:r>
          </w:p>
        </w:tc>
      </w:tr>
      <w:tr w:rsidR="00A8449E" w:rsidRPr="00894B4A" w:rsidTr="00894B4A">
        <w:trPr>
          <w:trHeight w:val="42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3,995,263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(3,995,263)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ภาษีมูลค่าเพิ่ม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1,318,881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(1,318,881)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4,119,264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5,314,144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9,433,408 </w:t>
            </w:r>
          </w:p>
        </w:tc>
      </w:tr>
      <w:tr w:rsidR="00E66F92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F92" w:rsidRPr="00894B4A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F92" w:rsidRPr="00894B4A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F92" w:rsidRPr="00894B4A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F92" w:rsidRPr="00894B4A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94B4A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="008E53DC" w:rsidRPr="008E53DC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894B4A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 </w:t>
            </w:r>
            <w:r w:rsidR="008E53DC" w:rsidRPr="008E53DC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  <w:r w:rsidRPr="00894B4A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1,874,678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hAnsi="Angsana New"/>
                <w:color w:val="000000"/>
                <w:sz w:val="28"/>
                <w:szCs w:val="28"/>
              </w:rPr>
              <w:t xml:space="preserve">3,755,030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hAnsi="Angsana New"/>
                <w:color w:val="000000"/>
                <w:sz w:val="28"/>
                <w:szCs w:val="28"/>
              </w:rPr>
              <w:t xml:space="preserve">  5,629,708 </w:t>
            </w: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(37,648,922)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hAnsi="Angsana New"/>
                <w:color w:val="000000"/>
                <w:sz w:val="28"/>
                <w:szCs w:val="28"/>
              </w:rPr>
              <w:t>(39,869)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hAnsi="Angsana New"/>
                <w:color w:val="000000"/>
                <w:sz w:val="28"/>
                <w:szCs w:val="28"/>
              </w:rPr>
              <w:t>(37,688,791)</w:t>
            </w: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ขาดทุนจากการตัดสินทรัพย์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hAnsi="Angsana New"/>
                <w:color w:val="000000"/>
                <w:sz w:val="28"/>
                <w:szCs w:val="28"/>
              </w:rPr>
              <w:t>(39,869)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hAnsi="Angsana New"/>
                <w:color w:val="000000"/>
                <w:sz w:val="28"/>
                <w:szCs w:val="28"/>
              </w:rPr>
              <w:t xml:space="preserve">39,869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8449E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กำไรสุทธิจากอัตราแลกเปลี่ยน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hAnsi="Angsana New"/>
                <w:color w:val="000000"/>
                <w:sz w:val="28"/>
                <w:szCs w:val="28"/>
              </w:rPr>
              <w:t xml:space="preserve">3,755,030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hAnsi="Angsana New"/>
                <w:color w:val="000000"/>
                <w:sz w:val="28"/>
                <w:szCs w:val="28"/>
              </w:rPr>
              <w:t>(3,755,030)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49E" w:rsidRPr="00894B4A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894B4A" w:rsidRPr="00894B4A" w:rsidTr="00894B4A">
        <w:trPr>
          <w:trHeight w:val="4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4A" w:rsidRPr="00894B4A" w:rsidRDefault="00894B4A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4A" w:rsidRPr="00894B4A" w:rsidRDefault="00894B4A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4A" w:rsidRPr="00894B4A" w:rsidRDefault="00894B4A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4B4A" w:rsidRPr="00894B4A" w:rsidRDefault="00894B4A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4A" w:rsidRPr="00894B4A" w:rsidRDefault="00894B4A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4A" w:rsidRPr="00894B4A" w:rsidRDefault="00894B4A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858B9" w:rsidRPr="00894B4A" w:rsidTr="00894B4A">
        <w:trPr>
          <w:gridAfter w:val="1"/>
          <w:wAfter w:w="90" w:type="dxa"/>
          <w:trHeight w:val="43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FF5D50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28"/>
                <w:szCs w:val="28"/>
              </w:rPr>
            </w:pPr>
          </w:p>
        </w:tc>
        <w:tc>
          <w:tcPr>
            <w:tcW w:w="5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3858B9" w:rsidRPr="00894B4A" w:rsidTr="00894B4A">
        <w:trPr>
          <w:gridAfter w:val="1"/>
          <w:wAfter w:w="90" w:type="dxa"/>
          <w:trHeight w:val="43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858B9" w:rsidRPr="00894B4A" w:rsidTr="00894B4A">
        <w:trPr>
          <w:gridAfter w:val="1"/>
          <w:wAfter w:w="90" w:type="dxa"/>
          <w:trHeight w:val="43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3858B9" w:rsidRPr="00894B4A" w:rsidTr="00894B4A">
        <w:trPr>
          <w:gridAfter w:val="1"/>
          <w:wAfter w:w="90" w:type="dxa"/>
          <w:trHeight w:val="43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Pr="00894B4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894B4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3858B9" w:rsidRPr="00894B4A" w:rsidTr="00894B4A">
        <w:trPr>
          <w:gridAfter w:val="1"/>
          <w:wAfter w:w="90" w:type="dxa"/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FF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B9" w:rsidRPr="00894B4A" w:rsidTr="00894B4A">
        <w:trPr>
          <w:gridAfter w:val="1"/>
          <w:wAfter w:w="90" w:type="dxa"/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="008E53DC" w:rsidRPr="008E53D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8E53DC" w:rsidRPr="008E53D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B9" w:rsidRPr="00894B4A" w:rsidTr="00894B4A">
        <w:trPr>
          <w:gridAfter w:val="1"/>
          <w:wAfter w:w="90" w:type="dxa"/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1,203,610,391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(551,824,787)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651,785,604 </w:t>
            </w:r>
          </w:p>
        </w:tc>
      </w:tr>
      <w:tr w:rsidR="003858B9" w:rsidRPr="00894B4A" w:rsidTr="00894B4A">
        <w:trPr>
          <w:gridAfter w:val="1"/>
          <w:wAfter w:w="90" w:type="dxa"/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552,010,382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552,010,382 </w:t>
            </w:r>
          </w:p>
        </w:tc>
      </w:tr>
      <w:tr w:rsidR="003858B9" w:rsidRPr="00894B4A" w:rsidTr="00894B4A">
        <w:trPr>
          <w:gridAfter w:val="1"/>
          <w:wAfter w:w="90" w:type="dxa"/>
          <w:trHeight w:val="8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ลูกหนี้พนักงานตามสัญญาเช่าการเงินที่ถึงกำหนดชำระภายในหนึ่งปี (สุทธิ)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894B4A" w:rsidRDefault="009B6CE9" w:rsidP="009B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88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="003858B9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185,595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894B4A" w:rsidRDefault="009B6CE9" w:rsidP="009B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        </w:t>
            </w:r>
            <w:r w:rsidR="003858B9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(185,595)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894B4A" w:rsidRDefault="009B6CE9" w:rsidP="009B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5"/>
              </w:tabs>
              <w:spacing w:line="240" w:lineRule="auto"/>
              <w:ind w:right="-15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                                </w:t>
            </w:r>
            <w:r w:rsidR="003858B9"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3858B9" w:rsidRPr="00894B4A" w:rsidTr="00894B4A">
        <w:trPr>
          <w:gridAfter w:val="1"/>
          <w:wAfter w:w="90" w:type="dxa"/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สินทรัพย์ตราสารอนุพันธ์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235,886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(235,886)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</w:tr>
      <w:tr w:rsidR="003858B9" w:rsidRPr="00894B4A" w:rsidTr="00894B4A">
        <w:trPr>
          <w:gridAfter w:val="1"/>
          <w:wAfter w:w="90" w:type="dxa"/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ภาษีมูลค่าเพิ่ม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58,068,999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(58,068,999)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</w:tr>
      <w:tr w:rsidR="003858B9" w:rsidRPr="00894B4A" w:rsidTr="00894B4A">
        <w:trPr>
          <w:gridAfter w:val="1"/>
          <w:wAfter w:w="90" w:type="dxa"/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58,304,885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58,304,885 </w:t>
            </w:r>
          </w:p>
        </w:tc>
      </w:tr>
      <w:tr w:rsidR="003858B9" w:rsidRPr="00894B4A" w:rsidTr="00894B4A">
        <w:trPr>
          <w:gridAfter w:val="1"/>
          <w:wAfter w:w="90" w:type="dxa"/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(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สุทธิ)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154,662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(154,662)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-   </w:t>
            </w:r>
          </w:p>
        </w:tc>
      </w:tr>
      <w:tr w:rsidR="003858B9" w:rsidRPr="00894B4A" w:rsidTr="00894B4A">
        <w:trPr>
          <w:gridAfter w:val="1"/>
          <w:wAfter w:w="90" w:type="dxa"/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ภาษีเงินได้รอขอคืน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15,721,858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(15,721,858)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-   </w:t>
            </w:r>
          </w:p>
        </w:tc>
      </w:tr>
      <w:tr w:rsidR="003858B9" w:rsidRPr="00894B4A" w:rsidTr="00894B4A">
        <w:trPr>
          <w:gridAfter w:val="1"/>
          <w:wAfter w:w="90" w:type="dxa"/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-  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15,876,520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15,876,520 </w:t>
            </w:r>
          </w:p>
        </w:tc>
      </w:tr>
      <w:tr w:rsidR="003858B9" w:rsidRPr="00894B4A" w:rsidTr="00894B4A">
        <w:trPr>
          <w:gridAfter w:val="1"/>
          <w:wAfter w:w="90" w:type="dxa"/>
          <w:trHeight w:val="4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CCB" w:rsidRDefault="009E7CCB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3,595,677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CCB" w:rsidRDefault="009E7CCB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(3,595,677)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7CCB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</w:t>
            </w:r>
          </w:p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3858B9" w:rsidRPr="00894B4A" w:rsidTr="00894B4A">
        <w:trPr>
          <w:gridAfter w:val="1"/>
          <w:wAfter w:w="90" w:type="dxa"/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ภาษีมูลค่าเพิ่ม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1,318,881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(1,318,881)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</w:tr>
      <w:tr w:rsidR="003858B9" w:rsidRPr="00894B4A" w:rsidTr="00894B4A">
        <w:trPr>
          <w:gridAfter w:val="1"/>
          <w:wAfter w:w="90" w:type="dxa"/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3,538,536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4,914,558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8,453,094 </w:t>
            </w:r>
          </w:p>
        </w:tc>
      </w:tr>
      <w:tr w:rsidR="00E66F92" w:rsidRPr="00894B4A" w:rsidTr="00894B4A">
        <w:trPr>
          <w:gridAfter w:val="1"/>
          <w:wAfter w:w="90" w:type="dxa"/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3858B9" w:rsidRPr="00894B4A" w:rsidTr="00894B4A">
        <w:trPr>
          <w:gridAfter w:val="1"/>
          <w:wAfter w:w="90" w:type="dxa"/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  <w:r w:rsidRPr="00894B4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9E2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                           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B9" w:rsidRPr="00894B4A" w:rsidTr="00894B4A">
        <w:trPr>
          <w:gridAfter w:val="1"/>
          <w:wAfter w:w="90" w:type="dxa"/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="008E53DC" w:rsidRPr="008E53D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 </w:t>
            </w:r>
            <w:r w:rsidR="008E53DC" w:rsidRPr="008E53D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  <w:r w:rsidRPr="00894B4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9E2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B9" w:rsidRPr="00894B4A" w:rsidTr="00894B4A">
        <w:trPr>
          <w:gridAfter w:val="1"/>
          <w:wAfter w:w="90" w:type="dxa"/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รายได้อื่น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4,901,982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3,734,960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8,636,942 </w:t>
            </w:r>
          </w:p>
        </w:tc>
      </w:tr>
      <w:tr w:rsidR="003858B9" w:rsidRPr="00894B4A" w:rsidTr="00894B4A">
        <w:trPr>
          <w:gridAfter w:val="1"/>
          <w:wAfter w:w="90" w:type="dxa"/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(36,711,622)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(39,869)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(36,751,491)</w:t>
            </w:r>
          </w:p>
        </w:tc>
      </w:tr>
      <w:tr w:rsidR="003858B9" w:rsidRPr="00894B4A" w:rsidTr="00894B4A">
        <w:trPr>
          <w:gridAfter w:val="1"/>
          <w:wAfter w:w="90" w:type="dxa"/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ขาดทุนจากการตัดสินทรัพย์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(39,869)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39,869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-   </w:t>
            </w:r>
          </w:p>
        </w:tc>
      </w:tr>
      <w:tr w:rsidR="003858B9" w:rsidRPr="00894B4A" w:rsidTr="00894B4A">
        <w:trPr>
          <w:gridAfter w:val="1"/>
          <w:wAfter w:w="90" w:type="dxa"/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กำไรสุทธิจากอัตราแลกเปลี่ยน</w:t>
            </w: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3,734,960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(3,734,960)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8B9" w:rsidRPr="00894B4A" w:rsidRDefault="003858B9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</w:tr>
      <w:tr w:rsidR="00E66F92" w:rsidRPr="00894B4A" w:rsidTr="00894B4A">
        <w:trPr>
          <w:gridAfter w:val="1"/>
          <w:wAfter w:w="90" w:type="dxa"/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94B4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38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6F92" w:rsidRPr="00894B4A" w:rsidRDefault="00E66F92" w:rsidP="00894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</w:tbl>
    <w:p w:rsidR="008D148B" w:rsidRPr="008D148B" w:rsidRDefault="008D148B" w:rsidP="008D148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ab/>
      </w:r>
      <w:r>
        <w:rPr>
          <w:rFonts w:ascii="Angsana New" w:hAnsi="Angsana New"/>
          <w:color w:val="000000"/>
          <w:sz w:val="30"/>
          <w:szCs w:val="30"/>
        </w:rPr>
        <w:tab/>
      </w:r>
      <w:r w:rsidRPr="008D148B">
        <w:rPr>
          <w:rFonts w:ascii="Angsana New" w:hAnsi="Angsana New" w:hint="cs"/>
          <w:color w:val="000000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การจัดประเภทรายการใหม่นี้เนื่องจากผู้บริหารเห็นว่ามีความเหมาะสมกับธุรกิจมากกว่า</w:t>
      </w:r>
    </w:p>
    <w:sectPr w:rsidR="008D148B" w:rsidRPr="008D148B" w:rsidSect="00E30858">
      <w:headerReference w:type="even" r:id="rId27"/>
      <w:footerReference w:type="default" r:id="rId28"/>
      <w:headerReference w:type="first" r:id="rId2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596" w:rsidRDefault="00833596" w:rsidP="00900EE2">
      <w:r>
        <w:separator/>
      </w:r>
    </w:p>
  </w:endnote>
  <w:endnote w:type="continuationSeparator" w:id="0">
    <w:p w:rsidR="00833596" w:rsidRDefault="00833596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:rsidR="0058219F" w:rsidRDefault="0058219F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Pr="00EE2DC5" w:rsidRDefault="0058219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:rsidR="0058219F" w:rsidRDefault="0058219F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:rsidR="0058219F" w:rsidRPr="00C562FA" w:rsidRDefault="0058219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720775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58219F" w:rsidRPr="001E23A3" w:rsidRDefault="0058219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23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23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23A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Pr="001E23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Pr="007E2578" w:rsidRDefault="0058219F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58219F" w:rsidRPr="001A6BA4" w:rsidRDefault="0058219F" w:rsidP="004B0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9A1490">
      <w:rPr>
        <w:rStyle w:val="PageNumber"/>
        <w:rFonts w:ascii="Angsana New" w:hAnsi="Angsana New"/>
        <w:noProof/>
        <w:sz w:val="30"/>
        <w:szCs w:val="30"/>
      </w:rPr>
      <w:t>CHO Draft FS TH Q119 V15 12May19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44                                                                                                                      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Pr="007E2578" w:rsidRDefault="0058219F" w:rsidP="001924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58219F" w:rsidRPr="00821FCC" w:rsidRDefault="0058219F" w:rsidP="004F6B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-630"/>
      <w:rPr>
        <w:rFonts w:ascii="Angsana New" w:hAnsi="Angsana New"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0036F9">
      <w:rPr>
        <w:rStyle w:val="PageNumber"/>
        <w:rFonts w:ascii="Angsana New" w:hAnsi="Angsana New"/>
        <w:sz w:val="30"/>
        <w:szCs w:val="30"/>
      </w:rPr>
      <w:t xml:space="preserve">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Pr="007E2578" w:rsidRDefault="0058219F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58219F" w:rsidRPr="00984B6E" w:rsidRDefault="0058219F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596" w:rsidRDefault="00833596" w:rsidP="00900EE2">
      <w:r>
        <w:separator/>
      </w:r>
    </w:p>
  </w:footnote>
  <w:footnote w:type="continuationSeparator" w:id="0">
    <w:p w:rsidR="00833596" w:rsidRDefault="00833596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B5D7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0B5D75">
      <w:rPr>
        <w:rFonts w:ascii="Angsana New" w:hAnsi="Angsana New"/>
        <w:b/>
        <w:bCs/>
        <w:sz w:val="32"/>
        <w:szCs w:val="32"/>
        <w:cs/>
      </w:rPr>
      <w:t xml:space="preserve"> </w:t>
    </w:r>
    <w:r w:rsidRPr="000B5D75">
      <w:rPr>
        <w:rFonts w:ascii="Angsana New" w:hAnsi="Angsana New" w:hint="cs"/>
        <w:b/>
        <w:bCs/>
        <w:sz w:val="32"/>
        <w:szCs w:val="32"/>
        <w:cs/>
      </w:rPr>
      <w:t>ช</w:t>
    </w:r>
    <w:r w:rsidRPr="000B5D75">
      <w:rPr>
        <w:rFonts w:ascii="Angsana New" w:hAnsi="Angsana New"/>
        <w:b/>
        <w:bCs/>
        <w:sz w:val="32"/>
        <w:szCs w:val="32"/>
        <w:cs/>
      </w:rPr>
      <w:t xml:space="preserve"> </w:t>
    </w:r>
    <w:r w:rsidRPr="000B5D75">
      <w:rPr>
        <w:rFonts w:ascii="Angsana New" w:hAnsi="Angsana New" w:hint="cs"/>
        <w:b/>
        <w:bCs/>
        <w:sz w:val="32"/>
        <w:szCs w:val="32"/>
        <w:cs/>
      </w:rPr>
      <w:t>ทวี</w:t>
    </w:r>
    <w:r w:rsidRPr="000B5D75">
      <w:rPr>
        <w:rFonts w:ascii="Angsana New" w:hAnsi="Angsana New"/>
        <w:b/>
        <w:bCs/>
        <w:sz w:val="32"/>
        <w:szCs w:val="32"/>
        <w:cs/>
      </w:rPr>
      <w:t xml:space="preserve"> </w:t>
    </w:r>
    <w:r w:rsidRPr="000B5D75">
      <w:rPr>
        <w:rFonts w:ascii="Angsana New" w:hAnsi="Angsana New" w:hint="cs"/>
        <w:b/>
        <w:bCs/>
        <w:sz w:val="32"/>
        <w:szCs w:val="32"/>
        <w:cs/>
      </w:rPr>
      <w:t>จำกัด</w:t>
    </w:r>
    <w:r w:rsidRPr="000B5D75">
      <w:rPr>
        <w:rFonts w:ascii="Angsana New" w:hAnsi="Angsana New"/>
        <w:b/>
        <w:bCs/>
        <w:sz w:val="32"/>
        <w:szCs w:val="32"/>
        <w:cs/>
      </w:rPr>
      <w:t xml:space="preserve"> (</w:t>
    </w:r>
    <w:r w:rsidRPr="000B5D75">
      <w:rPr>
        <w:rFonts w:ascii="Angsana New" w:hAnsi="Angsana New" w:hint="cs"/>
        <w:b/>
        <w:bCs/>
        <w:sz w:val="32"/>
        <w:szCs w:val="32"/>
        <w:cs/>
      </w:rPr>
      <w:t>มหาชน</w:t>
    </w:r>
    <w:r w:rsidRPr="000B5D75">
      <w:rPr>
        <w:rFonts w:ascii="Angsana New" w:hAnsi="Angsana New"/>
        <w:b/>
        <w:bCs/>
        <w:sz w:val="32"/>
        <w:szCs w:val="32"/>
        <w:cs/>
      </w:rPr>
      <w:t xml:space="preserve">) </w:t>
    </w:r>
    <w:r w:rsidRPr="000B5D7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58219F" w:rsidRPr="003C763B" w:rsidRDefault="0058219F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8219F" w:rsidRDefault="0058219F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8E53DC" w:rsidRPr="008E53DC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</w:t>
    </w:r>
    <w:r w:rsidRPr="00915B0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ตรวจสอบ</w:t>
    </w:r>
    <w:r w:rsidRPr="00915B06">
      <w:rPr>
        <w:rFonts w:ascii="Angsana New" w:hAnsi="Angsana New"/>
        <w:sz w:val="32"/>
        <w:szCs w:val="32"/>
        <w:lang w:val="en-US" w:bidi="th-TH"/>
      </w:rPr>
      <w:t>)</w:t>
    </w:r>
  </w:p>
  <w:p w:rsidR="0058219F" w:rsidRPr="00C86B24" w:rsidRDefault="0058219F" w:rsidP="0006158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 w:rsidP="007F11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58219F" w:rsidRPr="003C763B" w:rsidRDefault="0058219F" w:rsidP="007F11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8219F" w:rsidRDefault="0058219F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8E53DC" w:rsidRPr="008E53DC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E30858">
      <w:rPr>
        <w:rFonts w:ascii="Angsana New" w:hAnsi="Angsana New"/>
        <w:b/>
        <w:bCs/>
        <w:sz w:val="32"/>
        <w:szCs w:val="32"/>
      </w:rPr>
      <w:t>2562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E30858">
      <w:rPr>
        <w:rFonts w:ascii="Angsana New" w:hAnsi="Angsana New"/>
        <w:b/>
        <w:bCs/>
        <w:sz w:val="32"/>
        <w:szCs w:val="32"/>
      </w:rPr>
      <w:t>)</w:t>
    </w:r>
  </w:p>
  <w:p w:rsidR="0058219F" w:rsidRDefault="0058219F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58219F" w:rsidRPr="003C763B" w:rsidRDefault="0058219F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8219F" w:rsidRDefault="0058219F" w:rsidP="00B63BC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8E53DC" w:rsidRPr="008E53DC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58219F" w:rsidRDefault="0058219F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58219F" w:rsidRPr="003C763B" w:rsidRDefault="0058219F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8219F" w:rsidRDefault="0058219F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8E53DC" w:rsidRPr="008E53DC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E30858">
      <w:rPr>
        <w:rFonts w:ascii="Angsana New" w:hAnsi="Angsana New"/>
        <w:b/>
        <w:bCs/>
        <w:sz w:val="32"/>
        <w:szCs w:val="32"/>
      </w:rPr>
      <w:t>2562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E30858">
      <w:rPr>
        <w:rFonts w:ascii="Angsana New" w:hAnsi="Angsana New"/>
        <w:b/>
        <w:bCs/>
        <w:sz w:val="32"/>
        <w:szCs w:val="32"/>
      </w:rPr>
      <w:t>)</w:t>
    </w:r>
  </w:p>
  <w:p w:rsidR="0058219F" w:rsidRDefault="0058219F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C2F7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DC2F74">
      <w:rPr>
        <w:rFonts w:ascii="Angsana New" w:hAnsi="Angsana New"/>
        <w:b/>
        <w:bCs/>
        <w:sz w:val="32"/>
        <w:szCs w:val="32"/>
        <w:cs/>
      </w:rPr>
      <w:t xml:space="preserve"> </w:t>
    </w:r>
    <w:r w:rsidRPr="00DC2F74">
      <w:rPr>
        <w:rFonts w:ascii="Angsana New" w:hAnsi="Angsana New" w:hint="cs"/>
        <w:b/>
        <w:bCs/>
        <w:sz w:val="32"/>
        <w:szCs w:val="32"/>
        <w:cs/>
      </w:rPr>
      <w:t>ช</w:t>
    </w:r>
    <w:r w:rsidRPr="00DC2F74">
      <w:rPr>
        <w:rFonts w:ascii="Angsana New" w:hAnsi="Angsana New"/>
        <w:b/>
        <w:bCs/>
        <w:sz w:val="32"/>
        <w:szCs w:val="32"/>
        <w:cs/>
      </w:rPr>
      <w:t xml:space="preserve"> </w:t>
    </w:r>
    <w:r w:rsidRPr="00DC2F74">
      <w:rPr>
        <w:rFonts w:ascii="Angsana New" w:hAnsi="Angsana New" w:hint="cs"/>
        <w:b/>
        <w:bCs/>
        <w:sz w:val="32"/>
        <w:szCs w:val="32"/>
        <w:cs/>
      </w:rPr>
      <w:t>ทวี</w:t>
    </w:r>
    <w:r w:rsidRPr="00DC2F74">
      <w:rPr>
        <w:rFonts w:ascii="Angsana New" w:hAnsi="Angsana New"/>
        <w:b/>
        <w:bCs/>
        <w:sz w:val="32"/>
        <w:szCs w:val="32"/>
        <w:cs/>
      </w:rPr>
      <w:t xml:space="preserve"> </w:t>
    </w:r>
    <w:r w:rsidRPr="00DC2F74">
      <w:rPr>
        <w:rFonts w:ascii="Angsana New" w:hAnsi="Angsana New" w:hint="cs"/>
        <w:b/>
        <w:bCs/>
        <w:sz w:val="32"/>
        <w:szCs w:val="32"/>
        <w:cs/>
      </w:rPr>
      <w:t>จำกัด</w:t>
    </w:r>
    <w:r w:rsidRPr="00DC2F74">
      <w:rPr>
        <w:rFonts w:ascii="Angsana New" w:hAnsi="Angsana New"/>
        <w:b/>
        <w:bCs/>
        <w:sz w:val="32"/>
        <w:szCs w:val="32"/>
        <w:cs/>
      </w:rPr>
      <w:t xml:space="preserve"> (</w:t>
    </w:r>
    <w:r w:rsidRPr="00DC2F74">
      <w:rPr>
        <w:rFonts w:ascii="Angsana New" w:hAnsi="Angsana New" w:hint="cs"/>
        <w:b/>
        <w:bCs/>
        <w:sz w:val="32"/>
        <w:szCs w:val="32"/>
        <w:cs/>
      </w:rPr>
      <w:t>มหาชน</w:t>
    </w:r>
    <w:r w:rsidRPr="00DC2F74">
      <w:rPr>
        <w:rFonts w:ascii="Angsana New" w:hAnsi="Angsana New"/>
        <w:b/>
        <w:bCs/>
        <w:sz w:val="32"/>
        <w:szCs w:val="32"/>
        <w:cs/>
      </w:rPr>
      <w:t xml:space="preserve">) </w:t>
    </w:r>
    <w:r w:rsidRPr="00DC2F7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58219F" w:rsidRPr="00461F0B" w:rsidRDefault="0058219F" w:rsidP="00C86B2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98"/>
      </w:tabs>
      <w:rPr>
        <w:rFonts w:ascii="Angsana New" w:hAnsi="Angsana New"/>
        <w:b/>
        <w:bCs/>
        <w:sz w:val="32"/>
        <w:szCs w:val="32"/>
      </w:rPr>
    </w:pPr>
    <w:r w:rsidRPr="00461F0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/>
        <w:b/>
        <w:bCs/>
        <w:sz w:val="32"/>
        <w:szCs w:val="32"/>
        <w:cs/>
      </w:rPr>
      <w:tab/>
    </w:r>
  </w:p>
  <w:p w:rsidR="0058219F" w:rsidRPr="00461F0B" w:rsidRDefault="0058219F" w:rsidP="004F7B5C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461F0B">
      <w:rPr>
        <w:rFonts w:ascii="Angsana New" w:hAnsi="Angsana New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8E53DC" w:rsidRPr="008E53DC">
      <w:rPr>
        <w:rFonts w:ascii="Angsana New" w:hAnsi="Angsana New"/>
        <w:bCs/>
        <w:sz w:val="32"/>
        <w:szCs w:val="32"/>
        <w:lang w:val="en-US" w:bidi="th-TH"/>
      </w:rPr>
      <w:t>31</w:t>
    </w:r>
    <w:r w:rsidRPr="00461F0B">
      <w:rPr>
        <w:rFonts w:ascii="Angsana New" w:hAnsi="Angsana New"/>
        <w:bCs/>
        <w:sz w:val="32"/>
        <w:szCs w:val="32"/>
        <w:cs/>
        <w:lang w:bidi="th-TH"/>
      </w:rPr>
      <w:t xml:space="preserve"> มีนาคม </w:t>
    </w:r>
    <w:r w:rsidR="008E53DC" w:rsidRPr="008E53DC">
      <w:rPr>
        <w:rFonts w:ascii="Angsana New" w:hAnsi="Angsana New"/>
        <w:bCs/>
        <w:sz w:val="32"/>
        <w:szCs w:val="32"/>
        <w:lang w:val="en-US" w:bidi="th-TH"/>
      </w:rPr>
      <w:t>25</w:t>
    </w:r>
    <w:r>
      <w:rPr>
        <w:rFonts w:ascii="Angsana New" w:hAnsi="Angsana New"/>
        <w:bCs/>
        <w:sz w:val="32"/>
        <w:szCs w:val="32"/>
        <w:lang w:bidi="th-TH"/>
      </w:rPr>
      <w:t>62</w:t>
    </w:r>
    <w:r w:rsidRPr="00461F0B">
      <w:rPr>
        <w:rFonts w:ascii="Angsana New" w:hAnsi="Angsana New"/>
        <w:bCs/>
        <w:sz w:val="32"/>
        <w:szCs w:val="32"/>
        <w:lang w:bidi="th-TH"/>
      </w:rPr>
      <w:t xml:space="preserve"> (</w:t>
    </w:r>
    <w:r w:rsidRPr="00461F0B">
      <w:rPr>
        <w:rFonts w:ascii="Angsana New" w:hAnsi="Angsana New"/>
        <w:bCs/>
        <w:sz w:val="32"/>
        <w:szCs w:val="32"/>
        <w:cs/>
        <w:lang w:bidi="th-TH"/>
      </w:rPr>
      <w:t>ไม่ได้ตรวจสอบ</w:t>
    </w:r>
    <w:r w:rsidRPr="00461F0B">
      <w:rPr>
        <w:rFonts w:ascii="Angsana New" w:hAnsi="Angsana New"/>
        <w:bCs/>
        <w:sz w:val="32"/>
        <w:szCs w:val="32"/>
        <w:lang w:val="en-US" w:bidi="th-TH"/>
      </w:rPr>
      <w:t>)</w:t>
    </w:r>
  </w:p>
  <w:p w:rsidR="0058219F" w:rsidRPr="00BE6579" w:rsidRDefault="0058219F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 w:rsidP="004229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/>
      <w:rPr>
        <w:rFonts w:ascii="Angsana New" w:hAnsi="Angsana New"/>
        <w:b/>
        <w:bCs/>
        <w:sz w:val="32"/>
        <w:szCs w:val="32"/>
      </w:rPr>
    </w:pPr>
    <w:r w:rsidRPr="004229A8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229A8">
      <w:rPr>
        <w:rFonts w:ascii="Angsana New" w:hAnsi="Angsana New"/>
        <w:b/>
        <w:bCs/>
        <w:sz w:val="32"/>
        <w:szCs w:val="32"/>
        <w:cs/>
      </w:rPr>
      <w:t xml:space="preserve"> </w:t>
    </w:r>
    <w:r w:rsidRPr="004229A8">
      <w:rPr>
        <w:rFonts w:ascii="Angsana New" w:hAnsi="Angsana New" w:hint="cs"/>
        <w:b/>
        <w:bCs/>
        <w:sz w:val="32"/>
        <w:szCs w:val="32"/>
        <w:cs/>
      </w:rPr>
      <w:t>ช</w:t>
    </w:r>
    <w:r w:rsidRPr="004229A8">
      <w:rPr>
        <w:rFonts w:ascii="Angsana New" w:hAnsi="Angsana New"/>
        <w:b/>
        <w:bCs/>
        <w:sz w:val="32"/>
        <w:szCs w:val="32"/>
        <w:cs/>
      </w:rPr>
      <w:t xml:space="preserve"> </w:t>
    </w:r>
    <w:r w:rsidRPr="004229A8">
      <w:rPr>
        <w:rFonts w:ascii="Angsana New" w:hAnsi="Angsana New" w:hint="cs"/>
        <w:b/>
        <w:bCs/>
        <w:sz w:val="32"/>
        <w:szCs w:val="32"/>
        <w:cs/>
      </w:rPr>
      <w:t>ทวี</w:t>
    </w:r>
    <w:r w:rsidRPr="004229A8">
      <w:rPr>
        <w:rFonts w:ascii="Angsana New" w:hAnsi="Angsana New"/>
        <w:b/>
        <w:bCs/>
        <w:sz w:val="32"/>
        <w:szCs w:val="32"/>
        <w:cs/>
      </w:rPr>
      <w:t xml:space="preserve"> </w:t>
    </w:r>
    <w:r w:rsidRPr="004229A8">
      <w:rPr>
        <w:rFonts w:ascii="Angsana New" w:hAnsi="Angsana New" w:hint="cs"/>
        <w:b/>
        <w:bCs/>
        <w:sz w:val="32"/>
        <w:szCs w:val="32"/>
        <w:cs/>
      </w:rPr>
      <w:t>จำกัด</w:t>
    </w:r>
    <w:r w:rsidRPr="004229A8">
      <w:rPr>
        <w:rFonts w:ascii="Angsana New" w:hAnsi="Angsana New"/>
        <w:b/>
        <w:bCs/>
        <w:sz w:val="32"/>
        <w:szCs w:val="32"/>
        <w:cs/>
      </w:rPr>
      <w:t xml:space="preserve"> (</w:t>
    </w:r>
    <w:r w:rsidRPr="004229A8">
      <w:rPr>
        <w:rFonts w:ascii="Angsana New" w:hAnsi="Angsana New" w:hint="cs"/>
        <w:b/>
        <w:bCs/>
        <w:sz w:val="32"/>
        <w:szCs w:val="32"/>
        <w:cs/>
      </w:rPr>
      <w:t>มหาชน</w:t>
    </w:r>
    <w:r w:rsidRPr="004229A8">
      <w:rPr>
        <w:rFonts w:ascii="Angsana New" w:hAnsi="Angsana New"/>
        <w:b/>
        <w:bCs/>
        <w:sz w:val="32"/>
        <w:szCs w:val="32"/>
        <w:cs/>
      </w:rPr>
      <w:t xml:space="preserve">) </w:t>
    </w:r>
    <w:r w:rsidRPr="004229A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58219F" w:rsidRPr="003C763B" w:rsidRDefault="0058219F" w:rsidP="004229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8219F" w:rsidRDefault="0058219F" w:rsidP="004229A8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8E53DC" w:rsidRPr="008E53DC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58219F" w:rsidRPr="00605EF6" w:rsidRDefault="0058219F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19F" w:rsidRDefault="005821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D40822"/>
    <w:multiLevelType w:val="hybridMultilevel"/>
    <w:tmpl w:val="51FEEB26"/>
    <w:lvl w:ilvl="0" w:tplc="81FAB3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759A0914"/>
    <w:lvl w:ilvl="0" w:tplc="AFBC5F9C">
      <w:start w:val="1"/>
      <w:numFmt w:val="thaiLetters"/>
      <w:lvlText w:val="(%1)"/>
      <w:lvlJc w:val="left"/>
      <w:pPr>
        <w:ind w:left="90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19003A"/>
    <w:multiLevelType w:val="hybridMultilevel"/>
    <w:tmpl w:val="811ECF3A"/>
    <w:lvl w:ilvl="0" w:tplc="2B605086">
      <w:start w:val="6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1A52807"/>
    <w:multiLevelType w:val="hybridMultilevel"/>
    <w:tmpl w:val="7236F6FE"/>
    <w:lvl w:ilvl="0" w:tplc="175C8F7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CB66B63"/>
    <w:multiLevelType w:val="hybridMultilevel"/>
    <w:tmpl w:val="EA2C4922"/>
    <w:lvl w:ilvl="0" w:tplc="B5340F8C">
      <w:start w:val="29"/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66A03CB"/>
    <w:multiLevelType w:val="hybridMultilevel"/>
    <w:tmpl w:val="E6A02992"/>
    <w:lvl w:ilvl="0" w:tplc="F880FED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9D06E49"/>
    <w:multiLevelType w:val="hybridMultilevel"/>
    <w:tmpl w:val="06A0704C"/>
    <w:lvl w:ilvl="0" w:tplc="68109970">
      <w:start w:val="1"/>
      <w:numFmt w:val="thaiLetters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5" w15:restartNumberingAfterBreak="0">
    <w:nsid w:val="54631247"/>
    <w:multiLevelType w:val="hybridMultilevel"/>
    <w:tmpl w:val="9E721DAC"/>
    <w:lvl w:ilvl="0" w:tplc="FD32F188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5033D3D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6"/>
  </w:num>
  <w:num w:numId="14">
    <w:abstractNumId w:val="18"/>
  </w:num>
  <w:num w:numId="15">
    <w:abstractNumId w:val="20"/>
  </w:num>
  <w:num w:numId="16">
    <w:abstractNumId w:val="32"/>
  </w:num>
  <w:num w:numId="17">
    <w:abstractNumId w:val="10"/>
  </w:num>
  <w:num w:numId="18">
    <w:abstractNumId w:val="22"/>
  </w:num>
  <w:num w:numId="19">
    <w:abstractNumId w:val="17"/>
  </w:num>
  <w:num w:numId="20">
    <w:abstractNumId w:val="28"/>
  </w:num>
  <w:num w:numId="21">
    <w:abstractNumId w:val="21"/>
  </w:num>
  <w:num w:numId="22">
    <w:abstractNumId w:val="13"/>
  </w:num>
  <w:num w:numId="23">
    <w:abstractNumId w:val="29"/>
  </w:num>
  <w:num w:numId="24">
    <w:abstractNumId w:val="15"/>
  </w:num>
  <w:num w:numId="25">
    <w:abstractNumId w:val="31"/>
  </w:num>
  <w:num w:numId="26">
    <w:abstractNumId w:val="24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2"/>
  </w:num>
  <w:num w:numId="30">
    <w:abstractNumId w:val="25"/>
  </w:num>
  <w:num w:numId="31">
    <w:abstractNumId w:val="27"/>
  </w:num>
  <w:num w:numId="32">
    <w:abstractNumId w:val="23"/>
  </w:num>
  <w:num w:numId="33">
    <w:abstractNumId w:val="14"/>
  </w:num>
  <w:num w:numId="34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DA9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620"/>
    <w:rsid w:val="0000291C"/>
    <w:rsid w:val="0000299B"/>
    <w:rsid w:val="00002B1F"/>
    <w:rsid w:val="00002E24"/>
    <w:rsid w:val="000036F9"/>
    <w:rsid w:val="00003A8F"/>
    <w:rsid w:val="00003D90"/>
    <w:rsid w:val="00003F05"/>
    <w:rsid w:val="00004681"/>
    <w:rsid w:val="00005193"/>
    <w:rsid w:val="00005444"/>
    <w:rsid w:val="00005497"/>
    <w:rsid w:val="00005CE3"/>
    <w:rsid w:val="00005EA5"/>
    <w:rsid w:val="00006838"/>
    <w:rsid w:val="00006A4A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FE4"/>
    <w:rsid w:val="0001238E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8B5"/>
    <w:rsid w:val="00017AED"/>
    <w:rsid w:val="00017F57"/>
    <w:rsid w:val="00020346"/>
    <w:rsid w:val="00020696"/>
    <w:rsid w:val="00020E6D"/>
    <w:rsid w:val="000210EB"/>
    <w:rsid w:val="000214E7"/>
    <w:rsid w:val="000219FD"/>
    <w:rsid w:val="00022155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776"/>
    <w:rsid w:val="00034C7C"/>
    <w:rsid w:val="00034F14"/>
    <w:rsid w:val="00034FD7"/>
    <w:rsid w:val="000351F3"/>
    <w:rsid w:val="0003541D"/>
    <w:rsid w:val="000354ED"/>
    <w:rsid w:val="0003566A"/>
    <w:rsid w:val="000357CA"/>
    <w:rsid w:val="0003602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B06"/>
    <w:rsid w:val="00040B37"/>
    <w:rsid w:val="00040C52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BD6"/>
    <w:rsid w:val="00044CBA"/>
    <w:rsid w:val="00044EFD"/>
    <w:rsid w:val="00045091"/>
    <w:rsid w:val="0004512E"/>
    <w:rsid w:val="00045178"/>
    <w:rsid w:val="00045556"/>
    <w:rsid w:val="00045D70"/>
    <w:rsid w:val="00045E3F"/>
    <w:rsid w:val="00045ECF"/>
    <w:rsid w:val="000460B9"/>
    <w:rsid w:val="00046354"/>
    <w:rsid w:val="000467C8"/>
    <w:rsid w:val="00046D85"/>
    <w:rsid w:val="00046E6B"/>
    <w:rsid w:val="000477E5"/>
    <w:rsid w:val="00047A85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1C80"/>
    <w:rsid w:val="00051FA7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B58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60A"/>
    <w:rsid w:val="00057A37"/>
    <w:rsid w:val="00057C88"/>
    <w:rsid w:val="00060082"/>
    <w:rsid w:val="0006009D"/>
    <w:rsid w:val="000600D5"/>
    <w:rsid w:val="000606AF"/>
    <w:rsid w:val="00061355"/>
    <w:rsid w:val="0006137A"/>
    <w:rsid w:val="0006158D"/>
    <w:rsid w:val="000618CA"/>
    <w:rsid w:val="00061E63"/>
    <w:rsid w:val="00061FA9"/>
    <w:rsid w:val="000621FA"/>
    <w:rsid w:val="000621FD"/>
    <w:rsid w:val="00062202"/>
    <w:rsid w:val="00062455"/>
    <w:rsid w:val="000624ED"/>
    <w:rsid w:val="00062ADC"/>
    <w:rsid w:val="00062B9A"/>
    <w:rsid w:val="00062F23"/>
    <w:rsid w:val="0006335F"/>
    <w:rsid w:val="00063477"/>
    <w:rsid w:val="0006367A"/>
    <w:rsid w:val="0006367C"/>
    <w:rsid w:val="000637A9"/>
    <w:rsid w:val="00063BD8"/>
    <w:rsid w:val="00063C0E"/>
    <w:rsid w:val="000641C0"/>
    <w:rsid w:val="0006448C"/>
    <w:rsid w:val="00064632"/>
    <w:rsid w:val="00064A31"/>
    <w:rsid w:val="00064F19"/>
    <w:rsid w:val="000652DA"/>
    <w:rsid w:val="00065508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11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6F8"/>
    <w:rsid w:val="00073A0F"/>
    <w:rsid w:val="00073D91"/>
    <w:rsid w:val="00073FE1"/>
    <w:rsid w:val="00074247"/>
    <w:rsid w:val="0007432E"/>
    <w:rsid w:val="000746A1"/>
    <w:rsid w:val="00074BDE"/>
    <w:rsid w:val="00074C0D"/>
    <w:rsid w:val="00075637"/>
    <w:rsid w:val="00075A9D"/>
    <w:rsid w:val="000761A3"/>
    <w:rsid w:val="000769EC"/>
    <w:rsid w:val="00076A80"/>
    <w:rsid w:val="00076B9B"/>
    <w:rsid w:val="00076F29"/>
    <w:rsid w:val="00077132"/>
    <w:rsid w:val="000772D4"/>
    <w:rsid w:val="0007776A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F1"/>
    <w:rsid w:val="000817D7"/>
    <w:rsid w:val="00081898"/>
    <w:rsid w:val="00081BBB"/>
    <w:rsid w:val="00081F99"/>
    <w:rsid w:val="0008241A"/>
    <w:rsid w:val="00082D5D"/>
    <w:rsid w:val="00082FBE"/>
    <w:rsid w:val="00083049"/>
    <w:rsid w:val="000830DD"/>
    <w:rsid w:val="00083489"/>
    <w:rsid w:val="00083532"/>
    <w:rsid w:val="00083B42"/>
    <w:rsid w:val="00083B65"/>
    <w:rsid w:val="0008412A"/>
    <w:rsid w:val="00084434"/>
    <w:rsid w:val="0008492A"/>
    <w:rsid w:val="00084A7D"/>
    <w:rsid w:val="00084D0B"/>
    <w:rsid w:val="00084ED8"/>
    <w:rsid w:val="000853C5"/>
    <w:rsid w:val="00085A22"/>
    <w:rsid w:val="00085E61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1F2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A78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706"/>
    <w:rsid w:val="000B083E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A77"/>
    <w:rsid w:val="000B30AE"/>
    <w:rsid w:val="000B3641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AA"/>
    <w:rsid w:val="000C005E"/>
    <w:rsid w:val="000C024F"/>
    <w:rsid w:val="000C09B2"/>
    <w:rsid w:val="000C0B5B"/>
    <w:rsid w:val="000C0B99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A19"/>
    <w:rsid w:val="000C37DE"/>
    <w:rsid w:val="000C39B3"/>
    <w:rsid w:val="000C3AD4"/>
    <w:rsid w:val="000C3BA8"/>
    <w:rsid w:val="000C4506"/>
    <w:rsid w:val="000C4C30"/>
    <w:rsid w:val="000C55AB"/>
    <w:rsid w:val="000C5986"/>
    <w:rsid w:val="000C5E24"/>
    <w:rsid w:val="000C5EF3"/>
    <w:rsid w:val="000C61BC"/>
    <w:rsid w:val="000C61D7"/>
    <w:rsid w:val="000C64C2"/>
    <w:rsid w:val="000C64C9"/>
    <w:rsid w:val="000C68F7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A6"/>
    <w:rsid w:val="000D2CD8"/>
    <w:rsid w:val="000D2E4F"/>
    <w:rsid w:val="000D2FC6"/>
    <w:rsid w:val="000D303F"/>
    <w:rsid w:val="000D3240"/>
    <w:rsid w:val="000D340E"/>
    <w:rsid w:val="000D36FB"/>
    <w:rsid w:val="000D3919"/>
    <w:rsid w:val="000D3CE6"/>
    <w:rsid w:val="000D4190"/>
    <w:rsid w:val="000D43C2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DD"/>
    <w:rsid w:val="000D62BC"/>
    <w:rsid w:val="000D62FF"/>
    <w:rsid w:val="000D65F2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2FD"/>
    <w:rsid w:val="000E131E"/>
    <w:rsid w:val="000E1C70"/>
    <w:rsid w:val="000E1D30"/>
    <w:rsid w:val="000E1E18"/>
    <w:rsid w:val="000E1E88"/>
    <w:rsid w:val="000E2378"/>
    <w:rsid w:val="000E26EE"/>
    <w:rsid w:val="000E2B23"/>
    <w:rsid w:val="000E2E17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0E7E"/>
    <w:rsid w:val="000F1208"/>
    <w:rsid w:val="000F12BE"/>
    <w:rsid w:val="000F1A4E"/>
    <w:rsid w:val="000F1C3E"/>
    <w:rsid w:val="000F1F5D"/>
    <w:rsid w:val="000F25CD"/>
    <w:rsid w:val="000F26DD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74"/>
    <w:rsid w:val="000F4ED4"/>
    <w:rsid w:val="000F5155"/>
    <w:rsid w:val="000F522B"/>
    <w:rsid w:val="000F5D4C"/>
    <w:rsid w:val="000F5E2D"/>
    <w:rsid w:val="000F644E"/>
    <w:rsid w:val="000F6616"/>
    <w:rsid w:val="000F6776"/>
    <w:rsid w:val="000F680B"/>
    <w:rsid w:val="000F6FAE"/>
    <w:rsid w:val="000F75D4"/>
    <w:rsid w:val="000F77BE"/>
    <w:rsid w:val="000F7F4A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5CA"/>
    <w:rsid w:val="0010280E"/>
    <w:rsid w:val="00103548"/>
    <w:rsid w:val="00103C3B"/>
    <w:rsid w:val="00103D0D"/>
    <w:rsid w:val="00103D70"/>
    <w:rsid w:val="00103DB7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868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1DCE"/>
    <w:rsid w:val="00111F82"/>
    <w:rsid w:val="001123C4"/>
    <w:rsid w:val="00112751"/>
    <w:rsid w:val="00112A0D"/>
    <w:rsid w:val="00112A49"/>
    <w:rsid w:val="00112B86"/>
    <w:rsid w:val="001131F1"/>
    <w:rsid w:val="001136D5"/>
    <w:rsid w:val="00113F4B"/>
    <w:rsid w:val="001142B2"/>
    <w:rsid w:val="0011445A"/>
    <w:rsid w:val="0011447D"/>
    <w:rsid w:val="00114C93"/>
    <w:rsid w:val="00114CF3"/>
    <w:rsid w:val="00115384"/>
    <w:rsid w:val="00115990"/>
    <w:rsid w:val="00115A91"/>
    <w:rsid w:val="00115D8E"/>
    <w:rsid w:val="00116838"/>
    <w:rsid w:val="00116A17"/>
    <w:rsid w:val="00116BFD"/>
    <w:rsid w:val="00116FDC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D98"/>
    <w:rsid w:val="00117DF1"/>
    <w:rsid w:val="00120083"/>
    <w:rsid w:val="001203DF"/>
    <w:rsid w:val="00120434"/>
    <w:rsid w:val="0012055D"/>
    <w:rsid w:val="00120ABB"/>
    <w:rsid w:val="00120CF4"/>
    <w:rsid w:val="00120FF3"/>
    <w:rsid w:val="0012107D"/>
    <w:rsid w:val="001217BA"/>
    <w:rsid w:val="00121B07"/>
    <w:rsid w:val="001221E7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B26"/>
    <w:rsid w:val="00124E81"/>
    <w:rsid w:val="00125074"/>
    <w:rsid w:val="00125355"/>
    <w:rsid w:val="001255A0"/>
    <w:rsid w:val="00125B9F"/>
    <w:rsid w:val="00125BA5"/>
    <w:rsid w:val="00125BC2"/>
    <w:rsid w:val="00125CE4"/>
    <w:rsid w:val="00125F8A"/>
    <w:rsid w:val="00125FEE"/>
    <w:rsid w:val="001260C3"/>
    <w:rsid w:val="001266E6"/>
    <w:rsid w:val="001268DE"/>
    <w:rsid w:val="00126B0C"/>
    <w:rsid w:val="00126C38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2040"/>
    <w:rsid w:val="001322EF"/>
    <w:rsid w:val="0013292F"/>
    <w:rsid w:val="0013293B"/>
    <w:rsid w:val="00132955"/>
    <w:rsid w:val="00132A52"/>
    <w:rsid w:val="00132E9B"/>
    <w:rsid w:val="0013358D"/>
    <w:rsid w:val="00133A9C"/>
    <w:rsid w:val="00133C46"/>
    <w:rsid w:val="001342CB"/>
    <w:rsid w:val="0013464F"/>
    <w:rsid w:val="00134692"/>
    <w:rsid w:val="001349ED"/>
    <w:rsid w:val="0013518D"/>
    <w:rsid w:val="001352AD"/>
    <w:rsid w:val="001352C2"/>
    <w:rsid w:val="0013608B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C6"/>
    <w:rsid w:val="00141CEB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68"/>
    <w:rsid w:val="001453C7"/>
    <w:rsid w:val="0014564F"/>
    <w:rsid w:val="00145B81"/>
    <w:rsid w:val="00145BB9"/>
    <w:rsid w:val="0014630F"/>
    <w:rsid w:val="00146444"/>
    <w:rsid w:val="00146D3C"/>
    <w:rsid w:val="00146DC5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1A1"/>
    <w:rsid w:val="00152AE3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49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88B"/>
    <w:rsid w:val="00167C2B"/>
    <w:rsid w:val="00167CF1"/>
    <w:rsid w:val="001702F3"/>
    <w:rsid w:val="00170772"/>
    <w:rsid w:val="00170C90"/>
    <w:rsid w:val="00171218"/>
    <w:rsid w:val="0017160C"/>
    <w:rsid w:val="00171765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1C40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F8D"/>
    <w:rsid w:val="00185397"/>
    <w:rsid w:val="001854CE"/>
    <w:rsid w:val="00185871"/>
    <w:rsid w:val="00185DFD"/>
    <w:rsid w:val="00186A0E"/>
    <w:rsid w:val="00186B8B"/>
    <w:rsid w:val="00186DD5"/>
    <w:rsid w:val="00186EC7"/>
    <w:rsid w:val="00187056"/>
    <w:rsid w:val="00187307"/>
    <w:rsid w:val="00187387"/>
    <w:rsid w:val="001873D4"/>
    <w:rsid w:val="001875A7"/>
    <w:rsid w:val="00187E54"/>
    <w:rsid w:val="00187F94"/>
    <w:rsid w:val="001903A1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F3A"/>
    <w:rsid w:val="00192F42"/>
    <w:rsid w:val="00192F8F"/>
    <w:rsid w:val="00193420"/>
    <w:rsid w:val="00193805"/>
    <w:rsid w:val="00193C7B"/>
    <w:rsid w:val="00193F97"/>
    <w:rsid w:val="0019410A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70A"/>
    <w:rsid w:val="00197A5C"/>
    <w:rsid w:val="00197DFA"/>
    <w:rsid w:val="00197F6B"/>
    <w:rsid w:val="001A021D"/>
    <w:rsid w:val="001A0532"/>
    <w:rsid w:val="001A0571"/>
    <w:rsid w:val="001A057B"/>
    <w:rsid w:val="001A11D9"/>
    <w:rsid w:val="001A1BB1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CE9"/>
    <w:rsid w:val="001A7D31"/>
    <w:rsid w:val="001B03ED"/>
    <w:rsid w:val="001B0491"/>
    <w:rsid w:val="001B0716"/>
    <w:rsid w:val="001B08FF"/>
    <w:rsid w:val="001B096A"/>
    <w:rsid w:val="001B0974"/>
    <w:rsid w:val="001B097C"/>
    <w:rsid w:val="001B155D"/>
    <w:rsid w:val="001B1F6B"/>
    <w:rsid w:val="001B1FCF"/>
    <w:rsid w:val="001B1FF7"/>
    <w:rsid w:val="001B20F9"/>
    <w:rsid w:val="001B234E"/>
    <w:rsid w:val="001B27AD"/>
    <w:rsid w:val="001B2955"/>
    <w:rsid w:val="001B2E69"/>
    <w:rsid w:val="001B308F"/>
    <w:rsid w:val="001B313F"/>
    <w:rsid w:val="001B3953"/>
    <w:rsid w:val="001B3EA1"/>
    <w:rsid w:val="001B451C"/>
    <w:rsid w:val="001B4E82"/>
    <w:rsid w:val="001B5022"/>
    <w:rsid w:val="001B5591"/>
    <w:rsid w:val="001B568B"/>
    <w:rsid w:val="001B56F9"/>
    <w:rsid w:val="001B5752"/>
    <w:rsid w:val="001B58BC"/>
    <w:rsid w:val="001B5CAC"/>
    <w:rsid w:val="001B6170"/>
    <w:rsid w:val="001B6542"/>
    <w:rsid w:val="001B687C"/>
    <w:rsid w:val="001B6FBC"/>
    <w:rsid w:val="001B70D2"/>
    <w:rsid w:val="001B7B8B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F69"/>
    <w:rsid w:val="001C1A27"/>
    <w:rsid w:val="001C1F52"/>
    <w:rsid w:val="001C2128"/>
    <w:rsid w:val="001C2541"/>
    <w:rsid w:val="001C258D"/>
    <w:rsid w:val="001C2A69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C2D"/>
    <w:rsid w:val="001C5CC5"/>
    <w:rsid w:val="001C5EFB"/>
    <w:rsid w:val="001C6451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2F6"/>
    <w:rsid w:val="001D334D"/>
    <w:rsid w:val="001D3A65"/>
    <w:rsid w:val="001D40A9"/>
    <w:rsid w:val="001D4BC1"/>
    <w:rsid w:val="001D4C8D"/>
    <w:rsid w:val="001D524D"/>
    <w:rsid w:val="001D544A"/>
    <w:rsid w:val="001D5CB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33FE"/>
    <w:rsid w:val="001E35C9"/>
    <w:rsid w:val="001E3842"/>
    <w:rsid w:val="001E38A4"/>
    <w:rsid w:val="001E3CCE"/>
    <w:rsid w:val="001E3EE6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767"/>
    <w:rsid w:val="001F1AD5"/>
    <w:rsid w:val="001F1E37"/>
    <w:rsid w:val="001F1E89"/>
    <w:rsid w:val="001F204B"/>
    <w:rsid w:val="001F20FE"/>
    <w:rsid w:val="001F2743"/>
    <w:rsid w:val="001F2F27"/>
    <w:rsid w:val="001F31D7"/>
    <w:rsid w:val="001F3372"/>
    <w:rsid w:val="001F33A5"/>
    <w:rsid w:val="001F3466"/>
    <w:rsid w:val="001F35F3"/>
    <w:rsid w:val="001F379F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76BC"/>
    <w:rsid w:val="001F78CE"/>
    <w:rsid w:val="001F7D44"/>
    <w:rsid w:val="00200173"/>
    <w:rsid w:val="00200537"/>
    <w:rsid w:val="00200603"/>
    <w:rsid w:val="00200B90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30C1"/>
    <w:rsid w:val="002030EB"/>
    <w:rsid w:val="00203176"/>
    <w:rsid w:val="0020331B"/>
    <w:rsid w:val="002033B7"/>
    <w:rsid w:val="00203548"/>
    <w:rsid w:val="0020424A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DE"/>
    <w:rsid w:val="00205D80"/>
    <w:rsid w:val="002064F5"/>
    <w:rsid w:val="00206592"/>
    <w:rsid w:val="00206750"/>
    <w:rsid w:val="0020696D"/>
    <w:rsid w:val="00206A08"/>
    <w:rsid w:val="00206FB3"/>
    <w:rsid w:val="002070A4"/>
    <w:rsid w:val="002073BD"/>
    <w:rsid w:val="00207D75"/>
    <w:rsid w:val="00207F38"/>
    <w:rsid w:val="0021006B"/>
    <w:rsid w:val="00210211"/>
    <w:rsid w:val="00210396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7034"/>
    <w:rsid w:val="0021763D"/>
    <w:rsid w:val="00217C08"/>
    <w:rsid w:val="00220AAB"/>
    <w:rsid w:val="00220B12"/>
    <w:rsid w:val="00220DEF"/>
    <w:rsid w:val="00220ED1"/>
    <w:rsid w:val="0022101F"/>
    <w:rsid w:val="002212F4"/>
    <w:rsid w:val="0022194A"/>
    <w:rsid w:val="00221F2D"/>
    <w:rsid w:val="002220FC"/>
    <w:rsid w:val="00222140"/>
    <w:rsid w:val="00222154"/>
    <w:rsid w:val="002223D8"/>
    <w:rsid w:val="00222544"/>
    <w:rsid w:val="002227D4"/>
    <w:rsid w:val="00222976"/>
    <w:rsid w:val="00222AEC"/>
    <w:rsid w:val="00222D03"/>
    <w:rsid w:val="002232C9"/>
    <w:rsid w:val="0022344D"/>
    <w:rsid w:val="0022367C"/>
    <w:rsid w:val="00223BE0"/>
    <w:rsid w:val="00223CE6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50D4"/>
    <w:rsid w:val="00225280"/>
    <w:rsid w:val="0022538C"/>
    <w:rsid w:val="0022563A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6D8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55F"/>
    <w:rsid w:val="002335B1"/>
    <w:rsid w:val="002335FE"/>
    <w:rsid w:val="002337C3"/>
    <w:rsid w:val="00233806"/>
    <w:rsid w:val="0023381D"/>
    <w:rsid w:val="002339F3"/>
    <w:rsid w:val="0023489F"/>
    <w:rsid w:val="00234A7A"/>
    <w:rsid w:val="00234B79"/>
    <w:rsid w:val="00234CB7"/>
    <w:rsid w:val="00234F47"/>
    <w:rsid w:val="002353EC"/>
    <w:rsid w:val="00235C3E"/>
    <w:rsid w:val="00235F36"/>
    <w:rsid w:val="0023610A"/>
    <w:rsid w:val="00236442"/>
    <w:rsid w:val="002366A9"/>
    <w:rsid w:val="00236832"/>
    <w:rsid w:val="00236834"/>
    <w:rsid w:val="00236F1A"/>
    <w:rsid w:val="0023721F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91F"/>
    <w:rsid w:val="00244A4C"/>
    <w:rsid w:val="00244D1B"/>
    <w:rsid w:val="00244EF0"/>
    <w:rsid w:val="00245743"/>
    <w:rsid w:val="00245878"/>
    <w:rsid w:val="00245DC2"/>
    <w:rsid w:val="00246426"/>
    <w:rsid w:val="0024651D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D61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947"/>
    <w:rsid w:val="00267C55"/>
    <w:rsid w:val="0027029F"/>
    <w:rsid w:val="00270301"/>
    <w:rsid w:val="00270820"/>
    <w:rsid w:val="00270CA7"/>
    <w:rsid w:val="002710F7"/>
    <w:rsid w:val="00271948"/>
    <w:rsid w:val="002719AF"/>
    <w:rsid w:val="00271A16"/>
    <w:rsid w:val="0027221B"/>
    <w:rsid w:val="002723BB"/>
    <w:rsid w:val="002724DF"/>
    <w:rsid w:val="002727B9"/>
    <w:rsid w:val="00272A01"/>
    <w:rsid w:val="00272A86"/>
    <w:rsid w:val="00273691"/>
    <w:rsid w:val="002736DB"/>
    <w:rsid w:val="002738A9"/>
    <w:rsid w:val="00273D90"/>
    <w:rsid w:val="00273EE9"/>
    <w:rsid w:val="00273F92"/>
    <w:rsid w:val="0027424D"/>
    <w:rsid w:val="0027483A"/>
    <w:rsid w:val="00274928"/>
    <w:rsid w:val="00274A55"/>
    <w:rsid w:val="00274CAD"/>
    <w:rsid w:val="00275258"/>
    <w:rsid w:val="00275527"/>
    <w:rsid w:val="0027571F"/>
    <w:rsid w:val="0027621D"/>
    <w:rsid w:val="00276613"/>
    <w:rsid w:val="00276A7C"/>
    <w:rsid w:val="00276AFC"/>
    <w:rsid w:val="00276DE6"/>
    <w:rsid w:val="002772DF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9CA"/>
    <w:rsid w:val="00285A30"/>
    <w:rsid w:val="00285E2C"/>
    <w:rsid w:val="002860DA"/>
    <w:rsid w:val="002860F4"/>
    <w:rsid w:val="0028722D"/>
    <w:rsid w:val="00287507"/>
    <w:rsid w:val="00287667"/>
    <w:rsid w:val="00287790"/>
    <w:rsid w:val="002877A5"/>
    <w:rsid w:val="002878D4"/>
    <w:rsid w:val="00287BB1"/>
    <w:rsid w:val="00287CFE"/>
    <w:rsid w:val="00287D64"/>
    <w:rsid w:val="002900B7"/>
    <w:rsid w:val="00290190"/>
    <w:rsid w:val="002906E3"/>
    <w:rsid w:val="00290C76"/>
    <w:rsid w:val="00290DD9"/>
    <w:rsid w:val="00291238"/>
    <w:rsid w:val="002914DE"/>
    <w:rsid w:val="002915E0"/>
    <w:rsid w:val="00291CE8"/>
    <w:rsid w:val="00291FF4"/>
    <w:rsid w:val="00292064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041"/>
    <w:rsid w:val="00294496"/>
    <w:rsid w:val="0029459B"/>
    <w:rsid w:val="00294EB0"/>
    <w:rsid w:val="0029549E"/>
    <w:rsid w:val="00295555"/>
    <w:rsid w:val="00295ACD"/>
    <w:rsid w:val="00295C2A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928"/>
    <w:rsid w:val="002A1249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24B"/>
    <w:rsid w:val="002A4997"/>
    <w:rsid w:val="002A4B37"/>
    <w:rsid w:val="002A4ED6"/>
    <w:rsid w:val="002A5046"/>
    <w:rsid w:val="002A5145"/>
    <w:rsid w:val="002A5365"/>
    <w:rsid w:val="002A54BB"/>
    <w:rsid w:val="002A58CA"/>
    <w:rsid w:val="002A5F0B"/>
    <w:rsid w:val="002A6581"/>
    <w:rsid w:val="002A6C19"/>
    <w:rsid w:val="002A6CBB"/>
    <w:rsid w:val="002A72F3"/>
    <w:rsid w:val="002A75BD"/>
    <w:rsid w:val="002A763C"/>
    <w:rsid w:val="002A7A5F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D98"/>
    <w:rsid w:val="002B1F5E"/>
    <w:rsid w:val="002B1FC7"/>
    <w:rsid w:val="002B23D1"/>
    <w:rsid w:val="002B241B"/>
    <w:rsid w:val="002B24DB"/>
    <w:rsid w:val="002B24E1"/>
    <w:rsid w:val="002B26DE"/>
    <w:rsid w:val="002B2760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D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1F9F"/>
    <w:rsid w:val="002C233B"/>
    <w:rsid w:val="002C299C"/>
    <w:rsid w:val="002C299E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3F9"/>
    <w:rsid w:val="002D1590"/>
    <w:rsid w:val="002D1619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FDB"/>
    <w:rsid w:val="002D507E"/>
    <w:rsid w:val="002D5325"/>
    <w:rsid w:val="002D55E9"/>
    <w:rsid w:val="002D5D0C"/>
    <w:rsid w:val="002D5D70"/>
    <w:rsid w:val="002D6847"/>
    <w:rsid w:val="002D775A"/>
    <w:rsid w:val="002D77ED"/>
    <w:rsid w:val="002D7B97"/>
    <w:rsid w:val="002D7D64"/>
    <w:rsid w:val="002D7E53"/>
    <w:rsid w:val="002E0697"/>
    <w:rsid w:val="002E08F6"/>
    <w:rsid w:val="002E1016"/>
    <w:rsid w:val="002E1767"/>
    <w:rsid w:val="002E191A"/>
    <w:rsid w:val="002E1CCB"/>
    <w:rsid w:val="002E1D54"/>
    <w:rsid w:val="002E24E3"/>
    <w:rsid w:val="002E2692"/>
    <w:rsid w:val="002E27C5"/>
    <w:rsid w:val="002E2840"/>
    <w:rsid w:val="002E2A77"/>
    <w:rsid w:val="002E2C81"/>
    <w:rsid w:val="002E2E13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88F"/>
    <w:rsid w:val="002E69D8"/>
    <w:rsid w:val="002E6CF9"/>
    <w:rsid w:val="002E6FE2"/>
    <w:rsid w:val="002E719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CC5"/>
    <w:rsid w:val="002F1E1D"/>
    <w:rsid w:val="002F248E"/>
    <w:rsid w:val="002F24AA"/>
    <w:rsid w:val="002F264F"/>
    <w:rsid w:val="002F2CFB"/>
    <w:rsid w:val="002F3187"/>
    <w:rsid w:val="002F32A9"/>
    <w:rsid w:val="002F3317"/>
    <w:rsid w:val="002F3724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300183"/>
    <w:rsid w:val="00300362"/>
    <w:rsid w:val="00300630"/>
    <w:rsid w:val="00300F20"/>
    <w:rsid w:val="003017D0"/>
    <w:rsid w:val="00301B58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678"/>
    <w:rsid w:val="00304772"/>
    <w:rsid w:val="00304873"/>
    <w:rsid w:val="003049B8"/>
    <w:rsid w:val="003049E5"/>
    <w:rsid w:val="00304ADE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5F"/>
    <w:rsid w:val="00306066"/>
    <w:rsid w:val="00306272"/>
    <w:rsid w:val="003064AB"/>
    <w:rsid w:val="00306635"/>
    <w:rsid w:val="003069C3"/>
    <w:rsid w:val="00306BC5"/>
    <w:rsid w:val="00306CE8"/>
    <w:rsid w:val="00307350"/>
    <w:rsid w:val="00307351"/>
    <w:rsid w:val="0030765C"/>
    <w:rsid w:val="00307DA4"/>
    <w:rsid w:val="00310313"/>
    <w:rsid w:val="00310391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53C"/>
    <w:rsid w:val="00312BC4"/>
    <w:rsid w:val="003133AD"/>
    <w:rsid w:val="00313734"/>
    <w:rsid w:val="00313742"/>
    <w:rsid w:val="003144E0"/>
    <w:rsid w:val="00314542"/>
    <w:rsid w:val="0031483C"/>
    <w:rsid w:val="00314C00"/>
    <w:rsid w:val="00314E0A"/>
    <w:rsid w:val="00314F52"/>
    <w:rsid w:val="00315607"/>
    <w:rsid w:val="00315C55"/>
    <w:rsid w:val="00315C62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F19"/>
    <w:rsid w:val="003212AD"/>
    <w:rsid w:val="003215EF"/>
    <w:rsid w:val="00321A64"/>
    <w:rsid w:val="00321BEF"/>
    <w:rsid w:val="00321C3C"/>
    <w:rsid w:val="003224E8"/>
    <w:rsid w:val="00322984"/>
    <w:rsid w:val="00322AA1"/>
    <w:rsid w:val="00323335"/>
    <w:rsid w:val="00323430"/>
    <w:rsid w:val="00323741"/>
    <w:rsid w:val="0032378E"/>
    <w:rsid w:val="0032385D"/>
    <w:rsid w:val="003239A0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623A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E29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5314"/>
    <w:rsid w:val="003353DF"/>
    <w:rsid w:val="003358B4"/>
    <w:rsid w:val="00335CF7"/>
    <w:rsid w:val="0033644F"/>
    <w:rsid w:val="003364E1"/>
    <w:rsid w:val="00336A4A"/>
    <w:rsid w:val="0033703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77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D6A"/>
    <w:rsid w:val="00357DB7"/>
    <w:rsid w:val="003608BA"/>
    <w:rsid w:val="00360AF0"/>
    <w:rsid w:val="00360BB2"/>
    <w:rsid w:val="003618D9"/>
    <w:rsid w:val="00361A20"/>
    <w:rsid w:val="00361DCD"/>
    <w:rsid w:val="00361E60"/>
    <w:rsid w:val="00361FC8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B3C"/>
    <w:rsid w:val="00365FA7"/>
    <w:rsid w:val="00365FED"/>
    <w:rsid w:val="0036619B"/>
    <w:rsid w:val="003661D8"/>
    <w:rsid w:val="00366310"/>
    <w:rsid w:val="00366501"/>
    <w:rsid w:val="003666C2"/>
    <w:rsid w:val="00366935"/>
    <w:rsid w:val="00366A2C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260"/>
    <w:rsid w:val="003723D0"/>
    <w:rsid w:val="0037258B"/>
    <w:rsid w:val="00372684"/>
    <w:rsid w:val="00372BF3"/>
    <w:rsid w:val="0037313F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0D8"/>
    <w:rsid w:val="00383D5A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8B9"/>
    <w:rsid w:val="00385959"/>
    <w:rsid w:val="003860B6"/>
    <w:rsid w:val="0038657E"/>
    <w:rsid w:val="00386993"/>
    <w:rsid w:val="00386B84"/>
    <w:rsid w:val="00386C09"/>
    <w:rsid w:val="00386DF6"/>
    <w:rsid w:val="003870CB"/>
    <w:rsid w:val="00387855"/>
    <w:rsid w:val="00390474"/>
    <w:rsid w:val="003904C2"/>
    <w:rsid w:val="00390FDA"/>
    <w:rsid w:val="00391301"/>
    <w:rsid w:val="003913B1"/>
    <w:rsid w:val="00391515"/>
    <w:rsid w:val="00391EE1"/>
    <w:rsid w:val="00392631"/>
    <w:rsid w:val="003926D4"/>
    <w:rsid w:val="00392962"/>
    <w:rsid w:val="00392B37"/>
    <w:rsid w:val="00392D12"/>
    <w:rsid w:val="00392E9D"/>
    <w:rsid w:val="00392F5F"/>
    <w:rsid w:val="0039343F"/>
    <w:rsid w:val="00393480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6518"/>
    <w:rsid w:val="003968F9"/>
    <w:rsid w:val="00396C69"/>
    <w:rsid w:val="00396C97"/>
    <w:rsid w:val="00396EC5"/>
    <w:rsid w:val="00397496"/>
    <w:rsid w:val="003976D1"/>
    <w:rsid w:val="003977C5"/>
    <w:rsid w:val="0039795F"/>
    <w:rsid w:val="00397A31"/>
    <w:rsid w:val="00397F32"/>
    <w:rsid w:val="003A0430"/>
    <w:rsid w:val="003A0450"/>
    <w:rsid w:val="003A0662"/>
    <w:rsid w:val="003A06E9"/>
    <w:rsid w:val="003A0AFB"/>
    <w:rsid w:val="003A0E5C"/>
    <w:rsid w:val="003A190C"/>
    <w:rsid w:val="003A1C59"/>
    <w:rsid w:val="003A219B"/>
    <w:rsid w:val="003A245A"/>
    <w:rsid w:val="003A252C"/>
    <w:rsid w:val="003A2BAA"/>
    <w:rsid w:val="003A2C9A"/>
    <w:rsid w:val="003A2E9C"/>
    <w:rsid w:val="003A33D9"/>
    <w:rsid w:val="003A3682"/>
    <w:rsid w:val="003A3C37"/>
    <w:rsid w:val="003A3EE6"/>
    <w:rsid w:val="003A3F05"/>
    <w:rsid w:val="003A49FC"/>
    <w:rsid w:val="003A4CB8"/>
    <w:rsid w:val="003A4ECC"/>
    <w:rsid w:val="003A517B"/>
    <w:rsid w:val="003A51B8"/>
    <w:rsid w:val="003A52DF"/>
    <w:rsid w:val="003A5542"/>
    <w:rsid w:val="003A595F"/>
    <w:rsid w:val="003A5CD5"/>
    <w:rsid w:val="003A5EE0"/>
    <w:rsid w:val="003A5FF7"/>
    <w:rsid w:val="003A610C"/>
    <w:rsid w:val="003A62D9"/>
    <w:rsid w:val="003A66C1"/>
    <w:rsid w:val="003A6D0F"/>
    <w:rsid w:val="003A6D7E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36A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DFA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CA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42A"/>
    <w:rsid w:val="003C245F"/>
    <w:rsid w:val="003C26BD"/>
    <w:rsid w:val="003C26F0"/>
    <w:rsid w:val="003C2BE8"/>
    <w:rsid w:val="003C307C"/>
    <w:rsid w:val="003C3378"/>
    <w:rsid w:val="003C35F7"/>
    <w:rsid w:val="003C3981"/>
    <w:rsid w:val="003C3B50"/>
    <w:rsid w:val="003C3C0C"/>
    <w:rsid w:val="003C45CB"/>
    <w:rsid w:val="003C482D"/>
    <w:rsid w:val="003C49D6"/>
    <w:rsid w:val="003C4B79"/>
    <w:rsid w:val="003C5132"/>
    <w:rsid w:val="003C56DA"/>
    <w:rsid w:val="003C6178"/>
    <w:rsid w:val="003C630D"/>
    <w:rsid w:val="003C69E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C50"/>
    <w:rsid w:val="003D21AD"/>
    <w:rsid w:val="003D229A"/>
    <w:rsid w:val="003D2F28"/>
    <w:rsid w:val="003D3150"/>
    <w:rsid w:val="003D31F4"/>
    <w:rsid w:val="003D3350"/>
    <w:rsid w:val="003D34E9"/>
    <w:rsid w:val="003D41F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BC9"/>
    <w:rsid w:val="003D7D18"/>
    <w:rsid w:val="003E0335"/>
    <w:rsid w:val="003E04F3"/>
    <w:rsid w:val="003E07AF"/>
    <w:rsid w:val="003E09A1"/>
    <w:rsid w:val="003E1060"/>
    <w:rsid w:val="003E128F"/>
    <w:rsid w:val="003E14C2"/>
    <w:rsid w:val="003E1A0B"/>
    <w:rsid w:val="003E1C4F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157"/>
    <w:rsid w:val="003F1319"/>
    <w:rsid w:val="003F133B"/>
    <w:rsid w:val="003F1647"/>
    <w:rsid w:val="003F1713"/>
    <w:rsid w:val="003F1F94"/>
    <w:rsid w:val="003F29EB"/>
    <w:rsid w:val="003F2A86"/>
    <w:rsid w:val="003F2D94"/>
    <w:rsid w:val="003F319D"/>
    <w:rsid w:val="003F3205"/>
    <w:rsid w:val="003F3404"/>
    <w:rsid w:val="003F3648"/>
    <w:rsid w:val="003F36EA"/>
    <w:rsid w:val="003F387B"/>
    <w:rsid w:val="003F3914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BA2"/>
    <w:rsid w:val="003F6372"/>
    <w:rsid w:val="003F65E8"/>
    <w:rsid w:val="003F6955"/>
    <w:rsid w:val="003F69E7"/>
    <w:rsid w:val="003F6B4C"/>
    <w:rsid w:val="003F6F81"/>
    <w:rsid w:val="003F7A19"/>
    <w:rsid w:val="003F7D2D"/>
    <w:rsid w:val="003F7F4B"/>
    <w:rsid w:val="004008E7"/>
    <w:rsid w:val="00400AFE"/>
    <w:rsid w:val="00401753"/>
    <w:rsid w:val="00401FE1"/>
    <w:rsid w:val="00402980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9B8"/>
    <w:rsid w:val="004059D4"/>
    <w:rsid w:val="004061DA"/>
    <w:rsid w:val="004063A5"/>
    <w:rsid w:val="0040669B"/>
    <w:rsid w:val="0040671A"/>
    <w:rsid w:val="00406806"/>
    <w:rsid w:val="00406CC6"/>
    <w:rsid w:val="0040739A"/>
    <w:rsid w:val="00407513"/>
    <w:rsid w:val="00407850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40BE"/>
    <w:rsid w:val="0041425E"/>
    <w:rsid w:val="00414F10"/>
    <w:rsid w:val="0041513D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318"/>
    <w:rsid w:val="00416890"/>
    <w:rsid w:val="00416EF7"/>
    <w:rsid w:val="00417411"/>
    <w:rsid w:val="0041742F"/>
    <w:rsid w:val="004200A7"/>
    <w:rsid w:val="0042124F"/>
    <w:rsid w:val="00421720"/>
    <w:rsid w:val="00421C12"/>
    <w:rsid w:val="00421C1F"/>
    <w:rsid w:val="00421DEC"/>
    <w:rsid w:val="00421E2B"/>
    <w:rsid w:val="00421E63"/>
    <w:rsid w:val="004224F6"/>
    <w:rsid w:val="004226D9"/>
    <w:rsid w:val="004227A6"/>
    <w:rsid w:val="004228B0"/>
    <w:rsid w:val="004229A8"/>
    <w:rsid w:val="00422C18"/>
    <w:rsid w:val="00422CB0"/>
    <w:rsid w:val="0042314B"/>
    <w:rsid w:val="00423278"/>
    <w:rsid w:val="00423919"/>
    <w:rsid w:val="00423967"/>
    <w:rsid w:val="00423D93"/>
    <w:rsid w:val="00424207"/>
    <w:rsid w:val="004246E9"/>
    <w:rsid w:val="00424941"/>
    <w:rsid w:val="00424C79"/>
    <w:rsid w:val="00424EE6"/>
    <w:rsid w:val="00424F8D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97D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5DC9"/>
    <w:rsid w:val="00436E06"/>
    <w:rsid w:val="00436F5B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65B"/>
    <w:rsid w:val="00440864"/>
    <w:rsid w:val="004409CD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2D80"/>
    <w:rsid w:val="00443331"/>
    <w:rsid w:val="00443530"/>
    <w:rsid w:val="004436AB"/>
    <w:rsid w:val="00443884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41B"/>
    <w:rsid w:val="0044665E"/>
    <w:rsid w:val="004467F1"/>
    <w:rsid w:val="00446E19"/>
    <w:rsid w:val="004470E2"/>
    <w:rsid w:val="0044730B"/>
    <w:rsid w:val="00447388"/>
    <w:rsid w:val="0044747B"/>
    <w:rsid w:val="00447568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4107"/>
    <w:rsid w:val="00454300"/>
    <w:rsid w:val="00454847"/>
    <w:rsid w:val="00454A63"/>
    <w:rsid w:val="00454A74"/>
    <w:rsid w:val="004551DF"/>
    <w:rsid w:val="004557EA"/>
    <w:rsid w:val="004558CA"/>
    <w:rsid w:val="00455A40"/>
    <w:rsid w:val="004562A2"/>
    <w:rsid w:val="0045653F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4F1"/>
    <w:rsid w:val="00461743"/>
    <w:rsid w:val="00461CCB"/>
    <w:rsid w:val="00461D9B"/>
    <w:rsid w:val="00461F0B"/>
    <w:rsid w:val="00462650"/>
    <w:rsid w:val="00462F90"/>
    <w:rsid w:val="00463038"/>
    <w:rsid w:val="00463209"/>
    <w:rsid w:val="00463335"/>
    <w:rsid w:val="00463546"/>
    <w:rsid w:val="00463B22"/>
    <w:rsid w:val="00463DC0"/>
    <w:rsid w:val="00464BF6"/>
    <w:rsid w:val="00464C36"/>
    <w:rsid w:val="00464EB4"/>
    <w:rsid w:val="00465440"/>
    <w:rsid w:val="0046553B"/>
    <w:rsid w:val="004659A2"/>
    <w:rsid w:val="004659C9"/>
    <w:rsid w:val="00465A6E"/>
    <w:rsid w:val="00465F17"/>
    <w:rsid w:val="00466048"/>
    <w:rsid w:val="00466133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391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309D"/>
    <w:rsid w:val="004730D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8047E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D22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BA0"/>
    <w:rsid w:val="00484BBF"/>
    <w:rsid w:val="004855C9"/>
    <w:rsid w:val="0048568C"/>
    <w:rsid w:val="0048610C"/>
    <w:rsid w:val="00486747"/>
    <w:rsid w:val="004870D9"/>
    <w:rsid w:val="0048747E"/>
    <w:rsid w:val="0048752D"/>
    <w:rsid w:val="0048779E"/>
    <w:rsid w:val="00487ABC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10"/>
    <w:rsid w:val="0049217A"/>
    <w:rsid w:val="00492280"/>
    <w:rsid w:val="004923FD"/>
    <w:rsid w:val="004929AD"/>
    <w:rsid w:val="00492C06"/>
    <w:rsid w:val="004932AC"/>
    <w:rsid w:val="00493521"/>
    <w:rsid w:val="00493626"/>
    <w:rsid w:val="00493707"/>
    <w:rsid w:val="00493AA4"/>
    <w:rsid w:val="00493B4F"/>
    <w:rsid w:val="00493D22"/>
    <w:rsid w:val="0049411A"/>
    <w:rsid w:val="004942E7"/>
    <w:rsid w:val="00494505"/>
    <w:rsid w:val="00494C88"/>
    <w:rsid w:val="004951B6"/>
    <w:rsid w:val="00495625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F4"/>
    <w:rsid w:val="00497EF1"/>
    <w:rsid w:val="00497F23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D53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AE5"/>
    <w:rsid w:val="004A5DDE"/>
    <w:rsid w:val="004A6A14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E79"/>
    <w:rsid w:val="004B7199"/>
    <w:rsid w:val="004B71C1"/>
    <w:rsid w:val="004B753A"/>
    <w:rsid w:val="004B7752"/>
    <w:rsid w:val="004B7B18"/>
    <w:rsid w:val="004B7B65"/>
    <w:rsid w:val="004B7BDE"/>
    <w:rsid w:val="004B7CD0"/>
    <w:rsid w:val="004B7D85"/>
    <w:rsid w:val="004B7E9F"/>
    <w:rsid w:val="004C00F5"/>
    <w:rsid w:val="004C0251"/>
    <w:rsid w:val="004C0990"/>
    <w:rsid w:val="004C0A6C"/>
    <w:rsid w:val="004C0CD8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41E"/>
    <w:rsid w:val="004C2556"/>
    <w:rsid w:val="004C2DEC"/>
    <w:rsid w:val="004C2E0D"/>
    <w:rsid w:val="004C2EDF"/>
    <w:rsid w:val="004C338B"/>
    <w:rsid w:val="004C3A24"/>
    <w:rsid w:val="004C468E"/>
    <w:rsid w:val="004C46D9"/>
    <w:rsid w:val="004C4B1E"/>
    <w:rsid w:val="004C4B45"/>
    <w:rsid w:val="004C4C83"/>
    <w:rsid w:val="004C4E09"/>
    <w:rsid w:val="004C5017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AF2"/>
    <w:rsid w:val="004C7BD4"/>
    <w:rsid w:val="004C7C2C"/>
    <w:rsid w:val="004D008D"/>
    <w:rsid w:val="004D00C3"/>
    <w:rsid w:val="004D04D1"/>
    <w:rsid w:val="004D04F7"/>
    <w:rsid w:val="004D0A84"/>
    <w:rsid w:val="004D0BA0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4308"/>
    <w:rsid w:val="004D441F"/>
    <w:rsid w:val="004D44AC"/>
    <w:rsid w:val="004D4505"/>
    <w:rsid w:val="004D469A"/>
    <w:rsid w:val="004D4785"/>
    <w:rsid w:val="004D522E"/>
    <w:rsid w:val="004D57F4"/>
    <w:rsid w:val="004D5DC2"/>
    <w:rsid w:val="004D5FED"/>
    <w:rsid w:val="004D68C3"/>
    <w:rsid w:val="004D6A6C"/>
    <w:rsid w:val="004D721D"/>
    <w:rsid w:val="004D7A53"/>
    <w:rsid w:val="004D7AAE"/>
    <w:rsid w:val="004D7C29"/>
    <w:rsid w:val="004D7EBF"/>
    <w:rsid w:val="004E0A43"/>
    <w:rsid w:val="004E0B00"/>
    <w:rsid w:val="004E0FF8"/>
    <w:rsid w:val="004E14A3"/>
    <w:rsid w:val="004E163A"/>
    <w:rsid w:val="004E19E3"/>
    <w:rsid w:val="004E1A3B"/>
    <w:rsid w:val="004E1C01"/>
    <w:rsid w:val="004E1FBE"/>
    <w:rsid w:val="004E20D0"/>
    <w:rsid w:val="004E2513"/>
    <w:rsid w:val="004E2558"/>
    <w:rsid w:val="004E27DE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F07"/>
    <w:rsid w:val="004E4257"/>
    <w:rsid w:val="004E468D"/>
    <w:rsid w:val="004E4726"/>
    <w:rsid w:val="004E499A"/>
    <w:rsid w:val="004E55C1"/>
    <w:rsid w:val="004E55EE"/>
    <w:rsid w:val="004E58EE"/>
    <w:rsid w:val="004E59AE"/>
    <w:rsid w:val="004E5A7D"/>
    <w:rsid w:val="004E5D6A"/>
    <w:rsid w:val="004E5ECE"/>
    <w:rsid w:val="004E62C6"/>
    <w:rsid w:val="004E6386"/>
    <w:rsid w:val="004E6720"/>
    <w:rsid w:val="004E6877"/>
    <w:rsid w:val="004E6C43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216"/>
    <w:rsid w:val="004F55E4"/>
    <w:rsid w:val="004F5C4F"/>
    <w:rsid w:val="004F5CA4"/>
    <w:rsid w:val="004F5CEE"/>
    <w:rsid w:val="004F5D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BAC"/>
    <w:rsid w:val="00502CA0"/>
    <w:rsid w:val="0050367E"/>
    <w:rsid w:val="00503A2C"/>
    <w:rsid w:val="00503CA5"/>
    <w:rsid w:val="00503D30"/>
    <w:rsid w:val="00503DC9"/>
    <w:rsid w:val="00503F22"/>
    <w:rsid w:val="00504167"/>
    <w:rsid w:val="0050422F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B39"/>
    <w:rsid w:val="00507BD9"/>
    <w:rsid w:val="00507D3E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208F2"/>
    <w:rsid w:val="00520BB6"/>
    <w:rsid w:val="00520CF6"/>
    <w:rsid w:val="00520EA3"/>
    <w:rsid w:val="00520F92"/>
    <w:rsid w:val="005213E6"/>
    <w:rsid w:val="00521517"/>
    <w:rsid w:val="00521543"/>
    <w:rsid w:val="00521575"/>
    <w:rsid w:val="005222E9"/>
    <w:rsid w:val="005226F7"/>
    <w:rsid w:val="005226FB"/>
    <w:rsid w:val="00522F48"/>
    <w:rsid w:val="0052310C"/>
    <w:rsid w:val="0052324C"/>
    <w:rsid w:val="00523423"/>
    <w:rsid w:val="00523B22"/>
    <w:rsid w:val="00523B2A"/>
    <w:rsid w:val="00523E22"/>
    <w:rsid w:val="00524043"/>
    <w:rsid w:val="00524200"/>
    <w:rsid w:val="0052440D"/>
    <w:rsid w:val="00524632"/>
    <w:rsid w:val="00524741"/>
    <w:rsid w:val="0052486E"/>
    <w:rsid w:val="00524CD7"/>
    <w:rsid w:val="00524D24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614B"/>
    <w:rsid w:val="00527D55"/>
    <w:rsid w:val="00530717"/>
    <w:rsid w:val="00531478"/>
    <w:rsid w:val="00531671"/>
    <w:rsid w:val="00531857"/>
    <w:rsid w:val="00532276"/>
    <w:rsid w:val="005326F1"/>
    <w:rsid w:val="0053271F"/>
    <w:rsid w:val="00532872"/>
    <w:rsid w:val="005332DD"/>
    <w:rsid w:val="005335B1"/>
    <w:rsid w:val="00533BC7"/>
    <w:rsid w:val="0053412E"/>
    <w:rsid w:val="00534299"/>
    <w:rsid w:val="0053469A"/>
    <w:rsid w:val="00534C52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BA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FF0"/>
    <w:rsid w:val="005431D9"/>
    <w:rsid w:val="0054347B"/>
    <w:rsid w:val="00543B61"/>
    <w:rsid w:val="00543C6F"/>
    <w:rsid w:val="00543D82"/>
    <w:rsid w:val="00543E6A"/>
    <w:rsid w:val="00544228"/>
    <w:rsid w:val="005447F9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119D"/>
    <w:rsid w:val="00551380"/>
    <w:rsid w:val="00551725"/>
    <w:rsid w:val="00551928"/>
    <w:rsid w:val="00551DA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238E"/>
    <w:rsid w:val="005626E9"/>
    <w:rsid w:val="0056274E"/>
    <w:rsid w:val="005628F0"/>
    <w:rsid w:val="00562CEB"/>
    <w:rsid w:val="005633C4"/>
    <w:rsid w:val="00563928"/>
    <w:rsid w:val="00563A39"/>
    <w:rsid w:val="0056427C"/>
    <w:rsid w:val="00564343"/>
    <w:rsid w:val="00564D20"/>
    <w:rsid w:val="00564D34"/>
    <w:rsid w:val="00564EA8"/>
    <w:rsid w:val="00564F21"/>
    <w:rsid w:val="00565260"/>
    <w:rsid w:val="00565338"/>
    <w:rsid w:val="00566525"/>
    <w:rsid w:val="0056659C"/>
    <w:rsid w:val="005669A3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C97"/>
    <w:rsid w:val="00574087"/>
    <w:rsid w:val="0057421A"/>
    <w:rsid w:val="00574282"/>
    <w:rsid w:val="00574309"/>
    <w:rsid w:val="0057463F"/>
    <w:rsid w:val="0057514B"/>
    <w:rsid w:val="0057520F"/>
    <w:rsid w:val="005752D8"/>
    <w:rsid w:val="0057536D"/>
    <w:rsid w:val="00575949"/>
    <w:rsid w:val="00575972"/>
    <w:rsid w:val="005759D9"/>
    <w:rsid w:val="005761D8"/>
    <w:rsid w:val="00576578"/>
    <w:rsid w:val="005767C8"/>
    <w:rsid w:val="00576FF9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301D"/>
    <w:rsid w:val="005830D8"/>
    <w:rsid w:val="00583181"/>
    <w:rsid w:val="00583663"/>
    <w:rsid w:val="005836A7"/>
    <w:rsid w:val="005837AF"/>
    <w:rsid w:val="0058382E"/>
    <w:rsid w:val="00583D11"/>
    <w:rsid w:val="00583F19"/>
    <w:rsid w:val="005841B9"/>
    <w:rsid w:val="00584734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269B"/>
    <w:rsid w:val="00592E0A"/>
    <w:rsid w:val="00592ED8"/>
    <w:rsid w:val="00592EEB"/>
    <w:rsid w:val="00593A29"/>
    <w:rsid w:val="00593CCC"/>
    <w:rsid w:val="00593CF2"/>
    <w:rsid w:val="00593F42"/>
    <w:rsid w:val="00593FC5"/>
    <w:rsid w:val="00594125"/>
    <w:rsid w:val="005945A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DB5"/>
    <w:rsid w:val="00597FC5"/>
    <w:rsid w:val="005A0ECB"/>
    <w:rsid w:val="005A0EDE"/>
    <w:rsid w:val="005A10D5"/>
    <w:rsid w:val="005A14B0"/>
    <w:rsid w:val="005A1848"/>
    <w:rsid w:val="005A1AF1"/>
    <w:rsid w:val="005A1F1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386"/>
    <w:rsid w:val="005A7593"/>
    <w:rsid w:val="005A7B0F"/>
    <w:rsid w:val="005A7C76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889"/>
    <w:rsid w:val="005B3BB0"/>
    <w:rsid w:val="005B3BBE"/>
    <w:rsid w:val="005B3C09"/>
    <w:rsid w:val="005B44B7"/>
    <w:rsid w:val="005B48AB"/>
    <w:rsid w:val="005B4A73"/>
    <w:rsid w:val="005B4C9C"/>
    <w:rsid w:val="005B4FB5"/>
    <w:rsid w:val="005B5437"/>
    <w:rsid w:val="005B54C3"/>
    <w:rsid w:val="005B5EC8"/>
    <w:rsid w:val="005B6007"/>
    <w:rsid w:val="005B63DC"/>
    <w:rsid w:val="005B6464"/>
    <w:rsid w:val="005B64CD"/>
    <w:rsid w:val="005B6AAB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A7A"/>
    <w:rsid w:val="005D0F9A"/>
    <w:rsid w:val="005D1909"/>
    <w:rsid w:val="005D1AB0"/>
    <w:rsid w:val="005D1EA0"/>
    <w:rsid w:val="005D218D"/>
    <w:rsid w:val="005D2806"/>
    <w:rsid w:val="005D2969"/>
    <w:rsid w:val="005D2D75"/>
    <w:rsid w:val="005D2F2A"/>
    <w:rsid w:val="005D3B48"/>
    <w:rsid w:val="005D4406"/>
    <w:rsid w:val="005D4661"/>
    <w:rsid w:val="005D5004"/>
    <w:rsid w:val="005D52B7"/>
    <w:rsid w:val="005D5779"/>
    <w:rsid w:val="005D5A05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3B6"/>
    <w:rsid w:val="005E28D8"/>
    <w:rsid w:val="005E2B36"/>
    <w:rsid w:val="005E3309"/>
    <w:rsid w:val="005E39B2"/>
    <w:rsid w:val="005E3ECA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79D"/>
    <w:rsid w:val="005F1855"/>
    <w:rsid w:val="005F18A1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911"/>
    <w:rsid w:val="005F6B47"/>
    <w:rsid w:val="005F6D3D"/>
    <w:rsid w:val="005F6F7E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B6F"/>
    <w:rsid w:val="00601E2A"/>
    <w:rsid w:val="00601ED1"/>
    <w:rsid w:val="00602464"/>
    <w:rsid w:val="00602D97"/>
    <w:rsid w:val="00602FC6"/>
    <w:rsid w:val="006037C2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3A6"/>
    <w:rsid w:val="00605594"/>
    <w:rsid w:val="00605BC9"/>
    <w:rsid w:val="00605EF6"/>
    <w:rsid w:val="006060DF"/>
    <w:rsid w:val="00606182"/>
    <w:rsid w:val="0060662F"/>
    <w:rsid w:val="00606852"/>
    <w:rsid w:val="00607107"/>
    <w:rsid w:val="006073F1"/>
    <w:rsid w:val="00607699"/>
    <w:rsid w:val="006076BA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48"/>
    <w:rsid w:val="00616303"/>
    <w:rsid w:val="006168C6"/>
    <w:rsid w:val="006179D4"/>
    <w:rsid w:val="00620138"/>
    <w:rsid w:val="00620463"/>
    <w:rsid w:val="00621038"/>
    <w:rsid w:val="00621446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FFA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DBC"/>
    <w:rsid w:val="00630ECC"/>
    <w:rsid w:val="006312FC"/>
    <w:rsid w:val="00631448"/>
    <w:rsid w:val="0063179C"/>
    <w:rsid w:val="00631861"/>
    <w:rsid w:val="006320AB"/>
    <w:rsid w:val="0063244F"/>
    <w:rsid w:val="00632645"/>
    <w:rsid w:val="00632818"/>
    <w:rsid w:val="00632D78"/>
    <w:rsid w:val="0063334F"/>
    <w:rsid w:val="006334E1"/>
    <w:rsid w:val="00633744"/>
    <w:rsid w:val="00633A5F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511"/>
    <w:rsid w:val="006366BC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F60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8E7"/>
    <w:rsid w:val="00645AA9"/>
    <w:rsid w:val="00645B28"/>
    <w:rsid w:val="006460AA"/>
    <w:rsid w:val="006464F7"/>
    <w:rsid w:val="00646CD0"/>
    <w:rsid w:val="00646EBA"/>
    <w:rsid w:val="00647ABA"/>
    <w:rsid w:val="00647B83"/>
    <w:rsid w:val="00647D84"/>
    <w:rsid w:val="00647FA7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24DA"/>
    <w:rsid w:val="006528C9"/>
    <w:rsid w:val="00652A8F"/>
    <w:rsid w:val="00652C4F"/>
    <w:rsid w:val="00652D89"/>
    <w:rsid w:val="00652D9A"/>
    <w:rsid w:val="00652F93"/>
    <w:rsid w:val="0065394C"/>
    <w:rsid w:val="00653F5F"/>
    <w:rsid w:val="006544FD"/>
    <w:rsid w:val="006547F5"/>
    <w:rsid w:val="006552DD"/>
    <w:rsid w:val="00655A48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0F81"/>
    <w:rsid w:val="00661034"/>
    <w:rsid w:val="006613CB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839"/>
    <w:rsid w:val="00662C7C"/>
    <w:rsid w:val="006630BA"/>
    <w:rsid w:val="00663D69"/>
    <w:rsid w:val="00663F2C"/>
    <w:rsid w:val="006640F9"/>
    <w:rsid w:val="00664C2D"/>
    <w:rsid w:val="00664DCF"/>
    <w:rsid w:val="00664E8B"/>
    <w:rsid w:val="006652D0"/>
    <w:rsid w:val="006655C0"/>
    <w:rsid w:val="00665817"/>
    <w:rsid w:val="006664C5"/>
    <w:rsid w:val="00666578"/>
    <w:rsid w:val="006667F8"/>
    <w:rsid w:val="006669B4"/>
    <w:rsid w:val="00666A7A"/>
    <w:rsid w:val="00666A8E"/>
    <w:rsid w:val="00666CA7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51"/>
    <w:rsid w:val="006711CA"/>
    <w:rsid w:val="006711EA"/>
    <w:rsid w:val="00671748"/>
    <w:rsid w:val="00671A79"/>
    <w:rsid w:val="00671B42"/>
    <w:rsid w:val="00671CD2"/>
    <w:rsid w:val="00672420"/>
    <w:rsid w:val="0067251A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8B0"/>
    <w:rsid w:val="006761F9"/>
    <w:rsid w:val="00676485"/>
    <w:rsid w:val="006769A7"/>
    <w:rsid w:val="00676AED"/>
    <w:rsid w:val="00676BFE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4A96"/>
    <w:rsid w:val="00684AA5"/>
    <w:rsid w:val="00684D17"/>
    <w:rsid w:val="00685156"/>
    <w:rsid w:val="006851F8"/>
    <w:rsid w:val="00685335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9DB"/>
    <w:rsid w:val="00691C40"/>
    <w:rsid w:val="00692749"/>
    <w:rsid w:val="006929AA"/>
    <w:rsid w:val="00692A62"/>
    <w:rsid w:val="00692A8C"/>
    <w:rsid w:val="00693775"/>
    <w:rsid w:val="006938CC"/>
    <w:rsid w:val="006939A6"/>
    <w:rsid w:val="00694D40"/>
    <w:rsid w:val="0069627A"/>
    <w:rsid w:val="0069629C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CC"/>
    <w:rsid w:val="006A0368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81E"/>
    <w:rsid w:val="006A58D5"/>
    <w:rsid w:val="006A5BC4"/>
    <w:rsid w:val="006A5D1F"/>
    <w:rsid w:val="006A62CE"/>
    <w:rsid w:val="006A68C5"/>
    <w:rsid w:val="006A6C4D"/>
    <w:rsid w:val="006A6E2B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756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43F0"/>
    <w:rsid w:val="006C4CF0"/>
    <w:rsid w:val="006C4EFB"/>
    <w:rsid w:val="006C4F52"/>
    <w:rsid w:val="006C5E7A"/>
    <w:rsid w:val="006C6129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3007"/>
    <w:rsid w:val="006D323A"/>
    <w:rsid w:val="006D3399"/>
    <w:rsid w:val="006D33E6"/>
    <w:rsid w:val="006D3A13"/>
    <w:rsid w:val="006D3F26"/>
    <w:rsid w:val="006D4305"/>
    <w:rsid w:val="006D448B"/>
    <w:rsid w:val="006D44F2"/>
    <w:rsid w:val="006D4B53"/>
    <w:rsid w:val="006D4D96"/>
    <w:rsid w:val="006D4E4F"/>
    <w:rsid w:val="006D520A"/>
    <w:rsid w:val="006D534E"/>
    <w:rsid w:val="006D5623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178"/>
    <w:rsid w:val="006E3899"/>
    <w:rsid w:val="006E3D50"/>
    <w:rsid w:val="006E3F4A"/>
    <w:rsid w:val="006E4067"/>
    <w:rsid w:val="006E466A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BE4"/>
    <w:rsid w:val="006E6D56"/>
    <w:rsid w:val="006E740C"/>
    <w:rsid w:val="006E773E"/>
    <w:rsid w:val="006E77F6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E4"/>
    <w:rsid w:val="006F376B"/>
    <w:rsid w:val="006F4857"/>
    <w:rsid w:val="006F4885"/>
    <w:rsid w:val="006F4FEE"/>
    <w:rsid w:val="006F5040"/>
    <w:rsid w:val="006F5103"/>
    <w:rsid w:val="006F54D3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314"/>
    <w:rsid w:val="00700699"/>
    <w:rsid w:val="00700994"/>
    <w:rsid w:val="007009F4"/>
    <w:rsid w:val="00700D8C"/>
    <w:rsid w:val="007013BF"/>
    <w:rsid w:val="0070195D"/>
    <w:rsid w:val="00702307"/>
    <w:rsid w:val="00702865"/>
    <w:rsid w:val="00702EE1"/>
    <w:rsid w:val="00702F5E"/>
    <w:rsid w:val="00703342"/>
    <w:rsid w:val="00703644"/>
    <w:rsid w:val="00703998"/>
    <w:rsid w:val="00703CD5"/>
    <w:rsid w:val="007041A9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CA8"/>
    <w:rsid w:val="00705D33"/>
    <w:rsid w:val="00705FA3"/>
    <w:rsid w:val="00705FC4"/>
    <w:rsid w:val="007060BF"/>
    <w:rsid w:val="00706374"/>
    <w:rsid w:val="00706462"/>
    <w:rsid w:val="0070668C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80B"/>
    <w:rsid w:val="00713931"/>
    <w:rsid w:val="00713D48"/>
    <w:rsid w:val="00713F2D"/>
    <w:rsid w:val="00713F67"/>
    <w:rsid w:val="00713FB8"/>
    <w:rsid w:val="00714199"/>
    <w:rsid w:val="00714246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392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7A0"/>
    <w:rsid w:val="00722814"/>
    <w:rsid w:val="00722A60"/>
    <w:rsid w:val="00722F20"/>
    <w:rsid w:val="00723709"/>
    <w:rsid w:val="00723829"/>
    <w:rsid w:val="007239ED"/>
    <w:rsid w:val="00723D00"/>
    <w:rsid w:val="0072439A"/>
    <w:rsid w:val="0072448C"/>
    <w:rsid w:val="00724529"/>
    <w:rsid w:val="007245BD"/>
    <w:rsid w:val="00724672"/>
    <w:rsid w:val="007246C0"/>
    <w:rsid w:val="00724C33"/>
    <w:rsid w:val="00724DC8"/>
    <w:rsid w:val="00724EC6"/>
    <w:rsid w:val="00725770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AE"/>
    <w:rsid w:val="00727FC7"/>
    <w:rsid w:val="00730630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44B"/>
    <w:rsid w:val="0073482A"/>
    <w:rsid w:val="007348D1"/>
    <w:rsid w:val="00734921"/>
    <w:rsid w:val="00734DA8"/>
    <w:rsid w:val="00734EA9"/>
    <w:rsid w:val="00735007"/>
    <w:rsid w:val="00735083"/>
    <w:rsid w:val="00735EE9"/>
    <w:rsid w:val="00735FAF"/>
    <w:rsid w:val="00736256"/>
    <w:rsid w:val="00736908"/>
    <w:rsid w:val="00736B7A"/>
    <w:rsid w:val="00736EF4"/>
    <w:rsid w:val="00737257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39F0"/>
    <w:rsid w:val="007449C7"/>
    <w:rsid w:val="00744A6C"/>
    <w:rsid w:val="0074543D"/>
    <w:rsid w:val="007456A9"/>
    <w:rsid w:val="007456ED"/>
    <w:rsid w:val="007457CF"/>
    <w:rsid w:val="0074584E"/>
    <w:rsid w:val="00745C0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818"/>
    <w:rsid w:val="00750F2C"/>
    <w:rsid w:val="00751066"/>
    <w:rsid w:val="00751169"/>
    <w:rsid w:val="00751330"/>
    <w:rsid w:val="007513D9"/>
    <w:rsid w:val="007516D9"/>
    <w:rsid w:val="00752591"/>
    <w:rsid w:val="0075261E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A23"/>
    <w:rsid w:val="00756F57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57"/>
    <w:rsid w:val="0076136F"/>
    <w:rsid w:val="00761886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4E20"/>
    <w:rsid w:val="007656BC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211"/>
    <w:rsid w:val="007733C3"/>
    <w:rsid w:val="007737C0"/>
    <w:rsid w:val="007738EF"/>
    <w:rsid w:val="00773F74"/>
    <w:rsid w:val="00773F77"/>
    <w:rsid w:val="007741A5"/>
    <w:rsid w:val="007741EF"/>
    <w:rsid w:val="00774D80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9F6"/>
    <w:rsid w:val="00777B9C"/>
    <w:rsid w:val="00777CE2"/>
    <w:rsid w:val="00780720"/>
    <w:rsid w:val="00780764"/>
    <w:rsid w:val="00780870"/>
    <w:rsid w:val="00780A7E"/>
    <w:rsid w:val="00780C76"/>
    <w:rsid w:val="007811C0"/>
    <w:rsid w:val="00781A45"/>
    <w:rsid w:val="00781AD1"/>
    <w:rsid w:val="00781DE0"/>
    <w:rsid w:val="00781EE1"/>
    <w:rsid w:val="007820CC"/>
    <w:rsid w:val="007820D4"/>
    <w:rsid w:val="007823DF"/>
    <w:rsid w:val="007827C1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7E"/>
    <w:rsid w:val="00784981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90060"/>
    <w:rsid w:val="007905E7"/>
    <w:rsid w:val="00791634"/>
    <w:rsid w:val="007918AA"/>
    <w:rsid w:val="00792185"/>
    <w:rsid w:val="007921C1"/>
    <w:rsid w:val="00792DCB"/>
    <w:rsid w:val="00792ECF"/>
    <w:rsid w:val="00792F41"/>
    <w:rsid w:val="007932C2"/>
    <w:rsid w:val="0079365A"/>
    <w:rsid w:val="007937AF"/>
    <w:rsid w:val="00793B39"/>
    <w:rsid w:val="00793FA5"/>
    <w:rsid w:val="0079417F"/>
    <w:rsid w:val="007947C6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950"/>
    <w:rsid w:val="007A3A03"/>
    <w:rsid w:val="007A3C76"/>
    <w:rsid w:val="007A3D24"/>
    <w:rsid w:val="007A41E5"/>
    <w:rsid w:val="007A4278"/>
    <w:rsid w:val="007A4537"/>
    <w:rsid w:val="007A46AD"/>
    <w:rsid w:val="007A471D"/>
    <w:rsid w:val="007A497A"/>
    <w:rsid w:val="007A4EFF"/>
    <w:rsid w:val="007A51A7"/>
    <w:rsid w:val="007A541B"/>
    <w:rsid w:val="007A5FAB"/>
    <w:rsid w:val="007A6229"/>
    <w:rsid w:val="007A628C"/>
    <w:rsid w:val="007A687B"/>
    <w:rsid w:val="007A69F8"/>
    <w:rsid w:val="007A771F"/>
    <w:rsid w:val="007A789C"/>
    <w:rsid w:val="007A7955"/>
    <w:rsid w:val="007A7DB2"/>
    <w:rsid w:val="007A7EAC"/>
    <w:rsid w:val="007A7F0E"/>
    <w:rsid w:val="007A7F1E"/>
    <w:rsid w:val="007B0027"/>
    <w:rsid w:val="007B00D1"/>
    <w:rsid w:val="007B0118"/>
    <w:rsid w:val="007B0626"/>
    <w:rsid w:val="007B0870"/>
    <w:rsid w:val="007B08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B6F"/>
    <w:rsid w:val="007B30BA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E28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DBF"/>
    <w:rsid w:val="007D5F4A"/>
    <w:rsid w:val="007D60F2"/>
    <w:rsid w:val="007D676B"/>
    <w:rsid w:val="007D6C0B"/>
    <w:rsid w:val="007D71F1"/>
    <w:rsid w:val="007D77C6"/>
    <w:rsid w:val="007D7D9A"/>
    <w:rsid w:val="007E06DD"/>
    <w:rsid w:val="007E080D"/>
    <w:rsid w:val="007E0A3E"/>
    <w:rsid w:val="007E0F82"/>
    <w:rsid w:val="007E1660"/>
    <w:rsid w:val="007E1787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A5D"/>
    <w:rsid w:val="007E5C3C"/>
    <w:rsid w:val="007E5D7D"/>
    <w:rsid w:val="007E5EDA"/>
    <w:rsid w:val="007E5F6A"/>
    <w:rsid w:val="007E609A"/>
    <w:rsid w:val="007E6B8B"/>
    <w:rsid w:val="007E6F4E"/>
    <w:rsid w:val="007E7294"/>
    <w:rsid w:val="007E734E"/>
    <w:rsid w:val="007E77C5"/>
    <w:rsid w:val="007E78BF"/>
    <w:rsid w:val="007E7B0B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37C2"/>
    <w:rsid w:val="007F3CBB"/>
    <w:rsid w:val="007F3EA0"/>
    <w:rsid w:val="007F4485"/>
    <w:rsid w:val="007F452B"/>
    <w:rsid w:val="007F4611"/>
    <w:rsid w:val="007F46BB"/>
    <w:rsid w:val="007F46FF"/>
    <w:rsid w:val="007F4A65"/>
    <w:rsid w:val="007F4C3A"/>
    <w:rsid w:val="007F4EA8"/>
    <w:rsid w:val="007F5271"/>
    <w:rsid w:val="007F55F0"/>
    <w:rsid w:val="007F5A97"/>
    <w:rsid w:val="007F5D2B"/>
    <w:rsid w:val="007F650D"/>
    <w:rsid w:val="007F7451"/>
    <w:rsid w:val="007F79EE"/>
    <w:rsid w:val="007F7FDA"/>
    <w:rsid w:val="0080014C"/>
    <w:rsid w:val="00800482"/>
    <w:rsid w:val="00800A7C"/>
    <w:rsid w:val="0080117B"/>
    <w:rsid w:val="0080143C"/>
    <w:rsid w:val="00801808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9B7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AB"/>
    <w:rsid w:val="00810223"/>
    <w:rsid w:val="008106E7"/>
    <w:rsid w:val="00810B10"/>
    <w:rsid w:val="00810BC5"/>
    <w:rsid w:val="00810C14"/>
    <w:rsid w:val="00810D5B"/>
    <w:rsid w:val="00811802"/>
    <w:rsid w:val="00811E56"/>
    <w:rsid w:val="008120C2"/>
    <w:rsid w:val="00812387"/>
    <w:rsid w:val="008127A3"/>
    <w:rsid w:val="00812A32"/>
    <w:rsid w:val="008133AF"/>
    <w:rsid w:val="008133B1"/>
    <w:rsid w:val="008139DF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A5B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701D"/>
    <w:rsid w:val="00817045"/>
    <w:rsid w:val="008170E2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64"/>
    <w:rsid w:val="00822631"/>
    <w:rsid w:val="0082281D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45B"/>
    <w:rsid w:val="0082565C"/>
    <w:rsid w:val="00825A31"/>
    <w:rsid w:val="00825D50"/>
    <w:rsid w:val="00825D63"/>
    <w:rsid w:val="00826038"/>
    <w:rsid w:val="008260E7"/>
    <w:rsid w:val="0082620B"/>
    <w:rsid w:val="0082665E"/>
    <w:rsid w:val="00826A99"/>
    <w:rsid w:val="00826ACB"/>
    <w:rsid w:val="00826BA8"/>
    <w:rsid w:val="00826C1C"/>
    <w:rsid w:val="00827266"/>
    <w:rsid w:val="00827B7F"/>
    <w:rsid w:val="00827E1B"/>
    <w:rsid w:val="0083039F"/>
    <w:rsid w:val="00830AD7"/>
    <w:rsid w:val="00830BC6"/>
    <w:rsid w:val="008314ED"/>
    <w:rsid w:val="0083202D"/>
    <w:rsid w:val="008324B2"/>
    <w:rsid w:val="0083253F"/>
    <w:rsid w:val="008326B7"/>
    <w:rsid w:val="008329D1"/>
    <w:rsid w:val="00832C79"/>
    <w:rsid w:val="00832D3D"/>
    <w:rsid w:val="008331BF"/>
    <w:rsid w:val="00833431"/>
    <w:rsid w:val="00833596"/>
    <w:rsid w:val="008338AE"/>
    <w:rsid w:val="00833C2E"/>
    <w:rsid w:val="00833DDA"/>
    <w:rsid w:val="008347D5"/>
    <w:rsid w:val="00834953"/>
    <w:rsid w:val="00834B9E"/>
    <w:rsid w:val="00834D52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DB0"/>
    <w:rsid w:val="00836F3E"/>
    <w:rsid w:val="00837741"/>
    <w:rsid w:val="0083788B"/>
    <w:rsid w:val="00837EA0"/>
    <w:rsid w:val="008402F7"/>
    <w:rsid w:val="008404DE"/>
    <w:rsid w:val="008407C8"/>
    <w:rsid w:val="008409CA"/>
    <w:rsid w:val="00840DBE"/>
    <w:rsid w:val="0084125B"/>
    <w:rsid w:val="00841A23"/>
    <w:rsid w:val="00841B39"/>
    <w:rsid w:val="00841B6E"/>
    <w:rsid w:val="00841BA7"/>
    <w:rsid w:val="00841D5D"/>
    <w:rsid w:val="008420F3"/>
    <w:rsid w:val="008421D1"/>
    <w:rsid w:val="00842DBA"/>
    <w:rsid w:val="00843775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80D"/>
    <w:rsid w:val="00853D24"/>
    <w:rsid w:val="00853E60"/>
    <w:rsid w:val="00853FD9"/>
    <w:rsid w:val="008542F1"/>
    <w:rsid w:val="00854454"/>
    <w:rsid w:val="008547D2"/>
    <w:rsid w:val="00854895"/>
    <w:rsid w:val="00854AD5"/>
    <w:rsid w:val="00854BD2"/>
    <w:rsid w:val="00855764"/>
    <w:rsid w:val="00855B1C"/>
    <w:rsid w:val="00855B5D"/>
    <w:rsid w:val="00855C8E"/>
    <w:rsid w:val="00855D8D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366"/>
    <w:rsid w:val="008605C0"/>
    <w:rsid w:val="00860813"/>
    <w:rsid w:val="00860D51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87"/>
    <w:rsid w:val="00873FFA"/>
    <w:rsid w:val="00874721"/>
    <w:rsid w:val="008747A6"/>
    <w:rsid w:val="0087565E"/>
    <w:rsid w:val="00875959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70B"/>
    <w:rsid w:val="00880ED5"/>
    <w:rsid w:val="0088114B"/>
    <w:rsid w:val="008815F0"/>
    <w:rsid w:val="008817E9"/>
    <w:rsid w:val="00881E2E"/>
    <w:rsid w:val="008821A2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601"/>
    <w:rsid w:val="00884763"/>
    <w:rsid w:val="0088482C"/>
    <w:rsid w:val="00884A0C"/>
    <w:rsid w:val="00885544"/>
    <w:rsid w:val="008855AB"/>
    <w:rsid w:val="00885908"/>
    <w:rsid w:val="00885AF5"/>
    <w:rsid w:val="00885F36"/>
    <w:rsid w:val="00886021"/>
    <w:rsid w:val="00886CE1"/>
    <w:rsid w:val="00886CFF"/>
    <w:rsid w:val="00886E19"/>
    <w:rsid w:val="00886F35"/>
    <w:rsid w:val="00887661"/>
    <w:rsid w:val="008876EC"/>
    <w:rsid w:val="00887867"/>
    <w:rsid w:val="00887DC6"/>
    <w:rsid w:val="0089004B"/>
    <w:rsid w:val="00890200"/>
    <w:rsid w:val="008902C8"/>
    <w:rsid w:val="008905CB"/>
    <w:rsid w:val="00890723"/>
    <w:rsid w:val="008908E2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4B4A"/>
    <w:rsid w:val="00895001"/>
    <w:rsid w:val="0089535E"/>
    <w:rsid w:val="008955FC"/>
    <w:rsid w:val="00895F71"/>
    <w:rsid w:val="00896309"/>
    <w:rsid w:val="00896385"/>
    <w:rsid w:val="00896708"/>
    <w:rsid w:val="0089678A"/>
    <w:rsid w:val="00897972"/>
    <w:rsid w:val="00897980"/>
    <w:rsid w:val="00897ECF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5F4A"/>
    <w:rsid w:val="008A6264"/>
    <w:rsid w:val="008A652B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C50"/>
    <w:rsid w:val="008B0D5B"/>
    <w:rsid w:val="008B14B5"/>
    <w:rsid w:val="008B1631"/>
    <w:rsid w:val="008B1823"/>
    <w:rsid w:val="008B1E4C"/>
    <w:rsid w:val="008B1ED5"/>
    <w:rsid w:val="008B21CE"/>
    <w:rsid w:val="008B22AB"/>
    <w:rsid w:val="008B2968"/>
    <w:rsid w:val="008B31C0"/>
    <w:rsid w:val="008B3470"/>
    <w:rsid w:val="008B352F"/>
    <w:rsid w:val="008B35BC"/>
    <w:rsid w:val="008B371F"/>
    <w:rsid w:val="008B3960"/>
    <w:rsid w:val="008B3B5B"/>
    <w:rsid w:val="008B3F28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586"/>
    <w:rsid w:val="008B79A7"/>
    <w:rsid w:val="008B7B2E"/>
    <w:rsid w:val="008B7B85"/>
    <w:rsid w:val="008B7F4B"/>
    <w:rsid w:val="008C0357"/>
    <w:rsid w:val="008C05D7"/>
    <w:rsid w:val="008C0CB9"/>
    <w:rsid w:val="008C1484"/>
    <w:rsid w:val="008C191D"/>
    <w:rsid w:val="008C1E1B"/>
    <w:rsid w:val="008C2454"/>
    <w:rsid w:val="008C2C4E"/>
    <w:rsid w:val="008C30AB"/>
    <w:rsid w:val="008C3257"/>
    <w:rsid w:val="008C3629"/>
    <w:rsid w:val="008C3AC7"/>
    <w:rsid w:val="008C3C1A"/>
    <w:rsid w:val="008C4714"/>
    <w:rsid w:val="008C4B1C"/>
    <w:rsid w:val="008C4B53"/>
    <w:rsid w:val="008C4B5E"/>
    <w:rsid w:val="008C4E8E"/>
    <w:rsid w:val="008C5871"/>
    <w:rsid w:val="008C5A2B"/>
    <w:rsid w:val="008C5A67"/>
    <w:rsid w:val="008C5C45"/>
    <w:rsid w:val="008C5F10"/>
    <w:rsid w:val="008C6104"/>
    <w:rsid w:val="008C6B44"/>
    <w:rsid w:val="008C7022"/>
    <w:rsid w:val="008C7418"/>
    <w:rsid w:val="008C75C4"/>
    <w:rsid w:val="008C7688"/>
    <w:rsid w:val="008C7B09"/>
    <w:rsid w:val="008C7CF1"/>
    <w:rsid w:val="008C7F9A"/>
    <w:rsid w:val="008D05E3"/>
    <w:rsid w:val="008D071D"/>
    <w:rsid w:val="008D0CE3"/>
    <w:rsid w:val="008D0D28"/>
    <w:rsid w:val="008D1001"/>
    <w:rsid w:val="008D10AE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63"/>
    <w:rsid w:val="008D3561"/>
    <w:rsid w:val="008D393D"/>
    <w:rsid w:val="008D3CB4"/>
    <w:rsid w:val="008D41BA"/>
    <w:rsid w:val="008D43A7"/>
    <w:rsid w:val="008D4BA1"/>
    <w:rsid w:val="008D503B"/>
    <w:rsid w:val="008D52A3"/>
    <w:rsid w:val="008D532A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C5E"/>
    <w:rsid w:val="008E03A4"/>
    <w:rsid w:val="008E0521"/>
    <w:rsid w:val="008E084C"/>
    <w:rsid w:val="008E0963"/>
    <w:rsid w:val="008E0D1D"/>
    <w:rsid w:val="008E0E6F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D9B"/>
    <w:rsid w:val="008E4DF6"/>
    <w:rsid w:val="008E4EA8"/>
    <w:rsid w:val="008E4EE4"/>
    <w:rsid w:val="008E531E"/>
    <w:rsid w:val="008E53DC"/>
    <w:rsid w:val="008E5884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5BA"/>
    <w:rsid w:val="008F0653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D0"/>
    <w:rsid w:val="008F11AB"/>
    <w:rsid w:val="008F13EE"/>
    <w:rsid w:val="008F1AB0"/>
    <w:rsid w:val="008F1B9F"/>
    <w:rsid w:val="008F1E14"/>
    <w:rsid w:val="008F23C7"/>
    <w:rsid w:val="008F282B"/>
    <w:rsid w:val="008F2AC4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737D"/>
    <w:rsid w:val="008F745C"/>
    <w:rsid w:val="008F7981"/>
    <w:rsid w:val="008F79CE"/>
    <w:rsid w:val="008F7A7A"/>
    <w:rsid w:val="008F7C90"/>
    <w:rsid w:val="008F7EAE"/>
    <w:rsid w:val="008F7FB8"/>
    <w:rsid w:val="00900551"/>
    <w:rsid w:val="00900740"/>
    <w:rsid w:val="00900B49"/>
    <w:rsid w:val="00900D70"/>
    <w:rsid w:val="00900EE2"/>
    <w:rsid w:val="00900F3A"/>
    <w:rsid w:val="00900FF7"/>
    <w:rsid w:val="00901347"/>
    <w:rsid w:val="00901F4C"/>
    <w:rsid w:val="00902594"/>
    <w:rsid w:val="0090287B"/>
    <w:rsid w:val="009029DC"/>
    <w:rsid w:val="00902A6D"/>
    <w:rsid w:val="00902D9C"/>
    <w:rsid w:val="0090341F"/>
    <w:rsid w:val="0090360E"/>
    <w:rsid w:val="00903883"/>
    <w:rsid w:val="00903A30"/>
    <w:rsid w:val="009042C4"/>
    <w:rsid w:val="00904374"/>
    <w:rsid w:val="0090472E"/>
    <w:rsid w:val="0090490C"/>
    <w:rsid w:val="00904D40"/>
    <w:rsid w:val="00905727"/>
    <w:rsid w:val="0090583E"/>
    <w:rsid w:val="009058EC"/>
    <w:rsid w:val="00905B1E"/>
    <w:rsid w:val="00906242"/>
    <w:rsid w:val="009064BE"/>
    <w:rsid w:val="00906690"/>
    <w:rsid w:val="0090712A"/>
    <w:rsid w:val="00907488"/>
    <w:rsid w:val="009074CA"/>
    <w:rsid w:val="009078C1"/>
    <w:rsid w:val="009100E4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DA1"/>
    <w:rsid w:val="00913DB2"/>
    <w:rsid w:val="009143E4"/>
    <w:rsid w:val="0091448E"/>
    <w:rsid w:val="0091478A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7431"/>
    <w:rsid w:val="0091769A"/>
    <w:rsid w:val="00917D61"/>
    <w:rsid w:val="00917DA9"/>
    <w:rsid w:val="00920281"/>
    <w:rsid w:val="00920466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4F0"/>
    <w:rsid w:val="0092287D"/>
    <w:rsid w:val="00922A79"/>
    <w:rsid w:val="00922F3E"/>
    <w:rsid w:val="0092369A"/>
    <w:rsid w:val="00923AF5"/>
    <w:rsid w:val="009240ED"/>
    <w:rsid w:val="00924383"/>
    <w:rsid w:val="009247F6"/>
    <w:rsid w:val="00924C3C"/>
    <w:rsid w:val="00925378"/>
    <w:rsid w:val="0092575F"/>
    <w:rsid w:val="00925EB0"/>
    <w:rsid w:val="00926141"/>
    <w:rsid w:val="00926401"/>
    <w:rsid w:val="00926643"/>
    <w:rsid w:val="0092667A"/>
    <w:rsid w:val="00926ADF"/>
    <w:rsid w:val="00926FD6"/>
    <w:rsid w:val="009278E1"/>
    <w:rsid w:val="00927D01"/>
    <w:rsid w:val="00927F84"/>
    <w:rsid w:val="00927FF1"/>
    <w:rsid w:val="0093094C"/>
    <w:rsid w:val="00930CEB"/>
    <w:rsid w:val="00930E09"/>
    <w:rsid w:val="00930FD4"/>
    <w:rsid w:val="00931266"/>
    <w:rsid w:val="009317F2"/>
    <w:rsid w:val="009326A2"/>
    <w:rsid w:val="009329DF"/>
    <w:rsid w:val="00932AC4"/>
    <w:rsid w:val="00932D34"/>
    <w:rsid w:val="00933407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F78"/>
    <w:rsid w:val="009355AB"/>
    <w:rsid w:val="009367D2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EE9"/>
    <w:rsid w:val="00937F20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3FF6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AC1"/>
    <w:rsid w:val="00947C67"/>
    <w:rsid w:val="00947D1F"/>
    <w:rsid w:val="009504CE"/>
    <w:rsid w:val="0095058D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E13"/>
    <w:rsid w:val="009521C1"/>
    <w:rsid w:val="00952292"/>
    <w:rsid w:val="00952674"/>
    <w:rsid w:val="009527E2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9A5"/>
    <w:rsid w:val="00954E23"/>
    <w:rsid w:val="00954F09"/>
    <w:rsid w:val="00954F91"/>
    <w:rsid w:val="0095541C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8A9"/>
    <w:rsid w:val="009668EE"/>
    <w:rsid w:val="00966E07"/>
    <w:rsid w:val="00966E45"/>
    <w:rsid w:val="00966F5B"/>
    <w:rsid w:val="0096701C"/>
    <w:rsid w:val="009671DA"/>
    <w:rsid w:val="009675C2"/>
    <w:rsid w:val="0096799B"/>
    <w:rsid w:val="00967C1D"/>
    <w:rsid w:val="00967E50"/>
    <w:rsid w:val="009703C7"/>
    <w:rsid w:val="009704C4"/>
    <w:rsid w:val="00970599"/>
    <w:rsid w:val="00970620"/>
    <w:rsid w:val="009707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D91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3AC0"/>
    <w:rsid w:val="00984025"/>
    <w:rsid w:val="009846F4"/>
    <w:rsid w:val="00984841"/>
    <w:rsid w:val="00984B6E"/>
    <w:rsid w:val="00984E81"/>
    <w:rsid w:val="00985389"/>
    <w:rsid w:val="00985999"/>
    <w:rsid w:val="00985AF3"/>
    <w:rsid w:val="009860FA"/>
    <w:rsid w:val="009869AA"/>
    <w:rsid w:val="00986CC0"/>
    <w:rsid w:val="00986D83"/>
    <w:rsid w:val="00987002"/>
    <w:rsid w:val="009878C5"/>
    <w:rsid w:val="00990517"/>
    <w:rsid w:val="009909D8"/>
    <w:rsid w:val="00990A58"/>
    <w:rsid w:val="00990FA8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869"/>
    <w:rsid w:val="00994A51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302"/>
    <w:rsid w:val="00996337"/>
    <w:rsid w:val="00996BE2"/>
    <w:rsid w:val="009971CB"/>
    <w:rsid w:val="00997631"/>
    <w:rsid w:val="009979E2"/>
    <w:rsid w:val="00997B2C"/>
    <w:rsid w:val="00997C69"/>
    <w:rsid w:val="00997E15"/>
    <w:rsid w:val="009A0361"/>
    <w:rsid w:val="009A08B9"/>
    <w:rsid w:val="009A0DD8"/>
    <w:rsid w:val="009A0F95"/>
    <w:rsid w:val="009A1293"/>
    <w:rsid w:val="009A12D1"/>
    <w:rsid w:val="009A1490"/>
    <w:rsid w:val="009A1572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883"/>
    <w:rsid w:val="009A394C"/>
    <w:rsid w:val="009A3A50"/>
    <w:rsid w:val="009A3E9A"/>
    <w:rsid w:val="009A401C"/>
    <w:rsid w:val="009A56CB"/>
    <w:rsid w:val="009A5D00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995"/>
    <w:rsid w:val="009B0C75"/>
    <w:rsid w:val="009B111A"/>
    <w:rsid w:val="009B116F"/>
    <w:rsid w:val="009B15D4"/>
    <w:rsid w:val="009B1899"/>
    <w:rsid w:val="009B1C5B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2AB"/>
    <w:rsid w:val="009B6494"/>
    <w:rsid w:val="009B6676"/>
    <w:rsid w:val="009B6890"/>
    <w:rsid w:val="009B6CE9"/>
    <w:rsid w:val="009B6F36"/>
    <w:rsid w:val="009B71EE"/>
    <w:rsid w:val="009B72DA"/>
    <w:rsid w:val="009B7353"/>
    <w:rsid w:val="009B736C"/>
    <w:rsid w:val="009B7625"/>
    <w:rsid w:val="009B7C10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C93"/>
    <w:rsid w:val="009C0F19"/>
    <w:rsid w:val="009C121D"/>
    <w:rsid w:val="009C1350"/>
    <w:rsid w:val="009C1862"/>
    <w:rsid w:val="009C1A88"/>
    <w:rsid w:val="009C2249"/>
    <w:rsid w:val="009C237B"/>
    <w:rsid w:val="009C2396"/>
    <w:rsid w:val="009C2906"/>
    <w:rsid w:val="009C2D37"/>
    <w:rsid w:val="009C2D3D"/>
    <w:rsid w:val="009C2F53"/>
    <w:rsid w:val="009C31EF"/>
    <w:rsid w:val="009C337B"/>
    <w:rsid w:val="009C3592"/>
    <w:rsid w:val="009C39AB"/>
    <w:rsid w:val="009C3B11"/>
    <w:rsid w:val="009C3BE9"/>
    <w:rsid w:val="009C42C0"/>
    <w:rsid w:val="009C43B6"/>
    <w:rsid w:val="009C4435"/>
    <w:rsid w:val="009C4AE8"/>
    <w:rsid w:val="009C4BF9"/>
    <w:rsid w:val="009C4D44"/>
    <w:rsid w:val="009C4E51"/>
    <w:rsid w:val="009C50DE"/>
    <w:rsid w:val="009C5A96"/>
    <w:rsid w:val="009C5AFF"/>
    <w:rsid w:val="009C62EE"/>
    <w:rsid w:val="009C6539"/>
    <w:rsid w:val="009C671E"/>
    <w:rsid w:val="009C6845"/>
    <w:rsid w:val="009C6A1C"/>
    <w:rsid w:val="009C6CD4"/>
    <w:rsid w:val="009C71E1"/>
    <w:rsid w:val="009C72B6"/>
    <w:rsid w:val="009C7399"/>
    <w:rsid w:val="009C756C"/>
    <w:rsid w:val="009C76FB"/>
    <w:rsid w:val="009C78B7"/>
    <w:rsid w:val="009C7C75"/>
    <w:rsid w:val="009C7F3B"/>
    <w:rsid w:val="009D016C"/>
    <w:rsid w:val="009D0461"/>
    <w:rsid w:val="009D0692"/>
    <w:rsid w:val="009D0BE3"/>
    <w:rsid w:val="009D1048"/>
    <w:rsid w:val="009D12CA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8BD"/>
    <w:rsid w:val="009D5AC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9A"/>
    <w:rsid w:val="009E2E2E"/>
    <w:rsid w:val="009E2EFD"/>
    <w:rsid w:val="009E33AF"/>
    <w:rsid w:val="009E381B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AD1"/>
    <w:rsid w:val="009E6B41"/>
    <w:rsid w:val="009E6B61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F00A7"/>
    <w:rsid w:val="009F00FD"/>
    <w:rsid w:val="009F03D8"/>
    <w:rsid w:val="009F0A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5620"/>
    <w:rsid w:val="009F5B7D"/>
    <w:rsid w:val="009F5D7F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201E"/>
    <w:rsid w:val="00A02059"/>
    <w:rsid w:val="00A0219D"/>
    <w:rsid w:val="00A0224F"/>
    <w:rsid w:val="00A022D1"/>
    <w:rsid w:val="00A025B7"/>
    <w:rsid w:val="00A03377"/>
    <w:rsid w:val="00A03534"/>
    <w:rsid w:val="00A038AB"/>
    <w:rsid w:val="00A03C53"/>
    <w:rsid w:val="00A03D75"/>
    <w:rsid w:val="00A03EF7"/>
    <w:rsid w:val="00A049BB"/>
    <w:rsid w:val="00A054AD"/>
    <w:rsid w:val="00A0564C"/>
    <w:rsid w:val="00A05721"/>
    <w:rsid w:val="00A05871"/>
    <w:rsid w:val="00A05A96"/>
    <w:rsid w:val="00A05F45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2374"/>
    <w:rsid w:val="00A12D56"/>
    <w:rsid w:val="00A1341E"/>
    <w:rsid w:val="00A13990"/>
    <w:rsid w:val="00A13AE5"/>
    <w:rsid w:val="00A15321"/>
    <w:rsid w:val="00A154DD"/>
    <w:rsid w:val="00A155DE"/>
    <w:rsid w:val="00A156DA"/>
    <w:rsid w:val="00A15A7F"/>
    <w:rsid w:val="00A15D3B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A1C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515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5804"/>
    <w:rsid w:val="00A25B8B"/>
    <w:rsid w:val="00A26248"/>
    <w:rsid w:val="00A26E37"/>
    <w:rsid w:val="00A27117"/>
    <w:rsid w:val="00A271FD"/>
    <w:rsid w:val="00A27659"/>
    <w:rsid w:val="00A27ADF"/>
    <w:rsid w:val="00A27B00"/>
    <w:rsid w:val="00A3040C"/>
    <w:rsid w:val="00A30411"/>
    <w:rsid w:val="00A3095D"/>
    <w:rsid w:val="00A30A57"/>
    <w:rsid w:val="00A30A89"/>
    <w:rsid w:val="00A30CE2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F32"/>
    <w:rsid w:val="00A32F4C"/>
    <w:rsid w:val="00A32FF5"/>
    <w:rsid w:val="00A33171"/>
    <w:rsid w:val="00A336DF"/>
    <w:rsid w:val="00A3371B"/>
    <w:rsid w:val="00A33A0B"/>
    <w:rsid w:val="00A33B0F"/>
    <w:rsid w:val="00A33E81"/>
    <w:rsid w:val="00A33FEC"/>
    <w:rsid w:val="00A341F3"/>
    <w:rsid w:val="00A3482A"/>
    <w:rsid w:val="00A34864"/>
    <w:rsid w:val="00A34C8E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1115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3B5F"/>
    <w:rsid w:val="00A44062"/>
    <w:rsid w:val="00A44105"/>
    <w:rsid w:val="00A444AD"/>
    <w:rsid w:val="00A446C0"/>
    <w:rsid w:val="00A44A3A"/>
    <w:rsid w:val="00A450DC"/>
    <w:rsid w:val="00A45640"/>
    <w:rsid w:val="00A45AED"/>
    <w:rsid w:val="00A45B27"/>
    <w:rsid w:val="00A45B63"/>
    <w:rsid w:val="00A45DD6"/>
    <w:rsid w:val="00A45ECC"/>
    <w:rsid w:val="00A4610A"/>
    <w:rsid w:val="00A46119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5"/>
    <w:rsid w:val="00A51002"/>
    <w:rsid w:val="00A5131B"/>
    <w:rsid w:val="00A516AB"/>
    <w:rsid w:val="00A519A0"/>
    <w:rsid w:val="00A51D0A"/>
    <w:rsid w:val="00A5206C"/>
    <w:rsid w:val="00A524FB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635"/>
    <w:rsid w:val="00A57AF1"/>
    <w:rsid w:val="00A57CF9"/>
    <w:rsid w:val="00A605EE"/>
    <w:rsid w:val="00A608DC"/>
    <w:rsid w:val="00A60D62"/>
    <w:rsid w:val="00A60E3E"/>
    <w:rsid w:val="00A60E92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C01"/>
    <w:rsid w:val="00A63CF0"/>
    <w:rsid w:val="00A63DF6"/>
    <w:rsid w:val="00A63E3F"/>
    <w:rsid w:val="00A64A7F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739C"/>
    <w:rsid w:val="00A674AA"/>
    <w:rsid w:val="00A674C3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3BBF"/>
    <w:rsid w:val="00A7417B"/>
    <w:rsid w:val="00A74551"/>
    <w:rsid w:val="00A7457C"/>
    <w:rsid w:val="00A7476B"/>
    <w:rsid w:val="00A74A99"/>
    <w:rsid w:val="00A74D11"/>
    <w:rsid w:val="00A74E62"/>
    <w:rsid w:val="00A75669"/>
    <w:rsid w:val="00A75825"/>
    <w:rsid w:val="00A758B0"/>
    <w:rsid w:val="00A75C6D"/>
    <w:rsid w:val="00A76048"/>
    <w:rsid w:val="00A761A9"/>
    <w:rsid w:val="00A76407"/>
    <w:rsid w:val="00A76456"/>
    <w:rsid w:val="00A764C0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122"/>
    <w:rsid w:val="00A82594"/>
    <w:rsid w:val="00A82B93"/>
    <w:rsid w:val="00A82F6D"/>
    <w:rsid w:val="00A83291"/>
    <w:rsid w:val="00A83829"/>
    <w:rsid w:val="00A83B53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3D9"/>
    <w:rsid w:val="00A85DF0"/>
    <w:rsid w:val="00A85E64"/>
    <w:rsid w:val="00A86221"/>
    <w:rsid w:val="00A8630E"/>
    <w:rsid w:val="00A8648A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F68"/>
    <w:rsid w:val="00A91794"/>
    <w:rsid w:val="00A91CEE"/>
    <w:rsid w:val="00A91F6D"/>
    <w:rsid w:val="00A92436"/>
    <w:rsid w:val="00A92456"/>
    <w:rsid w:val="00A9283C"/>
    <w:rsid w:val="00A92C8F"/>
    <w:rsid w:val="00A92D97"/>
    <w:rsid w:val="00A9381A"/>
    <w:rsid w:val="00A938C7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15F"/>
    <w:rsid w:val="00A95283"/>
    <w:rsid w:val="00A956A6"/>
    <w:rsid w:val="00A95992"/>
    <w:rsid w:val="00A95A3D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803"/>
    <w:rsid w:val="00A97902"/>
    <w:rsid w:val="00A97B44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60F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D6"/>
    <w:rsid w:val="00AB159C"/>
    <w:rsid w:val="00AB1813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4304"/>
    <w:rsid w:val="00AB49A9"/>
    <w:rsid w:val="00AB4A28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6F2"/>
    <w:rsid w:val="00AC2933"/>
    <w:rsid w:val="00AC2CF4"/>
    <w:rsid w:val="00AC2D28"/>
    <w:rsid w:val="00AC2ECB"/>
    <w:rsid w:val="00AC300D"/>
    <w:rsid w:val="00AC31C1"/>
    <w:rsid w:val="00AC3369"/>
    <w:rsid w:val="00AC35F2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F"/>
    <w:rsid w:val="00AC561A"/>
    <w:rsid w:val="00AC5639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0A"/>
    <w:rsid w:val="00AD1479"/>
    <w:rsid w:val="00AD1A49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01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641"/>
    <w:rsid w:val="00AE1729"/>
    <w:rsid w:val="00AE1C68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5071"/>
    <w:rsid w:val="00AE59C4"/>
    <w:rsid w:val="00AE5B39"/>
    <w:rsid w:val="00AE5E28"/>
    <w:rsid w:val="00AE5FA4"/>
    <w:rsid w:val="00AE60F4"/>
    <w:rsid w:val="00AE6157"/>
    <w:rsid w:val="00AE615B"/>
    <w:rsid w:val="00AE6537"/>
    <w:rsid w:val="00AE737F"/>
    <w:rsid w:val="00AE781B"/>
    <w:rsid w:val="00AF06B7"/>
    <w:rsid w:val="00AF06EB"/>
    <w:rsid w:val="00AF0C89"/>
    <w:rsid w:val="00AF1073"/>
    <w:rsid w:val="00AF11F7"/>
    <w:rsid w:val="00AF1709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6463"/>
    <w:rsid w:val="00AF690B"/>
    <w:rsid w:val="00AF6F0E"/>
    <w:rsid w:val="00AF703D"/>
    <w:rsid w:val="00AF7331"/>
    <w:rsid w:val="00AF7455"/>
    <w:rsid w:val="00AF7C55"/>
    <w:rsid w:val="00AF7ED0"/>
    <w:rsid w:val="00B001A6"/>
    <w:rsid w:val="00B00DBD"/>
    <w:rsid w:val="00B00F22"/>
    <w:rsid w:val="00B0107C"/>
    <w:rsid w:val="00B01191"/>
    <w:rsid w:val="00B01389"/>
    <w:rsid w:val="00B01590"/>
    <w:rsid w:val="00B01620"/>
    <w:rsid w:val="00B0227B"/>
    <w:rsid w:val="00B0233E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40A7"/>
    <w:rsid w:val="00B0410A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2D6"/>
    <w:rsid w:val="00B07925"/>
    <w:rsid w:val="00B07B82"/>
    <w:rsid w:val="00B07C2D"/>
    <w:rsid w:val="00B07E4F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C7C"/>
    <w:rsid w:val="00B10C8C"/>
    <w:rsid w:val="00B10CB6"/>
    <w:rsid w:val="00B10DCE"/>
    <w:rsid w:val="00B10EA8"/>
    <w:rsid w:val="00B1136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31C0"/>
    <w:rsid w:val="00B132CC"/>
    <w:rsid w:val="00B133AD"/>
    <w:rsid w:val="00B13C28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6453"/>
    <w:rsid w:val="00B16E51"/>
    <w:rsid w:val="00B16EB0"/>
    <w:rsid w:val="00B16FA7"/>
    <w:rsid w:val="00B170E3"/>
    <w:rsid w:val="00B17463"/>
    <w:rsid w:val="00B17767"/>
    <w:rsid w:val="00B178C9"/>
    <w:rsid w:val="00B17971"/>
    <w:rsid w:val="00B17C12"/>
    <w:rsid w:val="00B2010D"/>
    <w:rsid w:val="00B20255"/>
    <w:rsid w:val="00B20514"/>
    <w:rsid w:val="00B20829"/>
    <w:rsid w:val="00B2098B"/>
    <w:rsid w:val="00B2099B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8FE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557"/>
    <w:rsid w:val="00B35756"/>
    <w:rsid w:val="00B35C09"/>
    <w:rsid w:val="00B35D2A"/>
    <w:rsid w:val="00B35E71"/>
    <w:rsid w:val="00B36BC4"/>
    <w:rsid w:val="00B36EF5"/>
    <w:rsid w:val="00B37183"/>
    <w:rsid w:val="00B37554"/>
    <w:rsid w:val="00B378C2"/>
    <w:rsid w:val="00B37B7C"/>
    <w:rsid w:val="00B37C2E"/>
    <w:rsid w:val="00B4062D"/>
    <w:rsid w:val="00B406BB"/>
    <w:rsid w:val="00B409D9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9F8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21F"/>
    <w:rsid w:val="00B448A4"/>
    <w:rsid w:val="00B44A7E"/>
    <w:rsid w:val="00B44CD2"/>
    <w:rsid w:val="00B44E86"/>
    <w:rsid w:val="00B4537C"/>
    <w:rsid w:val="00B454C6"/>
    <w:rsid w:val="00B454EC"/>
    <w:rsid w:val="00B456C6"/>
    <w:rsid w:val="00B45C8F"/>
    <w:rsid w:val="00B4614B"/>
    <w:rsid w:val="00B46494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982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B76"/>
    <w:rsid w:val="00B55F01"/>
    <w:rsid w:val="00B55F80"/>
    <w:rsid w:val="00B55F82"/>
    <w:rsid w:val="00B561ED"/>
    <w:rsid w:val="00B5664A"/>
    <w:rsid w:val="00B566FC"/>
    <w:rsid w:val="00B56B40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3094"/>
    <w:rsid w:val="00B63420"/>
    <w:rsid w:val="00B63837"/>
    <w:rsid w:val="00B639F7"/>
    <w:rsid w:val="00B63BC3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DCC"/>
    <w:rsid w:val="00B65130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C82"/>
    <w:rsid w:val="00B67D86"/>
    <w:rsid w:val="00B7034D"/>
    <w:rsid w:val="00B70368"/>
    <w:rsid w:val="00B70C9C"/>
    <w:rsid w:val="00B7112C"/>
    <w:rsid w:val="00B711D2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809"/>
    <w:rsid w:val="00B74A3A"/>
    <w:rsid w:val="00B74B7A"/>
    <w:rsid w:val="00B7515C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C5"/>
    <w:rsid w:val="00B9171D"/>
    <w:rsid w:val="00B91871"/>
    <w:rsid w:val="00B9196A"/>
    <w:rsid w:val="00B91CA5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3CE"/>
    <w:rsid w:val="00B95775"/>
    <w:rsid w:val="00B95912"/>
    <w:rsid w:val="00B9593D"/>
    <w:rsid w:val="00B95AD4"/>
    <w:rsid w:val="00B95E03"/>
    <w:rsid w:val="00B9626B"/>
    <w:rsid w:val="00B9631D"/>
    <w:rsid w:val="00B96B58"/>
    <w:rsid w:val="00B96C03"/>
    <w:rsid w:val="00B96F09"/>
    <w:rsid w:val="00B975F0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4A0"/>
    <w:rsid w:val="00BA1516"/>
    <w:rsid w:val="00BA1571"/>
    <w:rsid w:val="00BA1809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26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604"/>
    <w:rsid w:val="00BA67B2"/>
    <w:rsid w:val="00BA6C47"/>
    <w:rsid w:val="00BA6D38"/>
    <w:rsid w:val="00BA6DC2"/>
    <w:rsid w:val="00BA6EA1"/>
    <w:rsid w:val="00BA6F69"/>
    <w:rsid w:val="00BA7702"/>
    <w:rsid w:val="00BA788B"/>
    <w:rsid w:val="00BA7A3C"/>
    <w:rsid w:val="00BB04A1"/>
    <w:rsid w:val="00BB053C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BE6"/>
    <w:rsid w:val="00BB2EA9"/>
    <w:rsid w:val="00BB315C"/>
    <w:rsid w:val="00BB3272"/>
    <w:rsid w:val="00BB3516"/>
    <w:rsid w:val="00BB354D"/>
    <w:rsid w:val="00BB3934"/>
    <w:rsid w:val="00BB3A7F"/>
    <w:rsid w:val="00BB3DB7"/>
    <w:rsid w:val="00BB4080"/>
    <w:rsid w:val="00BB49BF"/>
    <w:rsid w:val="00BB4B07"/>
    <w:rsid w:val="00BB4E06"/>
    <w:rsid w:val="00BB51E1"/>
    <w:rsid w:val="00BB52F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6147"/>
    <w:rsid w:val="00BB63AE"/>
    <w:rsid w:val="00BB7210"/>
    <w:rsid w:val="00BB75C8"/>
    <w:rsid w:val="00BB763C"/>
    <w:rsid w:val="00BB79C3"/>
    <w:rsid w:val="00BB7C62"/>
    <w:rsid w:val="00BC00DE"/>
    <w:rsid w:val="00BC0167"/>
    <w:rsid w:val="00BC0596"/>
    <w:rsid w:val="00BC05AE"/>
    <w:rsid w:val="00BC06E7"/>
    <w:rsid w:val="00BC0CD3"/>
    <w:rsid w:val="00BC0D00"/>
    <w:rsid w:val="00BC11F9"/>
    <w:rsid w:val="00BC1623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3F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B43"/>
    <w:rsid w:val="00BD2C42"/>
    <w:rsid w:val="00BD31D4"/>
    <w:rsid w:val="00BD354D"/>
    <w:rsid w:val="00BD3771"/>
    <w:rsid w:val="00BD3C60"/>
    <w:rsid w:val="00BD3E84"/>
    <w:rsid w:val="00BD424C"/>
    <w:rsid w:val="00BD4654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10D4"/>
    <w:rsid w:val="00BE1131"/>
    <w:rsid w:val="00BE12E3"/>
    <w:rsid w:val="00BE1581"/>
    <w:rsid w:val="00BE1738"/>
    <w:rsid w:val="00BE1864"/>
    <w:rsid w:val="00BE1888"/>
    <w:rsid w:val="00BE194C"/>
    <w:rsid w:val="00BE1AD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4B7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AD1"/>
    <w:rsid w:val="00BF408E"/>
    <w:rsid w:val="00BF41B4"/>
    <w:rsid w:val="00BF429E"/>
    <w:rsid w:val="00BF45D3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BEF"/>
    <w:rsid w:val="00C04C50"/>
    <w:rsid w:val="00C04F22"/>
    <w:rsid w:val="00C04F5D"/>
    <w:rsid w:val="00C0550D"/>
    <w:rsid w:val="00C0632D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2E0"/>
    <w:rsid w:val="00C1173C"/>
    <w:rsid w:val="00C1185F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BD"/>
    <w:rsid w:val="00C15CFD"/>
    <w:rsid w:val="00C16066"/>
    <w:rsid w:val="00C16748"/>
    <w:rsid w:val="00C167A7"/>
    <w:rsid w:val="00C16827"/>
    <w:rsid w:val="00C1686A"/>
    <w:rsid w:val="00C16C47"/>
    <w:rsid w:val="00C171F7"/>
    <w:rsid w:val="00C17286"/>
    <w:rsid w:val="00C179B9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2004"/>
    <w:rsid w:val="00C22CC1"/>
    <w:rsid w:val="00C236D7"/>
    <w:rsid w:val="00C239DE"/>
    <w:rsid w:val="00C23DF6"/>
    <w:rsid w:val="00C24847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89D"/>
    <w:rsid w:val="00C26BF6"/>
    <w:rsid w:val="00C26C78"/>
    <w:rsid w:val="00C2730E"/>
    <w:rsid w:val="00C3059D"/>
    <w:rsid w:val="00C3080D"/>
    <w:rsid w:val="00C32F54"/>
    <w:rsid w:val="00C33168"/>
    <w:rsid w:val="00C3338B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582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AEA"/>
    <w:rsid w:val="00C51287"/>
    <w:rsid w:val="00C51580"/>
    <w:rsid w:val="00C5175C"/>
    <w:rsid w:val="00C519E7"/>
    <w:rsid w:val="00C51A17"/>
    <w:rsid w:val="00C526BD"/>
    <w:rsid w:val="00C52DD8"/>
    <w:rsid w:val="00C53276"/>
    <w:rsid w:val="00C536DE"/>
    <w:rsid w:val="00C5378A"/>
    <w:rsid w:val="00C537A2"/>
    <w:rsid w:val="00C5450A"/>
    <w:rsid w:val="00C54CCB"/>
    <w:rsid w:val="00C55233"/>
    <w:rsid w:val="00C5537D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C9B"/>
    <w:rsid w:val="00C60183"/>
    <w:rsid w:val="00C602C3"/>
    <w:rsid w:val="00C6036F"/>
    <w:rsid w:val="00C607A3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100"/>
    <w:rsid w:val="00C7249F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38B"/>
    <w:rsid w:val="00C767F3"/>
    <w:rsid w:val="00C7695D"/>
    <w:rsid w:val="00C76FE3"/>
    <w:rsid w:val="00C77072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427"/>
    <w:rsid w:val="00C8242A"/>
    <w:rsid w:val="00C829A3"/>
    <w:rsid w:val="00C82B70"/>
    <w:rsid w:val="00C834BD"/>
    <w:rsid w:val="00C835FE"/>
    <w:rsid w:val="00C836D3"/>
    <w:rsid w:val="00C84135"/>
    <w:rsid w:val="00C84150"/>
    <w:rsid w:val="00C84DE0"/>
    <w:rsid w:val="00C850FD"/>
    <w:rsid w:val="00C85260"/>
    <w:rsid w:val="00C868E5"/>
    <w:rsid w:val="00C86A72"/>
    <w:rsid w:val="00C86B24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6F"/>
    <w:rsid w:val="00C9177D"/>
    <w:rsid w:val="00C91B02"/>
    <w:rsid w:val="00C91CDC"/>
    <w:rsid w:val="00C920E8"/>
    <w:rsid w:val="00C9221E"/>
    <w:rsid w:val="00C92746"/>
    <w:rsid w:val="00C928E6"/>
    <w:rsid w:val="00C929C7"/>
    <w:rsid w:val="00C936EB"/>
    <w:rsid w:val="00C93A18"/>
    <w:rsid w:val="00C93D92"/>
    <w:rsid w:val="00C946B3"/>
    <w:rsid w:val="00C94793"/>
    <w:rsid w:val="00C948A2"/>
    <w:rsid w:val="00C94A8A"/>
    <w:rsid w:val="00C951BA"/>
    <w:rsid w:val="00C951FB"/>
    <w:rsid w:val="00C953BB"/>
    <w:rsid w:val="00C9575D"/>
    <w:rsid w:val="00C95925"/>
    <w:rsid w:val="00C95B13"/>
    <w:rsid w:val="00C95EF1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853"/>
    <w:rsid w:val="00CA4B12"/>
    <w:rsid w:val="00CA522D"/>
    <w:rsid w:val="00CA55C4"/>
    <w:rsid w:val="00CA5874"/>
    <w:rsid w:val="00CA59F7"/>
    <w:rsid w:val="00CA5F77"/>
    <w:rsid w:val="00CA617B"/>
    <w:rsid w:val="00CA62A1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BA"/>
    <w:rsid w:val="00CB6BF5"/>
    <w:rsid w:val="00CB6EE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4583"/>
    <w:rsid w:val="00CC4770"/>
    <w:rsid w:val="00CC480B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E72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586"/>
    <w:rsid w:val="00CD6D3E"/>
    <w:rsid w:val="00CD710A"/>
    <w:rsid w:val="00CD74AA"/>
    <w:rsid w:val="00CD7918"/>
    <w:rsid w:val="00CD7A29"/>
    <w:rsid w:val="00CD7C7A"/>
    <w:rsid w:val="00CE00C0"/>
    <w:rsid w:val="00CE0213"/>
    <w:rsid w:val="00CE0718"/>
    <w:rsid w:val="00CE0842"/>
    <w:rsid w:val="00CE1286"/>
    <w:rsid w:val="00CE16E3"/>
    <w:rsid w:val="00CE183C"/>
    <w:rsid w:val="00CE1BFA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8DC"/>
    <w:rsid w:val="00CF0C6E"/>
    <w:rsid w:val="00CF0D69"/>
    <w:rsid w:val="00CF0D6C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506"/>
    <w:rsid w:val="00CF4B04"/>
    <w:rsid w:val="00CF4B32"/>
    <w:rsid w:val="00CF4D86"/>
    <w:rsid w:val="00CF4FDC"/>
    <w:rsid w:val="00CF508C"/>
    <w:rsid w:val="00CF5193"/>
    <w:rsid w:val="00CF535B"/>
    <w:rsid w:val="00CF68F6"/>
    <w:rsid w:val="00CF6E44"/>
    <w:rsid w:val="00CF6FD5"/>
    <w:rsid w:val="00CF789A"/>
    <w:rsid w:val="00CF78B3"/>
    <w:rsid w:val="00CF7B87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C4A"/>
    <w:rsid w:val="00D02CAE"/>
    <w:rsid w:val="00D02EC1"/>
    <w:rsid w:val="00D02F54"/>
    <w:rsid w:val="00D03044"/>
    <w:rsid w:val="00D03625"/>
    <w:rsid w:val="00D03998"/>
    <w:rsid w:val="00D03A27"/>
    <w:rsid w:val="00D040E1"/>
    <w:rsid w:val="00D0476A"/>
    <w:rsid w:val="00D048EF"/>
    <w:rsid w:val="00D04D3B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266"/>
    <w:rsid w:val="00D11B3F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BCB"/>
    <w:rsid w:val="00D17C49"/>
    <w:rsid w:val="00D17F45"/>
    <w:rsid w:val="00D20214"/>
    <w:rsid w:val="00D206C6"/>
    <w:rsid w:val="00D20AA1"/>
    <w:rsid w:val="00D20BFB"/>
    <w:rsid w:val="00D20F91"/>
    <w:rsid w:val="00D2138B"/>
    <w:rsid w:val="00D213EE"/>
    <w:rsid w:val="00D21CAF"/>
    <w:rsid w:val="00D21D65"/>
    <w:rsid w:val="00D21F1F"/>
    <w:rsid w:val="00D2209D"/>
    <w:rsid w:val="00D2212F"/>
    <w:rsid w:val="00D22B3D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810"/>
    <w:rsid w:val="00D24D18"/>
    <w:rsid w:val="00D2500E"/>
    <w:rsid w:val="00D25231"/>
    <w:rsid w:val="00D255C0"/>
    <w:rsid w:val="00D25A51"/>
    <w:rsid w:val="00D25BD0"/>
    <w:rsid w:val="00D26A20"/>
    <w:rsid w:val="00D26AA5"/>
    <w:rsid w:val="00D26D39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53A"/>
    <w:rsid w:val="00D3360C"/>
    <w:rsid w:val="00D3386D"/>
    <w:rsid w:val="00D3396F"/>
    <w:rsid w:val="00D33F94"/>
    <w:rsid w:val="00D344D3"/>
    <w:rsid w:val="00D3491F"/>
    <w:rsid w:val="00D34C22"/>
    <w:rsid w:val="00D34ECB"/>
    <w:rsid w:val="00D35021"/>
    <w:rsid w:val="00D35178"/>
    <w:rsid w:val="00D354B8"/>
    <w:rsid w:val="00D358B2"/>
    <w:rsid w:val="00D35AE5"/>
    <w:rsid w:val="00D35D8B"/>
    <w:rsid w:val="00D35DDF"/>
    <w:rsid w:val="00D35F62"/>
    <w:rsid w:val="00D36059"/>
    <w:rsid w:val="00D360A6"/>
    <w:rsid w:val="00D360F3"/>
    <w:rsid w:val="00D3632D"/>
    <w:rsid w:val="00D36744"/>
    <w:rsid w:val="00D36CD9"/>
    <w:rsid w:val="00D37616"/>
    <w:rsid w:val="00D376DE"/>
    <w:rsid w:val="00D37B78"/>
    <w:rsid w:val="00D37CE3"/>
    <w:rsid w:val="00D4001E"/>
    <w:rsid w:val="00D40539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667"/>
    <w:rsid w:val="00D43986"/>
    <w:rsid w:val="00D43C5A"/>
    <w:rsid w:val="00D43F3D"/>
    <w:rsid w:val="00D44386"/>
    <w:rsid w:val="00D446B7"/>
    <w:rsid w:val="00D44805"/>
    <w:rsid w:val="00D4491B"/>
    <w:rsid w:val="00D44DE0"/>
    <w:rsid w:val="00D45B54"/>
    <w:rsid w:val="00D45D7A"/>
    <w:rsid w:val="00D45FDC"/>
    <w:rsid w:val="00D46057"/>
    <w:rsid w:val="00D4644B"/>
    <w:rsid w:val="00D46709"/>
    <w:rsid w:val="00D4764F"/>
    <w:rsid w:val="00D47DDB"/>
    <w:rsid w:val="00D501A6"/>
    <w:rsid w:val="00D501C0"/>
    <w:rsid w:val="00D506DA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87"/>
    <w:rsid w:val="00D53D31"/>
    <w:rsid w:val="00D53EBA"/>
    <w:rsid w:val="00D54094"/>
    <w:rsid w:val="00D54231"/>
    <w:rsid w:val="00D544B3"/>
    <w:rsid w:val="00D544DD"/>
    <w:rsid w:val="00D54614"/>
    <w:rsid w:val="00D54A03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CD3"/>
    <w:rsid w:val="00D60FAD"/>
    <w:rsid w:val="00D615DD"/>
    <w:rsid w:val="00D61653"/>
    <w:rsid w:val="00D616CC"/>
    <w:rsid w:val="00D61913"/>
    <w:rsid w:val="00D61CB0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5CB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3E4"/>
    <w:rsid w:val="00D8247D"/>
    <w:rsid w:val="00D829AE"/>
    <w:rsid w:val="00D82C66"/>
    <w:rsid w:val="00D830D3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E02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87692"/>
    <w:rsid w:val="00D87DD2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3044"/>
    <w:rsid w:val="00D9317E"/>
    <w:rsid w:val="00D931F2"/>
    <w:rsid w:val="00D937B5"/>
    <w:rsid w:val="00D937C7"/>
    <w:rsid w:val="00D937E0"/>
    <w:rsid w:val="00D93A2B"/>
    <w:rsid w:val="00D93A76"/>
    <w:rsid w:val="00D93CA8"/>
    <w:rsid w:val="00D93D2D"/>
    <w:rsid w:val="00D940C0"/>
    <w:rsid w:val="00D9412B"/>
    <w:rsid w:val="00D944CE"/>
    <w:rsid w:val="00D94569"/>
    <w:rsid w:val="00D94E3C"/>
    <w:rsid w:val="00D95473"/>
    <w:rsid w:val="00D95A38"/>
    <w:rsid w:val="00D95E2C"/>
    <w:rsid w:val="00D95F00"/>
    <w:rsid w:val="00D95F82"/>
    <w:rsid w:val="00D96709"/>
    <w:rsid w:val="00D967AF"/>
    <w:rsid w:val="00D9689E"/>
    <w:rsid w:val="00D972B0"/>
    <w:rsid w:val="00D97700"/>
    <w:rsid w:val="00D979B6"/>
    <w:rsid w:val="00D97AE5"/>
    <w:rsid w:val="00D97CA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12A"/>
    <w:rsid w:val="00DA2642"/>
    <w:rsid w:val="00DA2BC1"/>
    <w:rsid w:val="00DA2CB0"/>
    <w:rsid w:val="00DA2DC1"/>
    <w:rsid w:val="00DA2F16"/>
    <w:rsid w:val="00DA311C"/>
    <w:rsid w:val="00DA3505"/>
    <w:rsid w:val="00DA363E"/>
    <w:rsid w:val="00DA375F"/>
    <w:rsid w:val="00DA3CE4"/>
    <w:rsid w:val="00DA42EF"/>
    <w:rsid w:val="00DA43F8"/>
    <w:rsid w:val="00DA444F"/>
    <w:rsid w:val="00DA44BA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C8F"/>
    <w:rsid w:val="00DB0035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5FB"/>
    <w:rsid w:val="00DB788F"/>
    <w:rsid w:val="00DC073C"/>
    <w:rsid w:val="00DC0D8C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5F7"/>
    <w:rsid w:val="00DC668D"/>
    <w:rsid w:val="00DC6A4E"/>
    <w:rsid w:val="00DC6E86"/>
    <w:rsid w:val="00DC6F5A"/>
    <w:rsid w:val="00DC7E3F"/>
    <w:rsid w:val="00DC7F7D"/>
    <w:rsid w:val="00DD0053"/>
    <w:rsid w:val="00DD028C"/>
    <w:rsid w:val="00DD02CF"/>
    <w:rsid w:val="00DD06F9"/>
    <w:rsid w:val="00DD072E"/>
    <w:rsid w:val="00DD07E1"/>
    <w:rsid w:val="00DD0D61"/>
    <w:rsid w:val="00DD0F40"/>
    <w:rsid w:val="00DD0FBA"/>
    <w:rsid w:val="00DD1038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72BC"/>
    <w:rsid w:val="00DD7509"/>
    <w:rsid w:val="00DD75A1"/>
    <w:rsid w:val="00DD7E3A"/>
    <w:rsid w:val="00DE045D"/>
    <w:rsid w:val="00DE047C"/>
    <w:rsid w:val="00DE099C"/>
    <w:rsid w:val="00DE0D85"/>
    <w:rsid w:val="00DE0E61"/>
    <w:rsid w:val="00DE0F82"/>
    <w:rsid w:val="00DE12AA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3F0"/>
    <w:rsid w:val="00DE7937"/>
    <w:rsid w:val="00DE7A3A"/>
    <w:rsid w:val="00DE7AD2"/>
    <w:rsid w:val="00DF0635"/>
    <w:rsid w:val="00DF07CF"/>
    <w:rsid w:val="00DF0A93"/>
    <w:rsid w:val="00DF0A97"/>
    <w:rsid w:val="00DF11BC"/>
    <w:rsid w:val="00DF1298"/>
    <w:rsid w:val="00DF1477"/>
    <w:rsid w:val="00DF188F"/>
    <w:rsid w:val="00DF19FE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E4"/>
    <w:rsid w:val="00DF4B08"/>
    <w:rsid w:val="00DF527D"/>
    <w:rsid w:val="00DF59EE"/>
    <w:rsid w:val="00DF5A6D"/>
    <w:rsid w:val="00DF5B6B"/>
    <w:rsid w:val="00DF64A3"/>
    <w:rsid w:val="00DF7037"/>
    <w:rsid w:val="00DF72C9"/>
    <w:rsid w:val="00DF73C8"/>
    <w:rsid w:val="00DF7456"/>
    <w:rsid w:val="00DF77B0"/>
    <w:rsid w:val="00DF7B34"/>
    <w:rsid w:val="00DF7DF2"/>
    <w:rsid w:val="00DF7F26"/>
    <w:rsid w:val="00E001C2"/>
    <w:rsid w:val="00E005CC"/>
    <w:rsid w:val="00E00606"/>
    <w:rsid w:val="00E0060E"/>
    <w:rsid w:val="00E00B76"/>
    <w:rsid w:val="00E00C9D"/>
    <w:rsid w:val="00E00D72"/>
    <w:rsid w:val="00E00FD3"/>
    <w:rsid w:val="00E01211"/>
    <w:rsid w:val="00E01D73"/>
    <w:rsid w:val="00E020FD"/>
    <w:rsid w:val="00E0213F"/>
    <w:rsid w:val="00E0239E"/>
    <w:rsid w:val="00E02AA4"/>
    <w:rsid w:val="00E02F58"/>
    <w:rsid w:val="00E031C1"/>
    <w:rsid w:val="00E03A14"/>
    <w:rsid w:val="00E03BF8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7A5"/>
    <w:rsid w:val="00E06F3C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E98"/>
    <w:rsid w:val="00E122AC"/>
    <w:rsid w:val="00E123FF"/>
    <w:rsid w:val="00E124AD"/>
    <w:rsid w:val="00E12572"/>
    <w:rsid w:val="00E12624"/>
    <w:rsid w:val="00E1263B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9E3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C"/>
    <w:rsid w:val="00E23CE8"/>
    <w:rsid w:val="00E23E8D"/>
    <w:rsid w:val="00E2400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955"/>
    <w:rsid w:val="00E26B72"/>
    <w:rsid w:val="00E275B3"/>
    <w:rsid w:val="00E27847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B9E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5005"/>
    <w:rsid w:val="00E3597A"/>
    <w:rsid w:val="00E35990"/>
    <w:rsid w:val="00E35B45"/>
    <w:rsid w:val="00E364F3"/>
    <w:rsid w:val="00E3681B"/>
    <w:rsid w:val="00E36FEC"/>
    <w:rsid w:val="00E37708"/>
    <w:rsid w:val="00E377B3"/>
    <w:rsid w:val="00E37820"/>
    <w:rsid w:val="00E37A2A"/>
    <w:rsid w:val="00E37B43"/>
    <w:rsid w:val="00E37D4B"/>
    <w:rsid w:val="00E37ECE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1E7B"/>
    <w:rsid w:val="00E42972"/>
    <w:rsid w:val="00E42EC3"/>
    <w:rsid w:val="00E43006"/>
    <w:rsid w:val="00E43136"/>
    <w:rsid w:val="00E43150"/>
    <w:rsid w:val="00E43332"/>
    <w:rsid w:val="00E4357D"/>
    <w:rsid w:val="00E438AB"/>
    <w:rsid w:val="00E43D98"/>
    <w:rsid w:val="00E43ED6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714"/>
    <w:rsid w:val="00E457ED"/>
    <w:rsid w:val="00E45839"/>
    <w:rsid w:val="00E45965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875"/>
    <w:rsid w:val="00E5288B"/>
    <w:rsid w:val="00E52A05"/>
    <w:rsid w:val="00E52B23"/>
    <w:rsid w:val="00E52BF4"/>
    <w:rsid w:val="00E52F40"/>
    <w:rsid w:val="00E5347D"/>
    <w:rsid w:val="00E5359F"/>
    <w:rsid w:val="00E53801"/>
    <w:rsid w:val="00E538BB"/>
    <w:rsid w:val="00E53976"/>
    <w:rsid w:val="00E54AFE"/>
    <w:rsid w:val="00E54F6D"/>
    <w:rsid w:val="00E5503D"/>
    <w:rsid w:val="00E55097"/>
    <w:rsid w:val="00E5523F"/>
    <w:rsid w:val="00E55596"/>
    <w:rsid w:val="00E5594F"/>
    <w:rsid w:val="00E55B8E"/>
    <w:rsid w:val="00E56C1D"/>
    <w:rsid w:val="00E56D62"/>
    <w:rsid w:val="00E56E02"/>
    <w:rsid w:val="00E57531"/>
    <w:rsid w:val="00E57E77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40BC"/>
    <w:rsid w:val="00E642D5"/>
    <w:rsid w:val="00E6431C"/>
    <w:rsid w:val="00E64408"/>
    <w:rsid w:val="00E644FD"/>
    <w:rsid w:val="00E64618"/>
    <w:rsid w:val="00E6535A"/>
    <w:rsid w:val="00E65D6D"/>
    <w:rsid w:val="00E66330"/>
    <w:rsid w:val="00E66778"/>
    <w:rsid w:val="00E66A86"/>
    <w:rsid w:val="00E66BFD"/>
    <w:rsid w:val="00E66EC4"/>
    <w:rsid w:val="00E66F92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A0F"/>
    <w:rsid w:val="00E75C37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407E"/>
    <w:rsid w:val="00E84226"/>
    <w:rsid w:val="00E84C2A"/>
    <w:rsid w:val="00E84C86"/>
    <w:rsid w:val="00E84E1E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9F3"/>
    <w:rsid w:val="00E86A88"/>
    <w:rsid w:val="00E8707E"/>
    <w:rsid w:val="00E877E0"/>
    <w:rsid w:val="00E87AE9"/>
    <w:rsid w:val="00E87F94"/>
    <w:rsid w:val="00E900E4"/>
    <w:rsid w:val="00E90998"/>
    <w:rsid w:val="00E90A02"/>
    <w:rsid w:val="00E9115A"/>
    <w:rsid w:val="00E9173A"/>
    <w:rsid w:val="00E91C5F"/>
    <w:rsid w:val="00E91D94"/>
    <w:rsid w:val="00E92536"/>
    <w:rsid w:val="00E92A5B"/>
    <w:rsid w:val="00E92A98"/>
    <w:rsid w:val="00E92ADB"/>
    <w:rsid w:val="00E9309B"/>
    <w:rsid w:val="00E932DA"/>
    <w:rsid w:val="00E93B8D"/>
    <w:rsid w:val="00E9441F"/>
    <w:rsid w:val="00E9466B"/>
    <w:rsid w:val="00E947B4"/>
    <w:rsid w:val="00E947E3"/>
    <w:rsid w:val="00E94AEB"/>
    <w:rsid w:val="00E95053"/>
    <w:rsid w:val="00E95161"/>
    <w:rsid w:val="00E9557F"/>
    <w:rsid w:val="00E95648"/>
    <w:rsid w:val="00E95928"/>
    <w:rsid w:val="00E9594E"/>
    <w:rsid w:val="00E9598E"/>
    <w:rsid w:val="00E95C45"/>
    <w:rsid w:val="00E967C4"/>
    <w:rsid w:val="00E96A0E"/>
    <w:rsid w:val="00E96A3F"/>
    <w:rsid w:val="00E96AEB"/>
    <w:rsid w:val="00E97362"/>
    <w:rsid w:val="00E97AC6"/>
    <w:rsid w:val="00E97C1E"/>
    <w:rsid w:val="00E97C87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B7C"/>
    <w:rsid w:val="00EA6C88"/>
    <w:rsid w:val="00EA7022"/>
    <w:rsid w:val="00EA7102"/>
    <w:rsid w:val="00EA72C5"/>
    <w:rsid w:val="00EA782B"/>
    <w:rsid w:val="00EA7900"/>
    <w:rsid w:val="00EA7A35"/>
    <w:rsid w:val="00EA7B8D"/>
    <w:rsid w:val="00EA7BBA"/>
    <w:rsid w:val="00EA7C84"/>
    <w:rsid w:val="00EB0416"/>
    <w:rsid w:val="00EB0496"/>
    <w:rsid w:val="00EB0F97"/>
    <w:rsid w:val="00EB14E7"/>
    <w:rsid w:val="00EB1AED"/>
    <w:rsid w:val="00EB1D23"/>
    <w:rsid w:val="00EB1EE2"/>
    <w:rsid w:val="00EB1F50"/>
    <w:rsid w:val="00EB1F80"/>
    <w:rsid w:val="00EB21CD"/>
    <w:rsid w:val="00EB241A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8F0"/>
    <w:rsid w:val="00EB59F7"/>
    <w:rsid w:val="00EB5C9B"/>
    <w:rsid w:val="00EB637B"/>
    <w:rsid w:val="00EB6825"/>
    <w:rsid w:val="00EB689E"/>
    <w:rsid w:val="00EB697A"/>
    <w:rsid w:val="00EB6F3B"/>
    <w:rsid w:val="00EB6FF2"/>
    <w:rsid w:val="00EB704D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28C"/>
    <w:rsid w:val="00EC32BC"/>
    <w:rsid w:val="00EC334F"/>
    <w:rsid w:val="00EC396F"/>
    <w:rsid w:val="00EC3991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61C"/>
    <w:rsid w:val="00EC5970"/>
    <w:rsid w:val="00EC59DB"/>
    <w:rsid w:val="00EC5CFF"/>
    <w:rsid w:val="00EC5E80"/>
    <w:rsid w:val="00EC6761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8BF"/>
    <w:rsid w:val="00ED1BAA"/>
    <w:rsid w:val="00ED249F"/>
    <w:rsid w:val="00ED2BB7"/>
    <w:rsid w:val="00ED2DA7"/>
    <w:rsid w:val="00ED3117"/>
    <w:rsid w:val="00ED32E3"/>
    <w:rsid w:val="00ED3427"/>
    <w:rsid w:val="00ED383A"/>
    <w:rsid w:val="00ED3B42"/>
    <w:rsid w:val="00ED4146"/>
    <w:rsid w:val="00ED4325"/>
    <w:rsid w:val="00ED47D0"/>
    <w:rsid w:val="00ED48FE"/>
    <w:rsid w:val="00ED4BD5"/>
    <w:rsid w:val="00ED4C9A"/>
    <w:rsid w:val="00ED4DE9"/>
    <w:rsid w:val="00ED562C"/>
    <w:rsid w:val="00ED56B2"/>
    <w:rsid w:val="00ED56CA"/>
    <w:rsid w:val="00ED592C"/>
    <w:rsid w:val="00ED5D29"/>
    <w:rsid w:val="00ED5F6E"/>
    <w:rsid w:val="00ED6557"/>
    <w:rsid w:val="00ED7667"/>
    <w:rsid w:val="00ED781C"/>
    <w:rsid w:val="00EE0078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B0"/>
    <w:rsid w:val="00EE1E45"/>
    <w:rsid w:val="00EE1E48"/>
    <w:rsid w:val="00EE1FAF"/>
    <w:rsid w:val="00EE20B9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21B"/>
    <w:rsid w:val="00EE65C0"/>
    <w:rsid w:val="00EE68A0"/>
    <w:rsid w:val="00EE68AA"/>
    <w:rsid w:val="00EE734C"/>
    <w:rsid w:val="00EE73F9"/>
    <w:rsid w:val="00EE7C38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234F"/>
    <w:rsid w:val="00EF270D"/>
    <w:rsid w:val="00EF2A2F"/>
    <w:rsid w:val="00EF2AA0"/>
    <w:rsid w:val="00EF2B43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C7"/>
    <w:rsid w:val="00F045B8"/>
    <w:rsid w:val="00F04CA4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105A0"/>
    <w:rsid w:val="00F10CD1"/>
    <w:rsid w:val="00F10EC9"/>
    <w:rsid w:val="00F1122B"/>
    <w:rsid w:val="00F11532"/>
    <w:rsid w:val="00F119F2"/>
    <w:rsid w:val="00F12273"/>
    <w:rsid w:val="00F125E9"/>
    <w:rsid w:val="00F127BC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6DB"/>
    <w:rsid w:val="00F14FB2"/>
    <w:rsid w:val="00F151D2"/>
    <w:rsid w:val="00F1567B"/>
    <w:rsid w:val="00F1572E"/>
    <w:rsid w:val="00F158F0"/>
    <w:rsid w:val="00F15AB5"/>
    <w:rsid w:val="00F15DAD"/>
    <w:rsid w:val="00F15E87"/>
    <w:rsid w:val="00F1641D"/>
    <w:rsid w:val="00F168A7"/>
    <w:rsid w:val="00F16DAC"/>
    <w:rsid w:val="00F1702B"/>
    <w:rsid w:val="00F1721F"/>
    <w:rsid w:val="00F174BD"/>
    <w:rsid w:val="00F175E6"/>
    <w:rsid w:val="00F17FF5"/>
    <w:rsid w:val="00F2011A"/>
    <w:rsid w:val="00F201F0"/>
    <w:rsid w:val="00F205D3"/>
    <w:rsid w:val="00F20C95"/>
    <w:rsid w:val="00F20E43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98E"/>
    <w:rsid w:val="00F31D82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3BAB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6B56"/>
    <w:rsid w:val="00F3730E"/>
    <w:rsid w:val="00F3794F"/>
    <w:rsid w:val="00F37BE2"/>
    <w:rsid w:val="00F402B6"/>
    <w:rsid w:val="00F40B51"/>
    <w:rsid w:val="00F40D4F"/>
    <w:rsid w:val="00F40DA0"/>
    <w:rsid w:val="00F40EF4"/>
    <w:rsid w:val="00F41128"/>
    <w:rsid w:val="00F41317"/>
    <w:rsid w:val="00F41401"/>
    <w:rsid w:val="00F41532"/>
    <w:rsid w:val="00F415E4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570"/>
    <w:rsid w:val="00F458AF"/>
    <w:rsid w:val="00F458F5"/>
    <w:rsid w:val="00F46058"/>
    <w:rsid w:val="00F46709"/>
    <w:rsid w:val="00F46C54"/>
    <w:rsid w:val="00F46F4D"/>
    <w:rsid w:val="00F471B3"/>
    <w:rsid w:val="00F477C4"/>
    <w:rsid w:val="00F479B3"/>
    <w:rsid w:val="00F47BC1"/>
    <w:rsid w:val="00F47E24"/>
    <w:rsid w:val="00F506E8"/>
    <w:rsid w:val="00F5072D"/>
    <w:rsid w:val="00F50EC6"/>
    <w:rsid w:val="00F50F8B"/>
    <w:rsid w:val="00F5154A"/>
    <w:rsid w:val="00F5165A"/>
    <w:rsid w:val="00F5178A"/>
    <w:rsid w:val="00F51842"/>
    <w:rsid w:val="00F51CFE"/>
    <w:rsid w:val="00F520A0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352"/>
    <w:rsid w:val="00F55642"/>
    <w:rsid w:val="00F558C4"/>
    <w:rsid w:val="00F55B3A"/>
    <w:rsid w:val="00F55B4A"/>
    <w:rsid w:val="00F55C74"/>
    <w:rsid w:val="00F56078"/>
    <w:rsid w:val="00F5623A"/>
    <w:rsid w:val="00F56436"/>
    <w:rsid w:val="00F566FB"/>
    <w:rsid w:val="00F56959"/>
    <w:rsid w:val="00F56C78"/>
    <w:rsid w:val="00F56FC6"/>
    <w:rsid w:val="00F57BAC"/>
    <w:rsid w:val="00F603D2"/>
    <w:rsid w:val="00F6058D"/>
    <w:rsid w:val="00F607AF"/>
    <w:rsid w:val="00F60977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88B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5A9"/>
    <w:rsid w:val="00F70861"/>
    <w:rsid w:val="00F70BB3"/>
    <w:rsid w:val="00F70D00"/>
    <w:rsid w:val="00F716AE"/>
    <w:rsid w:val="00F71A67"/>
    <w:rsid w:val="00F71FF7"/>
    <w:rsid w:val="00F720D9"/>
    <w:rsid w:val="00F7214D"/>
    <w:rsid w:val="00F723C6"/>
    <w:rsid w:val="00F72665"/>
    <w:rsid w:val="00F72FA0"/>
    <w:rsid w:val="00F73220"/>
    <w:rsid w:val="00F73515"/>
    <w:rsid w:val="00F73988"/>
    <w:rsid w:val="00F739E8"/>
    <w:rsid w:val="00F73F2D"/>
    <w:rsid w:val="00F74356"/>
    <w:rsid w:val="00F74477"/>
    <w:rsid w:val="00F74FDB"/>
    <w:rsid w:val="00F753B9"/>
    <w:rsid w:val="00F75A7A"/>
    <w:rsid w:val="00F75D7A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D8E"/>
    <w:rsid w:val="00F77D96"/>
    <w:rsid w:val="00F77EE3"/>
    <w:rsid w:val="00F80043"/>
    <w:rsid w:val="00F8009B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100E"/>
    <w:rsid w:val="00F81141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075"/>
    <w:rsid w:val="00F83137"/>
    <w:rsid w:val="00F832C4"/>
    <w:rsid w:val="00F832EF"/>
    <w:rsid w:val="00F836B2"/>
    <w:rsid w:val="00F83C6D"/>
    <w:rsid w:val="00F841F3"/>
    <w:rsid w:val="00F84CCE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62F"/>
    <w:rsid w:val="00F87D03"/>
    <w:rsid w:val="00F87F38"/>
    <w:rsid w:val="00F90692"/>
    <w:rsid w:val="00F909C2"/>
    <w:rsid w:val="00F9108D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E57"/>
    <w:rsid w:val="00FA0033"/>
    <w:rsid w:val="00FA0132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0A"/>
    <w:rsid w:val="00FA28DD"/>
    <w:rsid w:val="00FA2939"/>
    <w:rsid w:val="00FA2ABA"/>
    <w:rsid w:val="00FA2E01"/>
    <w:rsid w:val="00FA2EE7"/>
    <w:rsid w:val="00FA3077"/>
    <w:rsid w:val="00FA32A1"/>
    <w:rsid w:val="00FA32EC"/>
    <w:rsid w:val="00FA3A52"/>
    <w:rsid w:val="00FA3CF4"/>
    <w:rsid w:val="00FA3E32"/>
    <w:rsid w:val="00FA4300"/>
    <w:rsid w:val="00FA4452"/>
    <w:rsid w:val="00FA465A"/>
    <w:rsid w:val="00FA4B52"/>
    <w:rsid w:val="00FA4C5F"/>
    <w:rsid w:val="00FA4C6A"/>
    <w:rsid w:val="00FA502B"/>
    <w:rsid w:val="00FA532E"/>
    <w:rsid w:val="00FA5335"/>
    <w:rsid w:val="00FA558B"/>
    <w:rsid w:val="00FA59E7"/>
    <w:rsid w:val="00FA5DF4"/>
    <w:rsid w:val="00FA65F3"/>
    <w:rsid w:val="00FA68DC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84E"/>
    <w:rsid w:val="00FB2B5E"/>
    <w:rsid w:val="00FB2D75"/>
    <w:rsid w:val="00FB3420"/>
    <w:rsid w:val="00FB3575"/>
    <w:rsid w:val="00FB3BE8"/>
    <w:rsid w:val="00FB3C27"/>
    <w:rsid w:val="00FB4546"/>
    <w:rsid w:val="00FB46BF"/>
    <w:rsid w:val="00FB4940"/>
    <w:rsid w:val="00FB49B1"/>
    <w:rsid w:val="00FB4A35"/>
    <w:rsid w:val="00FB4CA9"/>
    <w:rsid w:val="00FB4FB8"/>
    <w:rsid w:val="00FB5002"/>
    <w:rsid w:val="00FB50B3"/>
    <w:rsid w:val="00FB5C74"/>
    <w:rsid w:val="00FB5DF7"/>
    <w:rsid w:val="00FB5F2F"/>
    <w:rsid w:val="00FB6BFC"/>
    <w:rsid w:val="00FB704A"/>
    <w:rsid w:val="00FB7329"/>
    <w:rsid w:val="00FB7537"/>
    <w:rsid w:val="00FB78FF"/>
    <w:rsid w:val="00FB7964"/>
    <w:rsid w:val="00FB7F32"/>
    <w:rsid w:val="00FB7F63"/>
    <w:rsid w:val="00FC0199"/>
    <w:rsid w:val="00FC04E1"/>
    <w:rsid w:val="00FC058F"/>
    <w:rsid w:val="00FC078D"/>
    <w:rsid w:val="00FC0A07"/>
    <w:rsid w:val="00FC0A46"/>
    <w:rsid w:val="00FC0C5B"/>
    <w:rsid w:val="00FC0C87"/>
    <w:rsid w:val="00FC113F"/>
    <w:rsid w:val="00FC17F8"/>
    <w:rsid w:val="00FC18AF"/>
    <w:rsid w:val="00FC1E79"/>
    <w:rsid w:val="00FC23B1"/>
    <w:rsid w:val="00FC27CC"/>
    <w:rsid w:val="00FC28B1"/>
    <w:rsid w:val="00FC2FE5"/>
    <w:rsid w:val="00FC3578"/>
    <w:rsid w:val="00FC35BE"/>
    <w:rsid w:val="00FC366A"/>
    <w:rsid w:val="00FC388F"/>
    <w:rsid w:val="00FC3AA6"/>
    <w:rsid w:val="00FC3ADC"/>
    <w:rsid w:val="00FC40C3"/>
    <w:rsid w:val="00FC504E"/>
    <w:rsid w:val="00FC50B8"/>
    <w:rsid w:val="00FC5EF5"/>
    <w:rsid w:val="00FC5FB2"/>
    <w:rsid w:val="00FC60DF"/>
    <w:rsid w:val="00FC64B0"/>
    <w:rsid w:val="00FC68B2"/>
    <w:rsid w:val="00FC6A20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C33"/>
    <w:rsid w:val="00FD127B"/>
    <w:rsid w:val="00FD1A53"/>
    <w:rsid w:val="00FD1BAF"/>
    <w:rsid w:val="00FD1BD7"/>
    <w:rsid w:val="00FD1BF5"/>
    <w:rsid w:val="00FD1C72"/>
    <w:rsid w:val="00FD1FB2"/>
    <w:rsid w:val="00FD2181"/>
    <w:rsid w:val="00FD2245"/>
    <w:rsid w:val="00FD27DD"/>
    <w:rsid w:val="00FD2854"/>
    <w:rsid w:val="00FD2B5B"/>
    <w:rsid w:val="00FD36C7"/>
    <w:rsid w:val="00FD404A"/>
    <w:rsid w:val="00FD4145"/>
    <w:rsid w:val="00FD45B4"/>
    <w:rsid w:val="00FD4F29"/>
    <w:rsid w:val="00FD5099"/>
    <w:rsid w:val="00FD5414"/>
    <w:rsid w:val="00FD54C8"/>
    <w:rsid w:val="00FD559E"/>
    <w:rsid w:val="00FD5787"/>
    <w:rsid w:val="00FD5999"/>
    <w:rsid w:val="00FD5B95"/>
    <w:rsid w:val="00FD5CA2"/>
    <w:rsid w:val="00FD5E06"/>
    <w:rsid w:val="00FD638E"/>
    <w:rsid w:val="00FD6617"/>
    <w:rsid w:val="00FD6896"/>
    <w:rsid w:val="00FD6A71"/>
    <w:rsid w:val="00FD6C8F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EC4"/>
    <w:rsid w:val="00FE2A07"/>
    <w:rsid w:val="00FE2BA7"/>
    <w:rsid w:val="00FE2FB2"/>
    <w:rsid w:val="00FE33E6"/>
    <w:rsid w:val="00FE34FB"/>
    <w:rsid w:val="00FE35BE"/>
    <w:rsid w:val="00FE3768"/>
    <w:rsid w:val="00FE3D6C"/>
    <w:rsid w:val="00FE3DD4"/>
    <w:rsid w:val="00FE44C0"/>
    <w:rsid w:val="00FE4906"/>
    <w:rsid w:val="00FE4991"/>
    <w:rsid w:val="00FE4CC8"/>
    <w:rsid w:val="00FE50F9"/>
    <w:rsid w:val="00FE57C3"/>
    <w:rsid w:val="00FE5F2B"/>
    <w:rsid w:val="00FE6345"/>
    <w:rsid w:val="00FE6D5C"/>
    <w:rsid w:val="00FE6F49"/>
    <w:rsid w:val="00FE70B8"/>
    <w:rsid w:val="00FE70F5"/>
    <w:rsid w:val="00FE7503"/>
    <w:rsid w:val="00FE760E"/>
    <w:rsid w:val="00FE767F"/>
    <w:rsid w:val="00FE7777"/>
    <w:rsid w:val="00FE79AC"/>
    <w:rsid w:val="00FE7B7D"/>
    <w:rsid w:val="00FF044D"/>
    <w:rsid w:val="00FF074A"/>
    <w:rsid w:val="00FF07BA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E1F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87"/>
    <w:rsid w:val="00FF5D50"/>
    <w:rsid w:val="00FF5E85"/>
    <w:rsid w:val="00FF5F05"/>
    <w:rsid w:val="00FF5FAE"/>
    <w:rsid w:val="00FF6868"/>
    <w:rsid w:val="00FF69F9"/>
    <w:rsid w:val="00FF6D42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5D8A559E-73B2-4C25-8190-9C48B096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24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7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header" Target="head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footer" Target="footer7.xml"/><Relationship Id="rId27" Type="http://schemas.openxmlformats.org/officeDocument/2006/relationships/header" Target="header1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6441F-D927-4875-A60C-8F13F814A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35</Pages>
  <Words>6389</Words>
  <Characters>36420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42724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Ukrit, Techanusorn</cp:lastModifiedBy>
  <cp:revision>13</cp:revision>
  <cp:lastPrinted>2019-05-12T10:16:00Z</cp:lastPrinted>
  <dcterms:created xsi:type="dcterms:W3CDTF">2019-05-12T05:58:00Z</dcterms:created>
  <dcterms:modified xsi:type="dcterms:W3CDTF">2019-05-13T07:48:00Z</dcterms:modified>
</cp:coreProperties>
</file>