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1FC" w:rsidRPr="002F37CC" w:rsidRDefault="00DC11FC" w:rsidP="00462A69">
      <w:pPr>
        <w:spacing w:line="276" w:lineRule="auto"/>
        <w:ind w:right="2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ทีมพรีซิชั่น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="00881829" w:rsidRPr="002F37CC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:rsidR="00DC11FC" w:rsidRPr="002F37CC" w:rsidRDefault="00DC11FC" w:rsidP="00347873">
      <w:pPr>
        <w:spacing w:line="276" w:lineRule="auto"/>
        <w:ind w:right="2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A6458C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:rsidR="00DC11FC" w:rsidRDefault="00DC11FC" w:rsidP="00D315C9">
      <w:pPr>
        <w:spacing w:line="276" w:lineRule="auto"/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="005E753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BA27C6">
        <w:rPr>
          <w:rFonts w:ascii="Angsana New" w:hAnsi="Angsana New" w:cs="Angsana New"/>
          <w:b/>
          <w:bCs/>
          <w:sz w:val="32"/>
          <w:szCs w:val="32"/>
        </w:rPr>
        <w:t>1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BA27C6">
        <w:rPr>
          <w:rFonts w:ascii="Angsana New" w:hAnsi="Angsana New" w:cs="Angsana New" w:hint="cs"/>
          <w:b/>
          <w:bCs/>
          <w:sz w:val="32"/>
          <w:szCs w:val="32"/>
          <w:cs/>
        </w:rPr>
        <w:t>มีนาคม</w:t>
      </w:r>
      <w:r w:rsidR="00084BB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256</w:t>
      </w:r>
      <w:r w:rsidR="00AD0E4C">
        <w:rPr>
          <w:rFonts w:ascii="Angsana New" w:hAnsi="Angsana New" w:cs="Angsana New"/>
          <w:b/>
          <w:bCs/>
          <w:sz w:val="32"/>
          <w:szCs w:val="32"/>
        </w:rPr>
        <w:t>2</w:t>
      </w:r>
    </w:p>
    <w:p w:rsidR="00DC11FC" w:rsidRPr="00951509" w:rsidRDefault="00DC11FC" w:rsidP="00D3076E">
      <w:pPr>
        <w:numPr>
          <w:ilvl w:val="0"/>
          <w:numId w:val="1"/>
        </w:numPr>
        <w:spacing w:after="120" w:line="276" w:lineRule="auto"/>
        <w:ind w:left="720" w:right="29" w:hanging="720"/>
        <w:jc w:val="both"/>
        <w:rPr>
          <w:rFonts w:ascii="Angsana New" w:hAnsi="Angsana New" w:cs="Angsana New"/>
          <w:b/>
          <w:bCs/>
          <w:sz w:val="2"/>
          <w:szCs w:val="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tbl>
      <w:tblPr>
        <w:tblW w:w="9203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10"/>
        <w:gridCol w:w="6593"/>
      </w:tblGrid>
      <w:tr w:rsidR="00951509" w:rsidRPr="007E5AF8" w:rsidTr="007E5AF8">
        <w:trPr>
          <w:trHeight w:val="715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1509" w:rsidRPr="007E5AF8" w:rsidRDefault="00951509" w:rsidP="007E5AF8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สถานะทางกฎหมาย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55D27" w:rsidRDefault="00951509" w:rsidP="0095150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เป็นนิติบุคคลจัดตั้งขี้นตามกฎหมายไทย</w:t>
            </w:r>
          </w:p>
          <w:p w:rsidR="00951509" w:rsidRPr="007E5AF8" w:rsidRDefault="00951509" w:rsidP="0095150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และจดทะเบียนในตลาดหลักทรัพย์แห่งประเทศไทย</w:t>
            </w:r>
          </w:p>
        </w:tc>
      </w:tr>
      <w:tr w:rsidR="00951509" w:rsidRPr="007E5AF8" w:rsidTr="007E5AF8">
        <w:trPr>
          <w:trHeight w:val="436"/>
        </w:trPr>
        <w:tc>
          <w:tcPr>
            <w:tcW w:w="2610" w:type="dxa"/>
            <w:tcBorders>
              <w:top w:val="single" w:sz="4" w:space="0" w:color="auto"/>
              <w:bottom w:val="nil"/>
            </w:tcBorders>
            <w:vAlign w:val="center"/>
          </w:tcPr>
          <w:p w:rsidR="00951509" w:rsidRPr="007E5AF8" w:rsidRDefault="00951509" w:rsidP="00155D27">
            <w:pPr>
              <w:spacing w:line="276" w:lineRule="auto"/>
              <w:ind w:left="162" w:right="29" w:hanging="162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สถานที่ตั้งบริษัท</w:t>
            </w:r>
          </w:p>
        </w:tc>
        <w:tc>
          <w:tcPr>
            <w:tcW w:w="6593" w:type="dxa"/>
            <w:tcBorders>
              <w:top w:val="single" w:sz="4" w:space="0" w:color="auto"/>
              <w:bottom w:val="nil"/>
            </w:tcBorders>
          </w:tcPr>
          <w:p w:rsidR="00951509" w:rsidRPr="007E5AF8" w:rsidRDefault="00951509" w:rsidP="007E5AF8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252" w:right="29" w:hanging="252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198 หมู่ที่ 13 ต.ดงขี้เหล็ก อ.เมืองปราจีนบุรี จ.ปราจีนบุรี ประเทศไทย</w:t>
            </w:r>
          </w:p>
        </w:tc>
      </w:tr>
      <w:tr w:rsidR="00951509" w:rsidRPr="007E5AF8" w:rsidTr="007E5AF8">
        <w:trPr>
          <w:trHeight w:val="436"/>
        </w:trPr>
        <w:tc>
          <w:tcPr>
            <w:tcW w:w="2610" w:type="dxa"/>
            <w:tcBorders>
              <w:top w:val="nil"/>
              <w:bottom w:val="nil"/>
            </w:tcBorders>
          </w:tcPr>
          <w:p w:rsidR="00951509" w:rsidRPr="007E5AF8" w:rsidRDefault="00155D27" w:rsidP="007E5AF8">
            <w:pPr>
              <w:tabs>
                <w:tab w:val="left" w:pos="387"/>
              </w:tabs>
              <w:spacing w:line="276" w:lineRule="auto"/>
              <w:ind w:right="29"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="007E5AF8"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โรงงาน</w:t>
            </w:r>
          </w:p>
        </w:tc>
        <w:tc>
          <w:tcPr>
            <w:tcW w:w="6593" w:type="dxa"/>
            <w:tcBorders>
              <w:top w:val="nil"/>
              <w:bottom w:val="nil"/>
            </w:tcBorders>
            <w:vAlign w:val="center"/>
          </w:tcPr>
          <w:p w:rsidR="00951509" w:rsidRPr="007E5AF8" w:rsidRDefault="00951509" w:rsidP="00D43867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252" w:right="29" w:hanging="252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152/8 </w:t>
            </w:r>
            <w:r w:rsidRPr="007E5AF8">
              <w:rPr>
                <w:rFonts w:ascii="Angsana New" w:hAnsi="Angsana New"/>
                <w:sz w:val="32"/>
                <w:szCs w:val="32"/>
                <w:lang w:eastAsia="zh-CN"/>
              </w:rPr>
              <w:t xml:space="preserve">,152/9 ,152/15 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หมู่ที่ 3 ถนนธั</w:t>
            </w:r>
            <w:r w:rsidR="00D43867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ญ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บุรี-ลำลูกกา ต.รังสิต อ.ธัญบุรี </w:t>
            </w:r>
            <w:r w:rsidRPr="007E5AF8">
              <w:rPr>
                <w:rFonts w:ascii="Angsana New" w:hAnsi="Angsana New"/>
                <w:sz w:val="32"/>
                <w:szCs w:val="32"/>
                <w:cs/>
                <w:lang w:eastAsia="zh-CN"/>
              </w:rPr>
              <w:br/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จ.ปทุมธานี ประเทศไทย</w:t>
            </w:r>
          </w:p>
        </w:tc>
      </w:tr>
      <w:tr w:rsidR="00951509" w:rsidRPr="007E5AF8" w:rsidTr="007E5AF8">
        <w:tc>
          <w:tcPr>
            <w:tcW w:w="2610" w:type="dxa"/>
            <w:tcBorders>
              <w:bottom w:val="nil"/>
            </w:tcBorders>
            <w:vAlign w:val="center"/>
          </w:tcPr>
          <w:p w:rsidR="00951509" w:rsidRPr="007E5AF8" w:rsidRDefault="00951509" w:rsidP="00155D27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6593" w:type="dxa"/>
            <w:tcBorders>
              <w:bottom w:val="nil"/>
            </w:tcBorders>
            <w:vAlign w:val="center"/>
          </w:tcPr>
          <w:p w:rsidR="00951509" w:rsidRPr="007E5AF8" w:rsidRDefault="00951509" w:rsidP="007E5AF8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252" w:right="29" w:hanging="270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ผลิตและประกอบแผงวงจรไฟฟ้าอิเล็คทรอนิคส์</w:t>
            </w:r>
          </w:p>
        </w:tc>
      </w:tr>
      <w:tr w:rsidR="00951509" w:rsidRPr="007E5AF8" w:rsidTr="007E5AF8">
        <w:trPr>
          <w:trHeight w:val="519"/>
        </w:trPr>
        <w:tc>
          <w:tcPr>
            <w:tcW w:w="2610" w:type="dxa"/>
            <w:tcBorders>
              <w:top w:val="nil"/>
              <w:bottom w:val="single" w:sz="4" w:space="0" w:color="auto"/>
            </w:tcBorders>
          </w:tcPr>
          <w:p w:rsidR="00951509" w:rsidRPr="007E5AF8" w:rsidRDefault="00155D27" w:rsidP="007E5AF8">
            <w:pPr>
              <w:spacing w:line="276" w:lineRule="auto"/>
              <w:ind w:right="29" w:firstLine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="007E5AF8" w:rsidRPr="007E5AF8">
              <w:rPr>
                <w:rFonts w:ascii="Angsana New" w:hAnsi="Angsana New" w:cs="Angsana New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6593" w:type="dxa"/>
            <w:tcBorders>
              <w:top w:val="nil"/>
              <w:bottom w:val="single" w:sz="4" w:space="0" w:color="auto"/>
            </w:tcBorders>
            <w:vAlign w:val="center"/>
          </w:tcPr>
          <w:p w:rsidR="00951509" w:rsidRPr="007E5AF8" w:rsidRDefault="00951509" w:rsidP="007E5AF8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252" w:right="29" w:hanging="270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ลงทุนในบริษัทร่วม และบริษัทย่อยซึ่งประกอบธุรกิจ ตามหมายเหตุประกอบงบการเงินข้อ </w:t>
            </w:r>
            <w:r w:rsidR="00E04147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8 และ 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9</w:t>
            </w:r>
          </w:p>
        </w:tc>
      </w:tr>
    </w:tbl>
    <w:p w:rsidR="00951509" w:rsidRPr="00084BBD" w:rsidRDefault="00951509" w:rsidP="00951509">
      <w:pPr>
        <w:spacing w:after="120" w:line="276" w:lineRule="auto"/>
        <w:ind w:left="720" w:right="29"/>
        <w:jc w:val="both"/>
        <w:rPr>
          <w:rFonts w:ascii="Angsana New" w:hAnsi="Angsana New" w:cs="Angsana New"/>
          <w:b/>
          <w:bCs/>
          <w:sz w:val="2"/>
          <w:szCs w:val="2"/>
        </w:rPr>
      </w:pPr>
    </w:p>
    <w:p w:rsidR="001045FE" w:rsidRDefault="001045FE" w:rsidP="00D70A30">
      <w:pPr>
        <w:numPr>
          <w:ilvl w:val="0"/>
          <w:numId w:val="1"/>
        </w:numPr>
        <w:tabs>
          <w:tab w:val="left" w:pos="720"/>
        </w:tabs>
        <w:spacing w:before="240"/>
        <w:ind w:left="1440" w:right="576" w:hanging="144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70A30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เกณฑ์ในการจัดทำงบการเงิน</w:t>
      </w:r>
      <w:r w:rsidRPr="00D70A30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ระหว่างกาล</w:t>
      </w:r>
    </w:p>
    <w:p w:rsidR="007E5AF8" w:rsidRPr="00D43867" w:rsidRDefault="00A714BD" w:rsidP="00D43867">
      <w:pPr>
        <w:numPr>
          <w:ilvl w:val="1"/>
          <w:numId w:val="1"/>
        </w:numPr>
        <w:ind w:hanging="72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งบการเงิน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รวมและงบการเงิน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เฉพาะกิจการ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ของบริษัท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 ได้จัดทำขึ้น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ในรูปแบบย่อ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ตามมาตรฐานการบัญชี 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ฉบับที่ 34 เรื่อง</w:t>
      </w:r>
      <w:r w:rsidR="004E356C" w:rsidRPr="00834DF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E356C"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การรายงานทาง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การเงินระหว่างกาล ที่ประกาศใช้โดยสภาวิชาชีพบัญชี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 และตาม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ประกาศ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ของ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สำนักงาน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คณะกรรมการกำกับหลักทรัพย์และตลาดหลักทรัพย์</w:t>
      </w:r>
      <w:r w:rsidR="00E0414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7E5AF8" w:rsidRPr="007E5AF8">
        <w:rPr>
          <w:rFonts w:asciiTheme="majorBidi" w:hAnsiTheme="majorBidi" w:cstheme="majorBidi"/>
          <w:sz w:val="32"/>
          <w:szCs w:val="32"/>
          <w:cs/>
        </w:rPr>
        <w:t>ยกเว้นงบการเงินของบริษัทย่อยที่อยู่ต่างประเทศ ได้จัดทำตามมาตรฐานการบัญชีของประเทศที่บริษัทย่อยตั้งอยู่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่</w:t>
      </w:r>
      <w:r w:rsidR="00D43867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 xml:space="preserve"> </w:t>
      </w:r>
      <w:r w:rsidR="007E5AF8" w:rsidRPr="00D4386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งบการเงินระหว่างกาลนี้ ควรอ่านประกอบกับงบการเงินสำหรับปีสิ้นสุดวันที่ </w:t>
      </w:r>
      <w:r w:rsidR="007E5AF8" w:rsidRPr="00D43867">
        <w:rPr>
          <w:rFonts w:ascii="Angsana New" w:hAnsi="Angsana New" w:cs="Angsana New"/>
          <w:spacing w:val="-6"/>
          <w:sz w:val="32"/>
          <w:szCs w:val="32"/>
          <w:cs/>
        </w:rPr>
        <w:t>31 ธันวาคม 25</w:t>
      </w:r>
      <w:r w:rsidR="007E5AF8" w:rsidRPr="00D43867">
        <w:rPr>
          <w:rFonts w:ascii="Angsana New" w:hAnsi="Angsana New" w:cs="Angsana New"/>
          <w:spacing w:val="-6"/>
          <w:sz w:val="32"/>
          <w:szCs w:val="32"/>
        </w:rPr>
        <w:t>61</w:t>
      </w:r>
    </w:p>
    <w:p w:rsidR="007E5AF8" w:rsidRPr="00E04147" w:rsidRDefault="007E5AF8" w:rsidP="007E5AF8">
      <w:pPr>
        <w:ind w:left="144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:rsidR="00A714BD" w:rsidRPr="00D70A30" w:rsidRDefault="00A714BD" w:rsidP="00834DF9">
      <w:pPr>
        <w:numPr>
          <w:ilvl w:val="1"/>
          <w:numId w:val="1"/>
        </w:numPr>
        <w:ind w:right="576" w:hanging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70A30">
        <w:rPr>
          <w:rFonts w:ascii="Angsana New" w:hAnsi="Angsana New" w:cs="Angsana New"/>
          <w:spacing w:val="-2"/>
          <w:sz w:val="32"/>
          <w:szCs w:val="32"/>
          <w:cs/>
        </w:rPr>
        <w:t>มาตรฐานการบัญชีใหม่ที่</w:t>
      </w:r>
      <w:r w:rsidRPr="00D70A30">
        <w:rPr>
          <w:rFonts w:ascii="Angsana New" w:hAnsi="Angsana New" w:cs="Angsana New" w:hint="cs"/>
          <w:spacing w:val="-2"/>
          <w:sz w:val="32"/>
          <w:szCs w:val="32"/>
          <w:cs/>
        </w:rPr>
        <w:t>เริ่มมีผล</w:t>
      </w:r>
      <w:r w:rsidRPr="00D70A30">
        <w:rPr>
          <w:rFonts w:ascii="Angsana New" w:hAnsi="Angsana New" w:cs="Angsana New"/>
          <w:spacing w:val="-2"/>
          <w:sz w:val="32"/>
          <w:szCs w:val="32"/>
          <w:cs/>
        </w:rPr>
        <w:t>บังคับใช้</w:t>
      </w:r>
      <w:r w:rsidRPr="00D70A30">
        <w:rPr>
          <w:rFonts w:ascii="Angsana New" w:hAnsi="Angsana New" w:cs="Angsana New" w:hint="cs"/>
          <w:spacing w:val="-2"/>
          <w:sz w:val="32"/>
          <w:szCs w:val="32"/>
          <w:cs/>
        </w:rPr>
        <w:t>ในงวดบัญชีปัจจุบัน</w:t>
      </w:r>
    </w:p>
    <w:p w:rsidR="00A714BD" w:rsidRPr="00BA27C6" w:rsidRDefault="00A714BD" w:rsidP="00C3335A">
      <w:pPr>
        <w:ind w:left="1440" w:firstLine="72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02662C">
        <w:rPr>
          <w:rFonts w:ascii="Angsana New" w:hAnsi="Angsana New" w:cs="Angsana New"/>
          <w:spacing w:val="-2"/>
          <w:sz w:val="32"/>
          <w:szCs w:val="32"/>
        </w:rPr>
        <w:t>1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 มกราคม </w:t>
      </w:r>
      <w:r w:rsidR="00084BBD">
        <w:rPr>
          <w:rFonts w:ascii="Angsana New" w:hAnsi="Angsana New" w:cs="Angsana New"/>
          <w:spacing w:val="-2"/>
          <w:sz w:val="32"/>
          <w:szCs w:val="32"/>
        </w:rPr>
        <w:t>256</w:t>
      </w:r>
      <w:r w:rsidR="00AD0E4C">
        <w:rPr>
          <w:rFonts w:ascii="Angsana New" w:hAnsi="Angsana New" w:cs="Angsana New"/>
          <w:spacing w:val="-2"/>
          <w:sz w:val="32"/>
          <w:szCs w:val="32"/>
        </w:rPr>
        <w:t>2</w:t>
      </w:r>
      <w:r w:rsidRPr="0002662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ไว้แล้วในหมายเหตุประกอบงบการเงินสำหรับปีสิ้นสุดวันที่ </w:t>
      </w:r>
      <w:r w:rsidRPr="0002662C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AA495F">
        <w:rPr>
          <w:rFonts w:ascii="Angsana New" w:hAnsi="Angsana New" w:cs="Angsana New"/>
          <w:spacing w:val="-2"/>
          <w:sz w:val="32"/>
          <w:szCs w:val="32"/>
        </w:rPr>
        <w:t>25</w:t>
      </w:r>
      <w:r w:rsidR="00AD0E4C">
        <w:rPr>
          <w:rFonts w:ascii="Angsana New" w:hAnsi="Angsana New" w:cs="Angsana New"/>
          <w:spacing w:val="-2"/>
          <w:sz w:val="32"/>
          <w:szCs w:val="32"/>
        </w:rPr>
        <w:t>61</w:t>
      </w:r>
    </w:p>
    <w:p w:rsidR="00A714BD" w:rsidRDefault="00A714BD" w:rsidP="00C3335A">
      <w:pPr>
        <w:spacing w:before="120"/>
        <w:ind w:left="1440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2662C">
        <w:rPr>
          <w:rFonts w:ascii="Angsana New" w:hAnsi="Angsana New" w:cs="Angsana New"/>
          <w:spacing w:val="-2"/>
          <w:sz w:val="32"/>
          <w:szCs w:val="32"/>
          <w:cs/>
        </w:rPr>
        <w:t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</w:t>
      </w:r>
      <w:r w:rsidR="000112BB">
        <w:rPr>
          <w:rFonts w:ascii="Angsana New" w:hAnsi="Angsana New" w:cs="Angsana New"/>
          <w:spacing w:val="-2"/>
          <w:sz w:val="32"/>
          <w:szCs w:val="32"/>
          <w:cs/>
        </w:rPr>
        <w:t>่าวไม่มีผลกระทบอย่างมีสาระสำคัญ</w:t>
      </w:r>
      <w:r w:rsidR="000112BB">
        <w:rPr>
          <w:rFonts w:ascii="Angsana New" w:hAnsi="Angsana New" w:cs="Angsana New" w:hint="cs"/>
          <w:spacing w:val="-2"/>
          <w:sz w:val="32"/>
          <w:szCs w:val="32"/>
          <w:cs/>
        </w:rPr>
        <w:t>ต่องบการเงินของกลุ่มบริษัท</w:t>
      </w:r>
      <w:r w:rsidR="007E5AF8" w:rsidRPr="007E5AF8">
        <w:rPr>
          <w:rFonts w:ascii="Angsana New" w:hAnsi="Angsana New" w:cs="Angsana New"/>
          <w:sz w:val="32"/>
          <w:szCs w:val="32"/>
          <w:cs/>
        </w:rPr>
        <w:br w:type="page"/>
      </w:r>
    </w:p>
    <w:p w:rsidR="00976D81" w:rsidRDefault="00A714BD" w:rsidP="007E5AF8">
      <w:pPr>
        <w:numPr>
          <w:ilvl w:val="1"/>
          <w:numId w:val="1"/>
        </w:numPr>
        <w:ind w:hanging="720"/>
        <w:jc w:val="thaiDistribute"/>
        <w:rPr>
          <w:rFonts w:ascii="Angsana New" w:hAnsi="Angsana New" w:cs="Angsana New"/>
          <w:sz w:val="32"/>
          <w:szCs w:val="32"/>
        </w:rPr>
      </w:pPr>
      <w:r w:rsidRPr="007E5AF8">
        <w:rPr>
          <w:rFonts w:ascii="Angsana New" w:hAnsi="Angsana New" w:cs="Angsana New" w:hint="cs"/>
          <w:sz w:val="32"/>
          <w:szCs w:val="32"/>
          <w:cs/>
        </w:rPr>
        <w:lastRenderedPageBreak/>
        <w:t>งบการเงินระหว่างกาลนี้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:rsidR="007E5AF8" w:rsidRPr="007E5AF8" w:rsidRDefault="007E5AF8" w:rsidP="007E5AF8">
      <w:pPr>
        <w:ind w:left="1440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A714BD" w:rsidRPr="006907D6" w:rsidRDefault="00A714BD" w:rsidP="006907D6">
      <w:pPr>
        <w:numPr>
          <w:ilvl w:val="1"/>
          <w:numId w:val="1"/>
        </w:numPr>
        <w:ind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45C00">
        <w:rPr>
          <w:rFonts w:ascii="Angsana New" w:hAnsi="Angsana New" w:cs="Angsana New"/>
          <w:sz w:val="32"/>
          <w:szCs w:val="32"/>
          <w:cs/>
        </w:rPr>
        <w:t>งบ</w:t>
      </w:r>
      <w:r w:rsidRPr="000E46AB">
        <w:rPr>
          <w:rFonts w:ascii="Angsana New" w:hAnsi="Angsana New" w:cs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ระหว่างกาลรวม</w:t>
      </w:r>
      <w:r>
        <w:rPr>
          <w:rFonts w:ascii="Angsana New" w:hAnsi="Angsana New" w:cs="Angsana New"/>
          <w:sz w:val="32"/>
          <w:szCs w:val="32"/>
          <w:cs/>
        </w:rPr>
        <w:t>นี้</w:t>
      </w:r>
      <w:r w:rsidRPr="00F45C00">
        <w:rPr>
          <w:rFonts w:ascii="Angsana New" w:hAnsi="Angsana New" w:cs="Angsana New"/>
          <w:sz w:val="32"/>
          <w:szCs w:val="32"/>
          <w:cs/>
        </w:rPr>
        <w:t>ได้จัดทำขึ้นโดยรวมงบการเงิน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45C00">
        <w:rPr>
          <w:rFonts w:ascii="Angsana New" w:hAnsi="Angsana New" w:cs="Angsana New"/>
          <w:sz w:val="32"/>
          <w:szCs w:val="32"/>
          <w:cs/>
        </w:rPr>
        <w:t xml:space="preserve">ของบริษัท ทีมพรีซิชั่น จำกัด (มหาชน) </w:t>
      </w:r>
      <w:r w:rsidR="00976D81">
        <w:rPr>
          <w:rFonts w:ascii="Angsana New" w:hAnsi="Angsana New" w:cs="Angsana New" w:hint="cs"/>
          <w:sz w:val="32"/>
          <w:szCs w:val="32"/>
          <w:cs/>
        </w:rPr>
        <w:t>กับ</w:t>
      </w:r>
      <w:r w:rsidRPr="00F45C00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976D81">
        <w:rPr>
          <w:rFonts w:ascii="Angsana New" w:hAnsi="Angsana New" w:cs="Angsana New" w:hint="cs"/>
          <w:sz w:val="32"/>
          <w:szCs w:val="32"/>
          <w:cs/>
        </w:rPr>
        <w:t xml:space="preserve"> และส่วนได้เสียในบริษัทร่วม ดังต่อไปนี้</w:t>
      </w:r>
    </w:p>
    <w:p w:rsidR="006907D6" w:rsidRPr="006907D6" w:rsidRDefault="006907D6" w:rsidP="006907D6">
      <w:pPr>
        <w:ind w:left="1440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tbl>
      <w:tblPr>
        <w:tblStyle w:val="TableGrid"/>
        <w:tblW w:w="0" w:type="auto"/>
        <w:tblInd w:w="1548" w:type="dxa"/>
        <w:tblLook w:val="04A0"/>
      </w:tblPr>
      <w:tblGrid>
        <w:gridCol w:w="3690"/>
        <w:gridCol w:w="1530"/>
        <w:gridCol w:w="1530"/>
        <w:gridCol w:w="1350"/>
      </w:tblGrid>
      <w:tr w:rsidR="00976D81" w:rsidTr="008C69FD">
        <w:tc>
          <w:tcPr>
            <w:tcW w:w="3690" w:type="dxa"/>
            <w:vMerge w:val="restart"/>
            <w:vAlign w:val="center"/>
          </w:tcPr>
          <w:p w:rsidR="00976D81" w:rsidRPr="006907D6" w:rsidRDefault="00976D81" w:rsidP="006907D6">
            <w:pPr>
              <w:spacing w:before="60"/>
              <w:ind w:right="29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6907D6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center"/>
          </w:tcPr>
          <w:p w:rsidR="00976D81" w:rsidRPr="006907D6" w:rsidRDefault="00976D81" w:rsidP="006907D6">
            <w:pPr>
              <w:spacing w:before="60"/>
              <w:ind w:right="29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6907D6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สัดส่วนการถือหุ้น (</w:t>
            </w:r>
            <w:r w:rsidRPr="006907D6">
              <w:rPr>
                <w:rFonts w:ascii="Angsana New" w:hAnsi="Angsana New" w:cs="Angsana New"/>
                <w:spacing w:val="-6"/>
                <w:sz w:val="30"/>
                <w:szCs w:val="30"/>
              </w:rPr>
              <w:t>%)</w:t>
            </w:r>
          </w:p>
        </w:tc>
        <w:tc>
          <w:tcPr>
            <w:tcW w:w="1350" w:type="dxa"/>
            <w:vMerge w:val="restart"/>
            <w:vAlign w:val="center"/>
          </w:tcPr>
          <w:p w:rsidR="00976D81" w:rsidRPr="006907D6" w:rsidRDefault="00976D81" w:rsidP="006907D6">
            <w:pPr>
              <w:spacing w:before="60"/>
              <w:ind w:right="29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6907D6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064DB0" w:rsidTr="008C69FD">
        <w:tc>
          <w:tcPr>
            <w:tcW w:w="3690" w:type="dxa"/>
            <w:vMerge/>
            <w:tcBorders>
              <w:bottom w:val="single" w:sz="4" w:space="0" w:color="auto"/>
            </w:tcBorders>
          </w:tcPr>
          <w:p w:rsidR="00064DB0" w:rsidRPr="006907D6" w:rsidRDefault="00064DB0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:rsidR="00064DB0" w:rsidRPr="002F37CC" w:rsidRDefault="00064DB0" w:rsidP="00064DB0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proofErr w:type="gramStart"/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มี.ค.</w:t>
            </w:r>
            <w:proofErr w:type="gramEnd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30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064DB0" w:rsidRPr="002F37CC" w:rsidRDefault="00064DB0" w:rsidP="00064DB0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. </w:t>
            </w:r>
            <w:r w:rsidRPr="002F37CC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:rsidR="00064DB0" w:rsidRPr="006907D6" w:rsidRDefault="00064DB0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</w:tr>
      <w:tr w:rsidR="00976D81" w:rsidTr="008C69FD">
        <w:tc>
          <w:tcPr>
            <w:tcW w:w="3690" w:type="dxa"/>
            <w:tcBorders>
              <w:bottom w:val="nil"/>
            </w:tcBorders>
          </w:tcPr>
          <w:p w:rsidR="00976D81" w:rsidRPr="007E5AF8" w:rsidRDefault="006907D6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u w:val="single"/>
              </w:rPr>
            </w:pPr>
            <w:r w:rsidRPr="007E5AF8">
              <w:rPr>
                <w:rFonts w:ascii="Angsana New" w:hAnsi="Angsana New" w:cs="Angsana New" w:hint="cs"/>
                <w:b/>
                <w:bCs/>
                <w:spacing w:val="-6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bottom w:val="nil"/>
              <w:right w:val="dashSmallGap" w:sz="4" w:space="0" w:color="auto"/>
            </w:tcBorders>
          </w:tcPr>
          <w:p w:rsidR="00976D81" w:rsidRPr="006907D6" w:rsidRDefault="00976D81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dashSmallGap" w:sz="4" w:space="0" w:color="auto"/>
              <w:bottom w:val="nil"/>
            </w:tcBorders>
          </w:tcPr>
          <w:p w:rsidR="00976D81" w:rsidRPr="006907D6" w:rsidRDefault="00976D81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976D81" w:rsidRPr="006907D6" w:rsidRDefault="00976D81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</w:tr>
      <w:tr w:rsidR="00976D81" w:rsidTr="008C69FD">
        <w:tc>
          <w:tcPr>
            <w:tcW w:w="3690" w:type="dxa"/>
            <w:tcBorders>
              <w:top w:val="nil"/>
              <w:bottom w:val="nil"/>
            </w:tcBorders>
          </w:tcPr>
          <w:p w:rsidR="00976D81" w:rsidRPr="006907D6" w:rsidRDefault="006907D6" w:rsidP="006907D6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Team Precision (Europe) </w:t>
            </w:r>
            <w:proofErr w:type="spellStart"/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ApS</w:t>
            </w:r>
            <w:proofErr w:type="spellEnd"/>
          </w:p>
        </w:tc>
        <w:tc>
          <w:tcPr>
            <w:tcW w:w="1530" w:type="dxa"/>
            <w:tcBorders>
              <w:top w:val="nil"/>
              <w:bottom w:val="nil"/>
              <w:right w:val="dashSmallGap" w:sz="4" w:space="0" w:color="auto"/>
            </w:tcBorders>
          </w:tcPr>
          <w:p w:rsidR="00976D81" w:rsidRPr="006907D6" w:rsidRDefault="006907D6" w:rsidP="006907D6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100.00</w:t>
            </w:r>
          </w:p>
        </w:tc>
        <w:tc>
          <w:tcPr>
            <w:tcW w:w="1530" w:type="dxa"/>
            <w:tcBorders>
              <w:top w:val="nil"/>
              <w:left w:val="dashSmallGap" w:sz="4" w:space="0" w:color="auto"/>
              <w:bottom w:val="nil"/>
            </w:tcBorders>
          </w:tcPr>
          <w:p w:rsidR="00976D81" w:rsidRPr="006907D6" w:rsidRDefault="006907D6" w:rsidP="006907D6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100.00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976D81" w:rsidRPr="006907D6" w:rsidRDefault="006907D6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เดนมาร์ก</w:t>
            </w:r>
          </w:p>
        </w:tc>
      </w:tr>
      <w:tr w:rsidR="00976D81" w:rsidTr="008C69FD">
        <w:tc>
          <w:tcPr>
            <w:tcW w:w="3690" w:type="dxa"/>
            <w:tcBorders>
              <w:top w:val="nil"/>
              <w:bottom w:val="nil"/>
            </w:tcBorders>
          </w:tcPr>
          <w:p w:rsidR="00976D81" w:rsidRPr="006907D6" w:rsidRDefault="006907D6" w:rsidP="006907D6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TPA Holding LLC</w:t>
            </w:r>
          </w:p>
        </w:tc>
        <w:tc>
          <w:tcPr>
            <w:tcW w:w="1530" w:type="dxa"/>
            <w:tcBorders>
              <w:top w:val="nil"/>
              <w:bottom w:val="nil"/>
              <w:right w:val="dashSmallGap" w:sz="4" w:space="0" w:color="auto"/>
            </w:tcBorders>
          </w:tcPr>
          <w:p w:rsidR="00976D81" w:rsidRPr="006907D6" w:rsidRDefault="006907D6" w:rsidP="006907D6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100.00</w:t>
            </w:r>
          </w:p>
        </w:tc>
        <w:tc>
          <w:tcPr>
            <w:tcW w:w="1530" w:type="dxa"/>
            <w:tcBorders>
              <w:top w:val="nil"/>
              <w:left w:val="dashSmallGap" w:sz="4" w:space="0" w:color="auto"/>
              <w:bottom w:val="nil"/>
            </w:tcBorders>
          </w:tcPr>
          <w:p w:rsidR="00976D81" w:rsidRPr="006907D6" w:rsidRDefault="00155D27" w:rsidP="00155D27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100.00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976D81" w:rsidRPr="006907D6" w:rsidRDefault="006907D6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สหรัฐอเมริกา</w:t>
            </w:r>
          </w:p>
        </w:tc>
      </w:tr>
      <w:tr w:rsidR="00976D81" w:rsidTr="008C69FD">
        <w:tc>
          <w:tcPr>
            <w:tcW w:w="3690" w:type="dxa"/>
            <w:tcBorders>
              <w:top w:val="nil"/>
              <w:bottom w:val="nil"/>
            </w:tcBorders>
          </w:tcPr>
          <w:p w:rsidR="00976D81" w:rsidRPr="007E5AF8" w:rsidRDefault="006907D6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u w:val="single"/>
              </w:rPr>
            </w:pPr>
            <w:r w:rsidRPr="007E5AF8">
              <w:rPr>
                <w:rFonts w:ascii="Angsana New" w:hAnsi="Angsana New" w:cs="Angsana New" w:hint="cs"/>
                <w:b/>
                <w:bCs/>
                <w:spacing w:val="-6"/>
                <w:sz w:val="30"/>
                <w:szCs w:val="30"/>
                <w:u w:val="single"/>
                <w:cs/>
              </w:rPr>
              <w:t xml:space="preserve">บริษัทร่วมที่ถือหุ้นโดย </w:t>
            </w:r>
            <w:r w:rsidRPr="007E5AF8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u w:val="single"/>
              </w:rPr>
              <w:t>TPA Holding LLC</w:t>
            </w:r>
          </w:p>
        </w:tc>
        <w:tc>
          <w:tcPr>
            <w:tcW w:w="1530" w:type="dxa"/>
            <w:tcBorders>
              <w:top w:val="nil"/>
              <w:bottom w:val="nil"/>
              <w:right w:val="dashSmallGap" w:sz="4" w:space="0" w:color="auto"/>
            </w:tcBorders>
          </w:tcPr>
          <w:p w:rsidR="00976D81" w:rsidRPr="006907D6" w:rsidRDefault="00976D81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dashSmallGap" w:sz="4" w:space="0" w:color="auto"/>
              <w:bottom w:val="nil"/>
            </w:tcBorders>
          </w:tcPr>
          <w:p w:rsidR="00976D81" w:rsidRPr="006907D6" w:rsidRDefault="00976D81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976D81" w:rsidRPr="006907D6" w:rsidRDefault="00976D81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</w:tr>
      <w:tr w:rsidR="006907D6" w:rsidTr="008C69FD">
        <w:tc>
          <w:tcPr>
            <w:tcW w:w="3690" w:type="dxa"/>
            <w:tcBorders>
              <w:top w:val="nil"/>
            </w:tcBorders>
          </w:tcPr>
          <w:p w:rsidR="006907D6" w:rsidRPr="006907D6" w:rsidRDefault="006907D6" w:rsidP="006907D6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Team Precision America, LLC</w:t>
            </w:r>
          </w:p>
        </w:tc>
        <w:tc>
          <w:tcPr>
            <w:tcW w:w="1530" w:type="dxa"/>
            <w:tcBorders>
              <w:top w:val="nil"/>
              <w:right w:val="dashSmallGap" w:sz="4" w:space="0" w:color="auto"/>
            </w:tcBorders>
          </w:tcPr>
          <w:p w:rsidR="006907D6" w:rsidRPr="006907D6" w:rsidRDefault="006907D6" w:rsidP="006907D6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20.00</w:t>
            </w:r>
          </w:p>
        </w:tc>
        <w:tc>
          <w:tcPr>
            <w:tcW w:w="1530" w:type="dxa"/>
            <w:tcBorders>
              <w:top w:val="nil"/>
              <w:left w:val="dashSmallGap" w:sz="4" w:space="0" w:color="auto"/>
            </w:tcBorders>
          </w:tcPr>
          <w:p w:rsidR="006907D6" w:rsidRPr="006907D6" w:rsidRDefault="00155D27" w:rsidP="00155D27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20.00</w:t>
            </w:r>
          </w:p>
        </w:tc>
        <w:tc>
          <w:tcPr>
            <w:tcW w:w="1350" w:type="dxa"/>
            <w:tcBorders>
              <w:top w:val="nil"/>
            </w:tcBorders>
          </w:tcPr>
          <w:p w:rsidR="006907D6" w:rsidRPr="006907D6" w:rsidRDefault="006907D6" w:rsidP="006907D6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สหรัฐอเมริกา</w:t>
            </w:r>
          </w:p>
        </w:tc>
      </w:tr>
    </w:tbl>
    <w:p w:rsidR="000E46AB" w:rsidRPr="007E5AF8" w:rsidRDefault="000E46AB" w:rsidP="000E46AB">
      <w:pPr>
        <w:spacing w:before="60"/>
        <w:ind w:left="1440" w:right="29" w:hanging="720"/>
        <w:jc w:val="thaiDistribute"/>
        <w:rPr>
          <w:rFonts w:ascii="Angsana New" w:hAnsi="Angsana New" w:cs="Angsana New"/>
          <w:b/>
          <w:bCs/>
          <w:spacing w:val="-6"/>
          <w:sz w:val="24"/>
          <w:szCs w:val="24"/>
        </w:rPr>
      </w:pPr>
    </w:p>
    <w:p w:rsidR="00A714BD" w:rsidRDefault="00A714BD" w:rsidP="00155D27">
      <w:pPr>
        <w:numPr>
          <w:ilvl w:val="1"/>
          <w:numId w:val="1"/>
        </w:numPr>
        <w:ind w:hanging="720"/>
        <w:jc w:val="thaiDistribute"/>
        <w:rPr>
          <w:rFonts w:ascii="Angsana New" w:hAnsi="Angsana New" w:cs="Angsana New"/>
          <w:sz w:val="32"/>
          <w:szCs w:val="32"/>
        </w:rPr>
      </w:pPr>
      <w:r w:rsidRPr="000E46AB">
        <w:rPr>
          <w:rFonts w:ascii="Angsana New" w:hAnsi="Angsana New" w:cs="Angsana New"/>
          <w:sz w:val="32"/>
          <w:szCs w:val="32"/>
          <w:cs/>
        </w:rPr>
        <w:t>ยอดคงค้างและรายการระหว่างกันที่สำคัญของบริษัทและบริษัทย่อย ได้ตัดออกจากงบการเงิน</w:t>
      </w:r>
      <w:r w:rsidRPr="000E46AB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E46AB">
        <w:rPr>
          <w:rFonts w:ascii="Angsana New" w:hAnsi="Angsana New" w:cs="Angsana New"/>
          <w:sz w:val="32"/>
          <w:szCs w:val="32"/>
          <w:cs/>
        </w:rPr>
        <w:t>รวม</w:t>
      </w:r>
      <w:r w:rsidR="00EE3929" w:rsidRPr="000E46AB">
        <w:rPr>
          <w:rFonts w:ascii="Angsana New" w:hAnsi="Angsana New" w:cs="Angsana New" w:hint="cs"/>
          <w:sz w:val="32"/>
          <w:szCs w:val="32"/>
          <w:cs/>
        </w:rPr>
        <w:t>แล้ว</w:t>
      </w:r>
    </w:p>
    <w:p w:rsidR="00155D27" w:rsidRPr="00155D27" w:rsidRDefault="00155D27" w:rsidP="00155D27">
      <w:pPr>
        <w:spacing w:before="60"/>
        <w:ind w:left="1440" w:right="29" w:hanging="720"/>
        <w:jc w:val="thaiDistribute"/>
        <w:rPr>
          <w:rFonts w:ascii="Angsana New" w:hAnsi="Angsana New" w:cs="Angsana New"/>
          <w:b/>
          <w:bCs/>
          <w:spacing w:val="-6"/>
          <w:sz w:val="24"/>
          <w:szCs w:val="24"/>
        </w:rPr>
      </w:pPr>
    </w:p>
    <w:p w:rsidR="008D656F" w:rsidRPr="00155D27" w:rsidRDefault="00155D27" w:rsidP="00155D27">
      <w:pPr>
        <w:tabs>
          <w:tab w:val="left" w:pos="720"/>
        </w:tabs>
        <w:spacing w:before="60"/>
        <w:ind w:left="1440" w:right="29" w:hanging="144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</w:rPr>
        <w:t>3.</w:t>
      </w:r>
      <w:r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8563B9" w:rsidRPr="00155D27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สรุปนโยบายการบัญชีที่สำคัญ</w:t>
      </w:r>
      <w:r w:rsidR="008563B9" w:rsidRPr="00155D27">
        <w:rPr>
          <w:rFonts w:ascii="Angsana New" w:hAnsi="Angsana New" w:cs="Angsana New"/>
          <w:b/>
          <w:bCs/>
          <w:spacing w:val="-6"/>
          <w:sz w:val="32"/>
          <w:szCs w:val="32"/>
        </w:rPr>
        <w:t xml:space="preserve"> </w:t>
      </w:r>
    </w:p>
    <w:p w:rsidR="00A460C8" w:rsidRDefault="005E7538" w:rsidP="00155D27">
      <w:pPr>
        <w:ind w:left="720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นโยบายการบัญชีและวิธีการคำนวณที่ใช้ในงบการเงินระหว่างกาลนี้ มีความสอดคล้องกับการ</w:t>
      </w:r>
      <w:r w:rsidR="00833E27"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ถือปฏิบัติในงบการเงิน สำหรับปีสิ้นสุดวันที่ </w:t>
      </w:r>
      <w:r w:rsidRPr="00BE7B95">
        <w:rPr>
          <w:rFonts w:ascii="Angsana New" w:hAnsi="Angsana New" w:cs="Angsana New" w:hint="cs"/>
          <w:sz w:val="32"/>
          <w:szCs w:val="32"/>
          <w:cs/>
        </w:rPr>
        <w:t xml:space="preserve">31 </w:t>
      </w:r>
      <w:r w:rsidR="00AA495F" w:rsidRPr="00BE7B9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BE7B95">
        <w:rPr>
          <w:rFonts w:ascii="Angsana New" w:hAnsi="Angsana New" w:cs="Angsana New" w:hint="cs"/>
          <w:sz w:val="32"/>
          <w:szCs w:val="32"/>
          <w:cs/>
        </w:rPr>
        <w:t xml:space="preserve"> 25</w:t>
      </w:r>
      <w:r w:rsidR="00AD0E4C">
        <w:rPr>
          <w:rFonts w:ascii="Angsana New" w:hAnsi="Angsana New" w:cs="Angsana New"/>
          <w:sz w:val="32"/>
          <w:szCs w:val="32"/>
        </w:rPr>
        <w:t>61</w:t>
      </w:r>
    </w:p>
    <w:p w:rsidR="00155D27" w:rsidRPr="00155D27" w:rsidRDefault="00155D27" w:rsidP="00155D27">
      <w:pPr>
        <w:spacing w:before="60"/>
        <w:ind w:left="1440" w:right="29" w:hanging="720"/>
        <w:jc w:val="thaiDistribute"/>
        <w:rPr>
          <w:rFonts w:ascii="Angsana New" w:hAnsi="Angsana New" w:cs="Angsana New"/>
          <w:b/>
          <w:bCs/>
          <w:spacing w:val="-6"/>
          <w:sz w:val="24"/>
          <w:szCs w:val="24"/>
        </w:rPr>
      </w:pPr>
    </w:p>
    <w:p w:rsidR="004A03ED" w:rsidRPr="00155D27" w:rsidRDefault="00155D27" w:rsidP="00155D27">
      <w:pPr>
        <w:tabs>
          <w:tab w:val="left" w:pos="720"/>
        </w:tabs>
        <w:spacing w:before="60"/>
        <w:ind w:left="1440" w:right="29" w:hanging="144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</w:rPr>
        <w:t>4.</w:t>
      </w:r>
      <w:r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8F5525" w:rsidRPr="00155D27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เงินสดและรายการเทียบเท่าเงินสด</w:t>
      </w:r>
    </w:p>
    <w:p w:rsidR="00193D4F" w:rsidRPr="001245E8" w:rsidRDefault="00DB3322" w:rsidP="00155D27">
      <w:pPr>
        <w:spacing w:before="240"/>
        <w:ind w:left="720" w:right="29"/>
        <w:jc w:val="right"/>
        <w:rPr>
          <w:rFonts w:ascii="Angsana New" w:hAnsi="Angsana New" w:cs="Angsana New"/>
          <w:b/>
          <w:bCs/>
          <w:sz w:val="30"/>
          <w:szCs w:val="30"/>
        </w:rPr>
      </w:pPr>
      <w:r w:rsidRPr="001245E8">
        <w:rPr>
          <w:rFonts w:ascii="Angsana New" w:hAnsi="Angsana New" w:cs="Angsana New"/>
          <w:sz w:val="30"/>
          <w:szCs w:val="30"/>
        </w:rPr>
        <w:t xml:space="preserve"> </w:t>
      </w:r>
      <w:r w:rsidR="00193D4F" w:rsidRPr="001245E8">
        <w:rPr>
          <w:rFonts w:ascii="Angsana New" w:hAnsi="Angsana New" w:cs="Angsana New"/>
          <w:sz w:val="30"/>
          <w:szCs w:val="30"/>
          <w:cs/>
        </w:rPr>
        <w:t xml:space="preserve">หน่วย : </w:t>
      </w:r>
      <w:r w:rsidR="005E7538" w:rsidRPr="001245E8">
        <w:rPr>
          <w:rFonts w:ascii="Angsana New" w:hAnsi="Angsana New" w:cs="Angsana New" w:hint="cs"/>
          <w:sz w:val="30"/>
          <w:szCs w:val="30"/>
          <w:cs/>
        </w:rPr>
        <w:t>พัน</w:t>
      </w:r>
      <w:r w:rsidR="00193D4F" w:rsidRPr="001245E8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452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1"/>
        <w:gridCol w:w="1663"/>
        <w:gridCol w:w="1665"/>
        <w:gridCol w:w="1663"/>
        <w:gridCol w:w="1667"/>
      </w:tblGrid>
      <w:tr w:rsidR="00BE7B95" w:rsidRPr="002F37CC" w:rsidTr="00FE2638">
        <w:trPr>
          <w:cantSplit/>
          <w:trHeight w:val="526"/>
        </w:trPr>
        <w:tc>
          <w:tcPr>
            <w:tcW w:w="1225" w:type="pct"/>
            <w:vMerge w:val="restart"/>
            <w:tcBorders>
              <w:top w:val="single" w:sz="4" w:space="0" w:color="auto"/>
            </w:tcBorders>
            <w:vAlign w:val="center"/>
          </w:tcPr>
          <w:p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8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8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7B95" w:rsidRPr="002F37CC" w:rsidTr="008C69FD">
        <w:trPr>
          <w:cantSplit/>
          <w:trHeight w:val="458"/>
        </w:trPr>
        <w:tc>
          <w:tcPr>
            <w:tcW w:w="1225" w:type="pct"/>
            <w:vMerge/>
            <w:vAlign w:val="center"/>
          </w:tcPr>
          <w:p w:rsidR="00496949" w:rsidRPr="002F37CC" w:rsidRDefault="00496949" w:rsidP="00800D4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43" w:type="pct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:rsidR="00496949" w:rsidRPr="002F37CC" w:rsidRDefault="005E7538" w:rsidP="00BD29C1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proofErr w:type="gramStart"/>
            <w:r w:rsidR="00BD29C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BD29C1">
              <w:rPr>
                <w:rFonts w:ascii="Angsana New" w:hAnsi="Angsana New" w:cs="Angsana New" w:hint="cs"/>
                <w:sz w:val="30"/>
                <w:szCs w:val="30"/>
                <w:cs/>
              </w:rPr>
              <w:t>มี.ค</w:t>
            </w:r>
            <w:r w:rsidR="000824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proofErr w:type="gramEnd"/>
            <w:r w:rsidR="0067155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25</w:t>
            </w:r>
            <w:r w:rsidR="00251FAA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AD0E4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944" w:type="pct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:rsidR="00496949" w:rsidRPr="002F37CC" w:rsidRDefault="005E7538" w:rsidP="00BD29C1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65FF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F37C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D29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D0E4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943" w:type="pct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:rsidR="00496949" w:rsidRPr="002F37CC" w:rsidRDefault="00BD29C1" w:rsidP="005772E8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proofErr w:type="gramStart"/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มี.ค.</w:t>
            </w:r>
            <w:proofErr w:type="gramEnd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256</w:t>
            </w:r>
            <w:r w:rsidR="00AD0E4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:rsidR="00496949" w:rsidRPr="002F37CC" w:rsidRDefault="005E7538" w:rsidP="00BD29C1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65FF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F37C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D29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D0E4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115C7E" w:rsidRPr="002F37CC" w:rsidTr="008C69FD">
        <w:trPr>
          <w:cantSplit/>
        </w:trPr>
        <w:tc>
          <w:tcPr>
            <w:tcW w:w="1225" w:type="pct"/>
            <w:tcBorders>
              <w:top w:val="nil"/>
              <w:bottom w:val="nil"/>
            </w:tcBorders>
            <w:vAlign w:val="center"/>
          </w:tcPr>
          <w:p w:rsidR="00115C7E" w:rsidRPr="002F37CC" w:rsidRDefault="00115C7E" w:rsidP="00800D43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943" w:type="pct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:rsidR="00115C7E" w:rsidRPr="002F37CC" w:rsidRDefault="00115C7E" w:rsidP="00115C7E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944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115C7E" w:rsidRPr="002F37CC" w:rsidRDefault="00115C7E" w:rsidP="00302ED6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943" w:type="pct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:rsidR="00115C7E" w:rsidRPr="002F37CC" w:rsidRDefault="00115C7E" w:rsidP="004C592D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945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115C7E" w:rsidRPr="002F37CC" w:rsidRDefault="00115C7E" w:rsidP="00251FAA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FE2638" w:rsidRPr="002F37CC" w:rsidTr="008C69FD">
        <w:trPr>
          <w:cantSplit/>
        </w:trPr>
        <w:tc>
          <w:tcPr>
            <w:tcW w:w="12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2638" w:rsidRPr="002F37CC" w:rsidRDefault="00FE2638" w:rsidP="00581A05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เงินฝาก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43" w:type="pct"/>
            <w:tcBorders>
              <w:top w:val="nil"/>
              <w:left w:val="nil"/>
              <w:bottom w:val="nil"/>
              <w:right w:val="dashSmallGap" w:sz="4" w:space="0" w:color="auto"/>
            </w:tcBorders>
            <w:vAlign w:val="center"/>
          </w:tcPr>
          <w:p w:rsidR="00FE2638" w:rsidRPr="002F37CC" w:rsidRDefault="00115C7E" w:rsidP="00FE2638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60,225</w:t>
            </w:r>
          </w:p>
        </w:tc>
        <w:tc>
          <w:tcPr>
            <w:tcW w:w="9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FE2638" w:rsidRPr="002F37CC" w:rsidRDefault="00FE2638" w:rsidP="00302ED6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96</w:t>
            </w:r>
            <w:r>
              <w:rPr>
                <w:rFonts w:ascii="Angsana New" w:hAnsi="Angsana New" w:cs="Angsana New"/>
                <w:sz w:val="30"/>
                <w:szCs w:val="30"/>
              </w:rPr>
              <w:t>,156</w:t>
            </w:r>
          </w:p>
        </w:tc>
        <w:tc>
          <w:tcPr>
            <w:tcW w:w="943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FE2638" w:rsidRPr="002F37CC" w:rsidRDefault="00FE2638" w:rsidP="004C592D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56,884</w:t>
            </w:r>
          </w:p>
        </w:tc>
        <w:tc>
          <w:tcPr>
            <w:tcW w:w="94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FE2638" w:rsidRPr="002F37CC" w:rsidRDefault="00FE2638" w:rsidP="00744FCC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92,539</w:t>
            </w:r>
          </w:p>
        </w:tc>
      </w:tr>
      <w:tr w:rsidR="00FE2638" w:rsidRPr="002F37CC" w:rsidTr="008C69FD">
        <w:trPr>
          <w:cantSplit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638" w:rsidRPr="002F37CC" w:rsidRDefault="00FE2638" w:rsidP="00800D43">
            <w:pPr>
              <w:tabs>
                <w:tab w:val="left" w:pos="739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dashSmallGap" w:sz="4" w:space="0" w:color="auto"/>
            </w:tcBorders>
            <w:vAlign w:val="center"/>
          </w:tcPr>
          <w:p w:rsidR="00FE2638" w:rsidRPr="002F37CC" w:rsidRDefault="00115C7E" w:rsidP="00FE2638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60,285</w:t>
            </w:r>
          </w:p>
        </w:tc>
        <w:tc>
          <w:tcPr>
            <w:tcW w:w="94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638" w:rsidRPr="002F37CC" w:rsidRDefault="00FE2638" w:rsidP="00302ED6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96,216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FE2638" w:rsidRPr="002F37CC" w:rsidRDefault="00FE2638" w:rsidP="00701074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56,944</w:t>
            </w:r>
          </w:p>
        </w:tc>
        <w:tc>
          <w:tcPr>
            <w:tcW w:w="94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638" w:rsidRPr="002F37CC" w:rsidRDefault="00FE2638" w:rsidP="003A645B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92,599</w:t>
            </w:r>
          </w:p>
        </w:tc>
      </w:tr>
    </w:tbl>
    <w:p w:rsidR="00371863" w:rsidRDefault="00371863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1574BD" w:rsidRDefault="001574BD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B61437" w:rsidRPr="00441473" w:rsidRDefault="008A209E" w:rsidP="00441473">
      <w:pPr>
        <w:pStyle w:val="ListParagraph"/>
        <w:numPr>
          <w:ilvl w:val="0"/>
          <w:numId w:val="20"/>
        </w:numPr>
        <w:spacing w:before="240" w:after="60" w:line="0" w:lineRule="atLeast"/>
        <w:ind w:left="720" w:right="29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41473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ลูกหนี้การค้าและลูกหนี้อื่น </w:t>
      </w:r>
    </w:p>
    <w:p w:rsidR="00251FAA" w:rsidRDefault="0051259B" w:rsidP="004A03ED">
      <w:pPr>
        <w:spacing w:line="0" w:lineRule="atLeast"/>
        <w:ind w:left="446" w:right="-22"/>
        <w:jc w:val="right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  <w:r w:rsidRPr="002F37CC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0" w:type="auto"/>
        <w:jc w:val="center"/>
        <w:tblInd w:w="-547" w:type="dxa"/>
        <w:tblLayout w:type="fixed"/>
        <w:tblLook w:val="0000"/>
      </w:tblPr>
      <w:tblGrid>
        <w:gridCol w:w="3204"/>
        <w:gridCol w:w="1612"/>
        <w:gridCol w:w="1551"/>
        <w:gridCol w:w="1628"/>
        <w:gridCol w:w="1662"/>
      </w:tblGrid>
      <w:tr w:rsidR="0051259B" w:rsidRPr="002F37CC" w:rsidTr="00B72C9D">
        <w:trPr>
          <w:trHeight w:val="20"/>
          <w:jc w:val="center"/>
        </w:trPr>
        <w:tc>
          <w:tcPr>
            <w:tcW w:w="320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59B" w:rsidRPr="002F37CC" w:rsidRDefault="0051259B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16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9B" w:rsidRPr="002F37CC" w:rsidRDefault="0051259B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90" w:type="dxa"/>
            <w:gridSpan w:val="2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9B" w:rsidRPr="002F37CC" w:rsidRDefault="0051259B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2C9D" w:rsidRPr="002F37CC" w:rsidTr="00B72C9D">
        <w:trPr>
          <w:trHeight w:val="454"/>
          <w:jc w:val="center"/>
        </w:trPr>
        <w:tc>
          <w:tcPr>
            <w:tcW w:w="3204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C9D" w:rsidRPr="002F37CC" w:rsidRDefault="00B72C9D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72C9D" w:rsidRPr="002F37CC" w:rsidRDefault="00B72C9D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proofErr w:type="gramStart"/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มี.ค.</w:t>
            </w:r>
            <w:proofErr w:type="gramEnd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D0E4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51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9D" w:rsidRPr="002F37CC" w:rsidRDefault="00B72C9D" w:rsidP="00834DF9">
            <w:pPr>
              <w:spacing w:line="20" w:lineRule="atLeast"/>
              <w:ind w:left="-84" w:right="-14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A40823">
              <w:rPr>
                <w:rFonts w:ascii="Angsana New" w:hAnsi="Angsana New" w:cs="Angsana New" w:hint="cs"/>
                <w:sz w:val="32"/>
                <w:szCs w:val="32"/>
                <w:cs/>
              </w:rPr>
              <w:t>ธ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.ค.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D0E4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628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72C9D" w:rsidRPr="002F37CC" w:rsidRDefault="00B72C9D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proofErr w:type="gramStart"/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มี.ค.</w:t>
            </w:r>
            <w:proofErr w:type="gramEnd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D0E4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662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9D" w:rsidRPr="002F37CC" w:rsidRDefault="00B72C9D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ธ.ค.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="00AD0E4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51259B" w:rsidRPr="002F37CC" w:rsidTr="00B72C9D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51259B" w:rsidRPr="000E46AB" w:rsidRDefault="0051259B" w:rsidP="00834DF9">
            <w:pPr>
              <w:spacing w:before="30" w:line="20" w:lineRule="atLeast"/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0E46AB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612" w:type="dxa"/>
            <w:tcBorders>
              <w:left w:val="single" w:sz="6" w:space="0" w:color="auto"/>
              <w:right w:val="dashed" w:sz="4" w:space="0" w:color="auto"/>
            </w:tcBorders>
          </w:tcPr>
          <w:p w:rsidR="0051259B" w:rsidRPr="00160970" w:rsidRDefault="0051259B" w:rsidP="00834DF9">
            <w:pPr>
              <w:tabs>
                <w:tab w:val="decimal" w:pos="1146"/>
              </w:tabs>
              <w:spacing w:before="30" w:line="20" w:lineRule="atLeast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tcBorders>
              <w:left w:val="dashed" w:sz="4" w:space="0" w:color="auto"/>
              <w:right w:val="single" w:sz="4" w:space="0" w:color="auto"/>
            </w:tcBorders>
          </w:tcPr>
          <w:p w:rsidR="0051259B" w:rsidRPr="00160970" w:rsidRDefault="0051259B" w:rsidP="00834DF9">
            <w:pPr>
              <w:tabs>
                <w:tab w:val="decimal" w:pos="1169"/>
              </w:tabs>
              <w:spacing w:before="30" w:line="20" w:lineRule="atLeast"/>
              <w:ind w:right="-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left w:val="dashed" w:sz="4" w:space="0" w:color="auto"/>
              <w:right w:val="dashed" w:sz="4" w:space="0" w:color="auto"/>
            </w:tcBorders>
          </w:tcPr>
          <w:p w:rsidR="0051259B" w:rsidRPr="00160970" w:rsidRDefault="0051259B" w:rsidP="00834DF9">
            <w:pPr>
              <w:tabs>
                <w:tab w:val="decimal" w:pos="1169"/>
              </w:tabs>
              <w:spacing w:before="30" w:line="20" w:lineRule="atLeast"/>
              <w:ind w:right="-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2" w:type="dxa"/>
            <w:tcBorders>
              <w:left w:val="dashed" w:sz="4" w:space="0" w:color="auto"/>
              <w:right w:val="single" w:sz="4" w:space="0" w:color="auto"/>
            </w:tcBorders>
          </w:tcPr>
          <w:p w:rsidR="0051259B" w:rsidRPr="00160970" w:rsidRDefault="0051259B" w:rsidP="00834DF9">
            <w:pPr>
              <w:tabs>
                <w:tab w:val="decimal" w:pos="1169"/>
              </w:tabs>
              <w:spacing w:before="30" w:line="20" w:lineRule="atLeast"/>
              <w:ind w:right="-59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C21C5" w:rsidRPr="002F37CC" w:rsidTr="00B72C9D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0C21C5" w:rsidRPr="002F37CC" w:rsidRDefault="000C21C5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12" w:type="dxa"/>
            <w:tcBorders>
              <w:left w:val="single" w:sz="6" w:space="0" w:color="auto"/>
              <w:right w:val="dashed" w:sz="4" w:space="0" w:color="auto"/>
            </w:tcBorders>
          </w:tcPr>
          <w:p w:rsidR="000C21C5" w:rsidRPr="00160970" w:rsidRDefault="000C21C5" w:rsidP="002A4CB2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339,326</w:t>
            </w:r>
          </w:p>
        </w:tc>
        <w:tc>
          <w:tcPr>
            <w:tcW w:w="1551" w:type="dxa"/>
            <w:tcBorders>
              <w:left w:val="dashed" w:sz="4" w:space="0" w:color="auto"/>
              <w:right w:val="single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306,873</w:t>
            </w:r>
          </w:p>
        </w:tc>
        <w:tc>
          <w:tcPr>
            <w:tcW w:w="1628" w:type="dxa"/>
            <w:tcBorders>
              <w:left w:val="dashed" w:sz="4" w:space="0" w:color="auto"/>
              <w:right w:val="dashed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339,326</w:t>
            </w:r>
          </w:p>
        </w:tc>
        <w:tc>
          <w:tcPr>
            <w:tcW w:w="1662" w:type="dxa"/>
            <w:tcBorders>
              <w:left w:val="dashed" w:sz="4" w:space="0" w:color="auto"/>
              <w:right w:val="single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306,873</w:t>
            </w:r>
          </w:p>
        </w:tc>
      </w:tr>
      <w:tr w:rsidR="000C21C5" w:rsidRPr="002F37CC" w:rsidTr="00B72C9D">
        <w:trPr>
          <w:trHeight w:val="528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0C21C5" w:rsidRPr="002F37CC" w:rsidRDefault="000C21C5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เกินกำหนดชำระไม่เกิน 3 เดือน</w:t>
            </w:r>
          </w:p>
        </w:tc>
        <w:tc>
          <w:tcPr>
            <w:tcW w:w="1612" w:type="dxa"/>
            <w:tcBorders>
              <w:left w:val="single" w:sz="6" w:space="0" w:color="auto"/>
              <w:right w:val="dashed" w:sz="4" w:space="0" w:color="auto"/>
            </w:tcBorders>
          </w:tcPr>
          <w:p w:rsidR="000C21C5" w:rsidRPr="00160970" w:rsidRDefault="000C21C5" w:rsidP="002A4CB2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191,807</w:t>
            </w:r>
          </w:p>
        </w:tc>
        <w:tc>
          <w:tcPr>
            <w:tcW w:w="1551" w:type="dxa"/>
            <w:tcBorders>
              <w:left w:val="dashed" w:sz="4" w:space="0" w:color="auto"/>
              <w:right w:val="single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248,478</w:t>
            </w:r>
          </w:p>
        </w:tc>
        <w:tc>
          <w:tcPr>
            <w:tcW w:w="1628" w:type="dxa"/>
            <w:tcBorders>
              <w:left w:val="dashed" w:sz="4" w:space="0" w:color="auto"/>
              <w:right w:val="dashed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191,807</w:t>
            </w:r>
          </w:p>
        </w:tc>
        <w:tc>
          <w:tcPr>
            <w:tcW w:w="1662" w:type="dxa"/>
            <w:tcBorders>
              <w:left w:val="dashed" w:sz="4" w:space="0" w:color="auto"/>
              <w:right w:val="single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248,590</w:t>
            </w:r>
          </w:p>
        </w:tc>
      </w:tr>
      <w:tr w:rsidR="000C21C5" w:rsidRPr="002F37CC" w:rsidTr="00B72C9D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0C21C5" w:rsidRPr="002F37CC" w:rsidRDefault="000C21C5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มากกว่า 3 เดือน ถึง 6 เดือน</w:t>
            </w:r>
          </w:p>
        </w:tc>
        <w:tc>
          <w:tcPr>
            <w:tcW w:w="1612" w:type="dxa"/>
            <w:tcBorders>
              <w:left w:val="single" w:sz="6" w:space="0" w:color="auto"/>
              <w:right w:val="dashed" w:sz="4" w:space="0" w:color="auto"/>
            </w:tcBorders>
          </w:tcPr>
          <w:p w:rsidR="000C21C5" w:rsidRPr="00160970" w:rsidRDefault="000C21C5" w:rsidP="002A4CB2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64,627</w:t>
            </w:r>
          </w:p>
        </w:tc>
        <w:tc>
          <w:tcPr>
            <w:tcW w:w="1551" w:type="dxa"/>
            <w:tcBorders>
              <w:left w:val="dashed" w:sz="4" w:space="0" w:color="auto"/>
              <w:right w:val="single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65,841</w:t>
            </w:r>
          </w:p>
        </w:tc>
        <w:tc>
          <w:tcPr>
            <w:tcW w:w="1628" w:type="dxa"/>
            <w:tcBorders>
              <w:left w:val="dashed" w:sz="4" w:space="0" w:color="auto"/>
              <w:right w:val="dashed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64,627</w:t>
            </w:r>
          </w:p>
        </w:tc>
        <w:tc>
          <w:tcPr>
            <w:tcW w:w="1662" w:type="dxa"/>
            <w:tcBorders>
              <w:left w:val="dashed" w:sz="4" w:space="0" w:color="auto"/>
              <w:right w:val="single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65,841</w:t>
            </w:r>
          </w:p>
        </w:tc>
      </w:tr>
      <w:tr w:rsidR="000C21C5" w:rsidRPr="002F37CC" w:rsidTr="000E46AB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0C21C5" w:rsidRPr="002F37CC" w:rsidRDefault="000C21C5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มากกว่า 6 เดือน ถึง 12 เดือน</w:t>
            </w:r>
          </w:p>
        </w:tc>
        <w:tc>
          <w:tcPr>
            <w:tcW w:w="1612" w:type="dxa"/>
            <w:tcBorders>
              <w:left w:val="single" w:sz="6" w:space="0" w:color="auto"/>
              <w:right w:val="dashed" w:sz="4" w:space="0" w:color="auto"/>
            </w:tcBorders>
          </w:tcPr>
          <w:p w:rsidR="000C21C5" w:rsidRPr="00160970" w:rsidRDefault="000C21C5" w:rsidP="002A4CB2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1,478</w:t>
            </w:r>
          </w:p>
        </w:tc>
        <w:tc>
          <w:tcPr>
            <w:tcW w:w="1551" w:type="dxa"/>
            <w:tcBorders>
              <w:left w:val="dashed" w:sz="4" w:space="0" w:color="auto"/>
              <w:right w:val="single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2,036</w:t>
            </w:r>
          </w:p>
        </w:tc>
        <w:tc>
          <w:tcPr>
            <w:tcW w:w="1628" w:type="dxa"/>
            <w:tcBorders>
              <w:left w:val="dashed" w:sz="4" w:space="0" w:color="auto"/>
              <w:right w:val="dashed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1,478</w:t>
            </w:r>
          </w:p>
        </w:tc>
        <w:tc>
          <w:tcPr>
            <w:tcW w:w="1662" w:type="dxa"/>
            <w:tcBorders>
              <w:left w:val="dashed" w:sz="4" w:space="0" w:color="auto"/>
              <w:right w:val="single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2,036</w:t>
            </w:r>
          </w:p>
        </w:tc>
      </w:tr>
      <w:tr w:rsidR="000C21C5" w:rsidRPr="002F37CC" w:rsidTr="00B72C9D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0C21C5" w:rsidRPr="002F37CC" w:rsidRDefault="000C21C5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ขึ้นไป</w:t>
            </w:r>
          </w:p>
        </w:tc>
        <w:tc>
          <w:tcPr>
            <w:tcW w:w="1612" w:type="dxa"/>
            <w:tcBorders>
              <w:left w:val="single" w:sz="6" w:space="0" w:color="auto"/>
              <w:right w:val="dashed" w:sz="4" w:space="0" w:color="auto"/>
            </w:tcBorders>
          </w:tcPr>
          <w:p w:rsidR="000C21C5" w:rsidRPr="00160970" w:rsidRDefault="000C21C5" w:rsidP="002A4CB2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293</w:t>
            </w:r>
          </w:p>
        </w:tc>
        <w:tc>
          <w:tcPr>
            <w:tcW w:w="1551" w:type="dxa"/>
            <w:tcBorders>
              <w:left w:val="dashed" w:sz="4" w:space="0" w:color="auto"/>
              <w:right w:val="single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61</w:t>
            </w:r>
          </w:p>
        </w:tc>
        <w:tc>
          <w:tcPr>
            <w:tcW w:w="1628" w:type="dxa"/>
            <w:tcBorders>
              <w:left w:val="dashed" w:sz="4" w:space="0" w:color="auto"/>
              <w:right w:val="dashed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293</w:t>
            </w:r>
          </w:p>
        </w:tc>
        <w:tc>
          <w:tcPr>
            <w:tcW w:w="1662" w:type="dxa"/>
            <w:tcBorders>
              <w:left w:val="dashed" w:sz="4" w:space="0" w:color="auto"/>
              <w:right w:val="single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61</w:t>
            </w:r>
          </w:p>
        </w:tc>
      </w:tr>
      <w:tr w:rsidR="000C21C5" w:rsidRPr="002F37CC" w:rsidTr="000E46AB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0C21C5" w:rsidRPr="002F37CC" w:rsidRDefault="000C21C5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0C21C5" w:rsidRPr="00160970" w:rsidRDefault="000C21C5" w:rsidP="002A4CB2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597,531</w:t>
            </w:r>
          </w:p>
        </w:tc>
        <w:tc>
          <w:tcPr>
            <w:tcW w:w="1551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623,289</w:t>
            </w:r>
          </w:p>
        </w:tc>
        <w:tc>
          <w:tcPr>
            <w:tcW w:w="1628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597,531</w:t>
            </w:r>
          </w:p>
        </w:tc>
        <w:tc>
          <w:tcPr>
            <w:tcW w:w="1662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623,401</w:t>
            </w:r>
          </w:p>
        </w:tc>
      </w:tr>
      <w:tr w:rsidR="000C21C5" w:rsidRPr="002F37CC" w:rsidTr="000E46AB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0C21C5" w:rsidRPr="002F37CC" w:rsidRDefault="000C21C5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612" w:type="dxa"/>
            <w:tcBorders>
              <w:left w:val="single" w:sz="6" w:space="0" w:color="auto"/>
              <w:right w:val="dashed" w:sz="4" w:space="0" w:color="auto"/>
            </w:tcBorders>
          </w:tcPr>
          <w:p w:rsidR="000C21C5" w:rsidRPr="00EC73D8" w:rsidRDefault="000C21C5" w:rsidP="000E4ACE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(1,42</w:t>
            </w:r>
            <w:r w:rsidR="000E4ACE">
              <w:rPr>
                <w:rFonts w:ascii="Angsana New" w:hAnsi="Angsana New" w:cs="Angsana New"/>
                <w:sz w:val="32"/>
                <w:szCs w:val="32"/>
                <w:lang w:eastAsia="zh-CN"/>
              </w:rPr>
              <w:t>8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)</w:t>
            </w:r>
          </w:p>
        </w:tc>
        <w:tc>
          <w:tcPr>
            <w:tcW w:w="1551" w:type="dxa"/>
            <w:tcBorders>
              <w:left w:val="dashed" w:sz="4" w:space="0" w:color="auto"/>
              <w:right w:val="single" w:sz="4" w:space="0" w:color="auto"/>
            </w:tcBorders>
          </w:tcPr>
          <w:p w:rsidR="000C21C5" w:rsidRPr="00EC73D8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(1,772)</w:t>
            </w:r>
          </w:p>
        </w:tc>
        <w:tc>
          <w:tcPr>
            <w:tcW w:w="1628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0C21C5" w:rsidRPr="00EC73D8" w:rsidRDefault="000C21C5" w:rsidP="000E4ACE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(1,42</w:t>
            </w:r>
            <w:r w:rsidR="000E4ACE">
              <w:rPr>
                <w:rFonts w:ascii="Angsana New" w:hAnsi="Angsana New" w:cs="Angsana New"/>
                <w:sz w:val="32"/>
                <w:szCs w:val="32"/>
                <w:lang w:eastAsia="zh-CN"/>
              </w:rPr>
              <w:t>8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)</w:t>
            </w:r>
          </w:p>
        </w:tc>
        <w:tc>
          <w:tcPr>
            <w:tcW w:w="1662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0C21C5" w:rsidRPr="00EC73D8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(1,772)</w:t>
            </w:r>
          </w:p>
        </w:tc>
      </w:tr>
      <w:tr w:rsidR="000C21C5" w:rsidRPr="002F37CC" w:rsidTr="000E46AB">
        <w:trPr>
          <w:trHeight w:val="528"/>
          <w:jc w:val="center"/>
        </w:trPr>
        <w:tc>
          <w:tcPr>
            <w:tcW w:w="3204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0C21C5" w:rsidRPr="002F37CC" w:rsidRDefault="000C21C5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รวมลูกหนี้การค้า-สุทธิ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0C21C5" w:rsidRPr="00160970" w:rsidRDefault="000C21C5" w:rsidP="000C0D6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596,10</w:t>
            </w:r>
            <w:r w:rsidR="000C0D64">
              <w:rPr>
                <w:rFonts w:ascii="Angsana New" w:hAnsi="Angsana New" w:cs="Angsana New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1551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621,517</w:t>
            </w:r>
          </w:p>
        </w:tc>
        <w:tc>
          <w:tcPr>
            <w:tcW w:w="162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0C21C5" w:rsidRPr="00160970" w:rsidRDefault="000C21C5" w:rsidP="000C0D6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596,10</w:t>
            </w:r>
            <w:r w:rsidR="000C0D64">
              <w:rPr>
                <w:rFonts w:ascii="Angsana New" w:hAnsi="Angsana New" w:cs="Angsana New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16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621,629</w:t>
            </w:r>
          </w:p>
        </w:tc>
      </w:tr>
      <w:tr w:rsidR="000C21C5" w:rsidRPr="002F37CC" w:rsidTr="000E46AB">
        <w:trPr>
          <w:trHeight w:val="527"/>
          <w:jc w:val="center"/>
        </w:trPr>
        <w:tc>
          <w:tcPr>
            <w:tcW w:w="3204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0C21C5" w:rsidRPr="000E46AB" w:rsidRDefault="000C21C5" w:rsidP="00834DF9">
            <w:pPr>
              <w:spacing w:before="30" w:line="20" w:lineRule="atLeast"/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0E46AB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0C21C5" w:rsidRPr="00160970" w:rsidRDefault="000C21C5" w:rsidP="002A4CB2">
            <w:pPr>
              <w:tabs>
                <w:tab w:val="decimal" w:pos="1189"/>
                <w:tab w:val="decimal" w:pos="1527"/>
              </w:tabs>
              <w:spacing w:before="30" w:line="20" w:lineRule="atLeast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  <w:tab w:val="decimal" w:pos="1527"/>
              </w:tabs>
              <w:spacing w:before="30" w:line="20" w:lineRule="atLeast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  <w:tab w:val="decimal" w:pos="1527"/>
              </w:tabs>
              <w:spacing w:before="30" w:line="20" w:lineRule="atLeast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  <w:tab w:val="decimal" w:pos="1527"/>
              </w:tabs>
              <w:spacing w:before="30" w:line="20" w:lineRule="atLeast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C21C5" w:rsidRPr="002F37CC" w:rsidTr="000E46AB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0C21C5" w:rsidRPr="002F37CC" w:rsidRDefault="000C21C5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ค่าใช้จ่ายรอเรียกคืน</w:t>
            </w:r>
          </w:p>
        </w:tc>
        <w:tc>
          <w:tcPr>
            <w:tcW w:w="1612" w:type="dxa"/>
            <w:tcBorders>
              <w:left w:val="single" w:sz="6" w:space="0" w:color="auto"/>
              <w:right w:val="dashed" w:sz="4" w:space="0" w:color="auto"/>
            </w:tcBorders>
          </w:tcPr>
          <w:p w:rsidR="000C21C5" w:rsidRPr="00160970" w:rsidRDefault="000C21C5" w:rsidP="002A4CB2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2,290</w:t>
            </w:r>
          </w:p>
        </w:tc>
        <w:tc>
          <w:tcPr>
            <w:tcW w:w="1551" w:type="dxa"/>
            <w:tcBorders>
              <w:left w:val="dashed" w:sz="4" w:space="0" w:color="auto"/>
              <w:right w:val="single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1,150</w:t>
            </w:r>
          </w:p>
        </w:tc>
        <w:tc>
          <w:tcPr>
            <w:tcW w:w="1628" w:type="dxa"/>
            <w:tcBorders>
              <w:left w:val="dashed" w:sz="4" w:space="0" w:color="auto"/>
              <w:right w:val="dashed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2,290</w:t>
            </w:r>
          </w:p>
        </w:tc>
        <w:tc>
          <w:tcPr>
            <w:tcW w:w="1662" w:type="dxa"/>
            <w:tcBorders>
              <w:left w:val="dashed" w:sz="4" w:space="0" w:color="auto"/>
              <w:right w:val="single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1,150</w:t>
            </w:r>
          </w:p>
        </w:tc>
      </w:tr>
      <w:tr w:rsidR="000C21C5" w:rsidRPr="002F37CC" w:rsidTr="000E46AB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0C21C5" w:rsidRPr="002F37CC" w:rsidRDefault="000C21C5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612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0C21C5" w:rsidRPr="00160970" w:rsidRDefault="000C21C5" w:rsidP="002A4CB2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3,404</w:t>
            </w:r>
          </w:p>
        </w:tc>
        <w:tc>
          <w:tcPr>
            <w:tcW w:w="1551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2,791</w:t>
            </w:r>
          </w:p>
        </w:tc>
        <w:tc>
          <w:tcPr>
            <w:tcW w:w="1628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3,404</w:t>
            </w:r>
          </w:p>
        </w:tc>
        <w:tc>
          <w:tcPr>
            <w:tcW w:w="1662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2,791</w:t>
            </w:r>
          </w:p>
        </w:tc>
      </w:tr>
      <w:tr w:rsidR="000C21C5" w:rsidRPr="002F37CC" w:rsidTr="000E46AB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0C21C5" w:rsidRPr="002F37CC" w:rsidRDefault="000C21C5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0C21C5" w:rsidRPr="00160970" w:rsidRDefault="000C21C5" w:rsidP="002A4CB2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5,694</w:t>
            </w:r>
          </w:p>
        </w:tc>
        <w:tc>
          <w:tcPr>
            <w:tcW w:w="155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3,941</w:t>
            </w:r>
          </w:p>
        </w:tc>
        <w:tc>
          <w:tcPr>
            <w:tcW w:w="162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5,694</w:t>
            </w:r>
          </w:p>
        </w:tc>
        <w:tc>
          <w:tcPr>
            <w:tcW w:w="16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3,941</w:t>
            </w:r>
          </w:p>
        </w:tc>
      </w:tr>
      <w:tr w:rsidR="000C21C5" w:rsidRPr="002F37CC" w:rsidTr="00302ED6">
        <w:trPr>
          <w:trHeight w:val="528"/>
          <w:jc w:val="center"/>
        </w:trPr>
        <w:tc>
          <w:tcPr>
            <w:tcW w:w="32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0C21C5" w:rsidRPr="002F37CC" w:rsidRDefault="000C21C5" w:rsidP="00834DF9">
            <w:pPr>
              <w:spacing w:before="100" w:beforeAutospacing="1" w:line="20" w:lineRule="atLeast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C21C5" w:rsidRPr="00160970" w:rsidRDefault="000C21C5" w:rsidP="000E4ACE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601,79</w:t>
            </w:r>
            <w:r w:rsidR="000E4ACE">
              <w:rPr>
                <w:rFonts w:ascii="Angsana New" w:hAnsi="Angsana New" w:cs="Angsana New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155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625,458</w:t>
            </w:r>
          </w:p>
        </w:tc>
        <w:tc>
          <w:tcPr>
            <w:tcW w:w="162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C21C5" w:rsidRPr="00160970" w:rsidRDefault="000C21C5" w:rsidP="000E4ACE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601,79</w:t>
            </w:r>
            <w:r w:rsidR="000E4ACE">
              <w:rPr>
                <w:rFonts w:ascii="Angsana New" w:hAnsi="Angsana New" w:cs="Angsana New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16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1C5" w:rsidRPr="00160970" w:rsidRDefault="000C21C5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625,570</w:t>
            </w:r>
          </w:p>
        </w:tc>
      </w:tr>
    </w:tbl>
    <w:p w:rsidR="002B4788" w:rsidRPr="00302ED6" w:rsidRDefault="002B4788" w:rsidP="002B4788">
      <w:pPr>
        <w:ind w:right="29"/>
        <w:jc w:val="thaiDistribute"/>
        <w:rPr>
          <w:rFonts w:ascii="Angsana New" w:hAnsi="Angsana New" w:cs="Angsana New"/>
          <w:sz w:val="16"/>
          <w:szCs w:val="16"/>
        </w:rPr>
      </w:pPr>
    </w:p>
    <w:p w:rsidR="00CB2418" w:rsidRDefault="00CB2418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133829" w:rsidRDefault="0048572B" w:rsidP="00441473">
      <w:pPr>
        <w:numPr>
          <w:ilvl w:val="0"/>
          <w:numId w:val="20"/>
        </w:numPr>
        <w:ind w:left="720" w:right="29" w:hanging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เงินให้กู้ยืมระยะสั้นแก่กิจการที่เกี่ยวข้องกัน</w:t>
      </w:r>
      <w:r w:rsidR="00133829"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133829" w:rsidRPr="002F37CC">
        <w:rPr>
          <w:rFonts w:ascii="Angsana New" w:hAnsi="Angsana New" w:cs="Angsana New"/>
          <w:sz w:val="32"/>
          <w:szCs w:val="32"/>
        </w:rPr>
        <w:t xml:space="preserve"> </w:t>
      </w:r>
      <w:r w:rsidR="00133829" w:rsidRPr="002F37CC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0A64F6" w:rsidRPr="000E415C" w:rsidRDefault="000A64F6" w:rsidP="00B72C9D">
      <w:pPr>
        <w:ind w:left="446" w:right="-22"/>
        <w:jc w:val="right"/>
        <w:rPr>
          <w:rFonts w:ascii="Angsana New" w:hAnsi="Angsana New" w:cs="Angsana New"/>
          <w:sz w:val="24"/>
          <w:szCs w:val="24"/>
          <w:cs/>
        </w:rPr>
      </w:pPr>
      <w:r w:rsidRPr="000E415C">
        <w:rPr>
          <w:rFonts w:ascii="Angsana New" w:hAnsi="Angsana New" w:cs="Angsana New"/>
          <w:sz w:val="28"/>
          <w:szCs w:val="28"/>
          <w:cs/>
        </w:rPr>
        <w:t>หน่วย</w:t>
      </w:r>
      <w:r w:rsidRPr="000E415C">
        <w:rPr>
          <w:rFonts w:ascii="Angsana New" w:hAnsi="Angsana New" w:cs="Angsana New"/>
          <w:sz w:val="28"/>
          <w:szCs w:val="28"/>
        </w:rPr>
        <w:t xml:space="preserve"> :</w:t>
      </w:r>
      <w:r w:rsidRPr="000E415C">
        <w:rPr>
          <w:rFonts w:ascii="Angsana New" w:hAnsi="Angsana New" w:cs="Angsana New"/>
          <w:sz w:val="28"/>
          <w:szCs w:val="28"/>
          <w:cs/>
        </w:rPr>
        <w:t xml:space="preserve"> พัน</w:t>
      </w:r>
      <w:r w:rsidR="000E46AB">
        <w:rPr>
          <w:rFonts w:ascii="Angsana New" w:hAnsi="Angsana New" w:cs="Angsana New" w:hint="cs"/>
          <w:sz w:val="28"/>
          <w:szCs w:val="28"/>
          <w:cs/>
        </w:rPr>
        <w:t>บาท</w:t>
      </w:r>
    </w:p>
    <w:tbl>
      <w:tblPr>
        <w:tblW w:w="945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10"/>
        <w:gridCol w:w="1140"/>
        <w:gridCol w:w="1140"/>
        <w:gridCol w:w="1140"/>
        <w:gridCol w:w="1140"/>
        <w:gridCol w:w="1140"/>
        <w:gridCol w:w="1140"/>
      </w:tblGrid>
      <w:tr w:rsidR="00CB2418" w:rsidRPr="000A64F6" w:rsidTr="004A03ED">
        <w:trPr>
          <w:trHeight w:hRule="exact" w:val="454"/>
        </w:trPr>
        <w:tc>
          <w:tcPr>
            <w:tcW w:w="2610" w:type="dxa"/>
            <w:vMerge w:val="restart"/>
            <w:vAlign w:val="center"/>
          </w:tcPr>
          <w:p w:rsidR="004A03ED" w:rsidRPr="0085605D" w:rsidRDefault="00CB2418" w:rsidP="00113963">
            <w:pPr>
              <w:spacing w:line="18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</w:tc>
        <w:tc>
          <w:tcPr>
            <w:tcW w:w="2280" w:type="dxa"/>
            <w:gridSpan w:val="2"/>
            <w:vAlign w:val="center"/>
          </w:tcPr>
          <w:p w:rsidR="00CB2418" w:rsidRPr="0085605D" w:rsidRDefault="00CB2418" w:rsidP="00113963">
            <w:pPr>
              <w:spacing w:line="18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80" w:type="dxa"/>
            <w:gridSpan w:val="2"/>
            <w:vAlign w:val="center"/>
          </w:tcPr>
          <w:p w:rsidR="00CB2418" w:rsidRPr="0085605D" w:rsidRDefault="00CB2418" w:rsidP="00113963">
            <w:pPr>
              <w:spacing w:line="18" w:lineRule="atLeas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80" w:type="dxa"/>
            <w:gridSpan w:val="2"/>
            <w:vAlign w:val="center"/>
          </w:tcPr>
          <w:p w:rsidR="00CB2418" w:rsidRPr="0085605D" w:rsidRDefault="00CB2418" w:rsidP="00113963">
            <w:pPr>
              <w:spacing w:line="18" w:lineRule="atLeas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CB2418" w:rsidRPr="000A64F6" w:rsidTr="0085605D">
        <w:trPr>
          <w:trHeight w:hRule="exact" w:val="748"/>
        </w:trPr>
        <w:tc>
          <w:tcPr>
            <w:tcW w:w="2610" w:type="dxa"/>
            <w:vMerge/>
            <w:vAlign w:val="center"/>
          </w:tcPr>
          <w:p w:rsidR="00CB2418" w:rsidRPr="0085605D" w:rsidRDefault="00CB2418" w:rsidP="00113963">
            <w:pPr>
              <w:spacing w:line="18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dashed" w:sz="4" w:space="0" w:color="auto"/>
            </w:tcBorders>
            <w:vAlign w:val="center"/>
          </w:tcPr>
          <w:p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ณ 31 มี.ค.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256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40" w:type="dxa"/>
            <w:tcBorders>
              <w:left w:val="dashed" w:sz="4" w:space="0" w:color="auto"/>
            </w:tcBorders>
            <w:vAlign w:val="center"/>
          </w:tcPr>
          <w:p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ณ 31 ธ.ค.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25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140" w:type="dxa"/>
            <w:tcBorders>
              <w:right w:val="dashed" w:sz="4" w:space="0" w:color="auto"/>
            </w:tcBorders>
            <w:vAlign w:val="center"/>
          </w:tcPr>
          <w:p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ณ 31 มี.ค.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256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40" w:type="dxa"/>
            <w:tcBorders>
              <w:left w:val="dashed" w:sz="4" w:space="0" w:color="auto"/>
            </w:tcBorders>
            <w:vAlign w:val="center"/>
          </w:tcPr>
          <w:p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ณ 31 ธ.ค.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25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140" w:type="dxa"/>
            <w:tcBorders>
              <w:right w:val="dashed" w:sz="4" w:space="0" w:color="auto"/>
            </w:tcBorders>
            <w:vAlign w:val="center"/>
          </w:tcPr>
          <w:p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ณ 31 มี.ค. 256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40" w:type="dxa"/>
            <w:tcBorders>
              <w:left w:val="dashed" w:sz="4" w:space="0" w:color="auto"/>
            </w:tcBorders>
            <w:vAlign w:val="center"/>
          </w:tcPr>
          <w:p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ณ 31 ธ.ค. 25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tr w:rsidR="00CB2418" w:rsidRPr="000A64F6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:rsidR="00CB2418" w:rsidRPr="0085605D" w:rsidRDefault="00CB2418" w:rsidP="00113963">
            <w:pPr>
              <w:spacing w:line="18" w:lineRule="atLeast"/>
              <w:ind w:left="72" w:right="-250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</w:rPr>
              <w:t>Team Precision America, LLC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</w:tcPr>
          <w:p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</w:tcPr>
          <w:p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907D6" w:rsidRPr="000A64F6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:rsidR="006907D6" w:rsidRPr="0085605D" w:rsidRDefault="006907D6" w:rsidP="00113963">
            <w:pPr>
              <w:spacing w:line="18" w:lineRule="atLeast"/>
              <w:ind w:left="72" w:right="-250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ยอดคงเหลือยกมาต้นงวด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907D6" w:rsidRPr="002F75DB" w:rsidRDefault="006907D6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,896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6907D6" w:rsidRPr="002F75DB" w:rsidRDefault="006907D6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907D6" w:rsidRPr="002F75DB" w:rsidRDefault="006907D6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6907D6" w:rsidRPr="002F75DB" w:rsidRDefault="006907D6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907D6" w:rsidRPr="002F75DB" w:rsidRDefault="006907D6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6907D6" w:rsidRPr="002F75DB" w:rsidRDefault="006907D6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907D6" w:rsidRPr="000A64F6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:rsidR="006907D6" w:rsidRPr="0085605D" w:rsidRDefault="006907D6" w:rsidP="00113963">
            <w:pPr>
              <w:spacing w:line="18" w:lineRule="atLeast"/>
              <w:ind w:left="34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907D6" w:rsidRPr="002F75DB" w:rsidRDefault="006907D6" w:rsidP="002F75DB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21</w:t>
            </w:r>
            <w:r w:rsidR="00D43867" w:rsidRPr="002F75DB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="002F75DB" w:rsidRPr="002F75DB">
              <w:rPr>
                <w:rFonts w:asciiTheme="majorBidi" w:hAnsiTheme="majorBidi" w:cstheme="majorBidi"/>
                <w:sz w:val="26"/>
                <w:szCs w:val="26"/>
              </w:rPr>
              <w:t>,500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6907D6" w:rsidRPr="002F75DB" w:rsidRDefault="006907D6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907D6" w:rsidRPr="002F75DB" w:rsidRDefault="006907D6" w:rsidP="00113963">
            <w:pPr>
              <w:spacing w:line="18" w:lineRule="atLeast"/>
              <w:ind w:left="-82" w:right="-1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6907D6" w:rsidRPr="002F75DB" w:rsidRDefault="006907D6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907D6" w:rsidRPr="002F75DB" w:rsidRDefault="006907D6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6907D6" w:rsidRPr="002F75DB" w:rsidRDefault="006907D6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907D6" w:rsidRPr="000A64F6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:rsidR="006907D6" w:rsidRPr="0085605D" w:rsidRDefault="006907D6" w:rsidP="00113963">
            <w:pPr>
              <w:spacing w:line="18" w:lineRule="atLeast"/>
              <w:ind w:left="7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ให้กู้เพิ่มระหว่างงวด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907D6" w:rsidRPr="002F75DB" w:rsidRDefault="006907D6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6907D6" w:rsidRPr="002F75DB" w:rsidRDefault="006907D6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,896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907D6" w:rsidRPr="002F75DB" w:rsidRDefault="006907D6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6907D6" w:rsidRPr="002F75DB" w:rsidRDefault="006907D6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,116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907D6" w:rsidRPr="002F75DB" w:rsidRDefault="006907D6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6907D6" w:rsidRPr="002F75DB" w:rsidRDefault="006907D6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907D6" w:rsidRPr="000A64F6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:rsidR="006907D6" w:rsidRPr="0085605D" w:rsidRDefault="006907D6" w:rsidP="00113963">
            <w:pPr>
              <w:spacing w:line="18" w:lineRule="atLeast"/>
              <w:ind w:left="7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907D6" w:rsidRPr="002F75DB" w:rsidRDefault="006907D6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6907D6" w:rsidRPr="002F75DB" w:rsidRDefault="00D43867" w:rsidP="002F75DB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21</w:t>
            </w:r>
            <w:r w:rsidRPr="002F75DB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="002F75DB" w:rsidRPr="002F75DB">
              <w:rPr>
                <w:rFonts w:asciiTheme="majorBidi" w:hAnsiTheme="majorBidi" w:cstheme="majorBidi"/>
                <w:sz w:val="26"/>
                <w:szCs w:val="26"/>
              </w:rPr>
              <w:t>,500</w:t>
            </w:r>
            <w:r w:rsidR="006907D6" w:rsidRPr="002F7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907D6" w:rsidRPr="002F75DB" w:rsidRDefault="006907D6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6907D6" w:rsidRPr="002F75DB" w:rsidRDefault="006907D6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100</w:t>
            </w:r>
            <w:r w:rsidR="002F75DB" w:rsidRPr="002F75DB">
              <w:rPr>
                <w:rFonts w:asciiTheme="majorBidi" w:hAnsiTheme="majorBidi" w:cstheme="majorBidi"/>
                <w:sz w:val="26"/>
                <w:szCs w:val="26"/>
              </w:rPr>
              <w:t>,000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907D6" w:rsidRPr="002F75DB" w:rsidRDefault="006907D6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6907D6" w:rsidRPr="002F75DB" w:rsidRDefault="006907D6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44FCC" w:rsidRPr="000A64F6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</w:tcPr>
          <w:p w:rsidR="00744FCC" w:rsidRPr="0085605D" w:rsidRDefault="00744FCC" w:rsidP="00113963">
            <w:pPr>
              <w:spacing w:line="18" w:lineRule="atLeast"/>
              <w:ind w:left="72" w:right="-250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รับชำระคืน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744FCC" w:rsidRPr="002F75DB" w:rsidRDefault="00744FC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744FCC" w:rsidRPr="002F75DB" w:rsidRDefault="00744FC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744FCC" w:rsidRPr="002F75DB" w:rsidRDefault="00744FC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744FCC" w:rsidRPr="002F75DB" w:rsidRDefault="00744FCC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(3,116)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744FCC" w:rsidRPr="002F75DB" w:rsidRDefault="00744FCC" w:rsidP="00113963">
            <w:pPr>
              <w:tabs>
                <w:tab w:val="decimal" w:pos="63"/>
                <w:tab w:val="decimal" w:pos="849"/>
              </w:tabs>
              <w:spacing w:line="18" w:lineRule="atLeast"/>
              <w:ind w:left="-122" w:right="-109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744FCC" w:rsidRPr="002F75DB" w:rsidRDefault="00744FCC" w:rsidP="00113963">
            <w:pPr>
              <w:tabs>
                <w:tab w:val="decimal" w:pos="63"/>
                <w:tab w:val="decimal" w:pos="849"/>
              </w:tabs>
              <w:spacing w:line="18" w:lineRule="atLeast"/>
              <w:ind w:left="-122" w:right="-109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44FCC" w:rsidRPr="000A64F6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</w:tcPr>
          <w:p w:rsidR="00744FCC" w:rsidRPr="0085605D" w:rsidRDefault="00744FCC" w:rsidP="00113963">
            <w:pPr>
              <w:spacing w:line="18" w:lineRule="atLeast"/>
              <w:ind w:left="72" w:right="-25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744FCC" w:rsidRPr="002F75DB" w:rsidRDefault="00744FC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744FCC" w:rsidRPr="002F75DB" w:rsidRDefault="00744FC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744FCC" w:rsidRPr="002F75DB" w:rsidRDefault="00744FC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744FCC" w:rsidRPr="002F75DB" w:rsidRDefault="00744FC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100</w:t>
            </w:r>
            <w:r w:rsidR="002F75DB" w:rsidRPr="002F75DB">
              <w:rPr>
                <w:rFonts w:asciiTheme="majorBidi" w:hAnsiTheme="majorBidi" w:cstheme="majorBidi"/>
                <w:sz w:val="26"/>
                <w:szCs w:val="26"/>
              </w:rPr>
              <w:t>,000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744FCC" w:rsidRPr="002F75DB" w:rsidRDefault="00744FCC" w:rsidP="00113963">
            <w:pPr>
              <w:tabs>
                <w:tab w:val="decimal" w:pos="63"/>
                <w:tab w:val="decimal" w:pos="849"/>
              </w:tabs>
              <w:spacing w:line="18" w:lineRule="atLeast"/>
              <w:ind w:left="-122" w:right="-109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744FCC" w:rsidRPr="002F75DB" w:rsidRDefault="00744FCC" w:rsidP="00113963">
            <w:pPr>
              <w:tabs>
                <w:tab w:val="decimal" w:pos="63"/>
                <w:tab w:val="decimal" w:pos="849"/>
              </w:tabs>
              <w:spacing w:line="18" w:lineRule="atLeast"/>
              <w:ind w:left="-122" w:right="-109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E125E" w:rsidRPr="000A64F6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single" w:sz="4" w:space="0" w:color="auto"/>
            </w:tcBorders>
            <w:vAlign w:val="center"/>
          </w:tcPr>
          <w:p w:rsidR="001E125E" w:rsidRPr="0085605D" w:rsidRDefault="001E125E" w:rsidP="00113963">
            <w:pPr>
              <w:spacing w:line="18" w:lineRule="atLeast"/>
              <w:ind w:left="7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1E125E" w:rsidRPr="002F75DB" w:rsidRDefault="001E125E" w:rsidP="001E125E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6,896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1E125E" w:rsidRPr="002F75DB" w:rsidRDefault="001E125E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6,896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1E125E" w:rsidRPr="002F75DB" w:rsidRDefault="001E125E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1E125E" w:rsidRPr="002F75DB" w:rsidRDefault="001E125E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1E125E" w:rsidRPr="002F75DB" w:rsidRDefault="001E125E" w:rsidP="00113963">
            <w:pPr>
              <w:spacing w:line="18" w:lineRule="atLeas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0.00 - 3.00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1E125E" w:rsidRPr="002F75DB" w:rsidRDefault="001E125E" w:rsidP="00113963">
            <w:pPr>
              <w:spacing w:line="18" w:lineRule="atLeas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0.00 - 3.00</w:t>
            </w:r>
          </w:p>
        </w:tc>
      </w:tr>
      <w:tr w:rsidR="00744FCC" w:rsidRPr="000A64F6" w:rsidTr="004A03ED">
        <w:trPr>
          <w:trHeight w:hRule="exact" w:val="360"/>
        </w:trPr>
        <w:tc>
          <w:tcPr>
            <w:tcW w:w="2610" w:type="dxa"/>
            <w:tcBorders>
              <w:top w:val="single" w:sz="4" w:space="0" w:color="auto"/>
              <w:bottom w:val="nil"/>
            </w:tcBorders>
            <w:vAlign w:val="center"/>
          </w:tcPr>
          <w:p w:rsidR="00744FCC" w:rsidRPr="0085605D" w:rsidRDefault="00744FCC" w:rsidP="00113963">
            <w:pPr>
              <w:spacing w:line="18" w:lineRule="atLeast"/>
              <w:ind w:left="72" w:right="-250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</w:rPr>
              <w:t>TPA Holding LLC</w:t>
            </w:r>
          </w:p>
        </w:tc>
        <w:tc>
          <w:tcPr>
            <w:tcW w:w="114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744FCC" w:rsidRPr="002F75DB" w:rsidRDefault="00744FCC" w:rsidP="00113963">
            <w:pPr>
              <w:spacing w:line="18" w:lineRule="atLeast"/>
              <w:ind w:left="-97" w:right="-122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744FCC" w:rsidRPr="002F75DB" w:rsidRDefault="00744FCC" w:rsidP="00113963">
            <w:pPr>
              <w:spacing w:line="18" w:lineRule="atLeast"/>
              <w:ind w:left="-97" w:right="-122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744FCC" w:rsidRPr="002F75DB" w:rsidRDefault="00744FCC" w:rsidP="00113963">
            <w:pPr>
              <w:spacing w:line="18" w:lineRule="atLeast"/>
              <w:ind w:left="-97" w:right="-108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744FCC" w:rsidRPr="002F75DB" w:rsidRDefault="00744FCC" w:rsidP="00113963">
            <w:pPr>
              <w:spacing w:line="18" w:lineRule="atLeast"/>
              <w:ind w:left="-97" w:right="-108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744FCC" w:rsidRPr="002F75DB" w:rsidRDefault="00744FCC" w:rsidP="00113963">
            <w:pPr>
              <w:spacing w:line="18" w:lineRule="atLeast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744FCC" w:rsidRPr="002F75DB" w:rsidRDefault="00744FCC" w:rsidP="00113963">
            <w:pPr>
              <w:spacing w:line="18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6BFC" w:rsidRPr="000A64F6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:rsidR="009C6BFC" w:rsidRPr="009C6BFC" w:rsidRDefault="009C6BFC" w:rsidP="00113963">
            <w:pPr>
              <w:spacing w:line="18" w:lineRule="atLeast"/>
              <w:ind w:left="72" w:right="-250"/>
              <w:rPr>
                <w:rFonts w:ascii="AngsanaUPC" w:hAnsi="AngsanaUPC" w:cs="AngsanaUPC"/>
                <w:sz w:val="28"/>
                <w:szCs w:val="28"/>
              </w:rPr>
            </w:pP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>ยอดคงเหลือยกมาต้นงวด</w:t>
            </w:r>
            <w:r w:rsidRPr="009C6BFC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C6BFC" w:rsidRPr="002F75DB" w:rsidRDefault="009C6BF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C6BFC" w:rsidRPr="002F75DB" w:rsidRDefault="009C6BF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C6BFC" w:rsidRPr="002F75DB" w:rsidRDefault="009C6BFC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,345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C6BFC" w:rsidRPr="002F75DB" w:rsidRDefault="009C6BF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C6BFC" w:rsidRPr="002F75DB" w:rsidRDefault="009C6BFC" w:rsidP="00113963">
            <w:pPr>
              <w:spacing w:line="18" w:lineRule="atLeast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C6BFC" w:rsidRPr="002F75DB" w:rsidRDefault="009C6BFC" w:rsidP="00113963">
            <w:pPr>
              <w:spacing w:line="18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6BFC" w:rsidRPr="000A64F6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:rsidR="009C6BFC" w:rsidRPr="009C6BFC" w:rsidRDefault="009C6BFC" w:rsidP="00113963">
            <w:pPr>
              <w:spacing w:line="18" w:lineRule="atLeast"/>
              <w:ind w:left="34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C6BFC" w:rsidRPr="002F75DB" w:rsidRDefault="009C6BF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C6BFC" w:rsidRPr="002F75DB" w:rsidRDefault="009C6BF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C6BFC" w:rsidRPr="002F75DB" w:rsidRDefault="009C6BFC" w:rsidP="002F75DB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22</w:t>
            </w:r>
            <w:r w:rsidR="00D43867" w:rsidRPr="002F75DB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 w:rsidR="002F75DB">
              <w:rPr>
                <w:rFonts w:asciiTheme="majorBidi" w:hAnsiTheme="majorBidi" w:cstheme="majorBidi"/>
                <w:sz w:val="26"/>
                <w:szCs w:val="26"/>
              </w:rPr>
              <w:t>,500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C6BFC" w:rsidRPr="002F75DB" w:rsidRDefault="009C6BF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C6BFC" w:rsidRPr="002F75DB" w:rsidRDefault="009C6BFC" w:rsidP="00113963">
            <w:pPr>
              <w:spacing w:line="18" w:lineRule="atLeast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C6BFC" w:rsidRPr="002F75DB" w:rsidRDefault="009C6BFC" w:rsidP="00113963">
            <w:pPr>
              <w:spacing w:line="18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6BFC" w:rsidRPr="000A64F6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:rsidR="009C6BFC" w:rsidRPr="009C6BFC" w:rsidRDefault="009C6BFC" w:rsidP="00113963">
            <w:pPr>
              <w:spacing w:line="18" w:lineRule="atLeast"/>
              <w:ind w:left="7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C6BFC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บวก</w:t>
            </w: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 xml:space="preserve"> ให้กู้เพิ่มระหว่างงวด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C6BFC" w:rsidRPr="002F75DB" w:rsidRDefault="009C6BF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C6BFC" w:rsidRPr="002F75DB" w:rsidRDefault="009C6BF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C6BFC" w:rsidRPr="002F75DB" w:rsidRDefault="009C6BF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C6BFC" w:rsidRPr="002F75DB" w:rsidRDefault="009C6BFC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7,295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C6BFC" w:rsidRPr="002F75DB" w:rsidRDefault="009C6BFC" w:rsidP="00113963">
            <w:pPr>
              <w:spacing w:line="18" w:lineRule="atLeast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C6BFC" w:rsidRPr="002F75DB" w:rsidRDefault="009C6BFC" w:rsidP="00113963">
            <w:pPr>
              <w:spacing w:line="18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6BFC" w:rsidRPr="000A64F6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</w:tcPr>
          <w:p w:rsidR="009C6BFC" w:rsidRPr="009C6BFC" w:rsidRDefault="009C6BFC" w:rsidP="00113963">
            <w:pPr>
              <w:spacing w:line="18" w:lineRule="atLeast"/>
              <w:ind w:left="7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C6BFC" w:rsidRPr="002F75DB" w:rsidRDefault="009C6BF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C6BFC" w:rsidRPr="002F75DB" w:rsidRDefault="009C6BF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C6BFC" w:rsidRPr="002F75DB" w:rsidRDefault="009C6BF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C6BFC" w:rsidRPr="002F75DB" w:rsidRDefault="009C6BFC" w:rsidP="002F75DB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22</w:t>
            </w:r>
            <w:r w:rsidR="00D43867" w:rsidRPr="002F75DB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 w:rsidR="002F75DB">
              <w:rPr>
                <w:rFonts w:asciiTheme="majorBidi" w:hAnsiTheme="majorBidi" w:cstheme="majorBidi"/>
                <w:sz w:val="26"/>
                <w:szCs w:val="26"/>
              </w:rPr>
              <w:t>,500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C6BFC" w:rsidRPr="002F75DB" w:rsidRDefault="009C6BFC" w:rsidP="00113963">
            <w:pPr>
              <w:spacing w:line="18" w:lineRule="atLeast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C6BFC" w:rsidRPr="002F75DB" w:rsidRDefault="009C6BFC" w:rsidP="00113963">
            <w:pPr>
              <w:spacing w:line="18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6BFC" w:rsidRPr="000A64F6" w:rsidTr="009C6BFC">
        <w:trPr>
          <w:trHeight w:hRule="exact" w:val="410"/>
        </w:trPr>
        <w:tc>
          <w:tcPr>
            <w:tcW w:w="2610" w:type="dxa"/>
            <w:tcBorders>
              <w:top w:val="nil"/>
              <w:bottom w:val="nil"/>
            </w:tcBorders>
            <w:vAlign w:val="bottom"/>
          </w:tcPr>
          <w:p w:rsidR="009C6BFC" w:rsidRPr="009C6BFC" w:rsidRDefault="009C6BFC" w:rsidP="00113963">
            <w:pPr>
              <w:spacing w:line="20" w:lineRule="atLeast"/>
              <w:ind w:left="7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C6BFC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บวก(หัก)</w:t>
            </w: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214B7C">
              <w:rPr>
                <w:rFonts w:ascii="AngsanaUPC" w:hAnsi="AngsanaUPC" w:cs="AngsanaUPC" w:hint="cs"/>
                <w:sz w:val="28"/>
                <w:szCs w:val="28"/>
                <w:cs/>
              </w:rPr>
              <w:t>กำไร</w:t>
            </w:r>
            <w:r w:rsidR="00214B7C"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>ขาดทุน</w:t>
            </w:r>
            <w:r w:rsidR="00214B7C">
              <w:rPr>
                <w:rFonts w:ascii="AngsanaUPC" w:hAnsi="AngsanaUPC" w:cs="AngsanaUPC"/>
                <w:sz w:val="28"/>
                <w:szCs w:val="28"/>
              </w:rPr>
              <w:t>)</w:t>
            </w: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>ที่ยัง</w:t>
            </w:r>
            <w:r w:rsidR="00214B7C">
              <w:rPr>
                <w:rFonts w:ascii="AngsanaUPC" w:hAnsi="AngsanaUPC" w:cs="AngsanaUPC" w:hint="cs"/>
                <w:sz w:val="28"/>
                <w:szCs w:val="28"/>
                <w:cs/>
              </w:rPr>
              <w:t>ไม่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C6BFC" w:rsidRPr="002F75DB" w:rsidRDefault="009C6BFC" w:rsidP="00113963">
            <w:pPr>
              <w:spacing w:line="20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C6BFC" w:rsidRPr="002F75DB" w:rsidRDefault="009C6BFC" w:rsidP="00113963">
            <w:pPr>
              <w:spacing w:line="20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C6BFC" w:rsidRPr="002F75DB" w:rsidRDefault="009C6BFC" w:rsidP="00113963">
            <w:pPr>
              <w:spacing w:line="20" w:lineRule="atLeast"/>
              <w:ind w:left="-97" w:right="-108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C6BFC" w:rsidRPr="002F75DB" w:rsidRDefault="009C6BFC" w:rsidP="00113963">
            <w:pPr>
              <w:spacing w:line="20" w:lineRule="atLeast"/>
              <w:ind w:left="-97" w:right="-108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C6BFC" w:rsidRPr="002F75DB" w:rsidRDefault="009C6BFC" w:rsidP="00113963">
            <w:pPr>
              <w:spacing w:line="20" w:lineRule="atLeast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C6BFC" w:rsidRPr="002F75DB" w:rsidRDefault="009C6BFC" w:rsidP="00113963">
            <w:pPr>
              <w:spacing w:line="2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6BFC" w:rsidRPr="000A64F6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</w:tcPr>
          <w:p w:rsidR="009C6BFC" w:rsidRPr="009C6BFC" w:rsidRDefault="00214B7C" w:rsidP="00113963">
            <w:pPr>
              <w:spacing w:line="20" w:lineRule="atLeast"/>
              <w:ind w:left="612" w:right="-108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เกิดขึ้น</w:t>
            </w:r>
            <w:r w:rsidR="009C6BFC" w:rsidRPr="009C6BFC">
              <w:rPr>
                <w:rFonts w:ascii="AngsanaUPC" w:hAnsi="AngsanaUPC" w:cs="AngsanaUPC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14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9C6BFC" w:rsidRPr="002F75DB" w:rsidRDefault="009C6BFC" w:rsidP="00113963">
            <w:pPr>
              <w:spacing w:line="20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9C6BFC" w:rsidRPr="002F75DB" w:rsidRDefault="009C6BFC" w:rsidP="00113963">
            <w:pPr>
              <w:spacing w:line="20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9C6BFC" w:rsidRPr="002F75DB" w:rsidRDefault="009C6BFC" w:rsidP="00113963">
            <w:pPr>
              <w:tabs>
                <w:tab w:val="decimal" w:pos="792"/>
              </w:tabs>
              <w:spacing w:line="20" w:lineRule="atLeast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(146)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9C6BFC" w:rsidRPr="002F75DB" w:rsidRDefault="009C6BFC" w:rsidP="00113963">
            <w:pPr>
              <w:tabs>
                <w:tab w:val="decimal" w:pos="792"/>
              </w:tabs>
              <w:spacing w:line="20" w:lineRule="atLeast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C6BFC" w:rsidRPr="002F75DB" w:rsidRDefault="009C6BFC" w:rsidP="00113963">
            <w:pPr>
              <w:spacing w:line="20" w:lineRule="atLeast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C6BFC" w:rsidRPr="002F75DB" w:rsidRDefault="009C6BFC" w:rsidP="00113963">
            <w:pPr>
              <w:spacing w:line="2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6BFC" w:rsidRPr="000A64F6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single" w:sz="4" w:space="0" w:color="auto"/>
            </w:tcBorders>
            <w:vAlign w:val="center"/>
          </w:tcPr>
          <w:p w:rsidR="009C6BFC" w:rsidRPr="009C6BFC" w:rsidRDefault="009C6BFC" w:rsidP="00113963">
            <w:pPr>
              <w:spacing w:line="18" w:lineRule="atLeast"/>
              <w:ind w:left="7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C6BFC" w:rsidRPr="002F75DB" w:rsidRDefault="009C6BF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9C6BFC" w:rsidRPr="002F75DB" w:rsidRDefault="009C6BFC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C6BFC" w:rsidRPr="002F75DB" w:rsidRDefault="009C6BFC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7,199</w:t>
            </w:r>
          </w:p>
        </w:tc>
        <w:tc>
          <w:tcPr>
            <w:tcW w:w="114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9C6BFC" w:rsidRPr="002F75DB" w:rsidRDefault="009C6BFC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7,345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C6BFC" w:rsidRPr="002F75DB" w:rsidRDefault="009C6BFC" w:rsidP="00113963">
            <w:pPr>
              <w:spacing w:line="18" w:lineRule="atLeast"/>
              <w:ind w:left="-97" w:right="-108" w:firstLine="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C6BFC" w:rsidRPr="002F75DB" w:rsidRDefault="009C6BFC" w:rsidP="00113963">
            <w:pPr>
              <w:spacing w:line="18" w:lineRule="atLeast"/>
              <w:ind w:left="-97" w:right="-108" w:firstLine="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</w:tr>
      <w:tr w:rsidR="001E125E" w:rsidRPr="000A64F6" w:rsidTr="004A03ED">
        <w:trPr>
          <w:trHeight w:hRule="exact" w:val="360"/>
        </w:trPr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25E" w:rsidRPr="0085605D" w:rsidRDefault="001E125E" w:rsidP="00113963">
            <w:pPr>
              <w:spacing w:line="18" w:lineRule="atLeast"/>
              <w:ind w:left="7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1E125E" w:rsidRPr="002F75DB" w:rsidRDefault="001E125E" w:rsidP="001E125E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6,896</w:t>
            </w:r>
            <w:r w:rsidRPr="002F75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1E125E" w:rsidRPr="002F75DB" w:rsidRDefault="001E125E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6,896</w:t>
            </w:r>
            <w:r w:rsidRPr="002F75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1E125E" w:rsidRPr="002F75DB" w:rsidRDefault="001E125E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7,199</w:t>
            </w:r>
          </w:p>
        </w:tc>
        <w:tc>
          <w:tcPr>
            <w:tcW w:w="114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1E125E" w:rsidRPr="002F75DB" w:rsidRDefault="001E125E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7,345</w:t>
            </w:r>
            <w:r w:rsidRPr="002F75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1E125E" w:rsidRPr="002F75DB" w:rsidRDefault="001E125E" w:rsidP="00113963">
            <w:pPr>
              <w:spacing w:line="18" w:lineRule="atLeast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1E125E" w:rsidRPr="002F75DB" w:rsidRDefault="001E125E" w:rsidP="00113963">
            <w:pPr>
              <w:spacing w:line="18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2B4788" w:rsidRPr="00115C7E" w:rsidRDefault="002B4788" w:rsidP="004352E3">
      <w:pPr>
        <w:ind w:right="29"/>
        <w:jc w:val="thaiDistribute"/>
        <w:rPr>
          <w:rFonts w:ascii="Angsana New" w:hAnsi="Angsana New" w:cs="Angsana New"/>
          <w:sz w:val="16"/>
          <w:szCs w:val="16"/>
        </w:rPr>
      </w:pPr>
    </w:p>
    <w:p w:rsidR="00B72C9D" w:rsidRDefault="002B4788" w:rsidP="000E46AB">
      <w:pPr>
        <w:ind w:right="29" w:firstLine="14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เงินให้กู้ยืมระยะสั้นแก่กิจการที่เกี่ยวข้องกัน เป็นเงิน</w:t>
      </w:r>
      <w:r w:rsidR="00B72C9D">
        <w:rPr>
          <w:rFonts w:ascii="Angsana New" w:hAnsi="Angsana New" w:cs="Angsana New" w:hint="cs"/>
          <w:sz w:val="32"/>
          <w:szCs w:val="32"/>
          <w:cs/>
        </w:rPr>
        <w:t>ให้</w:t>
      </w:r>
      <w:r>
        <w:rPr>
          <w:rFonts w:ascii="Angsana New" w:hAnsi="Angsana New" w:cs="Angsana New" w:hint="cs"/>
          <w:sz w:val="32"/>
          <w:szCs w:val="32"/>
          <w:cs/>
        </w:rPr>
        <w:t>กู้ยืมที่ไม่มีหลักประกัน</w:t>
      </w:r>
    </w:p>
    <w:p w:rsidR="006907D6" w:rsidRPr="00115C7E" w:rsidRDefault="006907D6" w:rsidP="000E46AB">
      <w:pPr>
        <w:ind w:right="29" w:firstLine="1440"/>
        <w:jc w:val="thaiDistribute"/>
        <w:rPr>
          <w:rFonts w:ascii="Angsana New" w:hAnsi="Angsana New" w:cs="Angsana New"/>
          <w:sz w:val="12"/>
          <w:szCs w:val="12"/>
        </w:rPr>
      </w:pPr>
    </w:p>
    <w:p w:rsidR="00EC3932" w:rsidRPr="007613D6" w:rsidRDefault="00EC3932" w:rsidP="00441473">
      <w:pPr>
        <w:numPr>
          <w:ilvl w:val="0"/>
          <w:numId w:val="20"/>
        </w:numPr>
        <w:ind w:left="720" w:right="29" w:hanging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:rsidR="007613D6" w:rsidRPr="007613D6" w:rsidRDefault="00B0761E" w:rsidP="00B0761E">
      <w:pPr>
        <w:ind w:left="446" w:right="29"/>
        <w:jc w:val="right"/>
        <w:rPr>
          <w:rFonts w:ascii="Angsana New" w:hAnsi="Angsana New" w:cs="Angsana New"/>
          <w:sz w:val="32"/>
          <w:szCs w:val="32"/>
        </w:rPr>
      </w:pPr>
      <w:r w:rsidRPr="00B44A5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B44A55">
        <w:rPr>
          <w:rFonts w:ascii="Angsana New" w:hAnsi="Angsana New" w:cs="Angsana New"/>
          <w:sz w:val="32"/>
          <w:szCs w:val="32"/>
        </w:rPr>
        <w:t>:</w:t>
      </w:r>
      <w:r w:rsidRPr="00B44A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44A55">
        <w:rPr>
          <w:rFonts w:ascii="Angsana New" w:hAnsi="Angsana New" w:cs="Angsana New" w:hint="cs"/>
          <w:sz w:val="32"/>
          <w:szCs w:val="32"/>
          <w:cs/>
        </w:rPr>
        <w:t>พัน</w:t>
      </w:r>
      <w:r w:rsidRPr="00B44A5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Style w:val="TableGrid"/>
        <w:tblW w:w="0" w:type="auto"/>
        <w:tblInd w:w="288" w:type="dxa"/>
        <w:tblLook w:val="04A0"/>
      </w:tblPr>
      <w:tblGrid>
        <w:gridCol w:w="2970"/>
        <w:gridCol w:w="1620"/>
        <w:gridCol w:w="1620"/>
        <w:gridCol w:w="1620"/>
        <w:gridCol w:w="1620"/>
      </w:tblGrid>
      <w:tr w:rsidR="007613D6" w:rsidTr="004A03ED">
        <w:tc>
          <w:tcPr>
            <w:tcW w:w="2970" w:type="dxa"/>
            <w:vMerge w:val="restart"/>
            <w:vAlign w:val="center"/>
          </w:tcPr>
          <w:p w:rsidR="007613D6" w:rsidRPr="00DA3C17" w:rsidRDefault="007613D6" w:rsidP="007613D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center"/>
          </w:tcPr>
          <w:p w:rsidR="007613D6" w:rsidRPr="00DA3C17" w:rsidRDefault="007613D6" w:rsidP="007613D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</w:tcPr>
          <w:p w:rsidR="007613D6" w:rsidRPr="00DA3C17" w:rsidRDefault="007613D6" w:rsidP="007613D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13D6" w:rsidTr="004A03ED">
        <w:tc>
          <w:tcPr>
            <w:tcW w:w="2970" w:type="dxa"/>
            <w:vMerge/>
            <w:tcBorders>
              <w:bottom w:val="single" w:sz="4" w:space="0" w:color="auto"/>
            </w:tcBorders>
          </w:tcPr>
          <w:p w:rsidR="007613D6" w:rsidRDefault="007613D6" w:rsidP="007613D6">
            <w:pPr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7613D6" w:rsidRDefault="007613D6" w:rsidP="007613D6">
            <w:pPr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มี.ค. 256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3D6" w:rsidRDefault="007613D6" w:rsidP="007613D6">
            <w:pPr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7613D6" w:rsidRPr="00DA3C17" w:rsidRDefault="007613D6" w:rsidP="007613D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มี.ค. 256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7613D6" w:rsidRPr="00DA3C17" w:rsidRDefault="007613D6" w:rsidP="007613D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7613D6" w:rsidTr="004A03ED">
        <w:tc>
          <w:tcPr>
            <w:tcW w:w="2970" w:type="dxa"/>
            <w:tcBorders>
              <w:bottom w:val="nil"/>
            </w:tcBorders>
            <w:vAlign w:val="center"/>
          </w:tcPr>
          <w:p w:rsidR="007613D6" w:rsidRPr="00863434" w:rsidRDefault="007613D6" w:rsidP="00863434">
            <w:pPr>
              <w:spacing w:before="100" w:beforeAutospacing="1" w:after="100" w:afterAutospacing="1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863434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620" w:type="dxa"/>
            <w:tcBorders>
              <w:bottom w:val="nil"/>
              <w:right w:val="dashed" w:sz="4" w:space="0" w:color="auto"/>
            </w:tcBorders>
          </w:tcPr>
          <w:p w:rsidR="007613D6" w:rsidRDefault="001574BD" w:rsidP="001574BD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434,544</w:t>
            </w:r>
          </w:p>
        </w:tc>
        <w:tc>
          <w:tcPr>
            <w:tcW w:w="1620" w:type="dxa"/>
            <w:tcBorders>
              <w:left w:val="dashed" w:sz="4" w:space="0" w:color="auto"/>
              <w:bottom w:val="nil"/>
              <w:right w:val="single" w:sz="4" w:space="0" w:color="auto"/>
            </w:tcBorders>
          </w:tcPr>
          <w:p w:rsidR="007613D6" w:rsidRPr="00DA3C17" w:rsidRDefault="007613D6" w:rsidP="007613D6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450,716</w:t>
            </w:r>
          </w:p>
        </w:tc>
        <w:tc>
          <w:tcPr>
            <w:tcW w:w="1620" w:type="dxa"/>
            <w:tcBorders>
              <w:left w:val="single" w:sz="4" w:space="0" w:color="auto"/>
              <w:bottom w:val="nil"/>
              <w:right w:val="dashed" w:sz="4" w:space="0" w:color="auto"/>
            </w:tcBorders>
          </w:tcPr>
          <w:p w:rsidR="007613D6" w:rsidRPr="00DA3C17" w:rsidRDefault="007613D6" w:rsidP="007613D6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434,568</w:t>
            </w:r>
          </w:p>
        </w:tc>
        <w:tc>
          <w:tcPr>
            <w:tcW w:w="1620" w:type="dxa"/>
            <w:tcBorders>
              <w:left w:val="dashed" w:sz="4" w:space="0" w:color="auto"/>
              <w:bottom w:val="nil"/>
            </w:tcBorders>
          </w:tcPr>
          <w:p w:rsidR="007613D6" w:rsidRPr="00DA3C17" w:rsidRDefault="007613D6" w:rsidP="007613D6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449,959</w:t>
            </w:r>
          </w:p>
        </w:tc>
      </w:tr>
      <w:tr w:rsidR="007613D6" w:rsidTr="004A03ED">
        <w:tc>
          <w:tcPr>
            <w:tcW w:w="2970" w:type="dxa"/>
            <w:tcBorders>
              <w:top w:val="nil"/>
              <w:bottom w:val="nil"/>
            </w:tcBorders>
            <w:vAlign w:val="center"/>
          </w:tcPr>
          <w:p w:rsidR="007613D6" w:rsidRPr="00DA3C17" w:rsidRDefault="007613D6" w:rsidP="000E46AB">
            <w:pPr>
              <w:spacing w:before="100" w:beforeAutospacing="1" w:after="100" w:afterAutospacing="1" w:line="276" w:lineRule="auto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620" w:type="dxa"/>
            <w:tcBorders>
              <w:top w:val="nil"/>
              <w:bottom w:val="nil"/>
              <w:right w:val="dashed" w:sz="4" w:space="0" w:color="auto"/>
            </w:tcBorders>
          </w:tcPr>
          <w:p w:rsidR="007613D6" w:rsidRDefault="001574BD" w:rsidP="001574BD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72,823</w:t>
            </w:r>
          </w:p>
        </w:tc>
        <w:tc>
          <w:tcPr>
            <w:tcW w:w="162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7613D6" w:rsidRPr="00DA3C17" w:rsidRDefault="007613D6" w:rsidP="007613D6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75,250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7613D6" w:rsidRPr="00DA3C17" w:rsidRDefault="007613D6" w:rsidP="007613D6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72,823</w:t>
            </w:r>
          </w:p>
        </w:tc>
        <w:tc>
          <w:tcPr>
            <w:tcW w:w="1620" w:type="dxa"/>
            <w:tcBorders>
              <w:top w:val="nil"/>
              <w:left w:val="dashed" w:sz="4" w:space="0" w:color="auto"/>
              <w:bottom w:val="nil"/>
            </w:tcBorders>
          </w:tcPr>
          <w:p w:rsidR="007613D6" w:rsidRPr="00DA3C17" w:rsidRDefault="007613D6" w:rsidP="007613D6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75,250</w:t>
            </w:r>
          </w:p>
        </w:tc>
      </w:tr>
      <w:tr w:rsidR="007613D6" w:rsidTr="004A03ED">
        <w:tc>
          <w:tcPr>
            <w:tcW w:w="2970" w:type="dxa"/>
            <w:tcBorders>
              <w:top w:val="nil"/>
              <w:bottom w:val="nil"/>
            </w:tcBorders>
            <w:vAlign w:val="center"/>
          </w:tcPr>
          <w:p w:rsidR="007613D6" w:rsidRPr="00DA3C17" w:rsidRDefault="007613D6" w:rsidP="007613D6">
            <w:pPr>
              <w:spacing w:before="100" w:beforeAutospacing="1" w:after="100" w:afterAutospacing="1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620" w:type="dxa"/>
            <w:tcBorders>
              <w:top w:val="nil"/>
              <w:bottom w:val="nil"/>
              <w:right w:val="dashed" w:sz="4" w:space="0" w:color="auto"/>
            </w:tcBorders>
          </w:tcPr>
          <w:p w:rsidR="007613D6" w:rsidRDefault="001574BD" w:rsidP="001574BD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32,545</w:t>
            </w:r>
          </w:p>
        </w:tc>
        <w:tc>
          <w:tcPr>
            <w:tcW w:w="162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7613D6" w:rsidRPr="00DA3C17" w:rsidRDefault="007613D6" w:rsidP="007613D6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27,824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7613D6" w:rsidRPr="00DA3C17" w:rsidRDefault="007613D6" w:rsidP="007613D6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32,545</w:t>
            </w:r>
          </w:p>
        </w:tc>
        <w:tc>
          <w:tcPr>
            <w:tcW w:w="1620" w:type="dxa"/>
            <w:tcBorders>
              <w:top w:val="nil"/>
              <w:left w:val="dashed" w:sz="4" w:space="0" w:color="auto"/>
              <w:bottom w:val="nil"/>
            </w:tcBorders>
          </w:tcPr>
          <w:p w:rsidR="007613D6" w:rsidRPr="00DA3C17" w:rsidRDefault="007613D6" w:rsidP="007613D6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27,824</w:t>
            </w:r>
          </w:p>
        </w:tc>
      </w:tr>
      <w:tr w:rsidR="001574BD" w:rsidTr="004A03ED">
        <w:tc>
          <w:tcPr>
            <w:tcW w:w="2970" w:type="dxa"/>
            <w:tcBorders>
              <w:top w:val="nil"/>
              <w:bottom w:val="nil"/>
            </w:tcBorders>
            <w:vAlign w:val="center"/>
          </w:tcPr>
          <w:p w:rsidR="001574BD" w:rsidRPr="00DA3C17" w:rsidRDefault="001574BD" w:rsidP="007613D6">
            <w:pPr>
              <w:spacing w:before="100" w:beforeAutospacing="1" w:after="100" w:afterAutospacing="1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1574BD" w:rsidRPr="00DA3C17" w:rsidRDefault="001574BD" w:rsidP="000F5442">
            <w:pPr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62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1574BD" w:rsidRPr="00DA3C17" w:rsidRDefault="001574BD" w:rsidP="007613D6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28,210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1574BD" w:rsidRPr="00DA3C17" w:rsidRDefault="001574BD" w:rsidP="007613D6">
            <w:pPr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620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:rsidR="001574BD" w:rsidRPr="00DA3C17" w:rsidRDefault="001574BD" w:rsidP="007613D6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28,210</w:t>
            </w:r>
          </w:p>
        </w:tc>
      </w:tr>
      <w:tr w:rsidR="001574BD" w:rsidTr="004A03ED">
        <w:tc>
          <w:tcPr>
            <w:tcW w:w="2970" w:type="dxa"/>
            <w:tcBorders>
              <w:top w:val="nil"/>
              <w:bottom w:val="nil"/>
            </w:tcBorders>
            <w:vAlign w:val="center"/>
          </w:tcPr>
          <w:p w:rsidR="001574BD" w:rsidRPr="00DA3C17" w:rsidRDefault="001574BD" w:rsidP="00863434">
            <w:pPr>
              <w:spacing w:before="100" w:beforeAutospacing="1" w:after="100" w:afterAutospacing="1" w:line="276" w:lineRule="auto"/>
              <w:ind w:left="369" w:right="29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1574BD" w:rsidRDefault="001574BD" w:rsidP="001574BD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539,912</w:t>
            </w:r>
          </w:p>
        </w:tc>
        <w:tc>
          <w:tcPr>
            <w:tcW w:w="162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</w:tcPr>
          <w:p w:rsidR="001574BD" w:rsidRPr="00DA3C17" w:rsidRDefault="001574BD" w:rsidP="00160911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</w:t>
            </w:r>
            <w:r w:rsidR="00160911"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1574BD" w:rsidRPr="00DA3C17" w:rsidRDefault="001574BD" w:rsidP="007613D6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539,936</w:t>
            </w:r>
          </w:p>
        </w:tc>
        <w:tc>
          <w:tcPr>
            <w:tcW w:w="1620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:rsidR="001574BD" w:rsidRPr="00DA3C17" w:rsidRDefault="001574BD" w:rsidP="007613D6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581,243</w:t>
            </w:r>
          </w:p>
        </w:tc>
      </w:tr>
      <w:tr w:rsidR="001574BD" w:rsidTr="004A03ED">
        <w:tc>
          <w:tcPr>
            <w:tcW w:w="2970" w:type="dxa"/>
            <w:tcBorders>
              <w:top w:val="nil"/>
            </w:tcBorders>
            <w:vAlign w:val="center"/>
          </w:tcPr>
          <w:p w:rsidR="001574BD" w:rsidRPr="00DA3C17" w:rsidRDefault="001574BD" w:rsidP="000E46AB">
            <w:pPr>
              <w:spacing w:line="276" w:lineRule="auto"/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620" w:type="dxa"/>
            <w:tcBorders>
              <w:top w:val="nil"/>
              <w:right w:val="dashed" w:sz="4" w:space="0" w:color="auto"/>
            </w:tcBorders>
          </w:tcPr>
          <w:p w:rsidR="001574BD" w:rsidRDefault="001574BD" w:rsidP="001574BD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(45,647)</w:t>
            </w:r>
          </w:p>
        </w:tc>
        <w:tc>
          <w:tcPr>
            <w:tcW w:w="1620" w:type="dxa"/>
            <w:tcBorders>
              <w:top w:val="nil"/>
              <w:left w:val="dashed" w:sz="4" w:space="0" w:color="auto"/>
              <w:right w:val="single" w:sz="4" w:space="0" w:color="auto"/>
            </w:tcBorders>
          </w:tcPr>
          <w:p w:rsidR="001574BD" w:rsidRPr="00DA3C17" w:rsidRDefault="001574BD" w:rsidP="007613D6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(44,608)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dashed" w:sz="4" w:space="0" w:color="auto"/>
            </w:tcBorders>
          </w:tcPr>
          <w:p w:rsidR="001574BD" w:rsidRPr="00DA3C17" w:rsidRDefault="001574BD" w:rsidP="007613D6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(45,647)</w:t>
            </w:r>
          </w:p>
        </w:tc>
        <w:tc>
          <w:tcPr>
            <w:tcW w:w="1620" w:type="dxa"/>
            <w:tcBorders>
              <w:top w:val="nil"/>
              <w:left w:val="dashed" w:sz="4" w:space="0" w:color="auto"/>
            </w:tcBorders>
          </w:tcPr>
          <w:p w:rsidR="001574BD" w:rsidRPr="00DA3C17" w:rsidRDefault="001574BD" w:rsidP="007613D6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(44,608)</w:t>
            </w:r>
          </w:p>
        </w:tc>
      </w:tr>
      <w:tr w:rsidR="001574BD" w:rsidTr="004A03ED">
        <w:tc>
          <w:tcPr>
            <w:tcW w:w="2970" w:type="dxa"/>
            <w:vAlign w:val="center"/>
          </w:tcPr>
          <w:p w:rsidR="001574BD" w:rsidRPr="00DA3C17" w:rsidRDefault="001574BD" w:rsidP="007613D6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สินค้าคงเหลือ-สุทธิ</w:t>
            </w:r>
          </w:p>
        </w:tc>
        <w:tc>
          <w:tcPr>
            <w:tcW w:w="1620" w:type="dxa"/>
            <w:tcBorders>
              <w:right w:val="dashed" w:sz="4" w:space="0" w:color="auto"/>
            </w:tcBorders>
            <w:vAlign w:val="center"/>
          </w:tcPr>
          <w:p w:rsidR="001574BD" w:rsidRPr="002A4CB2" w:rsidRDefault="001574BD" w:rsidP="00160911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 w:rsidRPr="002A4CB2">
              <w:rPr>
                <w:rFonts w:ascii="Angsana New" w:hAnsi="Angsana New" w:cs="Angsana New"/>
                <w:sz w:val="32"/>
                <w:szCs w:val="32"/>
              </w:rPr>
              <w:t>494,265</w:t>
            </w:r>
          </w:p>
        </w:tc>
        <w:tc>
          <w:tcPr>
            <w:tcW w:w="1620" w:type="dxa"/>
            <w:tcBorders>
              <w:left w:val="dashed" w:sz="4" w:space="0" w:color="auto"/>
              <w:right w:val="single" w:sz="4" w:space="0" w:color="auto"/>
            </w:tcBorders>
          </w:tcPr>
          <w:p w:rsidR="001574BD" w:rsidRPr="00DA3C17" w:rsidRDefault="001574BD" w:rsidP="007613D6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537,392</w:t>
            </w:r>
          </w:p>
        </w:tc>
        <w:tc>
          <w:tcPr>
            <w:tcW w:w="1620" w:type="dxa"/>
            <w:tcBorders>
              <w:left w:val="single" w:sz="4" w:space="0" w:color="auto"/>
              <w:right w:val="dashed" w:sz="4" w:space="0" w:color="auto"/>
            </w:tcBorders>
          </w:tcPr>
          <w:p w:rsidR="001574BD" w:rsidRPr="00DA3C17" w:rsidRDefault="001574BD" w:rsidP="007613D6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494,289</w:t>
            </w:r>
          </w:p>
        </w:tc>
        <w:tc>
          <w:tcPr>
            <w:tcW w:w="1620" w:type="dxa"/>
            <w:tcBorders>
              <w:left w:val="dashed" w:sz="4" w:space="0" w:color="auto"/>
            </w:tcBorders>
          </w:tcPr>
          <w:p w:rsidR="001574BD" w:rsidRPr="00DA3C17" w:rsidRDefault="001574BD" w:rsidP="007613D6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536,635</w:t>
            </w:r>
          </w:p>
        </w:tc>
      </w:tr>
    </w:tbl>
    <w:p w:rsidR="00694223" w:rsidRDefault="00694223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5473DA" w:rsidRPr="00AA55EA" w:rsidRDefault="005473DA" w:rsidP="00441473">
      <w:pPr>
        <w:numPr>
          <w:ilvl w:val="0"/>
          <w:numId w:val="20"/>
        </w:numPr>
        <w:spacing w:line="276" w:lineRule="auto"/>
        <w:ind w:left="720" w:right="28" w:hanging="720"/>
        <w:jc w:val="thaiDistribute"/>
        <w:rPr>
          <w:rFonts w:ascii="Angsana New" w:hAnsi="Angsana New" w:cs="Angsana New"/>
          <w:sz w:val="24"/>
          <w:szCs w:val="24"/>
        </w:rPr>
      </w:pPr>
      <w:r w:rsidRPr="00827AB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เงินลงทุนในบริษัทร่วม</w:t>
      </w:r>
    </w:p>
    <w:p w:rsidR="005473DA" w:rsidRPr="0019218E" w:rsidRDefault="005473DA" w:rsidP="00CA6C40">
      <w:pPr>
        <w:spacing w:line="276" w:lineRule="auto"/>
        <w:ind w:left="7830" w:right="-13" w:firstLine="90"/>
        <w:jc w:val="right"/>
        <w:rPr>
          <w:rFonts w:ascii="Angsana New" w:hAnsi="Angsana New" w:cs="Angsana New"/>
          <w:sz w:val="26"/>
          <w:szCs w:val="26"/>
          <w:cs/>
        </w:rPr>
      </w:pPr>
      <w:r w:rsidRPr="0019218E">
        <w:rPr>
          <w:rFonts w:ascii="Angsana New" w:hAnsi="Angsana New" w:cs="Angsana New"/>
          <w:sz w:val="26"/>
          <w:szCs w:val="26"/>
          <w:cs/>
        </w:rPr>
        <w:t xml:space="preserve">หน่วย </w:t>
      </w:r>
      <w:r w:rsidRPr="0019218E">
        <w:rPr>
          <w:rFonts w:ascii="Angsana New" w:hAnsi="Angsana New" w:cs="Angsana New"/>
          <w:sz w:val="26"/>
          <w:szCs w:val="26"/>
        </w:rPr>
        <w:t>:</w:t>
      </w:r>
      <w:r w:rsidRPr="0019218E">
        <w:rPr>
          <w:rFonts w:ascii="Angsana New" w:hAnsi="Angsana New" w:cs="Angsana New"/>
          <w:sz w:val="26"/>
          <w:szCs w:val="26"/>
          <w:cs/>
        </w:rPr>
        <w:t xml:space="preserve"> </w:t>
      </w:r>
      <w:r w:rsidRPr="0019218E">
        <w:rPr>
          <w:rFonts w:ascii="Angsana New" w:hAnsi="Angsana New" w:cs="Angsana New" w:hint="cs"/>
          <w:sz w:val="26"/>
          <w:szCs w:val="26"/>
          <w:cs/>
        </w:rPr>
        <w:t>พัน</w:t>
      </w:r>
      <w:r w:rsidR="00CA6C40" w:rsidRPr="0019218E">
        <w:rPr>
          <w:rFonts w:ascii="Angsana New" w:hAnsi="Angsana New" w:cs="Angsana New" w:hint="cs"/>
          <w:sz w:val="26"/>
          <w:szCs w:val="26"/>
          <w:cs/>
        </w:rPr>
        <w:t>บาท</w:t>
      </w:r>
    </w:p>
    <w:tbl>
      <w:tblPr>
        <w:tblW w:w="1035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10"/>
        <w:gridCol w:w="1290"/>
        <w:gridCol w:w="1290"/>
        <w:gridCol w:w="1290"/>
        <w:gridCol w:w="1290"/>
        <w:gridCol w:w="1290"/>
        <w:gridCol w:w="1290"/>
      </w:tblGrid>
      <w:tr w:rsidR="0019218E" w:rsidRPr="00CB32BE" w:rsidTr="0019218E">
        <w:trPr>
          <w:trHeight w:val="219"/>
        </w:trPr>
        <w:tc>
          <w:tcPr>
            <w:tcW w:w="261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9218E" w:rsidRPr="00D43867" w:rsidRDefault="0019218E" w:rsidP="00834DF9">
            <w:pPr>
              <w:ind w:right="-91"/>
              <w:jc w:val="center"/>
              <w:rPr>
                <w:rFonts w:ascii="Angsana New" w:cs="Angsana New"/>
                <w:sz w:val="28"/>
                <w:szCs w:val="28"/>
                <w:cs/>
              </w:rPr>
            </w:pPr>
            <w:r w:rsidRPr="00D43867">
              <w:rPr>
                <w:rFonts w:ascii="Angsana New" w:cs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218E" w:rsidRPr="00D43867" w:rsidRDefault="0019218E" w:rsidP="00CA6C40">
            <w:pPr>
              <w:ind w:right="-91"/>
              <w:jc w:val="center"/>
              <w:rPr>
                <w:rFonts w:ascii="Angsana New" w:cs="Angsana New"/>
                <w:sz w:val="26"/>
                <w:szCs w:val="26"/>
              </w:rPr>
            </w:pPr>
            <w:r w:rsidRPr="00D43867">
              <w:rPr>
                <w:rFonts w:ascii="Angsana New" w:cs="Angsana New"/>
                <w:sz w:val="26"/>
                <w:szCs w:val="26"/>
                <w:cs/>
              </w:rPr>
              <w:t xml:space="preserve">สัดส่วนการถือหุ้น </w:t>
            </w:r>
            <w:r w:rsidRPr="00D43867">
              <w:rPr>
                <w:rFonts w:ascii="Angsana New" w:cs="Angsana New"/>
                <w:sz w:val="26"/>
                <w:szCs w:val="26"/>
              </w:rPr>
              <w:t>%</w:t>
            </w:r>
          </w:p>
          <w:p w:rsidR="0019218E" w:rsidRPr="00D43867" w:rsidRDefault="0019218E" w:rsidP="00CA6C40">
            <w:pPr>
              <w:ind w:right="-91"/>
              <w:jc w:val="center"/>
              <w:rPr>
                <w:rFonts w:ascii="Angsana New" w:cs="Angsana New"/>
                <w:sz w:val="26"/>
                <w:szCs w:val="26"/>
              </w:rPr>
            </w:pPr>
            <w:r w:rsidRPr="00D43867">
              <w:rPr>
                <w:rFonts w:ascii="Angsana New" w:cs="Angsana New" w:hint="cs"/>
                <w:sz w:val="26"/>
                <w:szCs w:val="26"/>
                <w:cs/>
              </w:rPr>
              <w:t xml:space="preserve">(ถือหุ้นโดย </w:t>
            </w:r>
            <w:r w:rsidRPr="00D43867">
              <w:rPr>
                <w:rFonts w:ascii="Angsana New" w:cs="Angsana New"/>
                <w:sz w:val="26"/>
                <w:szCs w:val="26"/>
              </w:rPr>
              <w:t>TPA Holding LLC)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218E" w:rsidRPr="0019218E" w:rsidRDefault="0019218E" w:rsidP="0019218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218E">
              <w:rPr>
                <w:rFonts w:ascii="Angsana New" w:hAnsi="Angsana New" w:cs="Angsana New"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218E" w:rsidRPr="00D43867" w:rsidRDefault="0019218E" w:rsidP="00CA6C40">
            <w:pPr>
              <w:ind w:right="-91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cs="Angsana New" w:hint="cs"/>
                <w:sz w:val="26"/>
                <w:szCs w:val="26"/>
                <w:cs/>
              </w:rPr>
              <w:t>งบการเงินรวม</w:t>
            </w:r>
          </w:p>
          <w:p w:rsidR="0019218E" w:rsidRPr="00D43867" w:rsidRDefault="0019218E" w:rsidP="00CA6C40">
            <w:pPr>
              <w:ind w:right="-91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cs="Angsana New" w:hint="cs"/>
                <w:sz w:val="26"/>
                <w:szCs w:val="26"/>
                <w:cs/>
              </w:rPr>
              <w:t>(ตามวิธีส่วนได้เสีย)</w:t>
            </w:r>
          </w:p>
        </w:tc>
      </w:tr>
      <w:tr w:rsidR="00D43867" w:rsidRPr="00CB32BE" w:rsidTr="00D43867">
        <w:trPr>
          <w:trHeight w:val="407"/>
        </w:trPr>
        <w:tc>
          <w:tcPr>
            <w:tcW w:w="2610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43867" w:rsidRPr="00D43867" w:rsidRDefault="00D43867" w:rsidP="007613D6">
            <w:pPr>
              <w:pStyle w:val="Heading7"/>
              <w:jc w:val="left"/>
              <w:rPr>
                <w:rFonts w:ascii="Angsana New" w:cs="Angsana New"/>
                <w:b/>
                <w:b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D43867" w:rsidRPr="00D43867" w:rsidRDefault="00D43867" w:rsidP="007613D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>ณ 3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มี.ค. 256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D43867" w:rsidRPr="00D43867" w:rsidRDefault="00D43867" w:rsidP="007613D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ธ.ค.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3867" w:rsidRPr="00D43867" w:rsidRDefault="00D43867" w:rsidP="00D43867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>ณ 3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มี.ค. 256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3867" w:rsidRPr="00D43867" w:rsidRDefault="00D43867" w:rsidP="00D43867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ธ.ค.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D43867" w:rsidRPr="00D43867" w:rsidRDefault="00D43867" w:rsidP="007613D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>ณ 3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มี.ค. 256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D43867" w:rsidRPr="00D43867" w:rsidRDefault="00D43867" w:rsidP="007613D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ธ.ค.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D43867" w:rsidRPr="00CB32BE" w:rsidTr="00D43867">
        <w:trPr>
          <w:trHeight w:hRule="exact" w:val="375"/>
        </w:trPr>
        <w:tc>
          <w:tcPr>
            <w:tcW w:w="2610" w:type="dxa"/>
            <w:tcBorders>
              <w:top w:val="single" w:sz="4" w:space="0" w:color="auto"/>
              <w:bottom w:val="nil"/>
            </w:tcBorders>
            <w:vAlign w:val="bottom"/>
          </w:tcPr>
          <w:p w:rsidR="00D43867" w:rsidRPr="00D43867" w:rsidRDefault="00D43867" w:rsidP="00D43867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43867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  <w:r w:rsidRPr="00D4386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:rsidR="00D43867" w:rsidRPr="00D43867" w:rsidRDefault="00D43867" w:rsidP="00DE7CA4">
            <w:pPr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290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D43867" w:rsidRPr="00D43867" w:rsidRDefault="00D43867" w:rsidP="00DE7CA4">
            <w:pPr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867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D43867" w:rsidRPr="00D43867" w:rsidRDefault="00D43867" w:rsidP="00CA6C40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867">
              <w:rPr>
                <w:rFonts w:ascii="Angsana New" w:hAnsi="Angsana New" w:cs="Angsana New"/>
                <w:sz w:val="26"/>
                <w:szCs w:val="26"/>
              </w:rPr>
              <w:t>33,652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D43867" w:rsidRPr="00D43867" w:rsidRDefault="00D43867" w:rsidP="00D43867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867">
              <w:rPr>
                <w:rFonts w:ascii="Angsana New" w:hAnsi="Angsana New" w:cs="Angsana New"/>
                <w:sz w:val="26"/>
                <w:szCs w:val="26"/>
              </w:rPr>
              <w:t>33,652</w:t>
            </w:r>
          </w:p>
        </w:tc>
        <w:tc>
          <w:tcPr>
            <w:tcW w:w="129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D43867" w:rsidRPr="00D43867" w:rsidRDefault="00D43867" w:rsidP="00CA6C40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867">
              <w:rPr>
                <w:rFonts w:ascii="Angsana New" w:hAnsi="Angsana New" w:cs="Angsana New"/>
                <w:sz w:val="26"/>
                <w:szCs w:val="26"/>
              </w:rPr>
              <w:t>13,807</w:t>
            </w:r>
          </w:p>
        </w:tc>
        <w:tc>
          <w:tcPr>
            <w:tcW w:w="1290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D43867" w:rsidRPr="00D43867" w:rsidRDefault="00D43867" w:rsidP="00CA6C40">
            <w:pPr>
              <w:tabs>
                <w:tab w:val="left" w:pos="1026"/>
                <w:tab w:val="decimal" w:pos="1154"/>
              </w:tabs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hAnsi="Angsana New" w:cs="Angsana New"/>
                <w:sz w:val="26"/>
                <w:szCs w:val="26"/>
              </w:rPr>
              <w:t xml:space="preserve">19,967 </w:t>
            </w:r>
          </w:p>
        </w:tc>
      </w:tr>
      <w:tr w:rsidR="00D43867" w:rsidRPr="00CB32BE" w:rsidTr="00D43867">
        <w:trPr>
          <w:trHeight w:hRule="exact" w:val="428"/>
        </w:trPr>
        <w:tc>
          <w:tcPr>
            <w:tcW w:w="2610" w:type="dxa"/>
            <w:tcBorders>
              <w:top w:val="nil"/>
              <w:bottom w:val="single" w:sz="4" w:space="0" w:color="auto"/>
            </w:tcBorders>
            <w:vAlign w:val="bottom"/>
          </w:tcPr>
          <w:p w:rsidR="00D43867" w:rsidRPr="00D43867" w:rsidRDefault="00D43867" w:rsidP="007613D6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single" w:sz="4" w:space="0" w:color="auto"/>
              <w:right w:val="dashSmallGap" w:sz="4" w:space="0" w:color="auto"/>
            </w:tcBorders>
            <w:vAlign w:val="center"/>
          </w:tcPr>
          <w:p w:rsidR="00D43867" w:rsidRPr="00D43867" w:rsidRDefault="00D43867" w:rsidP="00DE7CA4">
            <w:pPr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D43867" w:rsidRPr="00D43867" w:rsidRDefault="00D43867" w:rsidP="00DE7CA4">
            <w:pPr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  <w:vAlign w:val="center"/>
          </w:tcPr>
          <w:p w:rsidR="00D43867" w:rsidRPr="002F75DB" w:rsidRDefault="00D43867" w:rsidP="002F75DB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 w:line="276" w:lineRule="auto"/>
              <w:ind w:left="-105" w:right="-11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F75DB">
              <w:rPr>
                <w:rFonts w:ascii="Angsana New" w:hAnsi="Angsana New" w:cs="Angsana New"/>
                <w:sz w:val="25"/>
                <w:szCs w:val="25"/>
              </w:rPr>
              <w:t xml:space="preserve">(USD </w:t>
            </w:r>
            <w:r w:rsidRPr="002F75DB">
              <w:rPr>
                <w:rFonts w:ascii="Angsana New" w:hAnsi="Angsana New" w:cs="Angsana New" w:hint="cs"/>
                <w:sz w:val="25"/>
                <w:szCs w:val="25"/>
                <w:cs/>
              </w:rPr>
              <w:t>1</w:t>
            </w:r>
            <w:r w:rsidRPr="002F75DB">
              <w:rPr>
                <w:rFonts w:ascii="Angsana New" w:hAnsi="Angsana New" w:cs="Angsana New"/>
                <w:sz w:val="25"/>
                <w:szCs w:val="25"/>
              </w:rPr>
              <w:t>,077</w:t>
            </w:r>
            <w:r w:rsidR="002F75DB" w:rsidRPr="002F75DB">
              <w:rPr>
                <w:rFonts w:ascii="Angsana New" w:hAnsi="Angsana New" w:cs="Angsana New"/>
                <w:sz w:val="25"/>
                <w:szCs w:val="25"/>
              </w:rPr>
              <w:t>,200</w:t>
            </w:r>
            <w:r w:rsidRPr="002F75DB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  <w:vAlign w:val="center"/>
          </w:tcPr>
          <w:p w:rsidR="00D43867" w:rsidRPr="002F75DB" w:rsidRDefault="00D43867" w:rsidP="002F75DB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 w:line="276" w:lineRule="auto"/>
              <w:ind w:left="-105" w:right="-11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F75DB">
              <w:rPr>
                <w:rFonts w:ascii="Angsana New" w:hAnsi="Angsana New" w:cs="Angsana New"/>
                <w:sz w:val="25"/>
                <w:szCs w:val="25"/>
              </w:rPr>
              <w:t xml:space="preserve">(USD </w:t>
            </w:r>
            <w:r w:rsidRPr="002F75DB">
              <w:rPr>
                <w:rFonts w:ascii="Angsana New" w:hAnsi="Angsana New" w:cs="Angsana New" w:hint="cs"/>
                <w:sz w:val="25"/>
                <w:szCs w:val="25"/>
                <w:cs/>
              </w:rPr>
              <w:t>1</w:t>
            </w:r>
            <w:r w:rsidRPr="002F75DB">
              <w:rPr>
                <w:rFonts w:ascii="Angsana New" w:hAnsi="Angsana New" w:cs="Angsana New"/>
                <w:sz w:val="25"/>
                <w:szCs w:val="25"/>
              </w:rPr>
              <w:t>,077</w:t>
            </w:r>
            <w:r w:rsidR="002F75DB" w:rsidRPr="002F75DB">
              <w:rPr>
                <w:rFonts w:ascii="Angsana New" w:hAnsi="Angsana New" w:cs="Angsana New"/>
                <w:sz w:val="25"/>
                <w:szCs w:val="25"/>
              </w:rPr>
              <w:t>,200</w:t>
            </w:r>
            <w:r w:rsidRPr="002F75DB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D43867" w:rsidRPr="002F75DB" w:rsidRDefault="00D43867" w:rsidP="002F75DB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 w:line="276" w:lineRule="auto"/>
              <w:ind w:left="-105" w:right="-11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F75DB">
              <w:rPr>
                <w:rFonts w:ascii="Angsana New" w:hAnsi="Angsana New" w:cs="Angsana New"/>
                <w:sz w:val="25"/>
                <w:szCs w:val="25"/>
              </w:rPr>
              <w:t>(USD 462</w:t>
            </w:r>
            <w:r w:rsidR="002F75DB">
              <w:rPr>
                <w:rFonts w:ascii="Angsana New" w:hAnsi="Angsana New" w:cs="Angsana New"/>
                <w:sz w:val="25"/>
                <w:szCs w:val="25"/>
              </w:rPr>
              <w:t>,127</w:t>
            </w:r>
            <w:r w:rsidRPr="002F75DB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290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D43867" w:rsidRPr="002F75DB" w:rsidRDefault="00D43867" w:rsidP="002F75DB">
            <w:pPr>
              <w:tabs>
                <w:tab w:val="left" w:pos="1026"/>
                <w:tab w:val="decimal" w:pos="1154"/>
              </w:tabs>
              <w:spacing w:before="100" w:beforeAutospacing="1" w:after="100" w:afterAutospacing="1" w:line="276" w:lineRule="auto"/>
              <w:ind w:left="-105" w:right="-11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F75DB">
              <w:rPr>
                <w:rFonts w:ascii="Angsana New" w:hAnsi="Angsana New" w:cs="Angsana New"/>
                <w:sz w:val="25"/>
                <w:szCs w:val="25"/>
              </w:rPr>
              <w:t>(USD 65</w:t>
            </w:r>
            <w:r w:rsidR="002F75DB">
              <w:rPr>
                <w:rFonts w:ascii="Angsana New" w:hAnsi="Angsana New" w:cs="Angsana New"/>
                <w:sz w:val="25"/>
                <w:szCs w:val="25"/>
              </w:rPr>
              <w:t>6,981</w:t>
            </w:r>
            <w:r w:rsidRPr="002F75DB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</w:tbl>
    <w:p w:rsidR="005473DA" w:rsidRPr="002F75DB" w:rsidRDefault="005473DA" w:rsidP="005473DA">
      <w:pPr>
        <w:spacing w:line="276" w:lineRule="auto"/>
        <w:ind w:right="28"/>
        <w:jc w:val="thaiDistribute"/>
        <w:rPr>
          <w:rFonts w:ascii="Angsana New" w:hAnsi="Angsana New" w:cs="Angsana New"/>
          <w:b/>
          <w:bCs/>
        </w:rPr>
      </w:pPr>
    </w:p>
    <w:tbl>
      <w:tblPr>
        <w:tblW w:w="9450" w:type="dxa"/>
        <w:tblInd w:w="288" w:type="dxa"/>
        <w:tblLook w:val="0000"/>
      </w:tblPr>
      <w:tblGrid>
        <w:gridCol w:w="2970"/>
        <w:gridCol w:w="3240"/>
        <w:gridCol w:w="1620"/>
        <w:gridCol w:w="1620"/>
      </w:tblGrid>
      <w:tr w:rsidR="005473DA" w:rsidRPr="00CB32BE" w:rsidTr="008C69FD">
        <w:trPr>
          <w:cantSplit/>
          <w:trHeight w:val="409"/>
        </w:trPr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473DA" w:rsidRPr="00910C93" w:rsidRDefault="005473DA" w:rsidP="007613D6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10C9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3DA" w:rsidRPr="00910C93" w:rsidRDefault="005473DA" w:rsidP="00CA6C40">
            <w:pPr>
              <w:ind w:right="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10C93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ประเภทกิจการ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DA" w:rsidRPr="00910C93" w:rsidRDefault="005473DA" w:rsidP="00CA6C40">
            <w:pPr>
              <w:ind w:left="-118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10C93">
              <w:rPr>
                <w:rFonts w:asciiTheme="majorBidi" w:hAnsiTheme="majorBidi" w:cstheme="majorBidi"/>
                <w:sz w:val="32"/>
                <w:szCs w:val="32"/>
                <w:cs/>
              </w:rPr>
              <w:t>ทุนที่ออกและชำระแล้ว</w:t>
            </w:r>
          </w:p>
        </w:tc>
      </w:tr>
      <w:tr w:rsidR="00910C93" w:rsidRPr="00CB32BE" w:rsidTr="008C69FD">
        <w:trPr>
          <w:cantSplit/>
          <w:trHeight w:val="409"/>
        </w:trPr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10C93" w:rsidRPr="00910C93" w:rsidRDefault="00910C93" w:rsidP="007613D6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93" w:rsidRPr="00910C93" w:rsidRDefault="00910C93" w:rsidP="00CA6C40">
            <w:pPr>
              <w:ind w:right="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910C93" w:rsidRPr="00910C93" w:rsidRDefault="00910C93" w:rsidP="00CA6C40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C93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Pr="00910C93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910C9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มี.ค. 256</w:t>
            </w:r>
            <w:r w:rsidRPr="00910C9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910C93" w:rsidRPr="00910C93" w:rsidRDefault="00910C93" w:rsidP="00CA6C40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C9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910C93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10C9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910C93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2F75DB" w:rsidRPr="00CB32BE" w:rsidTr="008C69FD">
        <w:trPr>
          <w:trHeight w:val="382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5DB" w:rsidRPr="00910C93" w:rsidRDefault="002F75DB" w:rsidP="007613D6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C93">
              <w:rPr>
                <w:rFonts w:ascii="Angsana New" w:hAnsi="Angsana New" w:cs="Angsana New"/>
                <w:sz w:val="32"/>
                <w:szCs w:val="32"/>
              </w:rPr>
              <w:t>Team Precision America, LLC</w:t>
            </w:r>
            <w:r w:rsidRPr="00910C9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240" w:type="dxa"/>
            <w:tcBorders>
              <w:left w:val="single" w:sz="4" w:space="0" w:color="auto"/>
              <w:right w:val="single" w:sz="4" w:space="0" w:color="auto"/>
            </w:tcBorders>
          </w:tcPr>
          <w:p w:rsidR="002F75DB" w:rsidRPr="000F5442" w:rsidRDefault="002F75DB" w:rsidP="000F5442">
            <w:pPr>
              <w:spacing w:line="276" w:lineRule="auto"/>
              <w:ind w:right="-108"/>
              <w:rPr>
                <w:rFonts w:asciiTheme="majorBidi" w:hAnsiTheme="majorBidi" w:cstheme="majorBidi"/>
                <w:position w:val="-28"/>
                <w:sz w:val="32"/>
                <w:szCs w:val="32"/>
                <w:cs/>
              </w:rPr>
            </w:pPr>
            <w:r w:rsidRPr="000F544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ออกแบบและค้าชิ้นส่วนแผงวงจร</w:t>
            </w:r>
          </w:p>
        </w:tc>
        <w:tc>
          <w:tcPr>
            <w:tcW w:w="1620" w:type="dxa"/>
            <w:tcBorders>
              <w:left w:val="single" w:sz="4" w:space="0" w:color="auto"/>
              <w:right w:val="dashSmallGap" w:sz="4" w:space="0" w:color="auto"/>
            </w:tcBorders>
          </w:tcPr>
          <w:p w:rsidR="002F75DB" w:rsidRPr="00910C93" w:rsidRDefault="002F75DB" w:rsidP="002F75DB">
            <w:pPr>
              <w:ind w:right="-108"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10C93">
              <w:rPr>
                <w:rFonts w:asciiTheme="majorBidi" w:hAnsiTheme="majorBidi" w:cstheme="majorBidi"/>
                <w:sz w:val="32"/>
                <w:szCs w:val="32"/>
              </w:rPr>
              <w:t>USD 1,06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2,844</w:t>
            </w:r>
          </w:p>
        </w:tc>
        <w:tc>
          <w:tcPr>
            <w:tcW w:w="1620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2F75DB" w:rsidRPr="00910C93" w:rsidRDefault="002F75DB" w:rsidP="002F75DB">
            <w:pPr>
              <w:ind w:right="-108"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10C93">
              <w:rPr>
                <w:rFonts w:asciiTheme="majorBidi" w:hAnsiTheme="majorBidi" w:cstheme="majorBidi"/>
                <w:sz w:val="32"/>
                <w:szCs w:val="32"/>
              </w:rPr>
              <w:t>USD 1,06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2,844</w:t>
            </w:r>
          </w:p>
        </w:tc>
      </w:tr>
      <w:tr w:rsidR="005473DA" w:rsidRPr="00CB32BE" w:rsidTr="008C69FD">
        <w:trPr>
          <w:trHeight w:val="338"/>
        </w:trPr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DA" w:rsidRPr="00910C93" w:rsidRDefault="005473DA" w:rsidP="007613D6">
            <w:pPr>
              <w:spacing w:line="276" w:lineRule="auto"/>
              <w:ind w:right="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3DA" w:rsidRPr="000F5442" w:rsidRDefault="00910C93" w:rsidP="007613D6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0F544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ไฟฟ้า</w:t>
            </w:r>
            <w:r w:rsidR="00D43867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5473DA" w:rsidRPr="000F544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แผงวงจรอิเล็คทรอนิค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5473DA" w:rsidRPr="00910C93" w:rsidRDefault="005473DA" w:rsidP="007613D6">
            <w:pPr>
              <w:ind w:right="-108"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5473DA" w:rsidRPr="00910C93" w:rsidRDefault="005473DA" w:rsidP="007613D6">
            <w:pPr>
              <w:ind w:left="-51" w:right="-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5473DA" w:rsidRPr="0007698A" w:rsidRDefault="005473DA" w:rsidP="005473DA">
      <w:pPr>
        <w:spacing w:line="276" w:lineRule="auto"/>
        <w:ind w:left="448" w:right="28"/>
        <w:jc w:val="thaiDistribute"/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</w:p>
    <w:p w:rsidR="005473DA" w:rsidRPr="00DF530B" w:rsidRDefault="005473DA" w:rsidP="00CA6C40">
      <w:pPr>
        <w:ind w:left="720" w:right="-13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F530B">
        <w:rPr>
          <w:rFonts w:ascii="Angsana New" w:hAnsi="Angsana New" w:cs="Angsana New"/>
          <w:spacing w:val="-4"/>
          <w:sz w:val="32"/>
          <w:szCs w:val="32"/>
          <w:cs/>
        </w:rPr>
        <w:t>งบการเงินของบริษัทร่วมที่นำมาใช้ในการบันทึกบัญชีเงินลงทุนตามวิธีส่วนได้เสียในงบ</w:t>
      </w:r>
      <w:r w:rsidR="00DF530B" w:rsidRPr="00DF530B">
        <w:rPr>
          <w:rFonts w:ascii="Angsana New" w:hAnsi="Angsana New" w:cs="Angsana New" w:hint="cs"/>
          <w:spacing w:val="-4"/>
          <w:sz w:val="32"/>
          <w:szCs w:val="32"/>
          <w:cs/>
        </w:rPr>
        <w:t>แสดงฐานะ</w:t>
      </w:r>
      <w:r w:rsidRPr="00DF530B">
        <w:rPr>
          <w:rFonts w:ascii="Angsana New" w:hAnsi="Angsana New" w:cs="Angsana New"/>
          <w:spacing w:val="-4"/>
          <w:sz w:val="32"/>
          <w:szCs w:val="32"/>
          <w:cs/>
        </w:rPr>
        <w:t>การเงินระหว่างกาลรวม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DF530B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31 มีนาคม 2562 </w:t>
      </w:r>
      <w:r w:rsidRPr="00DF530B">
        <w:rPr>
          <w:rFonts w:ascii="Angsana New" w:hAnsi="Angsana New" w:cs="Angsana New"/>
          <w:spacing w:val="-4"/>
          <w:sz w:val="32"/>
          <w:szCs w:val="32"/>
          <w:cs/>
        </w:rPr>
        <w:t>รวมถึงส่วนได้เสียที่บันทึกในงบกำไรขาดทุน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>เบ็ดเสร็จ</w:t>
      </w:r>
      <w:r w:rsidRPr="00DF530B">
        <w:rPr>
          <w:rFonts w:ascii="Angsana New" w:hAnsi="Angsana New" w:cs="Angsana New"/>
          <w:spacing w:val="-4"/>
          <w:sz w:val="32"/>
          <w:szCs w:val="32"/>
          <w:cs/>
        </w:rPr>
        <w:t>รวม</w:t>
      </w:r>
      <w:r w:rsidRPr="00DF5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F530B">
        <w:rPr>
          <w:rFonts w:ascii="Angsana New" w:hAnsi="Angsana New" w:cs="Angsana New"/>
          <w:spacing w:val="-4"/>
          <w:sz w:val="32"/>
          <w:szCs w:val="32"/>
          <w:cs/>
        </w:rPr>
        <w:t>สำหรับงวด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>สามเดือน</w:t>
      </w:r>
      <w:r w:rsidRPr="00DF530B">
        <w:rPr>
          <w:rFonts w:ascii="Angsana New" w:hAnsi="Angsana New" w:cs="Angsana New"/>
          <w:spacing w:val="-4"/>
          <w:sz w:val="32"/>
          <w:szCs w:val="32"/>
          <w:cs/>
        </w:rPr>
        <w:t>สิ้นสุด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>วั</w:t>
      </w:r>
      <w:r w:rsidRPr="00DF530B">
        <w:rPr>
          <w:rFonts w:ascii="Angsana New" w:hAnsi="Angsana New" w:cs="Angsana New"/>
          <w:spacing w:val="-4"/>
          <w:sz w:val="32"/>
          <w:szCs w:val="32"/>
          <w:cs/>
        </w:rPr>
        <w:t xml:space="preserve">นที่ </w:t>
      </w:r>
      <w:r w:rsidR="00910C93" w:rsidRPr="00DF530B">
        <w:rPr>
          <w:rFonts w:ascii="Angsana New" w:hAnsi="Angsana New" w:cs="Angsana New" w:hint="cs"/>
          <w:spacing w:val="-4"/>
          <w:sz w:val="32"/>
          <w:szCs w:val="32"/>
          <w:cs/>
        </w:rPr>
        <w:t>31 มีนาคม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256</w:t>
      </w:r>
      <w:r w:rsidR="00910C93" w:rsidRPr="00DF530B">
        <w:rPr>
          <w:rFonts w:ascii="Angsana New" w:hAnsi="Angsana New" w:cs="Angsana New" w:hint="cs"/>
          <w:spacing w:val="-4"/>
          <w:sz w:val="32"/>
          <w:szCs w:val="32"/>
          <w:cs/>
        </w:rPr>
        <w:t>2</w:t>
      </w:r>
      <w:r w:rsidRPr="00DF530B">
        <w:rPr>
          <w:rFonts w:ascii="Angsana New" w:hAnsi="Angsana New" w:cs="Angsana New"/>
          <w:spacing w:val="-4"/>
          <w:sz w:val="32"/>
          <w:szCs w:val="32"/>
          <w:cs/>
        </w:rPr>
        <w:t xml:space="preserve"> ได้ผ่านการสอบทานโดยผู้สอบบัญ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>ชีอื่นแล้ว</w:t>
      </w:r>
    </w:p>
    <w:p w:rsidR="00CA6C40" w:rsidRPr="004A03ED" w:rsidRDefault="00CA6C40" w:rsidP="00CA6C40">
      <w:pPr>
        <w:ind w:left="720" w:right="-13" w:firstLine="720"/>
        <w:jc w:val="thaiDistribute"/>
        <w:rPr>
          <w:rFonts w:ascii="Angsana New" w:hAnsi="Angsana New" w:cs="Angsana New"/>
          <w:sz w:val="8"/>
          <w:szCs w:val="8"/>
        </w:rPr>
      </w:pPr>
    </w:p>
    <w:p w:rsidR="005473DA" w:rsidRPr="00910C93" w:rsidRDefault="005473DA" w:rsidP="00CA6C40">
      <w:pPr>
        <w:ind w:left="720" w:right="-13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0C93">
        <w:rPr>
          <w:rFonts w:ascii="Angsana New" w:hAnsi="Angsana New" w:cs="Angsana New" w:hint="cs"/>
          <w:sz w:val="32"/>
          <w:szCs w:val="32"/>
          <w:cs/>
        </w:rPr>
        <w:t>ส่วนแบ่งขาดทุนจากเงินลงทุนตามวิธีส่วนได้เสียที่บันทึกในงบกำไรขาดทุนเบ็ดเสร็จรวม</w:t>
      </w:r>
      <w:r w:rsidRPr="00910C93">
        <w:rPr>
          <w:rFonts w:ascii="Angsana New" w:hAnsi="Angsana New" w:cs="Angsana New"/>
          <w:sz w:val="32"/>
          <w:szCs w:val="32"/>
        </w:rPr>
        <w:t xml:space="preserve"> </w:t>
      </w:r>
      <w:r w:rsidRPr="00910C93">
        <w:rPr>
          <w:rFonts w:ascii="Angsana New" w:hAnsi="Angsana New" w:cs="Angsana New" w:hint="cs"/>
          <w:sz w:val="32"/>
          <w:szCs w:val="32"/>
          <w:cs/>
        </w:rPr>
        <w:t>สำหรับงวดสามเดือนสิ้นสุดวันที</w:t>
      </w:r>
      <w:r w:rsidRPr="00910C93">
        <w:rPr>
          <w:rFonts w:ascii="Angsana New" w:hAnsi="Angsana New" w:cs="Angsana New"/>
          <w:sz w:val="32"/>
          <w:szCs w:val="32"/>
          <w:cs/>
        </w:rPr>
        <w:t>่</w:t>
      </w:r>
      <w:r w:rsidRPr="00910C9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10C93">
        <w:rPr>
          <w:rFonts w:ascii="Angsana New" w:hAnsi="Angsana New" w:cs="Angsana New" w:hint="cs"/>
          <w:sz w:val="32"/>
          <w:szCs w:val="32"/>
          <w:cs/>
        </w:rPr>
        <w:t>31 มีนาคม</w:t>
      </w:r>
      <w:r w:rsidRPr="00910C93">
        <w:rPr>
          <w:rFonts w:ascii="Angsana New" w:hAnsi="Angsana New" w:cs="Angsana New" w:hint="cs"/>
          <w:sz w:val="32"/>
          <w:szCs w:val="32"/>
          <w:cs/>
        </w:rPr>
        <w:t xml:space="preserve"> 256</w:t>
      </w:r>
      <w:r w:rsidR="00910C93">
        <w:rPr>
          <w:rFonts w:ascii="Angsana New" w:hAnsi="Angsana New" w:cs="Angsana New" w:hint="cs"/>
          <w:sz w:val="32"/>
          <w:szCs w:val="32"/>
          <w:cs/>
        </w:rPr>
        <w:t>2</w:t>
      </w:r>
      <w:r w:rsidRPr="00910C9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43867">
        <w:rPr>
          <w:rFonts w:ascii="Angsana New" w:hAnsi="Angsana New" w:cs="Angsana New" w:hint="cs"/>
          <w:sz w:val="32"/>
          <w:szCs w:val="32"/>
          <w:cs/>
        </w:rPr>
        <w:t>มีจำนวนเงิน 6.16 ล้านบาท</w:t>
      </w:r>
    </w:p>
    <w:p w:rsidR="00DE7CA4" w:rsidRPr="00382B8B" w:rsidRDefault="00DE7CA4" w:rsidP="00DE7CA4">
      <w:pPr>
        <w:spacing w:line="276" w:lineRule="auto"/>
        <w:ind w:left="448" w:right="28"/>
        <w:jc w:val="thaiDistribute"/>
        <w:rPr>
          <w:rFonts w:ascii="Angsana New" w:hAnsi="Angsana New" w:cs="Angsana New"/>
          <w:sz w:val="8"/>
          <w:szCs w:val="8"/>
        </w:rPr>
      </w:pPr>
    </w:p>
    <w:p w:rsidR="00B0761E" w:rsidRDefault="00B0761E" w:rsidP="00CA6C40">
      <w:pPr>
        <w:ind w:left="450" w:right="-299" w:firstLine="270"/>
        <w:jc w:val="thaiDistribute"/>
        <w:rPr>
          <w:rFonts w:ascii="Angsana New" w:cs="Angsana New"/>
          <w:b/>
          <w:bCs/>
          <w:sz w:val="32"/>
          <w:szCs w:val="32"/>
        </w:rPr>
      </w:pPr>
      <w:r w:rsidRPr="00D215F7">
        <w:rPr>
          <w:rFonts w:ascii="Angsana New" w:cs="Angsana New"/>
          <w:b/>
          <w:bCs/>
          <w:sz w:val="32"/>
          <w:szCs w:val="32"/>
          <w:cs/>
        </w:rPr>
        <w:t>ข้อมูลทางการเงินของบริษัทร่วม</w:t>
      </w:r>
    </w:p>
    <w:p w:rsidR="00B0761E" w:rsidRPr="00D215F7" w:rsidRDefault="00B0761E" w:rsidP="00CA6C40">
      <w:pPr>
        <w:ind w:left="720" w:right="-13" w:firstLine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215F7">
        <w:rPr>
          <w:rFonts w:ascii="Angsana New" w:hAnsi="Angsana New" w:cs="Angsana New"/>
          <w:spacing w:val="-6"/>
          <w:sz w:val="32"/>
          <w:szCs w:val="32"/>
          <w:cs/>
        </w:rPr>
        <w:t>ข้อมูล</w:t>
      </w:r>
      <w:r w:rsidRPr="00CA6C40">
        <w:rPr>
          <w:rFonts w:ascii="Angsana New" w:hAnsi="Angsana New" w:cs="Angsana New"/>
          <w:sz w:val="32"/>
          <w:szCs w:val="32"/>
          <w:cs/>
        </w:rPr>
        <w:t>ทางการ</w:t>
      </w:r>
      <w:r w:rsidRPr="00D215F7">
        <w:rPr>
          <w:rFonts w:ascii="Angsana New" w:hAnsi="Angsana New" w:cs="Angsana New"/>
          <w:spacing w:val="-6"/>
          <w:sz w:val="32"/>
          <w:szCs w:val="32"/>
          <w:cs/>
        </w:rPr>
        <w:t>เงินตามที่แสดงอยู่ในงบการเงินของบริษัทร่วมโดยสรุป</w:t>
      </w:r>
      <w:r w:rsidRPr="00D215F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D215F7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pPr w:leftFromText="180" w:rightFromText="180" w:vertAnchor="text" w:horzAnchor="margin" w:tblpX="297" w:tblpY="489"/>
        <w:tblW w:w="9450" w:type="dxa"/>
        <w:tblLayout w:type="fixed"/>
        <w:tblLook w:val="0000"/>
      </w:tblPr>
      <w:tblGrid>
        <w:gridCol w:w="2628"/>
        <w:gridCol w:w="852"/>
        <w:gridCol w:w="853"/>
        <w:gridCol w:w="853"/>
        <w:gridCol w:w="853"/>
        <w:gridCol w:w="852"/>
        <w:gridCol w:w="853"/>
        <w:gridCol w:w="853"/>
        <w:gridCol w:w="853"/>
      </w:tblGrid>
      <w:tr w:rsidR="00B0309D" w:rsidRPr="00636763" w:rsidTr="00E04147">
        <w:trPr>
          <w:trHeight w:val="413"/>
        </w:trPr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309D" w:rsidRPr="001A023C" w:rsidRDefault="00B0309D" w:rsidP="00E04147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1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09D" w:rsidRPr="001A023C" w:rsidRDefault="00B0309D" w:rsidP="00E04147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7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09D" w:rsidRPr="001A023C" w:rsidRDefault="00B0309D" w:rsidP="00E04147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9D" w:rsidRPr="00FA7BB1" w:rsidRDefault="00B0309D" w:rsidP="007B19C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งบกำไรขาดทุน</w:t>
            </w:r>
            <w:r w:rsidR="00E04147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</w:tr>
      <w:tr w:rsidR="00B0309D" w:rsidRPr="00636763" w:rsidTr="008C69FD">
        <w:trPr>
          <w:trHeight w:val="413"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309D" w:rsidRPr="001A023C" w:rsidRDefault="00B0309D" w:rsidP="007B19CB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9D" w:rsidRPr="001A023C" w:rsidRDefault="00B0309D" w:rsidP="007B19C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9D" w:rsidRPr="001A023C" w:rsidRDefault="00B0309D" w:rsidP="007B19C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9D" w:rsidRPr="001A023C" w:rsidRDefault="00B0309D" w:rsidP="007B19C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9D" w:rsidRPr="001A023C" w:rsidRDefault="00B0309D" w:rsidP="001E557C">
            <w:pPr>
              <w:tabs>
                <w:tab w:val="right" w:pos="7200"/>
                <w:tab w:val="right" w:pos="8540"/>
              </w:tabs>
              <w:spacing w:line="360" w:lineRule="exact"/>
              <w:ind w:left="-144" w:right="-14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7BB1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FA7BB1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="001E557C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</w:tr>
      <w:tr w:rsidR="00B0309D" w:rsidRPr="00F904F9" w:rsidTr="008C69FD">
        <w:trPr>
          <w:trHeight w:val="534"/>
        </w:trPr>
        <w:tc>
          <w:tcPr>
            <w:tcW w:w="2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9D" w:rsidRPr="001A023C" w:rsidRDefault="00B0309D" w:rsidP="007B19CB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0309D" w:rsidRPr="001A023C" w:rsidRDefault="00B0309D" w:rsidP="007B19CB">
            <w:pPr>
              <w:tabs>
                <w:tab w:val="right" w:pos="7200"/>
                <w:tab w:val="right" w:pos="8540"/>
              </w:tabs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A02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มี.ค</w:t>
            </w: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. 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09D" w:rsidRPr="001A023C" w:rsidRDefault="00B0309D" w:rsidP="007B19CB">
            <w:pPr>
              <w:tabs>
                <w:tab w:val="right" w:pos="7200"/>
                <w:tab w:val="right" w:pos="8540"/>
              </w:tabs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1A023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A02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</w:t>
            </w: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A023C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. 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0309D" w:rsidRPr="001A023C" w:rsidRDefault="00B0309D" w:rsidP="007B19CB">
            <w:pPr>
              <w:tabs>
                <w:tab w:val="right" w:pos="7200"/>
                <w:tab w:val="right" w:pos="8540"/>
              </w:tabs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A02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มี.ค</w:t>
            </w: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. 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09D" w:rsidRPr="001A023C" w:rsidRDefault="00B0309D" w:rsidP="007B19CB">
            <w:pPr>
              <w:tabs>
                <w:tab w:val="right" w:pos="7200"/>
                <w:tab w:val="right" w:pos="8540"/>
              </w:tabs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1A023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A02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</w:t>
            </w: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A023C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. 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B0309D" w:rsidRPr="001A023C" w:rsidRDefault="00E04147" w:rsidP="00E04147">
            <w:pPr>
              <w:tabs>
                <w:tab w:val="right" w:pos="7200"/>
                <w:tab w:val="right" w:pos="8540"/>
              </w:tabs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85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B0309D" w:rsidRPr="001A023C" w:rsidRDefault="00E04147" w:rsidP="00E04147">
            <w:pPr>
              <w:tabs>
                <w:tab w:val="right" w:pos="7200"/>
                <w:tab w:val="right" w:pos="8540"/>
              </w:tabs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B0309D" w:rsidRPr="001A023C" w:rsidRDefault="00E04147" w:rsidP="00E04147">
            <w:pPr>
              <w:tabs>
                <w:tab w:val="right" w:pos="7200"/>
                <w:tab w:val="right" w:pos="8540"/>
              </w:tabs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85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B0309D" w:rsidRPr="001A023C" w:rsidRDefault="00E04147" w:rsidP="00E04147">
            <w:pPr>
              <w:tabs>
                <w:tab w:val="right" w:pos="7200"/>
                <w:tab w:val="right" w:pos="8540"/>
              </w:tabs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B0761E" w:rsidRPr="006D3251" w:rsidTr="008C69FD">
        <w:trPr>
          <w:trHeight w:val="567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1E" w:rsidRPr="001A023C" w:rsidRDefault="00B0761E" w:rsidP="007B19CB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250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</w:rPr>
              <w:t>Team Precision America, LLC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0761E" w:rsidRPr="00A301CA" w:rsidRDefault="00115C7E" w:rsidP="007B19CB">
            <w:pPr>
              <w:tabs>
                <w:tab w:val="right" w:pos="7200"/>
                <w:tab w:val="right" w:pos="8540"/>
              </w:tabs>
              <w:spacing w:line="360" w:lineRule="exact"/>
              <w:ind w:left="-108" w:right="-3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293.38</w:t>
            </w:r>
          </w:p>
        </w:tc>
        <w:tc>
          <w:tcPr>
            <w:tcW w:w="85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1E" w:rsidRPr="00A301CA" w:rsidRDefault="00B0761E" w:rsidP="007B19CB">
            <w:pPr>
              <w:tabs>
                <w:tab w:val="right" w:pos="7200"/>
                <w:tab w:val="right" w:pos="8540"/>
              </w:tabs>
              <w:spacing w:line="360" w:lineRule="exact"/>
              <w:ind w:left="-108" w:right="-3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01CA">
              <w:rPr>
                <w:rFonts w:ascii="Angsana New" w:hAnsi="Angsana New" w:cs="Angsana New" w:hint="cs"/>
                <w:sz w:val="30"/>
                <w:szCs w:val="30"/>
                <w:cs/>
              </w:rPr>
              <w:t>269.15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0761E" w:rsidRPr="00A301CA" w:rsidRDefault="00115C7E" w:rsidP="007B19CB">
            <w:pPr>
              <w:tabs>
                <w:tab w:val="right" w:pos="7200"/>
                <w:tab w:val="right" w:pos="8540"/>
              </w:tabs>
              <w:spacing w:line="360" w:lineRule="exact"/>
              <w:ind w:left="-107" w:right="-3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357.33</w:t>
            </w:r>
          </w:p>
        </w:tc>
        <w:tc>
          <w:tcPr>
            <w:tcW w:w="85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1E" w:rsidRPr="00A301CA" w:rsidRDefault="00B0761E" w:rsidP="007B19CB">
            <w:pPr>
              <w:tabs>
                <w:tab w:val="right" w:pos="7200"/>
                <w:tab w:val="right" w:pos="8540"/>
              </w:tabs>
              <w:spacing w:line="360" w:lineRule="exact"/>
              <w:ind w:left="-108" w:right="-3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01CA">
              <w:rPr>
                <w:rFonts w:ascii="Angsana New" w:hAnsi="Angsana New" w:cs="Angsana New" w:hint="cs"/>
                <w:sz w:val="30"/>
                <w:szCs w:val="30"/>
                <w:cs/>
              </w:rPr>
              <w:t>302.84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0761E" w:rsidRPr="00A301CA" w:rsidRDefault="00115C7E" w:rsidP="007B19CB">
            <w:pPr>
              <w:tabs>
                <w:tab w:val="right" w:pos="7200"/>
                <w:tab w:val="right" w:pos="8540"/>
              </w:tabs>
              <w:spacing w:line="360" w:lineRule="exact"/>
              <w:ind w:left="-107" w:right="-1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97.27</w:t>
            </w:r>
          </w:p>
        </w:tc>
        <w:tc>
          <w:tcPr>
            <w:tcW w:w="85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1E" w:rsidRPr="00A301CA" w:rsidRDefault="00A301CA" w:rsidP="007B19CB">
            <w:pPr>
              <w:tabs>
                <w:tab w:val="right" w:pos="7200"/>
                <w:tab w:val="right" w:pos="8540"/>
              </w:tabs>
              <w:spacing w:line="360" w:lineRule="exact"/>
              <w:ind w:left="-108" w:right="-3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01CA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0761E" w:rsidRPr="00A301CA" w:rsidRDefault="00A53088" w:rsidP="007B19CB">
            <w:pPr>
              <w:tabs>
                <w:tab w:val="right" w:pos="7200"/>
                <w:tab w:val="right" w:pos="8540"/>
              </w:tabs>
              <w:spacing w:line="360" w:lineRule="exact"/>
              <w:ind w:left="-107"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(30.80)</w:t>
            </w:r>
          </w:p>
        </w:tc>
        <w:tc>
          <w:tcPr>
            <w:tcW w:w="85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1E" w:rsidRPr="00A301CA" w:rsidRDefault="00A301CA" w:rsidP="007B19CB">
            <w:pPr>
              <w:tabs>
                <w:tab w:val="right" w:pos="7200"/>
                <w:tab w:val="right" w:pos="8540"/>
              </w:tabs>
              <w:spacing w:line="360" w:lineRule="exact"/>
              <w:ind w:left="-108" w:right="-3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01CA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</w:tr>
    </w:tbl>
    <w:p w:rsidR="00B0761E" w:rsidRPr="009C6BFC" w:rsidRDefault="00B0761E" w:rsidP="00B0761E">
      <w:pPr>
        <w:ind w:left="7200" w:right="-103"/>
        <w:jc w:val="right"/>
        <w:rPr>
          <w:rFonts w:ascii="Angsana New" w:hAnsi="Angsana New" w:cs="Angsana New"/>
          <w:spacing w:val="-6"/>
          <w:sz w:val="30"/>
          <w:szCs w:val="30"/>
        </w:rPr>
      </w:pPr>
      <w:r w:rsidRPr="009C6BFC">
        <w:rPr>
          <w:rFonts w:ascii="Angsana New" w:hAnsi="Angsana New" w:cs="Angsana New" w:hint="cs"/>
          <w:sz w:val="30"/>
          <w:szCs w:val="30"/>
          <w:cs/>
        </w:rPr>
        <w:t>ห</w:t>
      </w:r>
      <w:r w:rsidRPr="009C6BFC">
        <w:rPr>
          <w:rFonts w:ascii="Angsana New" w:hAnsi="Angsana New" w:cs="Angsana New"/>
          <w:sz w:val="30"/>
          <w:szCs w:val="30"/>
          <w:cs/>
        </w:rPr>
        <w:t xml:space="preserve">น่วย </w:t>
      </w:r>
      <w:r w:rsidRPr="009C6BFC">
        <w:rPr>
          <w:rFonts w:ascii="Angsana New" w:hAnsi="Angsana New" w:cs="Angsana New"/>
          <w:sz w:val="30"/>
          <w:szCs w:val="30"/>
        </w:rPr>
        <w:t>:</w:t>
      </w:r>
      <w:r w:rsidRPr="009C6BFC">
        <w:rPr>
          <w:rFonts w:ascii="Angsana New" w:hAnsi="Angsana New" w:cs="Angsana New"/>
          <w:sz w:val="30"/>
          <w:szCs w:val="30"/>
          <w:cs/>
        </w:rPr>
        <w:t xml:space="preserve"> </w:t>
      </w:r>
      <w:r w:rsidR="00115C7E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9C6BFC">
        <w:rPr>
          <w:rFonts w:ascii="Angsana New" w:hAnsi="Angsana New" w:cs="Angsana New" w:hint="cs"/>
          <w:sz w:val="30"/>
          <w:szCs w:val="30"/>
          <w:cs/>
        </w:rPr>
        <w:t>บาท</w:t>
      </w:r>
    </w:p>
    <w:p w:rsidR="004A03ED" w:rsidRDefault="004A03ED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E1435F" w:rsidRDefault="00E1435F" w:rsidP="00441473">
      <w:pPr>
        <w:numPr>
          <w:ilvl w:val="0"/>
          <w:numId w:val="20"/>
        </w:numPr>
        <w:tabs>
          <w:tab w:val="left" w:pos="720"/>
        </w:tabs>
        <w:spacing w:line="276" w:lineRule="auto"/>
        <w:ind w:left="720" w:right="28" w:hanging="720"/>
        <w:jc w:val="thaiDistribute"/>
        <w:rPr>
          <w:rFonts w:ascii="Angsana New" w:hAnsi="Angsana New" w:cs="Angsana New"/>
          <w:sz w:val="24"/>
          <w:szCs w:val="24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:rsidR="006D74FB" w:rsidRPr="009C6BFC" w:rsidRDefault="0095240B" w:rsidP="000F5442">
      <w:pPr>
        <w:spacing w:line="276" w:lineRule="auto"/>
        <w:ind w:right="-13"/>
        <w:jc w:val="right"/>
        <w:rPr>
          <w:rFonts w:ascii="Angsana New" w:hAnsi="Angsana New" w:cs="Angsana New"/>
          <w:sz w:val="30"/>
          <w:szCs w:val="30"/>
          <w:cs/>
        </w:rPr>
      </w:pPr>
      <w:r w:rsidRPr="009C6BFC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9C6BFC">
        <w:rPr>
          <w:rFonts w:ascii="Angsana New" w:hAnsi="Angsana New" w:cs="Angsana New"/>
          <w:sz w:val="30"/>
          <w:szCs w:val="30"/>
        </w:rPr>
        <w:t>:</w:t>
      </w:r>
      <w:r w:rsidR="00F70943" w:rsidRPr="009C6BFC">
        <w:rPr>
          <w:rFonts w:ascii="Angsana New" w:hAnsi="Angsana New" w:cs="Angsana New"/>
          <w:sz w:val="30"/>
          <w:szCs w:val="30"/>
          <w:cs/>
        </w:rPr>
        <w:t xml:space="preserve"> </w:t>
      </w:r>
      <w:r w:rsidR="00AE556A" w:rsidRPr="009C6BFC">
        <w:rPr>
          <w:rFonts w:ascii="Angsana New" w:hAnsi="Angsana New" w:cs="Angsana New" w:hint="cs"/>
          <w:sz w:val="30"/>
          <w:szCs w:val="30"/>
          <w:cs/>
        </w:rPr>
        <w:t>พัน</w:t>
      </w:r>
      <w:r w:rsidR="00CA6C40" w:rsidRPr="009C6BFC"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4759" w:type="pct"/>
        <w:tblInd w:w="378" w:type="dxa"/>
        <w:tblLook w:val="0000"/>
      </w:tblPr>
      <w:tblGrid>
        <w:gridCol w:w="3108"/>
        <w:gridCol w:w="1545"/>
        <w:gridCol w:w="1545"/>
        <w:gridCol w:w="1545"/>
        <w:gridCol w:w="1543"/>
      </w:tblGrid>
      <w:tr w:rsidR="00E3237F" w:rsidRPr="00E11249" w:rsidTr="002F75DB">
        <w:trPr>
          <w:trHeight w:val="269"/>
        </w:trPr>
        <w:tc>
          <w:tcPr>
            <w:tcW w:w="167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237F" w:rsidRPr="00DE7CA4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37F" w:rsidRPr="00DE7CA4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สัดส่วนการถือหุ้น (%)</w:t>
            </w:r>
          </w:p>
        </w:tc>
        <w:tc>
          <w:tcPr>
            <w:tcW w:w="16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3237F" w:rsidRPr="00DE7CA4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E3237F" w:rsidRPr="00E11249" w:rsidTr="002F75DB">
        <w:trPr>
          <w:trHeight w:val="310"/>
        </w:trPr>
        <w:tc>
          <w:tcPr>
            <w:tcW w:w="1673" w:type="pct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E3237F" w:rsidRPr="00DE7CA4" w:rsidRDefault="00E3237F" w:rsidP="004C592D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E3237F" w:rsidRPr="00DE7CA4" w:rsidRDefault="00E3237F" w:rsidP="00E3237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>ณ 31 มี.ค. 25</w:t>
            </w:r>
            <w:r w:rsidRPr="00DE7CA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D0E4C" w:rsidRPr="00DE7CA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37F" w:rsidRPr="00DE7CA4" w:rsidRDefault="00E3237F" w:rsidP="00E3237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 w:rsidRPr="00DE7CA4">
              <w:rPr>
                <w:rFonts w:ascii="Angsana New" w:hAnsi="Angsana New" w:cs="Angsana New"/>
                <w:sz w:val="30"/>
                <w:szCs w:val="30"/>
              </w:rPr>
              <w:t>. 256</w:t>
            </w:r>
            <w:r w:rsidR="00AD0E4C" w:rsidRPr="00DE7CA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E3237F" w:rsidRPr="00DE7CA4" w:rsidRDefault="00E3237F" w:rsidP="004E706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>ณ 31 มี.ค. 25</w:t>
            </w:r>
            <w:r w:rsidR="004E7066" w:rsidRPr="00DE7CA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D0E4C" w:rsidRPr="00DE7CA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3237F" w:rsidRPr="00DE7CA4" w:rsidRDefault="00E3237F" w:rsidP="004E706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 w:rsidRPr="00DE7CA4">
              <w:rPr>
                <w:rFonts w:ascii="Angsana New" w:hAnsi="Angsana New" w:cs="Angsana New"/>
                <w:sz w:val="30"/>
                <w:szCs w:val="30"/>
              </w:rPr>
              <w:t>. 25</w:t>
            </w:r>
            <w:r w:rsidR="004E7066" w:rsidRPr="00DE7CA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D0E4C" w:rsidRPr="00DE7CA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DE7CA4" w:rsidRPr="00E11249" w:rsidTr="002F75DB">
        <w:trPr>
          <w:trHeight w:val="332"/>
        </w:trPr>
        <w:tc>
          <w:tcPr>
            <w:tcW w:w="167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E7CA4" w:rsidRPr="00DE7CA4" w:rsidRDefault="00DE7CA4" w:rsidP="004C592D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 xml:space="preserve">Team Precision (Europe) </w:t>
            </w:r>
            <w:proofErr w:type="spellStart"/>
            <w:r w:rsidRPr="00DE7CA4">
              <w:rPr>
                <w:rFonts w:ascii="Angsana New" w:hAnsi="Angsana New" w:cs="Angsana New"/>
                <w:sz w:val="30"/>
                <w:szCs w:val="30"/>
              </w:rPr>
              <w:t>ApS</w:t>
            </w:r>
            <w:proofErr w:type="spellEnd"/>
          </w:p>
        </w:tc>
        <w:tc>
          <w:tcPr>
            <w:tcW w:w="832" w:type="pct"/>
            <w:tcBorders>
              <w:top w:val="single" w:sz="4" w:space="0" w:color="auto"/>
              <w:left w:val="nil"/>
              <w:right w:val="dashed" w:sz="4" w:space="0" w:color="auto"/>
            </w:tcBorders>
            <w:shd w:val="clear" w:color="auto" w:fill="auto"/>
            <w:vAlign w:val="center"/>
          </w:tcPr>
          <w:p w:rsidR="00DE7CA4" w:rsidRPr="00DE7CA4" w:rsidRDefault="00DE7CA4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E7CA4" w:rsidRPr="00DE7CA4" w:rsidRDefault="00DE7CA4" w:rsidP="007613D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dashed" w:sz="4" w:space="0" w:color="auto"/>
            </w:tcBorders>
          </w:tcPr>
          <w:p w:rsidR="00DE7CA4" w:rsidRPr="00DE7CA4" w:rsidRDefault="00DE7CA4" w:rsidP="00CA6C40">
            <w:pPr>
              <w:tabs>
                <w:tab w:val="decimal" w:pos="1032"/>
              </w:tabs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>9,788</w:t>
            </w: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single" w:sz="6" w:space="0" w:color="auto"/>
            </w:tcBorders>
            <w:shd w:val="clear" w:color="auto" w:fill="auto"/>
          </w:tcPr>
          <w:p w:rsidR="00DE7CA4" w:rsidRPr="00DE7CA4" w:rsidRDefault="00DE7CA4" w:rsidP="00CA6C40">
            <w:pPr>
              <w:tabs>
                <w:tab w:val="decimal" w:pos="1032"/>
              </w:tabs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>9,788</w:t>
            </w: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2F75DB" w:rsidRPr="00E11249" w:rsidTr="002F75DB">
        <w:trPr>
          <w:trHeight w:val="230"/>
        </w:trPr>
        <w:tc>
          <w:tcPr>
            <w:tcW w:w="167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F75DB" w:rsidRPr="00DE7CA4" w:rsidRDefault="002F75DB" w:rsidP="004C592D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2F75DB" w:rsidRPr="00DE7CA4" w:rsidRDefault="002F75DB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5DB" w:rsidRPr="00DE7CA4" w:rsidRDefault="002F75DB" w:rsidP="007613D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2F75DB" w:rsidRPr="002F75DB" w:rsidRDefault="002F75DB" w:rsidP="002F75DB">
            <w:pPr>
              <w:spacing w:before="30" w:line="276" w:lineRule="auto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75DB">
              <w:rPr>
                <w:rFonts w:ascii="Angsana New" w:hAnsi="Angsana New" w:cs="Angsana New"/>
                <w:sz w:val="30"/>
                <w:szCs w:val="30"/>
              </w:rPr>
              <w:t>(DKK 1,500,000)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F75DB" w:rsidRPr="002F75DB" w:rsidRDefault="002F75DB" w:rsidP="002F75DB">
            <w:pPr>
              <w:spacing w:before="30" w:line="276" w:lineRule="auto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75DB">
              <w:rPr>
                <w:rFonts w:ascii="Angsana New" w:hAnsi="Angsana New" w:cs="Angsana New"/>
                <w:sz w:val="30"/>
                <w:szCs w:val="30"/>
              </w:rPr>
              <w:t>(DKK 1,500,000)</w:t>
            </w:r>
          </w:p>
        </w:tc>
      </w:tr>
      <w:tr w:rsidR="00DE7CA4" w:rsidRPr="00E11249" w:rsidTr="002F75DB">
        <w:trPr>
          <w:trHeight w:val="368"/>
        </w:trPr>
        <w:tc>
          <w:tcPr>
            <w:tcW w:w="167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E7CA4" w:rsidRPr="00DE7CA4" w:rsidRDefault="00DE7CA4" w:rsidP="00E3237F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>TPA</w:t>
            </w: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E7CA4">
              <w:rPr>
                <w:rFonts w:ascii="Angsana New" w:hAnsi="Angsana New" w:cs="Angsana New"/>
                <w:sz w:val="30"/>
                <w:szCs w:val="30"/>
              </w:rPr>
              <w:t xml:space="preserve">Holding LLC 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dashed" w:sz="4" w:space="0" w:color="auto"/>
            </w:tcBorders>
            <w:shd w:val="clear" w:color="auto" w:fill="auto"/>
            <w:vAlign w:val="center"/>
          </w:tcPr>
          <w:p w:rsidR="00DE7CA4" w:rsidRPr="00DE7CA4" w:rsidRDefault="00DE7CA4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E7CA4" w:rsidRPr="00DE7CA4" w:rsidRDefault="00DE7CA4" w:rsidP="007613D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dashed" w:sz="4" w:space="0" w:color="auto"/>
            </w:tcBorders>
          </w:tcPr>
          <w:p w:rsidR="00DE7CA4" w:rsidRPr="00DE7CA4" w:rsidRDefault="00DE7CA4" w:rsidP="00CA6C40">
            <w:pPr>
              <w:tabs>
                <w:tab w:val="decimal" w:pos="1032"/>
              </w:tabs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 xml:space="preserve">33,634 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single" w:sz="6" w:space="0" w:color="auto"/>
            </w:tcBorders>
            <w:shd w:val="clear" w:color="auto" w:fill="auto"/>
          </w:tcPr>
          <w:p w:rsidR="00DE7CA4" w:rsidRPr="00DE7CA4" w:rsidRDefault="00DE7CA4" w:rsidP="00CA6C40">
            <w:pPr>
              <w:tabs>
                <w:tab w:val="decimal" w:pos="1032"/>
              </w:tabs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 xml:space="preserve">33,634 </w:t>
            </w:r>
          </w:p>
        </w:tc>
      </w:tr>
      <w:tr w:rsidR="00DE7CA4" w:rsidRPr="00E11249" w:rsidTr="002F75DB">
        <w:trPr>
          <w:trHeight w:val="432"/>
        </w:trPr>
        <w:tc>
          <w:tcPr>
            <w:tcW w:w="167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E7CA4" w:rsidRPr="00DE7CA4" w:rsidRDefault="00DE7CA4" w:rsidP="004C592D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DE7CA4" w:rsidRPr="00DE7CA4" w:rsidRDefault="00DE7CA4" w:rsidP="004C592D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CA4" w:rsidRPr="00DE7CA4" w:rsidRDefault="00DE7CA4" w:rsidP="004C592D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DE7CA4" w:rsidRPr="002F75DB" w:rsidRDefault="00DE7CA4" w:rsidP="002F75DB">
            <w:pPr>
              <w:spacing w:before="30" w:line="276" w:lineRule="auto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75DB">
              <w:rPr>
                <w:rFonts w:ascii="Angsana New" w:hAnsi="Angsana New" w:cs="Angsana New"/>
                <w:sz w:val="30"/>
                <w:szCs w:val="30"/>
              </w:rPr>
              <w:t>(USD 1,077</w:t>
            </w:r>
            <w:r w:rsidR="002F75DB" w:rsidRPr="002F75DB">
              <w:rPr>
                <w:rFonts w:ascii="Angsana New" w:hAnsi="Angsana New" w:cs="Angsana New"/>
                <w:sz w:val="30"/>
                <w:szCs w:val="30"/>
              </w:rPr>
              <w:t>,300</w:t>
            </w:r>
            <w:r w:rsidRPr="002F75D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E7CA4" w:rsidRPr="002F75DB" w:rsidRDefault="00DE7CA4" w:rsidP="002F75DB">
            <w:pPr>
              <w:spacing w:before="30" w:line="276" w:lineRule="auto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75DB">
              <w:rPr>
                <w:rFonts w:ascii="Angsana New" w:hAnsi="Angsana New" w:cs="Angsana New"/>
                <w:sz w:val="30"/>
                <w:szCs w:val="30"/>
              </w:rPr>
              <w:t>(USD 1,077</w:t>
            </w:r>
            <w:r w:rsidR="002F75DB" w:rsidRPr="002F75DB">
              <w:rPr>
                <w:rFonts w:ascii="Angsana New" w:hAnsi="Angsana New" w:cs="Angsana New"/>
                <w:sz w:val="30"/>
                <w:szCs w:val="30"/>
              </w:rPr>
              <w:t>,300</w:t>
            </w:r>
            <w:r w:rsidRPr="002F75D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E7CA4" w:rsidRPr="00E11249" w:rsidTr="002F75DB">
        <w:trPr>
          <w:trHeight w:val="368"/>
        </w:trPr>
        <w:tc>
          <w:tcPr>
            <w:tcW w:w="167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DE7CA4" w:rsidRPr="00DE7CA4" w:rsidRDefault="00DE7CA4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7CA4" w:rsidRPr="00DE7CA4" w:rsidRDefault="00DE7CA4" w:rsidP="004C592D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CA4" w:rsidRPr="00DE7CA4" w:rsidRDefault="00DE7CA4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DE7CA4" w:rsidRPr="00DE7CA4" w:rsidRDefault="00DE7CA4" w:rsidP="00CA6C40">
            <w:pPr>
              <w:tabs>
                <w:tab w:val="decimal" w:pos="1032"/>
              </w:tabs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 xml:space="preserve">43,422 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E7CA4" w:rsidRPr="00DE7CA4" w:rsidRDefault="00DE7CA4" w:rsidP="00CA6C40">
            <w:pPr>
              <w:tabs>
                <w:tab w:val="decimal" w:pos="1032"/>
              </w:tabs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 xml:space="preserve">43,422 </w:t>
            </w:r>
          </w:p>
        </w:tc>
      </w:tr>
    </w:tbl>
    <w:p w:rsidR="00845FCB" w:rsidRPr="00910C93" w:rsidRDefault="00845FCB" w:rsidP="007C2707">
      <w:pPr>
        <w:spacing w:line="276" w:lineRule="auto"/>
        <w:ind w:right="29"/>
        <w:rPr>
          <w:rFonts w:ascii="Angsana New" w:hAnsi="Angsana New" w:cs="Angsana New"/>
          <w:b/>
          <w:bCs/>
          <w:sz w:val="16"/>
          <w:szCs w:val="16"/>
        </w:rPr>
      </w:pPr>
    </w:p>
    <w:p w:rsidR="00E85C9B" w:rsidRPr="009C6BFC" w:rsidRDefault="00E85C9B" w:rsidP="00B840F2">
      <w:pPr>
        <w:spacing w:line="276" w:lineRule="auto"/>
        <w:jc w:val="right"/>
        <w:rPr>
          <w:rFonts w:ascii="Angsana New" w:hAnsi="Angsana New" w:cs="Angsana New"/>
          <w:b/>
          <w:bCs/>
          <w:sz w:val="30"/>
          <w:szCs w:val="30"/>
          <w:cs/>
        </w:rPr>
      </w:pPr>
      <w:r w:rsidRPr="009C6BFC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9C6BFC">
        <w:rPr>
          <w:rFonts w:ascii="Angsana New" w:hAnsi="Angsana New" w:cs="Angsana New"/>
          <w:sz w:val="30"/>
          <w:szCs w:val="30"/>
        </w:rPr>
        <w:t>:</w:t>
      </w:r>
      <w:r w:rsidRPr="009C6BF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BFC">
        <w:rPr>
          <w:rFonts w:ascii="Angsana New" w:hAnsi="Angsana New" w:cs="Angsana New" w:hint="cs"/>
          <w:sz w:val="30"/>
          <w:szCs w:val="30"/>
          <w:cs/>
        </w:rPr>
        <w:t>พัน</w:t>
      </w:r>
    </w:p>
    <w:tbl>
      <w:tblPr>
        <w:tblW w:w="9306" w:type="dxa"/>
        <w:tblInd w:w="378" w:type="dxa"/>
        <w:tblLayout w:type="fixed"/>
        <w:tblLook w:val="0000"/>
      </w:tblPr>
      <w:tblGrid>
        <w:gridCol w:w="1625"/>
        <w:gridCol w:w="1715"/>
        <w:gridCol w:w="1525"/>
        <w:gridCol w:w="1525"/>
        <w:gridCol w:w="1458"/>
        <w:gridCol w:w="1458"/>
      </w:tblGrid>
      <w:tr w:rsidR="00E85C9B" w:rsidRPr="00EB2BE9" w:rsidTr="000F5442">
        <w:trPr>
          <w:cantSplit/>
        </w:trPr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3259D8">
            <w:pPr>
              <w:tabs>
                <w:tab w:val="left" w:pos="360"/>
                <w:tab w:val="left" w:pos="900"/>
                <w:tab w:val="left" w:pos="1440"/>
              </w:tabs>
              <w:spacing w:before="30"/>
              <w:ind w:right="13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1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5C9B" w:rsidRPr="00EB2BE9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ทุนที่ชำระแล้ว</w:t>
            </w: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5C9B" w:rsidRPr="00EB2BE9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</w:tr>
      <w:tr w:rsidR="00E85C9B" w:rsidRPr="00EB2BE9" w:rsidTr="00CA6C40">
        <w:trPr>
          <w:cantSplit/>
          <w:trHeight w:val="368"/>
        </w:trPr>
        <w:tc>
          <w:tcPr>
            <w:tcW w:w="16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1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5" w:type="dxa"/>
            <w:vMerge w:val="restart"/>
            <w:tcBorders>
              <w:left w:val="nil"/>
              <w:right w:val="dashed" w:sz="4" w:space="0" w:color="auto"/>
            </w:tcBorders>
          </w:tcPr>
          <w:p w:rsidR="00E85C9B" w:rsidRPr="008322D5" w:rsidRDefault="008322D5" w:rsidP="00CA6C40">
            <w:pPr>
              <w:tabs>
                <w:tab w:val="left" w:pos="1451"/>
                <w:tab w:val="left" w:pos="1734"/>
              </w:tabs>
              <w:spacing w:before="30"/>
              <w:ind w:left="-54" w:right="-5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322D5">
              <w:rPr>
                <w:rFonts w:ascii="Angsana New" w:hAnsi="Angsana New" w:cs="Angsana New" w:hint="cs"/>
                <w:sz w:val="28"/>
                <w:szCs w:val="28"/>
                <w:cs/>
              </w:rPr>
              <w:t>ณ 3</w:t>
            </w:r>
            <w:r w:rsidRPr="008322D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8322D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มี.ค. 256</w:t>
            </w:r>
            <w:r w:rsidR="00863434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525" w:type="dxa"/>
            <w:vMerge w:val="restart"/>
            <w:tcBorders>
              <w:left w:val="nil"/>
            </w:tcBorders>
            <w:shd w:val="clear" w:color="auto" w:fill="auto"/>
          </w:tcPr>
          <w:p w:rsidR="00E85C9B" w:rsidRPr="008322D5" w:rsidRDefault="008322D5" w:rsidP="00CA6C40">
            <w:pPr>
              <w:spacing w:before="30"/>
              <w:ind w:left="-70"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322D5">
              <w:rPr>
                <w:rFonts w:ascii="Angsana New" w:hAnsi="Angsana New" w:cs="Angsana New" w:hint="cs"/>
                <w:sz w:val="28"/>
                <w:szCs w:val="28"/>
                <w:cs/>
              </w:rPr>
              <w:t>ณ 31 ธ.ค</w:t>
            </w:r>
            <w:r w:rsidRPr="008322D5">
              <w:rPr>
                <w:rFonts w:ascii="Angsana New" w:hAnsi="Angsana New" w:cs="Angsana New"/>
                <w:sz w:val="28"/>
                <w:szCs w:val="28"/>
              </w:rPr>
              <w:t>. 256</w:t>
            </w:r>
            <w:r w:rsidR="00863434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85C9B" w:rsidRPr="00EB2BE9" w:rsidRDefault="008322D5" w:rsidP="008322D5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สำหรับงว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ดสาม</w:t>
            </w:r>
            <w:r w:rsidR="00E85C9B" w:rsidRPr="00EB2BE9">
              <w:rPr>
                <w:rFonts w:ascii="Angsana New" w:hAnsi="Angsana New" w:cs="Angsana New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216A77" w:rsidRPr="00EB2BE9" w:rsidTr="000F5442">
        <w:trPr>
          <w:cantSplit/>
          <w:trHeight w:val="368"/>
        </w:trPr>
        <w:tc>
          <w:tcPr>
            <w:tcW w:w="162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77" w:rsidRPr="00EB2BE9" w:rsidRDefault="00216A77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1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77" w:rsidRPr="00EB2BE9" w:rsidRDefault="00216A77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5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216A77" w:rsidRPr="00EB2BE9" w:rsidRDefault="00216A77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5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16A77" w:rsidRPr="00EB2BE9" w:rsidRDefault="00216A77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216A77" w:rsidRPr="0025010A" w:rsidRDefault="000824A3" w:rsidP="00863434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501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3</w:t>
            </w:r>
            <w:r w:rsidR="008322D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6A77" w:rsidRPr="002501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8322D5">
              <w:rPr>
                <w:rFonts w:ascii="Angsana New" w:hAnsi="Angsana New" w:cs="Angsana New" w:hint="cs"/>
                <w:sz w:val="28"/>
                <w:szCs w:val="28"/>
                <w:cs/>
              </w:rPr>
              <w:t>มี.ค.</w:t>
            </w:r>
            <w:r w:rsidR="00216A77" w:rsidRPr="002501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25</w:t>
            </w:r>
            <w:r w:rsidR="0016370B" w:rsidRPr="0025010A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 w:rsidR="00863434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5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16A77" w:rsidRPr="0025010A" w:rsidRDefault="00216A77" w:rsidP="00863434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501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3</w:t>
            </w:r>
            <w:r w:rsidR="008322D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501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8322D5">
              <w:rPr>
                <w:rFonts w:ascii="Angsana New" w:hAnsi="Angsana New" w:cs="Angsana New" w:hint="cs"/>
                <w:sz w:val="28"/>
                <w:szCs w:val="28"/>
                <w:cs/>
              </w:rPr>
              <w:t>มี.ค.</w:t>
            </w:r>
            <w:r w:rsidRPr="002501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25</w:t>
            </w:r>
            <w:r w:rsidR="008322D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863434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DE7CA4" w:rsidRPr="00EB2BE9" w:rsidTr="000F5442">
        <w:trPr>
          <w:cantSplit/>
          <w:trHeight w:val="70"/>
        </w:trPr>
        <w:tc>
          <w:tcPr>
            <w:tcW w:w="1625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E7CA4" w:rsidRPr="00EB2BE9" w:rsidRDefault="00DE7CA4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Team Precision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CA4" w:rsidRPr="00EB2BE9" w:rsidRDefault="00DE7CA4" w:rsidP="00CA6C40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ซื้อขายชิ้นส่วน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right w:val="dashed" w:sz="4" w:space="0" w:color="auto"/>
            </w:tcBorders>
          </w:tcPr>
          <w:p w:rsidR="00DE7CA4" w:rsidRPr="00EB2BE9" w:rsidRDefault="00DE7CA4" w:rsidP="00823F0A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DKK 500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</w:tcBorders>
          </w:tcPr>
          <w:p w:rsidR="00DE7CA4" w:rsidRPr="00EB2BE9" w:rsidRDefault="00DE7CA4" w:rsidP="007613D6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DKK 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E7CA4" w:rsidRPr="0025010A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DE7CA4" w:rsidRPr="0025010A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5010A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DE7CA4" w:rsidRPr="00EB2BE9" w:rsidTr="000F5442">
        <w:trPr>
          <w:cantSplit/>
          <w:trHeight w:val="70"/>
        </w:trPr>
        <w:tc>
          <w:tcPr>
            <w:tcW w:w="1625" w:type="dxa"/>
            <w:tcBorders>
              <w:left w:val="single" w:sz="6" w:space="0" w:color="auto"/>
              <w:right w:val="single" w:sz="4" w:space="0" w:color="auto"/>
            </w:tcBorders>
          </w:tcPr>
          <w:p w:rsidR="00DE7CA4" w:rsidRPr="00EB2BE9" w:rsidRDefault="00DE7CA4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 xml:space="preserve">(Europe) </w:t>
            </w:r>
            <w:proofErr w:type="spellStart"/>
            <w:r w:rsidRPr="00EB2BE9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</w:tcPr>
          <w:p w:rsidR="00DE7CA4" w:rsidRPr="00EB2BE9" w:rsidRDefault="00DE7CA4" w:rsidP="00CA6C40">
            <w:pPr>
              <w:spacing w:before="30"/>
              <w:ind w:right="-98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อิเล็คทรอนิคส์และ</w:t>
            </w:r>
          </w:p>
        </w:tc>
        <w:tc>
          <w:tcPr>
            <w:tcW w:w="1525" w:type="dxa"/>
            <w:tcBorders>
              <w:left w:val="nil"/>
              <w:right w:val="dashed" w:sz="4" w:space="0" w:color="auto"/>
            </w:tcBorders>
          </w:tcPr>
          <w:p w:rsidR="00DE7CA4" w:rsidRPr="00EB2BE9" w:rsidRDefault="00DE7CA4" w:rsidP="00823F0A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left w:val="nil"/>
            </w:tcBorders>
          </w:tcPr>
          <w:p w:rsidR="00DE7CA4" w:rsidRPr="00EB2BE9" w:rsidRDefault="00DE7CA4" w:rsidP="007613D6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single" w:sz="4" w:space="0" w:color="auto"/>
              <w:right w:val="dashed" w:sz="4" w:space="0" w:color="auto"/>
            </w:tcBorders>
          </w:tcPr>
          <w:p w:rsidR="00DE7CA4" w:rsidRPr="0016370B" w:rsidRDefault="00DE7CA4" w:rsidP="003259D8">
            <w:pPr>
              <w:spacing w:before="30"/>
              <w:ind w:right="-9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58" w:type="dxa"/>
            <w:tcBorders>
              <w:left w:val="nil"/>
              <w:right w:val="single" w:sz="6" w:space="0" w:color="auto"/>
            </w:tcBorders>
          </w:tcPr>
          <w:p w:rsidR="00DE7CA4" w:rsidRPr="00837C4F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EB2BE9" w:rsidTr="000F5442">
        <w:trPr>
          <w:cantSplit/>
          <w:trHeight w:val="70"/>
        </w:trPr>
        <w:tc>
          <w:tcPr>
            <w:tcW w:w="1625" w:type="dxa"/>
            <w:tcBorders>
              <w:left w:val="single" w:sz="6" w:space="0" w:color="auto"/>
              <w:right w:val="single" w:sz="4" w:space="0" w:color="auto"/>
            </w:tcBorders>
          </w:tcPr>
          <w:p w:rsidR="00DE7CA4" w:rsidRPr="00EB2BE9" w:rsidRDefault="00DE7CA4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</w:tcPr>
          <w:p w:rsidR="00DE7CA4" w:rsidRPr="00EB2BE9" w:rsidRDefault="00DE7CA4" w:rsidP="00CA6C40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ขายผลิตภัณฑ์</w:t>
            </w:r>
          </w:p>
        </w:tc>
        <w:tc>
          <w:tcPr>
            <w:tcW w:w="1525" w:type="dxa"/>
            <w:tcBorders>
              <w:left w:val="nil"/>
              <w:right w:val="dashed" w:sz="4" w:space="0" w:color="auto"/>
            </w:tcBorders>
          </w:tcPr>
          <w:p w:rsidR="00DE7CA4" w:rsidRPr="00EB2BE9" w:rsidRDefault="00DE7CA4" w:rsidP="00823F0A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left w:val="nil"/>
            </w:tcBorders>
          </w:tcPr>
          <w:p w:rsidR="00DE7CA4" w:rsidRPr="00EB2BE9" w:rsidRDefault="00DE7CA4" w:rsidP="007613D6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single" w:sz="4" w:space="0" w:color="auto"/>
              <w:right w:val="dashed" w:sz="4" w:space="0" w:color="auto"/>
            </w:tcBorders>
          </w:tcPr>
          <w:p w:rsidR="00DE7CA4" w:rsidRPr="008C7DE7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left w:val="nil"/>
              <w:right w:val="single" w:sz="6" w:space="0" w:color="auto"/>
            </w:tcBorders>
          </w:tcPr>
          <w:p w:rsidR="00DE7CA4" w:rsidRPr="008C7DE7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EB2BE9" w:rsidTr="000F5442">
        <w:trPr>
          <w:cantSplit/>
          <w:trHeight w:val="70"/>
        </w:trPr>
        <w:tc>
          <w:tcPr>
            <w:tcW w:w="1625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7CA4" w:rsidRPr="00EB2BE9" w:rsidRDefault="00DE7CA4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A4" w:rsidRPr="00EB2BE9" w:rsidRDefault="00DE7CA4" w:rsidP="00CA6C40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อิเล็คทรอนิคส์</w:t>
            </w:r>
          </w:p>
        </w:tc>
        <w:tc>
          <w:tcPr>
            <w:tcW w:w="1525" w:type="dxa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DE7CA4" w:rsidRPr="00EB2BE9" w:rsidRDefault="00DE7CA4" w:rsidP="00823F0A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left w:val="nil"/>
              <w:bottom w:val="single" w:sz="4" w:space="0" w:color="auto"/>
            </w:tcBorders>
          </w:tcPr>
          <w:p w:rsidR="00DE7CA4" w:rsidRPr="00EB2BE9" w:rsidRDefault="00DE7CA4" w:rsidP="007613D6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E7CA4" w:rsidRPr="008C7DE7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DE7CA4" w:rsidRPr="008C7DE7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EB2BE9" w:rsidTr="000F5442">
        <w:trPr>
          <w:cantSplit/>
          <w:trHeight w:val="70"/>
        </w:trPr>
        <w:tc>
          <w:tcPr>
            <w:tcW w:w="16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7CA4" w:rsidRPr="00EB2BE9" w:rsidRDefault="00DE7CA4" w:rsidP="004C592D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37F">
              <w:rPr>
                <w:rFonts w:ascii="Angsana New" w:hAnsi="Angsana New" w:cs="Angsana New"/>
                <w:sz w:val="26"/>
                <w:szCs w:val="26"/>
              </w:rPr>
              <w:t>TPA</w:t>
            </w:r>
            <w:r w:rsidRPr="00E3237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3237F">
              <w:rPr>
                <w:rFonts w:ascii="Angsana New" w:hAnsi="Angsana New" w:cs="Angsana New"/>
                <w:sz w:val="26"/>
                <w:szCs w:val="26"/>
              </w:rPr>
              <w:t>Holding LLC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A4" w:rsidRPr="00EB2BE9" w:rsidRDefault="00DE7CA4" w:rsidP="00CA6C40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DE7CA4" w:rsidRPr="00EB2BE9" w:rsidRDefault="00DE7CA4" w:rsidP="007752AC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USD</w:t>
            </w:r>
            <w:r w:rsidRPr="00EB2BE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1,077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E7CA4" w:rsidRPr="00EB2BE9" w:rsidRDefault="00DE7CA4" w:rsidP="007613D6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USD</w:t>
            </w:r>
            <w:r w:rsidRPr="00EB2BE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1,077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E7CA4" w:rsidRPr="0025010A" w:rsidRDefault="00DE7CA4" w:rsidP="004C592D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DE7CA4" w:rsidRPr="0025010A" w:rsidRDefault="00DE7CA4" w:rsidP="004C592D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5010A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:rsidR="008470C2" w:rsidRPr="00910C93" w:rsidRDefault="008470C2" w:rsidP="00DB6D77">
      <w:pPr>
        <w:ind w:right="261"/>
        <w:jc w:val="thaiDistribute"/>
        <w:rPr>
          <w:rFonts w:ascii="Angsana New" w:hAnsi="Angsana New" w:cs="Angsana New"/>
          <w:sz w:val="16"/>
          <w:szCs w:val="16"/>
        </w:rPr>
      </w:pPr>
    </w:p>
    <w:p w:rsidR="0016370B" w:rsidRPr="00DE7CA4" w:rsidRDefault="00B40E39" w:rsidP="00CA6C40">
      <w:pPr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 w:rsidRPr="00DE7CA4">
        <w:rPr>
          <w:rFonts w:ascii="Angsana New" w:hAnsi="Angsana New" w:cs="Angsana New"/>
          <w:sz w:val="32"/>
          <w:szCs w:val="32"/>
          <w:cs/>
        </w:rPr>
        <w:t xml:space="preserve">งบการเงินของ </w:t>
      </w:r>
      <w:r w:rsidRPr="00DE7CA4">
        <w:rPr>
          <w:rFonts w:ascii="Angsana New" w:hAnsi="Angsana New" w:cs="Angsana New"/>
          <w:sz w:val="32"/>
          <w:szCs w:val="32"/>
        </w:rPr>
        <w:t xml:space="preserve">Team Precision (Europe) </w:t>
      </w:r>
      <w:proofErr w:type="spellStart"/>
      <w:r w:rsidRPr="00DE7CA4">
        <w:rPr>
          <w:rFonts w:ascii="Angsana New" w:hAnsi="Angsana New" w:cs="Angsana New"/>
          <w:sz w:val="32"/>
          <w:szCs w:val="32"/>
        </w:rPr>
        <w:t>ApS</w:t>
      </w:r>
      <w:proofErr w:type="spellEnd"/>
      <w:r w:rsidRPr="00DE7CA4">
        <w:rPr>
          <w:rFonts w:ascii="Angsana New" w:hAnsi="Angsana New" w:cs="Angsana New"/>
          <w:sz w:val="32"/>
          <w:szCs w:val="32"/>
        </w:rPr>
        <w:t xml:space="preserve"> </w:t>
      </w:r>
      <w:r w:rsidRPr="00DE7CA4">
        <w:rPr>
          <w:rFonts w:ascii="Angsana New" w:hAnsi="Angsana New" w:cs="Angsana New"/>
          <w:sz w:val="32"/>
          <w:szCs w:val="32"/>
          <w:cs/>
        </w:rPr>
        <w:t>ซึ่งเป็นบริษัทย่อยในต่างประเทศ</w:t>
      </w:r>
      <w:r w:rsidR="00382B8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F530B" w:rsidRPr="00DE7CA4">
        <w:rPr>
          <w:rFonts w:ascii="Angsana New" w:hAnsi="Angsana New" w:cs="Angsana New"/>
          <w:sz w:val="32"/>
          <w:szCs w:val="32"/>
          <w:cs/>
        </w:rPr>
        <w:t xml:space="preserve">สอบทานโดยผู้สอบบัญชีอื่น </w:t>
      </w:r>
      <w:r w:rsidRPr="00DE7CA4">
        <w:rPr>
          <w:rFonts w:ascii="Angsana New" w:hAnsi="Angsana New" w:cs="Angsana New"/>
          <w:sz w:val="32"/>
          <w:szCs w:val="32"/>
          <w:cs/>
        </w:rPr>
        <w:t>และนำมาจัดทำงบการเงิน</w:t>
      </w:r>
      <w:r w:rsidR="00497CC4" w:rsidRPr="00DE7CA4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DE7CA4">
        <w:rPr>
          <w:rFonts w:ascii="Angsana New" w:hAnsi="Angsana New" w:cs="Angsana New"/>
          <w:sz w:val="32"/>
          <w:szCs w:val="32"/>
          <w:cs/>
        </w:rPr>
        <w:t>รวมสำหรั</w:t>
      </w:r>
      <w:r w:rsidR="00497CC4" w:rsidRPr="00DE7CA4">
        <w:rPr>
          <w:rFonts w:ascii="Angsana New" w:hAnsi="Angsana New" w:cs="Angsana New"/>
          <w:sz w:val="32"/>
          <w:szCs w:val="32"/>
          <w:cs/>
        </w:rPr>
        <w:t>บงวดสามเดือน</w:t>
      </w:r>
      <w:r w:rsidRPr="00DE7CA4">
        <w:rPr>
          <w:rFonts w:ascii="Angsana New" w:hAnsi="Angsana New" w:cs="Angsana New"/>
          <w:sz w:val="32"/>
          <w:szCs w:val="32"/>
          <w:cs/>
        </w:rPr>
        <w:t xml:space="preserve">สิ้นสุด วันที่ </w:t>
      </w:r>
      <w:r w:rsidR="0067155C" w:rsidRPr="00DE7CA4">
        <w:rPr>
          <w:rFonts w:ascii="Angsana New" w:hAnsi="Angsana New" w:cs="Angsana New"/>
          <w:sz w:val="32"/>
          <w:szCs w:val="32"/>
          <w:cs/>
        </w:rPr>
        <w:t>3</w:t>
      </w:r>
      <w:r w:rsidR="0022538C" w:rsidRPr="00DE7CA4">
        <w:rPr>
          <w:rFonts w:ascii="Angsana New" w:hAnsi="Angsana New" w:cs="Angsana New"/>
          <w:sz w:val="32"/>
          <w:szCs w:val="32"/>
        </w:rPr>
        <w:t>1</w:t>
      </w:r>
      <w:r w:rsidR="0067155C" w:rsidRPr="00DE7CA4">
        <w:rPr>
          <w:rFonts w:ascii="Angsana New" w:hAnsi="Angsana New" w:cs="Angsana New"/>
          <w:sz w:val="32"/>
          <w:szCs w:val="32"/>
          <w:cs/>
        </w:rPr>
        <w:t xml:space="preserve"> </w:t>
      </w:r>
      <w:r w:rsidR="0022538C" w:rsidRPr="00DE7CA4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961EFC" w:rsidRPr="00DE7CA4">
        <w:rPr>
          <w:rFonts w:ascii="Angsana New" w:hAnsi="Angsana New" w:cs="Angsana New"/>
          <w:sz w:val="32"/>
          <w:szCs w:val="32"/>
          <w:cs/>
        </w:rPr>
        <w:t xml:space="preserve"> 25</w:t>
      </w:r>
      <w:r w:rsidR="0016370B" w:rsidRPr="00DE7CA4">
        <w:rPr>
          <w:rFonts w:ascii="Angsana New" w:hAnsi="Angsana New" w:cs="Angsana New" w:hint="cs"/>
          <w:sz w:val="32"/>
          <w:szCs w:val="32"/>
          <w:cs/>
        </w:rPr>
        <w:t>6</w:t>
      </w:r>
      <w:r w:rsidR="00AD0E4C" w:rsidRPr="00DE7CA4">
        <w:rPr>
          <w:rFonts w:ascii="Angsana New" w:hAnsi="Angsana New" w:cs="Angsana New"/>
          <w:sz w:val="32"/>
          <w:szCs w:val="32"/>
        </w:rPr>
        <w:t>2</w:t>
      </w:r>
      <w:r w:rsidR="00DE7CA4" w:rsidRPr="00DE7CA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744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E7CA4">
        <w:rPr>
          <w:rFonts w:ascii="Angsana New" w:hAnsi="Angsana New" w:cs="Angsana New"/>
          <w:sz w:val="32"/>
          <w:szCs w:val="32"/>
          <w:cs/>
        </w:rPr>
        <w:t>25</w:t>
      </w:r>
      <w:r w:rsidR="00AD0E4C" w:rsidRPr="00DE7CA4">
        <w:rPr>
          <w:rFonts w:ascii="Angsana New" w:hAnsi="Angsana New" w:cs="Angsana New"/>
          <w:sz w:val="32"/>
          <w:szCs w:val="32"/>
        </w:rPr>
        <w:t>61</w:t>
      </w:r>
      <w:r w:rsidRPr="00DE7CA4">
        <w:rPr>
          <w:rFonts w:ascii="Angsana New" w:hAnsi="Angsana New" w:cs="Angsana New"/>
          <w:sz w:val="32"/>
          <w:szCs w:val="32"/>
          <w:cs/>
        </w:rPr>
        <w:t xml:space="preserve"> โดยมีสินทรัพย์ ณ วันที่ </w:t>
      </w:r>
      <w:r w:rsidR="0067155C" w:rsidRPr="00DE7CA4">
        <w:rPr>
          <w:rFonts w:ascii="Angsana New" w:hAnsi="Angsana New" w:cs="Angsana New"/>
          <w:sz w:val="32"/>
          <w:szCs w:val="32"/>
          <w:cs/>
        </w:rPr>
        <w:t>3</w:t>
      </w:r>
      <w:r w:rsidR="0022538C" w:rsidRPr="00DE7CA4">
        <w:rPr>
          <w:rFonts w:ascii="Angsana New" w:hAnsi="Angsana New" w:cs="Angsana New"/>
          <w:sz w:val="32"/>
          <w:szCs w:val="32"/>
        </w:rPr>
        <w:t>1</w:t>
      </w:r>
      <w:r w:rsidR="0067155C" w:rsidRPr="00DE7CA4">
        <w:rPr>
          <w:rFonts w:ascii="Angsana New" w:hAnsi="Angsana New" w:cs="Angsana New"/>
          <w:sz w:val="32"/>
          <w:szCs w:val="32"/>
          <w:cs/>
        </w:rPr>
        <w:t xml:space="preserve"> </w:t>
      </w:r>
      <w:r w:rsidR="0022538C" w:rsidRPr="00DE7CA4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16370B" w:rsidRPr="00DE7CA4">
        <w:rPr>
          <w:rFonts w:ascii="Angsana New" w:hAnsi="Angsana New" w:cs="Angsana New"/>
          <w:sz w:val="32"/>
          <w:szCs w:val="32"/>
          <w:cs/>
        </w:rPr>
        <w:t xml:space="preserve"> 25</w:t>
      </w:r>
      <w:r w:rsidR="0016370B" w:rsidRPr="00DE7CA4">
        <w:rPr>
          <w:rFonts w:ascii="Angsana New" w:hAnsi="Angsana New" w:cs="Angsana New" w:hint="cs"/>
          <w:sz w:val="32"/>
          <w:szCs w:val="32"/>
          <w:cs/>
        </w:rPr>
        <w:t>6</w:t>
      </w:r>
      <w:r w:rsidR="00AD0E4C" w:rsidRPr="00DE7CA4">
        <w:rPr>
          <w:rFonts w:ascii="Angsana New" w:hAnsi="Angsana New" w:cs="Angsana New"/>
          <w:sz w:val="32"/>
          <w:szCs w:val="32"/>
        </w:rPr>
        <w:t>2</w:t>
      </w:r>
      <w:r w:rsidR="006B6F57" w:rsidRPr="00DE7CA4">
        <w:rPr>
          <w:rFonts w:ascii="Angsana New" w:hAnsi="Angsana New" w:cs="Angsana New"/>
          <w:sz w:val="32"/>
          <w:szCs w:val="32"/>
          <w:cs/>
        </w:rPr>
        <w:t xml:space="preserve"> จำนวนเงิน</w:t>
      </w:r>
      <w:r w:rsidR="00D27FB8" w:rsidRPr="00DE7CA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76AC9">
        <w:rPr>
          <w:rFonts w:ascii="Angsana New" w:hAnsi="Angsana New" w:cs="Angsana New" w:hint="cs"/>
          <w:sz w:val="32"/>
          <w:szCs w:val="32"/>
          <w:cs/>
        </w:rPr>
        <w:t>18.51</w:t>
      </w:r>
      <w:r w:rsidR="006B6F57" w:rsidRPr="00DE7CA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E7CA4">
        <w:rPr>
          <w:rFonts w:ascii="Angsana New" w:hAnsi="Angsana New" w:cs="Angsana New"/>
          <w:sz w:val="32"/>
          <w:szCs w:val="32"/>
          <w:cs/>
        </w:rPr>
        <w:t>ล้านบาท</w:t>
      </w:r>
      <w:r w:rsidR="00AC2A55" w:rsidRPr="00DE7CA4">
        <w:rPr>
          <w:rFonts w:ascii="Angsana New" w:hAnsi="Angsana New" w:cs="Angsana New"/>
          <w:sz w:val="32"/>
          <w:szCs w:val="32"/>
          <w:cs/>
        </w:rPr>
        <w:t xml:space="preserve"> </w:t>
      </w:r>
      <w:r w:rsidR="002C4744" w:rsidRPr="00DE7CA4">
        <w:rPr>
          <w:rFonts w:ascii="Angsana New" w:hAnsi="Angsana New" w:cs="Angsana New"/>
          <w:sz w:val="32"/>
          <w:szCs w:val="32"/>
          <w:cs/>
        </w:rPr>
        <w:t>และ</w:t>
      </w:r>
      <w:r w:rsidRPr="00DE7CA4">
        <w:rPr>
          <w:rFonts w:ascii="Angsana New" w:hAnsi="Angsana New" w:cs="Angsana New"/>
          <w:sz w:val="32"/>
          <w:szCs w:val="32"/>
          <w:cs/>
        </w:rPr>
        <w:t>มียอดรวมรายได้</w:t>
      </w:r>
      <w:r w:rsidR="00AC2A55" w:rsidRPr="00DE7CA4">
        <w:rPr>
          <w:rFonts w:ascii="Angsana New" w:hAnsi="Angsana New" w:cs="Angsana New"/>
          <w:sz w:val="32"/>
          <w:szCs w:val="32"/>
          <w:cs/>
        </w:rPr>
        <w:t>สำหรับ</w:t>
      </w:r>
      <w:r w:rsidR="002C4744" w:rsidRPr="00DE7CA4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B4434E" w:rsidRPr="00DE7CA4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7155C" w:rsidRPr="00DE7CA4">
        <w:rPr>
          <w:rFonts w:ascii="Angsana New" w:hAnsi="Angsana New" w:cs="Angsana New"/>
          <w:sz w:val="32"/>
          <w:szCs w:val="32"/>
          <w:cs/>
        </w:rPr>
        <w:t>3</w:t>
      </w:r>
      <w:r w:rsidR="0022538C" w:rsidRPr="00DE7CA4">
        <w:rPr>
          <w:rFonts w:ascii="Angsana New" w:hAnsi="Angsana New" w:cs="Angsana New"/>
          <w:sz w:val="32"/>
          <w:szCs w:val="32"/>
        </w:rPr>
        <w:t>1</w:t>
      </w:r>
      <w:r w:rsidR="00216A77" w:rsidRPr="00DE7CA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538C" w:rsidRPr="00DE7CA4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16370B" w:rsidRPr="00DE7CA4">
        <w:rPr>
          <w:rFonts w:ascii="Angsana New" w:hAnsi="Angsana New" w:cs="Angsana New"/>
          <w:sz w:val="32"/>
          <w:szCs w:val="32"/>
          <w:cs/>
        </w:rPr>
        <w:t>25</w:t>
      </w:r>
      <w:r w:rsidR="0016370B" w:rsidRPr="00DE7CA4">
        <w:rPr>
          <w:rFonts w:ascii="Angsana New" w:hAnsi="Angsana New" w:cs="Angsana New" w:hint="cs"/>
          <w:sz w:val="32"/>
          <w:szCs w:val="32"/>
          <w:cs/>
        </w:rPr>
        <w:t>6</w:t>
      </w:r>
      <w:r w:rsidR="00AD0E4C" w:rsidRPr="00DE7CA4">
        <w:rPr>
          <w:rFonts w:ascii="Angsana New" w:hAnsi="Angsana New" w:cs="Angsana New"/>
          <w:sz w:val="32"/>
          <w:szCs w:val="32"/>
        </w:rPr>
        <w:t>2</w:t>
      </w:r>
      <w:r w:rsidR="00B4434E" w:rsidRPr="00DE7CA4">
        <w:rPr>
          <w:rFonts w:ascii="Angsana New" w:hAnsi="Angsana New" w:cs="Angsana New"/>
          <w:sz w:val="32"/>
          <w:szCs w:val="32"/>
          <w:cs/>
        </w:rPr>
        <w:t xml:space="preserve"> และ 25</w:t>
      </w:r>
      <w:r w:rsidR="00AD0E4C" w:rsidRPr="00DE7CA4">
        <w:rPr>
          <w:rFonts w:ascii="Angsana New" w:hAnsi="Angsana New" w:cs="Angsana New"/>
          <w:sz w:val="32"/>
          <w:szCs w:val="32"/>
        </w:rPr>
        <w:t>61</w:t>
      </w:r>
      <w:r w:rsidR="00B4434E" w:rsidRPr="00DE7CA4">
        <w:rPr>
          <w:rFonts w:ascii="Angsana New" w:hAnsi="Angsana New" w:cs="Angsana New"/>
          <w:sz w:val="32"/>
          <w:szCs w:val="32"/>
          <w:cs/>
        </w:rPr>
        <w:t xml:space="preserve"> </w:t>
      </w:r>
      <w:r w:rsidR="006B6F57" w:rsidRPr="00DE7CA4">
        <w:rPr>
          <w:rFonts w:ascii="Angsana New" w:hAnsi="Angsana New" w:cs="Angsana New"/>
          <w:sz w:val="32"/>
          <w:szCs w:val="32"/>
          <w:cs/>
        </w:rPr>
        <w:t xml:space="preserve"> เป็นจำนวน</w:t>
      </w:r>
      <w:r w:rsidR="006B6F57" w:rsidRPr="00DE7CA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1084C">
        <w:rPr>
          <w:rFonts w:ascii="Angsana New" w:hAnsi="Angsana New" w:cs="Angsana New"/>
          <w:sz w:val="32"/>
          <w:szCs w:val="32"/>
        </w:rPr>
        <w:t>29.87</w:t>
      </w:r>
      <w:r w:rsidR="006B6F57" w:rsidRPr="00DE7CA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4380E" w:rsidRPr="00DE7CA4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E55687" w:rsidRPr="00DE7CA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4380E" w:rsidRPr="00DE7CA4">
        <w:rPr>
          <w:rFonts w:ascii="Angsana New" w:hAnsi="Angsana New" w:cs="Angsana New" w:hint="cs"/>
          <w:sz w:val="32"/>
          <w:szCs w:val="32"/>
          <w:cs/>
        </w:rPr>
        <w:t>และ</w:t>
      </w:r>
      <w:r w:rsidR="006B6F57" w:rsidRPr="00DE7CA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1084C">
        <w:rPr>
          <w:rFonts w:ascii="Angsana New" w:hAnsi="Angsana New" w:cs="Angsana New"/>
          <w:sz w:val="32"/>
          <w:szCs w:val="32"/>
        </w:rPr>
        <w:t>18.23</w:t>
      </w:r>
      <w:r w:rsidR="006B6F57" w:rsidRPr="00DE7CA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6A77" w:rsidRPr="00DE7CA4">
        <w:rPr>
          <w:rFonts w:ascii="Angsana New" w:hAnsi="Angsana New" w:cs="Angsana New"/>
          <w:sz w:val="32"/>
          <w:szCs w:val="32"/>
          <w:cs/>
        </w:rPr>
        <w:t>ล้านบาท</w:t>
      </w:r>
      <w:r w:rsidR="0022538C" w:rsidRPr="00DE7CA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E7CA4">
        <w:rPr>
          <w:rFonts w:ascii="Angsana New" w:hAnsi="Angsana New" w:cs="Angsana New"/>
          <w:sz w:val="32"/>
          <w:szCs w:val="32"/>
          <w:cs/>
        </w:rPr>
        <w:t>ตามลำดั</w:t>
      </w:r>
      <w:r w:rsidR="0016370B" w:rsidRPr="00DE7CA4">
        <w:rPr>
          <w:rFonts w:ascii="Angsana New" w:hAnsi="Angsana New" w:cs="Angsana New" w:hint="cs"/>
          <w:sz w:val="32"/>
          <w:szCs w:val="32"/>
          <w:cs/>
        </w:rPr>
        <w:t>บ</w:t>
      </w:r>
    </w:p>
    <w:p w:rsidR="008470C2" w:rsidRPr="00DE7CA4" w:rsidRDefault="008470C2" w:rsidP="00CA6C40">
      <w:pPr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 w:rsidRPr="00DE7CA4">
        <w:rPr>
          <w:rFonts w:ascii="Angsana New" w:hAnsi="Angsana New" w:cs="Angsana New"/>
          <w:sz w:val="32"/>
          <w:szCs w:val="32"/>
          <w:cs/>
        </w:rPr>
        <w:t xml:space="preserve">งบการเงินของ </w:t>
      </w:r>
      <w:r w:rsidRPr="00DE7CA4">
        <w:rPr>
          <w:rFonts w:ascii="Angsana New" w:hAnsi="Angsana New" w:cs="Angsana New"/>
          <w:sz w:val="32"/>
          <w:szCs w:val="32"/>
        </w:rPr>
        <w:t>TPA</w:t>
      </w:r>
      <w:r w:rsidRPr="00DE7CA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E7CA4">
        <w:rPr>
          <w:rFonts w:ascii="Angsana New" w:hAnsi="Angsana New" w:cs="Angsana New"/>
          <w:sz w:val="32"/>
          <w:szCs w:val="32"/>
        </w:rPr>
        <w:t xml:space="preserve">Holding LLC </w:t>
      </w:r>
      <w:r w:rsidRPr="00DE7CA4">
        <w:rPr>
          <w:rFonts w:ascii="Angsana New" w:hAnsi="Angsana New" w:cs="Angsana New"/>
          <w:sz w:val="32"/>
          <w:szCs w:val="32"/>
          <w:cs/>
        </w:rPr>
        <w:t>ซึ่งเป็นบริษัทย่อยในต่างประเทศ</w:t>
      </w:r>
      <w:r w:rsidRPr="00DE7CA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82B8B" w:rsidRPr="00DE7CA4">
        <w:rPr>
          <w:rFonts w:ascii="Angsana New" w:hAnsi="Angsana New" w:cs="Angsana New"/>
          <w:sz w:val="32"/>
          <w:szCs w:val="32"/>
          <w:cs/>
        </w:rPr>
        <w:t>สอบทานโดยผู้สอบบัญชีอื่น และนำมาจัดทำงบการเงินระหว่างกาลรวม</w:t>
      </w:r>
      <w:r w:rsidR="00E557DC" w:rsidRPr="00A53088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</w:t>
      </w:r>
      <w:r w:rsidRPr="00A53088">
        <w:rPr>
          <w:rFonts w:ascii="Angsana New" w:hAnsi="Angsana New" w:cs="Angsana New"/>
          <w:sz w:val="32"/>
          <w:szCs w:val="32"/>
          <w:cs/>
        </w:rPr>
        <w:t>วันที่ 3</w:t>
      </w:r>
      <w:r w:rsidRPr="00A53088">
        <w:rPr>
          <w:rFonts w:ascii="Angsana New" w:hAnsi="Angsana New" w:cs="Angsana New"/>
          <w:sz w:val="32"/>
          <w:szCs w:val="32"/>
        </w:rPr>
        <w:t>1</w:t>
      </w:r>
      <w:r w:rsidRPr="00A53088">
        <w:rPr>
          <w:rFonts w:ascii="Angsana New" w:hAnsi="Angsana New" w:cs="Angsana New"/>
          <w:sz w:val="32"/>
          <w:szCs w:val="32"/>
          <w:cs/>
        </w:rPr>
        <w:t xml:space="preserve"> </w:t>
      </w:r>
      <w:r w:rsidRPr="00A53088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A53088">
        <w:rPr>
          <w:rFonts w:ascii="Angsana New" w:hAnsi="Angsana New" w:cs="Angsana New"/>
          <w:sz w:val="32"/>
          <w:szCs w:val="32"/>
          <w:cs/>
        </w:rPr>
        <w:t xml:space="preserve"> 25</w:t>
      </w:r>
      <w:r w:rsidRPr="00A53088">
        <w:rPr>
          <w:rFonts w:ascii="Angsana New" w:hAnsi="Angsana New" w:cs="Angsana New" w:hint="cs"/>
          <w:sz w:val="32"/>
          <w:szCs w:val="32"/>
          <w:cs/>
        </w:rPr>
        <w:t>6</w:t>
      </w:r>
      <w:r w:rsidR="00AD0E4C" w:rsidRPr="00A53088">
        <w:rPr>
          <w:rFonts w:ascii="Angsana New" w:hAnsi="Angsana New" w:cs="Angsana New"/>
          <w:sz w:val="32"/>
          <w:szCs w:val="32"/>
        </w:rPr>
        <w:t>2</w:t>
      </w:r>
      <w:r w:rsidRPr="00A53088">
        <w:rPr>
          <w:rFonts w:ascii="Angsana New" w:hAnsi="Angsana New" w:cs="Angsana New"/>
          <w:sz w:val="32"/>
          <w:szCs w:val="32"/>
          <w:cs/>
        </w:rPr>
        <w:t xml:space="preserve"> โดยมีสินทรัพย์ ณ วันที่ 3</w:t>
      </w:r>
      <w:r w:rsidRPr="00A53088">
        <w:rPr>
          <w:rFonts w:ascii="Angsana New" w:hAnsi="Angsana New" w:cs="Angsana New"/>
          <w:sz w:val="32"/>
          <w:szCs w:val="32"/>
        </w:rPr>
        <w:t>1</w:t>
      </w:r>
      <w:r w:rsidRPr="00A53088">
        <w:rPr>
          <w:rFonts w:ascii="Angsana New" w:hAnsi="Angsana New" w:cs="Angsana New"/>
          <w:sz w:val="32"/>
          <w:szCs w:val="32"/>
          <w:cs/>
        </w:rPr>
        <w:t xml:space="preserve"> </w:t>
      </w:r>
      <w:r w:rsidRPr="00A53088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A53088">
        <w:rPr>
          <w:rFonts w:ascii="Angsana New" w:hAnsi="Angsana New" w:cs="Angsana New"/>
          <w:sz w:val="32"/>
          <w:szCs w:val="32"/>
          <w:cs/>
        </w:rPr>
        <w:t xml:space="preserve"> 25</w:t>
      </w:r>
      <w:r w:rsidRPr="00A53088">
        <w:rPr>
          <w:rFonts w:ascii="Angsana New" w:hAnsi="Angsana New" w:cs="Angsana New" w:hint="cs"/>
          <w:sz w:val="32"/>
          <w:szCs w:val="32"/>
          <w:cs/>
        </w:rPr>
        <w:t>6</w:t>
      </w:r>
      <w:r w:rsidR="00AD0E4C" w:rsidRPr="00A53088">
        <w:rPr>
          <w:rFonts w:ascii="Angsana New" w:hAnsi="Angsana New" w:cs="Angsana New"/>
          <w:sz w:val="32"/>
          <w:szCs w:val="32"/>
        </w:rPr>
        <w:t>2</w:t>
      </w:r>
      <w:r w:rsidRPr="00A53088">
        <w:rPr>
          <w:rFonts w:ascii="Angsana New" w:hAnsi="Angsana New" w:cs="Angsana New"/>
          <w:sz w:val="32"/>
          <w:szCs w:val="32"/>
          <w:cs/>
        </w:rPr>
        <w:t xml:space="preserve"> จำนวนเงิน</w:t>
      </w:r>
      <w:r w:rsidRPr="00A53088">
        <w:rPr>
          <w:rFonts w:ascii="Angsana New" w:hAnsi="Angsana New" w:cs="Angsana New"/>
          <w:sz w:val="32"/>
          <w:szCs w:val="32"/>
        </w:rPr>
        <w:t xml:space="preserve"> </w:t>
      </w:r>
      <w:r w:rsidR="0025308D">
        <w:rPr>
          <w:rFonts w:ascii="Angsana New" w:hAnsi="Angsana New" w:cs="Angsana New" w:hint="cs"/>
          <w:sz w:val="32"/>
          <w:szCs w:val="32"/>
          <w:cs/>
        </w:rPr>
        <w:t>21.05</w:t>
      </w:r>
      <w:r w:rsidRPr="00A5308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53088">
        <w:rPr>
          <w:rFonts w:ascii="Angsana New" w:hAnsi="Angsana New" w:cs="Angsana New"/>
          <w:sz w:val="32"/>
          <w:szCs w:val="32"/>
          <w:cs/>
        </w:rPr>
        <w:t>ล้านบาท</w:t>
      </w:r>
      <w:r w:rsidR="009E441E" w:rsidRPr="00A53088">
        <w:rPr>
          <w:rFonts w:ascii="Angsana New" w:hAnsi="Angsana New" w:cs="Angsana New"/>
          <w:sz w:val="32"/>
          <w:szCs w:val="32"/>
          <w:cs/>
        </w:rPr>
        <w:t xml:space="preserve"> </w:t>
      </w:r>
      <w:r w:rsidR="00FD627E" w:rsidRPr="00A53088">
        <w:rPr>
          <w:rFonts w:ascii="Angsana New" w:hAnsi="Angsana New" w:cs="Angsana New" w:hint="cs"/>
          <w:sz w:val="32"/>
          <w:szCs w:val="32"/>
          <w:cs/>
        </w:rPr>
        <w:t>และไม่มีรายได้จากการดำเนินงาน</w:t>
      </w:r>
    </w:p>
    <w:p w:rsidR="00834812" w:rsidRPr="00DE7CA4" w:rsidRDefault="00834812" w:rsidP="00CA6C40">
      <w:pPr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834812" w:rsidRPr="00382B8B" w:rsidRDefault="00834812" w:rsidP="00834812">
      <w:pPr>
        <w:ind w:left="450" w:right="261" w:firstLine="720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4A03ED" w:rsidRDefault="004A03ED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16370B" w:rsidRDefault="00CE42D4" w:rsidP="00441473">
      <w:pPr>
        <w:pStyle w:val="ListParagraph"/>
        <w:numPr>
          <w:ilvl w:val="0"/>
          <w:numId w:val="20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เงินกู้ยืมระยะสั้นจากสถาบันการเงิน</w:t>
      </w:r>
    </w:p>
    <w:p w:rsidR="00CE42D4" w:rsidRPr="002F37CC" w:rsidRDefault="00CE42D4" w:rsidP="007613D6">
      <w:pPr>
        <w:spacing w:line="276" w:lineRule="auto"/>
        <w:ind w:left="450" w:right="167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  <w:r w:rsidRPr="002F37CC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40"/>
        <w:gridCol w:w="2340"/>
        <w:gridCol w:w="2340"/>
      </w:tblGrid>
      <w:tr w:rsidR="00CE42D4" w:rsidRPr="00F44102" w:rsidTr="008C69FD">
        <w:trPr>
          <w:cantSplit/>
          <w:trHeight w:val="423"/>
        </w:trPr>
        <w:tc>
          <w:tcPr>
            <w:tcW w:w="414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2D4" w:rsidRPr="000946D4" w:rsidRDefault="00CE42D4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2D4" w:rsidRPr="000946D4" w:rsidRDefault="00CE42D4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0946D4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CE42D4" w:rsidRPr="00F44102" w:rsidTr="008C69FD">
        <w:trPr>
          <w:cantSplit/>
          <w:trHeight w:val="423"/>
        </w:trPr>
        <w:tc>
          <w:tcPr>
            <w:tcW w:w="41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2D4" w:rsidRPr="000946D4" w:rsidRDefault="00CE42D4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E42D4" w:rsidRPr="00E70F0C" w:rsidRDefault="00CE42D4" w:rsidP="00CE42D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มี.ค. 256</w:t>
            </w:r>
            <w:r w:rsidR="00AD0E4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CE42D4" w:rsidRPr="00E70F0C" w:rsidRDefault="00CE42D4" w:rsidP="00CE42D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D0E4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CE42D4" w:rsidRPr="002F37CC" w:rsidTr="008C69FD">
        <w:trPr>
          <w:cantSplit/>
          <w:trHeight w:val="476"/>
        </w:trPr>
        <w:tc>
          <w:tcPr>
            <w:tcW w:w="4140" w:type="dxa"/>
            <w:tcBorders>
              <w:left w:val="single" w:sz="4" w:space="0" w:color="auto"/>
              <w:bottom w:val="nil"/>
            </w:tcBorders>
          </w:tcPr>
          <w:p w:rsidR="00CE42D4" w:rsidRPr="000946D4" w:rsidRDefault="00CE42D4" w:rsidP="00CE42D4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</w:t>
            </w:r>
            <w:r w:rsidRPr="000946D4">
              <w:rPr>
                <w:rFonts w:ascii="Angsana New" w:hAnsi="Angsana New" w:cs="Angsana New" w:hint="cs"/>
                <w:sz w:val="32"/>
                <w:szCs w:val="32"/>
                <w:cs/>
              </w:rPr>
              <w:t>สั้นจากสถาบันการเงิน</w:t>
            </w:r>
          </w:p>
        </w:tc>
        <w:tc>
          <w:tcPr>
            <w:tcW w:w="2340" w:type="dxa"/>
            <w:tcBorders>
              <w:top w:val="single" w:sz="4" w:space="0" w:color="auto"/>
              <w:bottom w:val="nil"/>
              <w:right w:val="dashSmallGap" w:sz="4" w:space="0" w:color="auto"/>
            </w:tcBorders>
          </w:tcPr>
          <w:p w:rsidR="00CE42D4" w:rsidRPr="000946D4" w:rsidRDefault="00401B74" w:rsidP="00DD1700">
            <w:pPr>
              <w:tabs>
                <w:tab w:val="decimal" w:pos="144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85,000</w:t>
            </w:r>
          </w:p>
        </w:tc>
        <w:tc>
          <w:tcPr>
            <w:tcW w:w="2340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:rsidR="00CE42D4" w:rsidRPr="000946D4" w:rsidRDefault="00401B74" w:rsidP="00401B74">
            <w:pPr>
              <w:tabs>
                <w:tab w:val="decimal" w:pos="144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95</w:t>
            </w:r>
            <w:r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</w:tr>
      <w:tr w:rsidR="00401B74" w:rsidRPr="002F37CC" w:rsidTr="008C69FD">
        <w:trPr>
          <w:cantSplit/>
          <w:trHeight w:val="476"/>
        </w:trPr>
        <w:tc>
          <w:tcPr>
            <w:tcW w:w="4140" w:type="dxa"/>
            <w:tcBorders>
              <w:top w:val="nil"/>
              <w:left w:val="single" w:sz="4" w:space="0" w:color="auto"/>
            </w:tcBorders>
          </w:tcPr>
          <w:p w:rsidR="00401B74" w:rsidRPr="000946D4" w:rsidRDefault="00744FCC" w:rsidP="00CE42D4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เงินกู้ทรัสต์รี</w:t>
            </w:r>
            <w:r w:rsidR="00401B74">
              <w:rPr>
                <w:rFonts w:ascii="Angsana New" w:hAnsi="Angsana New" w:cs="Angsana New" w:hint="cs"/>
                <w:sz w:val="32"/>
                <w:szCs w:val="32"/>
                <w:cs/>
              </w:rPr>
              <w:t>ซีท</w:t>
            </w:r>
          </w:p>
        </w:tc>
        <w:tc>
          <w:tcPr>
            <w:tcW w:w="2340" w:type="dxa"/>
            <w:tcBorders>
              <w:top w:val="nil"/>
              <w:bottom w:val="single" w:sz="4" w:space="0" w:color="auto"/>
              <w:right w:val="dashSmallGap" w:sz="4" w:space="0" w:color="auto"/>
            </w:tcBorders>
          </w:tcPr>
          <w:p w:rsidR="00401B74" w:rsidRPr="000946D4" w:rsidRDefault="00401B74" w:rsidP="00DD1700">
            <w:pPr>
              <w:tabs>
                <w:tab w:val="decimal" w:pos="144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227,966</w:t>
            </w:r>
          </w:p>
        </w:tc>
        <w:tc>
          <w:tcPr>
            <w:tcW w:w="2340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401B74" w:rsidRPr="000946D4" w:rsidRDefault="00401B74" w:rsidP="00401B74">
            <w:pPr>
              <w:tabs>
                <w:tab w:val="decimal" w:pos="144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290,632</w:t>
            </w:r>
          </w:p>
        </w:tc>
      </w:tr>
      <w:tr w:rsidR="00401B74" w:rsidRPr="002F37CC" w:rsidTr="002A4CB2">
        <w:trPr>
          <w:cantSplit/>
          <w:trHeight w:val="476"/>
        </w:trPr>
        <w:tc>
          <w:tcPr>
            <w:tcW w:w="4140" w:type="dxa"/>
            <w:tcBorders>
              <w:left w:val="single" w:sz="4" w:space="0" w:color="auto"/>
              <w:bottom w:val="single" w:sz="4" w:space="0" w:color="auto"/>
            </w:tcBorders>
          </w:tcPr>
          <w:p w:rsidR="00401B74" w:rsidRPr="002A4CB2" w:rsidRDefault="00F151C0" w:rsidP="00837C4F">
            <w:pPr>
              <w:spacing w:line="276" w:lineRule="auto"/>
              <w:ind w:left="61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4CB2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401B74" w:rsidRPr="002A4CB2" w:rsidRDefault="00401B74" w:rsidP="002A4CB2">
            <w:pPr>
              <w:tabs>
                <w:tab w:val="decimal" w:pos="144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2A4CB2">
              <w:rPr>
                <w:rFonts w:ascii="Angsana New" w:hAnsi="Angsana New" w:cs="Angsana New"/>
                <w:sz w:val="32"/>
                <w:szCs w:val="32"/>
              </w:rPr>
              <w:t>312,966</w:t>
            </w:r>
          </w:p>
        </w:tc>
        <w:tc>
          <w:tcPr>
            <w:tcW w:w="234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B74" w:rsidRPr="000946D4" w:rsidRDefault="00401B74" w:rsidP="002A4CB2">
            <w:pPr>
              <w:tabs>
                <w:tab w:val="decimal" w:pos="144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385,632</w:t>
            </w:r>
          </w:p>
        </w:tc>
      </w:tr>
    </w:tbl>
    <w:p w:rsidR="000F5442" w:rsidRPr="000F5442" w:rsidRDefault="000F5442" w:rsidP="000F5442">
      <w:pPr>
        <w:ind w:left="270" w:right="-13" w:firstLine="99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CE42D4" w:rsidRPr="00E90A84" w:rsidRDefault="00CE42D4" w:rsidP="00CA6C40">
      <w:pPr>
        <w:ind w:left="720" w:right="-13" w:firstLine="72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ณ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วันที่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Pr="00CA6C40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D0E4C">
        <w:rPr>
          <w:rFonts w:ascii="Angsana New" w:hAnsi="Angsana New" w:cs="Angsana New"/>
          <w:spacing w:val="-4"/>
          <w:sz w:val="32"/>
          <w:szCs w:val="32"/>
        </w:rPr>
        <w:t>2562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25</w:t>
      </w:r>
      <w:r w:rsidR="00AD0E4C">
        <w:rPr>
          <w:rFonts w:ascii="Angsana New" w:hAnsi="Angsana New" w:cs="Angsana New" w:hint="cs"/>
          <w:spacing w:val="-4"/>
          <w:sz w:val="32"/>
          <w:szCs w:val="32"/>
          <w:cs/>
        </w:rPr>
        <w:t>61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</w:t>
      </w:r>
      <w:r w:rsidRPr="00E90A8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งินกู้ยืมระยะสั้นจากสถาบันการเงินมีอัตราดอกเบี้ยร้อยละ </w:t>
      </w:r>
      <w:r w:rsidR="001574BD">
        <w:rPr>
          <w:rFonts w:ascii="Angsana New" w:hAnsi="Angsana New" w:cs="Angsana New"/>
          <w:spacing w:val="-2"/>
          <w:sz w:val="32"/>
          <w:szCs w:val="32"/>
        </w:rPr>
        <w:t>3</w:t>
      </w:r>
      <w:r w:rsidR="001574BD">
        <w:rPr>
          <w:rFonts w:ascii="Angsana New" w:hAnsi="Angsana New" w:cs="Angsana New"/>
          <w:spacing w:val="-2"/>
          <w:sz w:val="32"/>
          <w:szCs w:val="32"/>
          <w:cs/>
        </w:rPr>
        <w:t>.1</w:t>
      </w:r>
      <w:r w:rsidR="001574BD">
        <w:rPr>
          <w:rFonts w:ascii="Angsana New" w:hAnsi="Angsana New" w:cs="Angsana New"/>
          <w:spacing w:val="-2"/>
          <w:sz w:val="32"/>
          <w:szCs w:val="32"/>
        </w:rPr>
        <w:t>2</w:t>
      </w:r>
      <w:r w:rsidR="001574BD">
        <w:rPr>
          <w:rFonts w:ascii="Angsana New" w:hAnsi="Angsana New" w:cs="Angsana New"/>
          <w:spacing w:val="-2"/>
          <w:sz w:val="32"/>
          <w:szCs w:val="32"/>
          <w:cs/>
        </w:rPr>
        <w:t xml:space="preserve"> - </w:t>
      </w:r>
      <w:r w:rsidR="001574BD">
        <w:rPr>
          <w:rFonts w:ascii="Angsana New" w:hAnsi="Angsana New" w:cs="Angsana New"/>
          <w:spacing w:val="-2"/>
          <w:sz w:val="32"/>
          <w:szCs w:val="32"/>
        </w:rPr>
        <w:t>4</w:t>
      </w:r>
      <w:r w:rsidR="001574BD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1574BD">
        <w:rPr>
          <w:rFonts w:ascii="Angsana New" w:hAnsi="Angsana New" w:cs="Angsana New"/>
          <w:spacing w:val="-2"/>
          <w:sz w:val="32"/>
          <w:szCs w:val="32"/>
        </w:rPr>
        <w:t>05</w:t>
      </w:r>
      <w:r w:rsidRPr="00E90A8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ต่อปี</w:t>
      </w:r>
    </w:p>
    <w:p w:rsidR="00082C0A" w:rsidRDefault="00082C0A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CE42D4" w:rsidRDefault="00CE42D4" w:rsidP="00441473">
      <w:pPr>
        <w:pStyle w:val="ListParagraph"/>
        <w:numPr>
          <w:ilvl w:val="0"/>
          <w:numId w:val="20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70B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Pr="0016370B">
        <w:rPr>
          <w:rFonts w:ascii="Angsana New" w:hAnsi="Angsana New"/>
          <w:b/>
          <w:bCs/>
          <w:sz w:val="32"/>
          <w:szCs w:val="32"/>
          <w:cs/>
        </w:rPr>
        <w:t>จ้าหนี้การค้าและเจ้าหนี้อื่น</w:t>
      </w:r>
    </w:p>
    <w:p w:rsidR="007613D6" w:rsidRDefault="007613D6" w:rsidP="007613D6">
      <w:pPr>
        <w:pStyle w:val="ListParagraph"/>
        <w:tabs>
          <w:tab w:val="left" w:pos="-426"/>
        </w:tabs>
        <w:ind w:left="450" w:right="167"/>
        <w:jc w:val="right"/>
        <w:rPr>
          <w:rFonts w:ascii="Angsana New" w:hAnsi="Angsana New"/>
          <w:b/>
          <w:bCs/>
          <w:sz w:val="32"/>
          <w:szCs w:val="32"/>
        </w:rPr>
      </w:pPr>
      <w:r w:rsidRPr="007646DF">
        <w:rPr>
          <w:rFonts w:ascii="Angsana New" w:hAnsi="Angsana New"/>
          <w:sz w:val="32"/>
          <w:szCs w:val="32"/>
          <w:cs/>
        </w:rPr>
        <w:t xml:space="preserve">หน่วย : </w:t>
      </w:r>
      <w:r w:rsidRPr="007646DF">
        <w:rPr>
          <w:rFonts w:ascii="Angsana New" w:hAnsi="Angsana New" w:hint="cs"/>
          <w:sz w:val="32"/>
          <w:szCs w:val="32"/>
          <w:cs/>
        </w:rPr>
        <w:t>พัน</w:t>
      </w:r>
      <w:r w:rsidRPr="007646DF">
        <w:rPr>
          <w:rFonts w:ascii="Angsana New" w:hAnsi="Angsana New"/>
          <w:sz w:val="32"/>
          <w:szCs w:val="32"/>
          <w:cs/>
        </w:rPr>
        <w:t>บาท</w:t>
      </w:r>
    </w:p>
    <w:tbl>
      <w:tblPr>
        <w:tblStyle w:val="TableGrid"/>
        <w:tblW w:w="0" w:type="auto"/>
        <w:tblInd w:w="828" w:type="dxa"/>
        <w:tblLook w:val="04A0"/>
      </w:tblPr>
      <w:tblGrid>
        <w:gridCol w:w="2160"/>
        <w:gridCol w:w="1642"/>
        <w:gridCol w:w="1643"/>
        <w:gridCol w:w="1642"/>
        <w:gridCol w:w="1643"/>
      </w:tblGrid>
      <w:tr w:rsidR="007613D6" w:rsidTr="008C69FD">
        <w:tc>
          <w:tcPr>
            <w:tcW w:w="2160" w:type="dxa"/>
            <w:vMerge w:val="restart"/>
            <w:vAlign w:val="center"/>
          </w:tcPr>
          <w:p w:rsidR="007613D6" w:rsidRPr="00E70F0C" w:rsidRDefault="007613D6" w:rsidP="007613D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3285" w:type="dxa"/>
            <w:gridSpan w:val="2"/>
            <w:tcBorders>
              <w:bottom w:val="single" w:sz="4" w:space="0" w:color="auto"/>
            </w:tcBorders>
            <w:vAlign w:val="center"/>
          </w:tcPr>
          <w:p w:rsidR="007613D6" w:rsidRPr="00E70F0C" w:rsidRDefault="007613D6" w:rsidP="007613D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85" w:type="dxa"/>
            <w:gridSpan w:val="2"/>
            <w:tcBorders>
              <w:bottom w:val="single" w:sz="4" w:space="0" w:color="auto"/>
            </w:tcBorders>
            <w:vAlign w:val="center"/>
          </w:tcPr>
          <w:p w:rsidR="007613D6" w:rsidRPr="00E70F0C" w:rsidRDefault="007613D6" w:rsidP="007613D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13D6" w:rsidTr="008C69FD"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7613D6" w:rsidRDefault="007613D6" w:rsidP="007613D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42" w:type="dxa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:rsidR="007613D6" w:rsidRDefault="007613D6" w:rsidP="007613D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>ณ 3</w:t>
            </w:r>
            <w:r w:rsidRPr="00E70F0C">
              <w:rPr>
                <w:rFonts w:ascii="Angsana New" w:hAnsi="Angsana New"/>
                <w:sz w:val="32"/>
                <w:szCs w:val="32"/>
              </w:rPr>
              <w:t>1</w:t>
            </w: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 xml:space="preserve"> มี.ค. 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43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7613D6" w:rsidRDefault="007613D6" w:rsidP="007613D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E70F0C">
              <w:rPr>
                <w:rFonts w:ascii="Angsana New" w:hAnsi="Angsana New"/>
                <w:sz w:val="32"/>
                <w:szCs w:val="32"/>
              </w:rPr>
              <w:t>31</w:t>
            </w: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 xml:space="preserve"> ธ.ค. </w:t>
            </w:r>
            <w:r w:rsidRPr="00E70F0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42" w:type="dxa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:rsidR="007613D6" w:rsidRPr="00E70F0C" w:rsidRDefault="007613D6" w:rsidP="007613D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มี.ค. 256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643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7613D6" w:rsidRPr="00E70F0C" w:rsidRDefault="007613D6" w:rsidP="007613D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F90F51" w:rsidTr="008C69FD">
        <w:tc>
          <w:tcPr>
            <w:tcW w:w="2160" w:type="dxa"/>
            <w:tcBorders>
              <w:bottom w:val="nil"/>
            </w:tcBorders>
            <w:vAlign w:val="bottom"/>
          </w:tcPr>
          <w:p w:rsidR="00F90F51" w:rsidRPr="00E70F0C" w:rsidRDefault="00F90F51" w:rsidP="007613D6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642" w:type="dxa"/>
            <w:tcBorders>
              <w:bottom w:val="nil"/>
              <w:right w:val="dashSmallGap" w:sz="4" w:space="0" w:color="auto"/>
            </w:tcBorders>
          </w:tcPr>
          <w:p w:rsidR="00F90F51" w:rsidRPr="00401B74" w:rsidRDefault="00B26FDD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395,383</w:t>
            </w:r>
          </w:p>
        </w:tc>
        <w:tc>
          <w:tcPr>
            <w:tcW w:w="1643" w:type="dxa"/>
            <w:tcBorders>
              <w:left w:val="dashSmallGap" w:sz="4" w:space="0" w:color="auto"/>
              <w:bottom w:val="nil"/>
            </w:tcBorders>
          </w:tcPr>
          <w:p w:rsidR="00F90F51" w:rsidRPr="00401B74" w:rsidRDefault="00F90F51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466,815</w:t>
            </w:r>
          </w:p>
        </w:tc>
        <w:tc>
          <w:tcPr>
            <w:tcW w:w="1642" w:type="dxa"/>
            <w:tcBorders>
              <w:bottom w:val="nil"/>
              <w:right w:val="dashSmallGap" w:sz="4" w:space="0" w:color="auto"/>
            </w:tcBorders>
          </w:tcPr>
          <w:p w:rsidR="00F90F51" w:rsidRPr="00401B74" w:rsidRDefault="00F90F51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393,199</w:t>
            </w:r>
          </w:p>
        </w:tc>
        <w:tc>
          <w:tcPr>
            <w:tcW w:w="1643" w:type="dxa"/>
            <w:tcBorders>
              <w:left w:val="dashSmallGap" w:sz="4" w:space="0" w:color="auto"/>
              <w:bottom w:val="nil"/>
            </w:tcBorders>
          </w:tcPr>
          <w:p w:rsidR="00F90F51" w:rsidRPr="00401B74" w:rsidRDefault="00F90F51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01B74">
              <w:rPr>
                <w:rFonts w:ascii="Angsana New" w:hAnsi="Angsana New"/>
                <w:sz w:val="32"/>
                <w:szCs w:val="32"/>
              </w:rPr>
              <w:t>465,800</w:t>
            </w:r>
          </w:p>
        </w:tc>
      </w:tr>
      <w:tr w:rsidR="00F90F51" w:rsidTr="008C69FD">
        <w:tc>
          <w:tcPr>
            <w:tcW w:w="2160" w:type="dxa"/>
            <w:tcBorders>
              <w:top w:val="nil"/>
              <w:bottom w:val="nil"/>
            </w:tcBorders>
          </w:tcPr>
          <w:p w:rsidR="00F90F51" w:rsidRPr="00E70F0C" w:rsidRDefault="00F90F51" w:rsidP="007613D6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642" w:type="dxa"/>
            <w:tcBorders>
              <w:top w:val="nil"/>
              <w:bottom w:val="nil"/>
              <w:right w:val="dashSmallGap" w:sz="4" w:space="0" w:color="auto"/>
            </w:tcBorders>
          </w:tcPr>
          <w:p w:rsidR="00F90F51" w:rsidRPr="00401B74" w:rsidRDefault="00A53088" w:rsidP="00B26FDD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  <w:r>
              <w:rPr>
                <w:rFonts w:ascii="Angsana New" w:hAnsi="Angsana New"/>
                <w:sz w:val="32"/>
                <w:szCs w:val="32"/>
              </w:rPr>
              <w:t>,837</w:t>
            </w:r>
          </w:p>
        </w:tc>
        <w:tc>
          <w:tcPr>
            <w:tcW w:w="1643" w:type="dxa"/>
            <w:tcBorders>
              <w:top w:val="nil"/>
              <w:left w:val="dashSmallGap" w:sz="4" w:space="0" w:color="auto"/>
              <w:bottom w:val="nil"/>
            </w:tcBorders>
          </w:tcPr>
          <w:p w:rsidR="00F90F51" w:rsidRPr="00401B74" w:rsidRDefault="00F90F51" w:rsidP="0016091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</w:t>
            </w:r>
            <w:r w:rsidR="00160911"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642" w:type="dxa"/>
            <w:tcBorders>
              <w:top w:val="nil"/>
              <w:bottom w:val="nil"/>
              <w:right w:val="dashSmallGap" w:sz="4" w:space="0" w:color="auto"/>
            </w:tcBorders>
          </w:tcPr>
          <w:p w:rsidR="00F90F51" w:rsidRPr="00401B74" w:rsidRDefault="00F90F51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10,665</w:t>
            </w:r>
          </w:p>
        </w:tc>
        <w:tc>
          <w:tcPr>
            <w:tcW w:w="1643" w:type="dxa"/>
            <w:tcBorders>
              <w:top w:val="nil"/>
              <w:left w:val="dashSmallGap" w:sz="4" w:space="0" w:color="auto"/>
              <w:bottom w:val="nil"/>
            </w:tcBorders>
          </w:tcPr>
          <w:p w:rsidR="00F90F51" w:rsidRPr="00401B74" w:rsidRDefault="00F90F51" w:rsidP="00382B8B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01B74">
              <w:rPr>
                <w:rFonts w:ascii="Angsana New" w:hAnsi="Angsana New"/>
                <w:sz w:val="32"/>
                <w:szCs w:val="32"/>
              </w:rPr>
              <w:t>10,30</w:t>
            </w:r>
            <w:r w:rsidR="00382B8B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90F51" w:rsidTr="008C69FD">
        <w:tc>
          <w:tcPr>
            <w:tcW w:w="2160" w:type="dxa"/>
            <w:tcBorders>
              <w:top w:val="nil"/>
              <w:bottom w:val="nil"/>
            </w:tcBorders>
          </w:tcPr>
          <w:p w:rsidR="00F90F51" w:rsidRPr="00E70F0C" w:rsidRDefault="00F90F51" w:rsidP="007613D6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1642" w:type="dxa"/>
            <w:tcBorders>
              <w:top w:val="nil"/>
              <w:bottom w:val="nil"/>
              <w:right w:val="dashSmallGap" w:sz="4" w:space="0" w:color="auto"/>
            </w:tcBorders>
          </w:tcPr>
          <w:p w:rsidR="00F90F51" w:rsidRPr="00401B74" w:rsidRDefault="00F90F51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27,365</w:t>
            </w:r>
          </w:p>
        </w:tc>
        <w:tc>
          <w:tcPr>
            <w:tcW w:w="1643" w:type="dxa"/>
            <w:tcBorders>
              <w:top w:val="nil"/>
              <w:left w:val="dashSmallGap" w:sz="4" w:space="0" w:color="auto"/>
              <w:bottom w:val="nil"/>
            </w:tcBorders>
          </w:tcPr>
          <w:p w:rsidR="00F90F51" w:rsidRPr="00401B74" w:rsidRDefault="00F90F51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30,960</w:t>
            </w:r>
          </w:p>
        </w:tc>
        <w:tc>
          <w:tcPr>
            <w:tcW w:w="1642" w:type="dxa"/>
            <w:tcBorders>
              <w:top w:val="nil"/>
              <w:bottom w:val="nil"/>
              <w:right w:val="dashSmallGap" w:sz="4" w:space="0" w:color="auto"/>
            </w:tcBorders>
          </w:tcPr>
          <w:p w:rsidR="00F90F51" w:rsidRPr="00401B74" w:rsidRDefault="00F90F51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27,365</w:t>
            </w:r>
          </w:p>
        </w:tc>
        <w:tc>
          <w:tcPr>
            <w:tcW w:w="1643" w:type="dxa"/>
            <w:tcBorders>
              <w:top w:val="nil"/>
              <w:left w:val="dashSmallGap" w:sz="4" w:space="0" w:color="auto"/>
              <w:bottom w:val="nil"/>
            </w:tcBorders>
          </w:tcPr>
          <w:p w:rsidR="00F90F51" w:rsidRPr="00401B74" w:rsidRDefault="00F90F51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01B74">
              <w:rPr>
                <w:rFonts w:ascii="Angsana New" w:hAnsi="Angsana New"/>
                <w:sz w:val="32"/>
                <w:szCs w:val="32"/>
              </w:rPr>
              <w:t>30,960</w:t>
            </w:r>
          </w:p>
        </w:tc>
      </w:tr>
      <w:tr w:rsidR="00F90F51" w:rsidTr="008C69FD">
        <w:tc>
          <w:tcPr>
            <w:tcW w:w="2160" w:type="dxa"/>
            <w:tcBorders>
              <w:top w:val="nil"/>
              <w:bottom w:val="nil"/>
            </w:tcBorders>
          </w:tcPr>
          <w:p w:rsidR="00F90F51" w:rsidRPr="00E70F0C" w:rsidRDefault="00F90F51" w:rsidP="007613D6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1642" w:type="dxa"/>
            <w:tcBorders>
              <w:top w:val="nil"/>
              <w:bottom w:val="nil"/>
              <w:right w:val="dashSmallGap" w:sz="4" w:space="0" w:color="auto"/>
            </w:tcBorders>
          </w:tcPr>
          <w:p w:rsidR="00F90F51" w:rsidRPr="00401B74" w:rsidRDefault="00F90F51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2,595</w:t>
            </w:r>
          </w:p>
        </w:tc>
        <w:tc>
          <w:tcPr>
            <w:tcW w:w="1643" w:type="dxa"/>
            <w:tcBorders>
              <w:top w:val="nil"/>
              <w:left w:val="dashSmallGap" w:sz="4" w:space="0" w:color="auto"/>
              <w:bottom w:val="nil"/>
            </w:tcBorders>
          </w:tcPr>
          <w:p w:rsidR="00F90F51" w:rsidRPr="00401B74" w:rsidRDefault="00F90F51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2,749</w:t>
            </w:r>
          </w:p>
        </w:tc>
        <w:tc>
          <w:tcPr>
            <w:tcW w:w="1642" w:type="dxa"/>
            <w:tcBorders>
              <w:top w:val="nil"/>
              <w:bottom w:val="nil"/>
              <w:right w:val="dashSmallGap" w:sz="4" w:space="0" w:color="auto"/>
            </w:tcBorders>
          </w:tcPr>
          <w:p w:rsidR="00F90F51" w:rsidRPr="00401B74" w:rsidRDefault="00F90F51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2,595</w:t>
            </w:r>
          </w:p>
        </w:tc>
        <w:tc>
          <w:tcPr>
            <w:tcW w:w="1643" w:type="dxa"/>
            <w:tcBorders>
              <w:top w:val="nil"/>
              <w:left w:val="dashSmallGap" w:sz="4" w:space="0" w:color="auto"/>
              <w:bottom w:val="nil"/>
            </w:tcBorders>
          </w:tcPr>
          <w:p w:rsidR="00F90F51" w:rsidRPr="00401B74" w:rsidRDefault="00F90F51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01B74">
              <w:rPr>
                <w:rFonts w:ascii="Angsana New" w:hAnsi="Angsana New"/>
                <w:sz w:val="32"/>
                <w:szCs w:val="32"/>
              </w:rPr>
              <w:t>2,749</w:t>
            </w:r>
          </w:p>
        </w:tc>
      </w:tr>
      <w:tr w:rsidR="00F90F51" w:rsidTr="008C69FD">
        <w:tc>
          <w:tcPr>
            <w:tcW w:w="2160" w:type="dxa"/>
            <w:tcBorders>
              <w:top w:val="nil"/>
            </w:tcBorders>
          </w:tcPr>
          <w:p w:rsidR="00F90F51" w:rsidRPr="00E70F0C" w:rsidRDefault="00F90F51" w:rsidP="007613D6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642" w:type="dxa"/>
            <w:tcBorders>
              <w:top w:val="nil"/>
              <w:right w:val="dashSmallGap" w:sz="4" w:space="0" w:color="auto"/>
            </w:tcBorders>
          </w:tcPr>
          <w:p w:rsidR="00F90F51" w:rsidRPr="00401B74" w:rsidRDefault="00F90F51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2,465</w:t>
            </w:r>
          </w:p>
        </w:tc>
        <w:tc>
          <w:tcPr>
            <w:tcW w:w="1643" w:type="dxa"/>
            <w:tcBorders>
              <w:top w:val="nil"/>
              <w:left w:val="dashSmallGap" w:sz="4" w:space="0" w:color="auto"/>
            </w:tcBorders>
          </w:tcPr>
          <w:p w:rsidR="00F90F51" w:rsidRPr="00401B74" w:rsidRDefault="00F90F51" w:rsidP="0016091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</w:t>
            </w:r>
            <w:r w:rsidR="00160911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642" w:type="dxa"/>
            <w:tcBorders>
              <w:top w:val="nil"/>
              <w:right w:val="dashSmallGap" w:sz="4" w:space="0" w:color="auto"/>
            </w:tcBorders>
          </w:tcPr>
          <w:p w:rsidR="00F90F51" w:rsidRPr="00401B74" w:rsidRDefault="00F90F51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2,465</w:t>
            </w:r>
          </w:p>
        </w:tc>
        <w:tc>
          <w:tcPr>
            <w:tcW w:w="1643" w:type="dxa"/>
            <w:tcBorders>
              <w:top w:val="nil"/>
              <w:left w:val="dashSmallGap" w:sz="4" w:space="0" w:color="auto"/>
            </w:tcBorders>
          </w:tcPr>
          <w:p w:rsidR="00F90F51" w:rsidRPr="00401B74" w:rsidRDefault="00F90F51" w:rsidP="00382B8B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01B74">
              <w:rPr>
                <w:rFonts w:ascii="Angsana New" w:hAnsi="Angsana New"/>
                <w:sz w:val="32"/>
                <w:szCs w:val="32"/>
              </w:rPr>
              <w:t>3,15</w:t>
            </w:r>
            <w:r w:rsidR="00382B8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90F51" w:rsidTr="008C69FD">
        <w:tc>
          <w:tcPr>
            <w:tcW w:w="2160" w:type="dxa"/>
          </w:tcPr>
          <w:p w:rsidR="00F90F51" w:rsidRPr="00E70F0C" w:rsidRDefault="00F90F51" w:rsidP="007613D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42" w:type="dxa"/>
            <w:tcBorders>
              <w:right w:val="dashSmallGap" w:sz="4" w:space="0" w:color="auto"/>
            </w:tcBorders>
          </w:tcPr>
          <w:p w:rsidR="00F90F51" w:rsidRPr="00401B74" w:rsidRDefault="00B26FDD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438,</w:t>
            </w:r>
            <w:r w:rsidR="00A53088">
              <w:rPr>
                <w:rFonts w:ascii="Angsana New" w:hAnsi="Angsana New"/>
                <w:sz w:val="32"/>
                <w:szCs w:val="32"/>
              </w:rPr>
              <w:t>645</w:t>
            </w:r>
          </w:p>
        </w:tc>
        <w:tc>
          <w:tcPr>
            <w:tcW w:w="1643" w:type="dxa"/>
            <w:tcBorders>
              <w:left w:val="dashSmallGap" w:sz="4" w:space="0" w:color="auto"/>
            </w:tcBorders>
          </w:tcPr>
          <w:p w:rsidR="00F90F51" w:rsidRPr="00401B74" w:rsidRDefault="00F90F51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514,348</w:t>
            </w:r>
          </w:p>
        </w:tc>
        <w:tc>
          <w:tcPr>
            <w:tcW w:w="1642" w:type="dxa"/>
            <w:tcBorders>
              <w:right w:val="dashSmallGap" w:sz="4" w:space="0" w:color="auto"/>
            </w:tcBorders>
          </w:tcPr>
          <w:p w:rsidR="00F90F51" w:rsidRPr="00401B74" w:rsidRDefault="00F90F51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436,289</w:t>
            </w:r>
          </w:p>
        </w:tc>
        <w:tc>
          <w:tcPr>
            <w:tcW w:w="1643" w:type="dxa"/>
            <w:tcBorders>
              <w:left w:val="dashSmallGap" w:sz="4" w:space="0" w:color="auto"/>
            </w:tcBorders>
          </w:tcPr>
          <w:p w:rsidR="00F90F51" w:rsidRPr="00401B74" w:rsidRDefault="00F90F51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01B74">
              <w:rPr>
                <w:rFonts w:ascii="Angsana New" w:hAnsi="Angsana New"/>
                <w:sz w:val="32"/>
                <w:szCs w:val="32"/>
              </w:rPr>
              <w:t>512,9</w:t>
            </w:r>
            <w:r w:rsidR="00835F22">
              <w:rPr>
                <w:rFonts w:ascii="Angsana New" w:hAnsi="Angsana New"/>
                <w:sz w:val="32"/>
                <w:szCs w:val="32"/>
              </w:rPr>
              <w:t>69</w:t>
            </w:r>
          </w:p>
        </w:tc>
      </w:tr>
    </w:tbl>
    <w:p w:rsidR="004D596B" w:rsidRPr="00B90055" w:rsidRDefault="004D596B" w:rsidP="00AD0E4C">
      <w:pPr>
        <w:spacing w:line="276" w:lineRule="auto"/>
        <w:ind w:right="29"/>
        <w:rPr>
          <w:rFonts w:ascii="Angsana New" w:hAnsi="Angsana New" w:cs="Angsana New"/>
          <w:spacing w:val="-6"/>
          <w:sz w:val="16"/>
          <w:szCs w:val="16"/>
        </w:rPr>
      </w:pPr>
    </w:p>
    <w:p w:rsidR="004A03ED" w:rsidRDefault="004A03ED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AC12B7" w:rsidRPr="00CF33ED" w:rsidRDefault="00AC12B7" w:rsidP="00441473">
      <w:pPr>
        <w:pStyle w:val="ListParagraph"/>
        <w:numPr>
          <w:ilvl w:val="0"/>
          <w:numId w:val="20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F33ED">
        <w:rPr>
          <w:rFonts w:ascii="Angsana New" w:hAnsi="Angsana New"/>
          <w:b/>
          <w:bCs/>
          <w:sz w:val="32"/>
          <w:szCs w:val="32"/>
          <w:cs/>
        </w:rPr>
        <w:lastRenderedPageBreak/>
        <w:t>ภาษีเงินได้</w:t>
      </w:r>
    </w:p>
    <w:p w:rsidR="00B90055" w:rsidRDefault="00AC12B7" w:rsidP="00CA6C40">
      <w:pPr>
        <w:spacing w:line="276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ภาษีเงินได้นิติบุคคล</w:t>
      </w:r>
      <w:r w:rsidRPr="00CF33ED">
        <w:rPr>
          <w:rFonts w:ascii="Angsana New" w:hAnsi="Angsana New" w:cs="Angsana New" w:hint="cs"/>
          <w:sz w:val="32"/>
          <w:szCs w:val="32"/>
          <w:cs/>
        </w:rPr>
        <w:t>ทางภาษี</w:t>
      </w:r>
      <w:r w:rsidRPr="00CF33ED">
        <w:rPr>
          <w:rFonts w:ascii="Angsana New" w:hAnsi="Angsana New" w:cs="Angsana New"/>
          <w:sz w:val="32"/>
          <w:szCs w:val="32"/>
          <w:cs/>
        </w:rPr>
        <w:t>ของบริษัท สำหรับ</w:t>
      </w:r>
      <w:r w:rsidRPr="00CF33ED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A2E50" w:rsidRPr="00CF33ED">
        <w:rPr>
          <w:rFonts w:ascii="Angsana New" w:hAnsi="Angsana New" w:cs="Angsana New" w:hint="cs"/>
          <w:sz w:val="32"/>
          <w:szCs w:val="32"/>
          <w:cs/>
        </w:rPr>
        <w:t>3</w:t>
      </w:r>
      <w:r w:rsidR="00875562">
        <w:rPr>
          <w:rFonts w:ascii="Angsana New" w:hAnsi="Angsana New" w:cs="Angsana New"/>
          <w:sz w:val="32"/>
          <w:szCs w:val="32"/>
        </w:rPr>
        <w:t>1</w:t>
      </w:r>
      <w:r w:rsidR="00267D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75562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CF33ED"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E2256">
        <w:rPr>
          <w:rFonts w:ascii="Angsana New" w:hAnsi="Angsana New" w:cs="Angsana New"/>
          <w:sz w:val="32"/>
          <w:szCs w:val="32"/>
          <w:cs/>
        </w:rPr>
        <w:t>25</w:t>
      </w:r>
      <w:r w:rsidR="00EE2256">
        <w:rPr>
          <w:rFonts w:ascii="Angsana New" w:hAnsi="Angsana New" w:cs="Angsana New" w:hint="cs"/>
          <w:sz w:val="32"/>
          <w:szCs w:val="32"/>
          <w:cs/>
        </w:rPr>
        <w:t>6</w:t>
      </w:r>
      <w:r w:rsidR="00AD0E4C">
        <w:rPr>
          <w:rFonts w:ascii="Angsana New" w:hAnsi="Angsana New" w:cs="Angsana New"/>
          <w:sz w:val="32"/>
          <w:szCs w:val="32"/>
        </w:rPr>
        <w:t>2</w:t>
      </w:r>
      <w:r w:rsidR="00B11945"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>และ 25</w:t>
      </w:r>
      <w:r w:rsidR="00AD0E4C">
        <w:rPr>
          <w:rFonts w:ascii="Angsana New" w:hAnsi="Angsana New" w:cs="Angsana New"/>
          <w:sz w:val="32"/>
          <w:szCs w:val="32"/>
        </w:rPr>
        <w:t>61</w:t>
      </w:r>
      <w:r w:rsidR="006907D6"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gramStart"/>
      <w:r w:rsidR="00B77D56">
        <w:rPr>
          <w:rFonts w:ascii="Angsana New" w:hAnsi="Angsana New" w:cs="Angsana New"/>
          <w:sz w:val="32"/>
          <w:szCs w:val="32"/>
          <w:cs/>
        </w:rPr>
        <w:t>คำนวณจาก</w:t>
      </w:r>
      <w:r w:rsidR="00835F22">
        <w:rPr>
          <w:rFonts w:ascii="Angsana New" w:hAnsi="Angsana New" w:cs="Angsana New" w:hint="cs"/>
          <w:sz w:val="32"/>
          <w:szCs w:val="32"/>
          <w:cs/>
        </w:rPr>
        <w:t>กำไร(</w:t>
      </w:r>
      <w:proofErr w:type="gramEnd"/>
      <w:r w:rsidR="00B77D56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835F22">
        <w:rPr>
          <w:rFonts w:ascii="Angsana New" w:hAnsi="Angsana New" w:cs="Angsana New" w:hint="cs"/>
          <w:sz w:val="32"/>
          <w:szCs w:val="32"/>
          <w:cs/>
        </w:rPr>
        <w:t>)</w:t>
      </w:r>
      <w:r w:rsidRPr="00CF33ED">
        <w:rPr>
          <w:rFonts w:ascii="Angsana New" w:hAnsi="Angsana New" w:cs="Angsana New"/>
          <w:sz w:val="32"/>
          <w:szCs w:val="32"/>
          <w:cs/>
        </w:rPr>
        <w:t>ทางบัญชี ปรับปรุงด้วยรายได้และรายจ่ายอื่นบางรายการที่ได้รับการยกเว้นภาษีเงินได้ หรือเป็นรายจ่ายที่ต้องห้ามในการคำนวณภาษีเงินได้</w:t>
      </w:r>
    </w:p>
    <w:p w:rsidR="00AC12B7" w:rsidRPr="00CF33ED" w:rsidRDefault="00AC12B7" w:rsidP="00CA6C40">
      <w:pPr>
        <w:spacing w:line="276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กิจการที่ไม่ได้รับการส่งเสริมการลงทุน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หรือไม่ได้สิทธิประโยชน์ทางภาษีเงินได้แล้ว </w:t>
      </w:r>
      <w:r w:rsidR="00EE2256">
        <w:rPr>
          <w:rFonts w:ascii="Angsana New" w:hAnsi="Angsana New" w:cs="Angsana New" w:hint="cs"/>
          <w:sz w:val="32"/>
          <w:szCs w:val="32"/>
          <w:cs/>
        </w:rPr>
        <w:t>บริษัทคำนวณภาษีเงินได้ในปี 256</w:t>
      </w:r>
      <w:r w:rsidR="00AD0E4C">
        <w:rPr>
          <w:rFonts w:ascii="Angsana New" w:hAnsi="Angsana New" w:cs="Angsana New"/>
          <w:sz w:val="32"/>
          <w:szCs w:val="32"/>
        </w:rPr>
        <w:t>2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และ 25</w:t>
      </w:r>
      <w:r w:rsidR="00AD0E4C">
        <w:rPr>
          <w:rFonts w:ascii="Angsana New" w:hAnsi="Angsana New" w:cs="Angsana New"/>
          <w:sz w:val="32"/>
          <w:szCs w:val="32"/>
        </w:rPr>
        <w:t xml:space="preserve">61 </w:t>
      </w:r>
      <w:r w:rsidRPr="00CF33ED">
        <w:rPr>
          <w:rFonts w:ascii="Angsana New" w:hAnsi="Angsana New" w:cs="Angsana New" w:hint="cs"/>
          <w:sz w:val="32"/>
          <w:szCs w:val="32"/>
          <w:cs/>
        </w:rPr>
        <w:t>อัตราร้อยละ 20</w:t>
      </w:r>
    </w:p>
    <w:p w:rsidR="00AC12B7" w:rsidRPr="00CF33ED" w:rsidRDefault="00AC12B7" w:rsidP="00CA6C40">
      <w:pPr>
        <w:spacing w:line="276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/>
          <w:sz w:val="32"/>
          <w:szCs w:val="32"/>
          <w:cs/>
        </w:rPr>
        <w:t xml:space="preserve">กิจการที่ได้รับการส่งเสริมการลงทุน บริษัทคำนวณตามสิทธิประโยชน์ทางภาษีเงินได้ตามบัตรส่งเสริมการลงทุน </w:t>
      </w:r>
      <w:r w:rsidRPr="00781F05">
        <w:rPr>
          <w:rFonts w:ascii="Angsana New" w:hAnsi="Angsana New" w:cs="Angsana New"/>
          <w:sz w:val="32"/>
          <w:szCs w:val="32"/>
          <w:cs/>
        </w:rPr>
        <w:t>(ดูหมายเหตุ</w:t>
      </w:r>
      <w:r w:rsidR="00B840F2">
        <w:rPr>
          <w:rFonts w:ascii="Angsana New" w:hAnsi="Angsana New" w:cs="Angsana New" w:hint="cs"/>
          <w:sz w:val="32"/>
          <w:szCs w:val="32"/>
          <w:cs/>
        </w:rPr>
        <w:t>ประกอบงบการเงินข้อ</w:t>
      </w:r>
      <w:r w:rsidRPr="00781F05">
        <w:rPr>
          <w:rFonts w:ascii="Angsana New" w:hAnsi="Angsana New" w:cs="Angsana New" w:hint="cs"/>
          <w:sz w:val="32"/>
          <w:szCs w:val="32"/>
          <w:cs/>
        </w:rPr>
        <w:t xml:space="preserve"> 1</w:t>
      </w:r>
      <w:r w:rsidR="00D37D07">
        <w:rPr>
          <w:rFonts w:ascii="Angsana New" w:hAnsi="Angsana New" w:cs="Angsana New"/>
          <w:sz w:val="32"/>
          <w:szCs w:val="32"/>
        </w:rPr>
        <w:t>5</w:t>
      </w:r>
      <w:r w:rsidR="00875562" w:rsidRPr="00781F05">
        <w:rPr>
          <w:rFonts w:ascii="Angsana New" w:hAnsi="Angsana New" w:cs="Angsana New"/>
          <w:sz w:val="32"/>
          <w:szCs w:val="32"/>
        </w:rPr>
        <w:t xml:space="preserve"> </w:t>
      </w:r>
      <w:r w:rsidRPr="00781F05">
        <w:rPr>
          <w:rFonts w:ascii="Angsana New" w:hAnsi="Angsana New" w:cs="Angsana New"/>
          <w:sz w:val="32"/>
          <w:szCs w:val="32"/>
          <w:cs/>
        </w:rPr>
        <w:t>ประกอบ)</w:t>
      </w:r>
    </w:p>
    <w:p w:rsidR="00135BFC" w:rsidRPr="00CF33ED" w:rsidRDefault="00AC12B7" w:rsidP="00CA6C40">
      <w:pPr>
        <w:spacing w:line="276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 w:hint="cs"/>
          <w:sz w:val="32"/>
          <w:szCs w:val="32"/>
          <w:cs/>
        </w:rPr>
        <w:t>ภาษีเงินได้นิติบุคคลของบริษัทย่อยในต่างประเท</w:t>
      </w:r>
      <w:r w:rsidR="00CA12E0">
        <w:rPr>
          <w:rFonts w:ascii="Angsana New" w:hAnsi="Angsana New" w:cs="Angsana New" w:hint="cs"/>
          <w:sz w:val="32"/>
          <w:szCs w:val="32"/>
          <w:cs/>
        </w:rPr>
        <w:t>ศ คำนวณโดยใช้อัตราตามกฎหมายของ</w:t>
      </w:r>
      <w:r w:rsidRPr="00CF33ED">
        <w:rPr>
          <w:rFonts w:ascii="Angsana New" w:hAnsi="Angsana New" w:cs="Angsana New" w:hint="cs"/>
          <w:sz w:val="32"/>
          <w:szCs w:val="32"/>
          <w:cs/>
        </w:rPr>
        <w:t>ต่างประเทศ</w:t>
      </w:r>
    </w:p>
    <w:p w:rsidR="00AC12B7" w:rsidRPr="00CF33ED" w:rsidRDefault="00B77D56" w:rsidP="006907D6">
      <w:pPr>
        <w:spacing w:line="276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ค่าใช้จ่าย(</w:t>
      </w:r>
      <w:r w:rsidR="005962B1">
        <w:rPr>
          <w:rFonts w:ascii="Angsana New" w:hAnsi="Angsana New" w:cs="Angsana New" w:hint="cs"/>
          <w:sz w:val="32"/>
          <w:szCs w:val="32"/>
          <w:cs/>
        </w:rPr>
        <w:t>รายได้</w:t>
      </w:r>
      <w:r>
        <w:rPr>
          <w:rFonts w:ascii="Angsana New" w:hAnsi="Angsana New" w:cs="Angsana New" w:hint="cs"/>
          <w:sz w:val="32"/>
          <w:szCs w:val="32"/>
          <w:cs/>
        </w:rPr>
        <w:t>)</w:t>
      </w:r>
      <w:r w:rsidR="00AC12B7" w:rsidRPr="00CF33ED">
        <w:rPr>
          <w:rFonts w:ascii="Angsana New" w:hAnsi="Angsana New" w:cs="Angsana New"/>
          <w:sz w:val="32"/>
          <w:szCs w:val="32"/>
          <w:cs/>
        </w:rPr>
        <w:t>ภาษีเงินได้ที่รับรู้ในงบกำไรขาดทุนเบ็ดเสร็จ ประกอบด้วย</w:t>
      </w:r>
    </w:p>
    <w:p w:rsidR="00AC12B7" w:rsidRPr="009C6BFC" w:rsidRDefault="00B77D56" w:rsidP="00CA6C40">
      <w:pPr>
        <w:ind w:left="360" w:firstLine="7560"/>
        <w:jc w:val="right"/>
        <w:rPr>
          <w:rFonts w:ascii="Angsana New" w:hAnsi="Angsana New" w:cs="Angsana New"/>
          <w:sz w:val="30"/>
          <w:szCs w:val="30"/>
          <w:highlight w:val="yellow"/>
        </w:rPr>
      </w:pPr>
      <w:r w:rsidRPr="009C6B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C12B7" w:rsidRPr="009C6BFC">
        <w:rPr>
          <w:rFonts w:ascii="Angsana New" w:hAnsi="Angsana New" w:cs="Angsana New"/>
          <w:sz w:val="30"/>
          <w:szCs w:val="30"/>
          <w:cs/>
        </w:rPr>
        <w:t>หน่วย</w:t>
      </w:r>
      <w:r w:rsidR="00AC12B7" w:rsidRPr="009C6BFC">
        <w:rPr>
          <w:rFonts w:ascii="Angsana New" w:hAnsi="Angsana New" w:cs="Angsana New"/>
          <w:sz w:val="30"/>
          <w:szCs w:val="30"/>
        </w:rPr>
        <w:t xml:space="preserve">: </w:t>
      </w:r>
      <w:r w:rsidR="00AC12B7" w:rsidRPr="009C6BFC">
        <w:rPr>
          <w:rFonts w:ascii="Angsana New" w:hAnsi="Angsana New" w:cs="Angsana New" w:hint="cs"/>
          <w:sz w:val="30"/>
          <w:szCs w:val="30"/>
          <w:cs/>
        </w:rPr>
        <w:t>พัน</w:t>
      </w:r>
      <w:r w:rsidR="00AC12B7" w:rsidRPr="009C6BFC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10"/>
        <w:gridCol w:w="1755"/>
        <w:gridCol w:w="1755"/>
      </w:tblGrid>
      <w:tr w:rsidR="00382B8B" w:rsidRPr="009C6BFC" w:rsidTr="00382B8B">
        <w:tc>
          <w:tcPr>
            <w:tcW w:w="5310" w:type="dxa"/>
            <w:vMerge w:val="restart"/>
          </w:tcPr>
          <w:p w:rsidR="00382B8B" w:rsidRPr="009C6BFC" w:rsidRDefault="00382B8B" w:rsidP="00064DB0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  <w:p w:rsidR="00382B8B" w:rsidRPr="009C6BFC" w:rsidRDefault="00382B8B" w:rsidP="00064DB0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สำหรับงวดสามเดือนสิ้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สุดวั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9C6BF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:rsidR="00382B8B" w:rsidRPr="009C6BFC" w:rsidRDefault="00382B8B" w:rsidP="00064DB0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382B8B" w:rsidRPr="009C6BFC" w:rsidTr="00382B8B">
        <w:tc>
          <w:tcPr>
            <w:tcW w:w="5310" w:type="dxa"/>
            <w:vMerge/>
            <w:tcBorders>
              <w:bottom w:val="single" w:sz="4" w:space="0" w:color="auto"/>
            </w:tcBorders>
          </w:tcPr>
          <w:p w:rsidR="00382B8B" w:rsidRPr="009C6BFC" w:rsidRDefault="00382B8B" w:rsidP="00064DB0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right="-8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bottom w:val="single" w:sz="4" w:space="0" w:color="auto"/>
              <w:right w:val="dashSmallGap" w:sz="4" w:space="0" w:color="auto"/>
            </w:tcBorders>
          </w:tcPr>
          <w:p w:rsidR="00382B8B" w:rsidRPr="009C6BFC" w:rsidRDefault="00382B8B" w:rsidP="00064DB0">
            <w:pPr>
              <w:spacing w:line="20" w:lineRule="atLeast"/>
              <w:ind w:left="-137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9C6BF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755" w:type="dxa"/>
            <w:tcBorders>
              <w:left w:val="dashSmallGap" w:sz="4" w:space="0" w:color="auto"/>
              <w:bottom w:val="single" w:sz="4" w:space="0" w:color="auto"/>
            </w:tcBorders>
          </w:tcPr>
          <w:p w:rsidR="00382B8B" w:rsidRPr="009C6BFC" w:rsidRDefault="00382B8B" w:rsidP="00064DB0">
            <w:pPr>
              <w:spacing w:line="20" w:lineRule="atLeast"/>
              <w:ind w:left="-137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9C6BFC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382B8B" w:rsidRPr="009C6BFC" w:rsidTr="00382B8B">
        <w:trPr>
          <w:trHeight w:val="274"/>
        </w:trPr>
        <w:tc>
          <w:tcPr>
            <w:tcW w:w="5310" w:type="dxa"/>
            <w:tcBorders>
              <w:top w:val="nil"/>
              <w:bottom w:val="nil"/>
            </w:tcBorders>
          </w:tcPr>
          <w:p w:rsidR="00382B8B" w:rsidRPr="009C6BFC" w:rsidRDefault="00382B8B" w:rsidP="00064DB0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</w:tcPr>
          <w:p w:rsidR="00382B8B" w:rsidRPr="009C6BFC" w:rsidRDefault="00382B8B" w:rsidP="00152B67">
            <w:pPr>
              <w:spacing w:line="20" w:lineRule="atLeast"/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</w:tcPr>
          <w:p w:rsidR="00382B8B" w:rsidRPr="009C6BFC" w:rsidRDefault="00382B8B" w:rsidP="00152B67">
            <w:pPr>
              <w:spacing w:line="20" w:lineRule="atLeast"/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382B8B" w:rsidRPr="009C6BFC" w:rsidTr="00382B8B">
        <w:trPr>
          <w:trHeight w:val="392"/>
        </w:trPr>
        <w:tc>
          <w:tcPr>
            <w:tcW w:w="5310" w:type="dxa"/>
            <w:tcBorders>
              <w:top w:val="nil"/>
              <w:bottom w:val="nil"/>
            </w:tcBorders>
          </w:tcPr>
          <w:p w:rsidR="00382B8B" w:rsidRPr="009C6BFC" w:rsidRDefault="00382B8B" w:rsidP="00064DB0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</w:tcPr>
          <w:p w:rsidR="00382B8B" w:rsidRPr="009C6BFC" w:rsidRDefault="00382B8B" w:rsidP="00064DB0">
            <w:pPr>
              <w:spacing w:line="20" w:lineRule="atLeast"/>
              <w:ind w:left="-109" w:right="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</w:tcPr>
          <w:p w:rsidR="00382B8B" w:rsidRPr="009C6BFC" w:rsidRDefault="00382B8B" w:rsidP="00064DB0">
            <w:pPr>
              <w:spacing w:line="20" w:lineRule="atLeast"/>
              <w:ind w:left="-109" w:right="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82B8B" w:rsidRPr="009C6BFC" w:rsidTr="00382B8B">
        <w:trPr>
          <w:trHeight w:val="74"/>
        </w:trPr>
        <w:tc>
          <w:tcPr>
            <w:tcW w:w="5310" w:type="dxa"/>
            <w:tcBorders>
              <w:top w:val="nil"/>
              <w:bottom w:val="single" w:sz="4" w:space="0" w:color="auto"/>
            </w:tcBorders>
          </w:tcPr>
          <w:p w:rsidR="00382B8B" w:rsidRPr="009C6BFC" w:rsidRDefault="00382B8B" w:rsidP="00064DB0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left="379"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55" w:type="dxa"/>
            <w:tcBorders>
              <w:top w:val="nil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:rsidR="00382B8B" w:rsidRPr="00382B8B" w:rsidRDefault="00382B8B" w:rsidP="00382B8B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382B8B">
              <w:rPr>
                <w:rFonts w:ascii="AngsanaUPC" w:hAnsi="AngsanaUPC" w:cs="AngsanaUPC"/>
                <w:sz w:val="30"/>
                <w:szCs w:val="30"/>
              </w:rPr>
              <w:t>(5,715)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single" w:sz="4" w:space="0" w:color="auto"/>
            </w:tcBorders>
            <w:shd w:val="clear" w:color="auto" w:fill="auto"/>
          </w:tcPr>
          <w:p w:rsidR="00382B8B" w:rsidRPr="00382B8B" w:rsidRDefault="00382B8B" w:rsidP="00382B8B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82B8B">
              <w:rPr>
                <w:rFonts w:ascii="AngsanaUPC" w:hAnsi="AngsanaUPC" w:cs="AngsanaUPC"/>
                <w:sz w:val="30"/>
                <w:szCs w:val="30"/>
              </w:rPr>
              <w:t>2,207</w:t>
            </w:r>
          </w:p>
        </w:tc>
      </w:tr>
      <w:tr w:rsidR="00382B8B" w:rsidRPr="009C6BFC" w:rsidTr="00382B8B">
        <w:tc>
          <w:tcPr>
            <w:tcW w:w="5310" w:type="dxa"/>
            <w:tcBorders>
              <w:top w:val="single" w:sz="4" w:space="0" w:color="auto"/>
              <w:bottom w:val="single" w:sz="4" w:space="0" w:color="auto"/>
            </w:tcBorders>
          </w:tcPr>
          <w:p w:rsidR="00382B8B" w:rsidRPr="009C6BFC" w:rsidRDefault="00382B8B" w:rsidP="00064DB0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ค่าใช้จ่าย(รายได้)ภาษีเงินได้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:rsidR="00382B8B" w:rsidRPr="00382B8B" w:rsidRDefault="00382B8B" w:rsidP="00382B8B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382B8B">
              <w:rPr>
                <w:rFonts w:ascii="AngsanaUPC" w:hAnsi="AngsanaUPC" w:cs="AngsanaUPC"/>
                <w:sz w:val="30"/>
                <w:szCs w:val="30"/>
              </w:rPr>
              <w:t>(5,715)</w:t>
            </w:r>
          </w:p>
        </w:tc>
        <w:tc>
          <w:tcPr>
            <w:tcW w:w="175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shd w:val="clear" w:color="auto" w:fill="auto"/>
          </w:tcPr>
          <w:p w:rsidR="00382B8B" w:rsidRPr="00382B8B" w:rsidRDefault="00382B8B" w:rsidP="00382B8B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82B8B">
              <w:rPr>
                <w:rFonts w:ascii="AngsanaUPC" w:hAnsi="AngsanaUPC" w:cs="AngsanaUPC"/>
                <w:sz w:val="30"/>
                <w:szCs w:val="30"/>
              </w:rPr>
              <w:t>2,207</w:t>
            </w:r>
          </w:p>
        </w:tc>
      </w:tr>
    </w:tbl>
    <w:p w:rsidR="00CA6C40" w:rsidRPr="00F151C0" w:rsidRDefault="00CA6C40" w:rsidP="00CA6C40">
      <w:pPr>
        <w:spacing w:line="276" w:lineRule="auto"/>
        <w:ind w:left="720" w:right="-13" w:firstLine="720"/>
        <w:jc w:val="thaiDistribute"/>
        <w:rPr>
          <w:rFonts w:ascii="Angsana New" w:hAnsi="Angsana New" w:cs="Angsana New"/>
          <w:sz w:val="14"/>
          <w:szCs w:val="14"/>
        </w:rPr>
      </w:pPr>
    </w:p>
    <w:p w:rsidR="00F15CD6" w:rsidRPr="00F15CD6" w:rsidRDefault="00FE6B11" w:rsidP="00064DB0">
      <w:pPr>
        <w:spacing w:line="20" w:lineRule="atLeast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 w:hint="cs"/>
          <w:sz w:val="32"/>
          <w:szCs w:val="32"/>
          <w:cs/>
        </w:rPr>
        <w:t>ณ วันที่ 3</w:t>
      </w:r>
      <w:r w:rsidR="0047736C">
        <w:rPr>
          <w:rFonts w:ascii="Angsana New" w:hAnsi="Angsana New" w:cs="Angsana New"/>
          <w:sz w:val="32"/>
          <w:szCs w:val="32"/>
        </w:rPr>
        <w:t>1</w:t>
      </w:r>
      <w:r w:rsidRPr="00A637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7736C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EE2256">
        <w:rPr>
          <w:rFonts w:ascii="Angsana New" w:hAnsi="Angsana New" w:cs="Angsana New" w:hint="cs"/>
          <w:sz w:val="32"/>
          <w:szCs w:val="32"/>
          <w:cs/>
        </w:rPr>
        <w:t xml:space="preserve"> 256</w:t>
      </w:r>
      <w:r w:rsidR="00AD0E4C">
        <w:rPr>
          <w:rFonts w:ascii="Angsana New" w:hAnsi="Angsana New" w:cs="Angsana New"/>
          <w:sz w:val="32"/>
          <w:szCs w:val="32"/>
        </w:rPr>
        <w:t>2</w:t>
      </w:r>
      <w:r w:rsidR="0047736C">
        <w:rPr>
          <w:rFonts w:ascii="Angsana New" w:hAnsi="Angsana New" w:cs="Angsana New" w:hint="cs"/>
          <w:sz w:val="32"/>
          <w:szCs w:val="32"/>
          <w:cs/>
        </w:rPr>
        <w:t xml:space="preserve"> และ 31 ธันวาคม 2</w:t>
      </w:r>
      <w:r w:rsidR="00AD0E4C">
        <w:rPr>
          <w:rFonts w:ascii="Angsana New" w:hAnsi="Angsana New" w:cs="Angsana New"/>
          <w:sz w:val="32"/>
          <w:szCs w:val="32"/>
        </w:rPr>
        <w:t>561</w:t>
      </w:r>
      <w:r w:rsidR="00480F24" w:rsidRPr="00A63755">
        <w:rPr>
          <w:rFonts w:ascii="Angsana New" w:hAnsi="Angsana New" w:cs="Angsana New" w:hint="cs"/>
          <w:sz w:val="32"/>
          <w:szCs w:val="32"/>
          <w:cs/>
        </w:rPr>
        <w:t xml:space="preserve"> สินทรัพย์/หนี้สินภาษีเงินได้รอการตัดบัญชีประกอบด้วยผลแตกต่างชั่วคราว ดังต่อไปนี้</w:t>
      </w:r>
    </w:p>
    <w:p w:rsidR="00AC12B7" w:rsidRPr="00150642" w:rsidRDefault="00AC12B7" w:rsidP="006A678D">
      <w:pPr>
        <w:spacing w:line="20" w:lineRule="atLeast"/>
        <w:jc w:val="right"/>
        <w:rPr>
          <w:rFonts w:ascii="Angsana New" w:hAnsi="Angsana New" w:cs="Angsana New"/>
          <w:sz w:val="30"/>
          <w:szCs w:val="30"/>
        </w:rPr>
      </w:pPr>
      <w:r w:rsidRPr="00150642">
        <w:rPr>
          <w:rFonts w:ascii="Angsana New" w:hAnsi="Angsana New" w:cs="Angsana New"/>
          <w:sz w:val="30"/>
          <w:szCs w:val="30"/>
          <w:cs/>
        </w:rPr>
        <w:t>หน่วย</w:t>
      </w:r>
      <w:r w:rsidRPr="00150642">
        <w:rPr>
          <w:rFonts w:ascii="Angsana New" w:hAnsi="Angsana New" w:cs="Angsana New"/>
          <w:sz w:val="30"/>
          <w:szCs w:val="30"/>
        </w:rPr>
        <w:t xml:space="preserve">: </w:t>
      </w:r>
      <w:r w:rsidRPr="00150642">
        <w:rPr>
          <w:rFonts w:ascii="Angsana New" w:hAnsi="Angsana New" w:cs="Angsana New" w:hint="cs"/>
          <w:sz w:val="30"/>
          <w:szCs w:val="30"/>
          <w:cs/>
        </w:rPr>
        <w:t>พัน</w:t>
      </w:r>
      <w:r w:rsidRPr="00150642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10"/>
        <w:gridCol w:w="1755"/>
        <w:gridCol w:w="1755"/>
      </w:tblGrid>
      <w:tr w:rsidR="00EE2256" w:rsidRPr="00A63755" w:rsidTr="006A678D">
        <w:trPr>
          <w:trHeight w:val="511"/>
        </w:trPr>
        <w:tc>
          <w:tcPr>
            <w:tcW w:w="5310" w:type="dxa"/>
            <w:vMerge w:val="restart"/>
            <w:vAlign w:val="center"/>
          </w:tcPr>
          <w:p w:rsidR="00EE2256" w:rsidRPr="00A63755" w:rsidRDefault="00EE2256" w:rsidP="005155C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vAlign w:val="center"/>
          </w:tcPr>
          <w:p w:rsidR="00EE2256" w:rsidRPr="00A63755" w:rsidRDefault="00EE2256" w:rsidP="005155C9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E2256" w:rsidRPr="00A63755" w:rsidTr="006A678D">
        <w:trPr>
          <w:trHeight w:val="153"/>
        </w:trPr>
        <w:tc>
          <w:tcPr>
            <w:tcW w:w="5310" w:type="dxa"/>
            <w:vMerge/>
            <w:tcBorders>
              <w:bottom w:val="single" w:sz="4" w:space="0" w:color="auto"/>
            </w:tcBorders>
          </w:tcPr>
          <w:p w:rsidR="00EE2256" w:rsidRPr="00A63755" w:rsidRDefault="00EE2256" w:rsidP="005155C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bottom w:val="single" w:sz="4" w:space="0" w:color="auto"/>
              <w:right w:val="dashSmallGap" w:sz="4" w:space="0" w:color="auto"/>
            </w:tcBorders>
          </w:tcPr>
          <w:p w:rsidR="00EE2256" w:rsidRPr="00A63755" w:rsidRDefault="00837C4F" w:rsidP="002B3C08">
            <w:pPr>
              <w:ind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proofErr w:type="gramStart"/>
            <w:r w:rsidR="002B3C0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2B3C08">
              <w:rPr>
                <w:rFonts w:ascii="Angsana New" w:hAnsi="Angsana New" w:cs="Angsana New" w:hint="cs"/>
                <w:sz w:val="30"/>
                <w:szCs w:val="30"/>
                <w:cs/>
              </w:rPr>
              <w:t>มี.ค.</w:t>
            </w:r>
            <w:proofErr w:type="gramEnd"/>
            <w:r w:rsidR="00EE2256" w:rsidRPr="00A637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EE2256" w:rsidRPr="00A6375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="00EE2256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AD0E4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755" w:type="dxa"/>
            <w:tcBorders>
              <w:left w:val="dashSmallGap" w:sz="4" w:space="0" w:color="auto"/>
              <w:bottom w:val="single" w:sz="4" w:space="0" w:color="auto"/>
            </w:tcBorders>
          </w:tcPr>
          <w:p w:rsidR="00EE2256" w:rsidRPr="00A63755" w:rsidRDefault="00837C4F" w:rsidP="002B3C08">
            <w:pPr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EE2256" w:rsidRPr="00A637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31 ธ.ค. </w:t>
            </w:r>
            <w:r w:rsidR="00EE2256" w:rsidRPr="00A6375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="002B3C0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D0E4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EE2256" w:rsidRPr="00A63755" w:rsidTr="006A678D">
        <w:trPr>
          <w:trHeight w:val="297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835F22" w:rsidRPr="0036057F" w:rsidRDefault="00835F22" w:rsidP="005155C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20%</w:t>
            </w:r>
          </w:p>
          <w:p w:rsidR="00EE2256" w:rsidRPr="0036057F" w:rsidRDefault="00EE2256" w:rsidP="00F151C0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:rsidR="00EE2256" w:rsidRPr="000C0D64" w:rsidRDefault="00EE2256" w:rsidP="005155C9">
            <w:pPr>
              <w:tabs>
                <w:tab w:val="decimal" w:pos="622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EE2256" w:rsidRPr="000C0D64" w:rsidRDefault="00EE2256" w:rsidP="005155C9">
            <w:pPr>
              <w:tabs>
                <w:tab w:val="decimal" w:pos="622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2256" w:rsidRPr="00A63755" w:rsidTr="006A678D">
        <w:trPr>
          <w:trHeight w:val="453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EE2256" w:rsidRPr="00A63755" w:rsidRDefault="00EE2256" w:rsidP="003D7F40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ค่าเผื่อ</w:t>
            </w:r>
            <w:r w:rsidR="003D7F40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:rsidR="00EE2256" w:rsidRPr="000C0D64" w:rsidRDefault="0036057F" w:rsidP="0036057F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EE2256" w:rsidRPr="000C0D64" w:rsidRDefault="00266DBF" w:rsidP="00382B8B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572</w:t>
            </w:r>
          </w:p>
        </w:tc>
      </w:tr>
      <w:tr w:rsidR="003D7F40" w:rsidRPr="00A63755" w:rsidTr="006A678D">
        <w:trPr>
          <w:trHeight w:val="453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D7F40" w:rsidRPr="00A63755" w:rsidRDefault="003D7F40" w:rsidP="001045FE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:rsidR="003D7F40" w:rsidRPr="000C0D64" w:rsidRDefault="0036057F" w:rsidP="001045FE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13,444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3D7F40" w:rsidRPr="000C0D64" w:rsidRDefault="00266DBF" w:rsidP="001045FE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12,051</w:t>
            </w:r>
          </w:p>
        </w:tc>
      </w:tr>
      <w:tr w:rsidR="00694223" w:rsidRPr="00A63755" w:rsidTr="006A678D">
        <w:trPr>
          <w:trHeight w:val="453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694223" w:rsidRPr="00A63755" w:rsidRDefault="00694223" w:rsidP="00D43867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สินค้าคงเหลือลดลง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เสื่อมสภาพ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:rsidR="00694223" w:rsidRPr="000C0D64" w:rsidRDefault="00694223" w:rsidP="00D4386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376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694223" w:rsidRPr="000C0D64" w:rsidRDefault="00694223" w:rsidP="00D438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693</w:t>
            </w:r>
          </w:p>
        </w:tc>
      </w:tr>
      <w:tr w:rsidR="0036057F" w:rsidRPr="00A63755" w:rsidTr="006A678D">
        <w:trPr>
          <w:trHeight w:val="453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6057F" w:rsidRPr="00A63755" w:rsidRDefault="0036057F" w:rsidP="0036057F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:rsidR="0036057F" w:rsidRPr="000C0D64" w:rsidRDefault="0036057F" w:rsidP="001045FE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248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36057F" w:rsidRPr="000C0D64" w:rsidRDefault="0036057F" w:rsidP="0036057F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3D7F40" w:rsidRPr="00A63755" w:rsidTr="006A678D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D7F40" w:rsidRPr="00A63755" w:rsidRDefault="003D7F40" w:rsidP="005155C9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:rsidR="003D7F40" w:rsidRPr="000C0D64" w:rsidRDefault="0036057F" w:rsidP="004D07F3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(44,665)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3D7F40" w:rsidRPr="000C0D64" w:rsidRDefault="00266DBF" w:rsidP="003D7F4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(45,050)</w:t>
            </w:r>
          </w:p>
        </w:tc>
      </w:tr>
      <w:tr w:rsidR="003D7F40" w:rsidRPr="00A63755" w:rsidTr="006A678D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D7F40" w:rsidRPr="00A63755" w:rsidRDefault="003D7F40" w:rsidP="005155C9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:rsidR="003D7F40" w:rsidRPr="000C0D64" w:rsidRDefault="0036057F" w:rsidP="00382B8B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30,499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3D7F40" w:rsidRPr="000C0D64" w:rsidRDefault="00266DBF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23,491</w:t>
            </w:r>
          </w:p>
        </w:tc>
      </w:tr>
      <w:tr w:rsidR="003D7F40" w:rsidRPr="00A63755" w:rsidTr="006A678D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D7F40" w:rsidRPr="00A63755" w:rsidRDefault="003D7F40" w:rsidP="005155C9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:rsidR="003D7F40" w:rsidRPr="000C0D64" w:rsidRDefault="0036057F" w:rsidP="000C0D64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2</w:t>
            </w:r>
            <w:r w:rsidR="000C0D64" w:rsidRPr="000C0D64">
              <w:rPr>
                <w:rFonts w:ascii="AngsanaUPC" w:hAnsi="AngsanaUPC" w:cs="AngsanaUPC"/>
                <w:sz w:val="30"/>
                <w:szCs w:val="30"/>
              </w:rPr>
              <w:t>7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3D7F40" w:rsidRPr="000C0D64" w:rsidRDefault="00266DBF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139</w:t>
            </w:r>
          </w:p>
        </w:tc>
      </w:tr>
      <w:tr w:rsidR="003D7F40" w:rsidRPr="00A63755" w:rsidTr="006A678D">
        <w:trPr>
          <w:trHeight w:val="85"/>
        </w:trPr>
        <w:tc>
          <w:tcPr>
            <w:tcW w:w="531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F40" w:rsidRDefault="003D7F40" w:rsidP="005155C9">
            <w:pPr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3D7F40" w:rsidRPr="000C0D64" w:rsidRDefault="0036057F" w:rsidP="000C0D6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(7</w:t>
            </w:r>
            <w:r w:rsidR="000C0D64" w:rsidRPr="000C0D64">
              <w:rPr>
                <w:rFonts w:ascii="AngsanaUPC" w:hAnsi="AngsanaUPC" w:cs="AngsanaUPC"/>
                <w:sz w:val="30"/>
                <w:szCs w:val="30"/>
              </w:rPr>
              <w:t>1</w:t>
            </w:r>
            <w:r w:rsidRPr="000C0D6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DB0" w:rsidRPr="000C0D64" w:rsidRDefault="00266DBF" w:rsidP="00064DB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(8,104)</w:t>
            </w:r>
          </w:p>
        </w:tc>
      </w:tr>
    </w:tbl>
    <w:p w:rsidR="00064DB0" w:rsidRPr="00150642" w:rsidRDefault="00064DB0" w:rsidP="006A678D">
      <w:pPr>
        <w:spacing w:line="20" w:lineRule="atLeast"/>
        <w:jc w:val="right"/>
        <w:rPr>
          <w:rFonts w:ascii="Angsana New" w:hAnsi="Angsana New" w:cs="Angsana New"/>
          <w:sz w:val="30"/>
          <w:szCs w:val="30"/>
        </w:rPr>
      </w:pPr>
      <w:r w:rsidRPr="00150642">
        <w:rPr>
          <w:rFonts w:ascii="Angsana New" w:hAnsi="Angsana New" w:cs="Angsana New"/>
          <w:sz w:val="30"/>
          <w:szCs w:val="30"/>
          <w:cs/>
        </w:rPr>
        <w:lastRenderedPageBreak/>
        <w:t>หน่วย</w:t>
      </w:r>
      <w:r w:rsidRPr="00150642">
        <w:rPr>
          <w:rFonts w:ascii="Angsana New" w:hAnsi="Angsana New" w:cs="Angsana New"/>
          <w:sz w:val="30"/>
          <w:szCs w:val="30"/>
        </w:rPr>
        <w:t xml:space="preserve">: </w:t>
      </w:r>
      <w:r w:rsidRPr="00150642">
        <w:rPr>
          <w:rFonts w:ascii="Angsana New" w:hAnsi="Angsana New" w:cs="Angsana New" w:hint="cs"/>
          <w:sz w:val="30"/>
          <w:szCs w:val="30"/>
          <w:cs/>
        </w:rPr>
        <w:t>พัน</w:t>
      </w:r>
      <w:r w:rsidRPr="00150642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10"/>
        <w:gridCol w:w="1755"/>
        <w:gridCol w:w="1755"/>
      </w:tblGrid>
      <w:tr w:rsidR="00064DB0" w:rsidRPr="00A63755" w:rsidTr="006A678D">
        <w:trPr>
          <w:trHeight w:val="511"/>
        </w:trPr>
        <w:tc>
          <w:tcPr>
            <w:tcW w:w="5310" w:type="dxa"/>
            <w:vMerge w:val="restart"/>
            <w:vAlign w:val="center"/>
          </w:tcPr>
          <w:p w:rsidR="00064DB0" w:rsidRPr="00A63755" w:rsidRDefault="00064DB0" w:rsidP="00064DB0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vAlign w:val="center"/>
          </w:tcPr>
          <w:p w:rsidR="00064DB0" w:rsidRPr="00A63755" w:rsidRDefault="00064DB0" w:rsidP="00064DB0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64DB0" w:rsidRPr="00A63755" w:rsidTr="006A678D">
        <w:trPr>
          <w:trHeight w:val="153"/>
        </w:trPr>
        <w:tc>
          <w:tcPr>
            <w:tcW w:w="5310" w:type="dxa"/>
            <w:vMerge/>
            <w:tcBorders>
              <w:bottom w:val="single" w:sz="4" w:space="0" w:color="auto"/>
            </w:tcBorders>
          </w:tcPr>
          <w:p w:rsidR="00064DB0" w:rsidRPr="00A63755" w:rsidRDefault="00064DB0" w:rsidP="00064DB0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bottom w:val="single" w:sz="4" w:space="0" w:color="auto"/>
              <w:right w:val="dashSmallGap" w:sz="4" w:space="0" w:color="auto"/>
            </w:tcBorders>
          </w:tcPr>
          <w:p w:rsidR="00064DB0" w:rsidRPr="00A63755" w:rsidRDefault="00064DB0" w:rsidP="00064DB0">
            <w:pPr>
              <w:ind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proofErr w:type="gramStart"/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มี.ค.</w:t>
            </w:r>
            <w:proofErr w:type="gramEnd"/>
            <w:r w:rsidRPr="00A637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755" w:type="dxa"/>
            <w:tcBorders>
              <w:left w:val="dashSmallGap" w:sz="4" w:space="0" w:color="auto"/>
              <w:bottom w:val="single" w:sz="4" w:space="0" w:color="auto"/>
            </w:tcBorders>
          </w:tcPr>
          <w:p w:rsidR="00064DB0" w:rsidRPr="00A63755" w:rsidRDefault="00064DB0" w:rsidP="00064DB0">
            <w:pPr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A637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31 ธ.ค. 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266DBF" w:rsidRPr="00A63755" w:rsidTr="006A678D">
        <w:trPr>
          <w:trHeight w:val="85"/>
        </w:trPr>
        <w:tc>
          <w:tcPr>
            <w:tcW w:w="5310" w:type="dxa"/>
            <w:tcBorders>
              <w:top w:val="single" w:sz="4" w:space="0" w:color="auto"/>
              <w:bottom w:val="nil"/>
            </w:tcBorders>
            <w:vAlign w:val="center"/>
          </w:tcPr>
          <w:p w:rsidR="00266DBF" w:rsidRPr="0036057F" w:rsidRDefault="006907D6" w:rsidP="007B7A4D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57F">
              <w:br w:type="page"/>
            </w:r>
            <w:r w:rsidRPr="0036057F">
              <w:br w:type="page"/>
            </w:r>
            <w:r w:rsidR="00266DBF"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</w:t>
            </w:r>
            <w:r w:rsidR="00835F22"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</w:p>
          <w:p w:rsidR="00785D0B" w:rsidRPr="0036057F" w:rsidRDefault="00785D0B" w:rsidP="00F151C0">
            <w:pPr>
              <w:tabs>
                <w:tab w:val="left" w:pos="360"/>
                <w:tab w:val="left" w:pos="900"/>
                <w:tab w:val="left" w:pos="1440"/>
              </w:tabs>
              <w:ind w:left="162"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รับรู้ในกำไรสะสม</w:t>
            </w:r>
          </w:p>
        </w:tc>
        <w:tc>
          <w:tcPr>
            <w:tcW w:w="1755" w:type="dxa"/>
            <w:tcBorders>
              <w:top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266DBF" w:rsidRPr="000C0D64" w:rsidRDefault="00266DBF" w:rsidP="007B7A4D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266DBF" w:rsidRPr="000C0D64" w:rsidRDefault="00266DBF" w:rsidP="007B7A4D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313049" w:rsidRPr="00A63755" w:rsidTr="006A678D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13049" w:rsidRPr="0036057F" w:rsidRDefault="00313049" w:rsidP="005D0DB6">
            <w:pPr>
              <w:tabs>
                <w:tab w:val="left" w:pos="360"/>
                <w:tab w:val="left" w:pos="900"/>
                <w:tab w:val="left" w:pos="1440"/>
              </w:tabs>
              <w:ind w:right="-338" w:firstLine="3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:rsidR="00313049" w:rsidRPr="000C0D64" w:rsidRDefault="00313049" w:rsidP="006D7D05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313049" w:rsidRPr="000C0D64" w:rsidRDefault="00313049" w:rsidP="006D7D05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(4,52</w:t>
            </w:r>
            <w:r>
              <w:rPr>
                <w:rFonts w:ascii="AngsanaUPC" w:hAnsi="AngsanaUPC" w:cs="AngsanaUPC"/>
                <w:sz w:val="30"/>
                <w:szCs w:val="30"/>
              </w:rPr>
              <w:t>9</w:t>
            </w:r>
            <w:r w:rsidRPr="000C0D6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382B8B" w:rsidRPr="00A63755" w:rsidTr="006A678D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82B8B" w:rsidRPr="00313049" w:rsidRDefault="00382B8B" w:rsidP="00313049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130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:rsidR="00382B8B" w:rsidRPr="000C0D64" w:rsidRDefault="00382B8B" w:rsidP="00382B8B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382B8B" w:rsidRPr="000C0D64" w:rsidRDefault="00382B8B" w:rsidP="00382B8B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36057F" w:rsidRPr="00A63755" w:rsidTr="006A678D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6057F" w:rsidRPr="0036057F" w:rsidRDefault="0036057F" w:rsidP="005D0DB6">
            <w:pPr>
              <w:tabs>
                <w:tab w:val="left" w:pos="360"/>
                <w:tab w:val="left" w:pos="900"/>
                <w:tab w:val="left" w:pos="1440"/>
              </w:tabs>
              <w:ind w:right="-338" w:firstLine="3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755" w:type="dxa"/>
            <w:tcBorders>
              <w:top w:val="nil"/>
              <w:bottom w:val="single" w:sz="6" w:space="0" w:color="auto"/>
              <w:right w:val="dashSmallGap" w:sz="4" w:space="0" w:color="auto"/>
            </w:tcBorders>
            <w:vAlign w:val="center"/>
          </w:tcPr>
          <w:p w:rsidR="0036057F" w:rsidRPr="000C0D64" w:rsidRDefault="0036057F" w:rsidP="0036057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(68,561)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single" w:sz="6" w:space="0" w:color="auto"/>
            </w:tcBorders>
            <w:vAlign w:val="center"/>
          </w:tcPr>
          <w:p w:rsidR="0036057F" w:rsidRPr="000C0D64" w:rsidRDefault="0036057F" w:rsidP="007B7A4D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(68,561)</w:t>
            </w:r>
          </w:p>
        </w:tc>
      </w:tr>
      <w:tr w:rsidR="0036057F" w:rsidRPr="00A63755" w:rsidTr="006A678D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6057F" w:rsidRPr="0036057F" w:rsidRDefault="0036057F" w:rsidP="0036057F">
            <w:pPr>
              <w:tabs>
                <w:tab w:val="left" w:pos="360"/>
                <w:tab w:val="left" w:pos="900"/>
                <w:tab w:val="left" w:pos="1440"/>
              </w:tabs>
              <w:ind w:left="342" w:right="-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6" w:space="0" w:color="auto"/>
              <w:bottom w:val="single" w:sz="6" w:space="0" w:color="auto"/>
              <w:right w:val="dashSmallGap" w:sz="4" w:space="0" w:color="auto"/>
            </w:tcBorders>
            <w:vAlign w:val="center"/>
          </w:tcPr>
          <w:p w:rsidR="0036057F" w:rsidRPr="000C0D64" w:rsidRDefault="0036057F" w:rsidP="000C0D6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(68,63</w:t>
            </w:r>
            <w:r w:rsidR="000C0D64" w:rsidRPr="000C0D64">
              <w:rPr>
                <w:rFonts w:ascii="AngsanaUPC" w:hAnsi="AngsanaUPC" w:cs="AngsanaUPC"/>
                <w:sz w:val="30"/>
                <w:szCs w:val="30"/>
              </w:rPr>
              <w:t>2</w:t>
            </w:r>
            <w:r w:rsidRPr="000C0D6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single" w:sz="6" w:space="0" w:color="auto"/>
              <w:left w:val="dashSmallGap" w:sz="4" w:space="0" w:color="auto"/>
              <w:bottom w:val="single" w:sz="6" w:space="0" w:color="auto"/>
            </w:tcBorders>
            <w:vAlign w:val="center"/>
          </w:tcPr>
          <w:p w:rsidR="0036057F" w:rsidRPr="000C0D64" w:rsidRDefault="0036057F" w:rsidP="00382B8B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(81,19</w:t>
            </w:r>
            <w:r w:rsidR="00382B8B">
              <w:rPr>
                <w:rFonts w:ascii="AngsanaUPC" w:hAnsi="AngsanaUPC" w:cs="AngsanaUPC"/>
                <w:sz w:val="30"/>
                <w:szCs w:val="30"/>
              </w:rPr>
              <w:t>4</w:t>
            </w:r>
            <w:r w:rsidRPr="000C0D6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36057F" w:rsidRPr="00A63755" w:rsidTr="006A678D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6057F" w:rsidRPr="0036057F" w:rsidRDefault="0036057F" w:rsidP="0036057F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อัตราภาษีเงิน</w:t>
            </w:r>
            <w:r w:rsidRPr="002630F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ได้ </w:t>
            </w:r>
            <w:r w:rsidRPr="002630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10%</w:t>
            </w:r>
            <w:r w:rsidR="002630FA" w:rsidRPr="002630F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2630FA" w:rsidRPr="002630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(BOI)</w:t>
            </w:r>
          </w:p>
          <w:p w:rsidR="0036057F" w:rsidRPr="0036057F" w:rsidRDefault="0036057F" w:rsidP="0036057F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single" w:sz="6" w:space="0" w:color="auto"/>
              <w:bottom w:val="nil"/>
              <w:right w:val="dashSmallGap" w:sz="4" w:space="0" w:color="auto"/>
            </w:tcBorders>
            <w:vAlign w:val="center"/>
          </w:tcPr>
          <w:p w:rsidR="0036057F" w:rsidRPr="000C0D64" w:rsidRDefault="0036057F" w:rsidP="0036057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dashSmallGap" w:sz="4" w:space="0" w:color="auto"/>
              <w:bottom w:val="nil"/>
            </w:tcBorders>
            <w:vAlign w:val="center"/>
          </w:tcPr>
          <w:p w:rsidR="0036057F" w:rsidRPr="000C0D64" w:rsidRDefault="0036057F" w:rsidP="00160911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36057F" w:rsidRPr="00A63755" w:rsidTr="006A678D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6057F" w:rsidRPr="0036057F" w:rsidRDefault="0036057F" w:rsidP="0036057F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ค่าเผื่อ</w:t>
            </w:r>
            <w:r w:rsidRPr="0036057F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:rsidR="0036057F" w:rsidRPr="000C0D64" w:rsidRDefault="0036057F" w:rsidP="00A5308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1,42</w:t>
            </w:r>
            <w:r w:rsidR="00A53088">
              <w:rPr>
                <w:rFonts w:ascii="AngsanaUPC" w:hAnsi="AngsanaUPC" w:cs="AngsanaUPC"/>
                <w:sz w:val="30"/>
                <w:szCs w:val="30"/>
              </w:rPr>
              <w:t>8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36057F" w:rsidRPr="000C0D64" w:rsidRDefault="0036057F" w:rsidP="0036057F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36057F" w:rsidRPr="00A63755" w:rsidTr="006A678D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6057F" w:rsidRPr="0036057F" w:rsidRDefault="0036057F" w:rsidP="0036057F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:rsidR="0036057F" w:rsidRPr="000C0D64" w:rsidRDefault="0036057F" w:rsidP="0036057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22,858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36057F" w:rsidRPr="000C0D64" w:rsidRDefault="0036057F" w:rsidP="0036057F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694223" w:rsidRPr="00A63755" w:rsidTr="006A678D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694223" w:rsidRPr="0036057F" w:rsidRDefault="00694223" w:rsidP="00D43867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สินค้าคงเหลือลดลง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เสื่อมสภาพ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:rsidR="00694223" w:rsidRPr="000C0D64" w:rsidRDefault="00694223" w:rsidP="00D438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334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694223" w:rsidRPr="000C0D64" w:rsidRDefault="00694223" w:rsidP="00D43867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36057F" w:rsidRPr="00A63755" w:rsidTr="006A678D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6057F" w:rsidRPr="0036057F" w:rsidRDefault="0036057F" w:rsidP="0036057F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:rsidR="0036057F" w:rsidRPr="000C0D64" w:rsidRDefault="0036057F" w:rsidP="0036057F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210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36057F" w:rsidRPr="000C0D64" w:rsidRDefault="0036057F" w:rsidP="0036057F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36057F" w:rsidRPr="00A63755" w:rsidTr="006A678D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6057F" w:rsidRPr="0036057F" w:rsidRDefault="0036057F" w:rsidP="0036057F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:rsidR="0036057F" w:rsidRPr="000C0D64" w:rsidRDefault="0036057F" w:rsidP="0036057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541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36057F" w:rsidRPr="000C0D64" w:rsidRDefault="0036057F" w:rsidP="0036057F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36057F" w:rsidRPr="00A63755" w:rsidTr="006A678D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6057F" w:rsidRPr="0036057F" w:rsidRDefault="0036057F" w:rsidP="0036057F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:rsidR="0036057F" w:rsidRPr="000C0D64" w:rsidRDefault="0036057F" w:rsidP="0036057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6,632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36057F" w:rsidRPr="000C0D64" w:rsidRDefault="0036057F" w:rsidP="0036057F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36057F" w:rsidRPr="00A63755" w:rsidTr="006A678D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6057F" w:rsidRPr="0036057F" w:rsidRDefault="0036057F" w:rsidP="0036057F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55" w:type="dxa"/>
            <w:tcBorders>
              <w:top w:val="nil"/>
              <w:bottom w:val="single" w:sz="4" w:space="0" w:color="auto"/>
              <w:right w:val="dashSmallGap" w:sz="4" w:space="0" w:color="auto"/>
            </w:tcBorders>
            <w:vAlign w:val="center"/>
          </w:tcPr>
          <w:p w:rsidR="0036057F" w:rsidRPr="000C0D64" w:rsidRDefault="0036057F" w:rsidP="0036057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24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36057F" w:rsidRPr="000C0D64" w:rsidRDefault="0036057F" w:rsidP="0036057F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36057F" w:rsidRPr="00A63755" w:rsidTr="006A678D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6057F" w:rsidRPr="0036057F" w:rsidRDefault="0036057F" w:rsidP="0036057F">
            <w:pPr>
              <w:tabs>
                <w:tab w:val="left" w:pos="360"/>
                <w:tab w:val="left" w:pos="900"/>
                <w:tab w:val="left" w:pos="1440"/>
              </w:tabs>
              <w:ind w:left="342" w:right="-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36057F" w:rsidRPr="000C0D64" w:rsidRDefault="0036057F" w:rsidP="00A5308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32,02</w:t>
            </w:r>
            <w:r w:rsidR="00A53088">
              <w:rPr>
                <w:rFonts w:ascii="AngsanaUPC" w:hAnsi="AngsanaUPC" w:cs="AngsanaUPC"/>
                <w:sz w:val="30"/>
                <w:szCs w:val="30"/>
              </w:rPr>
              <w:t>7</w:t>
            </w:r>
          </w:p>
        </w:tc>
        <w:tc>
          <w:tcPr>
            <w:tcW w:w="175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36057F" w:rsidRPr="000C0D64" w:rsidRDefault="0036057F" w:rsidP="0036057F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36057F" w:rsidRPr="009003C7" w:rsidTr="006A678D">
        <w:trPr>
          <w:trHeight w:val="85"/>
        </w:trPr>
        <w:tc>
          <w:tcPr>
            <w:tcW w:w="5310" w:type="dxa"/>
            <w:tcBorders>
              <w:top w:val="single" w:sz="4" w:space="0" w:color="auto"/>
              <w:bottom w:val="nil"/>
            </w:tcBorders>
            <w:vAlign w:val="center"/>
          </w:tcPr>
          <w:p w:rsidR="0036057F" w:rsidRPr="0036057F" w:rsidRDefault="0036057F" w:rsidP="00150642">
            <w:pPr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หนี้สินภาษีเงินได้รอการตัดบัญชีซึ่งคำนวณ</w:t>
            </w:r>
          </w:p>
        </w:tc>
        <w:tc>
          <w:tcPr>
            <w:tcW w:w="1755" w:type="dxa"/>
            <w:tcBorders>
              <w:bottom w:val="nil"/>
              <w:right w:val="dashSmallGap" w:sz="4" w:space="0" w:color="auto"/>
            </w:tcBorders>
            <w:vAlign w:val="center"/>
          </w:tcPr>
          <w:p w:rsidR="0036057F" w:rsidRPr="000C0D64" w:rsidRDefault="0036057F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left w:val="dashSmallGap" w:sz="4" w:space="0" w:color="auto"/>
              <w:bottom w:val="nil"/>
            </w:tcBorders>
            <w:vAlign w:val="center"/>
          </w:tcPr>
          <w:p w:rsidR="0036057F" w:rsidRPr="000C0D64" w:rsidRDefault="0036057F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36057F" w:rsidRPr="009003C7" w:rsidTr="006A678D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6057F" w:rsidRPr="0036057F" w:rsidRDefault="0036057F" w:rsidP="00150642">
            <w:pPr>
              <w:tabs>
                <w:tab w:val="left" w:pos="360"/>
                <w:tab w:val="left" w:pos="743"/>
              </w:tabs>
              <w:ind w:right="-338" w:firstLine="743"/>
              <w:rPr>
                <w:rFonts w:ascii="Angsana New" w:hAnsi="Angsana New" w:cs="Angsana New"/>
                <w:sz w:val="30"/>
                <w:szCs w:val="30"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จากอัตราภาษีเงินได้ </w:t>
            </w:r>
            <w:r w:rsidRPr="0036057F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:rsidR="0036057F" w:rsidRPr="000C0D64" w:rsidRDefault="0036057F" w:rsidP="000C0D6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(13,72</w:t>
            </w:r>
            <w:r w:rsidR="000C0D64" w:rsidRPr="000C0D64">
              <w:rPr>
                <w:rFonts w:ascii="AngsanaUPC" w:hAnsi="AngsanaUPC" w:cs="AngsanaUPC"/>
                <w:sz w:val="30"/>
                <w:szCs w:val="30"/>
              </w:rPr>
              <w:t>7</w:t>
            </w:r>
            <w:r w:rsidRPr="000C0D6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36057F" w:rsidRPr="000C0D64" w:rsidRDefault="0036057F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(16,239)</w:t>
            </w:r>
          </w:p>
        </w:tc>
      </w:tr>
      <w:tr w:rsidR="0036057F" w:rsidRPr="00A63755" w:rsidTr="006A678D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6057F" w:rsidRPr="0036057F" w:rsidRDefault="0036057F" w:rsidP="005155C9">
            <w:pPr>
              <w:tabs>
                <w:tab w:val="left" w:pos="360"/>
                <w:tab w:val="left" w:pos="743"/>
              </w:tabs>
              <w:ind w:right="-338" w:firstLine="743"/>
              <w:rPr>
                <w:rFonts w:ascii="Angsana New" w:hAnsi="Angsana New" w:cs="Angsana New"/>
                <w:sz w:val="30"/>
                <w:szCs w:val="30"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จากอัตราภาษีเงินได้ 10</w:t>
            </w:r>
            <w:r w:rsidRPr="0036057F">
              <w:rPr>
                <w:rFonts w:ascii="Angsana New" w:hAnsi="Angsana New" w:cs="Angsana New"/>
                <w:sz w:val="30"/>
                <w:szCs w:val="30"/>
              </w:rPr>
              <w:t>% (BOI)</w:t>
            </w:r>
          </w:p>
        </w:tc>
        <w:tc>
          <w:tcPr>
            <w:tcW w:w="1755" w:type="dxa"/>
            <w:tcBorders>
              <w:top w:val="nil"/>
              <w:bottom w:val="single" w:sz="4" w:space="0" w:color="auto"/>
              <w:right w:val="dashSmallGap" w:sz="4" w:space="0" w:color="auto"/>
            </w:tcBorders>
            <w:vAlign w:val="center"/>
          </w:tcPr>
          <w:p w:rsidR="0036057F" w:rsidRPr="000C0D64" w:rsidRDefault="0036057F" w:rsidP="0036057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3,203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36057F" w:rsidRPr="000C0D64" w:rsidRDefault="0036057F" w:rsidP="00150642">
            <w:pPr>
              <w:ind w:left="-98" w:right="-77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36057F" w:rsidRPr="00A63755" w:rsidTr="006A678D">
        <w:trPr>
          <w:trHeight w:val="85"/>
        </w:trPr>
        <w:tc>
          <w:tcPr>
            <w:tcW w:w="5310" w:type="dxa"/>
            <w:tcBorders>
              <w:top w:val="nil"/>
            </w:tcBorders>
            <w:vAlign w:val="center"/>
          </w:tcPr>
          <w:p w:rsidR="0036057F" w:rsidRPr="0036057F" w:rsidRDefault="0036057F" w:rsidP="00BB6E77">
            <w:pPr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55" w:type="dxa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:rsidR="0036057F" w:rsidRPr="000C0D64" w:rsidRDefault="0036057F" w:rsidP="000C0D6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(10,52</w:t>
            </w:r>
            <w:r w:rsidR="000C0D64" w:rsidRPr="000C0D64">
              <w:rPr>
                <w:rFonts w:ascii="AngsanaUPC" w:hAnsi="AngsanaUPC" w:cs="AngsanaUPC"/>
                <w:sz w:val="30"/>
                <w:szCs w:val="30"/>
              </w:rPr>
              <w:t>4</w:t>
            </w:r>
            <w:r w:rsidRPr="000C0D6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:rsidR="0036057F" w:rsidRPr="000C0D64" w:rsidRDefault="0036057F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(16,239)</w:t>
            </w:r>
          </w:p>
        </w:tc>
      </w:tr>
    </w:tbl>
    <w:p w:rsidR="00AD0E4C" w:rsidRPr="000C0D64" w:rsidRDefault="00AD0E4C">
      <w:pPr>
        <w:rPr>
          <w:rFonts w:ascii="Angsana New" w:hAnsi="Angsana New" w:cs="Angsana New"/>
          <w:b/>
          <w:bCs/>
          <w:sz w:val="16"/>
          <w:szCs w:val="16"/>
          <w:cs/>
        </w:rPr>
      </w:pPr>
    </w:p>
    <w:p w:rsidR="000112BB" w:rsidRPr="000112BB" w:rsidRDefault="000112BB" w:rsidP="00441473">
      <w:pPr>
        <w:pStyle w:val="ListParagraph"/>
        <w:numPr>
          <w:ilvl w:val="0"/>
          <w:numId w:val="20"/>
        </w:numPr>
        <w:ind w:left="720" w:hanging="720"/>
        <w:rPr>
          <w:rFonts w:ascii="Angsana New" w:hAnsi="Angsana New"/>
          <w:b/>
          <w:bCs/>
          <w:sz w:val="32"/>
          <w:szCs w:val="32"/>
        </w:rPr>
      </w:pPr>
      <w:r w:rsidRPr="000112BB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0112BB" w:rsidRPr="000849F1" w:rsidRDefault="000112BB" w:rsidP="000112BB">
      <w:pPr>
        <w:jc w:val="both"/>
        <w:rPr>
          <w:rFonts w:ascii="Angsana New" w:hAnsi="Angsana New" w:cs="Angsana New"/>
        </w:rPr>
      </w:pP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20"/>
        <w:gridCol w:w="2700"/>
      </w:tblGrid>
      <w:tr w:rsidR="000112BB" w:rsidRPr="000112BB" w:rsidTr="006A678D">
        <w:trPr>
          <w:trHeight w:val="503"/>
        </w:trPr>
        <w:tc>
          <w:tcPr>
            <w:tcW w:w="6120" w:type="dxa"/>
            <w:vMerge w:val="restart"/>
            <w:vAlign w:val="center"/>
          </w:tcPr>
          <w:p w:rsidR="000112BB" w:rsidRPr="000112BB" w:rsidRDefault="000112BB" w:rsidP="007B7A4D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112BB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700" w:type="dxa"/>
            <w:vAlign w:val="center"/>
          </w:tcPr>
          <w:p w:rsidR="000112BB" w:rsidRPr="000112BB" w:rsidRDefault="000112BB" w:rsidP="00B21C4D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12BB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จำนวนเงิน </w:t>
            </w:r>
            <w:r w:rsidRPr="000112B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112BB">
              <w:rPr>
                <w:rFonts w:ascii="Angsana New" w:hAnsi="Angsana New" w:cs="Angsana New" w:hint="cs"/>
                <w:sz w:val="30"/>
                <w:szCs w:val="30"/>
                <w:cs/>
              </w:rPr>
              <w:t>พัน</w:t>
            </w:r>
            <w:r w:rsidRPr="000112BB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0112B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112BB" w:rsidRPr="000112BB" w:rsidTr="006A678D">
        <w:tc>
          <w:tcPr>
            <w:tcW w:w="6120" w:type="dxa"/>
            <w:vMerge/>
            <w:tcBorders>
              <w:bottom w:val="single" w:sz="4" w:space="0" w:color="auto"/>
            </w:tcBorders>
            <w:vAlign w:val="center"/>
          </w:tcPr>
          <w:p w:rsidR="000112BB" w:rsidRPr="000112BB" w:rsidRDefault="000112BB" w:rsidP="007B7A4D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0112BB" w:rsidRPr="000112BB" w:rsidRDefault="000112BB" w:rsidP="00F90F51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112B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="0085605D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0112BB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0112B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12BB" w:rsidRPr="000112BB" w:rsidTr="006A678D">
        <w:trPr>
          <w:trHeight w:val="420"/>
        </w:trPr>
        <w:tc>
          <w:tcPr>
            <w:tcW w:w="6120" w:type="dxa"/>
            <w:tcBorders>
              <w:bottom w:val="nil"/>
            </w:tcBorders>
          </w:tcPr>
          <w:p w:rsidR="000112BB" w:rsidRPr="000112BB" w:rsidRDefault="000112BB" w:rsidP="007B7A4D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112B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ภาระผูกพันตามโครงการผลประโยชน์</w:t>
            </w:r>
          </w:p>
        </w:tc>
        <w:tc>
          <w:tcPr>
            <w:tcW w:w="2700" w:type="dxa"/>
            <w:tcBorders>
              <w:bottom w:val="nil"/>
            </w:tcBorders>
          </w:tcPr>
          <w:p w:rsidR="000112BB" w:rsidRPr="000112BB" w:rsidRDefault="000112BB" w:rsidP="000112BB">
            <w:pPr>
              <w:tabs>
                <w:tab w:val="decimal" w:pos="2277"/>
              </w:tabs>
              <w:ind w:left="-108" w:right="-10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112BB" w:rsidRPr="000112BB" w:rsidTr="006A678D">
        <w:trPr>
          <w:trHeight w:val="420"/>
        </w:trPr>
        <w:tc>
          <w:tcPr>
            <w:tcW w:w="6120" w:type="dxa"/>
            <w:tcBorders>
              <w:top w:val="nil"/>
              <w:bottom w:val="nil"/>
            </w:tcBorders>
          </w:tcPr>
          <w:p w:rsidR="000112BB" w:rsidRPr="000112BB" w:rsidRDefault="000112BB" w:rsidP="007B7A4D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0"/>
                <w:szCs w:val="30"/>
              </w:rPr>
            </w:pPr>
            <w:r w:rsidRPr="000112BB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มูลค่าหนี้สิน ณ วันที่ 1 มกราคม 25</w:t>
            </w:r>
            <w:r w:rsidRPr="000112BB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0112BB" w:rsidRPr="00781F05" w:rsidRDefault="00781F05" w:rsidP="00781F05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81F05">
              <w:rPr>
                <w:rFonts w:ascii="Angsana New" w:hAnsi="Angsana New" w:cs="Angsana New"/>
                <w:sz w:val="30"/>
                <w:szCs w:val="30"/>
              </w:rPr>
              <w:t>59,218</w:t>
            </w:r>
          </w:p>
        </w:tc>
      </w:tr>
      <w:tr w:rsidR="000112BB" w:rsidRPr="000112BB" w:rsidTr="006A678D">
        <w:trPr>
          <w:trHeight w:val="420"/>
        </w:trPr>
        <w:tc>
          <w:tcPr>
            <w:tcW w:w="6120" w:type="dxa"/>
            <w:tcBorders>
              <w:top w:val="nil"/>
              <w:bottom w:val="nil"/>
            </w:tcBorders>
          </w:tcPr>
          <w:p w:rsidR="000112BB" w:rsidRPr="000112BB" w:rsidRDefault="000112BB" w:rsidP="007B7A4D">
            <w:pPr>
              <w:tabs>
                <w:tab w:val="left" w:pos="284"/>
                <w:tab w:val="left" w:pos="743"/>
                <w:tab w:val="left" w:pos="1890"/>
              </w:tabs>
              <w:ind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12B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0112BB">
              <w:rPr>
                <w:rFonts w:ascii="Angsana New" w:hAnsi="Angsana New" w:cs="Angsana New"/>
                <w:sz w:val="30"/>
                <w:szCs w:val="30"/>
                <w:cs/>
              </w:rPr>
              <w:tab/>
              <w:t>ต้นทุนบริการในปัจจุบัน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0112BB" w:rsidRPr="00781F05" w:rsidRDefault="00781F05" w:rsidP="00781F05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81F05">
              <w:rPr>
                <w:rFonts w:ascii="Angsana New" w:hAnsi="Angsana New" w:cs="Angsana New"/>
                <w:sz w:val="30"/>
                <w:szCs w:val="30"/>
              </w:rPr>
              <w:t>2,563</w:t>
            </w:r>
          </w:p>
        </w:tc>
      </w:tr>
      <w:tr w:rsidR="000112BB" w:rsidRPr="000112BB" w:rsidTr="006A678D">
        <w:trPr>
          <w:trHeight w:val="420"/>
        </w:trPr>
        <w:tc>
          <w:tcPr>
            <w:tcW w:w="6120" w:type="dxa"/>
            <w:tcBorders>
              <w:top w:val="nil"/>
              <w:bottom w:val="nil"/>
            </w:tcBorders>
          </w:tcPr>
          <w:p w:rsidR="000112BB" w:rsidRPr="000112BB" w:rsidRDefault="000112BB" w:rsidP="000112BB">
            <w:pPr>
              <w:tabs>
                <w:tab w:val="left" w:pos="284"/>
                <w:tab w:val="left" w:pos="743"/>
                <w:tab w:val="left" w:pos="1890"/>
              </w:tabs>
              <w:ind w:left="7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12BB">
              <w:rPr>
                <w:rFonts w:ascii="Angsana New" w:hAnsi="Angsana New" w:cs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0112BB" w:rsidRPr="00781F05" w:rsidRDefault="00781F05" w:rsidP="00781F05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81F05">
              <w:rPr>
                <w:rFonts w:ascii="Angsana New" w:hAnsi="Angsana New" w:cs="Angsana New"/>
                <w:sz w:val="30"/>
                <w:szCs w:val="30"/>
              </w:rPr>
              <w:t>506</w:t>
            </w:r>
          </w:p>
        </w:tc>
      </w:tr>
      <w:tr w:rsidR="000112BB" w:rsidRPr="000112BB" w:rsidTr="006A678D">
        <w:trPr>
          <w:trHeight w:val="420"/>
        </w:trPr>
        <w:tc>
          <w:tcPr>
            <w:tcW w:w="6120" w:type="dxa"/>
            <w:tcBorders>
              <w:top w:val="nil"/>
              <w:bottom w:val="nil"/>
            </w:tcBorders>
          </w:tcPr>
          <w:p w:rsidR="000112BB" w:rsidRPr="000112BB" w:rsidRDefault="000112BB" w:rsidP="000112BB">
            <w:pPr>
              <w:tabs>
                <w:tab w:val="left" w:pos="284"/>
                <w:tab w:val="left" w:pos="743"/>
                <w:tab w:val="left" w:pos="1890"/>
              </w:tabs>
              <w:ind w:left="7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12BB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0112BB" w:rsidRPr="00781F05" w:rsidRDefault="00781F05" w:rsidP="00781F05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81F05">
              <w:rPr>
                <w:rFonts w:ascii="Angsana New" w:hAnsi="Angsana New" w:cs="Angsana New"/>
                <w:sz w:val="30"/>
                <w:szCs w:val="30"/>
              </w:rPr>
              <w:t>14,458</w:t>
            </w:r>
          </w:p>
        </w:tc>
      </w:tr>
      <w:tr w:rsidR="0060765E" w:rsidRPr="000112BB" w:rsidTr="006A678D">
        <w:trPr>
          <w:trHeight w:val="420"/>
        </w:trPr>
        <w:tc>
          <w:tcPr>
            <w:tcW w:w="6120" w:type="dxa"/>
            <w:tcBorders>
              <w:top w:val="nil"/>
              <w:bottom w:val="single" w:sz="4" w:space="0" w:color="auto"/>
            </w:tcBorders>
          </w:tcPr>
          <w:p w:rsidR="0060765E" w:rsidRPr="000112BB" w:rsidRDefault="0060765E" w:rsidP="0060765E">
            <w:pPr>
              <w:tabs>
                <w:tab w:val="left" w:pos="743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0112BB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781F05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ผลประโยชน์พนักงานที่จ่ายระหว่างปี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60765E" w:rsidRPr="00781F05" w:rsidRDefault="0060765E" w:rsidP="00781F05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81F05">
              <w:rPr>
                <w:rFonts w:ascii="Angsana New" w:hAnsi="Angsana New" w:cs="Angsana New"/>
                <w:sz w:val="30"/>
                <w:szCs w:val="30"/>
              </w:rPr>
              <w:t>(1,324)</w:t>
            </w:r>
          </w:p>
        </w:tc>
      </w:tr>
      <w:tr w:rsidR="000112BB" w:rsidRPr="000112BB" w:rsidTr="006A678D">
        <w:trPr>
          <w:trHeight w:val="420"/>
        </w:trPr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:rsidR="000112BB" w:rsidRPr="000112BB" w:rsidRDefault="000112BB" w:rsidP="000112BB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12BB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ยอดคงเหลือยกไป</w:t>
            </w:r>
            <w:r w:rsidRPr="000112B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ณ วันที่ </w:t>
            </w:r>
            <w:r w:rsidRPr="000112B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112B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 2562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0112BB" w:rsidRPr="00781F05" w:rsidRDefault="00781F05" w:rsidP="00781F05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81F05">
              <w:rPr>
                <w:rFonts w:ascii="Angsana New" w:hAnsi="Angsana New" w:cs="Angsana New"/>
                <w:sz w:val="30"/>
                <w:szCs w:val="30"/>
              </w:rPr>
              <w:t>75,421</w:t>
            </w:r>
          </w:p>
        </w:tc>
      </w:tr>
    </w:tbl>
    <w:p w:rsidR="00D740ED" w:rsidRPr="00D740ED" w:rsidRDefault="00D740ED" w:rsidP="009951D4">
      <w:pPr>
        <w:pStyle w:val="ListParagraph"/>
        <w:spacing w:after="120" w:line="276" w:lineRule="auto"/>
        <w:ind w:left="450" w:right="29"/>
        <w:jc w:val="thaiDistribute"/>
        <w:rPr>
          <w:rFonts w:ascii="Angsana New" w:hAnsi="Angsana New"/>
          <w:sz w:val="8"/>
          <w:szCs w:val="8"/>
        </w:rPr>
      </w:pPr>
    </w:p>
    <w:p w:rsidR="000112BB" w:rsidRDefault="00D740ED" w:rsidP="00B840F2">
      <w:pPr>
        <w:pStyle w:val="Heading3"/>
        <w:tabs>
          <w:tab w:val="clear" w:pos="720"/>
          <w:tab w:val="clear" w:pos="810"/>
        </w:tabs>
        <w:ind w:left="720" w:right="0" w:firstLine="720"/>
        <w:jc w:val="thaiDistribute"/>
        <w:rPr>
          <w:rFonts w:ascii="Angsana New" w:hAnsi="Angsana New"/>
        </w:rPr>
      </w:pPr>
      <w:r w:rsidRPr="00D740ED">
        <w:rPr>
          <w:rFonts w:ascii="Angsana New" w:hAnsi="Angsana New"/>
          <w:cs/>
        </w:rPr>
        <w:lastRenderedPageBreak/>
        <w:t>พระราชบัญญัติคุ้มครองแรงงานฉบับใหม่ที่ประกา</w:t>
      </w:r>
      <w:r w:rsidR="002F7AC4">
        <w:rPr>
          <w:rFonts w:ascii="Angsana New" w:hAnsi="Angsana New"/>
          <w:cs/>
        </w:rPr>
        <w:t xml:space="preserve">ศในราชกิจจานุเบกษา เมื่อวันที่ </w:t>
      </w:r>
      <w:r w:rsidR="002F7AC4">
        <w:rPr>
          <w:rFonts w:ascii="Angsana New" w:hAnsi="Angsana New"/>
        </w:rPr>
        <w:t>5</w:t>
      </w:r>
      <w:r w:rsidRPr="00D740ED">
        <w:rPr>
          <w:rFonts w:ascii="Angsana New" w:hAnsi="Angsana New"/>
          <w:cs/>
        </w:rPr>
        <w:t xml:space="preserve"> เมษายน 2562</w:t>
      </w:r>
      <w:r w:rsidR="00BE4488">
        <w:rPr>
          <w:rFonts w:ascii="Angsana New" w:hAnsi="Angsana New" w:hint="cs"/>
          <w:cs/>
        </w:rPr>
        <w:t xml:space="preserve"> </w:t>
      </w:r>
      <w:r w:rsidRPr="00D740ED">
        <w:rPr>
          <w:rFonts w:ascii="Angsana New" w:hAnsi="Angsana New"/>
          <w:cs/>
        </w:rPr>
        <w:t>นั้น ได้กำหนดอัตราค่าชดเชยเพิ่มเติมกรณีนายจ้างเลิกจ้าง สำหรับลูกจ้างซึ่งทำงานติดต่อกันครบ 20 ปีขึ้นไปให้มีสิทธิ ได้รับค่าชดเชยไม่น้อยกว่าค่าจ้างอัตราสุดท้าย</w:t>
      </w:r>
      <w:r w:rsidR="00B840F2">
        <w:rPr>
          <w:rFonts w:ascii="Angsana New" w:hAnsi="Angsana New" w:hint="cs"/>
          <w:cs/>
        </w:rPr>
        <w:t>จำนวน</w:t>
      </w:r>
      <w:r w:rsidRPr="00D740ED">
        <w:rPr>
          <w:rFonts w:ascii="Angsana New" w:hAnsi="Angsana New"/>
          <w:cs/>
        </w:rPr>
        <w:t xml:space="preserve"> 400 วันสุดท้าย ทั้งนี้บริษัทบันทึกผลกระทบจากการเปลี่ยนแปลงดังกล่าวใน</w:t>
      </w:r>
      <w:r w:rsidR="00064DB0">
        <w:rPr>
          <w:rFonts w:ascii="Angsana New" w:hAnsi="Angsana New" w:hint="cs"/>
          <w:cs/>
        </w:rPr>
        <w:t>งบการเงิน</w:t>
      </w:r>
      <w:r w:rsidR="002F75DB">
        <w:rPr>
          <w:rFonts w:ascii="Angsana New" w:hAnsi="Angsana New" w:hint="cs"/>
          <w:cs/>
        </w:rPr>
        <w:t>ไตรมาสนี้</w:t>
      </w:r>
      <w:r w:rsidR="00064DB0">
        <w:rPr>
          <w:rFonts w:ascii="Angsana New" w:hAnsi="Angsana New" w:hint="cs"/>
          <w:cs/>
        </w:rPr>
        <w:t>แล้ว</w:t>
      </w:r>
    </w:p>
    <w:p w:rsidR="00B840F2" w:rsidRPr="00382B8B" w:rsidRDefault="00B840F2" w:rsidP="00B840F2">
      <w:pPr>
        <w:rPr>
          <w:sz w:val="16"/>
          <w:szCs w:val="16"/>
        </w:rPr>
      </w:pPr>
    </w:p>
    <w:p w:rsidR="00EE2256" w:rsidRPr="00EE2256" w:rsidRDefault="00EE2256" w:rsidP="00441473">
      <w:pPr>
        <w:pStyle w:val="ListParagraph"/>
        <w:numPr>
          <w:ilvl w:val="0"/>
          <w:numId w:val="20"/>
        </w:numPr>
        <w:ind w:left="720" w:right="29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2256">
        <w:rPr>
          <w:rFonts w:ascii="Angsana New" w:hAnsi="Angsana New"/>
          <w:b/>
          <w:bCs/>
          <w:sz w:val="32"/>
          <w:szCs w:val="32"/>
          <w:cs/>
        </w:rPr>
        <w:t>การจ่ายเงินปันผล</w:t>
      </w:r>
      <w:r w:rsidRPr="00EE2256">
        <w:rPr>
          <w:rFonts w:ascii="Angsana New" w:hAnsi="Angsana New"/>
          <w:b/>
          <w:bCs/>
          <w:sz w:val="32"/>
          <w:szCs w:val="32"/>
        </w:rPr>
        <w:t xml:space="preserve"> </w:t>
      </w:r>
      <w:r w:rsidRPr="00EE2256">
        <w:rPr>
          <w:rFonts w:ascii="Angsana New" w:hAnsi="Angsana New"/>
          <w:b/>
          <w:bCs/>
          <w:sz w:val="32"/>
          <w:szCs w:val="32"/>
          <w:cs/>
        </w:rPr>
        <w:t>ทุนสำรองตามกฎหมาย</w:t>
      </w:r>
      <w:r w:rsidRPr="00EE2256">
        <w:rPr>
          <w:rFonts w:ascii="Angsana New" w:hAnsi="Angsana New"/>
          <w:b/>
          <w:bCs/>
          <w:sz w:val="32"/>
          <w:szCs w:val="32"/>
        </w:rPr>
        <w:t xml:space="preserve"> </w:t>
      </w:r>
      <w:r w:rsidRPr="00EE2256">
        <w:rPr>
          <w:rFonts w:ascii="Angsana New" w:hAnsi="Angsana New"/>
          <w:b/>
          <w:bCs/>
          <w:sz w:val="32"/>
          <w:szCs w:val="32"/>
          <w:cs/>
        </w:rPr>
        <w:t>และค่าตอบแทนกรรมการ</w:t>
      </w:r>
    </w:p>
    <w:p w:rsidR="000B4549" w:rsidRPr="00DF530B" w:rsidRDefault="000B4549" w:rsidP="00DF530B">
      <w:pPr>
        <w:ind w:left="720" w:right="29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>เมื่อวันที่  2</w:t>
      </w:r>
      <w:r w:rsidR="003605D3" w:rsidRPr="00DF530B">
        <w:rPr>
          <w:rFonts w:ascii="Angsana New" w:hAnsi="Angsana New" w:cs="Angsana New"/>
          <w:spacing w:val="-4"/>
          <w:sz w:val="32"/>
          <w:szCs w:val="32"/>
        </w:rPr>
        <w:t>7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กุมภาพันธ์ 25</w:t>
      </w:r>
      <w:r w:rsidRPr="00DF530B">
        <w:rPr>
          <w:rFonts w:ascii="Angsana New" w:hAnsi="Angsana New" w:cs="Angsana New"/>
          <w:spacing w:val="-4"/>
          <w:sz w:val="32"/>
          <w:szCs w:val="32"/>
        </w:rPr>
        <w:t>6</w:t>
      </w:r>
      <w:r w:rsidR="003605D3" w:rsidRPr="00DF530B">
        <w:rPr>
          <w:rFonts w:ascii="Angsana New" w:hAnsi="Angsana New" w:cs="Angsana New"/>
          <w:spacing w:val="-4"/>
          <w:sz w:val="32"/>
          <w:szCs w:val="32"/>
        </w:rPr>
        <w:t>2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382B8B" w:rsidRPr="00DF530B">
        <w:rPr>
          <w:rFonts w:ascii="Angsana New" w:hAnsi="Angsana New" w:cs="Angsana New" w:hint="cs"/>
          <w:spacing w:val="-4"/>
          <w:sz w:val="32"/>
          <w:szCs w:val="32"/>
          <w:cs/>
        </w:rPr>
        <w:t>ที่ประชุมคณะกรรมการบริษัท ได้มีมติงดจ่ายเงินปันผลแก่ผู้ถือหุ้น และที่ประชุมสามัญผู้ถือหุ้นของบริษัทครั้งที่ 1/2</w:t>
      </w:r>
      <w:r w:rsidR="00382B8B" w:rsidRPr="00DF530B">
        <w:rPr>
          <w:rFonts w:ascii="Angsana New" w:hAnsi="Angsana New" w:cs="Angsana New"/>
          <w:spacing w:val="-4"/>
          <w:sz w:val="32"/>
          <w:szCs w:val="32"/>
        </w:rPr>
        <w:t>56</w:t>
      </w:r>
      <w:r w:rsidR="00DF530B" w:rsidRPr="00DF530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2 เมื่อวันที่ </w:t>
      </w:r>
      <w:r w:rsidR="00DF530B" w:rsidRPr="00DF530B">
        <w:rPr>
          <w:rFonts w:ascii="Angsana New" w:hAnsi="Angsana New" w:cs="Angsana New"/>
          <w:spacing w:val="-4"/>
          <w:sz w:val="32"/>
          <w:szCs w:val="32"/>
        </w:rPr>
        <w:t>2</w:t>
      </w:r>
      <w:r w:rsidR="00DF530B" w:rsidRPr="00DF530B">
        <w:rPr>
          <w:rFonts w:ascii="Angsana New" w:hAnsi="Angsana New" w:cs="Angsana New" w:hint="cs"/>
          <w:spacing w:val="-4"/>
          <w:sz w:val="32"/>
          <w:szCs w:val="32"/>
          <w:cs/>
        </w:rPr>
        <w:t>6</w:t>
      </w:r>
      <w:r w:rsidR="00DF530B" w:rsidRPr="00DF5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F530B" w:rsidRPr="00DF530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เมษายน </w:t>
      </w:r>
      <w:r w:rsidR="00DF530B" w:rsidRPr="00DF530B">
        <w:rPr>
          <w:rFonts w:ascii="Angsana New" w:hAnsi="Angsana New" w:cs="Angsana New"/>
          <w:spacing w:val="-4"/>
          <w:sz w:val="32"/>
          <w:szCs w:val="32"/>
        </w:rPr>
        <w:t>256</w:t>
      </w:r>
      <w:r w:rsidR="00DF530B" w:rsidRPr="00DF530B">
        <w:rPr>
          <w:rFonts w:ascii="Angsana New" w:hAnsi="Angsana New" w:cs="Angsana New" w:hint="cs"/>
          <w:spacing w:val="-4"/>
          <w:sz w:val="32"/>
          <w:szCs w:val="32"/>
          <w:cs/>
        </w:rPr>
        <w:t>2</w:t>
      </w:r>
      <w:r w:rsidR="00DF530B" w:rsidRPr="00DF5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F530B" w:rsidRPr="00DF530B">
        <w:rPr>
          <w:rFonts w:ascii="Angsana New" w:hAnsi="Angsana New" w:cs="Angsana New" w:hint="cs"/>
          <w:spacing w:val="-4"/>
          <w:sz w:val="32"/>
          <w:szCs w:val="32"/>
          <w:cs/>
        </w:rPr>
        <w:t>ได้มีมติอนุมัติการงดจ่ายเงินปันผลดังกล่าว รวมทั้งอนุมัติการจ่ายเงินค่าตอบแทนกรรมการประจำปี</w:t>
      </w:r>
      <w:r w:rsidR="00DF530B" w:rsidRPr="00DF5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F530B" w:rsidRPr="00DF530B">
        <w:rPr>
          <w:rFonts w:ascii="Angsana New" w:hAnsi="Angsana New" w:cs="Angsana New" w:hint="cs"/>
          <w:spacing w:val="-4"/>
          <w:sz w:val="32"/>
          <w:szCs w:val="32"/>
          <w:cs/>
        </w:rPr>
        <w:t>จำนวนไม่เกิน 2.</w:t>
      </w:r>
      <w:r w:rsidR="00DF530B" w:rsidRPr="00DF530B">
        <w:rPr>
          <w:rFonts w:ascii="Angsana New" w:hAnsi="Angsana New" w:cs="Angsana New"/>
          <w:spacing w:val="-4"/>
          <w:sz w:val="32"/>
          <w:szCs w:val="32"/>
        </w:rPr>
        <w:t>73</w:t>
      </w:r>
      <w:r w:rsidR="00DF530B" w:rsidRPr="00DF530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ล้านบาท</w:t>
      </w:r>
    </w:p>
    <w:p w:rsidR="00EE2256" w:rsidRPr="00DF530B" w:rsidRDefault="00D91B72" w:rsidP="00B840F2">
      <w:pPr>
        <w:ind w:left="720" w:right="29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>เมื่อวันที่  2</w:t>
      </w:r>
      <w:r w:rsidRPr="00DF530B">
        <w:rPr>
          <w:rFonts w:ascii="Angsana New" w:hAnsi="Angsana New" w:cs="Angsana New"/>
          <w:spacing w:val="-4"/>
          <w:sz w:val="32"/>
          <w:szCs w:val="32"/>
        </w:rPr>
        <w:t>2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กุมภาพันธ์ 25</w:t>
      </w:r>
      <w:r w:rsidRPr="00DF530B">
        <w:rPr>
          <w:rFonts w:ascii="Angsana New" w:hAnsi="Angsana New" w:cs="Angsana New"/>
          <w:spacing w:val="-4"/>
          <w:sz w:val="32"/>
          <w:szCs w:val="32"/>
        </w:rPr>
        <w:t>61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ที่ประชุมคณะกรรมการบริษัท ได้มีมติงดจ่ายเงินปันผลแก่ผู้ถือหุ้น และที่ประชุมสามัญผู้ถือหุ้นของบริษัทครั้งที่ 1/2</w:t>
      </w:r>
      <w:r w:rsidRPr="00DF530B">
        <w:rPr>
          <w:rFonts w:ascii="Angsana New" w:hAnsi="Angsana New" w:cs="Angsana New"/>
          <w:spacing w:val="-4"/>
          <w:sz w:val="32"/>
          <w:szCs w:val="32"/>
        </w:rPr>
        <w:t>561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เมื่อวันที่ </w:t>
      </w:r>
      <w:r w:rsidRPr="00DF530B">
        <w:rPr>
          <w:rFonts w:ascii="Angsana New" w:hAnsi="Angsana New" w:cs="Angsana New"/>
          <w:spacing w:val="-4"/>
          <w:sz w:val="32"/>
          <w:szCs w:val="32"/>
        </w:rPr>
        <w:t xml:space="preserve">27 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เมษายน </w:t>
      </w:r>
      <w:r w:rsidRPr="00DF530B">
        <w:rPr>
          <w:rFonts w:ascii="Angsana New" w:hAnsi="Angsana New" w:cs="Angsana New"/>
          <w:spacing w:val="-4"/>
          <w:sz w:val="32"/>
          <w:szCs w:val="32"/>
        </w:rPr>
        <w:t xml:space="preserve">2561 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>ได้มีมติอนุมัติการงดจ่ายเงินปันผลดังกล่าว รวมทั้งอนุมัติการจ่ายเงินค่าตอบแทนกรรมการประจำปี</w:t>
      </w:r>
      <w:r w:rsidRPr="00DF5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>จำนวนไม่เกิน 2.</w:t>
      </w:r>
      <w:r w:rsidRPr="00DF530B">
        <w:rPr>
          <w:rFonts w:ascii="Angsana New" w:hAnsi="Angsana New" w:cs="Angsana New"/>
          <w:spacing w:val="-4"/>
          <w:sz w:val="32"/>
          <w:szCs w:val="32"/>
        </w:rPr>
        <w:t>73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ล้านบาท</w:t>
      </w:r>
    </w:p>
    <w:p w:rsidR="00B840F2" w:rsidRDefault="00EE2256" w:rsidP="00B840F2">
      <w:pPr>
        <w:ind w:left="720" w:right="29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50642"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ตามพระราชบัญญัติบริษัทมหาชนจำกัด พ.ศ. 2535 บริษัทจะ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จนกว่าทุนสำรองนี้จะมีจำนวนไม่น้อยกว่าร้อยละสิบของทุนจดทะเบียน ทุนสำรองดังกล่าวจะนำไปจ่ายเป็นเงินปันผลไม่ได้</w:t>
      </w:r>
    </w:p>
    <w:p w:rsidR="00B840F2" w:rsidRDefault="00B840F2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DC11FC" w:rsidRPr="00A63755" w:rsidRDefault="00DC11FC" w:rsidP="00441473">
      <w:pPr>
        <w:numPr>
          <w:ilvl w:val="0"/>
          <w:numId w:val="20"/>
        </w:numPr>
        <w:ind w:left="720" w:right="28" w:hanging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สิทธิ</w:t>
      </w:r>
      <w:r w:rsidR="0090328F" w:rsidRPr="00A63755">
        <w:rPr>
          <w:rFonts w:ascii="Angsana New" w:hAnsi="Angsana New" w:cs="Angsana New"/>
          <w:b/>
          <w:bCs/>
          <w:sz w:val="32"/>
          <w:szCs w:val="32"/>
          <w:cs/>
        </w:rPr>
        <w:t>ประโยชน์</w:t>
      </w:r>
      <w:r w:rsidRPr="00A63755">
        <w:rPr>
          <w:rFonts w:ascii="Angsana New" w:hAnsi="Angsana New" w:cs="Angsana New"/>
          <w:b/>
          <w:bCs/>
          <w:sz w:val="32"/>
          <w:szCs w:val="32"/>
          <w:cs/>
        </w:rPr>
        <w:t>จากการได้รับการส่งเสริมการลงทุน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</w:p>
    <w:p w:rsidR="00ED1D73" w:rsidRPr="00834DF9" w:rsidRDefault="00DC11FC" w:rsidP="00834DF9">
      <w:pPr>
        <w:spacing w:after="60"/>
        <w:ind w:left="72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บริษัทได้รับการส่งเสริมการลงทุนตามพระราชบัญญัติส่งเสริมการลงทุน</w:t>
      </w:r>
      <w:r w:rsidR="00370FA3"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พ</w:t>
      </w:r>
      <w:r w:rsidRPr="00A63755">
        <w:rPr>
          <w:rFonts w:ascii="Angsana New" w:hAnsi="Angsana New" w:cs="Angsana New"/>
          <w:sz w:val="32"/>
          <w:szCs w:val="32"/>
        </w:rPr>
        <w:t>.</w:t>
      </w:r>
      <w:r w:rsidRPr="00A63755">
        <w:rPr>
          <w:rFonts w:ascii="Angsana New" w:hAnsi="Angsana New" w:cs="Angsana New"/>
          <w:sz w:val="32"/>
          <w:szCs w:val="32"/>
          <w:cs/>
        </w:rPr>
        <w:t>ศ</w:t>
      </w:r>
      <w:r w:rsidR="00370FA3" w:rsidRPr="00A63755">
        <w:rPr>
          <w:rFonts w:ascii="Angsana New" w:hAnsi="Angsana New" w:cs="Angsana New"/>
          <w:sz w:val="32"/>
          <w:szCs w:val="32"/>
        </w:rPr>
        <w:t xml:space="preserve">. 2520 </w:t>
      </w:r>
      <w:r w:rsidRPr="00A63755">
        <w:rPr>
          <w:rFonts w:ascii="Angsana New" w:hAnsi="Angsana New" w:cs="Angsana New"/>
          <w:sz w:val="32"/>
          <w:szCs w:val="32"/>
          <w:cs/>
        </w:rPr>
        <w:t>โดยได้รับสิทธิ</w:t>
      </w:r>
      <w:r w:rsidR="0090328F" w:rsidRPr="00A63755">
        <w:rPr>
          <w:rFonts w:ascii="Angsana New" w:hAnsi="Angsana New" w:cs="Angsana New"/>
          <w:sz w:val="32"/>
          <w:szCs w:val="32"/>
          <w:cs/>
        </w:rPr>
        <w:t>ประโยชน์</w:t>
      </w:r>
      <w:r w:rsidRPr="00A63755">
        <w:rPr>
          <w:rFonts w:ascii="Angsana New" w:hAnsi="Angsana New" w:cs="Angsana New"/>
          <w:sz w:val="32"/>
          <w:szCs w:val="32"/>
          <w:cs/>
        </w:rPr>
        <w:t>บางรายการ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ซึ่งรายละเอียดปรากฏตามตาราง</w:t>
      </w:r>
      <w:r w:rsidR="00F960B4" w:rsidRPr="00A63755">
        <w:rPr>
          <w:rFonts w:ascii="Angsana New" w:hAnsi="Angsana New" w:cs="Angsana New" w:hint="cs"/>
          <w:sz w:val="32"/>
          <w:szCs w:val="32"/>
          <w:cs/>
        </w:rPr>
        <w:t>ดัง</w:t>
      </w:r>
      <w:r w:rsidRPr="00A63755">
        <w:rPr>
          <w:rFonts w:ascii="Angsana New" w:hAnsi="Angsana New" w:cs="Angsana New"/>
          <w:sz w:val="32"/>
          <w:szCs w:val="32"/>
          <w:cs/>
        </w:rPr>
        <w:t>นี้</w:t>
      </w:r>
    </w:p>
    <w:tbl>
      <w:tblPr>
        <w:tblW w:w="10429" w:type="dxa"/>
        <w:tblInd w:w="-318" w:type="dxa"/>
        <w:tblLayout w:type="fixed"/>
        <w:tblLook w:val="0000"/>
      </w:tblPr>
      <w:tblGrid>
        <w:gridCol w:w="2836"/>
        <w:gridCol w:w="1293"/>
        <w:gridCol w:w="1260"/>
        <w:gridCol w:w="1350"/>
        <w:gridCol w:w="1260"/>
        <w:gridCol w:w="1170"/>
        <w:gridCol w:w="1260"/>
      </w:tblGrid>
      <w:tr w:rsidR="001D1568" w:rsidRPr="002F37CC" w:rsidTr="00BE4488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1.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บัตรส่งเสริมเลขที่</w:t>
            </w:r>
          </w:p>
        </w:tc>
        <w:tc>
          <w:tcPr>
            <w:tcW w:w="129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1759/2539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1760/2543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1696/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>./2546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1218(2)/2550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1355(1)/2553</w:t>
            </w:r>
          </w:p>
        </w:tc>
      </w:tr>
      <w:tr w:rsidR="001D1568" w:rsidRPr="002F37CC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แทนบัตรเดิมเลขที่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2430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93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1057/2534)</w:t>
            </w: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243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-55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2.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วันที่ตามบัตรส่งเสริม</w:t>
            </w:r>
          </w:p>
        </w:tc>
        <w:tc>
          <w:tcPr>
            <w:tcW w:w="1293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12/11/2539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4/10/2543</w:t>
            </w: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21/3/2534</w:t>
            </w: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6/3/2550</w:t>
            </w:r>
          </w:p>
        </w:tc>
        <w:tc>
          <w:tcPr>
            <w:tcW w:w="24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24/3/2553</w:t>
            </w:r>
          </w:p>
        </w:tc>
      </w:tr>
      <w:tr w:rsidR="001D1568" w:rsidRPr="002F37CC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3.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วันที่เริ่มมีรายได้</w:t>
            </w: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01/12/2539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10/11/2547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13/11/2533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6/7/2550</w:t>
            </w:r>
          </w:p>
        </w:tc>
        <w:tc>
          <w:tcPr>
            <w:tcW w:w="243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17/2/2554</w:t>
            </w:r>
          </w:p>
        </w:tc>
      </w:tr>
      <w:tr w:rsidR="001D1568" w:rsidRPr="002F37CC" w:rsidTr="00BE4488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4.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ประเภทกิจการที่ได้รับการส่งเสริม</w:t>
            </w:r>
          </w:p>
        </w:tc>
        <w:tc>
          <w:tcPr>
            <w:tcW w:w="129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ผลิตชิ้นส่วนหรือ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ผลิตหรือประกอบ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PRINTED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ผลิตเครื่องมือ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PRINTED</w:t>
            </w:r>
          </w:p>
        </w:tc>
      </w:tr>
      <w:tr w:rsidR="001D1568" w:rsidRPr="002F37CC" w:rsidTr="00BE4488">
        <w:trPr>
          <w:trHeight w:val="296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อุปกรณ์ที่ใช้กับ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PRINTED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ผลิตภัณฑ์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CIRCUIT 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แพทย์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>,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CIRCUIT</w:t>
            </w:r>
          </w:p>
        </w:tc>
      </w:tr>
      <w:tr w:rsidR="001D1568" w:rsidRPr="002F37CC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ผลิตภัณฑ์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CIRCUIT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อิเล็คทรอนิคส์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ผลิตผลิตภัณฑ์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</w:tr>
      <w:tr w:rsidR="001D1568" w:rsidRPr="002F37CC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อิเล็คทรอนิคส์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อิเล็คทรอนิคส์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</w:tr>
      <w:tr w:rsidR="001D1568" w:rsidRPr="002F37CC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</w:tr>
      <w:tr w:rsidR="001D1568" w:rsidRPr="002F37CC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และผลิตภัณฑ์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93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อิเล็คทรอนิคส์</w:t>
            </w:r>
          </w:p>
        </w:tc>
        <w:tc>
          <w:tcPr>
            <w:tcW w:w="11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55" w:rsidRPr="00176F02" w:rsidRDefault="00B90055" w:rsidP="00B90055">
            <w:pPr>
              <w:spacing w:line="276" w:lineRule="auto"/>
              <w:ind w:right="29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B90055" w:rsidRPr="002F37CC" w:rsidTr="00BE4488">
        <w:trPr>
          <w:trHeight w:val="295"/>
        </w:trPr>
        <w:tc>
          <w:tcPr>
            <w:tcW w:w="283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สิทธิและประโยชน์สำคัญที่ได้รับการส่งเสริม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B90055" w:rsidRPr="002F37CC" w:rsidTr="00BE4488">
        <w:trPr>
          <w:trHeight w:val="296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5.1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ได้รับยกเว้นภาษีเงินได้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นิติบุคคลสำหรับ</w:t>
            </w: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-</w:t>
            </w:r>
            <w:r w:rsidR="004A03ED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5 ปี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8 ปี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176F02" w:rsidRDefault="00B90055" w:rsidP="009951D4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5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ปี</w:t>
            </w:r>
          </w:p>
        </w:tc>
      </w:tr>
      <w:tr w:rsidR="00B90055" w:rsidRPr="002F37CC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176F02" w:rsidRDefault="00B90055" w:rsidP="00064DB0">
            <w:pPr>
              <w:spacing w:line="276" w:lineRule="auto"/>
              <w:ind w:left="282"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กำไรสุทธิที่ได้จากการประกอบกิจการ</w:t>
            </w: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(ครบกำหนดวันที่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176F02" w:rsidRDefault="00B90055" w:rsidP="009951D4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</w:tr>
      <w:tr w:rsidR="00B90055" w:rsidRPr="002F37CC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176F02" w:rsidRDefault="00064DB0" w:rsidP="00B90055">
            <w:pPr>
              <w:spacing w:line="276" w:lineRule="auto"/>
              <w:ind w:left="282" w:right="29"/>
              <w:jc w:val="both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pacing w:val="-4"/>
                <w:sz w:val="19"/>
                <w:szCs w:val="19"/>
                <w:cs/>
              </w:rPr>
              <w:t>ที่</w:t>
            </w:r>
            <w:r w:rsidR="00B90055"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ได้รับการส่งเสริมนับแต่วันที่เริ่มมีรายได้</w:t>
            </w: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9 พฤศจิกายน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5 กรกฎาคม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2555)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16 กุมภาพันธ์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176F02" w:rsidRDefault="00B90055" w:rsidP="009951D4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16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กุมภาพันธ์ </w:t>
            </w:r>
            <w:r w:rsidR="009951D4">
              <w:rPr>
                <w:rFonts w:ascii="Angsana New" w:hAnsi="Angsana New" w:cs="Angsana New" w:hint="cs"/>
                <w:sz w:val="19"/>
                <w:szCs w:val="19"/>
                <w:cs/>
              </w:rPr>
              <w:t>2559</w:t>
            </w:r>
            <w:r w:rsidR="009951D4">
              <w:rPr>
                <w:rFonts w:ascii="Angsana New" w:hAnsi="Angsana New" w:cs="Angsana New"/>
                <w:sz w:val="19"/>
                <w:szCs w:val="19"/>
              </w:rPr>
              <w:t>)</w:t>
            </w:r>
          </w:p>
        </w:tc>
      </w:tr>
      <w:tr w:rsidR="00B90055" w:rsidRPr="002F37CC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B90055" w:rsidRDefault="00B90055" w:rsidP="00B90055">
            <w:pPr>
              <w:spacing w:line="276" w:lineRule="auto"/>
              <w:ind w:left="282" w:right="29"/>
              <w:jc w:val="both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</w:rPr>
              <w:t xml:space="preserve"> 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จากการประกอบกิจการ</w:t>
            </w: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2547)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2555)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หรือ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2562)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176F02" w:rsidRDefault="009951D4" w:rsidP="009951D4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หรือ (มีมูลค่าภาษี</w:t>
            </w:r>
          </w:p>
        </w:tc>
      </w:tr>
      <w:tr w:rsidR="00B90055" w:rsidRPr="002F37CC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(มีมูลค่าภาษีไม่เกิน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176F02" w:rsidRDefault="009951D4" w:rsidP="009951D4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19"/>
                <w:szCs w:val="19"/>
              </w:rPr>
              <w:t>162.80</w:t>
            </w: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 </w:t>
            </w:r>
          </w:p>
        </w:tc>
      </w:tr>
      <w:tr w:rsidR="009951D4" w:rsidRPr="002F37CC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251.94 ล้านบาท)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9951D4" w:rsidRDefault="009951D4" w:rsidP="007B7A4D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ล้าน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บาท)</w:t>
            </w:r>
          </w:p>
        </w:tc>
      </w:tr>
      <w:tr w:rsidR="009951D4" w:rsidRPr="002F37CC" w:rsidTr="00BE4488">
        <w:trPr>
          <w:trHeight w:val="296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9951D4" w:rsidRPr="00176F02" w:rsidRDefault="00064DB0" w:rsidP="007B7A4D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(แก้ไขเมื่อ</w:t>
            </w:r>
            <w:r w:rsidR="009951D4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วันที่ </w:t>
            </w:r>
          </w:p>
        </w:tc>
      </w:tr>
      <w:tr w:rsidR="009951D4" w:rsidRPr="002F37CC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93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1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1D4" w:rsidRPr="00176F02" w:rsidRDefault="009951D4" w:rsidP="007B7A4D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14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พฤศจิกายน</w:t>
            </w: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2559</w:t>
            </w:r>
            <w:r>
              <w:rPr>
                <w:rFonts w:ascii="Angsana New" w:hAnsi="Angsana New" w:cs="Angsana New"/>
                <w:sz w:val="19"/>
                <w:szCs w:val="19"/>
              </w:rPr>
              <w:t>)</w:t>
            </w:r>
          </w:p>
        </w:tc>
      </w:tr>
      <w:tr w:rsidR="009951D4" w:rsidRPr="002F37CC" w:rsidTr="00BE4488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5.2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ได้รับอนุญาต</w:t>
            </w: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>ให้หักเงินได้พึงประเมิน</w:t>
            </w:r>
          </w:p>
        </w:tc>
        <w:tc>
          <w:tcPr>
            <w:tcW w:w="129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10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10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10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  <w:r w:rsidR="004A03ED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  <w:r w:rsidR="004A03ED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  <w:r w:rsidR="004A03ED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</w:tr>
      <w:tr w:rsidR="009951D4" w:rsidRPr="002F37CC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9951D4" w:rsidRPr="00176F02" w:rsidRDefault="009951D4" w:rsidP="009951D4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>ร้อยละ</w:t>
            </w: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</w:rPr>
              <w:t xml:space="preserve"> 5</w:t>
            </w: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 xml:space="preserve"> ของรายได้ที่เพิ่ม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ขึ้นจากปีก่อน</w:t>
            </w: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(ครบกำหนดวันที่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9951D4" w:rsidRPr="00176F02" w:rsidRDefault="009951D4" w:rsidP="005F4CF6">
            <w:pPr>
              <w:spacing w:line="276" w:lineRule="auto"/>
              <w:ind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ครบกำหนดวันที่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9951D4" w:rsidRPr="002F37CC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9951D4" w:rsidRPr="009951D4" w:rsidRDefault="009951D4" w:rsidP="009951D4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4"/>
                <w:sz w:val="19"/>
                <w:szCs w:val="19"/>
              </w:rPr>
            </w:pPr>
            <w:r w:rsidRPr="009951D4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>จากการส่งออกนับแต่วันที่มีรายได้จาก</w:t>
            </w: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9 พฤศจิกายน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9951D4" w:rsidRPr="00176F02" w:rsidRDefault="009951D4" w:rsidP="005F4CF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 xml:space="preserve">12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พฤศจิกายน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9951D4" w:rsidRPr="002F37CC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1D4" w:rsidRPr="00176F02" w:rsidRDefault="009951D4" w:rsidP="009951D4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4"/>
                <w:sz w:val="19"/>
                <w:szCs w:val="19"/>
              </w:rPr>
            </w:pPr>
            <w:r w:rsidRPr="009951D4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>การประกอบกิจการ</w:t>
            </w:r>
          </w:p>
        </w:tc>
        <w:tc>
          <w:tcPr>
            <w:tcW w:w="1293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2549)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2557)</w:t>
            </w: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9951D4" w:rsidRPr="00176F02" w:rsidRDefault="009951D4" w:rsidP="005F4CF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2543)</w:t>
            </w: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9951D4" w:rsidRPr="002F37CC" w:rsidTr="00BE4488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5.3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ได้รับลดหย่อนภาษีเงินได้นิติบุคคล </w:t>
            </w:r>
          </w:p>
        </w:tc>
        <w:tc>
          <w:tcPr>
            <w:tcW w:w="129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-</w:t>
            </w:r>
            <w:r w:rsidR="004A03ED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-</w:t>
            </w:r>
            <w:r w:rsidR="004A03ED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-</w:t>
            </w:r>
            <w:r w:rsidR="004A03ED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</w:tr>
      <w:tr w:rsidR="009951D4" w:rsidRPr="002F37CC" w:rsidTr="00BE4488">
        <w:trPr>
          <w:trHeight w:val="296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9951D4" w:rsidRPr="009951D4" w:rsidRDefault="009951D4" w:rsidP="009951D4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4"/>
                <w:sz w:val="19"/>
                <w:szCs w:val="19"/>
              </w:rPr>
            </w:pPr>
            <w:r w:rsidRPr="009951D4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>สำหรับกำไรสุทธิที่ได้รับจากการลงทุน</w:t>
            </w: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(ครบกำหนดวันที่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9951D4" w:rsidRPr="002F37CC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9951D4" w:rsidRPr="009951D4" w:rsidRDefault="009951D4" w:rsidP="009951D4">
            <w:pPr>
              <w:spacing w:line="276" w:lineRule="auto"/>
              <w:ind w:left="318" w:right="-90"/>
              <w:rPr>
                <w:rFonts w:ascii="Angsana New" w:hAnsi="Angsana New" w:cs="Angsana New"/>
                <w:spacing w:val="4"/>
                <w:sz w:val="19"/>
                <w:szCs w:val="19"/>
              </w:rPr>
            </w:pPr>
            <w:r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>ในอัตราร้อยละ</w:t>
            </w:r>
            <w:r>
              <w:rPr>
                <w:rFonts w:ascii="Angsana New" w:hAnsi="Angsana New" w:cs="Angsana New" w:hint="cs"/>
                <w:spacing w:val="4"/>
                <w:sz w:val="19"/>
                <w:szCs w:val="19"/>
                <w:cs/>
              </w:rPr>
              <w:t xml:space="preserve"> </w:t>
            </w:r>
            <w:r w:rsidRPr="009951D4">
              <w:rPr>
                <w:rFonts w:ascii="Angsana New" w:hAnsi="Angsana New" w:cs="Angsana New"/>
                <w:spacing w:val="4"/>
                <w:sz w:val="19"/>
                <w:szCs w:val="19"/>
              </w:rPr>
              <w:t xml:space="preserve">50 </w:t>
            </w:r>
            <w:r w:rsidRPr="009951D4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>ของอัตราปกตินับจาก</w:t>
            </w: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9 พฤศจิกายน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16 กุมภาพันธ์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9951D4" w:rsidRPr="002F37CC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1D4" w:rsidRPr="009951D4" w:rsidRDefault="009951D4" w:rsidP="009951D4">
            <w:pPr>
              <w:spacing w:line="276" w:lineRule="auto"/>
              <w:ind w:left="318" w:right="-180"/>
              <w:jc w:val="both"/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</w:pPr>
            <w:r w:rsidRPr="009951D4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>วันที่พ้นกำหนดระยะเวลายกเว้นภาษีเงิน</w:t>
            </w:r>
            <w:r w:rsidRPr="009951D4">
              <w:rPr>
                <w:rFonts w:ascii="Angsana New" w:hAnsi="Angsana New" w:cs="Angsana New" w:hint="cs"/>
                <w:spacing w:val="4"/>
                <w:sz w:val="19"/>
                <w:szCs w:val="19"/>
                <w:cs/>
              </w:rPr>
              <w:t xml:space="preserve">ได้ </w:t>
            </w:r>
          </w:p>
        </w:tc>
        <w:tc>
          <w:tcPr>
            <w:tcW w:w="1293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2552)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2560)</w:t>
            </w: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2567)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1D4" w:rsidRPr="00176F02" w:rsidRDefault="009951D4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B90055" w:rsidRPr="002F37CC" w:rsidTr="00BE4488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5.4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ได้รับยกเว้นไม่ต้องนำเงินปันผลจาก</w:t>
            </w:r>
          </w:p>
        </w:tc>
        <w:tc>
          <w:tcPr>
            <w:tcW w:w="129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-86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-</w:t>
            </w:r>
            <w:r w:rsidR="004A03ED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5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</w:tr>
      <w:tr w:rsidR="00B90055" w:rsidRPr="002F37CC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176F02" w:rsidRDefault="00B90055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กิจการที่ได้รับการส่งเสริม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ซึ่งได้รับ</w:t>
            </w: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(ครบกำหนดวันที่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B90055" w:rsidRPr="002F37CC" w:rsidTr="00BE4488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176F02" w:rsidRDefault="00B90055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ยกเว้นภาษีเงินได้นิติบุคคลตามข้อ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5.1 </w:t>
            </w:r>
          </w:p>
        </w:tc>
        <w:tc>
          <w:tcPr>
            <w:tcW w:w="1293" w:type="dxa"/>
            <w:tcBorders>
              <w:left w:val="nil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9 พฤศจิกายน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5 กรกฎาคม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B90055" w:rsidRPr="002F37CC" w:rsidTr="00BE4488">
        <w:trPr>
          <w:trHeight w:val="296"/>
        </w:trPr>
        <w:tc>
          <w:tcPr>
            <w:tcW w:w="283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055" w:rsidRPr="00176F02" w:rsidRDefault="00B90055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ไปรวมคำนวณเพื่อเสียภาษีเงินได้</w:t>
            </w:r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2547)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2555)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2555)</w:t>
            </w:r>
          </w:p>
        </w:tc>
        <w:tc>
          <w:tcPr>
            <w:tcW w:w="117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055" w:rsidRPr="00176F02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</w:tbl>
    <w:p w:rsidR="00B21C4D" w:rsidRPr="00B21C4D" w:rsidRDefault="00B21C4D" w:rsidP="007870CC">
      <w:pPr>
        <w:spacing w:before="240" w:line="276" w:lineRule="auto"/>
        <w:ind w:left="426" w:right="29"/>
        <w:jc w:val="thaiDistribute"/>
        <w:rPr>
          <w:rFonts w:ascii="Angsana New" w:hAnsi="Angsana New" w:cs="Angsana New"/>
          <w:sz w:val="8"/>
          <w:szCs w:val="8"/>
          <w:cs/>
        </w:rPr>
      </w:pPr>
    </w:p>
    <w:p w:rsidR="00064DB0" w:rsidRDefault="00064DB0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B21C4D" w:rsidRDefault="007870CC" w:rsidP="00CA12E0">
      <w:pPr>
        <w:ind w:left="450"/>
        <w:rPr>
          <w:rFonts w:ascii="Angsana New" w:hAnsi="Angsana New" w:cs="Angsana New"/>
          <w:sz w:val="32"/>
          <w:szCs w:val="32"/>
        </w:rPr>
      </w:pPr>
      <w:r w:rsidRPr="00D148BC">
        <w:rPr>
          <w:rFonts w:ascii="Angsana New" w:hAnsi="Angsana New" w:cs="Angsana New"/>
          <w:sz w:val="32"/>
          <w:szCs w:val="32"/>
          <w:cs/>
        </w:rPr>
        <w:lastRenderedPageBreak/>
        <w:t>สิทธิประโยชน์จากการได้รับการส่งเสริมการลงทุน</w:t>
      </w:r>
      <w:r>
        <w:rPr>
          <w:rFonts w:ascii="Angsana New" w:hAnsi="Angsana New" w:cs="Angsana New" w:hint="cs"/>
          <w:sz w:val="32"/>
          <w:szCs w:val="32"/>
          <w:cs/>
        </w:rPr>
        <w:t>(ต่อ)</w:t>
      </w:r>
    </w:p>
    <w:tbl>
      <w:tblPr>
        <w:tblW w:w="10491" w:type="dxa"/>
        <w:tblInd w:w="-318" w:type="dxa"/>
        <w:tblLayout w:type="fixed"/>
        <w:tblLook w:val="0000"/>
      </w:tblPr>
      <w:tblGrid>
        <w:gridCol w:w="2978"/>
        <w:gridCol w:w="1701"/>
        <w:gridCol w:w="1417"/>
        <w:gridCol w:w="2268"/>
        <w:gridCol w:w="2127"/>
      </w:tblGrid>
      <w:tr w:rsidR="007870CC" w:rsidRPr="00176F02" w:rsidTr="005155C9"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1.  </w:t>
            </w:r>
            <w:r w:rsidRPr="00843A4E">
              <w:rPr>
                <w:rFonts w:ascii="Angsana New" w:hAnsi="Angsana New" w:cs="Angsana New"/>
                <w:cs/>
              </w:rPr>
              <w:t>บัตรส่งเสริมเลขที่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1356(1)</w:t>
            </w:r>
            <w:r w:rsidRPr="00843A4E">
              <w:rPr>
                <w:rFonts w:ascii="Angsana New" w:hAnsi="Angsana New" w:cs="Angsana New"/>
              </w:rPr>
              <w:t>/2553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59-1112-0-00-1-0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59-1186-0-00-1-0</w:t>
            </w:r>
          </w:p>
        </w:tc>
      </w:tr>
      <w:tr w:rsidR="007870CC" w:rsidRPr="00176F02" w:rsidTr="005155C9">
        <w:tc>
          <w:tcPr>
            <w:tcW w:w="29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2.  </w:t>
            </w:r>
            <w:r w:rsidRPr="00843A4E">
              <w:rPr>
                <w:rFonts w:ascii="Angsana New" w:hAnsi="Angsana New" w:cs="Angsana New"/>
                <w:cs/>
              </w:rPr>
              <w:t>วันที่ตามบัตรส่งเสริม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24/3/2553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4/7/2559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26/7/2559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3.  </w:t>
            </w:r>
            <w:r w:rsidRPr="00843A4E">
              <w:rPr>
                <w:rFonts w:ascii="Angsana New" w:hAnsi="Angsana New" w:cs="Angsana New"/>
                <w:cs/>
              </w:rPr>
              <w:t>วันที่เริ่มมีรายได้</w:t>
            </w:r>
          </w:p>
        </w:tc>
        <w:tc>
          <w:tcPr>
            <w:tcW w:w="3118" w:type="dxa"/>
            <w:gridSpan w:val="2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>23/2/2554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-</w:t>
            </w:r>
            <w:r w:rsidR="004A03ED">
              <w:rPr>
                <w:rFonts w:ascii="Angsana New" w:hAnsi="Angsana New" w:cs="Angsana New"/>
              </w:rPr>
              <w:t>-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-</w:t>
            </w:r>
            <w:r w:rsidR="004A03ED">
              <w:rPr>
                <w:rFonts w:ascii="Angsana New" w:hAnsi="Angsana New" w:cs="Angsana New"/>
              </w:rPr>
              <w:t>-</w:t>
            </w:r>
          </w:p>
        </w:tc>
      </w:tr>
      <w:tr w:rsidR="007870CC" w:rsidRPr="00176F02" w:rsidTr="005155C9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4.  </w:t>
            </w:r>
            <w:r w:rsidRPr="00843A4E">
              <w:rPr>
                <w:rFonts w:ascii="Angsana New" w:hAnsi="Angsana New" w:cs="Angsana New"/>
                <w:cs/>
              </w:rPr>
              <w:t>ประเภทกิจการที่ได้รับการส่งเสริม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ผลิตผลิตภัณฑ์</w:t>
            </w:r>
            <w:r>
              <w:rPr>
                <w:rFonts w:ascii="Angsana New" w:hAnsi="Angsana New" w:cs="Angsana New" w:hint="cs"/>
                <w:cs/>
              </w:rPr>
              <w:t>อิ</w:t>
            </w:r>
            <w:r w:rsidRPr="00843A4E">
              <w:rPr>
                <w:rFonts w:ascii="Angsana New" w:hAnsi="Angsana New" w:cs="Angsana New" w:hint="cs"/>
                <w:cs/>
              </w:rPr>
              <w:t>เล็กทรอนิกส์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PRINTED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ผลิตผลิตภัณฑ์อิเล็กทรอนิกส์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cs/>
              </w:rPr>
              <w:t>ผลิต</w:t>
            </w:r>
            <w:r w:rsidRPr="00843A4E">
              <w:rPr>
                <w:rFonts w:ascii="Angsana New" w:hAnsi="Angsana New" w:cs="Angsana New" w:hint="cs"/>
                <w:cs/>
              </w:rPr>
              <w:t>เครื่องมือแพทย์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สำหรับงานอุตสาหกรรม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CIRCUIT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ผลิตชิ้นส่วน และ/หรืออุปกรณ์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ผลิตผลิตภัณฑ์อิเล็กทรอนิกส์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อิเล็กทรอนิกส์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ผลิตชิ้นส่วน และ/หรืออุปกรณ์</w:t>
            </w:r>
          </w:p>
        </w:tc>
      </w:tr>
      <w:tr w:rsidR="007870CC" w:rsidRPr="00176F02" w:rsidTr="00834DF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หรือชิ้นส่วนและ/หรืออุปกรณ์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อิเล็กทรอนิกส์</w:t>
            </w:r>
          </w:p>
        </w:tc>
      </w:tr>
      <w:tr w:rsidR="007870CC" w:rsidRPr="00176F02" w:rsidTr="00834DF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ที่ใช้กับผลิตภัณฑ์อิเล็กทรอนิกส์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หรือชิ้นส่วนและ/หรืออุปกรณ์</w:t>
            </w:r>
          </w:p>
        </w:tc>
      </w:tr>
      <w:tr w:rsidR="007870CC" w:rsidRPr="00176F02" w:rsidTr="00834DF9">
        <w:tc>
          <w:tcPr>
            <w:tcW w:w="297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ที่ใช้กับผลิตภัณฑ์อิเล็กทรอนิกส์</w:t>
            </w:r>
          </w:p>
        </w:tc>
      </w:tr>
      <w:tr w:rsidR="007870CC" w:rsidRPr="00176F02" w:rsidTr="00834DF9">
        <w:tc>
          <w:tcPr>
            <w:tcW w:w="297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5. </w:t>
            </w:r>
            <w:r w:rsidRPr="00843A4E">
              <w:rPr>
                <w:rFonts w:ascii="Angsana New" w:hAnsi="Angsana New" w:cs="Angsana New"/>
                <w:cs/>
              </w:rPr>
              <w:t>สิทธิและประโยชน์สำคัญที่ได้รับการส่งเสริม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5.1   </w:t>
            </w:r>
            <w:r w:rsidRPr="00843A4E">
              <w:rPr>
                <w:rFonts w:ascii="Angsana New" w:hAnsi="Angsana New" w:cs="Angsana New"/>
                <w:cs/>
              </w:rPr>
              <w:t>ได้รับยกเว้นภาษีเงินได้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นิติบุคคลสำหรับ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  <w:r w:rsidRPr="00843A4E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  <w:r w:rsidRPr="00843A4E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spacing w:val="-4"/>
                <w:cs/>
              </w:rPr>
              <w:t>กำไรสุทธิที่ได้จากการประกอบกิจการ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  <w:cs/>
              </w:rPr>
              <w:t xml:space="preserve">(ครบกำหนดวันที่ 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  <w:cs/>
              </w:rPr>
              <w:t xml:space="preserve">(ครบกำหนดวันที่ 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674B7C">
              <w:rPr>
                <w:rFonts w:ascii="Angsana New" w:hAnsi="Angsana New" w:cs="Angsana New" w:hint="cs"/>
                <w:cs/>
              </w:rPr>
              <w:t>หรือ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674B7C">
              <w:rPr>
                <w:rFonts w:ascii="Angsana New" w:hAnsi="Angsana New" w:cs="Angsana New" w:hint="cs"/>
                <w:cs/>
              </w:rPr>
              <w:t>หรือ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064DB0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ที่</w:t>
            </w:r>
            <w:r w:rsidR="007870CC" w:rsidRPr="00843A4E">
              <w:rPr>
                <w:rFonts w:ascii="Angsana New" w:hAnsi="Angsana New" w:cs="Angsana New"/>
                <w:spacing w:val="-4"/>
                <w:cs/>
              </w:rPr>
              <w:t>ได้รับการส่งเสริมนับแต่วันที่เริ่มมีรายได้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22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กุมภาพันธ์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 xml:space="preserve"> 2562)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22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กุมภาพันธ์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 xml:space="preserve"> 2562)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674B7C">
              <w:rPr>
                <w:rFonts w:ascii="Angsana New" w:hAnsi="Angsana New" w:cs="Angsana New"/>
                <w:cs/>
              </w:rPr>
              <w:t>(มีมูลค่าภาษีไม่เกิน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674B7C">
              <w:rPr>
                <w:rFonts w:ascii="Angsana New" w:hAnsi="Angsana New" w:cs="Angsana New"/>
                <w:cs/>
              </w:rPr>
              <w:t>(มีมูลค่าภาษีไม่เกิน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spacing w:val="-4"/>
                <w:cs/>
              </w:rPr>
              <w:t>จากการประกอบกิจการ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674B7C">
              <w:rPr>
                <w:rFonts w:ascii="Angsana New" w:hAnsi="Angsana New" w:cs="Angsana New" w:hint="cs"/>
                <w:cs/>
              </w:rPr>
              <w:t>หรือ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674B7C">
              <w:rPr>
                <w:rFonts w:ascii="Angsana New" w:hAnsi="Angsana New" w:cs="Angsana New" w:hint="cs"/>
                <w:cs/>
              </w:rPr>
              <w:t>159.40</w:t>
            </w:r>
            <w:r w:rsidRPr="00674B7C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674B7C">
              <w:rPr>
                <w:rFonts w:ascii="Angsana New" w:hAnsi="Angsana New" w:cs="Angsana New" w:hint="cs"/>
                <w:cs/>
              </w:rPr>
              <w:t xml:space="preserve">356.60 </w:t>
            </w:r>
            <w:r w:rsidRPr="00674B7C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674B7C">
              <w:rPr>
                <w:rFonts w:ascii="Angsana New" w:hAnsi="Angsana New" w:cs="Angsana New"/>
                <w:cs/>
              </w:rPr>
              <w:t>(มีมูลค่าภาษีไม่เกิน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674B7C">
              <w:rPr>
                <w:rFonts w:ascii="Angsana New" w:hAnsi="Angsana New" w:cs="Angsana New" w:hint="cs"/>
                <w:cs/>
              </w:rPr>
              <w:t>26.77</w:t>
            </w:r>
            <w:r w:rsidRPr="00674B7C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  <w:tc>
          <w:tcPr>
            <w:tcW w:w="22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2127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B90055" w:rsidP="00674B7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>
              <w:br w:type="page"/>
            </w:r>
            <w:r w:rsidR="007870CC" w:rsidRPr="00843A4E">
              <w:rPr>
                <w:rFonts w:ascii="Angsana New" w:hAnsi="Angsana New" w:cs="Angsana New"/>
              </w:rPr>
              <w:t>5.</w:t>
            </w:r>
            <w:r w:rsidR="005B40D7">
              <w:rPr>
                <w:rFonts w:ascii="Angsana New" w:hAnsi="Angsana New" w:cs="Angsana New" w:hint="cs"/>
                <w:cs/>
              </w:rPr>
              <w:t>3</w:t>
            </w:r>
            <w:r w:rsidR="007870CC" w:rsidRPr="00843A4E">
              <w:rPr>
                <w:rFonts w:ascii="Angsana New" w:hAnsi="Angsana New" w:cs="Angsana New"/>
              </w:rPr>
              <w:t xml:space="preserve">    </w:t>
            </w:r>
            <w:r w:rsidR="007870CC" w:rsidRPr="00843A4E">
              <w:rPr>
                <w:rFonts w:ascii="Angsana New" w:hAnsi="Angsana New" w:cs="Angsana New"/>
                <w:cs/>
              </w:rPr>
              <w:t xml:space="preserve">ได้รับลดหย่อนภาษีเงินได้นิติบุคคล 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5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  <w:r w:rsidR="004A03ED">
              <w:rPr>
                <w:rFonts w:ascii="Angsana New" w:hAnsi="Angsana New" w:cs="Angsana New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 ปี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 ปี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064DB0" w:rsidRDefault="007870CC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</w:rPr>
            </w:pPr>
            <w:r w:rsidRPr="00064DB0">
              <w:rPr>
                <w:rFonts w:ascii="Angsana New" w:hAnsi="Angsana New" w:cs="Angsana New"/>
                <w:spacing w:val="-4"/>
                <w:cs/>
              </w:rPr>
              <w:t>สำหรับกำไรสุทธิที่ได้รับจากการลงทุน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  <w:cs/>
              </w:rPr>
              <w:t xml:space="preserve">(ครบกำหนดวันที่ 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064DB0" w:rsidRDefault="007870CC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</w:rPr>
            </w:pPr>
            <w:r w:rsidRPr="00064DB0">
              <w:rPr>
                <w:rFonts w:ascii="Angsana New" w:hAnsi="Angsana New" w:cs="Angsana New"/>
                <w:spacing w:val="-4"/>
                <w:cs/>
              </w:rPr>
              <w:t xml:space="preserve">ในอัตราร้อยละ </w:t>
            </w:r>
            <w:r w:rsidRPr="00064DB0">
              <w:rPr>
                <w:rFonts w:ascii="Angsana New" w:hAnsi="Angsana New" w:cs="Angsana New"/>
                <w:spacing w:val="-4"/>
              </w:rPr>
              <w:t xml:space="preserve">50 </w:t>
            </w:r>
            <w:r w:rsidRPr="00064DB0">
              <w:rPr>
                <w:rFonts w:ascii="Angsana New" w:hAnsi="Angsana New" w:cs="Angsana New"/>
                <w:spacing w:val="-4"/>
                <w:cs/>
              </w:rPr>
              <w:t>ของอัตราปกตินับจาก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22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กุมภาพันธ์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064DB0" w:rsidRDefault="007870CC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cs/>
              </w:rPr>
            </w:pPr>
            <w:r w:rsidRPr="00064DB0">
              <w:rPr>
                <w:rFonts w:ascii="Angsana New" w:hAnsi="Angsana New" w:cs="Angsana New"/>
                <w:spacing w:val="-4"/>
                <w:cs/>
              </w:rPr>
              <w:t>วันที่พ้นกำหนดระยะเวลายกเว้นภาษีเงิน</w:t>
            </w:r>
            <w:r w:rsidRPr="00064DB0">
              <w:rPr>
                <w:rFonts w:ascii="Angsana New" w:hAnsi="Angsana New" w:cs="Angsana New" w:hint="cs"/>
                <w:spacing w:val="-4"/>
                <w:cs/>
              </w:rPr>
              <w:t xml:space="preserve">ได้ 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cs/>
              </w:rPr>
              <w:t>25</w:t>
            </w:r>
            <w:r w:rsidRPr="00843A4E">
              <w:rPr>
                <w:rFonts w:ascii="Angsana New" w:hAnsi="Angsana New" w:cs="Angsana New" w:hint="cs"/>
                <w:cs/>
              </w:rPr>
              <w:t>67</w:t>
            </w:r>
            <w:r w:rsidRPr="00843A4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5.</w:t>
            </w:r>
            <w:r w:rsidR="005B40D7">
              <w:rPr>
                <w:rFonts w:ascii="Angsana New" w:hAnsi="Angsana New" w:cs="Angsana New" w:hint="cs"/>
                <w:cs/>
              </w:rPr>
              <w:t>4</w:t>
            </w:r>
            <w:r w:rsidRPr="00843A4E">
              <w:rPr>
                <w:rFonts w:ascii="Angsana New" w:hAnsi="Angsana New" w:cs="Angsana New"/>
              </w:rPr>
              <w:t xml:space="preserve">    </w:t>
            </w:r>
            <w:r w:rsidRPr="00843A4E">
              <w:rPr>
                <w:rFonts w:ascii="Angsana New" w:hAnsi="Angsana New" w:cs="Angsana New"/>
                <w:cs/>
              </w:rPr>
              <w:t>ได้รับยกเว้นไม่ต้องนำเงินปันผลจาก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-86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cs/>
              </w:rPr>
              <w:t>กิจการที่ได้รับการส่งเสริม</w:t>
            </w:r>
            <w:r w:rsidRPr="00843A4E">
              <w:rPr>
                <w:rFonts w:ascii="Angsana New" w:hAnsi="Angsana New" w:cs="Angsana New"/>
              </w:rPr>
              <w:t xml:space="preserve"> </w:t>
            </w:r>
            <w:r w:rsidRPr="00843A4E">
              <w:rPr>
                <w:rFonts w:ascii="Angsana New" w:hAnsi="Angsana New" w:cs="Angsana New"/>
                <w:cs/>
              </w:rPr>
              <w:t>ซึ่งได้รับ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cs/>
              </w:rPr>
              <w:t>ยกเว้นภาษีเงินได้นิติบุคคลตามข้อ</w:t>
            </w:r>
            <w:r w:rsidRPr="00843A4E">
              <w:rPr>
                <w:rFonts w:ascii="Angsana New" w:hAnsi="Angsana New" w:cs="Angsana New"/>
              </w:rPr>
              <w:t xml:space="preserve"> 5.1 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  <w:cs/>
              </w:rPr>
              <w:t>ไปรวมคำนวณเพื่อเสียภาษีเงินได้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</w:tbl>
    <w:p w:rsidR="007870CC" w:rsidRPr="001D1568" w:rsidRDefault="007870CC" w:rsidP="007870CC">
      <w:pPr>
        <w:ind w:left="448" w:right="28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263DA7" w:rsidRDefault="00DC11FC" w:rsidP="00F151C0">
      <w:pPr>
        <w:ind w:left="720" w:right="28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บริษัทจะต้องปฏิบัติตามเงื่อนไขและข้อกำหนดต่าง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ๆ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เกี่ยวกับการส่งเสริมการลงทุนโดยเคร่งครัด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</w:p>
    <w:p w:rsidR="00B840F2" w:rsidRPr="00B840F2" w:rsidRDefault="00B840F2" w:rsidP="00F151C0">
      <w:pPr>
        <w:ind w:left="720" w:right="28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064DB0" w:rsidRPr="00694223" w:rsidRDefault="00064DB0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A666E9" w:rsidRPr="00B840F2" w:rsidRDefault="00A666E9" w:rsidP="00441473">
      <w:pPr>
        <w:numPr>
          <w:ilvl w:val="0"/>
          <w:numId w:val="20"/>
        </w:numPr>
        <w:spacing w:line="276" w:lineRule="auto"/>
        <w:ind w:left="720" w:right="28" w:hanging="720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รายการที่เป็นเงินตราต่างประเทศ</w:t>
      </w:r>
    </w:p>
    <w:p w:rsidR="00834DF9" w:rsidRDefault="00441473" w:rsidP="00441473">
      <w:pPr>
        <w:tabs>
          <w:tab w:val="left" w:pos="1440"/>
        </w:tabs>
        <w:ind w:left="720" w:right="28"/>
        <w:jc w:val="thaiDistribute"/>
        <w:rPr>
          <w:rFonts w:ascii="Angsana New" w:hAnsi="Angsana New" w:cs="Angsana New"/>
          <w:sz w:val="32"/>
          <w:szCs w:val="32"/>
        </w:rPr>
      </w:pPr>
      <w:r w:rsidRPr="00441473">
        <w:rPr>
          <w:rFonts w:ascii="Angsana New" w:hAnsi="Angsana New" w:cs="Angsana New"/>
          <w:b/>
          <w:bCs/>
          <w:spacing w:val="-4"/>
          <w:sz w:val="32"/>
          <w:szCs w:val="32"/>
        </w:rPr>
        <w:t>16.1</w:t>
      </w:r>
      <w:r>
        <w:rPr>
          <w:rFonts w:ascii="Angsana New" w:hAnsi="Angsana New" w:cs="Angsana New"/>
          <w:spacing w:val="-4"/>
          <w:sz w:val="32"/>
          <w:szCs w:val="32"/>
        </w:rPr>
        <w:tab/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บริษัทมีนโยบายการบริหารสินทรัพย์และหนี้สินที่เป็นเงินตราต่างประเทศ</w:t>
      </w:r>
      <w:r w:rsidR="00A666E9" w:rsidRPr="00B840F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โดยบริษัทจะนำเงินรับชำร</w:t>
      </w:r>
      <w:r w:rsidR="00410A98" w:rsidRPr="00B840F2">
        <w:rPr>
          <w:rFonts w:ascii="Angsana New" w:hAnsi="Angsana New" w:cs="Angsana New" w:hint="cs"/>
          <w:spacing w:val="-4"/>
          <w:sz w:val="32"/>
          <w:szCs w:val="32"/>
          <w:cs/>
        </w:rPr>
        <w:t>ะ</w:t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หนี้</w:t>
      </w:r>
      <w:r w:rsidR="00A666E9" w:rsidRPr="00B840F2">
        <w:rPr>
          <w:rFonts w:ascii="Angsana New" w:hAnsi="Angsana New" w:cs="Angsana New"/>
          <w:sz w:val="32"/>
          <w:szCs w:val="32"/>
          <w:cs/>
        </w:rPr>
        <w:t xml:space="preserve">ค่าขายสินค้าที่เป็นเงินตราต่างประเทศ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 </w:t>
      </w:r>
    </w:p>
    <w:p w:rsidR="00B840F2" w:rsidRPr="00441473" w:rsidRDefault="00B840F2" w:rsidP="00B840F2">
      <w:pPr>
        <w:ind w:left="1440" w:right="28"/>
        <w:rPr>
          <w:rFonts w:ascii="Angsana New" w:hAnsi="Angsana New" w:cs="Angsana New"/>
          <w:sz w:val="16"/>
          <w:szCs w:val="16"/>
        </w:rPr>
      </w:pPr>
    </w:p>
    <w:p w:rsidR="001055FF" w:rsidRPr="00A63755" w:rsidRDefault="00A666E9" w:rsidP="00B840F2">
      <w:pPr>
        <w:ind w:left="72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77960" w:rsidRPr="00A63755">
        <w:rPr>
          <w:rFonts w:ascii="Angsana New" w:hAnsi="Angsana New" w:cs="Angsana New"/>
          <w:sz w:val="32"/>
          <w:szCs w:val="32"/>
        </w:rPr>
        <w:t>3</w:t>
      </w:r>
      <w:r w:rsidR="006B2902">
        <w:rPr>
          <w:rFonts w:ascii="Angsana New" w:hAnsi="Angsana New" w:cs="Angsana New"/>
          <w:sz w:val="32"/>
          <w:szCs w:val="32"/>
        </w:rPr>
        <w:t>1</w:t>
      </w:r>
      <w:r w:rsidR="00A63755" w:rsidRPr="00A637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B2902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A63755" w:rsidRPr="00A63755">
        <w:rPr>
          <w:rFonts w:ascii="Angsana New" w:hAnsi="Angsana New" w:cs="Angsana New"/>
          <w:sz w:val="32"/>
          <w:szCs w:val="32"/>
          <w:cs/>
        </w:rPr>
        <w:t xml:space="preserve"> 25</w:t>
      </w:r>
      <w:r w:rsidR="0055544D">
        <w:rPr>
          <w:rFonts w:ascii="Angsana New" w:hAnsi="Angsana New" w:cs="Angsana New" w:hint="cs"/>
          <w:sz w:val="32"/>
          <w:szCs w:val="32"/>
          <w:cs/>
        </w:rPr>
        <w:t>6</w:t>
      </w:r>
      <w:r w:rsidR="00B90055">
        <w:rPr>
          <w:rFonts w:ascii="Angsana New" w:hAnsi="Angsana New" w:cs="Angsana New"/>
          <w:sz w:val="32"/>
          <w:szCs w:val="32"/>
        </w:rPr>
        <w:t>2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A63755">
        <w:rPr>
          <w:rFonts w:ascii="Angsana New" w:hAnsi="Angsana New" w:cs="Angsana New" w:hint="cs"/>
          <w:sz w:val="32"/>
          <w:szCs w:val="32"/>
          <w:cs/>
        </w:rPr>
        <w:t xml:space="preserve"> 31 ธันวาคม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25</w:t>
      </w:r>
      <w:r w:rsidR="00B90055">
        <w:rPr>
          <w:rFonts w:ascii="Angsana New" w:hAnsi="Angsana New" w:cs="Angsana New"/>
          <w:sz w:val="32"/>
          <w:szCs w:val="32"/>
        </w:rPr>
        <w:t>61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บร</w:t>
      </w:r>
      <w:r w:rsidR="00521A85">
        <w:rPr>
          <w:rFonts w:ascii="Angsana New" w:hAnsi="Angsana New" w:cs="Angsana New"/>
          <w:sz w:val="32"/>
          <w:szCs w:val="32"/>
          <w:cs/>
        </w:rPr>
        <w:t>ิษัทและบริษัทย่อยมียอดคงเหลือขอ</w:t>
      </w:r>
      <w:r w:rsidR="00521A85">
        <w:rPr>
          <w:rFonts w:ascii="Angsana New" w:hAnsi="Angsana New" w:cs="Angsana New" w:hint="cs"/>
          <w:sz w:val="32"/>
          <w:szCs w:val="32"/>
          <w:cs/>
        </w:rPr>
        <w:t xml:space="preserve">ง </w:t>
      </w:r>
      <w:r w:rsidRPr="00A63755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สินทรัพย์และหนี้สินทางการเงินที่เป็นสกุลเงินตราต่างประเทศ ดังต่อไปนี้</w:t>
      </w:r>
    </w:p>
    <w:p w:rsidR="00A666E9" w:rsidRPr="00441473" w:rsidRDefault="00A666E9" w:rsidP="00B840F2">
      <w:pPr>
        <w:ind w:left="360" w:right="119"/>
        <w:jc w:val="right"/>
        <w:rPr>
          <w:rFonts w:ascii="Angsana New" w:hAnsi="Angsana New" w:cs="Angsana New"/>
          <w:sz w:val="30"/>
          <w:szCs w:val="30"/>
          <w:cs/>
        </w:rPr>
      </w:pPr>
      <w:r w:rsidRPr="00441473">
        <w:rPr>
          <w:rFonts w:ascii="Angsana New" w:hAnsi="Angsana New" w:cs="Angsana New"/>
          <w:sz w:val="30"/>
          <w:szCs w:val="30"/>
          <w:cs/>
        </w:rPr>
        <w:t xml:space="preserve">หน่วย : </w:t>
      </w:r>
      <w:r w:rsidRPr="00441473">
        <w:rPr>
          <w:rFonts w:ascii="Angsana New" w:hAnsi="Angsana New" w:cs="Angsana New" w:hint="cs"/>
          <w:sz w:val="30"/>
          <w:szCs w:val="30"/>
          <w:cs/>
        </w:rPr>
        <w:t>พัน</w:t>
      </w:r>
    </w:p>
    <w:tbl>
      <w:tblPr>
        <w:tblW w:w="9517" w:type="dxa"/>
        <w:tblInd w:w="108" w:type="dxa"/>
        <w:tblLayout w:type="fixed"/>
        <w:tblLook w:val="0000"/>
      </w:tblPr>
      <w:tblGrid>
        <w:gridCol w:w="3259"/>
        <w:gridCol w:w="1580"/>
        <w:gridCol w:w="1558"/>
        <w:gridCol w:w="1558"/>
        <w:gridCol w:w="1553"/>
        <w:gridCol w:w="9"/>
      </w:tblGrid>
      <w:tr w:rsidR="00694223" w:rsidRPr="00441473" w:rsidTr="00694223">
        <w:trPr>
          <w:trHeight w:val="398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4223" w:rsidRPr="00441473" w:rsidRDefault="00694223" w:rsidP="00D43867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รายการ </w:t>
            </w:r>
          </w:p>
        </w:tc>
        <w:tc>
          <w:tcPr>
            <w:tcW w:w="3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แปลงค่าเป็นเงินบาท</w:t>
            </w:r>
          </w:p>
        </w:tc>
      </w:tr>
      <w:tr w:rsidR="00694223" w:rsidRPr="00441473" w:rsidTr="00694223">
        <w:trPr>
          <w:trHeight w:val="20"/>
        </w:trPr>
        <w:tc>
          <w:tcPr>
            <w:tcW w:w="32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94223" w:rsidRPr="00441473" w:rsidRDefault="00694223" w:rsidP="00834DF9">
            <w:pPr>
              <w:spacing w:before="30" w:line="21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694223" w:rsidRPr="00441473" w:rsidRDefault="00694223" w:rsidP="00834DF9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ณ 3</w:t>
            </w:r>
            <w:r w:rsidRPr="0044147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มี.ค.</w:t>
            </w:r>
            <w:r w:rsidRPr="00441473">
              <w:rPr>
                <w:rFonts w:ascii="Angsana New" w:hAnsi="Angsana New" w:cs="Angsana New"/>
                <w:sz w:val="30"/>
                <w:szCs w:val="30"/>
              </w:rPr>
              <w:t xml:space="preserve"> 62</w:t>
            </w:r>
          </w:p>
        </w:tc>
        <w:tc>
          <w:tcPr>
            <w:tcW w:w="1558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834DF9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ณ 31 ธ.ค.</w:t>
            </w:r>
            <w:r w:rsidRPr="00441473">
              <w:rPr>
                <w:rFonts w:ascii="Angsana New" w:hAnsi="Angsana New" w:cs="Angsana New"/>
                <w:sz w:val="30"/>
                <w:szCs w:val="30"/>
              </w:rPr>
              <w:t xml:space="preserve"> 61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694223" w:rsidRPr="00441473" w:rsidRDefault="00694223" w:rsidP="00834DF9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ณ 3</w:t>
            </w:r>
            <w:r w:rsidRPr="0044147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มี.ค.</w:t>
            </w:r>
            <w:r w:rsidRPr="00441473">
              <w:rPr>
                <w:rFonts w:ascii="Angsana New" w:hAnsi="Angsana New" w:cs="Angsana New"/>
                <w:sz w:val="30"/>
                <w:szCs w:val="30"/>
              </w:rPr>
              <w:t xml:space="preserve"> 62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834DF9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ณ 31 ธ.ค.</w:t>
            </w:r>
            <w:r w:rsidRPr="00441473">
              <w:rPr>
                <w:rFonts w:ascii="Angsana New" w:hAnsi="Angsana New" w:cs="Angsana New"/>
                <w:sz w:val="30"/>
                <w:szCs w:val="30"/>
              </w:rPr>
              <w:t xml:space="preserve"> 61</w:t>
            </w:r>
          </w:p>
        </w:tc>
      </w:tr>
      <w:tr w:rsidR="00694223" w:rsidRPr="00441473" w:rsidTr="00694223">
        <w:trPr>
          <w:gridAfter w:val="1"/>
          <w:wAfter w:w="9" w:type="dxa"/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694223" w:rsidRDefault="00694223" w:rsidP="00834DF9">
            <w:pPr>
              <w:spacing w:before="30" w:line="21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94223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5544D" w:rsidRPr="00441473" w:rsidTr="00694223">
        <w:trPr>
          <w:gridAfter w:val="1"/>
          <w:wAfter w:w="9" w:type="dxa"/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5544D" w:rsidRPr="00441473" w:rsidRDefault="0055544D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5544D" w:rsidRPr="00441473" w:rsidRDefault="0055544D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5544D" w:rsidRPr="00441473" w:rsidRDefault="0055544D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5544D" w:rsidRPr="00441473" w:rsidRDefault="0055544D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5544D" w:rsidRPr="00441473" w:rsidTr="00694223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5544D" w:rsidRPr="00441473" w:rsidRDefault="008D5983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18,589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5544D" w:rsidRPr="00441473" w:rsidRDefault="009951D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20,447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5544D" w:rsidRPr="00441473" w:rsidRDefault="008D5983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588,246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5544D" w:rsidRPr="00441473" w:rsidRDefault="009951D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660,127</w:t>
            </w:r>
          </w:p>
        </w:tc>
      </w:tr>
      <w:tr w:rsidR="0089767A" w:rsidRPr="00441473" w:rsidTr="00694223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89767A" w:rsidRPr="00441473" w:rsidRDefault="0089767A" w:rsidP="00F34C7E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89767A" w:rsidRPr="00441473" w:rsidRDefault="0089767A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:rsidR="0089767A" w:rsidRPr="00441473" w:rsidRDefault="0089767A" w:rsidP="00F34C7E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89767A" w:rsidRPr="00441473" w:rsidRDefault="0089767A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354</w:t>
            </w:r>
          </w:p>
        </w:tc>
      </w:tr>
      <w:tr w:rsidR="0089767A" w:rsidRPr="00441473" w:rsidTr="00694223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โครนเดนมาร์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89767A" w:rsidRPr="00441473" w:rsidRDefault="0089767A" w:rsidP="00F34C7E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89767A" w:rsidRPr="00441473" w:rsidRDefault="0089767A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:rsidR="0089767A" w:rsidRPr="00441473" w:rsidRDefault="0089767A" w:rsidP="00F34C7E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89767A" w:rsidRPr="00441473" w:rsidRDefault="0089767A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</w:tr>
      <w:tr w:rsidR="0089767A" w:rsidRPr="00441473" w:rsidTr="00694223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67A" w:rsidRPr="00441473" w:rsidRDefault="0089767A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89767A" w:rsidRPr="00441473" w:rsidRDefault="0089767A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89767A" w:rsidRPr="00441473" w:rsidRDefault="0089767A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</w:tcPr>
          <w:p w:rsidR="0089767A" w:rsidRPr="00441473" w:rsidRDefault="0089767A" w:rsidP="00F34C7E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588,246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9767A" w:rsidRPr="00441473" w:rsidRDefault="0089767A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660,801</w:t>
            </w:r>
          </w:p>
        </w:tc>
      </w:tr>
      <w:tr w:rsidR="0089767A" w:rsidRPr="00441473" w:rsidTr="00694223">
        <w:trPr>
          <w:gridAfter w:val="1"/>
          <w:wAfter w:w="9" w:type="dxa"/>
          <w:trHeight w:val="20"/>
        </w:trPr>
        <w:tc>
          <w:tcPr>
            <w:tcW w:w="32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89767A" w:rsidRPr="00441473" w:rsidRDefault="0089767A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</w:tcPr>
          <w:p w:rsidR="0089767A" w:rsidRPr="00441473" w:rsidRDefault="0089767A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89767A" w:rsidRPr="00441473" w:rsidRDefault="0089767A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89767A" w:rsidRPr="00441473" w:rsidRDefault="0089767A" w:rsidP="00834DF9">
            <w:pPr>
              <w:tabs>
                <w:tab w:val="decimal" w:pos="1009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4223" w:rsidRPr="00441473" w:rsidTr="00694223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694223" w:rsidRDefault="00694223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4223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694223" w:rsidRPr="00441473" w:rsidRDefault="00694223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694223" w:rsidRPr="00441473" w:rsidRDefault="00694223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1009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4223" w:rsidRPr="00441473" w:rsidTr="00694223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694223" w:rsidRPr="00441473" w:rsidRDefault="00694223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16,272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20,468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694223" w:rsidRPr="00441473" w:rsidRDefault="00694223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520,345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667,567</w:t>
            </w:r>
          </w:p>
        </w:tc>
      </w:tr>
      <w:tr w:rsidR="00694223" w:rsidRPr="00441473" w:rsidTr="00694223">
        <w:trPr>
          <w:gridAfter w:val="1"/>
          <w:wAfter w:w="9" w:type="dxa"/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694223" w:rsidRPr="00441473" w:rsidRDefault="00A73A3C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117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694223" w:rsidRPr="00441473" w:rsidRDefault="00694223" w:rsidP="00A73A3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</w:t>
            </w:r>
            <w:r w:rsidR="00A73A3C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4,378</w:t>
            </w:r>
          </w:p>
        </w:tc>
      </w:tr>
      <w:tr w:rsidR="0019218E" w:rsidRPr="00441473" w:rsidTr="00694223">
        <w:trPr>
          <w:gridAfter w:val="1"/>
          <w:wAfter w:w="9" w:type="dxa"/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19218E" w:rsidRPr="00441473" w:rsidRDefault="0019218E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19218E" w:rsidRPr="00441473" w:rsidRDefault="0019218E" w:rsidP="0019218E">
            <w:pPr>
              <w:spacing w:before="30" w:line="216" w:lineRule="auto"/>
              <w:ind w:right="3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19218E" w:rsidRPr="00441473" w:rsidRDefault="0019218E" w:rsidP="00F34C7E">
            <w:pPr>
              <w:spacing w:before="30" w:line="216" w:lineRule="auto"/>
              <w:ind w:right="-1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:rsidR="0019218E" w:rsidRPr="00441473" w:rsidRDefault="0019218E" w:rsidP="00F34C7E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  <w:vAlign w:val="center"/>
          </w:tcPr>
          <w:p w:rsidR="0019218E" w:rsidRPr="00441473" w:rsidRDefault="0019218E" w:rsidP="00F34C7E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</w:tr>
      <w:tr w:rsidR="00694223" w:rsidRPr="00441473" w:rsidTr="00694223">
        <w:trPr>
          <w:gridAfter w:val="1"/>
          <w:wAfter w:w="9" w:type="dxa"/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ดอลล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="0025308D">
              <w:rPr>
                <w:rFonts w:ascii="Angsana New" w:hAnsi="Angsana New" w:cs="Angsana New" w:hint="cs"/>
                <w:sz w:val="30"/>
                <w:szCs w:val="30"/>
                <w:cs/>
              </w:rPr>
              <w:t>าร์สิงค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โปร์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694223" w:rsidRPr="00441473" w:rsidRDefault="00694223" w:rsidP="00F34C7E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F34C7E">
            <w:pPr>
              <w:spacing w:before="30" w:line="216" w:lineRule="auto"/>
              <w:ind w:right="-1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:rsidR="00694223" w:rsidRPr="00441473" w:rsidRDefault="00694223" w:rsidP="00F34C7E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504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  <w:vAlign w:val="center"/>
          </w:tcPr>
          <w:p w:rsidR="00694223" w:rsidRPr="00441473" w:rsidRDefault="00694223" w:rsidP="00F34C7E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</w:tr>
      <w:tr w:rsidR="00694223" w:rsidRPr="00441473" w:rsidTr="00694223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</w:tcPr>
          <w:p w:rsidR="00694223" w:rsidRPr="00441473" w:rsidRDefault="00694223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694223" w:rsidRPr="00441473" w:rsidRDefault="00694223" w:rsidP="006D7D05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524,8</w:t>
            </w:r>
            <w:r w:rsidR="006D7D05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671,945</w:t>
            </w:r>
          </w:p>
        </w:tc>
      </w:tr>
      <w:tr w:rsidR="00694223" w:rsidRPr="00441473" w:rsidTr="00694223">
        <w:trPr>
          <w:gridAfter w:val="1"/>
          <w:wAfter w:w="9" w:type="dxa"/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694223" w:rsidRDefault="00694223" w:rsidP="00694223">
            <w:pPr>
              <w:spacing w:before="30" w:line="21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94223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เฉพาะกิจการ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4223" w:rsidRPr="00441473" w:rsidTr="00694223">
        <w:trPr>
          <w:gridAfter w:val="1"/>
          <w:wAfter w:w="9" w:type="dxa"/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4223" w:rsidRPr="00441473" w:rsidTr="00694223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18,816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20,606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595,445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665,254</w:t>
            </w:r>
          </w:p>
        </w:tc>
      </w:tr>
      <w:tr w:rsidR="00694223" w:rsidRPr="00441473" w:rsidTr="00694223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โครนเดนมาร์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694223" w:rsidRPr="00441473" w:rsidRDefault="00694223" w:rsidP="00834DF9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:rsidR="00694223" w:rsidRPr="00441473" w:rsidRDefault="00694223" w:rsidP="00834DF9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</w:tr>
      <w:tr w:rsidR="00694223" w:rsidRPr="00441473" w:rsidTr="00694223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595,445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665,574</w:t>
            </w:r>
          </w:p>
        </w:tc>
      </w:tr>
      <w:tr w:rsidR="00694223" w:rsidRPr="00441473" w:rsidTr="00694223">
        <w:trPr>
          <w:gridAfter w:val="1"/>
          <w:wAfter w:w="9" w:type="dxa"/>
          <w:trHeight w:val="20"/>
        </w:trPr>
        <w:tc>
          <w:tcPr>
            <w:tcW w:w="32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4223" w:rsidRPr="00441473" w:rsidTr="00694223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694223" w:rsidRDefault="00694223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4223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4223" w:rsidRPr="00441473" w:rsidTr="00694223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16,684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20,405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533,539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665,518</w:t>
            </w:r>
          </w:p>
        </w:tc>
      </w:tr>
      <w:tr w:rsidR="00694223" w:rsidRPr="00441473" w:rsidTr="00694223">
        <w:trPr>
          <w:gridAfter w:val="1"/>
          <w:wAfter w:w="9" w:type="dxa"/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110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115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3,978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4,333</w:t>
            </w:r>
          </w:p>
        </w:tc>
      </w:tr>
      <w:tr w:rsidR="00694223" w:rsidRPr="00441473" w:rsidTr="00694223">
        <w:trPr>
          <w:gridAfter w:val="1"/>
          <w:wAfter w:w="9" w:type="dxa"/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โครนเดนมาร์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694223" w:rsidRPr="00441473" w:rsidRDefault="00382B8B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387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  <w:vAlign w:val="center"/>
          </w:tcPr>
          <w:p w:rsidR="00694223" w:rsidRPr="00441473" w:rsidRDefault="00694223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402</w:t>
            </w:r>
          </w:p>
        </w:tc>
      </w:tr>
      <w:tr w:rsidR="00694223" w:rsidRPr="00441473" w:rsidTr="00694223">
        <w:trPr>
          <w:gridAfter w:val="1"/>
          <w:wAfter w:w="9" w:type="dxa"/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694223" w:rsidRPr="00441473" w:rsidRDefault="0019218E" w:rsidP="0019218E">
            <w:pPr>
              <w:spacing w:before="30" w:line="216" w:lineRule="auto"/>
              <w:ind w:right="3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B840F2">
            <w:pPr>
              <w:spacing w:before="30" w:line="216" w:lineRule="auto"/>
              <w:ind w:right="-1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  <w:vAlign w:val="center"/>
          </w:tcPr>
          <w:p w:rsidR="00694223" w:rsidRPr="00441473" w:rsidRDefault="00694223" w:rsidP="00834DF9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</w:tr>
      <w:tr w:rsidR="00694223" w:rsidRPr="00441473" w:rsidTr="00694223">
        <w:trPr>
          <w:gridAfter w:val="1"/>
          <w:wAfter w:w="9" w:type="dxa"/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ดอลล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="0025308D">
              <w:rPr>
                <w:rFonts w:ascii="Angsana New" w:hAnsi="Angsana New" w:cs="Angsana New" w:hint="cs"/>
                <w:sz w:val="30"/>
                <w:szCs w:val="30"/>
                <w:cs/>
              </w:rPr>
              <w:t>าร์สิงค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โปร์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B840F2">
            <w:pPr>
              <w:spacing w:before="30" w:line="216" w:lineRule="auto"/>
              <w:ind w:right="-1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504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  <w:vAlign w:val="center"/>
          </w:tcPr>
          <w:p w:rsidR="00694223" w:rsidRPr="00441473" w:rsidRDefault="00694223" w:rsidP="00834DF9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</w:tr>
      <w:tr w:rsidR="00694223" w:rsidRPr="00441473" w:rsidTr="00694223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538,421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670,253</w:t>
            </w:r>
          </w:p>
        </w:tc>
      </w:tr>
    </w:tbl>
    <w:p w:rsidR="00EE1BBE" w:rsidRPr="002F37CC" w:rsidRDefault="00B0309D" w:rsidP="00441473">
      <w:pPr>
        <w:spacing w:before="240"/>
        <w:ind w:left="720" w:right="2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16.2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25078F" w:rsidRPr="00A6375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5078F" w:rsidRPr="00A63755">
        <w:rPr>
          <w:rFonts w:ascii="Angsana New" w:hAnsi="Angsana New" w:cs="Angsana New"/>
          <w:sz w:val="32"/>
          <w:szCs w:val="32"/>
        </w:rPr>
        <w:t>3</w:t>
      </w:r>
      <w:r w:rsidR="0025078F">
        <w:rPr>
          <w:rFonts w:ascii="Angsana New" w:hAnsi="Angsana New" w:cs="Angsana New"/>
          <w:sz w:val="32"/>
          <w:szCs w:val="32"/>
        </w:rPr>
        <w:t>1</w:t>
      </w:r>
      <w:r w:rsidR="0025078F" w:rsidRPr="00A637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5078F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25078F" w:rsidRPr="00A63755">
        <w:rPr>
          <w:rFonts w:ascii="Angsana New" w:hAnsi="Angsana New" w:cs="Angsana New"/>
          <w:sz w:val="32"/>
          <w:szCs w:val="32"/>
          <w:cs/>
        </w:rPr>
        <w:t xml:space="preserve"> 25</w:t>
      </w:r>
      <w:r w:rsidR="0025078F">
        <w:rPr>
          <w:rFonts w:ascii="Angsana New" w:hAnsi="Angsana New" w:cs="Angsana New" w:hint="cs"/>
          <w:sz w:val="32"/>
          <w:szCs w:val="32"/>
          <w:cs/>
        </w:rPr>
        <w:t>6</w:t>
      </w:r>
      <w:r w:rsidR="00CA12E0">
        <w:rPr>
          <w:rFonts w:ascii="Angsana New" w:hAnsi="Angsana New" w:cs="Angsana New"/>
          <w:sz w:val="32"/>
          <w:szCs w:val="32"/>
        </w:rPr>
        <w:t>2</w:t>
      </w:r>
      <w:r w:rsidR="0025078F" w:rsidRPr="00A63755">
        <w:rPr>
          <w:rFonts w:ascii="Angsana New" w:hAnsi="Angsana New" w:cs="Angsana New"/>
          <w:sz w:val="32"/>
          <w:szCs w:val="32"/>
          <w:cs/>
        </w:rPr>
        <w:t xml:space="preserve"> </w:t>
      </w:r>
      <w:r w:rsidR="00EE1BBE" w:rsidRPr="002F37CC">
        <w:rPr>
          <w:rFonts w:ascii="Angsana New" w:hAnsi="Angsana New" w:cs="Angsana New"/>
          <w:sz w:val="32"/>
          <w:szCs w:val="32"/>
          <w:cs/>
        </w:rPr>
        <w:t>บริษัทมีสัญญาขายเงินตราต่างประเทศล่วงหน้า กับ</w:t>
      </w:r>
      <w:r w:rsidR="00EE1BBE" w:rsidRPr="002F37CC">
        <w:rPr>
          <w:rFonts w:ascii="Angsana New" w:hAnsi="Angsana New" w:cs="Angsana New"/>
          <w:spacing w:val="2"/>
          <w:sz w:val="32"/>
          <w:szCs w:val="32"/>
          <w:cs/>
        </w:rPr>
        <w:t>ธนาคารพาณิชย์ในประเทศ เพื่อป้องกันความเสี่ยงของการเปลี่ยนแปลงในอัตราแลกเปลี่ยน ที่อาจมี</w:t>
      </w:r>
      <w:r w:rsidR="00EE1BBE" w:rsidRPr="002F37CC">
        <w:rPr>
          <w:rFonts w:ascii="Angsana New" w:hAnsi="Angsana New" w:cs="Angsana New"/>
          <w:sz w:val="32"/>
          <w:szCs w:val="32"/>
          <w:cs/>
        </w:rPr>
        <w:t>ผลกระทบต่อจำนวนเงินบาทที่บริษัทจะได้รับชำระจากลูกหนี้การค้าต่างประเทศ สรุปได้ดังนี้</w:t>
      </w:r>
    </w:p>
    <w:p w:rsidR="00EE1BBE" w:rsidRPr="00155D27" w:rsidRDefault="00EE1BBE" w:rsidP="00155D27">
      <w:pPr>
        <w:contextualSpacing/>
        <w:jc w:val="right"/>
        <w:rPr>
          <w:rFonts w:ascii="Angsana New" w:hAnsi="Angsana New" w:cs="Angsana New"/>
          <w:sz w:val="30"/>
          <w:szCs w:val="30"/>
        </w:rPr>
      </w:pPr>
      <w:r w:rsidRPr="00155D27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155D27">
        <w:rPr>
          <w:rFonts w:ascii="Angsana New" w:hAnsi="Angsana New" w:cs="Angsana New"/>
          <w:sz w:val="30"/>
          <w:szCs w:val="30"/>
        </w:rPr>
        <w:t xml:space="preserve">: </w:t>
      </w:r>
      <w:r w:rsidRPr="00155D27">
        <w:rPr>
          <w:rFonts w:ascii="Angsana New" w:hAnsi="Angsana New" w:cs="Angsana New" w:hint="cs"/>
          <w:sz w:val="30"/>
          <w:szCs w:val="30"/>
          <w:cs/>
        </w:rPr>
        <w:t>พัน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1665"/>
        <w:gridCol w:w="1665"/>
        <w:gridCol w:w="2250"/>
      </w:tblGrid>
      <w:tr w:rsidR="00EE1BBE" w:rsidRPr="002F37CC" w:rsidTr="008C69FD">
        <w:tc>
          <w:tcPr>
            <w:tcW w:w="3240" w:type="dxa"/>
            <w:vMerge w:val="restart"/>
            <w:vAlign w:val="center"/>
          </w:tcPr>
          <w:p w:rsidR="00EE1BBE" w:rsidRPr="00E76F6F" w:rsidRDefault="00EE1BBE" w:rsidP="00B0309D">
            <w:pPr>
              <w:ind w:right="2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5580" w:type="dxa"/>
            <w:gridSpan w:val="3"/>
            <w:tcBorders>
              <w:bottom w:val="single" w:sz="4" w:space="0" w:color="auto"/>
            </w:tcBorders>
          </w:tcPr>
          <w:p w:rsidR="00EE1BBE" w:rsidRPr="00E76F6F" w:rsidRDefault="00EE1BBE" w:rsidP="00B0309D">
            <w:pPr>
              <w:ind w:right="2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E1BBE" w:rsidRPr="002F37CC" w:rsidTr="008C69FD">
        <w:tc>
          <w:tcPr>
            <w:tcW w:w="3240" w:type="dxa"/>
            <w:vMerge/>
          </w:tcPr>
          <w:p w:rsidR="00EE1BBE" w:rsidRPr="00E76F6F" w:rsidRDefault="00EE1BBE" w:rsidP="00B0309D">
            <w:pPr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5" w:type="dxa"/>
            <w:tcBorders>
              <w:bottom w:val="nil"/>
              <w:right w:val="dashed" w:sz="4" w:space="0" w:color="auto"/>
            </w:tcBorders>
          </w:tcPr>
          <w:p w:rsidR="00EE1BBE" w:rsidRPr="00E76F6F" w:rsidRDefault="00EE1BBE" w:rsidP="00B0309D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665" w:type="dxa"/>
            <w:vMerge w:val="restart"/>
            <w:tcBorders>
              <w:left w:val="dashed" w:sz="4" w:space="0" w:color="auto"/>
              <w:bottom w:val="nil"/>
              <w:right w:val="dashed" w:sz="4" w:space="0" w:color="auto"/>
            </w:tcBorders>
          </w:tcPr>
          <w:p w:rsidR="00EE1BBE" w:rsidRPr="00E76F6F" w:rsidRDefault="00EE1BBE" w:rsidP="00B0309D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  <w:p w:rsidR="00EE1BBE" w:rsidRPr="00E76F6F" w:rsidRDefault="00EE1BBE" w:rsidP="00B0309D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ในสกุลเงินบาท</w:t>
            </w:r>
          </w:p>
        </w:tc>
        <w:tc>
          <w:tcPr>
            <w:tcW w:w="2250" w:type="dxa"/>
            <w:vMerge w:val="restart"/>
            <w:tcBorders>
              <w:left w:val="dashed" w:sz="4" w:space="0" w:color="auto"/>
            </w:tcBorders>
          </w:tcPr>
          <w:p w:rsidR="00EE1BBE" w:rsidRPr="00E76F6F" w:rsidRDefault="00566229" w:rsidP="00B0309D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ครบกำหนดภายใน</w:t>
            </w:r>
            <w:r w:rsidR="00EE1BBE" w:rsidRPr="00E76F6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</w:tr>
      <w:tr w:rsidR="00EE1BBE" w:rsidRPr="002F37CC" w:rsidTr="008C69FD"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EE1BBE" w:rsidRPr="00E76F6F" w:rsidRDefault="00EE1BBE" w:rsidP="00B0309D">
            <w:pPr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5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EE1BBE" w:rsidRPr="00E76F6F" w:rsidRDefault="00EE1BBE" w:rsidP="00B0309D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665" w:type="dxa"/>
            <w:vMerge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EE1BBE" w:rsidRPr="00E76F6F" w:rsidRDefault="00EE1BBE" w:rsidP="00B0309D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vMerge/>
            <w:tcBorders>
              <w:left w:val="dashed" w:sz="4" w:space="0" w:color="auto"/>
              <w:bottom w:val="single" w:sz="4" w:space="0" w:color="auto"/>
            </w:tcBorders>
          </w:tcPr>
          <w:p w:rsidR="00EE1BBE" w:rsidRPr="00E76F6F" w:rsidRDefault="00EE1BBE" w:rsidP="00B0309D">
            <w:pPr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1BBE" w:rsidRPr="002F37CC" w:rsidTr="008C69FD">
        <w:tc>
          <w:tcPr>
            <w:tcW w:w="3240" w:type="dxa"/>
            <w:tcBorders>
              <w:bottom w:val="nil"/>
            </w:tcBorders>
          </w:tcPr>
          <w:p w:rsidR="00EE1BBE" w:rsidRPr="00155D27" w:rsidRDefault="0025078F" w:rsidP="00B0309D">
            <w:pPr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5D2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31 </w:t>
            </w:r>
            <w:r w:rsidRPr="00155D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</w:t>
            </w:r>
            <w:r w:rsidR="00EE1BBE" w:rsidRPr="00155D2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าคม 25</w:t>
            </w:r>
            <w:r w:rsidR="00EE1BBE" w:rsidRPr="00155D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="007B7A4D" w:rsidRPr="00155D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665" w:type="dxa"/>
            <w:tcBorders>
              <w:bottom w:val="nil"/>
              <w:right w:val="dashed" w:sz="4" w:space="0" w:color="auto"/>
            </w:tcBorders>
          </w:tcPr>
          <w:p w:rsidR="00EE1BBE" w:rsidRPr="00E76F6F" w:rsidRDefault="00EE1BBE" w:rsidP="00B0309D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65" w:type="dxa"/>
            <w:tcBorders>
              <w:left w:val="dashed" w:sz="4" w:space="0" w:color="auto"/>
              <w:bottom w:val="nil"/>
              <w:right w:val="dashed" w:sz="4" w:space="0" w:color="auto"/>
            </w:tcBorders>
          </w:tcPr>
          <w:p w:rsidR="00EE1BBE" w:rsidRPr="00E76F6F" w:rsidRDefault="00EE1BBE" w:rsidP="00B0309D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left w:val="dashed" w:sz="4" w:space="0" w:color="auto"/>
              <w:bottom w:val="nil"/>
            </w:tcBorders>
          </w:tcPr>
          <w:p w:rsidR="00EE1BBE" w:rsidRPr="00E76F6F" w:rsidRDefault="00EE1BBE" w:rsidP="00B0309D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E1BBE" w:rsidRPr="002F37CC" w:rsidTr="008C69FD">
        <w:trPr>
          <w:trHeight w:val="558"/>
        </w:trPr>
        <w:tc>
          <w:tcPr>
            <w:tcW w:w="3240" w:type="dxa"/>
            <w:tcBorders>
              <w:top w:val="nil"/>
              <w:bottom w:val="single" w:sz="4" w:space="0" w:color="auto"/>
            </w:tcBorders>
          </w:tcPr>
          <w:p w:rsidR="00EE1BBE" w:rsidRPr="00E76F6F" w:rsidRDefault="00EE1BBE" w:rsidP="00155D27">
            <w:pPr>
              <w:ind w:right="29" w:firstLine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665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EE1BBE" w:rsidRPr="008B202B" w:rsidRDefault="004B79AA" w:rsidP="00B0309D">
            <w:pPr>
              <w:tabs>
                <w:tab w:val="decimal" w:pos="972"/>
              </w:tabs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743</w:t>
            </w:r>
          </w:p>
        </w:tc>
        <w:tc>
          <w:tcPr>
            <w:tcW w:w="1665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EE1BBE" w:rsidRPr="008B202B" w:rsidRDefault="00781F05" w:rsidP="00B0309D">
            <w:pPr>
              <w:tabs>
                <w:tab w:val="decimal" w:pos="1062"/>
              </w:tabs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23</w:t>
            </w:r>
            <w:r>
              <w:rPr>
                <w:rFonts w:ascii="Angsana New" w:hAnsi="Angsana New" w:cs="Angsana New"/>
                <w:sz w:val="30"/>
                <w:szCs w:val="30"/>
              </w:rPr>
              <w:t>,5</w:t>
            </w:r>
            <w:r w:rsidR="00B0309D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2250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:rsidR="00EE1BBE" w:rsidRPr="008B202B" w:rsidRDefault="00781F05" w:rsidP="00B0309D">
            <w:pPr>
              <w:tabs>
                <w:tab w:val="decimal" w:pos="1692"/>
              </w:tabs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สิงห</w:t>
            </w:r>
            <w:r w:rsidR="0025078F" w:rsidRPr="008B202B">
              <w:rPr>
                <w:rFonts w:ascii="Angsana New" w:hAnsi="Angsana New" w:cs="Angsana New" w:hint="cs"/>
                <w:sz w:val="30"/>
                <w:szCs w:val="30"/>
                <w:cs/>
              </w:rPr>
              <w:t>าคม</w:t>
            </w:r>
            <w:r w:rsidR="00EE1BBE" w:rsidRPr="008B202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</w:tbl>
    <w:p w:rsidR="00825D8F" w:rsidRPr="00A301CA" w:rsidRDefault="00825D8F" w:rsidP="00B0309D">
      <w:pPr>
        <w:ind w:left="360" w:right="119"/>
        <w:jc w:val="right"/>
        <w:rPr>
          <w:rFonts w:ascii="Angsana New" w:hAnsi="Angsana New" w:cs="Angsana New"/>
          <w:sz w:val="16"/>
          <w:szCs w:val="16"/>
        </w:rPr>
      </w:pPr>
    </w:p>
    <w:p w:rsidR="00A666E9" w:rsidRPr="002A2FFA" w:rsidRDefault="00A666E9" w:rsidP="00A666E9">
      <w:pPr>
        <w:spacing w:line="276" w:lineRule="auto"/>
        <w:ind w:right="479"/>
        <w:contextualSpacing/>
        <w:jc w:val="right"/>
        <w:rPr>
          <w:rFonts w:ascii="Angsana New" w:hAnsi="Angsana New" w:cs="Angsana New"/>
          <w:sz w:val="2"/>
          <w:szCs w:val="2"/>
        </w:rPr>
      </w:pPr>
    </w:p>
    <w:p w:rsidR="00DC11FC" w:rsidRPr="002A2FFA" w:rsidRDefault="00DC11FC" w:rsidP="00441473">
      <w:pPr>
        <w:numPr>
          <w:ilvl w:val="0"/>
          <w:numId w:val="20"/>
        </w:numPr>
        <w:spacing w:before="240" w:after="120" w:line="276" w:lineRule="auto"/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A2FFA">
        <w:rPr>
          <w:rFonts w:ascii="Angsana New" w:hAnsi="Angsana New" w:cs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:rsidR="005155C9" w:rsidRDefault="00DC11FC" w:rsidP="00B840F2">
      <w:pPr>
        <w:ind w:left="72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2A2FFA">
        <w:rPr>
          <w:rFonts w:ascii="Angsana New" w:hAnsi="Angsana New" w:cs="Angsana New"/>
          <w:sz w:val="32"/>
          <w:szCs w:val="32"/>
          <w:cs/>
        </w:rPr>
        <w:t>บริษัท</w:t>
      </w:r>
      <w:r w:rsidR="00BF39AB" w:rsidRPr="002A2FFA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2A2FFA">
        <w:rPr>
          <w:rFonts w:ascii="Angsana New" w:hAnsi="Angsana New" w:cs="Angsana New"/>
          <w:sz w:val="32"/>
          <w:szCs w:val="32"/>
          <w:cs/>
        </w:rPr>
        <w:t>ดำเนิน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ธุรกิจผลิตและประกอบแผงวงจรไฟฟ้า</w:t>
      </w:r>
      <w:r w:rsidRPr="002A2F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หรือแผงวงจรอิเล็คทรอนิคส์</w:t>
      </w:r>
      <w:r w:rsidR="00F2193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เพียงธุรกิจเดียว</w:t>
      </w:r>
      <w:r w:rsidRPr="002A2F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และดำเนินธุรกิจในส่วนงานทางภูมิศาสตร์คือในประเทศไทย</w:t>
      </w:r>
      <w:r w:rsidR="00BF39AB" w:rsidRPr="002A2FFA">
        <w:rPr>
          <w:rFonts w:ascii="Angsana New" w:hAnsi="Angsana New" w:cs="Angsana New"/>
          <w:spacing w:val="-2"/>
          <w:sz w:val="32"/>
          <w:szCs w:val="32"/>
          <w:cs/>
        </w:rPr>
        <w:t>และต่างประเทศ โดยมีก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ารขายทั้งในประเทศและต่างประเทศ</w:t>
      </w:r>
      <w:r w:rsidRPr="002A2F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0309D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สำหรับงวดสามเดือน</w:t>
      </w:r>
      <w:r w:rsidR="00A301CA">
        <w:rPr>
          <w:rFonts w:ascii="Angsana New" w:hAnsi="Angsana New" w:cs="Angsana New" w:hint="cs"/>
          <w:spacing w:val="-2"/>
          <w:sz w:val="32"/>
          <w:szCs w:val="32"/>
          <w:cs/>
        </w:rPr>
        <w:t>สิ้นสุดวันที่ 31 มีนาคม 2562</w:t>
      </w:r>
      <w:r w:rsidR="00E3581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 </w:t>
      </w:r>
      <w:r w:rsidR="00E35814">
        <w:rPr>
          <w:rFonts w:ascii="Angsana New" w:hAnsi="Angsana New" w:cs="Angsana New"/>
          <w:spacing w:val="-2"/>
          <w:sz w:val="32"/>
          <w:szCs w:val="32"/>
        </w:rPr>
        <w:t>2561</w:t>
      </w:r>
      <w:r w:rsidR="00A301C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FB3BF8">
        <w:rPr>
          <w:rFonts w:ascii="Angsana New" w:hAnsi="Angsana New" w:cs="Angsana New" w:hint="cs"/>
          <w:spacing w:val="-2"/>
          <w:sz w:val="32"/>
          <w:szCs w:val="32"/>
          <w:cs/>
        </w:rPr>
        <w:t>ดังนี้</w:t>
      </w:r>
    </w:p>
    <w:p w:rsidR="00F21932" w:rsidRPr="00CF1EA1" w:rsidRDefault="00F21932" w:rsidP="00B840F2">
      <w:pPr>
        <w:spacing w:line="276" w:lineRule="auto"/>
        <w:jc w:val="right"/>
        <w:rPr>
          <w:rFonts w:ascii="Angsana New" w:hAnsi="Angsana New" w:cs="Angsana New"/>
          <w:sz w:val="30"/>
          <w:szCs w:val="30"/>
        </w:rPr>
      </w:pPr>
      <w:r w:rsidRPr="00CF1EA1">
        <w:rPr>
          <w:rFonts w:ascii="Angsana New" w:hAnsi="Angsana New" w:cs="Angsana New"/>
          <w:sz w:val="30"/>
          <w:szCs w:val="30"/>
          <w:cs/>
        </w:rPr>
        <w:t xml:space="preserve">หน่วย : </w:t>
      </w:r>
      <w:r w:rsidRPr="00CF1EA1">
        <w:rPr>
          <w:rFonts w:ascii="Angsana New" w:hAnsi="Angsana New" w:cs="Angsana New" w:hint="cs"/>
          <w:sz w:val="30"/>
          <w:szCs w:val="30"/>
          <w:cs/>
        </w:rPr>
        <w:t>พัน</w:t>
      </w:r>
      <w:r w:rsidRPr="00CF1EA1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00"/>
        <w:gridCol w:w="1530"/>
        <w:gridCol w:w="1530"/>
        <w:gridCol w:w="1530"/>
        <w:gridCol w:w="1530"/>
      </w:tblGrid>
      <w:tr w:rsidR="00E35814" w:rsidRPr="00A301CA" w:rsidTr="00155D27">
        <w:tc>
          <w:tcPr>
            <w:tcW w:w="2700" w:type="dxa"/>
            <w:vMerge w:val="restart"/>
            <w:shd w:val="clear" w:color="auto" w:fill="auto"/>
            <w:vAlign w:val="center"/>
          </w:tcPr>
          <w:p w:rsidR="00E35814" w:rsidRPr="00CF1EA1" w:rsidRDefault="00E35814" w:rsidP="000E3B9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EA1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6120" w:type="dxa"/>
            <w:gridSpan w:val="4"/>
            <w:tcBorders>
              <w:bottom w:val="nil"/>
            </w:tcBorders>
          </w:tcPr>
          <w:p w:rsidR="00E35814" w:rsidRPr="00CF1EA1" w:rsidRDefault="00E35814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EA1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35814" w:rsidRPr="00A301CA" w:rsidTr="0048626E">
        <w:tc>
          <w:tcPr>
            <w:tcW w:w="2700" w:type="dxa"/>
            <w:vMerge/>
            <w:shd w:val="clear" w:color="auto" w:fill="auto"/>
          </w:tcPr>
          <w:p w:rsidR="00E35814" w:rsidRPr="00CF1EA1" w:rsidRDefault="00E35814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2"/>
          </w:tcPr>
          <w:p w:rsidR="00E35814" w:rsidRPr="00CF1EA1" w:rsidRDefault="00E35814" w:rsidP="00CF1EA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EA1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CF1EA1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3060" w:type="dxa"/>
            <w:gridSpan w:val="2"/>
          </w:tcPr>
          <w:p w:rsidR="00E35814" w:rsidRPr="00CF1EA1" w:rsidRDefault="00E35814" w:rsidP="00CF1EA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EA1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CF1EA1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E35814" w:rsidRPr="00A301CA" w:rsidTr="0048626E">
        <w:tc>
          <w:tcPr>
            <w:tcW w:w="27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35814" w:rsidRPr="00CF1EA1" w:rsidRDefault="00E35814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  <w:right w:val="dashed" w:sz="4" w:space="0" w:color="auto"/>
            </w:tcBorders>
          </w:tcPr>
          <w:p w:rsidR="00E35814" w:rsidRPr="00CF1EA1" w:rsidRDefault="00E35814" w:rsidP="00CF1EA1">
            <w:pPr>
              <w:spacing w:line="276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EA1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0" w:type="dxa"/>
            <w:tcBorders>
              <w:left w:val="dashed" w:sz="4" w:space="0" w:color="auto"/>
              <w:bottom w:val="single" w:sz="4" w:space="0" w:color="auto"/>
            </w:tcBorders>
          </w:tcPr>
          <w:p w:rsidR="00E35814" w:rsidRPr="00CF1EA1" w:rsidRDefault="00E35814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EA1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  <w:tc>
          <w:tcPr>
            <w:tcW w:w="1530" w:type="dxa"/>
            <w:tcBorders>
              <w:bottom w:val="single" w:sz="4" w:space="0" w:color="auto"/>
              <w:right w:val="dashed" w:sz="4" w:space="0" w:color="auto"/>
            </w:tcBorders>
          </w:tcPr>
          <w:p w:rsidR="00E35814" w:rsidRPr="00CF1EA1" w:rsidRDefault="00E35814" w:rsidP="00CF1EA1">
            <w:pPr>
              <w:spacing w:line="276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EA1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0" w:type="dxa"/>
            <w:tcBorders>
              <w:left w:val="dashed" w:sz="4" w:space="0" w:color="auto"/>
              <w:bottom w:val="single" w:sz="4" w:space="0" w:color="auto"/>
            </w:tcBorders>
          </w:tcPr>
          <w:p w:rsidR="00E35814" w:rsidRPr="00CF1EA1" w:rsidRDefault="00E35814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EA1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</w:tr>
      <w:tr w:rsidR="00E35814" w:rsidRPr="00A301CA" w:rsidTr="0048626E">
        <w:tc>
          <w:tcPr>
            <w:tcW w:w="2700" w:type="dxa"/>
            <w:tcBorders>
              <w:bottom w:val="nil"/>
            </w:tcBorders>
            <w:vAlign w:val="center"/>
          </w:tcPr>
          <w:p w:rsidR="00E35814" w:rsidRPr="00CF1EA1" w:rsidRDefault="00B0309D" w:rsidP="00FD627E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  <w:r w:rsidR="00E35814" w:rsidRPr="00CF1EA1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  <w:tcBorders>
              <w:bottom w:val="nil"/>
              <w:right w:val="dashed" w:sz="4" w:space="0" w:color="auto"/>
            </w:tcBorders>
            <w:vAlign w:val="center"/>
          </w:tcPr>
          <w:p w:rsidR="00E35814" w:rsidRPr="00CF1EA1" w:rsidRDefault="00A12562" w:rsidP="00A12562">
            <w:pPr>
              <w:tabs>
                <w:tab w:val="decimal" w:pos="1168"/>
              </w:tabs>
              <w:spacing w:line="276" w:lineRule="auto"/>
              <w:ind w:right="-32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609,963</w:t>
            </w:r>
          </w:p>
        </w:tc>
        <w:tc>
          <w:tcPr>
            <w:tcW w:w="1530" w:type="dxa"/>
            <w:tcBorders>
              <w:left w:val="dashed" w:sz="4" w:space="0" w:color="auto"/>
              <w:bottom w:val="nil"/>
            </w:tcBorders>
            <w:vAlign w:val="center"/>
          </w:tcPr>
          <w:p w:rsidR="00E35814" w:rsidRPr="00CF1EA1" w:rsidRDefault="00A12562" w:rsidP="00A12562">
            <w:pPr>
              <w:tabs>
                <w:tab w:val="decimal" w:pos="6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96.14</w:t>
            </w:r>
          </w:p>
        </w:tc>
        <w:tc>
          <w:tcPr>
            <w:tcW w:w="1530" w:type="dxa"/>
            <w:tcBorders>
              <w:bottom w:val="nil"/>
              <w:right w:val="dashed" w:sz="4" w:space="0" w:color="auto"/>
            </w:tcBorders>
            <w:vAlign w:val="center"/>
          </w:tcPr>
          <w:p w:rsidR="00E35814" w:rsidRPr="00CF1EA1" w:rsidRDefault="00E35814" w:rsidP="004B79AA">
            <w:pPr>
              <w:tabs>
                <w:tab w:val="decimal" w:pos="1168"/>
              </w:tabs>
              <w:spacing w:line="276" w:lineRule="auto"/>
              <w:ind w:right="-32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258,075</w:t>
            </w:r>
          </w:p>
        </w:tc>
        <w:tc>
          <w:tcPr>
            <w:tcW w:w="1530" w:type="dxa"/>
            <w:tcBorders>
              <w:left w:val="dashed" w:sz="4" w:space="0" w:color="auto"/>
              <w:bottom w:val="nil"/>
            </w:tcBorders>
            <w:vAlign w:val="center"/>
          </w:tcPr>
          <w:p w:rsidR="00E35814" w:rsidRPr="00CF1EA1" w:rsidRDefault="00E35814" w:rsidP="004B79AA">
            <w:pPr>
              <w:tabs>
                <w:tab w:val="decimal" w:pos="6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95.60</w:t>
            </w:r>
          </w:p>
        </w:tc>
      </w:tr>
      <w:tr w:rsidR="00E35814" w:rsidRPr="00A301CA" w:rsidTr="0048626E">
        <w:tc>
          <w:tcPr>
            <w:tcW w:w="2700" w:type="dxa"/>
            <w:tcBorders>
              <w:top w:val="nil"/>
            </w:tcBorders>
            <w:vAlign w:val="center"/>
          </w:tcPr>
          <w:p w:rsidR="00E35814" w:rsidRPr="00CF1EA1" w:rsidRDefault="00B0309D" w:rsidP="00FD627E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  <w:r w:rsidR="00E35814" w:rsidRPr="00CF1EA1">
              <w:rPr>
                <w:rFonts w:ascii="Angsana New" w:hAnsi="Angsana New" w:cs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right w:val="dashed" w:sz="4" w:space="0" w:color="auto"/>
            </w:tcBorders>
            <w:vAlign w:val="center"/>
          </w:tcPr>
          <w:p w:rsidR="00E35814" w:rsidRPr="00CF1EA1" w:rsidRDefault="00A12562" w:rsidP="00A12562">
            <w:pPr>
              <w:tabs>
                <w:tab w:val="decimal" w:pos="1168"/>
              </w:tabs>
              <w:spacing w:line="276" w:lineRule="auto"/>
              <w:ind w:right="-32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24,477</w:t>
            </w:r>
          </w:p>
        </w:tc>
        <w:tc>
          <w:tcPr>
            <w:tcW w:w="1530" w:type="dxa"/>
            <w:tcBorders>
              <w:top w:val="nil"/>
              <w:left w:val="dashed" w:sz="4" w:space="0" w:color="auto"/>
            </w:tcBorders>
            <w:vAlign w:val="center"/>
          </w:tcPr>
          <w:p w:rsidR="00E35814" w:rsidRPr="00CF1EA1" w:rsidRDefault="00A12562" w:rsidP="00A12562">
            <w:pPr>
              <w:tabs>
                <w:tab w:val="decimal" w:pos="6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3.86</w:t>
            </w:r>
          </w:p>
        </w:tc>
        <w:tc>
          <w:tcPr>
            <w:tcW w:w="1530" w:type="dxa"/>
            <w:tcBorders>
              <w:top w:val="nil"/>
              <w:right w:val="dashed" w:sz="4" w:space="0" w:color="auto"/>
            </w:tcBorders>
            <w:vAlign w:val="center"/>
          </w:tcPr>
          <w:p w:rsidR="00E35814" w:rsidRPr="00CF1EA1" w:rsidRDefault="00E35814" w:rsidP="004B79AA">
            <w:pPr>
              <w:tabs>
                <w:tab w:val="decimal" w:pos="1168"/>
              </w:tabs>
              <w:spacing w:line="276" w:lineRule="auto"/>
              <w:ind w:right="-32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11,881</w:t>
            </w:r>
          </w:p>
        </w:tc>
        <w:tc>
          <w:tcPr>
            <w:tcW w:w="1530" w:type="dxa"/>
            <w:tcBorders>
              <w:top w:val="nil"/>
              <w:left w:val="dashed" w:sz="4" w:space="0" w:color="auto"/>
            </w:tcBorders>
            <w:vAlign w:val="center"/>
          </w:tcPr>
          <w:p w:rsidR="00E35814" w:rsidRPr="00CF1EA1" w:rsidRDefault="00E35814" w:rsidP="004B79AA">
            <w:pPr>
              <w:tabs>
                <w:tab w:val="decimal" w:pos="6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4.40</w:t>
            </w:r>
          </w:p>
        </w:tc>
      </w:tr>
      <w:tr w:rsidR="00E35814" w:rsidRPr="00A301CA" w:rsidTr="0048626E">
        <w:tc>
          <w:tcPr>
            <w:tcW w:w="2700" w:type="dxa"/>
            <w:vAlign w:val="center"/>
          </w:tcPr>
          <w:p w:rsidR="00E35814" w:rsidRPr="00CF1EA1" w:rsidRDefault="00E35814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EA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right w:val="dashed" w:sz="4" w:space="0" w:color="auto"/>
            </w:tcBorders>
            <w:vAlign w:val="center"/>
          </w:tcPr>
          <w:p w:rsidR="00E35814" w:rsidRPr="00CF1EA1" w:rsidRDefault="00A12562" w:rsidP="00A12562">
            <w:pPr>
              <w:tabs>
                <w:tab w:val="decimal" w:pos="1168"/>
              </w:tabs>
              <w:spacing w:line="276" w:lineRule="auto"/>
              <w:ind w:right="-32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634,440</w:t>
            </w:r>
          </w:p>
        </w:tc>
        <w:tc>
          <w:tcPr>
            <w:tcW w:w="1530" w:type="dxa"/>
            <w:tcBorders>
              <w:left w:val="dashed" w:sz="4" w:space="0" w:color="auto"/>
            </w:tcBorders>
            <w:vAlign w:val="center"/>
          </w:tcPr>
          <w:p w:rsidR="00E35814" w:rsidRPr="00CF1EA1" w:rsidRDefault="00A12562" w:rsidP="00A12562">
            <w:pPr>
              <w:tabs>
                <w:tab w:val="decimal" w:pos="6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530" w:type="dxa"/>
            <w:tcBorders>
              <w:right w:val="dashed" w:sz="4" w:space="0" w:color="auto"/>
            </w:tcBorders>
            <w:vAlign w:val="center"/>
          </w:tcPr>
          <w:p w:rsidR="00E35814" w:rsidRPr="00CF1EA1" w:rsidRDefault="00E35814" w:rsidP="004B79AA">
            <w:pPr>
              <w:tabs>
                <w:tab w:val="decimal" w:pos="1168"/>
              </w:tabs>
              <w:spacing w:line="276" w:lineRule="auto"/>
              <w:ind w:right="-32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269,956</w:t>
            </w:r>
          </w:p>
        </w:tc>
        <w:tc>
          <w:tcPr>
            <w:tcW w:w="1530" w:type="dxa"/>
            <w:tcBorders>
              <w:left w:val="dashed" w:sz="4" w:space="0" w:color="auto"/>
            </w:tcBorders>
            <w:vAlign w:val="center"/>
          </w:tcPr>
          <w:p w:rsidR="00E35814" w:rsidRPr="00CF1EA1" w:rsidRDefault="00E35814" w:rsidP="004B79AA">
            <w:pPr>
              <w:tabs>
                <w:tab w:val="decimal" w:pos="6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</w:tr>
    </w:tbl>
    <w:p w:rsidR="00F21932" w:rsidRPr="00216A77" w:rsidRDefault="00F21932" w:rsidP="00F21932">
      <w:pPr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CF1EA1" w:rsidRDefault="00CF1EA1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EF0C7A" w:rsidRPr="002A2FFA" w:rsidRDefault="00EF0C7A" w:rsidP="00441473">
      <w:pPr>
        <w:numPr>
          <w:ilvl w:val="0"/>
          <w:numId w:val="20"/>
        </w:numPr>
        <w:spacing w:before="60" w:line="276" w:lineRule="auto"/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A2FF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รายการบัญชีกับกิจการที่เกี่ยวข้องกัน</w:t>
      </w:r>
    </w:p>
    <w:p w:rsidR="008C2385" w:rsidRDefault="003D670E" w:rsidP="00B840F2">
      <w:pPr>
        <w:pStyle w:val="BlockText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  <w:spacing w:val="-2"/>
        </w:rPr>
      </w:pPr>
      <w:r w:rsidRPr="002A2FFA">
        <w:rPr>
          <w:rFonts w:ascii="Angsana New" w:hAnsi="Angsana New" w:cs="Angsana New"/>
          <w:spacing w:val="-2"/>
          <w:cs/>
        </w:rPr>
        <w:t>บริษัทมีรายการบัญชีกับกิจการที่เกี่ยวข้องกัน ซึ่งเกี่ยวข้องกันโดยการถือหุ้นหรือการมีผู้บริหารหรือกรรมการบางส่วนร่วมกัน ดังนั้นงบการเงินนี้จึงแสดงรวมถึงผลของรายการดังกล่าว ซึ่งเป็นไปตามข้อตกลงร่วมกันและเป็นไปตามปกติธุรกิจ</w:t>
      </w:r>
    </w:p>
    <w:p w:rsidR="00B21C4D" w:rsidRPr="00B21C4D" w:rsidRDefault="00B21C4D" w:rsidP="00B21C4D">
      <w:pPr>
        <w:pStyle w:val="BlockText"/>
        <w:tabs>
          <w:tab w:val="clear" w:pos="900"/>
        </w:tabs>
        <w:spacing w:line="276" w:lineRule="auto"/>
        <w:ind w:right="-13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8946" w:type="dxa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780"/>
        <w:gridCol w:w="2700"/>
        <w:gridCol w:w="2466"/>
      </w:tblGrid>
      <w:tr w:rsidR="005155C9" w:rsidRPr="002A2FFA" w:rsidTr="00BE58BA">
        <w:trPr>
          <w:trHeight w:val="360"/>
        </w:trPr>
        <w:tc>
          <w:tcPr>
            <w:tcW w:w="3780" w:type="dxa"/>
            <w:tcBorders>
              <w:bottom w:val="single" w:sz="6" w:space="0" w:color="auto"/>
            </w:tcBorders>
          </w:tcPr>
          <w:p w:rsidR="005155C9" w:rsidRPr="00B21C4D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700" w:type="dxa"/>
            <w:tcBorders>
              <w:bottom w:val="single" w:sz="6" w:space="0" w:color="auto"/>
            </w:tcBorders>
          </w:tcPr>
          <w:p w:rsidR="005155C9" w:rsidRPr="00B21C4D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466" w:type="dxa"/>
            <w:tcBorders>
              <w:bottom w:val="single" w:sz="6" w:space="0" w:color="auto"/>
            </w:tcBorders>
          </w:tcPr>
          <w:p w:rsidR="005155C9" w:rsidRPr="00B21C4D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155C9" w:rsidRPr="002A2FFA" w:rsidTr="006A678D">
        <w:trPr>
          <w:trHeight w:val="485"/>
        </w:trPr>
        <w:tc>
          <w:tcPr>
            <w:tcW w:w="3780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B21C4D" w:rsidRDefault="006A678D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5155C9" w:rsidRPr="00B21C4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5155C9" w:rsidRPr="00B21C4D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="005155C9" w:rsidRPr="00B21C4D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2700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B21C4D" w:rsidRDefault="005155C9" w:rsidP="00FE368F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="007B19C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8E17D5" w:rsidRPr="00B21C4D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466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B21C4D" w:rsidRDefault="005155C9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5155C9" w:rsidRPr="00411DBB" w:rsidTr="006A678D">
        <w:trPr>
          <w:trHeight w:val="20"/>
        </w:trPr>
        <w:tc>
          <w:tcPr>
            <w:tcW w:w="3780" w:type="dxa"/>
            <w:tcBorders>
              <w:top w:val="dotted" w:sz="4" w:space="0" w:color="auto"/>
              <w:bottom w:val="nil"/>
            </w:tcBorders>
          </w:tcPr>
          <w:p w:rsidR="005155C9" w:rsidRPr="00B21C4D" w:rsidRDefault="006A678D" w:rsidP="00733529">
            <w:pPr>
              <w:tabs>
                <w:tab w:val="left" w:pos="252"/>
              </w:tabs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2)</w:t>
            </w:r>
            <w:r w:rsidR="005155C9" w:rsidRPr="00B21C4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0566AC" w:rsidRPr="00B21C4D">
              <w:rPr>
                <w:rFonts w:ascii="Angsana New" w:hAnsi="Angsana New" w:cs="Angsana New"/>
                <w:sz w:val="28"/>
                <w:szCs w:val="28"/>
              </w:rPr>
              <w:t>TPA</w:t>
            </w:r>
            <w:r w:rsidR="000566AC"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0566AC" w:rsidRPr="00B21C4D">
              <w:rPr>
                <w:rFonts w:ascii="Angsana New" w:hAnsi="Angsana New" w:cs="Angsana New"/>
                <w:sz w:val="28"/>
                <w:szCs w:val="28"/>
              </w:rPr>
              <w:t>Holding LLC</w:t>
            </w:r>
          </w:p>
        </w:tc>
        <w:tc>
          <w:tcPr>
            <w:tcW w:w="2700" w:type="dxa"/>
            <w:tcBorders>
              <w:top w:val="dotted" w:sz="4" w:space="0" w:color="auto"/>
              <w:bottom w:val="nil"/>
            </w:tcBorders>
          </w:tcPr>
          <w:p w:rsidR="005155C9" w:rsidRPr="00B21C4D" w:rsidRDefault="000566AC" w:rsidP="007B19CB">
            <w:pPr>
              <w:ind w:right="-1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="007B19C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8E17D5" w:rsidRPr="00B21C4D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466" w:type="dxa"/>
            <w:tcBorders>
              <w:top w:val="dotted" w:sz="4" w:space="0" w:color="auto"/>
              <w:bottom w:val="nil"/>
            </w:tcBorders>
            <w:vAlign w:val="center"/>
          </w:tcPr>
          <w:p w:rsidR="005155C9" w:rsidRPr="00B21C4D" w:rsidRDefault="005155C9" w:rsidP="006A678D">
            <w:pPr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บริษัทย่อย</w:t>
            </w:r>
            <w:r w:rsidRPr="00B21C4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 </w:t>
            </w:r>
          </w:p>
        </w:tc>
      </w:tr>
      <w:tr w:rsidR="00F90F51" w:rsidRPr="00411DBB" w:rsidTr="006A678D">
        <w:trPr>
          <w:trHeight w:val="20"/>
        </w:trPr>
        <w:tc>
          <w:tcPr>
            <w:tcW w:w="3780" w:type="dxa"/>
            <w:tcBorders>
              <w:top w:val="dotted" w:sz="4" w:space="0" w:color="auto"/>
              <w:bottom w:val="nil"/>
            </w:tcBorders>
          </w:tcPr>
          <w:p w:rsidR="00F90F51" w:rsidRPr="00B21C4D" w:rsidRDefault="006A678D" w:rsidP="00733529">
            <w:pPr>
              <w:tabs>
                <w:tab w:val="left" w:pos="252"/>
              </w:tabs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3)</w:t>
            </w:r>
            <w:r w:rsidR="00F90F51" w:rsidRPr="00B21C4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/>
                <w:spacing w:val="-4"/>
                <w:sz w:val="28"/>
                <w:szCs w:val="28"/>
              </w:rPr>
              <w:t>Team Precision America, LLC</w:t>
            </w:r>
          </w:p>
        </w:tc>
        <w:tc>
          <w:tcPr>
            <w:tcW w:w="2700" w:type="dxa"/>
            <w:tcBorders>
              <w:top w:val="dotted" w:sz="4" w:space="0" w:color="auto"/>
              <w:bottom w:val="nil"/>
            </w:tcBorders>
          </w:tcPr>
          <w:p w:rsidR="00F90F51" w:rsidRPr="00B21C4D" w:rsidRDefault="00F90F51" w:rsidP="00F90F51">
            <w:pPr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21C4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466" w:type="dxa"/>
            <w:tcBorders>
              <w:top w:val="dotted" w:sz="4" w:space="0" w:color="auto"/>
              <w:bottom w:val="nil"/>
            </w:tcBorders>
            <w:vAlign w:val="center"/>
          </w:tcPr>
          <w:p w:rsidR="00F90F51" w:rsidRPr="00B21C4D" w:rsidRDefault="00F90F51" w:rsidP="006A678D">
            <w:pPr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บริษัทร่วม</w:t>
            </w:r>
          </w:p>
        </w:tc>
      </w:tr>
      <w:tr w:rsidR="00F90F51" w:rsidRPr="002A2FFA" w:rsidTr="006A678D">
        <w:trPr>
          <w:trHeight w:val="679"/>
        </w:trPr>
        <w:tc>
          <w:tcPr>
            <w:tcW w:w="3780" w:type="dxa"/>
            <w:tcBorders>
              <w:top w:val="dotted" w:sz="4" w:space="0" w:color="auto"/>
              <w:bottom w:val="nil"/>
            </w:tcBorders>
          </w:tcPr>
          <w:p w:rsidR="00F90F51" w:rsidRPr="00B21C4D" w:rsidRDefault="00F01F8B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  <w:r w:rsidR="006A678D"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บริษัท</w:t>
            </w:r>
            <w:r w:rsidR="00F90F51" w:rsidRPr="00B21C4D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เอ็นเนอร์ยี อินโนเวชั่น จำกัด</w:t>
            </w:r>
          </w:p>
        </w:tc>
        <w:tc>
          <w:tcPr>
            <w:tcW w:w="2700" w:type="dxa"/>
            <w:tcBorders>
              <w:top w:val="dotted" w:sz="4" w:space="0" w:color="auto"/>
              <w:bottom w:val="nil"/>
            </w:tcBorders>
            <w:vAlign w:val="center"/>
          </w:tcPr>
          <w:p w:rsidR="00F90F51" w:rsidRPr="00B21C4D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จำหน่ายเครื่องมืออุปกรณ์ไฟฟ้า</w:t>
            </w:r>
            <w:r w:rsidRPr="00B21C4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และอิเล็คทรอนิคส์</w:t>
            </w:r>
          </w:p>
        </w:tc>
        <w:tc>
          <w:tcPr>
            <w:tcW w:w="2466" w:type="dxa"/>
            <w:tcBorders>
              <w:top w:val="dotted" w:sz="4" w:space="0" w:color="auto"/>
              <w:bottom w:val="nil"/>
            </w:tcBorders>
          </w:tcPr>
          <w:p w:rsidR="00F90F51" w:rsidRPr="00B21C4D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กรรมการเป็นผู้ถือหุ้น</w:t>
            </w:r>
          </w:p>
        </w:tc>
      </w:tr>
      <w:tr w:rsidR="00F90F51" w:rsidRPr="002A2FFA" w:rsidTr="006A678D">
        <w:trPr>
          <w:trHeight w:val="742"/>
        </w:trPr>
        <w:tc>
          <w:tcPr>
            <w:tcW w:w="37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90F51" w:rsidRPr="00B21C4D" w:rsidRDefault="00F01F8B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5</w:t>
            </w:r>
            <w:r w:rsidR="006A678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บริษัท แอล</w:t>
            </w:r>
            <w:r w:rsidR="00F90F51"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ไพน์</w:t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เทคโนโลยี แมนูแฟคเจอริ่ง </w:t>
            </w:r>
          </w:p>
          <w:p w:rsidR="00F90F51" w:rsidRPr="00B21C4D" w:rsidRDefault="00733529" w:rsidP="00733529">
            <w:pPr>
              <w:tabs>
                <w:tab w:val="left" w:pos="252"/>
              </w:tabs>
              <w:spacing w:line="276" w:lineRule="auto"/>
              <w:ind w:left="214"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27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90F51" w:rsidRPr="00B21C4D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จำหน่ายเครื่องมืออุปกรณ์ไฟฟ้าและอิเล็คทรอนิคส์</w:t>
            </w:r>
          </w:p>
        </w:tc>
        <w:tc>
          <w:tcPr>
            <w:tcW w:w="24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01F8B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กรรมการเป็นกรรมการ</w:t>
            </w:r>
          </w:p>
          <w:p w:rsidR="00F90F51" w:rsidRPr="00B21C4D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และผู้ถือหุ้น</w:t>
            </w:r>
          </w:p>
        </w:tc>
      </w:tr>
      <w:tr w:rsidR="00F90F51" w:rsidRPr="002A2FFA" w:rsidTr="006A678D">
        <w:trPr>
          <w:trHeight w:val="395"/>
        </w:trPr>
        <w:tc>
          <w:tcPr>
            <w:tcW w:w="378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0F51" w:rsidRPr="00B21C4D" w:rsidRDefault="00F01F8B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  <w:r w:rsidR="006A678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บริษัท ไฟน์เนส เมด ดีไซน์ จำกัด</w:t>
            </w:r>
          </w:p>
          <w:p w:rsidR="00F90F51" w:rsidRPr="00B21C4D" w:rsidRDefault="00F90F51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0F51" w:rsidRPr="00B21C4D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ออกแบบและค้าชิ้นส่วนแผงวงจรไฟฟ้า แผงวงจรอิเล็คทรอนิคส์</w:t>
            </w:r>
          </w:p>
        </w:tc>
        <w:tc>
          <w:tcPr>
            <w:tcW w:w="246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0F51" w:rsidRPr="00B21C4D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ผู้ถือหุ้นรายใหญ่เป็นกรรมการและผู้ถือหุ้น</w:t>
            </w:r>
          </w:p>
        </w:tc>
      </w:tr>
    </w:tbl>
    <w:p w:rsidR="00734065" w:rsidRPr="006A678D" w:rsidRDefault="00734065" w:rsidP="00765958">
      <w:pPr>
        <w:pStyle w:val="BlockText"/>
        <w:tabs>
          <w:tab w:val="clear" w:pos="900"/>
        </w:tabs>
        <w:spacing w:line="276" w:lineRule="auto"/>
        <w:ind w:left="0" w:right="29" w:firstLine="0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:rsidR="003D670E" w:rsidRPr="00B21C4D" w:rsidRDefault="003D670E" w:rsidP="007B19CB">
      <w:pPr>
        <w:pStyle w:val="BlockText"/>
        <w:tabs>
          <w:tab w:val="clear" w:pos="900"/>
        </w:tabs>
        <w:spacing w:line="276" w:lineRule="auto"/>
        <w:ind w:left="446" w:right="29" w:firstLine="994"/>
        <w:jc w:val="thaiDistribute"/>
        <w:rPr>
          <w:rFonts w:ascii="Angsana New" w:hAnsi="Angsana New" w:cs="Angsana New"/>
          <w:spacing w:val="-2"/>
        </w:rPr>
      </w:pPr>
      <w:r w:rsidRPr="00B21C4D">
        <w:rPr>
          <w:rFonts w:ascii="Angsana New" w:hAnsi="Angsana New" w:cs="Angsana New"/>
          <w:spacing w:val="-2"/>
          <w:cs/>
        </w:rPr>
        <w:t>รายการบัญชีกับกิจการที่เกี่ยวข้องกันที่สำคัญ มีดังนี้</w:t>
      </w:r>
    </w:p>
    <w:p w:rsidR="00DD4911" w:rsidRPr="00B21C4D" w:rsidRDefault="00DD4911" w:rsidP="007B19CB">
      <w:pPr>
        <w:pStyle w:val="BlockText"/>
        <w:tabs>
          <w:tab w:val="clear" w:pos="900"/>
        </w:tabs>
        <w:spacing w:line="276" w:lineRule="auto"/>
        <w:ind w:left="7952" w:right="-126" w:firstLine="0"/>
        <w:jc w:val="right"/>
        <w:rPr>
          <w:rFonts w:ascii="Angsana New" w:hAnsi="Angsana New" w:cs="Angsana New"/>
          <w:spacing w:val="-2"/>
          <w:sz w:val="28"/>
          <w:szCs w:val="28"/>
        </w:rPr>
      </w:pPr>
      <w:r w:rsidRPr="00B21C4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     </w:t>
      </w:r>
      <w:r w:rsidRPr="00B21C4D">
        <w:rPr>
          <w:rFonts w:ascii="Angsana New" w:hAnsi="Angsana New" w:cs="Angsana New"/>
          <w:spacing w:val="-2"/>
          <w:sz w:val="28"/>
          <w:szCs w:val="28"/>
          <w:cs/>
        </w:rPr>
        <w:t xml:space="preserve">หน่วย </w:t>
      </w:r>
      <w:r w:rsidRPr="00B21C4D"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Pr="00B21C4D">
        <w:rPr>
          <w:rFonts w:ascii="Angsana New" w:hAnsi="Angsana New" w:cs="Angsana New"/>
          <w:spacing w:val="-2"/>
          <w:sz w:val="28"/>
          <w:szCs w:val="28"/>
          <w:cs/>
        </w:rPr>
        <w:t>พันบาท</w:t>
      </w:r>
    </w:p>
    <w:tbl>
      <w:tblPr>
        <w:tblW w:w="4585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/>
      </w:tblPr>
      <w:tblGrid>
        <w:gridCol w:w="3463"/>
        <w:gridCol w:w="1351"/>
        <w:gridCol w:w="1351"/>
        <w:gridCol w:w="1351"/>
        <w:gridCol w:w="1430"/>
      </w:tblGrid>
      <w:tr w:rsidR="005155C9" w:rsidRPr="002F37CC" w:rsidTr="00F34C7E">
        <w:trPr>
          <w:trHeight w:val="360"/>
        </w:trPr>
        <w:tc>
          <w:tcPr>
            <w:tcW w:w="1936" w:type="pct"/>
            <w:vMerge w:val="restart"/>
            <w:tcBorders>
              <w:right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510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4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19CB" w:rsidRPr="002F37CC" w:rsidTr="00F34C7E">
        <w:trPr>
          <w:trHeight w:val="360"/>
        </w:trPr>
        <w:tc>
          <w:tcPr>
            <w:tcW w:w="1936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F37CC" w:rsidRDefault="003635CA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3635CA" w:rsidRPr="002F37CC" w:rsidRDefault="003635CA" w:rsidP="003635CA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>ณ 3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มี.ค. 6</w:t>
            </w:r>
            <w:r w:rsidR="00F01F8B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755" w:type="pct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F37CC" w:rsidRDefault="003635CA" w:rsidP="007B7A4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31 ธ.ค. 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7B7A4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35CA" w:rsidRPr="002F37CC" w:rsidRDefault="003635CA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>ณ 3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มี.ค. 6</w:t>
            </w:r>
            <w:r w:rsidR="00F01F8B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799" w:type="pct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3635CA" w:rsidRPr="002F37CC" w:rsidRDefault="003635CA" w:rsidP="007B7A4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31 ธ.ค. 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7B7A4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7B19CB" w:rsidRPr="002F37CC" w:rsidTr="00F34C7E">
        <w:trPr>
          <w:trHeight w:val="266"/>
        </w:trPr>
        <w:tc>
          <w:tcPr>
            <w:tcW w:w="193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155C9" w:rsidRPr="00BE58BA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BE58BA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5155C9" w:rsidRPr="002F37CC" w:rsidRDefault="005155C9" w:rsidP="006E51FE">
            <w:pPr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5155C9" w:rsidRPr="002F37CC" w:rsidRDefault="005155C9" w:rsidP="005155C9">
            <w:pPr>
              <w:tabs>
                <w:tab w:val="decimal" w:pos="475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155C9" w:rsidRPr="002F37CC" w:rsidRDefault="005155C9" w:rsidP="006E51FE">
            <w:pPr>
              <w:tabs>
                <w:tab w:val="decimal" w:pos="746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5155C9" w:rsidRPr="002F37CC" w:rsidRDefault="005155C9" w:rsidP="005155C9">
            <w:pPr>
              <w:tabs>
                <w:tab w:val="decimal" w:pos="56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34C7E" w:rsidRPr="002F37CC" w:rsidTr="00F34C7E">
        <w:trPr>
          <w:trHeight w:val="266"/>
        </w:trPr>
        <w:tc>
          <w:tcPr>
            <w:tcW w:w="193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34C7E" w:rsidRPr="002F37CC" w:rsidRDefault="00F34C7E" w:rsidP="00BE58BA">
            <w:pPr>
              <w:spacing w:line="276" w:lineRule="auto"/>
              <w:ind w:right="29" w:firstLine="212"/>
              <w:rPr>
                <w:rFonts w:ascii="Angsana New" w:hAnsi="Angsana New" w:cs="Angsana New"/>
                <w:position w:val="-28"/>
                <w:sz w:val="28"/>
                <w:szCs w:val="28"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Pr="002F37CC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F34C7E" w:rsidRPr="002F37CC" w:rsidRDefault="00F34C7E" w:rsidP="00F34C7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5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F34C7E" w:rsidRPr="002F37CC" w:rsidRDefault="00F34C7E" w:rsidP="007B7A4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34C7E" w:rsidRPr="002F37CC" w:rsidRDefault="00F34C7E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99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F34C7E" w:rsidRPr="002F37CC" w:rsidRDefault="00F34C7E" w:rsidP="004F1C5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112</w:t>
            </w:r>
          </w:p>
        </w:tc>
      </w:tr>
      <w:tr w:rsidR="00F34C7E" w:rsidRPr="002F37CC" w:rsidTr="00F34C7E">
        <w:trPr>
          <w:trHeight w:val="266"/>
        </w:trPr>
        <w:tc>
          <w:tcPr>
            <w:tcW w:w="193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34C7E" w:rsidRPr="002F37CC" w:rsidRDefault="00F34C7E" w:rsidP="00BE58BA">
            <w:pPr>
              <w:spacing w:line="276" w:lineRule="auto"/>
              <w:ind w:right="29" w:firstLine="212"/>
              <w:rPr>
                <w:rFonts w:ascii="Angsana New" w:hAnsi="Angsana New" w:cs="Angsana New"/>
                <w:position w:val="-28"/>
                <w:sz w:val="28"/>
                <w:szCs w:val="28"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F34C7E" w:rsidRPr="002F37CC" w:rsidRDefault="00F34C7E" w:rsidP="00F34C7E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264,253</w:t>
            </w:r>
          </w:p>
        </w:tc>
        <w:tc>
          <w:tcPr>
            <w:tcW w:w="75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F34C7E" w:rsidRDefault="00F34C7E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210,268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34C7E" w:rsidRPr="002F37CC" w:rsidRDefault="00F34C7E" w:rsidP="004F1C5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264,253</w:t>
            </w:r>
          </w:p>
        </w:tc>
        <w:tc>
          <w:tcPr>
            <w:tcW w:w="799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F34C7E" w:rsidRDefault="00F34C7E" w:rsidP="004F1C5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210,268</w:t>
            </w:r>
          </w:p>
        </w:tc>
      </w:tr>
      <w:tr w:rsidR="00F34C7E" w:rsidRPr="002F37CC" w:rsidTr="00F34C7E">
        <w:trPr>
          <w:trHeight w:val="266"/>
        </w:trPr>
        <w:tc>
          <w:tcPr>
            <w:tcW w:w="193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34C7E" w:rsidRPr="002F37CC" w:rsidRDefault="00F34C7E" w:rsidP="00BE58BA">
            <w:pPr>
              <w:spacing w:line="276" w:lineRule="auto"/>
              <w:ind w:right="29" w:firstLine="212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- </w:t>
            </w:r>
            <w:r w:rsidRPr="00A71B1E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บริษัท ไฟน์เนส เมด ดีไซน์ จำกัด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F34C7E" w:rsidRPr="002F37CC" w:rsidRDefault="00F34C7E" w:rsidP="00F34C7E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755" w:type="pct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7E" w:rsidRPr="002F37CC" w:rsidRDefault="00F34C7E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34C7E" w:rsidRPr="002F37CC" w:rsidRDefault="00F34C7E" w:rsidP="004F1C5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799" w:type="pct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F34C7E" w:rsidRPr="002F37CC" w:rsidRDefault="00F34C7E" w:rsidP="004F1C5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</w:tr>
      <w:tr w:rsidR="00F34C7E" w:rsidRPr="002F37CC" w:rsidTr="00F34C7E">
        <w:trPr>
          <w:trHeight w:val="266"/>
        </w:trPr>
        <w:tc>
          <w:tcPr>
            <w:tcW w:w="193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34C7E" w:rsidRPr="00BE58BA" w:rsidRDefault="00F34C7E" w:rsidP="00BE58BA">
            <w:pPr>
              <w:tabs>
                <w:tab w:val="left" w:pos="1131"/>
              </w:tabs>
              <w:spacing w:line="276" w:lineRule="auto"/>
              <w:ind w:left="841" w:right="29" w:hanging="26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</w:t>
            </w: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หนี้การค้า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F34C7E" w:rsidRDefault="00F34C7E" w:rsidP="00F34C7E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264,329</w:t>
            </w:r>
          </w:p>
        </w:tc>
        <w:tc>
          <w:tcPr>
            <w:tcW w:w="75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7E" w:rsidRDefault="00F34C7E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210,344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4C7E" w:rsidRDefault="00F34C7E" w:rsidP="004F1C5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264,329</w:t>
            </w:r>
          </w:p>
        </w:tc>
        <w:tc>
          <w:tcPr>
            <w:tcW w:w="79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F34C7E" w:rsidRDefault="00F34C7E" w:rsidP="004F1C5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210,456</w:t>
            </w:r>
          </w:p>
        </w:tc>
      </w:tr>
      <w:tr w:rsidR="00F34C7E" w:rsidRPr="002F37CC" w:rsidTr="00F34C7E">
        <w:trPr>
          <w:trHeight w:val="266"/>
        </w:trPr>
        <w:tc>
          <w:tcPr>
            <w:tcW w:w="193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34C7E" w:rsidRPr="00BE58BA" w:rsidRDefault="00F34C7E" w:rsidP="00734065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E58B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F34C7E" w:rsidRDefault="00F34C7E" w:rsidP="00F34C7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F34C7E" w:rsidRDefault="00F34C7E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F34C7E" w:rsidRDefault="00F34C7E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F34C7E" w:rsidRDefault="00F34C7E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4C7E" w:rsidRPr="002F37CC" w:rsidTr="00F34C7E">
        <w:trPr>
          <w:trHeight w:val="266"/>
        </w:trPr>
        <w:tc>
          <w:tcPr>
            <w:tcW w:w="193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34C7E" w:rsidRPr="002F37CC" w:rsidRDefault="00F34C7E" w:rsidP="00BE58BA">
            <w:pPr>
              <w:spacing w:line="276" w:lineRule="auto"/>
              <w:ind w:right="29" w:firstLine="212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F34C7E" w:rsidRDefault="00F34C7E" w:rsidP="00F34C7E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755" w:type="pct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7E" w:rsidRDefault="00F34C7E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1,531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34C7E" w:rsidRDefault="00F34C7E" w:rsidP="004F1C5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799" w:type="pct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F34C7E" w:rsidRDefault="00F34C7E" w:rsidP="004F1C5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1,531</w:t>
            </w:r>
          </w:p>
        </w:tc>
      </w:tr>
      <w:tr w:rsidR="00F34C7E" w:rsidRPr="002F37CC" w:rsidTr="00F34C7E">
        <w:trPr>
          <w:trHeight w:val="266"/>
        </w:trPr>
        <w:tc>
          <w:tcPr>
            <w:tcW w:w="1936" w:type="pct"/>
            <w:tcBorders>
              <w:top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34C7E" w:rsidRPr="00441473" w:rsidRDefault="00F34C7E" w:rsidP="00BE58BA">
            <w:pPr>
              <w:tabs>
                <w:tab w:val="left" w:pos="1131"/>
              </w:tabs>
              <w:spacing w:line="276" w:lineRule="auto"/>
              <w:ind w:left="841" w:right="29" w:hanging="269"/>
              <w:rPr>
                <w:rFonts w:ascii="Angsana New" w:hAnsi="Angsana New" w:cs="Angsana New"/>
                <w:sz w:val="28"/>
                <w:szCs w:val="28"/>
              </w:rPr>
            </w:pPr>
            <w:r w:rsidRPr="00441473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ashSmallGap" w:sz="4" w:space="0" w:color="auto"/>
            </w:tcBorders>
            <w:vAlign w:val="center"/>
          </w:tcPr>
          <w:p w:rsidR="00F34C7E" w:rsidRPr="00BE58BA" w:rsidRDefault="00F34C7E" w:rsidP="00F34C7E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264,375</w:t>
            </w:r>
          </w:p>
        </w:tc>
        <w:tc>
          <w:tcPr>
            <w:tcW w:w="755" w:type="pct"/>
            <w:tcBorders>
              <w:top w:val="single" w:sz="4" w:space="0" w:color="auto"/>
              <w:left w:val="dashSmallGap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4C7E" w:rsidRPr="00BE58BA" w:rsidRDefault="00F34C7E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211,875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4C7E" w:rsidRPr="00BE58BA" w:rsidRDefault="00F34C7E" w:rsidP="004F1C5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264,375</w:t>
            </w:r>
          </w:p>
        </w:tc>
        <w:tc>
          <w:tcPr>
            <w:tcW w:w="79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F34C7E" w:rsidRPr="00BE58BA" w:rsidRDefault="00F34C7E" w:rsidP="004F1C5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211,987</w:t>
            </w:r>
          </w:p>
        </w:tc>
      </w:tr>
    </w:tbl>
    <w:p w:rsidR="004F1C5D" w:rsidRDefault="004F1C5D" w:rsidP="00266DBF">
      <w:pPr>
        <w:pStyle w:val="BlockText"/>
        <w:tabs>
          <w:tab w:val="clear" w:pos="900"/>
        </w:tabs>
        <w:spacing w:line="276" w:lineRule="auto"/>
        <w:ind w:left="7952" w:right="-22" w:firstLine="0"/>
        <w:jc w:val="thaiDistribute"/>
        <w:rPr>
          <w:rFonts w:ascii="Angsana New" w:hAnsi="Angsana New" w:cs="Angsana New"/>
          <w:spacing w:val="-2"/>
        </w:rPr>
      </w:pPr>
    </w:p>
    <w:p w:rsidR="004F1C5D" w:rsidRDefault="004F1C5D">
      <w:pPr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</w:rPr>
        <w:br w:type="page"/>
      </w:r>
    </w:p>
    <w:p w:rsidR="00266DBF" w:rsidRPr="00B21C4D" w:rsidRDefault="00266DBF" w:rsidP="007B19CB">
      <w:pPr>
        <w:pStyle w:val="BlockText"/>
        <w:tabs>
          <w:tab w:val="clear" w:pos="900"/>
        </w:tabs>
        <w:spacing w:line="276" w:lineRule="auto"/>
        <w:ind w:left="7952" w:right="-90" w:firstLine="0"/>
        <w:jc w:val="right"/>
        <w:rPr>
          <w:rFonts w:ascii="Angsana New" w:hAnsi="Angsana New" w:cs="Angsana New"/>
          <w:spacing w:val="-2"/>
          <w:sz w:val="28"/>
          <w:szCs w:val="28"/>
        </w:rPr>
      </w:pPr>
      <w:r w:rsidRPr="00B21C4D">
        <w:rPr>
          <w:rFonts w:ascii="Angsana New" w:hAnsi="Angsana New" w:cs="Angsana New"/>
          <w:spacing w:val="-2"/>
          <w:sz w:val="28"/>
          <w:szCs w:val="28"/>
          <w:cs/>
        </w:rPr>
        <w:lastRenderedPageBreak/>
        <w:t xml:space="preserve">หน่วย </w:t>
      </w:r>
      <w:r w:rsidRPr="00B21C4D"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Pr="00B21C4D">
        <w:rPr>
          <w:rFonts w:ascii="Angsana New" w:hAnsi="Angsana New" w:cs="Angsana New"/>
          <w:spacing w:val="-2"/>
          <w:sz w:val="28"/>
          <w:szCs w:val="28"/>
          <w:cs/>
        </w:rPr>
        <w:t>พันบาท</w:t>
      </w:r>
    </w:p>
    <w:tbl>
      <w:tblPr>
        <w:tblW w:w="4908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/>
      </w:tblPr>
      <w:tblGrid>
        <w:gridCol w:w="4095"/>
        <w:gridCol w:w="1371"/>
        <w:gridCol w:w="1373"/>
        <w:gridCol w:w="1371"/>
        <w:gridCol w:w="1366"/>
      </w:tblGrid>
      <w:tr w:rsidR="00266DBF" w:rsidRPr="002F37CC" w:rsidTr="008B0EBE">
        <w:trPr>
          <w:trHeight w:val="360"/>
        </w:trPr>
        <w:tc>
          <w:tcPr>
            <w:tcW w:w="2138" w:type="pct"/>
            <w:vMerge w:val="restart"/>
            <w:tcBorders>
              <w:right w:val="single" w:sz="4" w:space="0" w:color="auto"/>
            </w:tcBorders>
            <w:vAlign w:val="center"/>
          </w:tcPr>
          <w:p w:rsidR="00266DBF" w:rsidRPr="002F37CC" w:rsidRDefault="00266DBF" w:rsidP="007B7A4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33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66DBF" w:rsidRPr="002F37CC" w:rsidRDefault="00266DBF" w:rsidP="007B7A4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9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66DBF" w:rsidRPr="002F37CC" w:rsidRDefault="00266DBF" w:rsidP="007B7A4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19CB" w:rsidRPr="002F37CC" w:rsidTr="008B0EBE">
        <w:trPr>
          <w:trHeight w:val="360"/>
        </w:trPr>
        <w:tc>
          <w:tcPr>
            <w:tcW w:w="2138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66DBF" w:rsidRPr="002F37CC" w:rsidRDefault="00266DBF" w:rsidP="007B7A4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6" w:type="pct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266DBF" w:rsidRPr="002F37CC" w:rsidRDefault="00266DBF" w:rsidP="007B7A4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>ณ 3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มี.ค. 6</w:t>
            </w:r>
            <w:r w:rsidR="004C2195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717" w:type="pct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DBF" w:rsidRPr="002F37CC" w:rsidRDefault="00266DBF" w:rsidP="007B7A4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31 ธ.ค. 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C219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71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66DBF" w:rsidRPr="002F37CC" w:rsidRDefault="00266DBF" w:rsidP="007B7A4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>ณ 3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มี.ค. 6</w:t>
            </w:r>
            <w:r w:rsidR="004C2195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713" w:type="pct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266DBF" w:rsidRPr="002F37CC" w:rsidRDefault="00266DBF" w:rsidP="007B7A4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31 ธ.ค. 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C219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7B19CB" w:rsidRPr="002F37CC" w:rsidTr="008B0EBE">
        <w:trPr>
          <w:trHeight w:val="266"/>
        </w:trPr>
        <w:tc>
          <w:tcPr>
            <w:tcW w:w="2138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0157" w:rsidRPr="00220157" w:rsidRDefault="00863434" w:rsidP="005155C9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br w:type="page"/>
            </w:r>
            <w:r w:rsidR="00220157" w:rsidRPr="00220157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</w:t>
            </w:r>
            <w:r w:rsidR="006A2A38">
              <w:rPr>
                <w:rFonts w:ascii="Angsana New" w:hAnsi="Angsana New" w:cs="Angsana New" w:hint="cs"/>
                <w:sz w:val="28"/>
                <w:szCs w:val="28"/>
                <w:cs/>
              </w:rPr>
              <w:t>ระยะสั้น</w:t>
            </w:r>
            <w:r w:rsidR="00220157" w:rsidRPr="00220157">
              <w:rPr>
                <w:rFonts w:ascii="Angsana New" w:hAnsi="Angsana New" w:cs="Angsan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220157" w:rsidRPr="002F37CC" w:rsidRDefault="00220157" w:rsidP="006E51FE">
            <w:pPr>
              <w:tabs>
                <w:tab w:val="decimal" w:pos="735"/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220157" w:rsidRDefault="00220157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20157" w:rsidRPr="002F37CC" w:rsidRDefault="00220157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220157" w:rsidRDefault="00220157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B0EBE" w:rsidRPr="002F37CC" w:rsidTr="008B0EBE">
        <w:trPr>
          <w:trHeight w:val="266"/>
        </w:trPr>
        <w:tc>
          <w:tcPr>
            <w:tcW w:w="2138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0EBE" w:rsidRPr="00220157" w:rsidRDefault="008B0EBE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8"/>
                <w:szCs w:val="28"/>
              </w:rPr>
              <w:t>TPA Holding LLC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8B0EBE" w:rsidRPr="002F37CC" w:rsidRDefault="008B0EBE" w:rsidP="008B0EBE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7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Default="008B0EBE" w:rsidP="007B7A4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B0EBE" w:rsidRPr="002F37CC" w:rsidRDefault="008B0EBE" w:rsidP="007B19CB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7,199</w:t>
            </w:r>
          </w:p>
        </w:tc>
        <w:tc>
          <w:tcPr>
            <w:tcW w:w="713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8B0EBE" w:rsidRDefault="008B0EBE" w:rsidP="00B0309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7,345</w:t>
            </w:r>
          </w:p>
        </w:tc>
      </w:tr>
      <w:tr w:rsidR="00694223" w:rsidRPr="002F37CC" w:rsidTr="008B0EBE">
        <w:trPr>
          <w:trHeight w:val="266"/>
        </w:trPr>
        <w:tc>
          <w:tcPr>
            <w:tcW w:w="2138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94223" w:rsidRPr="00220157" w:rsidRDefault="00694223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694223" w:rsidRDefault="00694223" w:rsidP="00D4386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6,896</w:t>
            </w:r>
          </w:p>
        </w:tc>
        <w:tc>
          <w:tcPr>
            <w:tcW w:w="717" w:type="pct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23" w:rsidRDefault="00694223" w:rsidP="00B0309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6,896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94223" w:rsidRPr="002F37CC" w:rsidRDefault="00694223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3" w:type="pct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694223" w:rsidRDefault="00694223" w:rsidP="007B7A4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694223" w:rsidRPr="002F37CC" w:rsidTr="008B0EBE">
        <w:trPr>
          <w:trHeight w:val="266"/>
        </w:trPr>
        <w:tc>
          <w:tcPr>
            <w:tcW w:w="2138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223" w:rsidRDefault="00694223" w:rsidP="00837C4F">
            <w:pPr>
              <w:tabs>
                <w:tab w:val="left" w:pos="931"/>
              </w:tabs>
              <w:spacing w:line="276" w:lineRule="auto"/>
              <w:ind w:right="-68" w:firstLine="392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 w:rsidRPr="00220157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ระยะสั้น</w:t>
            </w:r>
            <w:r w:rsidRPr="00220157">
              <w:rPr>
                <w:rFonts w:ascii="Angsana New" w:hAnsi="Angsana New" w:cs="Angsan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694223" w:rsidRPr="00BE58BA" w:rsidRDefault="00694223" w:rsidP="00D4386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1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23" w:rsidRPr="00BE58BA" w:rsidRDefault="00694223" w:rsidP="00B0309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4223" w:rsidRPr="00BE58BA" w:rsidRDefault="00694223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7,199</w:t>
            </w:r>
          </w:p>
        </w:tc>
        <w:tc>
          <w:tcPr>
            <w:tcW w:w="71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694223" w:rsidRPr="00BE58BA" w:rsidRDefault="00694223" w:rsidP="00B0309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7,34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</w:tr>
      <w:tr w:rsidR="007B19CB" w:rsidRPr="002F37CC" w:rsidTr="008B0EBE">
        <w:trPr>
          <w:trHeight w:val="266"/>
        </w:trPr>
        <w:tc>
          <w:tcPr>
            <w:tcW w:w="2138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7A4D" w:rsidRPr="002F37CC" w:rsidRDefault="007B7A4D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7B7A4D" w:rsidRPr="002F37CC" w:rsidRDefault="007B7A4D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7B7A4D" w:rsidRPr="002F37CC" w:rsidRDefault="007B7A4D" w:rsidP="00067A1F">
            <w:pPr>
              <w:tabs>
                <w:tab w:val="decimal" w:pos="475"/>
                <w:tab w:val="decimal" w:pos="683"/>
                <w:tab w:val="decimal" w:pos="759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B7A4D" w:rsidRPr="002F37CC" w:rsidRDefault="007B7A4D" w:rsidP="006E51FE">
            <w:pPr>
              <w:tabs>
                <w:tab w:val="decimal" w:pos="746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7B7A4D" w:rsidRPr="002F37CC" w:rsidRDefault="007B7A4D" w:rsidP="00067A1F">
            <w:pPr>
              <w:tabs>
                <w:tab w:val="decimal" w:pos="562"/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B0EBE" w:rsidRPr="002F37CC" w:rsidTr="008B0EBE">
        <w:trPr>
          <w:trHeight w:val="360"/>
        </w:trPr>
        <w:tc>
          <w:tcPr>
            <w:tcW w:w="2138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0EBE" w:rsidRPr="002F37CC" w:rsidRDefault="008B0EBE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Pr="002F37CC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8B0EBE" w:rsidRPr="002F37CC" w:rsidRDefault="008B0EBE" w:rsidP="008B0EBE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7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Default="008B0EBE" w:rsidP="007B7A4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B0EBE" w:rsidRDefault="008B0EBE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13,551</w:t>
            </w:r>
          </w:p>
        </w:tc>
        <w:tc>
          <w:tcPr>
            <w:tcW w:w="713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8B0EBE" w:rsidRDefault="008B0EBE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17,428</w:t>
            </w:r>
          </w:p>
        </w:tc>
      </w:tr>
      <w:tr w:rsidR="008B0EBE" w:rsidRPr="002F37CC" w:rsidTr="008B0EBE">
        <w:trPr>
          <w:trHeight w:val="360"/>
        </w:trPr>
        <w:tc>
          <w:tcPr>
            <w:tcW w:w="2138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0EBE" w:rsidRPr="002F37CC" w:rsidRDefault="008B0EBE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8B0EBE" w:rsidRDefault="008B0EBE" w:rsidP="00F34C7E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11,343</w:t>
            </w:r>
          </w:p>
        </w:tc>
        <w:tc>
          <w:tcPr>
            <w:tcW w:w="717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Default="008B0EBE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11,557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B0EBE" w:rsidRDefault="008B0EBE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11,343</w:t>
            </w:r>
          </w:p>
        </w:tc>
        <w:tc>
          <w:tcPr>
            <w:tcW w:w="713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8B0EBE" w:rsidRDefault="008B0EBE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11,557</w:t>
            </w:r>
          </w:p>
        </w:tc>
      </w:tr>
      <w:tr w:rsidR="008B0EBE" w:rsidRPr="002F37CC" w:rsidTr="008B0EBE">
        <w:trPr>
          <w:trHeight w:val="360"/>
        </w:trPr>
        <w:tc>
          <w:tcPr>
            <w:tcW w:w="2138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EBE" w:rsidRPr="002A2FFA" w:rsidRDefault="008B0EBE" w:rsidP="00BE58BA">
            <w:pPr>
              <w:tabs>
                <w:tab w:val="left" w:pos="931"/>
              </w:tabs>
              <w:spacing w:line="276" w:lineRule="auto"/>
              <w:ind w:right="29" w:firstLine="392"/>
              <w:rPr>
                <w:rFonts w:ascii="Angsana New" w:hAnsi="Angsana New" w:cs="Angsana New"/>
                <w:sz w:val="28"/>
                <w:szCs w:val="28"/>
              </w:rPr>
            </w:pP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716" w:type="pct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8B0EBE" w:rsidRPr="00F34C7E" w:rsidRDefault="008B0EBE" w:rsidP="00F34C7E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34C7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11,343</w:t>
            </w:r>
          </w:p>
        </w:tc>
        <w:tc>
          <w:tcPr>
            <w:tcW w:w="717" w:type="pct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BE" w:rsidRPr="00BE58BA" w:rsidRDefault="008B0EBE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11,557</w:t>
            </w:r>
          </w:p>
        </w:tc>
        <w:tc>
          <w:tcPr>
            <w:tcW w:w="71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B0EBE" w:rsidRPr="00BE58BA" w:rsidRDefault="008B0EBE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24,894</w:t>
            </w:r>
          </w:p>
        </w:tc>
        <w:tc>
          <w:tcPr>
            <w:tcW w:w="713" w:type="pct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8B0EBE" w:rsidRPr="00BE58BA" w:rsidRDefault="008B0EBE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28,985</w:t>
            </w:r>
          </w:p>
        </w:tc>
      </w:tr>
    </w:tbl>
    <w:p w:rsidR="00BE58BA" w:rsidRPr="00BE58BA" w:rsidRDefault="00BE58BA" w:rsidP="00266DBF">
      <w:pPr>
        <w:pStyle w:val="BlockText"/>
        <w:tabs>
          <w:tab w:val="clear" w:pos="900"/>
        </w:tabs>
        <w:spacing w:line="276" w:lineRule="auto"/>
        <w:ind w:left="7952" w:right="-22" w:firstLine="0"/>
        <w:jc w:val="right"/>
        <w:rPr>
          <w:rFonts w:ascii="Angsana New" w:hAnsi="Angsana New" w:cs="Angsana New"/>
          <w:spacing w:val="-2"/>
          <w:sz w:val="16"/>
          <w:szCs w:val="16"/>
        </w:rPr>
      </w:pPr>
    </w:p>
    <w:p w:rsidR="003D670E" w:rsidRPr="007B7A4D" w:rsidRDefault="003D670E" w:rsidP="00266DBF">
      <w:pPr>
        <w:pStyle w:val="BlockText"/>
        <w:tabs>
          <w:tab w:val="clear" w:pos="900"/>
        </w:tabs>
        <w:spacing w:line="276" w:lineRule="auto"/>
        <w:ind w:left="7952" w:right="-22" w:firstLine="0"/>
        <w:jc w:val="right"/>
        <w:rPr>
          <w:rFonts w:ascii="Angsana New" w:hAnsi="Angsana New" w:cs="Angsana New"/>
          <w:spacing w:val="-2"/>
          <w:sz w:val="28"/>
          <w:szCs w:val="28"/>
          <w:cs/>
        </w:rPr>
      </w:pPr>
      <w:r w:rsidRPr="007B7A4D">
        <w:rPr>
          <w:rFonts w:ascii="Angsana New" w:hAnsi="Angsana New" w:cs="Angsana New"/>
          <w:spacing w:val="-2"/>
          <w:sz w:val="28"/>
          <w:szCs w:val="28"/>
          <w:cs/>
        </w:rPr>
        <w:t xml:space="preserve">หน่วย </w:t>
      </w:r>
      <w:r w:rsidRPr="007B7A4D"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="00DA6813" w:rsidRPr="007B7A4D">
        <w:rPr>
          <w:rFonts w:ascii="Angsana New" w:hAnsi="Angsana New" w:cs="Angsana New"/>
          <w:spacing w:val="-2"/>
          <w:sz w:val="28"/>
          <w:szCs w:val="28"/>
          <w:cs/>
        </w:rPr>
        <w:t>พัน</w:t>
      </w:r>
      <w:r w:rsidR="001173B9" w:rsidRPr="007B7A4D">
        <w:rPr>
          <w:rFonts w:ascii="Angsana New" w:hAnsi="Angsana New" w:cs="Angsana New"/>
          <w:spacing w:val="-2"/>
          <w:sz w:val="28"/>
          <w:szCs w:val="28"/>
          <w:cs/>
        </w:rPr>
        <w:t>บาท</w:t>
      </w:r>
    </w:p>
    <w:tbl>
      <w:tblPr>
        <w:tblW w:w="9576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4086"/>
        <w:gridCol w:w="1372"/>
        <w:gridCol w:w="1373"/>
        <w:gridCol w:w="1372"/>
        <w:gridCol w:w="1373"/>
      </w:tblGrid>
      <w:tr w:rsidR="00B0663F" w:rsidRPr="00216A77" w:rsidTr="00837C4F">
        <w:trPr>
          <w:trHeight w:val="360"/>
        </w:trPr>
        <w:tc>
          <w:tcPr>
            <w:tcW w:w="4086" w:type="dxa"/>
            <w:vMerge w:val="restart"/>
            <w:tcBorders>
              <w:right w:val="single" w:sz="4" w:space="0" w:color="auto"/>
            </w:tcBorders>
            <w:vAlign w:val="center"/>
          </w:tcPr>
          <w:p w:rsidR="00490D4F" w:rsidRPr="00266DBF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งบกำไรขาดทุน</w:t>
            </w:r>
            <w:r w:rsidR="00A66B7D" w:rsidRPr="00266DBF">
              <w:rPr>
                <w:rFonts w:ascii="Angsana New" w:hAnsi="Angsana New" w:cs="Angsana New"/>
                <w:sz w:val="28"/>
                <w:szCs w:val="28"/>
                <w:cs/>
              </w:rPr>
              <w:t>เบ็ดเสร็จ</w:t>
            </w:r>
          </w:p>
          <w:p w:rsidR="00B807AC" w:rsidRPr="00266DBF" w:rsidRDefault="00D440E0" w:rsidP="0010208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สาม</w:t>
            </w:r>
            <w:r w:rsidR="00B0309D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  <w:r w:rsidR="001173B9" w:rsidRPr="00266DBF">
              <w:rPr>
                <w:rFonts w:ascii="Angsana New" w:hAnsi="Angsana New" w:cs="Angsana New"/>
                <w:sz w:val="28"/>
                <w:szCs w:val="28"/>
                <w:cs/>
              </w:rPr>
              <w:t>สิ้นสุดวั</w:t>
            </w:r>
            <w:r w:rsidR="001173B9"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น</w:t>
            </w:r>
            <w:r w:rsidR="00B807AC" w:rsidRPr="00266DBF">
              <w:rPr>
                <w:rFonts w:ascii="Angsana New" w:hAnsi="Angsana New" w:cs="Angsana New"/>
                <w:sz w:val="28"/>
                <w:szCs w:val="28"/>
                <w:cs/>
              </w:rPr>
              <w:t>ที่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4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0D4F" w:rsidRPr="00266DBF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0D4F" w:rsidRPr="00266DBF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35CA" w:rsidRPr="00216A77" w:rsidTr="00837C4F">
        <w:trPr>
          <w:trHeight w:val="360"/>
        </w:trPr>
        <w:tc>
          <w:tcPr>
            <w:tcW w:w="408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66DBF" w:rsidRDefault="003635CA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3635CA" w:rsidRPr="00266DBF" w:rsidRDefault="00D440E0" w:rsidP="00DF362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373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66DBF" w:rsidRDefault="00D440E0" w:rsidP="00DF3628">
            <w:pPr>
              <w:tabs>
                <w:tab w:val="left" w:pos="717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35CA" w:rsidRPr="00266DBF" w:rsidRDefault="00D440E0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373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3635CA" w:rsidRPr="00266DBF" w:rsidRDefault="00D440E0" w:rsidP="00744FCC">
            <w:pPr>
              <w:tabs>
                <w:tab w:val="left" w:pos="717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220157" w:rsidRPr="00216A77" w:rsidTr="00837C4F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0157" w:rsidRPr="00266DBF" w:rsidRDefault="00D3578C" w:rsidP="00BE58BA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220157" w:rsidRPr="00266DBF" w:rsidRDefault="00220157" w:rsidP="00C13227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220157" w:rsidRPr="00266DBF" w:rsidRDefault="00220157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20157" w:rsidRPr="00266DBF" w:rsidRDefault="00220157" w:rsidP="00972381">
            <w:pPr>
              <w:tabs>
                <w:tab w:val="decimal" w:pos="736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220157" w:rsidRPr="00266DBF" w:rsidRDefault="00220157" w:rsidP="00A71095">
            <w:pPr>
              <w:tabs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B0EBE" w:rsidRPr="00216A77" w:rsidTr="00837C4F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0EBE" w:rsidRPr="00266DBF" w:rsidRDefault="008B0EBE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8B0EBE" w:rsidRPr="008B0EBE" w:rsidRDefault="008B0EBE" w:rsidP="008B0EBE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0E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59,696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8B0EBE" w:rsidRDefault="008B0EBE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0E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B0EBE" w:rsidRPr="008B0EBE" w:rsidRDefault="008B0EBE" w:rsidP="00D91DB9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0E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59,696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8B0EBE" w:rsidRPr="008B0EBE" w:rsidRDefault="008B0EBE" w:rsidP="00F14696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0E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</w:t>
            </w:r>
          </w:p>
        </w:tc>
      </w:tr>
      <w:tr w:rsidR="008B0EBE" w:rsidRPr="00216A77" w:rsidTr="00837C4F">
        <w:trPr>
          <w:trHeight w:val="360"/>
        </w:trPr>
        <w:tc>
          <w:tcPr>
            <w:tcW w:w="408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EBE" w:rsidRPr="00266DBF" w:rsidRDefault="008B0EBE" w:rsidP="00637033">
            <w:pPr>
              <w:spacing w:line="276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(ราคา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ขาย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8B0EBE" w:rsidRPr="00266DBF" w:rsidRDefault="008B0EBE" w:rsidP="000A48F3">
            <w:pPr>
              <w:tabs>
                <w:tab w:val="decimal" w:pos="96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BE" w:rsidRPr="00266DBF" w:rsidRDefault="008B0EBE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B0EBE" w:rsidRPr="00266DBF" w:rsidRDefault="008B0EBE" w:rsidP="00D3578C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8B0EBE" w:rsidRPr="00266DBF" w:rsidRDefault="008B0EBE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B0EBE" w:rsidRPr="00216A77" w:rsidTr="00837C4F">
        <w:trPr>
          <w:trHeight w:val="360"/>
        </w:trPr>
        <w:tc>
          <w:tcPr>
            <w:tcW w:w="408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266DBF" w:rsidRDefault="008B0EBE" w:rsidP="00BE58BA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8B0EBE" w:rsidRPr="00266DBF" w:rsidRDefault="008B0EBE" w:rsidP="00C13227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266DBF" w:rsidRDefault="008B0EBE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B0EBE" w:rsidRPr="00266DBF" w:rsidRDefault="008B0EBE" w:rsidP="00972381">
            <w:pPr>
              <w:tabs>
                <w:tab w:val="decimal" w:pos="736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8B0EBE" w:rsidRPr="00266DBF" w:rsidRDefault="008B0EBE" w:rsidP="00A71095">
            <w:pPr>
              <w:tabs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B0EBE" w:rsidRPr="00216A77" w:rsidTr="00837C4F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0EBE" w:rsidRPr="00266DBF" w:rsidRDefault="008B0EBE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บริษัท แอล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ไพน์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เทคโนโลยี แมนูแฟคเจอริ่ง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8B0EBE" w:rsidRPr="00266DBF" w:rsidRDefault="008B0EBE" w:rsidP="008B0EBE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266DBF" w:rsidRDefault="008B0EBE" w:rsidP="00744FCC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B0EBE" w:rsidRPr="00266DBF" w:rsidRDefault="008B0EBE" w:rsidP="0004466F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8B0EBE" w:rsidRPr="00266DBF" w:rsidRDefault="008B0EBE" w:rsidP="00744FCC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</w:t>
            </w:r>
          </w:p>
        </w:tc>
      </w:tr>
      <w:tr w:rsidR="008B0EBE" w:rsidRPr="00216A77" w:rsidTr="00837C4F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0EBE" w:rsidRPr="00266DBF" w:rsidRDefault="008B0EBE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 (ประเทศ</w:t>
            </w:r>
            <w:r w:rsidRPr="00BE58BA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)  จำกัด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8B0EBE" w:rsidRPr="00266DBF" w:rsidRDefault="008B0EBE" w:rsidP="008B0EBE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266DBF" w:rsidRDefault="008B0EBE" w:rsidP="00744FCC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B0EBE" w:rsidRPr="00266DBF" w:rsidRDefault="008B0EBE" w:rsidP="00D3578C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8B0EBE" w:rsidRPr="00266DBF" w:rsidRDefault="008B0EBE" w:rsidP="00744FCC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B0EBE" w:rsidRPr="00216A77" w:rsidTr="00837C4F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0EBE" w:rsidRPr="00266DBF" w:rsidRDefault="008B0EBE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8B0EBE" w:rsidRPr="00266DBF" w:rsidRDefault="008B0EBE" w:rsidP="008B0EBE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266DBF" w:rsidRDefault="008B0EBE" w:rsidP="00F14696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B0EBE" w:rsidRPr="00266DBF" w:rsidRDefault="008B0EBE" w:rsidP="00D91DB9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8B0EBE" w:rsidRPr="00266DBF" w:rsidRDefault="008B0EBE" w:rsidP="00F14696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8B0EBE" w:rsidRPr="00216A77" w:rsidTr="00837C4F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0EBE" w:rsidRPr="00266DBF" w:rsidRDefault="008B0EBE" w:rsidP="000C3AF3">
            <w:pPr>
              <w:spacing w:line="276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(ร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ายได้อื่น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8B0EBE" w:rsidRPr="00266DBF" w:rsidRDefault="008B0EBE" w:rsidP="008B0EBE">
            <w:pPr>
              <w:tabs>
                <w:tab w:val="decimal" w:pos="612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BE" w:rsidRPr="00266DBF" w:rsidRDefault="008B0EBE" w:rsidP="00744FCC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B0EBE" w:rsidRPr="00266DBF" w:rsidRDefault="008B0EBE" w:rsidP="00220157">
            <w:pPr>
              <w:tabs>
                <w:tab w:val="decimal" w:pos="612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8B0EBE" w:rsidRPr="00266DBF" w:rsidRDefault="008B0EBE" w:rsidP="00744FCC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B0EBE" w:rsidRPr="00216A77" w:rsidTr="00837C4F">
        <w:trPr>
          <w:trHeight w:val="360"/>
        </w:trPr>
        <w:tc>
          <w:tcPr>
            <w:tcW w:w="408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EBE" w:rsidRPr="00266DBF" w:rsidRDefault="008B0EBE" w:rsidP="00C031D6">
            <w:pPr>
              <w:spacing w:line="276" w:lineRule="auto"/>
              <w:ind w:right="29" w:firstLine="137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8B0EBE" w:rsidRPr="00BE58BA" w:rsidRDefault="008B0EBE" w:rsidP="008B0EBE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BE" w:rsidRPr="00BE58BA" w:rsidRDefault="008B0EBE" w:rsidP="00744FCC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B0EBE" w:rsidRPr="00BE58BA" w:rsidRDefault="008B0EBE" w:rsidP="00D91DB9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8B0EBE" w:rsidRPr="00BE58BA" w:rsidRDefault="008B0EBE" w:rsidP="00744FCC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</w:t>
            </w:r>
          </w:p>
        </w:tc>
      </w:tr>
      <w:tr w:rsidR="008B0EBE" w:rsidRPr="00216A77" w:rsidTr="00837C4F">
        <w:trPr>
          <w:trHeight w:val="360"/>
        </w:trPr>
        <w:tc>
          <w:tcPr>
            <w:tcW w:w="408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266DBF" w:rsidRDefault="008B0EBE" w:rsidP="00BE58BA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8B0EBE" w:rsidRPr="00266DBF" w:rsidRDefault="008B0EBE" w:rsidP="00C13227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266DBF" w:rsidRDefault="008B0EBE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B0EBE" w:rsidRPr="00266DBF" w:rsidRDefault="008B0EBE" w:rsidP="00972381">
            <w:pPr>
              <w:tabs>
                <w:tab w:val="decimal" w:pos="736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8B0EBE" w:rsidRPr="00266DBF" w:rsidRDefault="008B0EBE" w:rsidP="00A71095">
            <w:pPr>
              <w:tabs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B0EBE" w:rsidRPr="00216A77" w:rsidTr="00837C4F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0EBE" w:rsidRPr="00266DBF" w:rsidRDefault="008B0EBE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Pr="00266DBF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8B0EBE" w:rsidRPr="00BE58BA" w:rsidRDefault="008B0EBE" w:rsidP="008B0EBE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BE58BA" w:rsidRDefault="008B0EBE" w:rsidP="00744FC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B0EBE" w:rsidRPr="00BE58BA" w:rsidRDefault="008B0EBE" w:rsidP="0081444A">
            <w:pPr>
              <w:tabs>
                <w:tab w:val="decimal" w:pos="891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8144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8144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877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8B0EBE" w:rsidRPr="00BE58BA" w:rsidRDefault="008B0EBE" w:rsidP="00FA7046">
            <w:pPr>
              <w:tabs>
                <w:tab w:val="decimal" w:pos="891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18,233</w:t>
            </w:r>
          </w:p>
        </w:tc>
      </w:tr>
      <w:tr w:rsidR="008B0EBE" w:rsidRPr="00216A77" w:rsidTr="00837C4F">
        <w:trPr>
          <w:trHeight w:val="360"/>
        </w:trPr>
        <w:tc>
          <w:tcPr>
            <w:tcW w:w="408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EBE" w:rsidRPr="00266DBF" w:rsidRDefault="008B0EBE" w:rsidP="000C3AF3">
            <w:pPr>
              <w:spacing w:line="276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(ราคาซื้อเป็นไปตามข้อตกลงร่วมกัน)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8B0EBE" w:rsidRPr="00266DBF" w:rsidRDefault="008B0EBE" w:rsidP="00972381">
            <w:pPr>
              <w:tabs>
                <w:tab w:val="decimal" w:pos="61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266DBF" w:rsidRDefault="008B0EBE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B0EBE" w:rsidRPr="00266DBF" w:rsidRDefault="008B0EBE" w:rsidP="00972381">
            <w:pPr>
              <w:tabs>
                <w:tab w:val="decimal" w:pos="612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8B0EBE" w:rsidRPr="00266DBF" w:rsidRDefault="008B0EBE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B0EBE" w:rsidRPr="00216A77" w:rsidTr="00837C4F">
        <w:trPr>
          <w:trHeight w:val="363"/>
        </w:trPr>
        <w:tc>
          <w:tcPr>
            <w:tcW w:w="408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266DBF" w:rsidRDefault="008B0EBE" w:rsidP="00BE58BA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8B0EBE" w:rsidRPr="00266DBF" w:rsidRDefault="008B0EBE" w:rsidP="00C13227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266DBF" w:rsidRDefault="008B0EBE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B0EBE" w:rsidRPr="00266DBF" w:rsidRDefault="008B0EBE" w:rsidP="00BA2171">
            <w:pPr>
              <w:tabs>
                <w:tab w:val="decimal" w:pos="826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8B0EBE" w:rsidRPr="00266DBF" w:rsidRDefault="008B0EBE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B0EBE" w:rsidRPr="00216A77" w:rsidTr="00837C4F">
        <w:trPr>
          <w:trHeight w:val="363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</w:tcPr>
          <w:p w:rsidR="008B0EBE" w:rsidRPr="00266DBF" w:rsidRDefault="008B0EBE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บริษัท เอ็นเนอร์ยี อินโนเวชั่น จำกัด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8B0EBE" w:rsidRPr="00BE58BA" w:rsidRDefault="008B0EBE" w:rsidP="008B0EBE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BE58BA" w:rsidRDefault="008B0EBE" w:rsidP="00AE0078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B0EBE" w:rsidRPr="00BE58BA" w:rsidRDefault="008B0EBE" w:rsidP="00D3578C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8B0EBE" w:rsidRPr="00BE58BA" w:rsidRDefault="008B0EBE" w:rsidP="00AE0078">
            <w:pPr>
              <w:tabs>
                <w:tab w:val="decimal" w:pos="891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</w:t>
            </w:r>
          </w:p>
        </w:tc>
      </w:tr>
      <w:tr w:rsidR="008B0EBE" w:rsidRPr="00216A77" w:rsidTr="00837C4F">
        <w:trPr>
          <w:trHeight w:val="363"/>
        </w:trPr>
        <w:tc>
          <w:tcPr>
            <w:tcW w:w="408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B0EBE" w:rsidRPr="00266DBF" w:rsidRDefault="008B0EBE" w:rsidP="000C3AF3">
            <w:pPr>
              <w:spacing w:line="276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8B0EBE" w:rsidRPr="00266DBF" w:rsidRDefault="008B0EBE" w:rsidP="00C13227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BE" w:rsidRPr="00266DBF" w:rsidRDefault="008B0EBE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B0EBE" w:rsidRPr="00266DBF" w:rsidRDefault="008B0EBE" w:rsidP="00136B2F">
            <w:pPr>
              <w:tabs>
                <w:tab w:val="decimal" w:pos="826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8B0EBE" w:rsidRPr="00266DBF" w:rsidRDefault="008B0EBE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:rsidR="007B19CB" w:rsidRDefault="007B19CB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DC11FC" w:rsidRPr="005112AB" w:rsidRDefault="00DC11FC" w:rsidP="00441473">
      <w:pPr>
        <w:numPr>
          <w:ilvl w:val="0"/>
          <w:numId w:val="20"/>
        </w:numPr>
        <w:spacing w:line="276" w:lineRule="auto"/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112A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ภาระผูกพันและหนี้สินที่อาจเกิดขึ้นภายหน้า</w:t>
      </w:r>
    </w:p>
    <w:p w:rsidR="00DC11FC" w:rsidRPr="005112AB" w:rsidRDefault="00441473" w:rsidP="00441473">
      <w:pPr>
        <w:tabs>
          <w:tab w:val="left" w:pos="1440"/>
        </w:tabs>
        <w:ind w:left="1080" w:right="-90" w:hanging="360"/>
        <w:jc w:val="thaiDistribute"/>
        <w:rPr>
          <w:rFonts w:ascii="Angsana New" w:hAnsi="Angsana New" w:cs="Angsana New"/>
          <w:sz w:val="32"/>
          <w:szCs w:val="32"/>
        </w:rPr>
      </w:pPr>
      <w:r w:rsidRPr="00441473">
        <w:rPr>
          <w:rFonts w:ascii="Angsana New" w:hAnsi="Angsana New" w:cs="Angsana New"/>
          <w:b/>
          <w:bCs/>
          <w:sz w:val="32"/>
          <w:szCs w:val="32"/>
        </w:rPr>
        <w:t>19.1</w:t>
      </w:r>
      <w:r w:rsidRPr="00441473">
        <w:rPr>
          <w:rFonts w:ascii="Angsana New" w:hAnsi="Angsana New" w:cs="Angsana New"/>
          <w:b/>
          <w:bCs/>
          <w:sz w:val="32"/>
          <w:szCs w:val="32"/>
        </w:rPr>
        <w:tab/>
      </w:r>
      <w:r w:rsidR="00DC11FC" w:rsidRPr="005112AB">
        <w:rPr>
          <w:rFonts w:ascii="Angsana New" w:hAnsi="Angsana New" w:cs="Angsana New"/>
          <w:sz w:val="32"/>
          <w:szCs w:val="32"/>
          <w:cs/>
        </w:rPr>
        <w:t>ณ</w:t>
      </w:r>
      <w:r w:rsidR="00DC11FC" w:rsidRPr="005112AB">
        <w:rPr>
          <w:rFonts w:ascii="Angsana New" w:hAnsi="Angsana New" w:cs="Angsana New"/>
          <w:sz w:val="32"/>
          <w:szCs w:val="32"/>
        </w:rPr>
        <w:t xml:space="preserve"> </w:t>
      </w:r>
      <w:r w:rsidR="00DC11FC" w:rsidRPr="005112AB">
        <w:rPr>
          <w:rFonts w:ascii="Angsana New" w:hAnsi="Angsana New" w:cs="Angsana New"/>
          <w:sz w:val="32"/>
          <w:szCs w:val="32"/>
          <w:cs/>
        </w:rPr>
        <w:t>วันที่</w:t>
      </w:r>
      <w:r w:rsidR="00DC11FC" w:rsidRPr="005112AB">
        <w:rPr>
          <w:rFonts w:ascii="Angsana New" w:hAnsi="Angsana New" w:cs="Angsana New"/>
          <w:sz w:val="32"/>
          <w:szCs w:val="32"/>
        </w:rPr>
        <w:t xml:space="preserve"> </w:t>
      </w:r>
      <w:r w:rsidR="005F0583" w:rsidRPr="005112AB">
        <w:rPr>
          <w:rFonts w:ascii="Angsana New" w:hAnsi="Angsana New" w:cs="Angsana New" w:hint="cs"/>
          <w:sz w:val="32"/>
          <w:szCs w:val="32"/>
          <w:cs/>
        </w:rPr>
        <w:t>3</w:t>
      </w:r>
      <w:r w:rsidR="00810567">
        <w:rPr>
          <w:rFonts w:ascii="Angsana New" w:hAnsi="Angsana New" w:cs="Angsana New"/>
          <w:sz w:val="32"/>
          <w:szCs w:val="32"/>
        </w:rPr>
        <w:t>1</w:t>
      </w:r>
      <w:r w:rsidR="005F0583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10567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E85163">
        <w:rPr>
          <w:rFonts w:ascii="Angsana New" w:hAnsi="Angsana New" w:cs="Angsana New"/>
          <w:sz w:val="32"/>
          <w:szCs w:val="32"/>
        </w:rPr>
        <w:t xml:space="preserve"> 256</w:t>
      </w:r>
      <w:r w:rsidR="00744FCC">
        <w:rPr>
          <w:rFonts w:ascii="Angsana New" w:hAnsi="Angsana New" w:cs="Angsana New"/>
          <w:sz w:val="32"/>
          <w:szCs w:val="32"/>
        </w:rPr>
        <w:t>2</w:t>
      </w:r>
      <w:r w:rsidR="00A013B8" w:rsidRPr="005112AB">
        <w:rPr>
          <w:rFonts w:ascii="Angsana New" w:hAnsi="Angsana New" w:cs="Angsana New"/>
          <w:sz w:val="32"/>
          <w:szCs w:val="32"/>
          <w:cs/>
        </w:rPr>
        <w:t xml:space="preserve"> </w:t>
      </w:r>
      <w:r w:rsidR="00DC11FC" w:rsidRPr="005112AB">
        <w:rPr>
          <w:rFonts w:ascii="Angsana New" w:hAnsi="Angsana New" w:cs="Angsana New"/>
          <w:sz w:val="32"/>
          <w:szCs w:val="32"/>
          <w:cs/>
        </w:rPr>
        <w:t>และ</w:t>
      </w:r>
      <w:r w:rsidR="00675964" w:rsidRPr="005112AB">
        <w:rPr>
          <w:rFonts w:ascii="Angsana New" w:hAnsi="Angsana New" w:cs="Angsana New" w:hint="cs"/>
          <w:sz w:val="32"/>
          <w:szCs w:val="32"/>
          <w:cs/>
        </w:rPr>
        <w:t xml:space="preserve"> 31 ธันวาคม </w:t>
      </w:r>
      <w:r w:rsidR="001319FF" w:rsidRPr="005112AB">
        <w:rPr>
          <w:rFonts w:ascii="Angsana New" w:hAnsi="Angsana New" w:cs="Angsana New"/>
          <w:sz w:val="32"/>
          <w:szCs w:val="32"/>
        </w:rPr>
        <w:t>25</w:t>
      </w:r>
      <w:r w:rsidR="00810567">
        <w:rPr>
          <w:rFonts w:ascii="Angsana New" w:hAnsi="Angsana New" w:cs="Angsana New"/>
          <w:sz w:val="32"/>
          <w:szCs w:val="32"/>
        </w:rPr>
        <w:t>6</w:t>
      </w:r>
      <w:r w:rsidR="00744FCC">
        <w:rPr>
          <w:rFonts w:ascii="Angsana New" w:hAnsi="Angsana New" w:cs="Angsana New"/>
          <w:sz w:val="32"/>
          <w:szCs w:val="32"/>
        </w:rPr>
        <w:t>1</w:t>
      </w:r>
      <w:r w:rsidR="00DC11FC" w:rsidRPr="005112AB">
        <w:rPr>
          <w:rFonts w:ascii="Angsana New" w:hAnsi="Angsana New" w:cs="Angsana New"/>
          <w:sz w:val="32"/>
          <w:szCs w:val="32"/>
        </w:rPr>
        <w:t xml:space="preserve"> </w:t>
      </w:r>
      <w:r w:rsidR="00DC11FC" w:rsidRPr="005112AB">
        <w:rPr>
          <w:rFonts w:ascii="Angsana New" w:hAnsi="Angsana New" w:cs="Angsana New"/>
          <w:sz w:val="32"/>
          <w:szCs w:val="32"/>
          <w:cs/>
        </w:rPr>
        <w:t>บริษัทมี</w:t>
      </w:r>
      <w:r w:rsidR="00700852" w:rsidRPr="005112AB">
        <w:rPr>
          <w:rFonts w:ascii="Angsana New" w:hAnsi="Angsana New" w:cs="Angsana New"/>
          <w:sz w:val="32"/>
          <w:szCs w:val="32"/>
          <w:cs/>
        </w:rPr>
        <w:t>หนี้สินที่อาจเกิดขึ้น</w:t>
      </w:r>
      <w:r w:rsidR="00DC11FC" w:rsidRPr="005112AB">
        <w:rPr>
          <w:rFonts w:ascii="Angsana New" w:hAnsi="Angsana New" w:cs="Angsana New"/>
          <w:sz w:val="32"/>
          <w:szCs w:val="32"/>
          <w:cs/>
        </w:rPr>
        <w:t>ภายหน้า</w:t>
      </w:r>
      <w:r w:rsidR="00DC11FC" w:rsidRPr="005112AB">
        <w:rPr>
          <w:rFonts w:ascii="Angsana New" w:hAnsi="Angsana New" w:cs="Angsana New"/>
          <w:sz w:val="32"/>
          <w:szCs w:val="32"/>
        </w:rPr>
        <w:t xml:space="preserve"> </w:t>
      </w:r>
      <w:r w:rsidR="00DC11FC" w:rsidRPr="005112AB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810567" w:rsidRPr="009C6BFC" w:rsidRDefault="00810567" w:rsidP="007B19CB">
      <w:pPr>
        <w:spacing w:line="276" w:lineRule="auto"/>
        <w:ind w:right="-90" w:firstLine="448"/>
        <w:jc w:val="right"/>
        <w:rPr>
          <w:rFonts w:ascii="Angsana New" w:hAnsi="Angsana New" w:cs="Angsana New"/>
          <w:sz w:val="30"/>
          <w:szCs w:val="30"/>
          <w:highlight w:val="yellow"/>
        </w:rPr>
      </w:pPr>
      <w:r w:rsidRPr="009C6BFC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9C6BFC">
        <w:rPr>
          <w:rFonts w:ascii="Angsana New" w:hAnsi="Angsana New" w:cs="Angsana New"/>
          <w:sz w:val="30"/>
          <w:szCs w:val="30"/>
        </w:rPr>
        <w:t>:</w:t>
      </w:r>
      <w:r w:rsidRPr="009C6BFC">
        <w:rPr>
          <w:rFonts w:ascii="Angsana New" w:hAnsi="Angsana New" w:cs="Angsana New" w:hint="cs"/>
          <w:sz w:val="30"/>
          <w:szCs w:val="30"/>
          <w:cs/>
        </w:rPr>
        <w:t xml:space="preserve"> พั</w:t>
      </w:r>
      <w:r w:rsidRPr="009C6BFC">
        <w:rPr>
          <w:rFonts w:ascii="Angsana New" w:hAnsi="Angsana New" w:cs="Angsana New"/>
          <w:sz w:val="30"/>
          <w:szCs w:val="30"/>
          <w:cs/>
        </w:rPr>
        <w:t>น</w:t>
      </w:r>
    </w:p>
    <w:tbl>
      <w:tblPr>
        <w:tblW w:w="8199" w:type="dxa"/>
        <w:tblInd w:w="1548" w:type="dxa"/>
        <w:tblLayout w:type="fixed"/>
        <w:tblLook w:val="0000"/>
      </w:tblPr>
      <w:tblGrid>
        <w:gridCol w:w="2430"/>
        <w:gridCol w:w="1442"/>
        <w:gridCol w:w="1442"/>
        <w:gridCol w:w="1442"/>
        <w:gridCol w:w="1443"/>
      </w:tblGrid>
      <w:tr w:rsidR="00810567" w:rsidRPr="005112AB" w:rsidTr="00BE58BA">
        <w:trPr>
          <w:cantSplit/>
          <w:trHeight w:val="20"/>
        </w:trPr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0567" w:rsidRPr="005112AB" w:rsidRDefault="00810567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รายการ </w:t>
            </w:r>
          </w:p>
        </w:tc>
        <w:tc>
          <w:tcPr>
            <w:tcW w:w="5769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567" w:rsidRPr="005112AB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10567" w:rsidRPr="005112AB" w:rsidTr="00BE58BA">
        <w:trPr>
          <w:cantSplit/>
          <w:trHeight w:val="408"/>
        </w:trPr>
        <w:tc>
          <w:tcPr>
            <w:tcW w:w="24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10567" w:rsidRPr="005112AB" w:rsidRDefault="00810567" w:rsidP="001045FE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0567" w:rsidRPr="005112AB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0567" w:rsidRPr="005112AB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สกุลเงินบาท</w:t>
            </w:r>
          </w:p>
        </w:tc>
      </w:tr>
      <w:tr w:rsidR="00810567" w:rsidRPr="005112AB" w:rsidTr="001245E8">
        <w:trPr>
          <w:cantSplit/>
          <w:trHeight w:val="355"/>
        </w:trPr>
        <w:tc>
          <w:tcPr>
            <w:tcW w:w="243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10567" w:rsidRPr="005112AB" w:rsidRDefault="00810567" w:rsidP="001045FE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810567" w:rsidRPr="007D2817" w:rsidRDefault="00810567" w:rsidP="0081056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</w:t>
            </w:r>
            <w:r w:rsidRPr="007D281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มี.ค.</w:t>
            </w:r>
            <w:r w:rsidRPr="007D2817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D440E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42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810567" w:rsidRPr="007D2817" w:rsidRDefault="00810567" w:rsidP="00266DB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31 ธ.ค. </w:t>
            </w:r>
            <w:r w:rsidRPr="007D281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66DB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810567" w:rsidRPr="007D2817" w:rsidRDefault="00810567" w:rsidP="0081056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</w:t>
            </w:r>
            <w:r w:rsidRPr="007D281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มี.ค.</w:t>
            </w:r>
            <w:r w:rsidRPr="007D2817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D440E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810567" w:rsidRPr="007D2817" w:rsidRDefault="00810567" w:rsidP="00266DB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31 ธ.ค. </w:t>
            </w:r>
            <w:r w:rsidRPr="007D281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66DB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810567" w:rsidRPr="005112AB" w:rsidTr="001245E8">
        <w:trPr>
          <w:trHeight w:val="368"/>
        </w:trPr>
        <w:tc>
          <w:tcPr>
            <w:tcW w:w="24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0567" w:rsidRPr="005112AB" w:rsidRDefault="00810567" w:rsidP="001045FE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442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3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10567" w:rsidRPr="005112AB" w:rsidTr="001245E8">
        <w:trPr>
          <w:trHeight w:val="239"/>
        </w:trPr>
        <w:tc>
          <w:tcPr>
            <w:tcW w:w="24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0567" w:rsidRPr="005112AB" w:rsidRDefault="00810567" w:rsidP="001045FE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- ดอลล่าร์สหรัฐอเมริกา</w:t>
            </w:r>
          </w:p>
        </w:tc>
        <w:tc>
          <w:tcPr>
            <w:tcW w:w="1442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810567" w:rsidRPr="00EE0F54" w:rsidRDefault="00B1659B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0F54">
              <w:rPr>
                <w:rFonts w:ascii="Angsana New" w:hAnsi="Angsana New" w:cs="Angsana New"/>
                <w:sz w:val="32"/>
                <w:szCs w:val="32"/>
              </w:rPr>
              <w:t>6,676</w:t>
            </w:r>
          </w:p>
        </w:tc>
        <w:tc>
          <w:tcPr>
            <w:tcW w:w="1442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810567" w:rsidRPr="00EE0F54" w:rsidRDefault="00744FCC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0F54"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1442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810567" w:rsidRPr="00EE0F54" w:rsidRDefault="00B1659B" w:rsidP="00EE0F54">
            <w:pPr>
              <w:tabs>
                <w:tab w:val="decimal" w:pos="105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E0F54">
              <w:rPr>
                <w:rFonts w:ascii="Angsana New" w:hAnsi="Angsana New" w:cs="Angsana New"/>
                <w:sz w:val="32"/>
                <w:szCs w:val="32"/>
              </w:rPr>
              <w:t>233,936</w:t>
            </w:r>
          </w:p>
        </w:tc>
        <w:tc>
          <w:tcPr>
            <w:tcW w:w="1443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810567" w:rsidRPr="00EE0F54" w:rsidRDefault="00744FCC" w:rsidP="00EE0F54">
            <w:pPr>
              <w:tabs>
                <w:tab w:val="decimal" w:pos="105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E0F54">
              <w:rPr>
                <w:rFonts w:ascii="Angsana New" w:hAnsi="Angsana New" w:cs="Angsana New"/>
                <w:sz w:val="32"/>
                <w:szCs w:val="32"/>
              </w:rPr>
              <w:t>5,880</w:t>
            </w:r>
          </w:p>
        </w:tc>
      </w:tr>
      <w:tr w:rsidR="00EE0F54" w:rsidRPr="005112AB" w:rsidTr="001245E8">
        <w:trPr>
          <w:trHeight w:val="248"/>
        </w:trPr>
        <w:tc>
          <w:tcPr>
            <w:tcW w:w="24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E0F54" w:rsidRPr="005112AB" w:rsidRDefault="00EE0F54" w:rsidP="001045FE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หนังสือค้ำประกันของ</w:t>
            </w:r>
          </w:p>
        </w:tc>
        <w:tc>
          <w:tcPr>
            <w:tcW w:w="1442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EE0F54" w:rsidRPr="00EE0F54" w:rsidRDefault="00EE0F54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2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EE0F54" w:rsidRPr="00EE0F54" w:rsidRDefault="00EE0F54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2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EE0F54" w:rsidRPr="00EE0F54" w:rsidRDefault="00EE0F54" w:rsidP="00EE0F54">
            <w:pPr>
              <w:tabs>
                <w:tab w:val="decimal" w:pos="876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3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EE0F54" w:rsidRPr="00EE0F54" w:rsidRDefault="00EE0F54" w:rsidP="00EE0F54">
            <w:pPr>
              <w:tabs>
                <w:tab w:val="decimal" w:pos="105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E0F54" w:rsidRPr="005112AB" w:rsidTr="001245E8">
        <w:trPr>
          <w:trHeight w:val="446"/>
        </w:trPr>
        <w:tc>
          <w:tcPr>
            <w:tcW w:w="24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F54" w:rsidRPr="005112AB" w:rsidRDefault="00EE0F54" w:rsidP="001045FE">
            <w:pPr>
              <w:spacing w:line="276" w:lineRule="auto"/>
              <w:ind w:right="29" w:firstLine="72"/>
              <w:rPr>
                <w:rFonts w:ascii="Angsana New" w:hAnsi="Angsana New" w:cs="Angsana New"/>
                <w:sz w:val="30"/>
                <w:szCs w:val="30"/>
              </w:rPr>
            </w:pPr>
            <w:r w:rsidRPr="005112A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ธนาคารพาณิชย์</w:t>
            </w:r>
          </w:p>
        </w:tc>
        <w:tc>
          <w:tcPr>
            <w:tcW w:w="1442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EE0F54" w:rsidRPr="00EE0F54" w:rsidRDefault="00EE0F54" w:rsidP="0095150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0F54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42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F54" w:rsidRPr="00EE0F54" w:rsidRDefault="00EE0F54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E0F54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42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EE0F54" w:rsidRPr="00EE0F54" w:rsidRDefault="00EE0F54" w:rsidP="00EE0F54">
            <w:pPr>
              <w:tabs>
                <w:tab w:val="decimal" w:pos="105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E0F54">
              <w:rPr>
                <w:rFonts w:ascii="Angsana New" w:hAnsi="Angsana New" w:cs="Angsana New"/>
                <w:sz w:val="32"/>
                <w:szCs w:val="32"/>
              </w:rPr>
              <w:t>3,325</w:t>
            </w:r>
          </w:p>
        </w:tc>
        <w:tc>
          <w:tcPr>
            <w:tcW w:w="1443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F54" w:rsidRPr="00EE0F54" w:rsidRDefault="00EE0F54" w:rsidP="00EE0F54">
            <w:pPr>
              <w:tabs>
                <w:tab w:val="decimal" w:pos="105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E0F54">
              <w:rPr>
                <w:rFonts w:ascii="Angsana New" w:hAnsi="Angsana New" w:cs="Angsana New"/>
                <w:sz w:val="32"/>
                <w:szCs w:val="32"/>
              </w:rPr>
              <w:t>3,325</w:t>
            </w:r>
          </w:p>
        </w:tc>
      </w:tr>
    </w:tbl>
    <w:p w:rsidR="00810567" w:rsidRPr="00216A77" w:rsidRDefault="00810567" w:rsidP="00D64B4F">
      <w:pPr>
        <w:spacing w:line="276" w:lineRule="auto"/>
        <w:ind w:right="28" w:firstLine="448"/>
        <w:jc w:val="thaiDistribute"/>
        <w:rPr>
          <w:rFonts w:ascii="Angsana New" w:hAnsi="Angsana New" w:cs="Angsana New"/>
          <w:sz w:val="24"/>
          <w:szCs w:val="24"/>
          <w:highlight w:val="yellow"/>
        </w:rPr>
      </w:pPr>
    </w:p>
    <w:p w:rsidR="00155D27" w:rsidRDefault="00DC11FC" w:rsidP="00837C4F">
      <w:pPr>
        <w:ind w:left="1440" w:right="-90" w:firstLine="630"/>
        <w:jc w:val="thaiDistribute"/>
        <w:rPr>
          <w:rFonts w:ascii="Angsana New" w:hAnsi="Angsana New" w:cs="Angsana New"/>
          <w:sz w:val="32"/>
          <w:szCs w:val="32"/>
        </w:rPr>
      </w:pPr>
      <w:r w:rsidRPr="005112AB">
        <w:rPr>
          <w:rFonts w:ascii="Angsana New" w:hAnsi="Angsana New" w:cs="Angsana New"/>
          <w:sz w:val="32"/>
          <w:szCs w:val="32"/>
          <w:cs/>
        </w:rPr>
        <w:t>ณ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วันที่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="001A6533" w:rsidRPr="005112AB">
        <w:rPr>
          <w:rFonts w:ascii="Angsana New" w:hAnsi="Angsana New" w:cs="Angsana New" w:hint="cs"/>
          <w:sz w:val="32"/>
          <w:szCs w:val="32"/>
          <w:cs/>
        </w:rPr>
        <w:t>3</w:t>
      </w:r>
      <w:r w:rsidR="008449CC">
        <w:rPr>
          <w:rFonts w:ascii="Angsana New" w:hAnsi="Angsana New" w:cs="Angsana New"/>
          <w:sz w:val="32"/>
          <w:szCs w:val="32"/>
        </w:rPr>
        <w:t>1</w:t>
      </w:r>
      <w:r w:rsidR="001A6533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449CC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E85163">
        <w:rPr>
          <w:rFonts w:ascii="Angsana New" w:hAnsi="Angsana New" w:cs="Angsana New" w:hint="cs"/>
          <w:sz w:val="32"/>
          <w:szCs w:val="32"/>
          <w:cs/>
        </w:rPr>
        <w:t xml:space="preserve"> 256</w:t>
      </w:r>
      <w:r w:rsidR="00744FCC">
        <w:rPr>
          <w:rFonts w:ascii="Angsana New" w:hAnsi="Angsana New" w:cs="Angsana New"/>
          <w:sz w:val="32"/>
          <w:szCs w:val="32"/>
        </w:rPr>
        <w:t>2</w:t>
      </w:r>
      <w:r w:rsidR="006D25CE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และ</w:t>
      </w:r>
      <w:r w:rsidR="00675964" w:rsidRPr="005112AB">
        <w:rPr>
          <w:rFonts w:ascii="Angsana New" w:hAnsi="Angsana New" w:cs="Angsana New" w:hint="cs"/>
          <w:sz w:val="32"/>
          <w:szCs w:val="32"/>
          <w:cs/>
        </w:rPr>
        <w:t xml:space="preserve"> 31 </w:t>
      </w:r>
      <w:r w:rsidR="00637033" w:rsidRPr="005112A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8E1E61" w:rsidRPr="005112AB">
        <w:rPr>
          <w:rFonts w:ascii="Angsana New" w:hAnsi="Angsana New" w:cs="Angsana New"/>
          <w:sz w:val="32"/>
          <w:szCs w:val="32"/>
        </w:rPr>
        <w:t xml:space="preserve"> 25</w:t>
      </w:r>
      <w:r w:rsidR="008449CC">
        <w:rPr>
          <w:rFonts w:ascii="Angsana New" w:hAnsi="Angsana New" w:cs="Angsana New"/>
          <w:sz w:val="32"/>
          <w:szCs w:val="32"/>
        </w:rPr>
        <w:t>6</w:t>
      </w:r>
      <w:r w:rsidR="00744FCC">
        <w:rPr>
          <w:rFonts w:ascii="Angsana New" w:hAnsi="Angsana New" w:cs="Angsana New"/>
          <w:sz w:val="32"/>
          <w:szCs w:val="32"/>
        </w:rPr>
        <w:t>1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บริษัทมีวงเงินเลตเตอร์ออฟเครดิตและวงเงินทรัสต์รีซีท</w:t>
      </w:r>
      <w:r w:rsidR="007D0A91" w:rsidRPr="005112AB">
        <w:rPr>
          <w:rFonts w:ascii="Angsana New" w:hAnsi="Angsana New" w:cs="Angsana New"/>
          <w:sz w:val="32"/>
          <w:szCs w:val="32"/>
          <w:cs/>
        </w:rPr>
        <w:t>รวมกัน</w:t>
      </w:r>
      <w:r w:rsidR="00B1659B">
        <w:rPr>
          <w:rFonts w:ascii="Angsana New" w:hAnsi="Angsana New" w:cs="Angsana New"/>
          <w:sz w:val="32"/>
          <w:szCs w:val="32"/>
        </w:rPr>
        <w:t xml:space="preserve"> </w:t>
      </w:r>
      <w:r w:rsidRPr="00FC7337">
        <w:rPr>
          <w:rFonts w:ascii="Angsana New" w:hAnsi="Angsana New" w:cs="Angsana New"/>
          <w:sz w:val="32"/>
          <w:szCs w:val="32"/>
          <w:cs/>
        </w:rPr>
        <w:t>ในวงเงิน</w:t>
      </w:r>
      <w:r w:rsidR="0046787F" w:rsidRPr="00FC7337">
        <w:rPr>
          <w:rFonts w:ascii="Angsana New" w:hAnsi="Angsana New" w:cs="Angsana New"/>
          <w:sz w:val="32"/>
          <w:szCs w:val="32"/>
        </w:rPr>
        <w:t xml:space="preserve"> </w:t>
      </w:r>
      <w:r w:rsidR="00B1659B">
        <w:rPr>
          <w:rFonts w:ascii="Angsana New" w:hAnsi="Angsana New" w:cs="Angsana New"/>
          <w:sz w:val="32"/>
          <w:szCs w:val="32"/>
        </w:rPr>
        <w:t>374</w:t>
      </w:r>
      <w:r w:rsidR="00A47774" w:rsidRPr="00FC7337">
        <w:rPr>
          <w:rFonts w:ascii="Angsana New" w:hAnsi="Angsana New" w:cs="Angsana New"/>
          <w:sz w:val="32"/>
          <w:szCs w:val="32"/>
        </w:rPr>
        <w:t xml:space="preserve"> </w:t>
      </w:r>
      <w:r w:rsidR="00A47774" w:rsidRPr="00FC7337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:rsidR="00AE0078" w:rsidRPr="006A678D" w:rsidRDefault="00AE0078" w:rsidP="00837C4F">
      <w:pPr>
        <w:ind w:left="1440" w:right="-90" w:firstLine="630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7267B2" w:rsidRPr="005112AB" w:rsidRDefault="00441473" w:rsidP="00441473">
      <w:pPr>
        <w:tabs>
          <w:tab w:val="left" w:pos="1440"/>
        </w:tabs>
        <w:ind w:left="1080" w:right="29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41473">
        <w:rPr>
          <w:rFonts w:ascii="Angsana New" w:hAnsi="Angsana New" w:cs="Angsana New"/>
          <w:b/>
          <w:bCs/>
          <w:sz w:val="32"/>
          <w:szCs w:val="32"/>
        </w:rPr>
        <w:t>19.2</w:t>
      </w:r>
      <w:r>
        <w:rPr>
          <w:rFonts w:ascii="Angsana New" w:hAnsi="Angsana New" w:cs="Angsana New"/>
          <w:sz w:val="32"/>
          <w:szCs w:val="32"/>
        </w:rPr>
        <w:tab/>
      </w:r>
      <w:r w:rsidR="007267B2" w:rsidRPr="005112AB">
        <w:rPr>
          <w:rFonts w:ascii="Angsana New" w:hAnsi="Angsana New" w:cs="Angsana New"/>
          <w:sz w:val="32"/>
          <w:szCs w:val="32"/>
          <w:cs/>
        </w:rPr>
        <w:t>ภาระผูกพันเกี่ยวกับสัญญาเช่าดำเนินงาน</w:t>
      </w:r>
    </w:p>
    <w:p w:rsidR="00E85163" w:rsidRPr="005112AB" w:rsidRDefault="00E85163" w:rsidP="00837C4F">
      <w:pPr>
        <w:ind w:left="1440" w:right="-90" w:firstLine="630"/>
        <w:jc w:val="thaiDistribute"/>
        <w:rPr>
          <w:rFonts w:ascii="Angsana New" w:hAnsi="Angsana New" w:cs="Angsana New"/>
          <w:sz w:val="32"/>
          <w:szCs w:val="32"/>
        </w:rPr>
      </w:pPr>
      <w:r w:rsidRPr="005112AB">
        <w:rPr>
          <w:rFonts w:ascii="Angsana New" w:hAnsi="Angsana New" w:cs="Angsana New"/>
          <w:sz w:val="32"/>
          <w:szCs w:val="32"/>
          <w:cs/>
        </w:rPr>
        <w:t xml:space="preserve">บริษัทได้เข้าทำสัญญาเช่าดำเนินงานที่เกี่ยวข้องกับการยานพาหนะ อายุของสัญญามีระยะเวลาโดยเฉลี่ยประมาณ 1 ถึง </w:t>
      </w:r>
      <w:r w:rsidR="00C26AA6">
        <w:rPr>
          <w:rFonts w:ascii="Angsana New" w:hAnsi="Angsana New" w:cs="Angsana New"/>
          <w:sz w:val="32"/>
          <w:szCs w:val="32"/>
        </w:rPr>
        <w:t>4</w:t>
      </w:r>
      <w:r w:rsidRPr="005112AB">
        <w:rPr>
          <w:rFonts w:ascii="Angsana New" w:hAnsi="Angsana New" w:cs="Angsana New"/>
          <w:sz w:val="32"/>
          <w:szCs w:val="32"/>
          <w:cs/>
        </w:rPr>
        <w:t xml:space="preserve"> ปี </w:t>
      </w:r>
    </w:p>
    <w:p w:rsidR="00D70A30" w:rsidRPr="006A678D" w:rsidRDefault="00D70A30" w:rsidP="00B840F2">
      <w:pPr>
        <w:ind w:left="1440" w:right="29"/>
        <w:jc w:val="thaiDistribute"/>
        <w:rPr>
          <w:rFonts w:ascii="Angsana New" w:hAnsi="Angsana New" w:cs="Angsana New"/>
          <w:sz w:val="24"/>
          <w:szCs w:val="24"/>
        </w:rPr>
      </w:pPr>
    </w:p>
    <w:p w:rsidR="001F2CD8" w:rsidRDefault="00E85163" w:rsidP="00837C4F">
      <w:pPr>
        <w:ind w:left="1440" w:right="-90" w:firstLine="630"/>
        <w:jc w:val="thaiDistribute"/>
        <w:rPr>
          <w:rFonts w:ascii="Angsana New" w:hAnsi="Angsana New" w:cs="Angsana New"/>
          <w:sz w:val="32"/>
          <w:szCs w:val="32"/>
        </w:rPr>
      </w:pPr>
      <w:r w:rsidRPr="005112A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112AB">
        <w:rPr>
          <w:rFonts w:ascii="Angsana New" w:hAnsi="Angsana New" w:cs="Angsana New" w:hint="cs"/>
          <w:sz w:val="32"/>
          <w:szCs w:val="32"/>
          <w:cs/>
        </w:rPr>
        <w:t>3</w:t>
      </w:r>
      <w:r w:rsidR="00A43F8C">
        <w:rPr>
          <w:rFonts w:ascii="Angsana New" w:hAnsi="Angsana New" w:cs="Angsana New"/>
          <w:sz w:val="32"/>
          <w:szCs w:val="32"/>
        </w:rPr>
        <w:t>1</w:t>
      </w:r>
      <w:r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43F8C">
        <w:rPr>
          <w:rFonts w:ascii="Angsana New" w:hAnsi="Angsana New" w:cs="Angsana New" w:hint="cs"/>
          <w:sz w:val="32"/>
          <w:szCs w:val="32"/>
          <w:cs/>
        </w:rPr>
        <w:t>มีนาคม</w:t>
      </w:r>
      <w:r>
        <w:rPr>
          <w:rFonts w:ascii="Angsana New" w:hAnsi="Angsana New" w:cs="Angsana New"/>
          <w:sz w:val="32"/>
          <w:szCs w:val="32"/>
          <w:cs/>
        </w:rPr>
        <w:t xml:space="preserve"> 25</w:t>
      </w:r>
      <w:r w:rsidR="00A43F8C">
        <w:rPr>
          <w:rFonts w:ascii="Angsana New" w:hAnsi="Angsana New" w:cs="Angsana New" w:hint="cs"/>
          <w:sz w:val="32"/>
          <w:szCs w:val="32"/>
          <w:cs/>
        </w:rPr>
        <w:t>6</w:t>
      </w:r>
      <w:r w:rsidR="002F75DB">
        <w:rPr>
          <w:rFonts w:ascii="Angsana New" w:hAnsi="Angsana New" w:cs="Angsana New"/>
          <w:sz w:val="32"/>
          <w:szCs w:val="32"/>
        </w:rPr>
        <w:t>2</w:t>
      </w:r>
      <w:r w:rsidRPr="005112AB">
        <w:rPr>
          <w:rFonts w:ascii="Angsana New" w:hAnsi="Angsana New" w:cs="Angsana New"/>
          <w:sz w:val="32"/>
          <w:szCs w:val="32"/>
          <w:cs/>
        </w:rPr>
        <w:t xml:space="preserve"> บริษัทมีจำนวนเงินขั้นต่ำที่ต้องจ่ายในอนาคตทั้งสิ้</w:t>
      </w:r>
      <w:r>
        <w:rPr>
          <w:rFonts w:ascii="Angsana New" w:hAnsi="Angsana New" w:cs="Angsana New"/>
          <w:sz w:val="32"/>
          <w:szCs w:val="32"/>
          <w:cs/>
        </w:rPr>
        <w:t xml:space="preserve">นภายใต้สัญญาเช่าดำเนินงาน </w:t>
      </w:r>
      <w:r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E85163" w:rsidRPr="006A0FD8" w:rsidRDefault="00E85163" w:rsidP="007B19CB">
      <w:pPr>
        <w:spacing w:line="276" w:lineRule="auto"/>
        <w:ind w:left="4320" w:right="-90" w:firstLine="3510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</w:t>
      </w:r>
      <w:r w:rsidRPr="006A0FD8">
        <w:rPr>
          <w:rFonts w:ascii="Angsana New" w:hAnsi="Angsana New" w:cs="Angsana New"/>
          <w:spacing w:val="-2"/>
          <w:sz w:val="32"/>
          <w:szCs w:val="32"/>
          <w:cs/>
        </w:rPr>
        <w:t xml:space="preserve">หน่วย </w:t>
      </w:r>
      <w:r>
        <w:rPr>
          <w:rFonts w:ascii="Angsana New" w:hAnsi="Angsana New" w:cs="Angsana New"/>
          <w:spacing w:val="-2"/>
          <w:sz w:val="32"/>
          <w:szCs w:val="32"/>
        </w:rPr>
        <w:t>: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พัน</w:t>
      </w:r>
      <w:r w:rsidRPr="006A0FD8">
        <w:rPr>
          <w:rFonts w:ascii="Angsana New" w:hAnsi="Angsana New" w:cs="Angsana New"/>
          <w:spacing w:val="-2"/>
          <w:sz w:val="32"/>
          <w:szCs w:val="32"/>
          <w:cs/>
        </w:rPr>
        <w:t>บาท</w:t>
      </w:r>
    </w:p>
    <w:tbl>
      <w:tblPr>
        <w:tblW w:w="8190" w:type="dxa"/>
        <w:tblInd w:w="15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140"/>
        <w:gridCol w:w="4050"/>
      </w:tblGrid>
      <w:tr w:rsidR="004E4E5A" w:rsidRPr="002F37CC" w:rsidTr="007B19CB">
        <w:trPr>
          <w:trHeight w:val="360"/>
        </w:trPr>
        <w:tc>
          <w:tcPr>
            <w:tcW w:w="414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:rsidR="004E4E5A" w:rsidRPr="00781F05" w:rsidRDefault="00BE58BA" w:rsidP="00833E2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0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4E4E5A" w:rsidRPr="00781F05" w:rsidRDefault="004E4E5A" w:rsidP="00A43F8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1F0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781F05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Pr="00781F0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4E5A" w:rsidRPr="002F37CC" w:rsidTr="007B19CB">
        <w:trPr>
          <w:trHeight w:val="485"/>
        </w:trPr>
        <w:tc>
          <w:tcPr>
            <w:tcW w:w="414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4E4E5A" w:rsidRPr="00781F05" w:rsidRDefault="004E4E5A" w:rsidP="00BE58BA">
            <w:pPr>
              <w:spacing w:line="276" w:lineRule="auto"/>
              <w:ind w:right="29" w:firstLine="162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781F05">
              <w:rPr>
                <w:rFonts w:ascii="Angsana New" w:hAnsi="Angsana New" w:cs="Angsana New"/>
                <w:sz w:val="32"/>
                <w:szCs w:val="32"/>
                <w:cs/>
              </w:rPr>
              <w:t>ถึงกำหนดชำระภายใน 1 ปี</w:t>
            </w:r>
          </w:p>
        </w:tc>
        <w:tc>
          <w:tcPr>
            <w:tcW w:w="405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4E4E5A" w:rsidRPr="00781F05" w:rsidRDefault="001F2CD8" w:rsidP="00781F05">
            <w:pPr>
              <w:tabs>
                <w:tab w:val="decimal" w:pos="2477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1F05">
              <w:rPr>
                <w:rFonts w:ascii="Angsana New" w:hAnsi="Angsana New" w:cs="Angsana New"/>
                <w:sz w:val="32"/>
                <w:szCs w:val="32"/>
              </w:rPr>
              <w:t>607</w:t>
            </w:r>
          </w:p>
        </w:tc>
      </w:tr>
      <w:tr w:rsidR="004E4E5A" w:rsidRPr="002F37CC" w:rsidTr="007B19CB">
        <w:trPr>
          <w:trHeight w:val="485"/>
        </w:trPr>
        <w:tc>
          <w:tcPr>
            <w:tcW w:w="414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4E4E5A" w:rsidRPr="00781F05" w:rsidRDefault="004E4E5A" w:rsidP="00B0309D">
            <w:pPr>
              <w:spacing w:line="276" w:lineRule="auto"/>
              <w:ind w:right="29" w:firstLine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1F05">
              <w:rPr>
                <w:rFonts w:ascii="Angsana New" w:hAnsi="Angsana New" w:cs="Angsana New"/>
                <w:sz w:val="32"/>
                <w:szCs w:val="32"/>
                <w:cs/>
              </w:rPr>
              <w:t>ถึงกำหนดชำระหลังจาก 1 ปี</w:t>
            </w:r>
            <w:r w:rsidRPr="00781F0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81F05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แต่ไม่เกิน </w:t>
            </w:r>
            <w:r w:rsidR="00B0309D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781F0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405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4E4E5A" w:rsidRPr="00781F05" w:rsidRDefault="00D91DB9" w:rsidP="00D91DB9">
            <w:pPr>
              <w:tabs>
                <w:tab w:val="decimal" w:pos="2477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1,089</w:t>
            </w:r>
          </w:p>
        </w:tc>
      </w:tr>
    </w:tbl>
    <w:p w:rsidR="00C61E4B" w:rsidRPr="00155D27" w:rsidRDefault="00C61E4B" w:rsidP="004E4E5A">
      <w:pPr>
        <w:spacing w:line="276" w:lineRule="auto"/>
        <w:ind w:right="29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</w:rPr>
      </w:pPr>
    </w:p>
    <w:p w:rsidR="00177D34" w:rsidRPr="005112AB" w:rsidRDefault="00DE5353" w:rsidP="00441473">
      <w:pPr>
        <w:numPr>
          <w:ilvl w:val="0"/>
          <w:numId w:val="20"/>
        </w:numPr>
        <w:spacing w:before="120" w:after="120" w:line="276" w:lineRule="auto"/>
        <w:ind w:left="720" w:right="28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112AB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:rsidR="00E20CF3" w:rsidRPr="00837C4F" w:rsidRDefault="00DE5353" w:rsidP="00837C4F">
      <w:pPr>
        <w:spacing w:line="276" w:lineRule="auto"/>
        <w:ind w:left="720" w:right="-90" w:firstLine="720"/>
        <w:rPr>
          <w:rFonts w:ascii="Angsana New" w:hAnsi="Angsana New" w:cs="Angsana New"/>
          <w:spacing w:val="-8"/>
          <w:sz w:val="32"/>
          <w:szCs w:val="32"/>
          <w:cs/>
        </w:rPr>
      </w:pPr>
      <w:r w:rsidRPr="00837C4F">
        <w:rPr>
          <w:rFonts w:ascii="Angsana New" w:hAnsi="Angsana New" w:cs="Angsana New"/>
          <w:spacing w:val="-8"/>
          <w:sz w:val="32"/>
          <w:szCs w:val="32"/>
          <w:cs/>
        </w:rPr>
        <w:t>งบการเงิน</w:t>
      </w:r>
      <w:r w:rsidR="002201EE" w:rsidRPr="00837C4F">
        <w:rPr>
          <w:rFonts w:ascii="Angsana New" w:hAnsi="Angsana New" w:cs="Angsana New" w:hint="cs"/>
          <w:spacing w:val="-8"/>
          <w:sz w:val="32"/>
          <w:szCs w:val="32"/>
          <w:cs/>
        </w:rPr>
        <w:t>ระหว่างกาล</w:t>
      </w:r>
      <w:r w:rsidRPr="00837C4F">
        <w:rPr>
          <w:rFonts w:ascii="Angsana New" w:hAnsi="Angsana New" w:cs="Angsana New"/>
          <w:spacing w:val="-8"/>
          <w:sz w:val="32"/>
          <w:szCs w:val="32"/>
          <w:cs/>
        </w:rPr>
        <w:t>นี้ได้รับ</w:t>
      </w:r>
      <w:r w:rsidR="002201EE" w:rsidRPr="00837C4F">
        <w:rPr>
          <w:rFonts w:ascii="Angsana New" w:hAnsi="Angsana New" w:cs="Angsana New" w:hint="cs"/>
          <w:spacing w:val="-8"/>
          <w:sz w:val="32"/>
          <w:szCs w:val="32"/>
          <w:cs/>
        </w:rPr>
        <w:t>การ</w:t>
      </w:r>
      <w:r w:rsidRPr="00837C4F">
        <w:rPr>
          <w:rFonts w:ascii="Angsana New" w:hAnsi="Angsana New" w:cs="Angsana New"/>
          <w:spacing w:val="-8"/>
          <w:sz w:val="32"/>
          <w:szCs w:val="32"/>
          <w:cs/>
        </w:rPr>
        <w:t>อนุมัติจากคณะกรรมการของบริษัทแล้ว</w:t>
      </w:r>
      <w:r w:rsidR="00837C4F" w:rsidRPr="00837C4F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837C4F">
        <w:rPr>
          <w:rFonts w:ascii="Angsana New" w:hAnsi="Angsana New" w:cs="Angsana New"/>
          <w:spacing w:val="-8"/>
          <w:sz w:val="32"/>
          <w:szCs w:val="32"/>
          <w:cs/>
        </w:rPr>
        <w:t xml:space="preserve">เมื่อวันที่ </w:t>
      </w:r>
      <w:r w:rsidR="00D91DB9" w:rsidRPr="00837C4F">
        <w:rPr>
          <w:rFonts w:ascii="Angsana New" w:hAnsi="Angsana New" w:cs="Angsana New"/>
          <w:spacing w:val="-8"/>
          <w:sz w:val="32"/>
          <w:szCs w:val="32"/>
        </w:rPr>
        <w:t>13</w:t>
      </w:r>
      <w:r w:rsidR="00AC6F51" w:rsidRPr="00837C4F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5F4CFC" w:rsidRPr="00837C4F">
        <w:rPr>
          <w:rFonts w:ascii="Angsana New" w:hAnsi="Angsana New" w:cs="Angsana New" w:hint="cs"/>
          <w:spacing w:val="-8"/>
          <w:sz w:val="32"/>
          <w:szCs w:val="32"/>
          <w:cs/>
        </w:rPr>
        <w:t>พฤ</w:t>
      </w:r>
      <w:r w:rsidR="00A43F8C" w:rsidRPr="00837C4F">
        <w:rPr>
          <w:rFonts w:ascii="Angsana New" w:hAnsi="Angsana New" w:cs="Angsana New" w:hint="cs"/>
          <w:spacing w:val="-8"/>
          <w:sz w:val="32"/>
          <w:szCs w:val="32"/>
          <w:cs/>
        </w:rPr>
        <w:t>ษภาคม</w:t>
      </w:r>
      <w:r w:rsidR="00DB050B" w:rsidRPr="00837C4F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25</w:t>
      </w:r>
      <w:r w:rsidR="00A017FD" w:rsidRPr="00837C4F">
        <w:rPr>
          <w:rFonts w:ascii="Angsana New" w:hAnsi="Angsana New" w:cs="Angsana New" w:hint="cs"/>
          <w:spacing w:val="-8"/>
          <w:sz w:val="32"/>
          <w:szCs w:val="32"/>
          <w:cs/>
        </w:rPr>
        <w:t>6</w:t>
      </w:r>
      <w:r w:rsidR="002346C1" w:rsidRPr="00837C4F">
        <w:rPr>
          <w:rFonts w:ascii="Angsana New" w:hAnsi="Angsana New" w:cs="Angsana New" w:hint="cs"/>
          <w:spacing w:val="-8"/>
          <w:sz w:val="32"/>
          <w:szCs w:val="32"/>
          <w:cs/>
        </w:rPr>
        <w:t>2</w:t>
      </w:r>
    </w:p>
    <w:p w:rsidR="00837C4F" w:rsidRPr="00837C4F" w:rsidRDefault="00837C4F">
      <w:pPr>
        <w:spacing w:line="276" w:lineRule="auto"/>
        <w:ind w:left="720" w:right="-13" w:firstLine="720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sectPr w:rsidR="00837C4F" w:rsidRPr="00837C4F" w:rsidSect="00D3076E">
      <w:headerReference w:type="default" r:id="rId8"/>
      <w:footerReference w:type="default" r:id="rId9"/>
      <w:footerReference w:type="first" r:id="rId10"/>
      <w:pgSz w:w="11909" w:h="16834" w:code="9"/>
      <w:pgMar w:top="994" w:right="929" w:bottom="284" w:left="1440" w:header="360" w:footer="204" w:gutter="0"/>
      <w:pgNumType w:start="8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5DB" w:rsidRDefault="002F75DB" w:rsidP="007167DA">
      <w:r>
        <w:separator/>
      </w:r>
    </w:p>
  </w:endnote>
  <w:endnote w:type="continuationSeparator" w:id="0">
    <w:p w:rsidR="002F75DB" w:rsidRDefault="002F75DB" w:rsidP="00716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5DB" w:rsidRPr="004E51FB" w:rsidRDefault="002F75DB">
    <w:pPr>
      <w:pStyle w:val="Footer"/>
      <w:jc w:val="right"/>
      <w:rPr>
        <w:rFonts w:ascii="Angsana New" w:hAnsi="Angsana New" w:cs="Angsana New"/>
        <w:i/>
        <w:iCs/>
        <w:sz w:val="32"/>
        <w:szCs w:val="32"/>
      </w:rPr>
    </w:pPr>
    <w:r w:rsidRPr="004E51FB">
      <w:rPr>
        <w:rFonts w:ascii="Angsana New" w:hAnsi="Angsana New" w:cs="Angsana New"/>
        <w:i/>
        <w:iCs/>
        <w:sz w:val="32"/>
        <w:szCs w:val="32"/>
        <w:cs/>
      </w:rPr>
      <w:t xml:space="preserve">หน้า  </w:t>
    </w:r>
    <w:sdt>
      <w:sdtPr>
        <w:rPr>
          <w:rFonts w:ascii="Angsana New" w:hAnsi="Angsana New" w:cs="Angsana New"/>
          <w:i/>
          <w:iCs/>
          <w:sz w:val="32"/>
          <w:szCs w:val="32"/>
        </w:rPr>
        <w:id w:val="132006289"/>
        <w:docPartObj>
          <w:docPartGallery w:val="Page Numbers (Bottom of Page)"/>
          <w:docPartUnique/>
        </w:docPartObj>
      </w:sdtPr>
      <w:sdtContent>
        <w:r w:rsidR="00F272A1"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begin"/>
        </w:r>
        <w:r w:rsidRPr="004E51FB">
          <w:rPr>
            <w:rFonts w:ascii="Angsana New" w:hAnsi="Angsana New" w:cs="Angsana New"/>
            <w:i/>
            <w:iCs/>
            <w:sz w:val="32"/>
            <w:szCs w:val="32"/>
          </w:rPr>
          <w:instrText xml:space="preserve"> PAGE   \* MERGEFORMAT </w:instrText>
        </w:r>
        <w:r w:rsidR="00F272A1"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separate"/>
        </w:r>
        <w:r w:rsidR="002F7AC4">
          <w:rPr>
            <w:rFonts w:ascii="Angsana New" w:hAnsi="Angsana New" w:cs="Angsana New"/>
            <w:i/>
            <w:iCs/>
            <w:noProof/>
            <w:sz w:val="32"/>
            <w:szCs w:val="32"/>
          </w:rPr>
          <w:t>17</w:t>
        </w:r>
        <w:r w:rsidR="00F272A1"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end"/>
        </w:r>
      </w:sdtContent>
    </w:sdt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5DB" w:rsidRPr="004E51FB" w:rsidRDefault="002F75DB">
    <w:pPr>
      <w:pStyle w:val="Footer"/>
      <w:jc w:val="right"/>
      <w:rPr>
        <w:rFonts w:ascii="Angsana New" w:hAnsi="Angsana New" w:cs="Angsana New"/>
        <w:i/>
        <w:iCs/>
        <w:sz w:val="32"/>
        <w:szCs w:val="32"/>
      </w:rPr>
    </w:pPr>
    <w:r w:rsidRPr="004E51FB">
      <w:rPr>
        <w:rFonts w:ascii="Angsana New" w:hAnsi="Angsana New" w:cs="Angsana New"/>
        <w:i/>
        <w:iCs/>
        <w:sz w:val="32"/>
        <w:szCs w:val="32"/>
        <w:cs/>
      </w:rPr>
      <w:t xml:space="preserve">หน้า  </w:t>
    </w:r>
    <w:sdt>
      <w:sdtPr>
        <w:rPr>
          <w:rFonts w:ascii="Angsana New" w:hAnsi="Angsana New" w:cs="Angsana New"/>
          <w:i/>
          <w:iCs/>
          <w:sz w:val="32"/>
          <w:szCs w:val="32"/>
        </w:rPr>
        <w:id w:val="132006290"/>
        <w:docPartObj>
          <w:docPartGallery w:val="Page Numbers (Bottom of Page)"/>
          <w:docPartUnique/>
        </w:docPartObj>
      </w:sdtPr>
      <w:sdtContent>
        <w:r w:rsidR="00F272A1"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begin"/>
        </w:r>
        <w:r w:rsidRPr="004E51FB">
          <w:rPr>
            <w:rFonts w:ascii="Angsana New" w:hAnsi="Angsana New" w:cs="Angsana New"/>
            <w:i/>
            <w:iCs/>
            <w:sz w:val="32"/>
            <w:szCs w:val="32"/>
          </w:rPr>
          <w:instrText xml:space="preserve"> PAGE   \* MERGEFORMAT </w:instrText>
        </w:r>
        <w:r w:rsidR="00F272A1"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separate"/>
        </w:r>
        <w:r w:rsidR="002F7AC4">
          <w:rPr>
            <w:rFonts w:ascii="Angsana New" w:hAnsi="Angsana New" w:cs="Angsana New"/>
            <w:i/>
            <w:iCs/>
            <w:noProof/>
            <w:sz w:val="32"/>
            <w:szCs w:val="32"/>
          </w:rPr>
          <w:t>8</w:t>
        </w:r>
        <w:r w:rsidR="00F272A1"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end"/>
        </w:r>
      </w:sdtContent>
    </w:sdt>
  </w:p>
  <w:p w:rsidR="002F75DB" w:rsidRPr="004E51FB" w:rsidRDefault="002F75DB">
    <w:pPr>
      <w:pStyle w:val="Footer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5DB" w:rsidRDefault="002F75DB" w:rsidP="007167DA">
      <w:r>
        <w:separator/>
      </w:r>
    </w:p>
  </w:footnote>
  <w:footnote w:type="continuationSeparator" w:id="0">
    <w:p w:rsidR="002F75DB" w:rsidRDefault="002F75DB" w:rsidP="00716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5DB" w:rsidRPr="00076380" w:rsidRDefault="002F75DB" w:rsidP="004E51FB">
    <w:pPr>
      <w:pStyle w:val="Header"/>
      <w:pBdr>
        <w:bottom w:val="single" w:sz="4" w:space="1" w:color="auto"/>
      </w:pBdr>
      <w:jc w:val="center"/>
      <w:rPr>
        <w:rFonts w:asciiTheme="majorBidi" w:hAnsiTheme="majorBidi" w:cstheme="majorBidi"/>
        <w:i/>
        <w:iCs/>
        <w:sz w:val="32"/>
        <w:szCs w:val="32"/>
        <w:cs/>
      </w:rPr>
    </w:pPr>
    <w:r>
      <w:rPr>
        <w:rFonts w:asciiTheme="majorBidi" w:hAnsiTheme="majorBidi" w:cstheme="majorBidi" w:hint="cs"/>
        <w:i/>
        <w:iCs/>
        <w:sz w:val="32"/>
        <w:szCs w:val="32"/>
        <w:cs/>
      </w:rPr>
      <w:t>หมายเหตุประกอบงบการเงินระหว่างกาล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67C1"/>
    <w:multiLevelType w:val="hybridMultilevel"/>
    <w:tmpl w:val="2416E32A"/>
    <w:lvl w:ilvl="0" w:tplc="70AE5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D66AC"/>
    <w:multiLevelType w:val="multilevel"/>
    <w:tmpl w:val="20687A50"/>
    <w:lvl w:ilvl="0">
      <w:numFmt w:val="decimal"/>
      <w:lvlText w:val="%1.0"/>
      <w:lvlJc w:val="left"/>
      <w:pPr>
        <w:ind w:left="784" w:hanging="432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0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440"/>
      </w:pPr>
      <w:rPr>
        <w:rFonts w:hint="default"/>
      </w:rPr>
    </w:lvl>
  </w:abstractNum>
  <w:abstractNum w:abstractNumId="2">
    <w:nsid w:val="105825C8"/>
    <w:multiLevelType w:val="multilevel"/>
    <w:tmpl w:val="5B0C4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1170"/>
        </w:tabs>
        <w:ind w:left="117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1EA612A"/>
    <w:multiLevelType w:val="hybridMultilevel"/>
    <w:tmpl w:val="7374B1CA"/>
    <w:lvl w:ilvl="0" w:tplc="96DAB9A4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AF0E93"/>
    <w:multiLevelType w:val="multilevel"/>
    <w:tmpl w:val="8A1CC47E"/>
    <w:lvl w:ilvl="0">
      <w:numFmt w:val="decimal"/>
      <w:lvlText w:val="%1.0"/>
      <w:lvlJc w:val="left"/>
      <w:pPr>
        <w:ind w:left="352" w:hanging="444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72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8" w:hanging="1440"/>
      </w:pPr>
      <w:rPr>
        <w:rFonts w:hint="default"/>
      </w:rPr>
    </w:lvl>
  </w:abstractNum>
  <w:abstractNum w:abstractNumId="5">
    <w:nsid w:val="21D0505A"/>
    <w:multiLevelType w:val="multilevel"/>
    <w:tmpl w:val="BC44F1B8"/>
    <w:lvl w:ilvl="0">
      <w:numFmt w:val="decimal"/>
      <w:lvlText w:val="%1.0"/>
      <w:lvlJc w:val="left"/>
      <w:pPr>
        <w:ind w:left="61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52" w:hanging="1440"/>
      </w:pPr>
      <w:rPr>
        <w:rFonts w:hint="default"/>
      </w:rPr>
    </w:lvl>
  </w:abstractNum>
  <w:abstractNum w:abstractNumId="6">
    <w:nsid w:val="4139726D"/>
    <w:multiLevelType w:val="hybridMultilevel"/>
    <w:tmpl w:val="5DE2154C"/>
    <w:lvl w:ilvl="0" w:tplc="BBFE8074">
      <w:start w:val="3"/>
      <w:numFmt w:val="bullet"/>
      <w:lvlText w:val="-"/>
      <w:lvlJc w:val="left"/>
      <w:pPr>
        <w:ind w:left="51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7">
    <w:nsid w:val="42B60B44"/>
    <w:multiLevelType w:val="singleLevel"/>
    <w:tmpl w:val="6BCE335C"/>
    <w:lvl w:ilvl="0">
      <w:start w:val="20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hint="default"/>
        <w:lang w:bidi="th-TH"/>
      </w:rPr>
    </w:lvl>
  </w:abstractNum>
  <w:abstractNum w:abstractNumId="8">
    <w:nsid w:val="47F11A48"/>
    <w:multiLevelType w:val="hybridMultilevel"/>
    <w:tmpl w:val="B614CCCC"/>
    <w:lvl w:ilvl="0" w:tplc="63E00B8E">
      <w:start w:val="5"/>
      <w:numFmt w:val="decimal"/>
      <w:lvlText w:val="%1."/>
      <w:lvlJc w:val="left"/>
      <w:pPr>
        <w:ind w:left="1080" w:hanging="360"/>
      </w:pPr>
      <w:rPr>
        <w:rFonts w:hint="default"/>
        <w:b/>
        <w:bCs/>
        <w:sz w:val="32"/>
        <w:szCs w:val="32"/>
      </w:rPr>
    </w:lvl>
    <w:lvl w:ilvl="1" w:tplc="0409000F">
      <w:start w:val="1"/>
      <w:numFmt w:val="decimal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1F6DA9"/>
    <w:multiLevelType w:val="hybridMultilevel"/>
    <w:tmpl w:val="0972A3F6"/>
    <w:lvl w:ilvl="0" w:tplc="B3926EC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9B1F86"/>
    <w:multiLevelType w:val="hybridMultilevel"/>
    <w:tmpl w:val="244254D0"/>
    <w:lvl w:ilvl="0" w:tplc="A222668C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A36C97"/>
    <w:multiLevelType w:val="multilevel"/>
    <w:tmpl w:val="7818A8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45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2">
    <w:nsid w:val="5A164423"/>
    <w:multiLevelType w:val="hybridMultilevel"/>
    <w:tmpl w:val="90021CF4"/>
    <w:lvl w:ilvl="0" w:tplc="6B7AA1F4">
      <w:start w:val="40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9D5F54"/>
    <w:multiLevelType w:val="hybridMultilevel"/>
    <w:tmpl w:val="07300F98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3C1375"/>
    <w:multiLevelType w:val="multilevel"/>
    <w:tmpl w:val="64EAE1A4"/>
    <w:lvl w:ilvl="0">
      <w:numFmt w:val="decimal"/>
      <w:lvlText w:val="%1.0"/>
      <w:lvlJc w:val="left"/>
      <w:pPr>
        <w:ind w:left="97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6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9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12" w:hanging="1440"/>
      </w:pPr>
      <w:rPr>
        <w:rFonts w:hint="default"/>
      </w:rPr>
    </w:lvl>
  </w:abstractNum>
  <w:abstractNum w:abstractNumId="15">
    <w:nsid w:val="61DB5ED5"/>
    <w:multiLevelType w:val="hybridMultilevel"/>
    <w:tmpl w:val="05AA952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B490793C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/>
        <w:bCs w:val="0"/>
        <w:i w:val="0"/>
        <w:sz w:val="32"/>
        <w:szCs w:val="40"/>
        <w:lang w:bidi="th-TH"/>
      </w:rPr>
    </w:lvl>
    <w:lvl w:ilvl="2" w:tplc="8F74F8EC">
      <w:numFmt w:val="none"/>
      <w:lvlText w:val=""/>
      <w:lvlJc w:val="left"/>
      <w:pPr>
        <w:tabs>
          <w:tab w:val="num" w:pos="360"/>
        </w:tabs>
      </w:pPr>
    </w:lvl>
    <w:lvl w:ilvl="3" w:tplc="FD449F08">
      <w:numFmt w:val="none"/>
      <w:lvlText w:val=""/>
      <w:lvlJc w:val="left"/>
      <w:pPr>
        <w:tabs>
          <w:tab w:val="num" w:pos="360"/>
        </w:tabs>
      </w:pPr>
    </w:lvl>
    <w:lvl w:ilvl="4" w:tplc="7196F58C">
      <w:numFmt w:val="none"/>
      <w:lvlText w:val=""/>
      <w:lvlJc w:val="left"/>
      <w:pPr>
        <w:tabs>
          <w:tab w:val="num" w:pos="360"/>
        </w:tabs>
      </w:pPr>
    </w:lvl>
    <w:lvl w:ilvl="5" w:tplc="89669FA0">
      <w:numFmt w:val="none"/>
      <w:lvlText w:val=""/>
      <w:lvlJc w:val="left"/>
      <w:pPr>
        <w:tabs>
          <w:tab w:val="num" w:pos="360"/>
        </w:tabs>
      </w:pPr>
    </w:lvl>
    <w:lvl w:ilvl="6" w:tplc="63AE83D0">
      <w:numFmt w:val="none"/>
      <w:lvlText w:val=""/>
      <w:lvlJc w:val="left"/>
      <w:pPr>
        <w:tabs>
          <w:tab w:val="num" w:pos="360"/>
        </w:tabs>
      </w:pPr>
    </w:lvl>
    <w:lvl w:ilvl="7" w:tplc="6B2E41B6">
      <w:numFmt w:val="none"/>
      <w:lvlText w:val=""/>
      <w:lvlJc w:val="left"/>
      <w:pPr>
        <w:tabs>
          <w:tab w:val="num" w:pos="360"/>
        </w:tabs>
      </w:pPr>
    </w:lvl>
    <w:lvl w:ilvl="8" w:tplc="3E20BD3E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6ADC4983"/>
    <w:multiLevelType w:val="multilevel"/>
    <w:tmpl w:val="637869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7">
    <w:nsid w:val="6DF818CA"/>
    <w:multiLevelType w:val="hybridMultilevel"/>
    <w:tmpl w:val="7A94FFA8"/>
    <w:lvl w:ilvl="0" w:tplc="D88CFAC0">
      <w:numFmt w:val="bullet"/>
      <w:lvlText w:val="-"/>
      <w:lvlJc w:val="left"/>
      <w:pPr>
        <w:ind w:left="720" w:hanging="360"/>
      </w:pPr>
      <w:rPr>
        <w:rFonts w:ascii="JasmineUPC" w:hAnsi="Jasmine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E6639"/>
    <w:multiLevelType w:val="multilevel"/>
    <w:tmpl w:val="D158C63A"/>
    <w:lvl w:ilvl="0">
      <w:numFmt w:val="decimal"/>
      <w:lvlText w:val="%1.0"/>
      <w:lvlJc w:val="left"/>
      <w:pPr>
        <w:ind w:left="25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9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2" w:hanging="1440"/>
      </w:pPr>
      <w:rPr>
        <w:rFonts w:hint="default"/>
      </w:rPr>
    </w:lvl>
  </w:abstractNum>
  <w:abstractNum w:abstractNumId="19">
    <w:nsid w:val="7F6F17BB"/>
    <w:multiLevelType w:val="hybridMultilevel"/>
    <w:tmpl w:val="1E98F1F6"/>
    <w:lvl w:ilvl="0" w:tplc="6B202264">
      <w:start w:val="1"/>
      <w:numFmt w:val="decimal"/>
      <w:lvlText w:val="%1."/>
      <w:lvlJc w:val="left"/>
      <w:pPr>
        <w:ind w:left="720" w:hanging="360"/>
      </w:pPr>
      <w:rPr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6"/>
  </w:num>
  <w:num w:numId="4">
    <w:abstractNumId w:val="13"/>
  </w:num>
  <w:num w:numId="5">
    <w:abstractNumId w:val="16"/>
  </w:num>
  <w:num w:numId="6">
    <w:abstractNumId w:val="19"/>
  </w:num>
  <w:num w:numId="7">
    <w:abstractNumId w:val="0"/>
  </w:num>
  <w:num w:numId="8">
    <w:abstractNumId w:val="9"/>
  </w:num>
  <w:num w:numId="9">
    <w:abstractNumId w:val="4"/>
  </w:num>
  <w:num w:numId="10">
    <w:abstractNumId w:val="1"/>
  </w:num>
  <w:num w:numId="11">
    <w:abstractNumId w:val="18"/>
  </w:num>
  <w:num w:numId="12">
    <w:abstractNumId w:val="5"/>
  </w:num>
  <w:num w:numId="13">
    <w:abstractNumId w:val="14"/>
  </w:num>
  <w:num w:numId="14">
    <w:abstractNumId w:val="15"/>
  </w:num>
  <w:num w:numId="15">
    <w:abstractNumId w:val="12"/>
  </w:num>
  <w:num w:numId="16">
    <w:abstractNumId w:val="7"/>
  </w:num>
  <w:num w:numId="17">
    <w:abstractNumId w:val="2"/>
  </w:num>
  <w:num w:numId="18">
    <w:abstractNumId w:val="17"/>
  </w:num>
  <w:num w:numId="19">
    <w:abstractNumId w:val="10"/>
  </w:num>
  <w:num w:numId="20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attachedTemplate r:id="rId1"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C11FC"/>
    <w:rsid w:val="000002CB"/>
    <w:rsid w:val="00000E36"/>
    <w:rsid w:val="00000E8C"/>
    <w:rsid w:val="000016BC"/>
    <w:rsid w:val="00001834"/>
    <w:rsid w:val="0000197A"/>
    <w:rsid w:val="00001AD9"/>
    <w:rsid w:val="00002180"/>
    <w:rsid w:val="000028A5"/>
    <w:rsid w:val="000032CA"/>
    <w:rsid w:val="00003454"/>
    <w:rsid w:val="000037F4"/>
    <w:rsid w:val="00003860"/>
    <w:rsid w:val="00003892"/>
    <w:rsid w:val="0000397A"/>
    <w:rsid w:val="00003C3A"/>
    <w:rsid w:val="000055CC"/>
    <w:rsid w:val="00006804"/>
    <w:rsid w:val="000073B8"/>
    <w:rsid w:val="00007DAE"/>
    <w:rsid w:val="000103E9"/>
    <w:rsid w:val="000109D8"/>
    <w:rsid w:val="000112BB"/>
    <w:rsid w:val="000113BC"/>
    <w:rsid w:val="000125E7"/>
    <w:rsid w:val="0001308E"/>
    <w:rsid w:val="00013113"/>
    <w:rsid w:val="00014110"/>
    <w:rsid w:val="00014DD1"/>
    <w:rsid w:val="00015E54"/>
    <w:rsid w:val="00016AA6"/>
    <w:rsid w:val="00017B4B"/>
    <w:rsid w:val="00020A14"/>
    <w:rsid w:val="00020F06"/>
    <w:rsid w:val="00024A20"/>
    <w:rsid w:val="00024A5E"/>
    <w:rsid w:val="00025526"/>
    <w:rsid w:val="0002568A"/>
    <w:rsid w:val="00026FD4"/>
    <w:rsid w:val="00026FF9"/>
    <w:rsid w:val="00027D0E"/>
    <w:rsid w:val="00030090"/>
    <w:rsid w:val="0003072B"/>
    <w:rsid w:val="00030880"/>
    <w:rsid w:val="00031975"/>
    <w:rsid w:val="000320C2"/>
    <w:rsid w:val="000338FB"/>
    <w:rsid w:val="00035C33"/>
    <w:rsid w:val="00036014"/>
    <w:rsid w:val="00036DF0"/>
    <w:rsid w:val="000376B5"/>
    <w:rsid w:val="00040DAF"/>
    <w:rsid w:val="0004175C"/>
    <w:rsid w:val="00041D8B"/>
    <w:rsid w:val="00042DA7"/>
    <w:rsid w:val="000434F8"/>
    <w:rsid w:val="00043AD2"/>
    <w:rsid w:val="0004433E"/>
    <w:rsid w:val="0004436D"/>
    <w:rsid w:val="0004466F"/>
    <w:rsid w:val="000454A3"/>
    <w:rsid w:val="000463C6"/>
    <w:rsid w:val="0004651C"/>
    <w:rsid w:val="00047A0B"/>
    <w:rsid w:val="00051337"/>
    <w:rsid w:val="000527E1"/>
    <w:rsid w:val="00052E08"/>
    <w:rsid w:val="00053642"/>
    <w:rsid w:val="00054886"/>
    <w:rsid w:val="000550F8"/>
    <w:rsid w:val="000551F7"/>
    <w:rsid w:val="000554C5"/>
    <w:rsid w:val="0005655D"/>
    <w:rsid w:val="000566AC"/>
    <w:rsid w:val="000601DF"/>
    <w:rsid w:val="00060953"/>
    <w:rsid w:val="00064464"/>
    <w:rsid w:val="000645B2"/>
    <w:rsid w:val="00064DB0"/>
    <w:rsid w:val="00064EF0"/>
    <w:rsid w:val="00064F1B"/>
    <w:rsid w:val="000654F0"/>
    <w:rsid w:val="000661F7"/>
    <w:rsid w:val="00066E16"/>
    <w:rsid w:val="00066E3F"/>
    <w:rsid w:val="000670AD"/>
    <w:rsid w:val="000676F7"/>
    <w:rsid w:val="00067A1F"/>
    <w:rsid w:val="000706A9"/>
    <w:rsid w:val="000712E4"/>
    <w:rsid w:val="0007227C"/>
    <w:rsid w:val="00072EE1"/>
    <w:rsid w:val="0007456D"/>
    <w:rsid w:val="0007458B"/>
    <w:rsid w:val="00074929"/>
    <w:rsid w:val="00074A5A"/>
    <w:rsid w:val="00074C0E"/>
    <w:rsid w:val="000753E8"/>
    <w:rsid w:val="00075FCF"/>
    <w:rsid w:val="00076380"/>
    <w:rsid w:val="00076599"/>
    <w:rsid w:val="0007670F"/>
    <w:rsid w:val="00077114"/>
    <w:rsid w:val="00077E02"/>
    <w:rsid w:val="0008047E"/>
    <w:rsid w:val="00080591"/>
    <w:rsid w:val="00080D4F"/>
    <w:rsid w:val="00080EB7"/>
    <w:rsid w:val="000811BF"/>
    <w:rsid w:val="000814DC"/>
    <w:rsid w:val="00081ACD"/>
    <w:rsid w:val="00081E59"/>
    <w:rsid w:val="000824A3"/>
    <w:rsid w:val="00082C0A"/>
    <w:rsid w:val="00083308"/>
    <w:rsid w:val="00083386"/>
    <w:rsid w:val="00083A5B"/>
    <w:rsid w:val="00084118"/>
    <w:rsid w:val="00084BBD"/>
    <w:rsid w:val="0008538B"/>
    <w:rsid w:val="000871BF"/>
    <w:rsid w:val="00090A42"/>
    <w:rsid w:val="00090B5E"/>
    <w:rsid w:val="00091650"/>
    <w:rsid w:val="000916F9"/>
    <w:rsid w:val="00091C84"/>
    <w:rsid w:val="00092C07"/>
    <w:rsid w:val="0009419E"/>
    <w:rsid w:val="00094AD6"/>
    <w:rsid w:val="00096D1E"/>
    <w:rsid w:val="00096E57"/>
    <w:rsid w:val="00097687"/>
    <w:rsid w:val="000A03DD"/>
    <w:rsid w:val="000A0DF2"/>
    <w:rsid w:val="000A2B3F"/>
    <w:rsid w:val="000A48F3"/>
    <w:rsid w:val="000A4E5A"/>
    <w:rsid w:val="000A5E8A"/>
    <w:rsid w:val="000A610E"/>
    <w:rsid w:val="000A64F6"/>
    <w:rsid w:val="000A672E"/>
    <w:rsid w:val="000A6BB2"/>
    <w:rsid w:val="000A7C58"/>
    <w:rsid w:val="000B2535"/>
    <w:rsid w:val="000B4169"/>
    <w:rsid w:val="000B4549"/>
    <w:rsid w:val="000B49BB"/>
    <w:rsid w:val="000B59CC"/>
    <w:rsid w:val="000B6510"/>
    <w:rsid w:val="000C0D64"/>
    <w:rsid w:val="000C1154"/>
    <w:rsid w:val="000C18E9"/>
    <w:rsid w:val="000C21C5"/>
    <w:rsid w:val="000C27BF"/>
    <w:rsid w:val="000C2A5D"/>
    <w:rsid w:val="000C3AF3"/>
    <w:rsid w:val="000C3D27"/>
    <w:rsid w:val="000C423E"/>
    <w:rsid w:val="000C45B7"/>
    <w:rsid w:val="000C58FA"/>
    <w:rsid w:val="000C5ECE"/>
    <w:rsid w:val="000C6C7D"/>
    <w:rsid w:val="000C7673"/>
    <w:rsid w:val="000C7F07"/>
    <w:rsid w:val="000D1419"/>
    <w:rsid w:val="000D14C2"/>
    <w:rsid w:val="000D26F4"/>
    <w:rsid w:val="000D353C"/>
    <w:rsid w:val="000D3E65"/>
    <w:rsid w:val="000D552E"/>
    <w:rsid w:val="000D646D"/>
    <w:rsid w:val="000D64D6"/>
    <w:rsid w:val="000D64F9"/>
    <w:rsid w:val="000D72F0"/>
    <w:rsid w:val="000D7A32"/>
    <w:rsid w:val="000D7B03"/>
    <w:rsid w:val="000E04BA"/>
    <w:rsid w:val="000E2A95"/>
    <w:rsid w:val="000E2D02"/>
    <w:rsid w:val="000E30A3"/>
    <w:rsid w:val="000E35D0"/>
    <w:rsid w:val="000E3B9E"/>
    <w:rsid w:val="000E415C"/>
    <w:rsid w:val="000E43D3"/>
    <w:rsid w:val="000E46AB"/>
    <w:rsid w:val="000E4ACE"/>
    <w:rsid w:val="000E59ED"/>
    <w:rsid w:val="000E601A"/>
    <w:rsid w:val="000E7073"/>
    <w:rsid w:val="000F10CC"/>
    <w:rsid w:val="000F238E"/>
    <w:rsid w:val="000F450D"/>
    <w:rsid w:val="000F4D3F"/>
    <w:rsid w:val="000F4E92"/>
    <w:rsid w:val="000F5442"/>
    <w:rsid w:val="000F6EA5"/>
    <w:rsid w:val="000F7A58"/>
    <w:rsid w:val="00100700"/>
    <w:rsid w:val="00101092"/>
    <w:rsid w:val="00101369"/>
    <w:rsid w:val="001016A0"/>
    <w:rsid w:val="00102084"/>
    <w:rsid w:val="00102773"/>
    <w:rsid w:val="00102BFD"/>
    <w:rsid w:val="00102DB0"/>
    <w:rsid w:val="00102E63"/>
    <w:rsid w:val="001045FE"/>
    <w:rsid w:val="001048D5"/>
    <w:rsid w:val="00104ADB"/>
    <w:rsid w:val="00104DC2"/>
    <w:rsid w:val="00104EDA"/>
    <w:rsid w:val="001055FF"/>
    <w:rsid w:val="0010577F"/>
    <w:rsid w:val="001057C4"/>
    <w:rsid w:val="001060C7"/>
    <w:rsid w:val="00106A5C"/>
    <w:rsid w:val="0010700A"/>
    <w:rsid w:val="00107440"/>
    <w:rsid w:val="00110117"/>
    <w:rsid w:val="0011127E"/>
    <w:rsid w:val="00111C15"/>
    <w:rsid w:val="00113963"/>
    <w:rsid w:val="00113DA7"/>
    <w:rsid w:val="00115A73"/>
    <w:rsid w:val="00115C7E"/>
    <w:rsid w:val="0011641D"/>
    <w:rsid w:val="00116890"/>
    <w:rsid w:val="00116BB8"/>
    <w:rsid w:val="001173B9"/>
    <w:rsid w:val="001175A7"/>
    <w:rsid w:val="00117E64"/>
    <w:rsid w:val="00120241"/>
    <w:rsid w:val="001207E6"/>
    <w:rsid w:val="001210A7"/>
    <w:rsid w:val="0012135F"/>
    <w:rsid w:val="0012169B"/>
    <w:rsid w:val="00121883"/>
    <w:rsid w:val="00121993"/>
    <w:rsid w:val="00121C91"/>
    <w:rsid w:val="00121D5E"/>
    <w:rsid w:val="00121F99"/>
    <w:rsid w:val="00122D0C"/>
    <w:rsid w:val="00122DE0"/>
    <w:rsid w:val="0012332B"/>
    <w:rsid w:val="001236F8"/>
    <w:rsid w:val="001245E8"/>
    <w:rsid w:val="0012506F"/>
    <w:rsid w:val="00127FB4"/>
    <w:rsid w:val="00130405"/>
    <w:rsid w:val="00131630"/>
    <w:rsid w:val="001316B0"/>
    <w:rsid w:val="001319FF"/>
    <w:rsid w:val="00131BFA"/>
    <w:rsid w:val="00131E12"/>
    <w:rsid w:val="00132DD7"/>
    <w:rsid w:val="0013340E"/>
    <w:rsid w:val="00133645"/>
    <w:rsid w:val="00133829"/>
    <w:rsid w:val="00133BD7"/>
    <w:rsid w:val="0013513C"/>
    <w:rsid w:val="001351AE"/>
    <w:rsid w:val="00135A0D"/>
    <w:rsid w:val="00135BFC"/>
    <w:rsid w:val="00135F06"/>
    <w:rsid w:val="00136B2F"/>
    <w:rsid w:val="00136B70"/>
    <w:rsid w:val="001415CB"/>
    <w:rsid w:val="001415F9"/>
    <w:rsid w:val="0014278C"/>
    <w:rsid w:val="00142BF2"/>
    <w:rsid w:val="00143B92"/>
    <w:rsid w:val="00144AF9"/>
    <w:rsid w:val="00145265"/>
    <w:rsid w:val="00145378"/>
    <w:rsid w:val="0014571F"/>
    <w:rsid w:val="0014655E"/>
    <w:rsid w:val="00146DA8"/>
    <w:rsid w:val="00150642"/>
    <w:rsid w:val="0015196A"/>
    <w:rsid w:val="00151AC0"/>
    <w:rsid w:val="00151DA3"/>
    <w:rsid w:val="00151F14"/>
    <w:rsid w:val="00152545"/>
    <w:rsid w:val="0015254B"/>
    <w:rsid w:val="0015255C"/>
    <w:rsid w:val="00152B67"/>
    <w:rsid w:val="00153708"/>
    <w:rsid w:val="001550A6"/>
    <w:rsid w:val="00155987"/>
    <w:rsid w:val="00155D27"/>
    <w:rsid w:val="001561FB"/>
    <w:rsid w:val="00156EAD"/>
    <w:rsid w:val="001574BD"/>
    <w:rsid w:val="001604DA"/>
    <w:rsid w:val="001607D9"/>
    <w:rsid w:val="00160911"/>
    <w:rsid w:val="00160970"/>
    <w:rsid w:val="0016166D"/>
    <w:rsid w:val="001624DE"/>
    <w:rsid w:val="00163643"/>
    <w:rsid w:val="0016370B"/>
    <w:rsid w:val="001660AA"/>
    <w:rsid w:val="00166D39"/>
    <w:rsid w:val="001672DD"/>
    <w:rsid w:val="00167982"/>
    <w:rsid w:val="00167E94"/>
    <w:rsid w:val="001716D8"/>
    <w:rsid w:val="00173E05"/>
    <w:rsid w:val="00174287"/>
    <w:rsid w:val="001744FC"/>
    <w:rsid w:val="00174556"/>
    <w:rsid w:val="00175141"/>
    <w:rsid w:val="00175F4F"/>
    <w:rsid w:val="00176701"/>
    <w:rsid w:val="00176D4D"/>
    <w:rsid w:val="00176FA3"/>
    <w:rsid w:val="001775C1"/>
    <w:rsid w:val="00177D34"/>
    <w:rsid w:val="00177FD7"/>
    <w:rsid w:val="00180241"/>
    <w:rsid w:val="00180401"/>
    <w:rsid w:val="001806C7"/>
    <w:rsid w:val="001809CA"/>
    <w:rsid w:val="00181BFC"/>
    <w:rsid w:val="00181D38"/>
    <w:rsid w:val="0018207D"/>
    <w:rsid w:val="00182A73"/>
    <w:rsid w:val="00182E21"/>
    <w:rsid w:val="001839B2"/>
    <w:rsid w:val="00184B12"/>
    <w:rsid w:val="00185E36"/>
    <w:rsid w:val="0018623B"/>
    <w:rsid w:val="00186CD4"/>
    <w:rsid w:val="001877EF"/>
    <w:rsid w:val="00187C94"/>
    <w:rsid w:val="00187E05"/>
    <w:rsid w:val="00190B93"/>
    <w:rsid w:val="0019129B"/>
    <w:rsid w:val="0019218E"/>
    <w:rsid w:val="00192297"/>
    <w:rsid w:val="001925D0"/>
    <w:rsid w:val="0019298D"/>
    <w:rsid w:val="00192BDD"/>
    <w:rsid w:val="00193051"/>
    <w:rsid w:val="001933D3"/>
    <w:rsid w:val="00193D4F"/>
    <w:rsid w:val="00193E62"/>
    <w:rsid w:val="00194158"/>
    <w:rsid w:val="00195439"/>
    <w:rsid w:val="00195D03"/>
    <w:rsid w:val="00197918"/>
    <w:rsid w:val="001A1054"/>
    <w:rsid w:val="001A280C"/>
    <w:rsid w:val="001A3669"/>
    <w:rsid w:val="001A3877"/>
    <w:rsid w:val="001A4153"/>
    <w:rsid w:val="001A42E1"/>
    <w:rsid w:val="001A4E49"/>
    <w:rsid w:val="001A4FC9"/>
    <w:rsid w:val="001A5F68"/>
    <w:rsid w:val="001A621A"/>
    <w:rsid w:val="001A6533"/>
    <w:rsid w:val="001A65D1"/>
    <w:rsid w:val="001A6C22"/>
    <w:rsid w:val="001A6CCD"/>
    <w:rsid w:val="001A6CE6"/>
    <w:rsid w:val="001A6FF5"/>
    <w:rsid w:val="001A76BA"/>
    <w:rsid w:val="001B0183"/>
    <w:rsid w:val="001B1403"/>
    <w:rsid w:val="001B1E69"/>
    <w:rsid w:val="001B2132"/>
    <w:rsid w:val="001B2BC5"/>
    <w:rsid w:val="001B3044"/>
    <w:rsid w:val="001B38D0"/>
    <w:rsid w:val="001B402F"/>
    <w:rsid w:val="001B4E25"/>
    <w:rsid w:val="001B56FC"/>
    <w:rsid w:val="001B6428"/>
    <w:rsid w:val="001B68B4"/>
    <w:rsid w:val="001B7130"/>
    <w:rsid w:val="001B7157"/>
    <w:rsid w:val="001B74C1"/>
    <w:rsid w:val="001B75A4"/>
    <w:rsid w:val="001B7CF3"/>
    <w:rsid w:val="001C174D"/>
    <w:rsid w:val="001C1E96"/>
    <w:rsid w:val="001C1F1E"/>
    <w:rsid w:val="001C2328"/>
    <w:rsid w:val="001C25B2"/>
    <w:rsid w:val="001C32A1"/>
    <w:rsid w:val="001C4098"/>
    <w:rsid w:val="001C42C0"/>
    <w:rsid w:val="001C5B06"/>
    <w:rsid w:val="001C6E80"/>
    <w:rsid w:val="001D09E2"/>
    <w:rsid w:val="001D10D6"/>
    <w:rsid w:val="001D1568"/>
    <w:rsid w:val="001D29C2"/>
    <w:rsid w:val="001D3589"/>
    <w:rsid w:val="001D3877"/>
    <w:rsid w:val="001D3FAF"/>
    <w:rsid w:val="001D5E70"/>
    <w:rsid w:val="001E01F2"/>
    <w:rsid w:val="001E0937"/>
    <w:rsid w:val="001E125E"/>
    <w:rsid w:val="001E1C99"/>
    <w:rsid w:val="001E1EF5"/>
    <w:rsid w:val="001E29D0"/>
    <w:rsid w:val="001E2DFE"/>
    <w:rsid w:val="001E2E63"/>
    <w:rsid w:val="001E3E35"/>
    <w:rsid w:val="001E4261"/>
    <w:rsid w:val="001E557C"/>
    <w:rsid w:val="001E5692"/>
    <w:rsid w:val="001E663D"/>
    <w:rsid w:val="001E7292"/>
    <w:rsid w:val="001E7BBA"/>
    <w:rsid w:val="001F0137"/>
    <w:rsid w:val="001F0E0D"/>
    <w:rsid w:val="001F1534"/>
    <w:rsid w:val="001F1538"/>
    <w:rsid w:val="001F1E20"/>
    <w:rsid w:val="001F2CD8"/>
    <w:rsid w:val="001F3368"/>
    <w:rsid w:val="001F4695"/>
    <w:rsid w:val="001F4D50"/>
    <w:rsid w:val="001F5A09"/>
    <w:rsid w:val="001F5C9B"/>
    <w:rsid w:val="001F633F"/>
    <w:rsid w:val="001F66FE"/>
    <w:rsid w:val="00200115"/>
    <w:rsid w:val="002003A5"/>
    <w:rsid w:val="00200E4E"/>
    <w:rsid w:val="00201174"/>
    <w:rsid w:val="002014A0"/>
    <w:rsid w:val="00201626"/>
    <w:rsid w:val="00201BC3"/>
    <w:rsid w:val="002024E1"/>
    <w:rsid w:val="00203096"/>
    <w:rsid w:val="002050E6"/>
    <w:rsid w:val="00205159"/>
    <w:rsid w:val="00205211"/>
    <w:rsid w:val="00205410"/>
    <w:rsid w:val="00206FD7"/>
    <w:rsid w:val="0020794F"/>
    <w:rsid w:val="00207F67"/>
    <w:rsid w:val="0021053B"/>
    <w:rsid w:val="00210C27"/>
    <w:rsid w:val="00211B62"/>
    <w:rsid w:val="002134A8"/>
    <w:rsid w:val="002144ED"/>
    <w:rsid w:val="002148F5"/>
    <w:rsid w:val="00214B7C"/>
    <w:rsid w:val="00215964"/>
    <w:rsid w:val="00216A77"/>
    <w:rsid w:val="00217E0D"/>
    <w:rsid w:val="00220157"/>
    <w:rsid w:val="002201EE"/>
    <w:rsid w:val="002205B3"/>
    <w:rsid w:val="00220D85"/>
    <w:rsid w:val="00221FB8"/>
    <w:rsid w:val="0022212A"/>
    <w:rsid w:val="002228FF"/>
    <w:rsid w:val="00223967"/>
    <w:rsid w:val="00223E1B"/>
    <w:rsid w:val="002241ED"/>
    <w:rsid w:val="0022538C"/>
    <w:rsid w:val="002259CB"/>
    <w:rsid w:val="00227421"/>
    <w:rsid w:val="00227C0A"/>
    <w:rsid w:val="00227E49"/>
    <w:rsid w:val="002306C7"/>
    <w:rsid w:val="0023171D"/>
    <w:rsid w:val="00231EC3"/>
    <w:rsid w:val="00231EE8"/>
    <w:rsid w:val="00233D71"/>
    <w:rsid w:val="00233DF7"/>
    <w:rsid w:val="0023439B"/>
    <w:rsid w:val="002346C1"/>
    <w:rsid w:val="0023470E"/>
    <w:rsid w:val="00234AC3"/>
    <w:rsid w:val="00234BB3"/>
    <w:rsid w:val="002350EE"/>
    <w:rsid w:val="002350F3"/>
    <w:rsid w:val="00235CBC"/>
    <w:rsid w:val="00235E26"/>
    <w:rsid w:val="00236D0D"/>
    <w:rsid w:val="00237D4B"/>
    <w:rsid w:val="0024037C"/>
    <w:rsid w:val="002404CF"/>
    <w:rsid w:val="002407E0"/>
    <w:rsid w:val="002408B1"/>
    <w:rsid w:val="00240CDE"/>
    <w:rsid w:val="00241191"/>
    <w:rsid w:val="00243259"/>
    <w:rsid w:val="0024555F"/>
    <w:rsid w:val="0025010A"/>
    <w:rsid w:val="0025078F"/>
    <w:rsid w:val="002508BD"/>
    <w:rsid w:val="00251452"/>
    <w:rsid w:val="00251DFD"/>
    <w:rsid w:val="00251FAA"/>
    <w:rsid w:val="002521E2"/>
    <w:rsid w:val="0025308D"/>
    <w:rsid w:val="002531B0"/>
    <w:rsid w:val="00254062"/>
    <w:rsid w:val="00254124"/>
    <w:rsid w:val="002543FA"/>
    <w:rsid w:val="0025462E"/>
    <w:rsid w:val="00254A6C"/>
    <w:rsid w:val="00257C38"/>
    <w:rsid w:val="00257DFA"/>
    <w:rsid w:val="0026086A"/>
    <w:rsid w:val="00260CED"/>
    <w:rsid w:val="00261076"/>
    <w:rsid w:val="002613DD"/>
    <w:rsid w:val="002626F6"/>
    <w:rsid w:val="00262AF4"/>
    <w:rsid w:val="002630FA"/>
    <w:rsid w:val="002638A6"/>
    <w:rsid w:val="00263DA7"/>
    <w:rsid w:val="00264272"/>
    <w:rsid w:val="00265C8F"/>
    <w:rsid w:val="00266DBF"/>
    <w:rsid w:val="002676C5"/>
    <w:rsid w:val="00267DB2"/>
    <w:rsid w:val="00271475"/>
    <w:rsid w:val="00271BB6"/>
    <w:rsid w:val="00272252"/>
    <w:rsid w:val="00272286"/>
    <w:rsid w:val="002727DE"/>
    <w:rsid w:val="00272901"/>
    <w:rsid w:val="00272EE4"/>
    <w:rsid w:val="00274564"/>
    <w:rsid w:val="00275391"/>
    <w:rsid w:val="00275401"/>
    <w:rsid w:val="00275611"/>
    <w:rsid w:val="0027600F"/>
    <w:rsid w:val="00276F4F"/>
    <w:rsid w:val="00277442"/>
    <w:rsid w:val="00277451"/>
    <w:rsid w:val="0028047E"/>
    <w:rsid w:val="00281411"/>
    <w:rsid w:val="00281BDB"/>
    <w:rsid w:val="00281E9E"/>
    <w:rsid w:val="002829F7"/>
    <w:rsid w:val="00283469"/>
    <w:rsid w:val="00283E8E"/>
    <w:rsid w:val="00285B11"/>
    <w:rsid w:val="00285D25"/>
    <w:rsid w:val="00285E99"/>
    <w:rsid w:val="00285FCB"/>
    <w:rsid w:val="002867C2"/>
    <w:rsid w:val="00286A32"/>
    <w:rsid w:val="00286B35"/>
    <w:rsid w:val="00286D54"/>
    <w:rsid w:val="00287AD2"/>
    <w:rsid w:val="00290653"/>
    <w:rsid w:val="00291FD0"/>
    <w:rsid w:val="002926F6"/>
    <w:rsid w:val="002963EE"/>
    <w:rsid w:val="00296E7D"/>
    <w:rsid w:val="00297303"/>
    <w:rsid w:val="002974E8"/>
    <w:rsid w:val="00297D7C"/>
    <w:rsid w:val="002A01A4"/>
    <w:rsid w:val="002A1010"/>
    <w:rsid w:val="002A1E1C"/>
    <w:rsid w:val="002A23F6"/>
    <w:rsid w:val="002A27B9"/>
    <w:rsid w:val="002A2FFA"/>
    <w:rsid w:val="002A30F7"/>
    <w:rsid w:val="002A31B3"/>
    <w:rsid w:val="002A3404"/>
    <w:rsid w:val="002A46E9"/>
    <w:rsid w:val="002A484F"/>
    <w:rsid w:val="002A4979"/>
    <w:rsid w:val="002A4CB2"/>
    <w:rsid w:val="002A4DFB"/>
    <w:rsid w:val="002A5D63"/>
    <w:rsid w:val="002A75D3"/>
    <w:rsid w:val="002A7688"/>
    <w:rsid w:val="002A77BF"/>
    <w:rsid w:val="002A7A33"/>
    <w:rsid w:val="002B3C08"/>
    <w:rsid w:val="002B42A6"/>
    <w:rsid w:val="002B42C2"/>
    <w:rsid w:val="002B4788"/>
    <w:rsid w:val="002B4918"/>
    <w:rsid w:val="002B59EE"/>
    <w:rsid w:val="002B6916"/>
    <w:rsid w:val="002B6DB8"/>
    <w:rsid w:val="002C0540"/>
    <w:rsid w:val="002C075E"/>
    <w:rsid w:val="002C18C2"/>
    <w:rsid w:val="002C2099"/>
    <w:rsid w:val="002C4595"/>
    <w:rsid w:val="002C4744"/>
    <w:rsid w:val="002C578A"/>
    <w:rsid w:val="002C5DFD"/>
    <w:rsid w:val="002C68F0"/>
    <w:rsid w:val="002C7455"/>
    <w:rsid w:val="002D02FA"/>
    <w:rsid w:val="002D063B"/>
    <w:rsid w:val="002D08E4"/>
    <w:rsid w:val="002D0996"/>
    <w:rsid w:val="002D0A3F"/>
    <w:rsid w:val="002D11F9"/>
    <w:rsid w:val="002D1A90"/>
    <w:rsid w:val="002D1C2C"/>
    <w:rsid w:val="002D2228"/>
    <w:rsid w:val="002D28F9"/>
    <w:rsid w:val="002D29D3"/>
    <w:rsid w:val="002D3590"/>
    <w:rsid w:val="002D3C96"/>
    <w:rsid w:val="002D3FB4"/>
    <w:rsid w:val="002D48B9"/>
    <w:rsid w:val="002D54D7"/>
    <w:rsid w:val="002D6967"/>
    <w:rsid w:val="002D6F89"/>
    <w:rsid w:val="002D7338"/>
    <w:rsid w:val="002D73DD"/>
    <w:rsid w:val="002D7500"/>
    <w:rsid w:val="002D7637"/>
    <w:rsid w:val="002D7745"/>
    <w:rsid w:val="002D783E"/>
    <w:rsid w:val="002D7881"/>
    <w:rsid w:val="002D7FD5"/>
    <w:rsid w:val="002E0B8C"/>
    <w:rsid w:val="002E1381"/>
    <w:rsid w:val="002E1D73"/>
    <w:rsid w:val="002E1D82"/>
    <w:rsid w:val="002E2068"/>
    <w:rsid w:val="002E2550"/>
    <w:rsid w:val="002E2D65"/>
    <w:rsid w:val="002E3427"/>
    <w:rsid w:val="002E5520"/>
    <w:rsid w:val="002E6187"/>
    <w:rsid w:val="002E6ED0"/>
    <w:rsid w:val="002F0157"/>
    <w:rsid w:val="002F2473"/>
    <w:rsid w:val="002F254C"/>
    <w:rsid w:val="002F2B9A"/>
    <w:rsid w:val="002F37CC"/>
    <w:rsid w:val="002F4767"/>
    <w:rsid w:val="002F74DB"/>
    <w:rsid w:val="002F75DB"/>
    <w:rsid w:val="002F7A0A"/>
    <w:rsid w:val="002F7AC4"/>
    <w:rsid w:val="00300807"/>
    <w:rsid w:val="003008DD"/>
    <w:rsid w:val="00301201"/>
    <w:rsid w:val="00301463"/>
    <w:rsid w:val="003018FE"/>
    <w:rsid w:val="00301A65"/>
    <w:rsid w:val="00302DE6"/>
    <w:rsid w:val="00302E63"/>
    <w:rsid w:val="00302ED6"/>
    <w:rsid w:val="003032BC"/>
    <w:rsid w:val="00303431"/>
    <w:rsid w:val="0030379E"/>
    <w:rsid w:val="0030461B"/>
    <w:rsid w:val="003047E6"/>
    <w:rsid w:val="00305FB9"/>
    <w:rsid w:val="003064FF"/>
    <w:rsid w:val="0030713C"/>
    <w:rsid w:val="003075B3"/>
    <w:rsid w:val="00310573"/>
    <w:rsid w:val="0031092A"/>
    <w:rsid w:val="00310BCD"/>
    <w:rsid w:val="003119D1"/>
    <w:rsid w:val="00311EDD"/>
    <w:rsid w:val="00312A49"/>
    <w:rsid w:val="00312C04"/>
    <w:rsid w:val="00313048"/>
    <w:rsid w:val="00313049"/>
    <w:rsid w:val="003131EA"/>
    <w:rsid w:val="00314538"/>
    <w:rsid w:val="00314546"/>
    <w:rsid w:val="0031599A"/>
    <w:rsid w:val="00320291"/>
    <w:rsid w:val="00320618"/>
    <w:rsid w:val="00321491"/>
    <w:rsid w:val="00321C7E"/>
    <w:rsid w:val="00321E4F"/>
    <w:rsid w:val="003228EB"/>
    <w:rsid w:val="0032431F"/>
    <w:rsid w:val="0032469C"/>
    <w:rsid w:val="0032525B"/>
    <w:rsid w:val="003256AE"/>
    <w:rsid w:val="003259D8"/>
    <w:rsid w:val="003261CA"/>
    <w:rsid w:val="00326209"/>
    <w:rsid w:val="0032764E"/>
    <w:rsid w:val="00327873"/>
    <w:rsid w:val="00327E1F"/>
    <w:rsid w:val="00327E69"/>
    <w:rsid w:val="003304E0"/>
    <w:rsid w:val="0033054C"/>
    <w:rsid w:val="003319FD"/>
    <w:rsid w:val="00332ABB"/>
    <w:rsid w:val="003330CB"/>
    <w:rsid w:val="003335A9"/>
    <w:rsid w:val="00334706"/>
    <w:rsid w:val="00335690"/>
    <w:rsid w:val="003369B1"/>
    <w:rsid w:val="00336C4B"/>
    <w:rsid w:val="00337EDF"/>
    <w:rsid w:val="00341444"/>
    <w:rsid w:val="003417D4"/>
    <w:rsid w:val="0034221A"/>
    <w:rsid w:val="00343B43"/>
    <w:rsid w:val="00344171"/>
    <w:rsid w:val="003441E9"/>
    <w:rsid w:val="003443AA"/>
    <w:rsid w:val="00345BBF"/>
    <w:rsid w:val="00345CB4"/>
    <w:rsid w:val="003465E1"/>
    <w:rsid w:val="0034699B"/>
    <w:rsid w:val="00346D68"/>
    <w:rsid w:val="00347251"/>
    <w:rsid w:val="00347440"/>
    <w:rsid w:val="00347873"/>
    <w:rsid w:val="00350297"/>
    <w:rsid w:val="003503E6"/>
    <w:rsid w:val="0035149A"/>
    <w:rsid w:val="00353D44"/>
    <w:rsid w:val="00354400"/>
    <w:rsid w:val="00355AA4"/>
    <w:rsid w:val="00355F05"/>
    <w:rsid w:val="0035638C"/>
    <w:rsid w:val="003563C7"/>
    <w:rsid w:val="00356A47"/>
    <w:rsid w:val="00357174"/>
    <w:rsid w:val="003574C1"/>
    <w:rsid w:val="0036057F"/>
    <w:rsid w:val="003605D3"/>
    <w:rsid w:val="00360922"/>
    <w:rsid w:val="00361FC1"/>
    <w:rsid w:val="00362849"/>
    <w:rsid w:val="00363325"/>
    <w:rsid w:val="003635CA"/>
    <w:rsid w:val="00367A66"/>
    <w:rsid w:val="0037004A"/>
    <w:rsid w:val="00370FA3"/>
    <w:rsid w:val="003714D3"/>
    <w:rsid w:val="00371863"/>
    <w:rsid w:val="00371BA5"/>
    <w:rsid w:val="00371EA2"/>
    <w:rsid w:val="00372C06"/>
    <w:rsid w:val="00372E22"/>
    <w:rsid w:val="00373481"/>
    <w:rsid w:val="00373C8D"/>
    <w:rsid w:val="00374903"/>
    <w:rsid w:val="00376AD9"/>
    <w:rsid w:val="00377E1D"/>
    <w:rsid w:val="00380B57"/>
    <w:rsid w:val="00381ABD"/>
    <w:rsid w:val="00381BCA"/>
    <w:rsid w:val="00382B8B"/>
    <w:rsid w:val="00382ED6"/>
    <w:rsid w:val="00383075"/>
    <w:rsid w:val="003837C1"/>
    <w:rsid w:val="00383AA1"/>
    <w:rsid w:val="00385E2C"/>
    <w:rsid w:val="00386073"/>
    <w:rsid w:val="003868A3"/>
    <w:rsid w:val="00387B23"/>
    <w:rsid w:val="00390982"/>
    <w:rsid w:val="00390E60"/>
    <w:rsid w:val="00391B21"/>
    <w:rsid w:val="0039304B"/>
    <w:rsid w:val="003937E5"/>
    <w:rsid w:val="003939D3"/>
    <w:rsid w:val="00394226"/>
    <w:rsid w:val="0039424E"/>
    <w:rsid w:val="0039511C"/>
    <w:rsid w:val="0039674D"/>
    <w:rsid w:val="0039675F"/>
    <w:rsid w:val="003979AC"/>
    <w:rsid w:val="003A202A"/>
    <w:rsid w:val="003A20A2"/>
    <w:rsid w:val="003A2D89"/>
    <w:rsid w:val="003A2EFB"/>
    <w:rsid w:val="003A2F7D"/>
    <w:rsid w:val="003A321A"/>
    <w:rsid w:val="003A44FC"/>
    <w:rsid w:val="003A4DFD"/>
    <w:rsid w:val="003A5239"/>
    <w:rsid w:val="003A5E48"/>
    <w:rsid w:val="003A645B"/>
    <w:rsid w:val="003A68EB"/>
    <w:rsid w:val="003A71D0"/>
    <w:rsid w:val="003B08E5"/>
    <w:rsid w:val="003B0D64"/>
    <w:rsid w:val="003B1329"/>
    <w:rsid w:val="003B253C"/>
    <w:rsid w:val="003B2749"/>
    <w:rsid w:val="003B2E41"/>
    <w:rsid w:val="003B37C9"/>
    <w:rsid w:val="003B3F8D"/>
    <w:rsid w:val="003B6AA8"/>
    <w:rsid w:val="003B6ADD"/>
    <w:rsid w:val="003B703A"/>
    <w:rsid w:val="003B76EE"/>
    <w:rsid w:val="003B7E16"/>
    <w:rsid w:val="003C1B00"/>
    <w:rsid w:val="003C1B33"/>
    <w:rsid w:val="003C2462"/>
    <w:rsid w:val="003C2A0A"/>
    <w:rsid w:val="003C33E0"/>
    <w:rsid w:val="003C3C8B"/>
    <w:rsid w:val="003C3F94"/>
    <w:rsid w:val="003C450B"/>
    <w:rsid w:val="003C4F84"/>
    <w:rsid w:val="003C54AC"/>
    <w:rsid w:val="003C6E27"/>
    <w:rsid w:val="003C79E6"/>
    <w:rsid w:val="003D0470"/>
    <w:rsid w:val="003D060E"/>
    <w:rsid w:val="003D1C99"/>
    <w:rsid w:val="003D31A2"/>
    <w:rsid w:val="003D3DF9"/>
    <w:rsid w:val="003D47DE"/>
    <w:rsid w:val="003D53A7"/>
    <w:rsid w:val="003D59C0"/>
    <w:rsid w:val="003D670E"/>
    <w:rsid w:val="003D6BB6"/>
    <w:rsid w:val="003D7F40"/>
    <w:rsid w:val="003E08A6"/>
    <w:rsid w:val="003E1507"/>
    <w:rsid w:val="003E2D54"/>
    <w:rsid w:val="003E3545"/>
    <w:rsid w:val="003E37D7"/>
    <w:rsid w:val="003E3D9B"/>
    <w:rsid w:val="003E4EF2"/>
    <w:rsid w:val="003E6BC8"/>
    <w:rsid w:val="003E6F4E"/>
    <w:rsid w:val="003E7B0A"/>
    <w:rsid w:val="003F06F0"/>
    <w:rsid w:val="003F1421"/>
    <w:rsid w:val="003F3574"/>
    <w:rsid w:val="003F3CB9"/>
    <w:rsid w:val="003F61FA"/>
    <w:rsid w:val="003F6B26"/>
    <w:rsid w:val="0040067B"/>
    <w:rsid w:val="00401479"/>
    <w:rsid w:val="00401873"/>
    <w:rsid w:val="004019D3"/>
    <w:rsid w:val="00401B74"/>
    <w:rsid w:val="004027A9"/>
    <w:rsid w:val="00403903"/>
    <w:rsid w:val="0040416E"/>
    <w:rsid w:val="0040784D"/>
    <w:rsid w:val="00407C39"/>
    <w:rsid w:val="00407C69"/>
    <w:rsid w:val="00407D93"/>
    <w:rsid w:val="00410A98"/>
    <w:rsid w:val="00411994"/>
    <w:rsid w:val="00412AC1"/>
    <w:rsid w:val="004131A3"/>
    <w:rsid w:val="00413398"/>
    <w:rsid w:val="00414B7C"/>
    <w:rsid w:val="00415941"/>
    <w:rsid w:val="0041682D"/>
    <w:rsid w:val="00420031"/>
    <w:rsid w:val="00420FEA"/>
    <w:rsid w:val="00422AF1"/>
    <w:rsid w:val="00423F47"/>
    <w:rsid w:val="00425DA0"/>
    <w:rsid w:val="00425FBE"/>
    <w:rsid w:val="004267AB"/>
    <w:rsid w:val="0043061C"/>
    <w:rsid w:val="00430AC4"/>
    <w:rsid w:val="00430D13"/>
    <w:rsid w:val="00431FF9"/>
    <w:rsid w:val="004323F6"/>
    <w:rsid w:val="0043269A"/>
    <w:rsid w:val="004327B9"/>
    <w:rsid w:val="00432BCC"/>
    <w:rsid w:val="004338BA"/>
    <w:rsid w:val="0043442D"/>
    <w:rsid w:val="00434E1B"/>
    <w:rsid w:val="004352E3"/>
    <w:rsid w:val="00435B5B"/>
    <w:rsid w:val="00435B8F"/>
    <w:rsid w:val="004361B6"/>
    <w:rsid w:val="004368E1"/>
    <w:rsid w:val="00437B21"/>
    <w:rsid w:val="00441353"/>
    <w:rsid w:val="00441473"/>
    <w:rsid w:val="00442BDD"/>
    <w:rsid w:val="004430F3"/>
    <w:rsid w:val="004433AC"/>
    <w:rsid w:val="00443883"/>
    <w:rsid w:val="00444C96"/>
    <w:rsid w:val="00444DCD"/>
    <w:rsid w:val="00446313"/>
    <w:rsid w:val="00446EC1"/>
    <w:rsid w:val="004505F5"/>
    <w:rsid w:val="00450661"/>
    <w:rsid w:val="0045288B"/>
    <w:rsid w:val="00452899"/>
    <w:rsid w:val="004533CE"/>
    <w:rsid w:val="00453E3A"/>
    <w:rsid w:val="00454B6E"/>
    <w:rsid w:val="00454C9A"/>
    <w:rsid w:val="00454FDA"/>
    <w:rsid w:val="00455027"/>
    <w:rsid w:val="004560CB"/>
    <w:rsid w:val="00456193"/>
    <w:rsid w:val="00456E55"/>
    <w:rsid w:val="00457043"/>
    <w:rsid w:val="00457B39"/>
    <w:rsid w:val="00460B68"/>
    <w:rsid w:val="00460E7B"/>
    <w:rsid w:val="0046155B"/>
    <w:rsid w:val="0046156F"/>
    <w:rsid w:val="00461D32"/>
    <w:rsid w:val="00461F95"/>
    <w:rsid w:val="00462A69"/>
    <w:rsid w:val="004632F4"/>
    <w:rsid w:val="004643B8"/>
    <w:rsid w:val="00464F74"/>
    <w:rsid w:val="004657B1"/>
    <w:rsid w:val="00466301"/>
    <w:rsid w:val="00466F54"/>
    <w:rsid w:val="00467358"/>
    <w:rsid w:val="00467493"/>
    <w:rsid w:val="0046787F"/>
    <w:rsid w:val="00467894"/>
    <w:rsid w:val="00467925"/>
    <w:rsid w:val="00467D9A"/>
    <w:rsid w:val="00467E6B"/>
    <w:rsid w:val="00470052"/>
    <w:rsid w:val="004705A7"/>
    <w:rsid w:val="004713A3"/>
    <w:rsid w:val="00471DA2"/>
    <w:rsid w:val="004726D2"/>
    <w:rsid w:val="00473F52"/>
    <w:rsid w:val="00474367"/>
    <w:rsid w:val="0047468E"/>
    <w:rsid w:val="00474CE3"/>
    <w:rsid w:val="00474FDA"/>
    <w:rsid w:val="00475198"/>
    <w:rsid w:val="00475489"/>
    <w:rsid w:val="00476826"/>
    <w:rsid w:val="0047736C"/>
    <w:rsid w:val="004805C2"/>
    <w:rsid w:val="00480F19"/>
    <w:rsid w:val="00480F24"/>
    <w:rsid w:val="004814A9"/>
    <w:rsid w:val="004818D5"/>
    <w:rsid w:val="00483A33"/>
    <w:rsid w:val="00483DE0"/>
    <w:rsid w:val="0048572B"/>
    <w:rsid w:val="004857BB"/>
    <w:rsid w:val="0048626E"/>
    <w:rsid w:val="00486A4A"/>
    <w:rsid w:val="00486BF4"/>
    <w:rsid w:val="00486EA1"/>
    <w:rsid w:val="00487EC4"/>
    <w:rsid w:val="004908BA"/>
    <w:rsid w:val="00490D4F"/>
    <w:rsid w:val="004915CC"/>
    <w:rsid w:val="004917EE"/>
    <w:rsid w:val="0049232C"/>
    <w:rsid w:val="00493578"/>
    <w:rsid w:val="00493DAE"/>
    <w:rsid w:val="00494CAF"/>
    <w:rsid w:val="00496949"/>
    <w:rsid w:val="004975F7"/>
    <w:rsid w:val="00497CC4"/>
    <w:rsid w:val="004A03ED"/>
    <w:rsid w:val="004A0448"/>
    <w:rsid w:val="004A0869"/>
    <w:rsid w:val="004A251B"/>
    <w:rsid w:val="004A318C"/>
    <w:rsid w:val="004A51C5"/>
    <w:rsid w:val="004A5E18"/>
    <w:rsid w:val="004A61A9"/>
    <w:rsid w:val="004B0457"/>
    <w:rsid w:val="004B0877"/>
    <w:rsid w:val="004B0DCF"/>
    <w:rsid w:val="004B0F11"/>
    <w:rsid w:val="004B1549"/>
    <w:rsid w:val="004B1AD9"/>
    <w:rsid w:val="004B227E"/>
    <w:rsid w:val="004B22D9"/>
    <w:rsid w:val="004B35C2"/>
    <w:rsid w:val="004B36FD"/>
    <w:rsid w:val="004B3C56"/>
    <w:rsid w:val="004B3C85"/>
    <w:rsid w:val="004B40D4"/>
    <w:rsid w:val="004B49CA"/>
    <w:rsid w:val="004B72D9"/>
    <w:rsid w:val="004B78E9"/>
    <w:rsid w:val="004B79AA"/>
    <w:rsid w:val="004C080E"/>
    <w:rsid w:val="004C1BA7"/>
    <w:rsid w:val="004C1BE5"/>
    <w:rsid w:val="004C1F23"/>
    <w:rsid w:val="004C2195"/>
    <w:rsid w:val="004C236F"/>
    <w:rsid w:val="004C2EE1"/>
    <w:rsid w:val="004C3308"/>
    <w:rsid w:val="004C4F49"/>
    <w:rsid w:val="004C57CB"/>
    <w:rsid w:val="004C592D"/>
    <w:rsid w:val="004C5DD4"/>
    <w:rsid w:val="004C6751"/>
    <w:rsid w:val="004C690E"/>
    <w:rsid w:val="004C7930"/>
    <w:rsid w:val="004C7A63"/>
    <w:rsid w:val="004C7C56"/>
    <w:rsid w:val="004D022A"/>
    <w:rsid w:val="004D07F3"/>
    <w:rsid w:val="004D12AF"/>
    <w:rsid w:val="004D1371"/>
    <w:rsid w:val="004D17E6"/>
    <w:rsid w:val="004D306D"/>
    <w:rsid w:val="004D596B"/>
    <w:rsid w:val="004E027D"/>
    <w:rsid w:val="004E134E"/>
    <w:rsid w:val="004E193F"/>
    <w:rsid w:val="004E1E59"/>
    <w:rsid w:val="004E21D8"/>
    <w:rsid w:val="004E299D"/>
    <w:rsid w:val="004E2ACD"/>
    <w:rsid w:val="004E356C"/>
    <w:rsid w:val="004E37DD"/>
    <w:rsid w:val="004E4E5A"/>
    <w:rsid w:val="004E51FB"/>
    <w:rsid w:val="004E54E1"/>
    <w:rsid w:val="004E5D0F"/>
    <w:rsid w:val="004E65EF"/>
    <w:rsid w:val="004E6EEF"/>
    <w:rsid w:val="004E6EFD"/>
    <w:rsid w:val="004E7066"/>
    <w:rsid w:val="004E70D2"/>
    <w:rsid w:val="004E7421"/>
    <w:rsid w:val="004E7FCA"/>
    <w:rsid w:val="004F1472"/>
    <w:rsid w:val="004F14F9"/>
    <w:rsid w:val="004F1C5D"/>
    <w:rsid w:val="004F1FD4"/>
    <w:rsid w:val="004F2020"/>
    <w:rsid w:val="004F28FB"/>
    <w:rsid w:val="004F396C"/>
    <w:rsid w:val="004F54C1"/>
    <w:rsid w:val="004F5CC3"/>
    <w:rsid w:val="004F5F2A"/>
    <w:rsid w:val="004F648F"/>
    <w:rsid w:val="00500D13"/>
    <w:rsid w:val="005031F3"/>
    <w:rsid w:val="005034FB"/>
    <w:rsid w:val="00503633"/>
    <w:rsid w:val="00503A54"/>
    <w:rsid w:val="005044F5"/>
    <w:rsid w:val="005054E2"/>
    <w:rsid w:val="005055EC"/>
    <w:rsid w:val="00506A66"/>
    <w:rsid w:val="00506C85"/>
    <w:rsid w:val="005072D0"/>
    <w:rsid w:val="005079AA"/>
    <w:rsid w:val="005101A4"/>
    <w:rsid w:val="0051084C"/>
    <w:rsid w:val="005111B8"/>
    <w:rsid w:val="005112AB"/>
    <w:rsid w:val="0051259B"/>
    <w:rsid w:val="005127E3"/>
    <w:rsid w:val="00513054"/>
    <w:rsid w:val="00513E2A"/>
    <w:rsid w:val="005143C4"/>
    <w:rsid w:val="005144E7"/>
    <w:rsid w:val="005155C9"/>
    <w:rsid w:val="00515BA7"/>
    <w:rsid w:val="00515DA9"/>
    <w:rsid w:val="00516077"/>
    <w:rsid w:val="00516508"/>
    <w:rsid w:val="00517992"/>
    <w:rsid w:val="00520964"/>
    <w:rsid w:val="00520AD4"/>
    <w:rsid w:val="00521A85"/>
    <w:rsid w:val="00521BE8"/>
    <w:rsid w:val="00521EEC"/>
    <w:rsid w:val="0052297B"/>
    <w:rsid w:val="00524C50"/>
    <w:rsid w:val="005268E1"/>
    <w:rsid w:val="005301EE"/>
    <w:rsid w:val="00530480"/>
    <w:rsid w:val="00531439"/>
    <w:rsid w:val="005315DD"/>
    <w:rsid w:val="00531D7D"/>
    <w:rsid w:val="0053230E"/>
    <w:rsid w:val="005324D1"/>
    <w:rsid w:val="005338F5"/>
    <w:rsid w:val="005343BA"/>
    <w:rsid w:val="00535CC6"/>
    <w:rsid w:val="00536299"/>
    <w:rsid w:val="00536A6E"/>
    <w:rsid w:val="00536CCB"/>
    <w:rsid w:val="00536F35"/>
    <w:rsid w:val="00537395"/>
    <w:rsid w:val="00537509"/>
    <w:rsid w:val="00537FED"/>
    <w:rsid w:val="00540C26"/>
    <w:rsid w:val="00542410"/>
    <w:rsid w:val="00542ADC"/>
    <w:rsid w:val="00542B68"/>
    <w:rsid w:val="00543223"/>
    <w:rsid w:val="0054336E"/>
    <w:rsid w:val="0054380E"/>
    <w:rsid w:val="0054511A"/>
    <w:rsid w:val="00545775"/>
    <w:rsid w:val="00546832"/>
    <w:rsid w:val="00546D2D"/>
    <w:rsid w:val="00546E26"/>
    <w:rsid w:val="0054734B"/>
    <w:rsid w:val="005473DA"/>
    <w:rsid w:val="0054793B"/>
    <w:rsid w:val="00547D23"/>
    <w:rsid w:val="005502A5"/>
    <w:rsid w:val="005503A4"/>
    <w:rsid w:val="005509BA"/>
    <w:rsid w:val="00551110"/>
    <w:rsid w:val="00552184"/>
    <w:rsid w:val="005524D2"/>
    <w:rsid w:val="00552AA3"/>
    <w:rsid w:val="00552C5F"/>
    <w:rsid w:val="0055544D"/>
    <w:rsid w:val="00555DE9"/>
    <w:rsid w:val="005562B7"/>
    <w:rsid w:val="0055695E"/>
    <w:rsid w:val="00556EFC"/>
    <w:rsid w:val="00557A5F"/>
    <w:rsid w:val="00560657"/>
    <w:rsid w:val="005608EB"/>
    <w:rsid w:val="00560F49"/>
    <w:rsid w:val="00561C34"/>
    <w:rsid w:val="00562070"/>
    <w:rsid w:val="00562A9A"/>
    <w:rsid w:val="005639DB"/>
    <w:rsid w:val="00564E9B"/>
    <w:rsid w:val="005650F5"/>
    <w:rsid w:val="00566229"/>
    <w:rsid w:val="0056687D"/>
    <w:rsid w:val="005668DD"/>
    <w:rsid w:val="00566DF9"/>
    <w:rsid w:val="005672E7"/>
    <w:rsid w:val="00567577"/>
    <w:rsid w:val="0057098A"/>
    <w:rsid w:val="005721BE"/>
    <w:rsid w:val="00572958"/>
    <w:rsid w:val="00572C21"/>
    <w:rsid w:val="005733E1"/>
    <w:rsid w:val="00573DA4"/>
    <w:rsid w:val="005750E0"/>
    <w:rsid w:val="00576593"/>
    <w:rsid w:val="005766FD"/>
    <w:rsid w:val="00576865"/>
    <w:rsid w:val="005772E8"/>
    <w:rsid w:val="00580BC4"/>
    <w:rsid w:val="00580CE0"/>
    <w:rsid w:val="00581402"/>
    <w:rsid w:val="00581A05"/>
    <w:rsid w:val="00581AE2"/>
    <w:rsid w:val="00581F14"/>
    <w:rsid w:val="00582CAB"/>
    <w:rsid w:val="0058538E"/>
    <w:rsid w:val="00585BB6"/>
    <w:rsid w:val="00587265"/>
    <w:rsid w:val="00587836"/>
    <w:rsid w:val="0059136D"/>
    <w:rsid w:val="00591BD5"/>
    <w:rsid w:val="00591D24"/>
    <w:rsid w:val="005921EF"/>
    <w:rsid w:val="00592509"/>
    <w:rsid w:val="0059288F"/>
    <w:rsid w:val="00593807"/>
    <w:rsid w:val="005938C0"/>
    <w:rsid w:val="005938DE"/>
    <w:rsid w:val="005954C0"/>
    <w:rsid w:val="005962B1"/>
    <w:rsid w:val="00596DFA"/>
    <w:rsid w:val="00597516"/>
    <w:rsid w:val="00597E56"/>
    <w:rsid w:val="00597F1B"/>
    <w:rsid w:val="005A0037"/>
    <w:rsid w:val="005A02A7"/>
    <w:rsid w:val="005A0597"/>
    <w:rsid w:val="005A1757"/>
    <w:rsid w:val="005A1EA2"/>
    <w:rsid w:val="005A2352"/>
    <w:rsid w:val="005A2731"/>
    <w:rsid w:val="005A2B1B"/>
    <w:rsid w:val="005A2E50"/>
    <w:rsid w:val="005A3384"/>
    <w:rsid w:val="005A4B0A"/>
    <w:rsid w:val="005A50A6"/>
    <w:rsid w:val="005A5C07"/>
    <w:rsid w:val="005A6B17"/>
    <w:rsid w:val="005A7440"/>
    <w:rsid w:val="005A7F18"/>
    <w:rsid w:val="005B1CEA"/>
    <w:rsid w:val="005B1F0D"/>
    <w:rsid w:val="005B40B7"/>
    <w:rsid w:val="005B40D7"/>
    <w:rsid w:val="005B4181"/>
    <w:rsid w:val="005B4F2E"/>
    <w:rsid w:val="005B52D2"/>
    <w:rsid w:val="005B59CA"/>
    <w:rsid w:val="005B6441"/>
    <w:rsid w:val="005B68A0"/>
    <w:rsid w:val="005B7ACE"/>
    <w:rsid w:val="005C192F"/>
    <w:rsid w:val="005C2EA2"/>
    <w:rsid w:val="005C3F0F"/>
    <w:rsid w:val="005C4FA8"/>
    <w:rsid w:val="005C5207"/>
    <w:rsid w:val="005C5613"/>
    <w:rsid w:val="005C5B9A"/>
    <w:rsid w:val="005C650E"/>
    <w:rsid w:val="005C670F"/>
    <w:rsid w:val="005C6E28"/>
    <w:rsid w:val="005D0DB6"/>
    <w:rsid w:val="005D0EF1"/>
    <w:rsid w:val="005D1841"/>
    <w:rsid w:val="005D1FDD"/>
    <w:rsid w:val="005D20E5"/>
    <w:rsid w:val="005D2C5A"/>
    <w:rsid w:val="005D321E"/>
    <w:rsid w:val="005D4793"/>
    <w:rsid w:val="005D47FF"/>
    <w:rsid w:val="005D482E"/>
    <w:rsid w:val="005D6A77"/>
    <w:rsid w:val="005D75F8"/>
    <w:rsid w:val="005E060D"/>
    <w:rsid w:val="005E1151"/>
    <w:rsid w:val="005E2449"/>
    <w:rsid w:val="005E2903"/>
    <w:rsid w:val="005E3446"/>
    <w:rsid w:val="005E351E"/>
    <w:rsid w:val="005E352A"/>
    <w:rsid w:val="005E387D"/>
    <w:rsid w:val="005E517B"/>
    <w:rsid w:val="005E5941"/>
    <w:rsid w:val="005E5C43"/>
    <w:rsid w:val="005E6301"/>
    <w:rsid w:val="005E63B8"/>
    <w:rsid w:val="005E7472"/>
    <w:rsid w:val="005E7538"/>
    <w:rsid w:val="005E7CFD"/>
    <w:rsid w:val="005F0583"/>
    <w:rsid w:val="005F0D35"/>
    <w:rsid w:val="005F1A26"/>
    <w:rsid w:val="005F1A98"/>
    <w:rsid w:val="005F1DFD"/>
    <w:rsid w:val="005F1F81"/>
    <w:rsid w:val="005F2F7C"/>
    <w:rsid w:val="005F3843"/>
    <w:rsid w:val="005F3FE2"/>
    <w:rsid w:val="005F4CF6"/>
    <w:rsid w:val="005F4CFC"/>
    <w:rsid w:val="005F4E88"/>
    <w:rsid w:val="005F53E4"/>
    <w:rsid w:val="005F5819"/>
    <w:rsid w:val="005F6046"/>
    <w:rsid w:val="005F67B9"/>
    <w:rsid w:val="005F6950"/>
    <w:rsid w:val="005F6D17"/>
    <w:rsid w:val="005F75E0"/>
    <w:rsid w:val="005F79B5"/>
    <w:rsid w:val="00601332"/>
    <w:rsid w:val="00601FD8"/>
    <w:rsid w:val="00603A94"/>
    <w:rsid w:val="00603F59"/>
    <w:rsid w:val="006048F9"/>
    <w:rsid w:val="00604AEE"/>
    <w:rsid w:val="00605C67"/>
    <w:rsid w:val="006060A9"/>
    <w:rsid w:val="00607173"/>
    <w:rsid w:val="0060765E"/>
    <w:rsid w:val="00607B5B"/>
    <w:rsid w:val="00607BB0"/>
    <w:rsid w:val="00610793"/>
    <w:rsid w:val="00610831"/>
    <w:rsid w:val="00610844"/>
    <w:rsid w:val="00611822"/>
    <w:rsid w:val="0061219E"/>
    <w:rsid w:val="006127A2"/>
    <w:rsid w:val="006127D9"/>
    <w:rsid w:val="00612847"/>
    <w:rsid w:val="00612898"/>
    <w:rsid w:val="00612B9D"/>
    <w:rsid w:val="00612E01"/>
    <w:rsid w:val="00613380"/>
    <w:rsid w:val="00613C29"/>
    <w:rsid w:val="00613D87"/>
    <w:rsid w:val="00614327"/>
    <w:rsid w:val="006147D2"/>
    <w:rsid w:val="00614E4D"/>
    <w:rsid w:val="00615354"/>
    <w:rsid w:val="00615BAC"/>
    <w:rsid w:val="00615F78"/>
    <w:rsid w:val="00616184"/>
    <w:rsid w:val="00617484"/>
    <w:rsid w:val="006178CB"/>
    <w:rsid w:val="00617CC5"/>
    <w:rsid w:val="00617F9C"/>
    <w:rsid w:val="0062030B"/>
    <w:rsid w:val="00620ACD"/>
    <w:rsid w:val="00620BD6"/>
    <w:rsid w:val="006220AE"/>
    <w:rsid w:val="006220D8"/>
    <w:rsid w:val="006225AA"/>
    <w:rsid w:val="00623690"/>
    <w:rsid w:val="00624DAE"/>
    <w:rsid w:val="006266E8"/>
    <w:rsid w:val="00627099"/>
    <w:rsid w:val="00630419"/>
    <w:rsid w:val="00631267"/>
    <w:rsid w:val="00632994"/>
    <w:rsid w:val="00632D0B"/>
    <w:rsid w:val="006330B2"/>
    <w:rsid w:val="006330F4"/>
    <w:rsid w:val="00633790"/>
    <w:rsid w:val="006350EA"/>
    <w:rsid w:val="0063558C"/>
    <w:rsid w:val="006356C0"/>
    <w:rsid w:val="0063685E"/>
    <w:rsid w:val="00637033"/>
    <w:rsid w:val="006372D8"/>
    <w:rsid w:val="006411E3"/>
    <w:rsid w:val="006415CE"/>
    <w:rsid w:val="006419D4"/>
    <w:rsid w:val="00642FA1"/>
    <w:rsid w:val="00643701"/>
    <w:rsid w:val="00644AE6"/>
    <w:rsid w:val="00644C7C"/>
    <w:rsid w:val="00650EDA"/>
    <w:rsid w:val="006512CA"/>
    <w:rsid w:val="00652470"/>
    <w:rsid w:val="006524E2"/>
    <w:rsid w:val="0065281C"/>
    <w:rsid w:val="0065328E"/>
    <w:rsid w:val="00653581"/>
    <w:rsid w:val="00654621"/>
    <w:rsid w:val="006601BA"/>
    <w:rsid w:val="00660373"/>
    <w:rsid w:val="00660762"/>
    <w:rsid w:val="00660801"/>
    <w:rsid w:val="00662EDA"/>
    <w:rsid w:val="006633BF"/>
    <w:rsid w:val="00663CE6"/>
    <w:rsid w:val="00665FFC"/>
    <w:rsid w:val="0066648A"/>
    <w:rsid w:val="00666AA3"/>
    <w:rsid w:val="0066708E"/>
    <w:rsid w:val="006674E3"/>
    <w:rsid w:val="0067155C"/>
    <w:rsid w:val="00671FF2"/>
    <w:rsid w:val="006726E6"/>
    <w:rsid w:val="00672A7D"/>
    <w:rsid w:val="00672F47"/>
    <w:rsid w:val="006730B9"/>
    <w:rsid w:val="00673DEC"/>
    <w:rsid w:val="00674140"/>
    <w:rsid w:val="00674B7C"/>
    <w:rsid w:val="00675964"/>
    <w:rsid w:val="006760FE"/>
    <w:rsid w:val="006761AB"/>
    <w:rsid w:val="0067706B"/>
    <w:rsid w:val="0067734B"/>
    <w:rsid w:val="0067775F"/>
    <w:rsid w:val="00677B5F"/>
    <w:rsid w:val="00677DBB"/>
    <w:rsid w:val="00677DEC"/>
    <w:rsid w:val="00680319"/>
    <w:rsid w:val="006807CE"/>
    <w:rsid w:val="00680CDA"/>
    <w:rsid w:val="0068130C"/>
    <w:rsid w:val="00683F84"/>
    <w:rsid w:val="00684509"/>
    <w:rsid w:val="00685343"/>
    <w:rsid w:val="00685C7E"/>
    <w:rsid w:val="006860B5"/>
    <w:rsid w:val="006867F8"/>
    <w:rsid w:val="00687A2C"/>
    <w:rsid w:val="006907D6"/>
    <w:rsid w:val="0069140D"/>
    <w:rsid w:val="00691584"/>
    <w:rsid w:val="00691A82"/>
    <w:rsid w:val="00692009"/>
    <w:rsid w:val="00694223"/>
    <w:rsid w:val="0069471E"/>
    <w:rsid w:val="006955F4"/>
    <w:rsid w:val="00695EF0"/>
    <w:rsid w:val="00695FF2"/>
    <w:rsid w:val="0069609C"/>
    <w:rsid w:val="006963AC"/>
    <w:rsid w:val="00697718"/>
    <w:rsid w:val="0069784E"/>
    <w:rsid w:val="00697BA7"/>
    <w:rsid w:val="006A1F67"/>
    <w:rsid w:val="006A2316"/>
    <w:rsid w:val="006A2A38"/>
    <w:rsid w:val="006A2E0A"/>
    <w:rsid w:val="006A3BAE"/>
    <w:rsid w:val="006A4D30"/>
    <w:rsid w:val="006A4EA1"/>
    <w:rsid w:val="006A5099"/>
    <w:rsid w:val="006A510F"/>
    <w:rsid w:val="006A54BA"/>
    <w:rsid w:val="006A5605"/>
    <w:rsid w:val="006A678D"/>
    <w:rsid w:val="006B0F1B"/>
    <w:rsid w:val="006B0F40"/>
    <w:rsid w:val="006B15B5"/>
    <w:rsid w:val="006B17BF"/>
    <w:rsid w:val="006B1EFD"/>
    <w:rsid w:val="006B283A"/>
    <w:rsid w:val="006B289C"/>
    <w:rsid w:val="006B2902"/>
    <w:rsid w:val="006B2AE0"/>
    <w:rsid w:val="006B2D2B"/>
    <w:rsid w:val="006B3164"/>
    <w:rsid w:val="006B40F8"/>
    <w:rsid w:val="006B42D5"/>
    <w:rsid w:val="006B4975"/>
    <w:rsid w:val="006B4B35"/>
    <w:rsid w:val="006B511E"/>
    <w:rsid w:val="006B56D6"/>
    <w:rsid w:val="006B58FC"/>
    <w:rsid w:val="006B5B8E"/>
    <w:rsid w:val="006B64C7"/>
    <w:rsid w:val="006B65D7"/>
    <w:rsid w:val="006B6F57"/>
    <w:rsid w:val="006B6F77"/>
    <w:rsid w:val="006B7271"/>
    <w:rsid w:val="006C01C0"/>
    <w:rsid w:val="006C18EA"/>
    <w:rsid w:val="006C34E3"/>
    <w:rsid w:val="006C3674"/>
    <w:rsid w:val="006C3FF0"/>
    <w:rsid w:val="006C40DB"/>
    <w:rsid w:val="006C5263"/>
    <w:rsid w:val="006C6A7D"/>
    <w:rsid w:val="006C7266"/>
    <w:rsid w:val="006C7738"/>
    <w:rsid w:val="006C7F44"/>
    <w:rsid w:val="006D0A37"/>
    <w:rsid w:val="006D183F"/>
    <w:rsid w:val="006D25CE"/>
    <w:rsid w:val="006D366E"/>
    <w:rsid w:val="006D402A"/>
    <w:rsid w:val="006D4700"/>
    <w:rsid w:val="006D4DE6"/>
    <w:rsid w:val="006D4F9A"/>
    <w:rsid w:val="006D5A85"/>
    <w:rsid w:val="006D6680"/>
    <w:rsid w:val="006D7143"/>
    <w:rsid w:val="006D74FB"/>
    <w:rsid w:val="006D7AE4"/>
    <w:rsid w:val="006D7D05"/>
    <w:rsid w:val="006E07E7"/>
    <w:rsid w:val="006E0834"/>
    <w:rsid w:val="006E0B5B"/>
    <w:rsid w:val="006E15CA"/>
    <w:rsid w:val="006E299A"/>
    <w:rsid w:val="006E31D8"/>
    <w:rsid w:val="006E51FE"/>
    <w:rsid w:val="006E52DA"/>
    <w:rsid w:val="006E5B04"/>
    <w:rsid w:val="006E6643"/>
    <w:rsid w:val="006E6A1C"/>
    <w:rsid w:val="006E6E48"/>
    <w:rsid w:val="006E7D10"/>
    <w:rsid w:val="006F03F9"/>
    <w:rsid w:val="006F045B"/>
    <w:rsid w:val="006F11B3"/>
    <w:rsid w:val="006F2502"/>
    <w:rsid w:val="006F2E15"/>
    <w:rsid w:val="006F35EA"/>
    <w:rsid w:val="006F5CEF"/>
    <w:rsid w:val="006F721B"/>
    <w:rsid w:val="0070047A"/>
    <w:rsid w:val="007004CC"/>
    <w:rsid w:val="00700852"/>
    <w:rsid w:val="00700C6E"/>
    <w:rsid w:val="00701074"/>
    <w:rsid w:val="0070192A"/>
    <w:rsid w:val="00702172"/>
    <w:rsid w:val="00703BA3"/>
    <w:rsid w:val="00704489"/>
    <w:rsid w:val="007044C1"/>
    <w:rsid w:val="00704B0D"/>
    <w:rsid w:val="00705E80"/>
    <w:rsid w:val="00706C67"/>
    <w:rsid w:val="00707062"/>
    <w:rsid w:val="00707FFB"/>
    <w:rsid w:val="00710809"/>
    <w:rsid w:val="00710FFA"/>
    <w:rsid w:val="00712E57"/>
    <w:rsid w:val="00713147"/>
    <w:rsid w:val="007133A6"/>
    <w:rsid w:val="0071516E"/>
    <w:rsid w:val="007154BA"/>
    <w:rsid w:val="0071656D"/>
    <w:rsid w:val="007167DA"/>
    <w:rsid w:val="00717063"/>
    <w:rsid w:val="00717AAB"/>
    <w:rsid w:val="0072030D"/>
    <w:rsid w:val="0072078C"/>
    <w:rsid w:val="007210CB"/>
    <w:rsid w:val="00721C0E"/>
    <w:rsid w:val="00721C5D"/>
    <w:rsid w:val="00721E49"/>
    <w:rsid w:val="00722299"/>
    <w:rsid w:val="00722739"/>
    <w:rsid w:val="007231E3"/>
    <w:rsid w:val="00723F74"/>
    <w:rsid w:val="00724207"/>
    <w:rsid w:val="007247D8"/>
    <w:rsid w:val="00725457"/>
    <w:rsid w:val="007257C6"/>
    <w:rsid w:val="00725F47"/>
    <w:rsid w:val="007267B2"/>
    <w:rsid w:val="007277C7"/>
    <w:rsid w:val="00730E87"/>
    <w:rsid w:val="007317B5"/>
    <w:rsid w:val="00732C50"/>
    <w:rsid w:val="00733529"/>
    <w:rsid w:val="00733A92"/>
    <w:rsid w:val="00733D60"/>
    <w:rsid w:val="00734065"/>
    <w:rsid w:val="007343AA"/>
    <w:rsid w:val="00734630"/>
    <w:rsid w:val="00734755"/>
    <w:rsid w:val="00735D20"/>
    <w:rsid w:val="00736156"/>
    <w:rsid w:val="007367AC"/>
    <w:rsid w:val="00736BBC"/>
    <w:rsid w:val="00737593"/>
    <w:rsid w:val="00742AFA"/>
    <w:rsid w:val="00742FFF"/>
    <w:rsid w:val="0074318A"/>
    <w:rsid w:val="00743672"/>
    <w:rsid w:val="0074372F"/>
    <w:rsid w:val="007447C5"/>
    <w:rsid w:val="007447CA"/>
    <w:rsid w:val="00744FCC"/>
    <w:rsid w:val="00746111"/>
    <w:rsid w:val="007464E7"/>
    <w:rsid w:val="007466CA"/>
    <w:rsid w:val="00747A52"/>
    <w:rsid w:val="00747A61"/>
    <w:rsid w:val="00747AF0"/>
    <w:rsid w:val="00747AF1"/>
    <w:rsid w:val="00750104"/>
    <w:rsid w:val="00750CC2"/>
    <w:rsid w:val="00750D73"/>
    <w:rsid w:val="007510C3"/>
    <w:rsid w:val="0075242C"/>
    <w:rsid w:val="00752A4D"/>
    <w:rsid w:val="00753055"/>
    <w:rsid w:val="00753AE2"/>
    <w:rsid w:val="007542DE"/>
    <w:rsid w:val="00754961"/>
    <w:rsid w:val="00754C93"/>
    <w:rsid w:val="00755A71"/>
    <w:rsid w:val="0075604F"/>
    <w:rsid w:val="007567F7"/>
    <w:rsid w:val="0075781C"/>
    <w:rsid w:val="00757D15"/>
    <w:rsid w:val="00757F27"/>
    <w:rsid w:val="00757F70"/>
    <w:rsid w:val="00760A71"/>
    <w:rsid w:val="00760FF2"/>
    <w:rsid w:val="0076131D"/>
    <w:rsid w:val="007613D6"/>
    <w:rsid w:val="00761719"/>
    <w:rsid w:val="00761E49"/>
    <w:rsid w:val="00762518"/>
    <w:rsid w:val="0076355B"/>
    <w:rsid w:val="00763964"/>
    <w:rsid w:val="00763AE1"/>
    <w:rsid w:val="007646DF"/>
    <w:rsid w:val="00764732"/>
    <w:rsid w:val="0076473C"/>
    <w:rsid w:val="00764FD7"/>
    <w:rsid w:val="0076562F"/>
    <w:rsid w:val="00765958"/>
    <w:rsid w:val="00765C24"/>
    <w:rsid w:val="00766049"/>
    <w:rsid w:val="007664EC"/>
    <w:rsid w:val="00767B0D"/>
    <w:rsid w:val="00767FB7"/>
    <w:rsid w:val="0077010C"/>
    <w:rsid w:val="007706AA"/>
    <w:rsid w:val="007711C2"/>
    <w:rsid w:val="0077146E"/>
    <w:rsid w:val="00772B21"/>
    <w:rsid w:val="007736DD"/>
    <w:rsid w:val="007745A2"/>
    <w:rsid w:val="0077469B"/>
    <w:rsid w:val="007752AC"/>
    <w:rsid w:val="00776312"/>
    <w:rsid w:val="00776EE4"/>
    <w:rsid w:val="00780650"/>
    <w:rsid w:val="00781F05"/>
    <w:rsid w:val="00782872"/>
    <w:rsid w:val="0078311C"/>
    <w:rsid w:val="00783171"/>
    <w:rsid w:val="007832C9"/>
    <w:rsid w:val="00784704"/>
    <w:rsid w:val="0078486B"/>
    <w:rsid w:val="00785D0B"/>
    <w:rsid w:val="0078614C"/>
    <w:rsid w:val="007863A0"/>
    <w:rsid w:val="007870CC"/>
    <w:rsid w:val="007901B8"/>
    <w:rsid w:val="00790DD9"/>
    <w:rsid w:val="007912B9"/>
    <w:rsid w:val="007921B9"/>
    <w:rsid w:val="00792B0B"/>
    <w:rsid w:val="007934AD"/>
    <w:rsid w:val="0079354D"/>
    <w:rsid w:val="007938AB"/>
    <w:rsid w:val="00794FBF"/>
    <w:rsid w:val="007951FD"/>
    <w:rsid w:val="007967D4"/>
    <w:rsid w:val="007970F3"/>
    <w:rsid w:val="0079753E"/>
    <w:rsid w:val="007A0D4D"/>
    <w:rsid w:val="007A178F"/>
    <w:rsid w:val="007A29D0"/>
    <w:rsid w:val="007A341A"/>
    <w:rsid w:val="007A369B"/>
    <w:rsid w:val="007A3DD0"/>
    <w:rsid w:val="007A453A"/>
    <w:rsid w:val="007A4D52"/>
    <w:rsid w:val="007A57B7"/>
    <w:rsid w:val="007A61EA"/>
    <w:rsid w:val="007A6374"/>
    <w:rsid w:val="007A6D50"/>
    <w:rsid w:val="007A706E"/>
    <w:rsid w:val="007A7845"/>
    <w:rsid w:val="007B17C8"/>
    <w:rsid w:val="007B19CB"/>
    <w:rsid w:val="007B3F3B"/>
    <w:rsid w:val="007B4B3C"/>
    <w:rsid w:val="007B53D2"/>
    <w:rsid w:val="007B586F"/>
    <w:rsid w:val="007B5E0C"/>
    <w:rsid w:val="007B6132"/>
    <w:rsid w:val="007B64D4"/>
    <w:rsid w:val="007B6835"/>
    <w:rsid w:val="007B6C41"/>
    <w:rsid w:val="007B6EAC"/>
    <w:rsid w:val="007B7262"/>
    <w:rsid w:val="007B77A7"/>
    <w:rsid w:val="007B7951"/>
    <w:rsid w:val="007B7A4D"/>
    <w:rsid w:val="007C0612"/>
    <w:rsid w:val="007C1244"/>
    <w:rsid w:val="007C1B63"/>
    <w:rsid w:val="007C2707"/>
    <w:rsid w:val="007C2B8B"/>
    <w:rsid w:val="007C4351"/>
    <w:rsid w:val="007C62C6"/>
    <w:rsid w:val="007C66B2"/>
    <w:rsid w:val="007C6898"/>
    <w:rsid w:val="007C74F9"/>
    <w:rsid w:val="007D0A91"/>
    <w:rsid w:val="007D11D9"/>
    <w:rsid w:val="007D136D"/>
    <w:rsid w:val="007D2817"/>
    <w:rsid w:val="007D324F"/>
    <w:rsid w:val="007D3306"/>
    <w:rsid w:val="007D33C5"/>
    <w:rsid w:val="007D3E26"/>
    <w:rsid w:val="007D3FEE"/>
    <w:rsid w:val="007D447D"/>
    <w:rsid w:val="007D540D"/>
    <w:rsid w:val="007D5869"/>
    <w:rsid w:val="007D5BF1"/>
    <w:rsid w:val="007D6255"/>
    <w:rsid w:val="007D6A80"/>
    <w:rsid w:val="007D6B86"/>
    <w:rsid w:val="007D7B61"/>
    <w:rsid w:val="007D7E84"/>
    <w:rsid w:val="007E1150"/>
    <w:rsid w:val="007E12C7"/>
    <w:rsid w:val="007E1F06"/>
    <w:rsid w:val="007E2989"/>
    <w:rsid w:val="007E2D46"/>
    <w:rsid w:val="007E3D9B"/>
    <w:rsid w:val="007E4148"/>
    <w:rsid w:val="007E4952"/>
    <w:rsid w:val="007E4DE0"/>
    <w:rsid w:val="007E556E"/>
    <w:rsid w:val="007E5AF8"/>
    <w:rsid w:val="007E6E8C"/>
    <w:rsid w:val="007E793B"/>
    <w:rsid w:val="007E7C99"/>
    <w:rsid w:val="007F004B"/>
    <w:rsid w:val="007F0884"/>
    <w:rsid w:val="007F1B2D"/>
    <w:rsid w:val="007F28C5"/>
    <w:rsid w:val="007F2D8E"/>
    <w:rsid w:val="007F34EC"/>
    <w:rsid w:val="007F3F9B"/>
    <w:rsid w:val="007F4D94"/>
    <w:rsid w:val="007F54DE"/>
    <w:rsid w:val="007F5890"/>
    <w:rsid w:val="007F5C4B"/>
    <w:rsid w:val="007F6824"/>
    <w:rsid w:val="008002B8"/>
    <w:rsid w:val="00800D43"/>
    <w:rsid w:val="00800DAA"/>
    <w:rsid w:val="008013FE"/>
    <w:rsid w:val="00801B19"/>
    <w:rsid w:val="00801BC0"/>
    <w:rsid w:val="00802115"/>
    <w:rsid w:val="00802767"/>
    <w:rsid w:val="0080290E"/>
    <w:rsid w:val="00802A60"/>
    <w:rsid w:val="00803A1C"/>
    <w:rsid w:val="00804141"/>
    <w:rsid w:val="008049B8"/>
    <w:rsid w:val="008062AD"/>
    <w:rsid w:val="00810567"/>
    <w:rsid w:val="008105DA"/>
    <w:rsid w:val="008108E0"/>
    <w:rsid w:val="00810B38"/>
    <w:rsid w:val="00810E47"/>
    <w:rsid w:val="0081107E"/>
    <w:rsid w:val="008111D4"/>
    <w:rsid w:val="008140FE"/>
    <w:rsid w:val="0081444A"/>
    <w:rsid w:val="00814FB8"/>
    <w:rsid w:val="0081564A"/>
    <w:rsid w:val="00815D5B"/>
    <w:rsid w:val="00815EAA"/>
    <w:rsid w:val="00816741"/>
    <w:rsid w:val="00816AA1"/>
    <w:rsid w:val="008175E1"/>
    <w:rsid w:val="00817D2D"/>
    <w:rsid w:val="0082079E"/>
    <w:rsid w:val="008207EC"/>
    <w:rsid w:val="00820F08"/>
    <w:rsid w:val="008217E6"/>
    <w:rsid w:val="00821CB5"/>
    <w:rsid w:val="0082244F"/>
    <w:rsid w:val="008226D6"/>
    <w:rsid w:val="00823F0A"/>
    <w:rsid w:val="00823F99"/>
    <w:rsid w:val="008259FD"/>
    <w:rsid w:val="00825D8F"/>
    <w:rsid w:val="00825E07"/>
    <w:rsid w:val="008274B9"/>
    <w:rsid w:val="00827867"/>
    <w:rsid w:val="00831A60"/>
    <w:rsid w:val="00831CF0"/>
    <w:rsid w:val="00831E74"/>
    <w:rsid w:val="008321AA"/>
    <w:rsid w:val="008322D5"/>
    <w:rsid w:val="00833114"/>
    <w:rsid w:val="008331C7"/>
    <w:rsid w:val="008337E3"/>
    <w:rsid w:val="00833D73"/>
    <w:rsid w:val="00833E27"/>
    <w:rsid w:val="00833FC3"/>
    <w:rsid w:val="00833FFF"/>
    <w:rsid w:val="008345D9"/>
    <w:rsid w:val="00834812"/>
    <w:rsid w:val="00834B23"/>
    <w:rsid w:val="00834DF9"/>
    <w:rsid w:val="0083559A"/>
    <w:rsid w:val="00835F22"/>
    <w:rsid w:val="00836135"/>
    <w:rsid w:val="00836367"/>
    <w:rsid w:val="00836F85"/>
    <w:rsid w:val="00837C4F"/>
    <w:rsid w:val="00840747"/>
    <w:rsid w:val="008409D8"/>
    <w:rsid w:val="00841A6C"/>
    <w:rsid w:val="0084206F"/>
    <w:rsid w:val="00842AFA"/>
    <w:rsid w:val="00843740"/>
    <w:rsid w:val="008444F6"/>
    <w:rsid w:val="008445E0"/>
    <w:rsid w:val="008449CC"/>
    <w:rsid w:val="0084529C"/>
    <w:rsid w:val="00845503"/>
    <w:rsid w:val="00845927"/>
    <w:rsid w:val="0084592C"/>
    <w:rsid w:val="00845D69"/>
    <w:rsid w:val="00845FCB"/>
    <w:rsid w:val="008469E7"/>
    <w:rsid w:val="00846D0E"/>
    <w:rsid w:val="008470C2"/>
    <w:rsid w:val="00850BAF"/>
    <w:rsid w:val="00851D80"/>
    <w:rsid w:val="00852F78"/>
    <w:rsid w:val="00853AAF"/>
    <w:rsid w:val="008552BC"/>
    <w:rsid w:val="0085605D"/>
    <w:rsid w:val="008563B9"/>
    <w:rsid w:val="00860122"/>
    <w:rsid w:val="00860328"/>
    <w:rsid w:val="00860AA1"/>
    <w:rsid w:val="00860CF7"/>
    <w:rsid w:val="00861845"/>
    <w:rsid w:val="008620BF"/>
    <w:rsid w:val="00862976"/>
    <w:rsid w:val="00862991"/>
    <w:rsid w:val="00862C55"/>
    <w:rsid w:val="00863434"/>
    <w:rsid w:val="0086382C"/>
    <w:rsid w:val="00863B03"/>
    <w:rsid w:val="00864027"/>
    <w:rsid w:val="00864C58"/>
    <w:rsid w:val="00865CBF"/>
    <w:rsid w:val="008662B6"/>
    <w:rsid w:val="00866336"/>
    <w:rsid w:val="0086737A"/>
    <w:rsid w:val="00867B20"/>
    <w:rsid w:val="00867D17"/>
    <w:rsid w:val="00870959"/>
    <w:rsid w:val="00871401"/>
    <w:rsid w:val="0087236A"/>
    <w:rsid w:val="00872409"/>
    <w:rsid w:val="00872F15"/>
    <w:rsid w:val="00872F36"/>
    <w:rsid w:val="00875562"/>
    <w:rsid w:val="008758BC"/>
    <w:rsid w:val="00876DE3"/>
    <w:rsid w:val="00877376"/>
    <w:rsid w:val="00881193"/>
    <w:rsid w:val="008816EF"/>
    <w:rsid w:val="00881829"/>
    <w:rsid w:val="00881CF1"/>
    <w:rsid w:val="008826B8"/>
    <w:rsid w:val="008841B0"/>
    <w:rsid w:val="0088481E"/>
    <w:rsid w:val="00885AEC"/>
    <w:rsid w:val="00885AFA"/>
    <w:rsid w:val="008867B2"/>
    <w:rsid w:val="00886C73"/>
    <w:rsid w:val="008871B2"/>
    <w:rsid w:val="008904A1"/>
    <w:rsid w:val="00890D88"/>
    <w:rsid w:val="0089287A"/>
    <w:rsid w:val="00893343"/>
    <w:rsid w:val="00894160"/>
    <w:rsid w:val="00894AFE"/>
    <w:rsid w:val="00894FB2"/>
    <w:rsid w:val="008955EC"/>
    <w:rsid w:val="00896199"/>
    <w:rsid w:val="00896F50"/>
    <w:rsid w:val="00897228"/>
    <w:rsid w:val="008972C3"/>
    <w:rsid w:val="0089767A"/>
    <w:rsid w:val="00897A30"/>
    <w:rsid w:val="00897A47"/>
    <w:rsid w:val="008A155D"/>
    <w:rsid w:val="008A18DD"/>
    <w:rsid w:val="008A209E"/>
    <w:rsid w:val="008A2242"/>
    <w:rsid w:val="008A2243"/>
    <w:rsid w:val="008A2E3D"/>
    <w:rsid w:val="008A303E"/>
    <w:rsid w:val="008A3060"/>
    <w:rsid w:val="008A3FDA"/>
    <w:rsid w:val="008A4FD8"/>
    <w:rsid w:val="008A5272"/>
    <w:rsid w:val="008A579E"/>
    <w:rsid w:val="008A591D"/>
    <w:rsid w:val="008A5A18"/>
    <w:rsid w:val="008A6347"/>
    <w:rsid w:val="008A671B"/>
    <w:rsid w:val="008A6956"/>
    <w:rsid w:val="008A6CEC"/>
    <w:rsid w:val="008A7AF8"/>
    <w:rsid w:val="008B0394"/>
    <w:rsid w:val="008B0EBE"/>
    <w:rsid w:val="008B0F6D"/>
    <w:rsid w:val="008B1F9F"/>
    <w:rsid w:val="008B202B"/>
    <w:rsid w:val="008B397F"/>
    <w:rsid w:val="008B4001"/>
    <w:rsid w:val="008B4161"/>
    <w:rsid w:val="008B41A7"/>
    <w:rsid w:val="008B5C43"/>
    <w:rsid w:val="008B5ECA"/>
    <w:rsid w:val="008B6897"/>
    <w:rsid w:val="008B773B"/>
    <w:rsid w:val="008B7776"/>
    <w:rsid w:val="008C0DCE"/>
    <w:rsid w:val="008C1A1A"/>
    <w:rsid w:val="008C2188"/>
    <w:rsid w:val="008C2385"/>
    <w:rsid w:val="008C3628"/>
    <w:rsid w:val="008C4562"/>
    <w:rsid w:val="008C5D80"/>
    <w:rsid w:val="008C69FD"/>
    <w:rsid w:val="008C76DC"/>
    <w:rsid w:val="008C7DE7"/>
    <w:rsid w:val="008D0893"/>
    <w:rsid w:val="008D17A3"/>
    <w:rsid w:val="008D200D"/>
    <w:rsid w:val="008D2123"/>
    <w:rsid w:val="008D3237"/>
    <w:rsid w:val="008D40D1"/>
    <w:rsid w:val="008D5983"/>
    <w:rsid w:val="008D656F"/>
    <w:rsid w:val="008D7BA5"/>
    <w:rsid w:val="008E06CF"/>
    <w:rsid w:val="008E09D8"/>
    <w:rsid w:val="008E0D85"/>
    <w:rsid w:val="008E15DA"/>
    <w:rsid w:val="008E17D5"/>
    <w:rsid w:val="008E1BB1"/>
    <w:rsid w:val="008E1E61"/>
    <w:rsid w:val="008E211A"/>
    <w:rsid w:val="008E2CF8"/>
    <w:rsid w:val="008E3422"/>
    <w:rsid w:val="008E3FE9"/>
    <w:rsid w:val="008E50C7"/>
    <w:rsid w:val="008E56C7"/>
    <w:rsid w:val="008E59AE"/>
    <w:rsid w:val="008E7C5A"/>
    <w:rsid w:val="008F037C"/>
    <w:rsid w:val="008F3872"/>
    <w:rsid w:val="008F3954"/>
    <w:rsid w:val="008F3EBD"/>
    <w:rsid w:val="008F44E1"/>
    <w:rsid w:val="008F4531"/>
    <w:rsid w:val="008F4F1D"/>
    <w:rsid w:val="008F5525"/>
    <w:rsid w:val="008F55AF"/>
    <w:rsid w:val="008F5F42"/>
    <w:rsid w:val="009003C7"/>
    <w:rsid w:val="0090061C"/>
    <w:rsid w:val="00900A19"/>
    <w:rsid w:val="00900C68"/>
    <w:rsid w:val="0090227C"/>
    <w:rsid w:val="009025A3"/>
    <w:rsid w:val="0090328F"/>
    <w:rsid w:val="0090339A"/>
    <w:rsid w:val="009064EA"/>
    <w:rsid w:val="00907618"/>
    <w:rsid w:val="00907BEF"/>
    <w:rsid w:val="009100A5"/>
    <w:rsid w:val="00910C93"/>
    <w:rsid w:val="009110F0"/>
    <w:rsid w:val="009124CE"/>
    <w:rsid w:val="009134CF"/>
    <w:rsid w:val="00913AB1"/>
    <w:rsid w:val="00913CC7"/>
    <w:rsid w:val="00913E3A"/>
    <w:rsid w:val="00913F0C"/>
    <w:rsid w:val="009148F0"/>
    <w:rsid w:val="00914CB1"/>
    <w:rsid w:val="0091577E"/>
    <w:rsid w:val="00916436"/>
    <w:rsid w:val="009173BC"/>
    <w:rsid w:val="00917CDE"/>
    <w:rsid w:val="0092061A"/>
    <w:rsid w:val="00920C51"/>
    <w:rsid w:val="00920CC8"/>
    <w:rsid w:val="00921523"/>
    <w:rsid w:val="00921A9B"/>
    <w:rsid w:val="00923461"/>
    <w:rsid w:val="009253C4"/>
    <w:rsid w:val="00926605"/>
    <w:rsid w:val="00926DDE"/>
    <w:rsid w:val="00926E45"/>
    <w:rsid w:val="00926EA3"/>
    <w:rsid w:val="00927061"/>
    <w:rsid w:val="009309B9"/>
    <w:rsid w:val="00930E27"/>
    <w:rsid w:val="009317AA"/>
    <w:rsid w:val="00931F3B"/>
    <w:rsid w:val="009323C3"/>
    <w:rsid w:val="0093303E"/>
    <w:rsid w:val="0093338C"/>
    <w:rsid w:val="00933F00"/>
    <w:rsid w:val="00933F24"/>
    <w:rsid w:val="00934BBD"/>
    <w:rsid w:val="00934D1A"/>
    <w:rsid w:val="00936886"/>
    <w:rsid w:val="00936DDB"/>
    <w:rsid w:val="00937185"/>
    <w:rsid w:val="00937426"/>
    <w:rsid w:val="00940879"/>
    <w:rsid w:val="00941768"/>
    <w:rsid w:val="00943437"/>
    <w:rsid w:val="00943E84"/>
    <w:rsid w:val="00944AF8"/>
    <w:rsid w:val="00945F52"/>
    <w:rsid w:val="00946362"/>
    <w:rsid w:val="0094659D"/>
    <w:rsid w:val="00947BBE"/>
    <w:rsid w:val="0095021D"/>
    <w:rsid w:val="0095071E"/>
    <w:rsid w:val="00951509"/>
    <w:rsid w:val="00951BBB"/>
    <w:rsid w:val="00952085"/>
    <w:rsid w:val="0095240B"/>
    <w:rsid w:val="009528A7"/>
    <w:rsid w:val="00952B52"/>
    <w:rsid w:val="00954F1A"/>
    <w:rsid w:val="00955162"/>
    <w:rsid w:val="00955750"/>
    <w:rsid w:val="00956BB1"/>
    <w:rsid w:val="009572EA"/>
    <w:rsid w:val="0096150E"/>
    <w:rsid w:val="00961EFC"/>
    <w:rsid w:val="009624D4"/>
    <w:rsid w:val="009631C2"/>
    <w:rsid w:val="0096448E"/>
    <w:rsid w:val="00965400"/>
    <w:rsid w:val="009658B6"/>
    <w:rsid w:val="00965EA6"/>
    <w:rsid w:val="00966AED"/>
    <w:rsid w:val="009675B3"/>
    <w:rsid w:val="00967887"/>
    <w:rsid w:val="00967CB8"/>
    <w:rsid w:val="00970450"/>
    <w:rsid w:val="00971157"/>
    <w:rsid w:val="00971D09"/>
    <w:rsid w:val="00972381"/>
    <w:rsid w:val="00972A02"/>
    <w:rsid w:val="00973534"/>
    <w:rsid w:val="009751AD"/>
    <w:rsid w:val="00976329"/>
    <w:rsid w:val="00976AC9"/>
    <w:rsid w:val="00976D81"/>
    <w:rsid w:val="00977C27"/>
    <w:rsid w:val="00977C46"/>
    <w:rsid w:val="00980555"/>
    <w:rsid w:val="0098160C"/>
    <w:rsid w:val="009816EB"/>
    <w:rsid w:val="009817D0"/>
    <w:rsid w:val="00981AA0"/>
    <w:rsid w:val="00981CF4"/>
    <w:rsid w:val="0098215A"/>
    <w:rsid w:val="00982B73"/>
    <w:rsid w:val="0098498D"/>
    <w:rsid w:val="009852F9"/>
    <w:rsid w:val="00985D92"/>
    <w:rsid w:val="009862D0"/>
    <w:rsid w:val="00986EF7"/>
    <w:rsid w:val="009875E5"/>
    <w:rsid w:val="0098780D"/>
    <w:rsid w:val="009878B7"/>
    <w:rsid w:val="00987DCB"/>
    <w:rsid w:val="009903C4"/>
    <w:rsid w:val="0099086A"/>
    <w:rsid w:val="00991714"/>
    <w:rsid w:val="00991A60"/>
    <w:rsid w:val="00991CE9"/>
    <w:rsid w:val="00992606"/>
    <w:rsid w:val="0099337B"/>
    <w:rsid w:val="0099371F"/>
    <w:rsid w:val="00993BE8"/>
    <w:rsid w:val="00994044"/>
    <w:rsid w:val="009951D4"/>
    <w:rsid w:val="00995816"/>
    <w:rsid w:val="00995AA0"/>
    <w:rsid w:val="00996E89"/>
    <w:rsid w:val="009972E3"/>
    <w:rsid w:val="009A0599"/>
    <w:rsid w:val="009A08C1"/>
    <w:rsid w:val="009A12CF"/>
    <w:rsid w:val="009A1576"/>
    <w:rsid w:val="009A1A7E"/>
    <w:rsid w:val="009A26A0"/>
    <w:rsid w:val="009A42D2"/>
    <w:rsid w:val="009A53AF"/>
    <w:rsid w:val="009A53FF"/>
    <w:rsid w:val="009A6A87"/>
    <w:rsid w:val="009A6AF1"/>
    <w:rsid w:val="009B0C32"/>
    <w:rsid w:val="009B1C0A"/>
    <w:rsid w:val="009B2B98"/>
    <w:rsid w:val="009B2E45"/>
    <w:rsid w:val="009B3055"/>
    <w:rsid w:val="009B317D"/>
    <w:rsid w:val="009B3187"/>
    <w:rsid w:val="009B34B5"/>
    <w:rsid w:val="009B4820"/>
    <w:rsid w:val="009B5302"/>
    <w:rsid w:val="009B5DB0"/>
    <w:rsid w:val="009B6B06"/>
    <w:rsid w:val="009B6DEB"/>
    <w:rsid w:val="009B788F"/>
    <w:rsid w:val="009C133E"/>
    <w:rsid w:val="009C1E4C"/>
    <w:rsid w:val="009C3156"/>
    <w:rsid w:val="009C4921"/>
    <w:rsid w:val="009C4A45"/>
    <w:rsid w:val="009C5B8F"/>
    <w:rsid w:val="009C6722"/>
    <w:rsid w:val="009C6BFC"/>
    <w:rsid w:val="009C6DC9"/>
    <w:rsid w:val="009C7AF8"/>
    <w:rsid w:val="009C7C41"/>
    <w:rsid w:val="009D0001"/>
    <w:rsid w:val="009D1E24"/>
    <w:rsid w:val="009D27EE"/>
    <w:rsid w:val="009D2F08"/>
    <w:rsid w:val="009D37EC"/>
    <w:rsid w:val="009D3C41"/>
    <w:rsid w:val="009D4E9F"/>
    <w:rsid w:val="009D5C66"/>
    <w:rsid w:val="009D605F"/>
    <w:rsid w:val="009E04FE"/>
    <w:rsid w:val="009E06B9"/>
    <w:rsid w:val="009E088F"/>
    <w:rsid w:val="009E13D9"/>
    <w:rsid w:val="009E14E2"/>
    <w:rsid w:val="009E1661"/>
    <w:rsid w:val="009E17BD"/>
    <w:rsid w:val="009E1D9D"/>
    <w:rsid w:val="009E2B95"/>
    <w:rsid w:val="009E2D8F"/>
    <w:rsid w:val="009E3198"/>
    <w:rsid w:val="009E441E"/>
    <w:rsid w:val="009E55C1"/>
    <w:rsid w:val="009E6478"/>
    <w:rsid w:val="009E7A45"/>
    <w:rsid w:val="009F0398"/>
    <w:rsid w:val="009F1520"/>
    <w:rsid w:val="009F160D"/>
    <w:rsid w:val="009F239E"/>
    <w:rsid w:val="009F39A4"/>
    <w:rsid w:val="009F43A6"/>
    <w:rsid w:val="009F51A8"/>
    <w:rsid w:val="009F587E"/>
    <w:rsid w:val="009F5CE2"/>
    <w:rsid w:val="009F6A63"/>
    <w:rsid w:val="009F7718"/>
    <w:rsid w:val="00A00CF8"/>
    <w:rsid w:val="00A013B8"/>
    <w:rsid w:val="00A017FD"/>
    <w:rsid w:val="00A02370"/>
    <w:rsid w:val="00A023A2"/>
    <w:rsid w:val="00A0313D"/>
    <w:rsid w:val="00A03575"/>
    <w:rsid w:val="00A03C50"/>
    <w:rsid w:val="00A05FCF"/>
    <w:rsid w:val="00A07162"/>
    <w:rsid w:val="00A074DC"/>
    <w:rsid w:val="00A10A6C"/>
    <w:rsid w:val="00A11811"/>
    <w:rsid w:val="00A12562"/>
    <w:rsid w:val="00A127CB"/>
    <w:rsid w:val="00A13559"/>
    <w:rsid w:val="00A13C93"/>
    <w:rsid w:val="00A14CD2"/>
    <w:rsid w:val="00A1577B"/>
    <w:rsid w:val="00A15D5B"/>
    <w:rsid w:val="00A15F0E"/>
    <w:rsid w:val="00A1649E"/>
    <w:rsid w:val="00A17846"/>
    <w:rsid w:val="00A21DC5"/>
    <w:rsid w:val="00A22968"/>
    <w:rsid w:val="00A22E51"/>
    <w:rsid w:val="00A230CF"/>
    <w:rsid w:val="00A23508"/>
    <w:rsid w:val="00A23C8C"/>
    <w:rsid w:val="00A24363"/>
    <w:rsid w:val="00A24CA7"/>
    <w:rsid w:val="00A251A9"/>
    <w:rsid w:val="00A25DB4"/>
    <w:rsid w:val="00A26AB0"/>
    <w:rsid w:val="00A27880"/>
    <w:rsid w:val="00A27EDB"/>
    <w:rsid w:val="00A301CA"/>
    <w:rsid w:val="00A308FB"/>
    <w:rsid w:val="00A31D22"/>
    <w:rsid w:val="00A330BE"/>
    <w:rsid w:val="00A33871"/>
    <w:rsid w:val="00A342F1"/>
    <w:rsid w:val="00A35207"/>
    <w:rsid w:val="00A35C8E"/>
    <w:rsid w:val="00A40823"/>
    <w:rsid w:val="00A40D0E"/>
    <w:rsid w:val="00A41467"/>
    <w:rsid w:val="00A426A9"/>
    <w:rsid w:val="00A42F1C"/>
    <w:rsid w:val="00A43259"/>
    <w:rsid w:val="00A43CB0"/>
    <w:rsid w:val="00A43F8C"/>
    <w:rsid w:val="00A44A23"/>
    <w:rsid w:val="00A45488"/>
    <w:rsid w:val="00A460C8"/>
    <w:rsid w:val="00A46EA9"/>
    <w:rsid w:val="00A47027"/>
    <w:rsid w:val="00A475B1"/>
    <w:rsid w:val="00A47774"/>
    <w:rsid w:val="00A50DEF"/>
    <w:rsid w:val="00A51753"/>
    <w:rsid w:val="00A5270B"/>
    <w:rsid w:val="00A527D3"/>
    <w:rsid w:val="00A52B27"/>
    <w:rsid w:val="00A53088"/>
    <w:rsid w:val="00A54BB0"/>
    <w:rsid w:val="00A5680F"/>
    <w:rsid w:val="00A5685E"/>
    <w:rsid w:val="00A601FD"/>
    <w:rsid w:val="00A6039B"/>
    <w:rsid w:val="00A608DB"/>
    <w:rsid w:val="00A61612"/>
    <w:rsid w:val="00A625A8"/>
    <w:rsid w:val="00A62BBA"/>
    <w:rsid w:val="00A630A8"/>
    <w:rsid w:val="00A63755"/>
    <w:rsid w:val="00A63859"/>
    <w:rsid w:val="00A643B4"/>
    <w:rsid w:val="00A6458C"/>
    <w:rsid w:val="00A6563B"/>
    <w:rsid w:val="00A666E9"/>
    <w:rsid w:val="00A66B7D"/>
    <w:rsid w:val="00A705B0"/>
    <w:rsid w:val="00A71095"/>
    <w:rsid w:val="00A714BD"/>
    <w:rsid w:val="00A718EA"/>
    <w:rsid w:val="00A71986"/>
    <w:rsid w:val="00A71B1E"/>
    <w:rsid w:val="00A720CB"/>
    <w:rsid w:val="00A732BA"/>
    <w:rsid w:val="00A73412"/>
    <w:rsid w:val="00A73A3C"/>
    <w:rsid w:val="00A74B77"/>
    <w:rsid w:val="00A74E94"/>
    <w:rsid w:val="00A76A40"/>
    <w:rsid w:val="00A77973"/>
    <w:rsid w:val="00A77FF6"/>
    <w:rsid w:val="00A8048D"/>
    <w:rsid w:val="00A80F85"/>
    <w:rsid w:val="00A81F59"/>
    <w:rsid w:val="00A863C4"/>
    <w:rsid w:val="00A87579"/>
    <w:rsid w:val="00A87899"/>
    <w:rsid w:val="00A90292"/>
    <w:rsid w:val="00A9091F"/>
    <w:rsid w:val="00A916EB"/>
    <w:rsid w:val="00A92C85"/>
    <w:rsid w:val="00A93C31"/>
    <w:rsid w:val="00A93F4C"/>
    <w:rsid w:val="00A94D02"/>
    <w:rsid w:val="00A94D6B"/>
    <w:rsid w:val="00A95722"/>
    <w:rsid w:val="00A95C43"/>
    <w:rsid w:val="00A96D56"/>
    <w:rsid w:val="00AA10B3"/>
    <w:rsid w:val="00AA1330"/>
    <w:rsid w:val="00AA2921"/>
    <w:rsid w:val="00AA3067"/>
    <w:rsid w:val="00AA30B2"/>
    <w:rsid w:val="00AA3A9C"/>
    <w:rsid w:val="00AA495E"/>
    <w:rsid w:val="00AA495F"/>
    <w:rsid w:val="00AA49C3"/>
    <w:rsid w:val="00AA5FA6"/>
    <w:rsid w:val="00AA6874"/>
    <w:rsid w:val="00AA7542"/>
    <w:rsid w:val="00AA7558"/>
    <w:rsid w:val="00AA7723"/>
    <w:rsid w:val="00AB097E"/>
    <w:rsid w:val="00AB0E8C"/>
    <w:rsid w:val="00AB1BF9"/>
    <w:rsid w:val="00AB25D3"/>
    <w:rsid w:val="00AB29DF"/>
    <w:rsid w:val="00AB319A"/>
    <w:rsid w:val="00AB326A"/>
    <w:rsid w:val="00AB337E"/>
    <w:rsid w:val="00AB4228"/>
    <w:rsid w:val="00AB4B35"/>
    <w:rsid w:val="00AB6A0D"/>
    <w:rsid w:val="00AB6C2E"/>
    <w:rsid w:val="00AB73A1"/>
    <w:rsid w:val="00AC017E"/>
    <w:rsid w:val="00AC1140"/>
    <w:rsid w:val="00AC12B7"/>
    <w:rsid w:val="00AC1364"/>
    <w:rsid w:val="00AC1E84"/>
    <w:rsid w:val="00AC2A55"/>
    <w:rsid w:val="00AC2BE8"/>
    <w:rsid w:val="00AC3476"/>
    <w:rsid w:val="00AC4003"/>
    <w:rsid w:val="00AC4975"/>
    <w:rsid w:val="00AC5811"/>
    <w:rsid w:val="00AC60EE"/>
    <w:rsid w:val="00AC69D3"/>
    <w:rsid w:val="00AC6F51"/>
    <w:rsid w:val="00AC7F9C"/>
    <w:rsid w:val="00AD0E4C"/>
    <w:rsid w:val="00AD2206"/>
    <w:rsid w:val="00AD24DF"/>
    <w:rsid w:val="00AD26C3"/>
    <w:rsid w:val="00AD2CAB"/>
    <w:rsid w:val="00AD43B6"/>
    <w:rsid w:val="00AD5232"/>
    <w:rsid w:val="00AD5D0C"/>
    <w:rsid w:val="00AD631A"/>
    <w:rsid w:val="00AD65F3"/>
    <w:rsid w:val="00AD66D4"/>
    <w:rsid w:val="00AD74DA"/>
    <w:rsid w:val="00AD7A2F"/>
    <w:rsid w:val="00AE0078"/>
    <w:rsid w:val="00AE09EC"/>
    <w:rsid w:val="00AE0C77"/>
    <w:rsid w:val="00AE1824"/>
    <w:rsid w:val="00AE220D"/>
    <w:rsid w:val="00AE296E"/>
    <w:rsid w:val="00AE2FB7"/>
    <w:rsid w:val="00AE3456"/>
    <w:rsid w:val="00AE353B"/>
    <w:rsid w:val="00AE3BDE"/>
    <w:rsid w:val="00AE556A"/>
    <w:rsid w:val="00AE5D76"/>
    <w:rsid w:val="00AE64B1"/>
    <w:rsid w:val="00AE6BE7"/>
    <w:rsid w:val="00AE71AA"/>
    <w:rsid w:val="00AE7B22"/>
    <w:rsid w:val="00AE7CF4"/>
    <w:rsid w:val="00AF25CB"/>
    <w:rsid w:val="00AF2867"/>
    <w:rsid w:val="00AF3590"/>
    <w:rsid w:val="00AF4DD6"/>
    <w:rsid w:val="00AF5018"/>
    <w:rsid w:val="00AF56F2"/>
    <w:rsid w:val="00AF6CBA"/>
    <w:rsid w:val="00AF70B6"/>
    <w:rsid w:val="00B00130"/>
    <w:rsid w:val="00B012C2"/>
    <w:rsid w:val="00B018A6"/>
    <w:rsid w:val="00B020D6"/>
    <w:rsid w:val="00B02494"/>
    <w:rsid w:val="00B024C8"/>
    <w:rsid w:val="00B02503"/>
    <w:rsid w:val="00B02D51"/>
    <w:rsid w:val="00B0309D"/>
    <w:rsid w:val="00B04AEB"/>
    <w:rsid w:val="00B04CCC"/>
    <w:rsid w:val="00B0663F"/>
    <w:rsid w:val="00B06949"/>
    <w:rsid w:val="00B0723E"/>
    <w:rsid w:val="00B0737D"/>
    <w:rsid w:val="00B0761E"/>
    <w:rsid w:val="00B07EF1"/>
    <w:rsid w:val="00B07FE5"/>
    <w:rsid w:val="00B1083A"/>
    <w:rsid w:val="00B10D99"/>
    <w:rsid w:val="00B112E2"/>
    <w:rsid w:val="00B118E1"/>
    <w:rsid w:val="00B11945"/>
    <w:rsid w:val="00B131B2"/>
    <w:rsid w:val="00B135BF"/>
    <w:rsid w:val="00B1363A"/>
    <w:rsid w:val="00B13778"/>
    <w:rsid w:val="00B1386E"/>
    <w:rsid w:val="00B151A9"/>
    <w:rsid w:val="00B15549"/>
    <w:rsid w:val="00B1583E"/>
    <w:rsid w:val="00B16160"/>
    <w:rsid w:val="00B1659B"/>
    <w:rsid w:val="00B165AA"/>
    <w:rsid w:val="00B179DF"/>
    <w:rsid w:val="00B17C82"/>
    <w:rsid w:val="00B212EC"/>
    <w:rsid w:val="00B2180A"/>
    <w:rsid w:val="00B21C4D"/>
    <w:rsid w:val="00B21C9C"/>
    <w:rsid w:val="00B21D7F"/>
    <w:rsid w:val="00B22D1D"/>
    <w:rsid w:val="00B22E17"/>
    <w:rsid w:val="00B24CAB"/>
    <w:rsid w:val="00B2565F"/>
    <w:rsid w:val="00B25F93"/>
    <w:rsid w:val="00B262F6"/>
    <w:rsid w:val="00B26847"/>
    <w:rsid w:val="00B26FDD"/>
    <w:rsid w:val="00B27C96"/>
    <w:rsid w:val="00B308C5"/>
    <w:rsid w:val="00B32C5A"/>
    <w:rsid w:val="00B32F28"/>
    <w:rsid w:val="00B33DF7"/>
    <w:rsid w:val="00B34100"/>
    <w:rsid w:val="00B34D32"/>
    <w:rsid w:val="00B3758E"/>
    <w:rsid w:val="00B37883"/>
    <w:rsid w:val="00B40E39"/>
    <w:rsid w:val="00B40F93"/>
    <w:rsid w:val="00B4101D"/>
    <w:rsid w:val="00B41805"/>
    <w:rsid w:val="00B41A6D"/>
    <w:rsid w:val="00B42072"/>
    <w:rsid w:val="00B43CB6"/>
    <w:rsid w:val="00B43FCD"/>
    <w:rsid w:val="00B4407E"/>
    <w:rsid w:val="00B4434E"/>
    <w:rsid w:val="00B44367"/>
    <w:rsid w:val="00B44A55"/>
    <w:rsid w:val="00B4696B"/>
    <w:rsid w:val="00B47BFD"/>
    <w:rsid w:val="00B47F7D"/>
    <w:rsid w:val="00B47F96"/>
    <w:rsid w:val="00B50202"/>
    <w:rsid w:val="00B50233"/>
    <w:rsid w:val="00B50B9B"/>
    <w:rsid w:val="00B511C1"/>
    <w:rsid w:val="00B513C2"/>
    <w:rsid w:val="00B515CE"/>
    <w:rsid w:val="00B51EEF"/>
    <w:rsid w:val="00B52EA4"/>
    <w:rsid w:val="00B5562A"/>
    <w:rsid w:val="00B55AD4"/>
    <w:rsid w:val="00B56631"/>
    <w:rsid w:val="00B57C02"/>
    <w:rsid w:val="00B57E3D"/>
    <w:rsid w:val="00B6011C"/>
    <w:rsid w:val="00B60631"/>
    <w:rsid w:val="00B60829"/>
    <w:rsid w:val="00B60924"/>
    <w:rsid w:val="00B61120"/>
    <w:rsid w:val="00B61437"/>
    <w:rsid w:val="00B6462A"/>
    <w:rsid w:val="00B65D62"/>
    <w:rsid w:val="00B6650E"/>
    <w:rsid w:val="00B6702B"/>
    <w:rsid w:val="00B7078D"/>
    <w:rsid w:val="00B713AC"/>
    <w:rsid w:val="00B71777"/>
    <w:rsid w:val="00B71968"/>
    <w:rsid w:val="00B72C9D"/>
    <w:rsid w:val="00B72D95"/>
    <w:rsid w:val="00B72F66"/>
    <w:rsid w:val="00B73AC8"/>
    <w:rsid w:val="00B73C3A"/>
    <w:rsid w:val="00B73C98"/>
    <w:rsid w:val="00B75910"/>
    <w:rsid w:val="00B75B72"/>
    <w:rsid w:val="00B76599"/>
    <w:rsid w:val="00B765FF"/>
    <w:rsid w:val="00B767EA"/>
    <w:rsid w:val="00B777B8"/>
    <w:rsid w:val="00B77AF4"/>
    <w:rsid w:val="00B77D56"/>
    <w:rsid w:val="00B77DB2"/>
    <w:rsid w:val="00B8021E"/>
    <w:rsid w:val="00B80744"/>
    <w:rsid w:val="00B807AC"/>
    <w:rsid w:val="00B82A8F"/>
    <w:rsid w:val="00B8348A"/>
    <w:rsid w:val="00B840F2"/>
    <w:rsid w:val="00B8496F"/>
    <w:rsid w:val="00B85263"/>
    <w:rsid w:val="00B85348"/>
    <w:rsid w:val="00B87B8E"/>
    <w:rsid w:val="00B87F3F"/>
    <w:rsid w:val="00B90055"/>
    <w:rsid w:val="00B90E4C"/>
    <w:rsid w:val="00B913E3"/>
    <w:rsid w:val="00B91658"/>
    <w:rsid w:val="00B917A6"/>
    <w:rsid w:val="00B91B80"/>
    <w:rsid w:val="00B91E7C"/>
    <w:rsid w:val="00B937A4"/>
    <w:rsid w:val="00B93F70"/>
    <w:rsid w:val="00B951A7"/>
    <w:rsid w:val="00B953F3"/>
    <w:rsid w:val="00B957E5"/>
    <w:rsid w:val="00B95807"/>
    <w:rsid w:val="00B97645"/>
    <w:rsid w:val="00B97E83"/>
    <w:rsid w:val="00BA0BDA"/>
    <w:rsid w:val="00BA2171"/>
    <w:rsid w:val="00BA27C6"/>
    <w:rsid w:val="00BA2AE1"/>
    <w:rsid w:val="00BA2E62"/>
    <w:rsid w:val="00BA367D"/>
    <w:rsid w:val="00BA3A5B"/>
    <w:rsid w:val="00BA4686"/>
    <w:rsid w:val="00BA4FB0"/>
    <w:rsid w:val="00BA52DE"/>
    <w:rsid w:val="00BA6921"/>
    <w:rsid w:val="00BA7766"/>
    <w:rsid w:val="00BA779D"/>
    <w:rsid w:val="00BA7C99"/>
    <w:rsid w:val="00BB0242"/>
    <w:rsid w:val="00BB07E0"/>
    <w:rsid w:val="00BB2031"/>
    <w:rsid w:val="00BB2426"/>
    <w:rsid w:val="00BB2565"/>
    <w:rsid w:val="00BB2E47"/>
    <w:rsid w:val="00BB4462"/>
    <w:rsid w:val="00BB55EA"/>
    <w:rsid w:val="00BB5815"/>
    <w:rsid w:val="00BB5BF6"/>
    <w:rsid w:val="00BB65D4"/>
    <w:rsid w:val="00BB6E1D"/>
    <w:rsid w:val="00BB6E77"/>
    <w:rsid w:val="00BB7611"/>
    <w:rsid w:val="00BB770F"/>
    <w:rsid w:val="00BC042C"/>
    <w:rsid w:val="00BC072E"/>
    <w:rsid w:val="00BC0F2F"/>
    <w:rsid w:val="00BC14C4"/>
    <w:rsid w:val="00BC299C"/>
    <w:rsid w:val="00BC3BD6"/>
    <w:rsid w:val="00BC41AB"/>
    <w:rsid w:val="00BC4348"/>
    <w:rsid w:val="00BC4F79"/>
    <w:rsid w:val="00BC52AD"/>
    <w:rsid w:val="00BC54CD"/>
    <w:rsid w:val="00BC5E8B"/>
    <w:rsid w:val="00BC5EE3"/>
    <w:rsid w:val="00BC64F4"/>
    <w:rsid w:val="00BD09B0"/>
    <w:rsid w:val="00BD0C23"/>
    <w:rsid w:val="00BD0EBB"/>
    <w:rsid w:val="00BD206D"/>
    <w:rsid w:val="00BD29C1"/>
    <w:rsid w:val="00BD360A"/>
    <w:rsid w:val="00BD366D"/>
    <w:rsid w:val="00BD3C2C"/>
    <w:rsid w:val="00BD5E56"/>
    <w:rsid w:val="00BD5EB3"/>
    <w:rsid w:val="00BD60AF"/>
    <w:rsid w:val="00BD7327"/>
    <w:rsid w:val="00BD74A2"/>
    <w:rsid w:val="00BE000B"/>
    <w:rsid w:val="00BE0EC8"/>
    <w:rsid w:val="00BE1348"/>
    <w:rsid w:val="00BE1DDD"/>
    <w:rsid w:val="00BE2ED8"/>
    <w:rsid w:val="00BE3058"/>
    <w:rsid w:val="00BE36D2"/>
    <w:rsid w:val="00BE3D2D"/>
    <w:rsid w:val="00BE4488"/>
    <w:rsid w:val="00BE58BA"/>
    <w:rsid w:val="00BE6790"/>
    <w:rsid w:val="00BE68C9"/>
    <w:rsid w:val="00BE68D3"/>
    <w:rsid w:val="00BE6978"/>
    <w:rsid w:val="00BE77CE"/>
    <w:rsid w:val="00BE7B95"/>
    <w:rsid w:val="00BF0DA1"/>
    <w:rsid w:val="00BF2CB9"/>
    <w:rsid w:val="00BF2CCB"/>
    <w:rsid w:val="00BF39AB"/>
    <w:rsid w:val="00BF401B"/>
    <w:rsid w:val="00BF480D"/>
    <w:rsid w:val="00BF4AFB"/>
    <w:rsid w:val="00BF59B8"/>
    <w:rsid w:val="00BF5A4D"/>
    <w:rsid w:val="00BF6D69"/>
    <w:rsid w:val="00BF78B7"/>
    <w:rsid w:val="00C00063"/>
    <w:rsid w:val="00C00887"/>
    <w:rsid w:val="00C00FF3"/>
    <w:rsid w:val="00C012B9"/>
    <w:rsid w:val="00C01336"/>
    <w:rsid w:val="00C01847"/>
    <w:rsid w:val="00C01DFE"/>
    <w:rsid w:val="00C0252F"/>
    <w:rsid w:val="00C02A5D"/>
    <w:rsid w:val="00C02D38"/>
    <w:rsid w:val="00C031D6"/>
    <w:rsid w:val="00C04277"/>
    <w:rsid w:val="00C0531C"/>
    <w:rsid w:val="00C0554F"/>
    <w:rsid w:val="00C06A6A"/>
    <w:rsid w:val="00C076D3"/>
    <w:rsid w:val="00C07840"/>
    <w:rsid w:val="00C1023A"/>
    <w:rsid w:val="00C10551"/>
    <w:rsid w:val="00C107E9"/>
    <w:rsid w:val="00C10B22"/>
    <w:rsid w:val="00C10DCF"/>
    <w:rsid w:val="00C13227"/>
    <w:rsid w:val="00C13382"/>
    <w:rsid w:val="00C149F1"/>
    <w:rsid w:val="00C14C49"/>
    <w:rsid w:val="00C15983"/>
    <w:rsid w:val="00C16EF7"/>
    <w:rsid w:val="00C200B8"/>
    <w:rsid w:val="00C203D2"/>
    <w:rsid w:val="00C2075C"/>
    <w:rsid w:val="00C208C8"/>
    <w:rsid w:val="00C21323"/>
    <w:rsid w:val="00C238DA"/>
    <w:rsid w:val="00C24971"/>
    <w:rsid w:val="00C24C07"/>
    <w:rsid w:val="00C24F4E"/>
    <w:rsid w:val="00C25589"/>
    <w:rsid w:val="00C26172"/>
    <w:rsid w:val="00C26AA6"/>
    <w:rsid w:val="00C26DDB"/>
    <w:rsid w:val="00C275DF"/>
    <w:rsid w:val="00C27799"/>
    <w:rsid w:val="00C32199"/>
    <w:rsid w:val="00C32A67"/>
    <w:rsid w:val="00C32B5A"/>
    <w:rsid w:val="00C3335A"/>
    <w:rsid w:val="00C33C45"/>
    <w:rsid w:val="00C34029"/>
    <w:rsid w:val="00C343F5"/>
    <w:rsid w:val="00C3494D"/>
    <w:rsid w:val="00C34D84"/>
    <w:rsid w:val="00C34FF6"/>
    <w:rsid w:val="00C35375"/>
    <w:rsid w:val="00C35716"/>
    <w:rsid w:val="00C35F78"/>
    <w:rsid w:val="00C36298"/>
    <w:rsid w:val="00C368D9"/>
    <w:rsid w:val="00C3694C"/>
    <w:rsid w:val="00C3737B"/>
    <w:rsid w:val="00C4345B"/>
    <w:rsid w:val="00C44A63"/>
    <w:rsid w:val="00C44D0C"/>
    <w:rsid w:val="00C45184"/>
    <w:rsid w:val="00C45642"/>
    <w:rsid w:val="00C45985"/>
    <w:rsid w:val="00C45D44"/>
    <w:rsid w:val="00C45DED"/>
    <w:rsid w:val="00C477A0"/>
    <w:rsid w:val="00C513B5"/>
    <w:rsid w:val="00C51B60"/>
    <w:rsid w:val="00C5209C"/>
    <w:rsid w:val="00C521B0"/>
    <w:rsid w:val="00C5281C"/>
    <w:rsid w:val="00C54228"/>
    <w:rsid w:val="00C54362"/>
    <w:rsid w:val="00C550AB"/>
    <w:rsid w:val="00C6006E"/>
    <w:rsid w:val="00C60B92"/>
    <w:rsid w:val="00C60F96"/>
    <w:rsid w:val="00C614F7"/>
    <w:rsid w:val="00C61B86"/>
    <w:rsid w:val="00C61E4B"/>
    <w:rsid w:val="00C6311C"/>
    <w:rsid w:val="00C63656"/>
    <w:rsid w:val="00C63874"/>
    <w:rsid w:val="00C6494D"/>
    <w:rsid w:val="00C64CFB"/>
    <w:rsid w:val="00C64F55"/>
    <w:rsid w:val="00C65094"/>
    <w:rsid w:val="00C655C0"/>
    <w:rsid w:val="00C65B36"/>
    <w:rsid w:val="00C661DB"/>
    <w:rsid w:val="00C66A70"/>
    <w:rsid w:val="00C66D34"/>
    <w:rsid w:val="00C67365"/>
    <w:rsid w:val="00C67E31"/>
    <w:rsid w:val="00C706FF"/>
    <w:rsid w:val="00C70D08"/>
    <w:rsid w:val="00C716CD"/>
    <w:rsid w:val="00C729BF"/>
    <w:rsid w:val="00C72F45"/>
    <w:rsid w:val="00C73A17"/>
    <w:rsid w:val="00C74193"/>
    <w:rsid w:val="00C741EF"/>
    <w:rsid w:val="00C74939"/>
    <w:rsid w:val="00C7532D"/>
    <w:rsid w:val="00C75A65"/>
    <w:rsid w:val="00C75B06"/>
    <w:rsid w:val="00C75EB3"/>
    <w:rsid w:val="00C764AA"/>
    <w:rsid w:val="00C7653E"/>
    <w:rsid w:val="00C77960"/>
    <w:rsid w:val="00C77A48"/>
    <w:rsid w:val="00C77E39"/>
    <w:rsid w:val="00C80198"/>
    <w:rsid w:val="00C812FA"/>
    <w:rsid w:val="00C81C3D"/>
    <w:rsid w:val="00C82604"/>
    <w:rsid w:val="00C82B68"/>
    <w:rsid w:val="00C82C6A"/>
    <w:rsid w:val="00C849ED"/>
    <w:rsid w:val="00C84F7F"/>
    <w:rsid w:val="00C85323"/>
    <w:rsid w:val="00C8595E"/>
    <w:rsid w:val="00C8668D"/>
    <w:rsid w:val="00C8677D"/>
    <w:rsid w:val="00C8713C"/>
    <w:rsid w:val="00C872D3"/>
    <w:rsid w:val="00C875B8"/>
    <w:rsid w:val="00C8761C"/>
    <w:rsid w:val="00C87787"/>
    <w:rsid w:val="00C879EC"/>
    <w:rsid w:val="00C879F2"/>
    <w:rsid w:val="00C9149D"/>
    <w:rsid w:val="00C9231F"/>
    <w:rsid w:val="00C9251D"/>
    <w:rsid w:val="00C92EE1"/>
    <w:rsid w:val="00C934F8"/>
    <w:rsid w:val="00C93DA7"/>
    <w:rsid w:val="00C941A1"/>
    <w:rsid w:val="00C94219"/>
    <w:rsid w:val="00C95B7B"/>
    <w:rsid w:val="00C96475"/>
    <w:rsid w:val="00C9722F"/>
    <w:rsid w:val="00CA083D"/>
    <w:rsid w:val="00CA08F3"/>
    <w:rsid w:val="00CA12E0"/>
    <w:rsid w:val="00CA31E6"/>
    <w:rsid w:val="00CA43F6"/>
    <w:rsid w:val="00CA6515"/>
    <w:rsid w:val="00CA6C40"/>
    <w:rsid w:val="00CB0385"/>
    <w:rsid w:val="00CB19EF"/>
    <w:rsid w:val="00CB2011"/>
    <w:rsid w:val="00CB2418"/>
    <w:rsid w:val="00CB249E"/>
    <w:rsid w:val="00CB3116"/>
    <w:rsid w:val="00CB34EC"/>
    <w:rsid w:val="00CB45E9"/>
    <w:rsid w:val="00CB4BC7"/>
    <w:rsid w:val="00CB540D"/>
    <w:rsid w:val="00CB5673"/>
    <w:rsid w:val="00CB610A"/>
    <w:rsid w:val="00CB70A0"/>
    <w:rsid w:val="00CC03E2"/>
    <w:rsid w:val="00CC1589"/>
    <w:rsid w:val="00CC270C"/>
    <w:rsid w:val="00CC2DC2"/>
    <w:rsid w:val="00CC3F51"/>
    <w:rsid w:val="00CC5881"/>
    <w:rsid w:val="00CC7797"/>
    <w:rsid w:val="00CC7CA0"/>
    <w:rsid w:val="00CD0A4D"/>
    <w:rsid w:val="00CD146E"/>
    <w:rsid w:val="00CD25DC"/>
    <w:rsid w:val="00CD3418"/>
    <w:rsid w:val="00CD3591"/>
    <w:rsid w:val="00CD3866"/>
    <w:rsid w:val="00CD39BA"/>
    <w:rsid w:val="00CD3D72"/>
    <w:rsid w:val="00CD4683"/>
    <w:rsid w:val="00CD52E8"/>
    <w:rsid w:val="00CD5349"/>
    <w:rsid w:val="00CD5A6E"/>
    <w:rsid w:val="00CD6F0E"/>
    <w:rsid w:val="00CD763D"/>
    <w:rsid w:val="00CD7A29"/>
    <w:rsid w:val="00CD7AAE"/>
    <w:rsid w:val="00CD7B20"/>
    <w:rsid w:val="00CD7FBD"/>
    <w:rsid w:val="00CE03B0"/>
    <w:rsid w:val="00CE0D86"/>
    <w:rsid w:val="00CE0F86"/>
    <w:rsid w:val="00CE1098"/>
    <w:rsid w:val="00CE20DF"/>
    <w:rsid w:val="00CE2C12"/>
    <w:rsid w:val="00CE3066"/>
    <w:rsid w:val="00CE3F9B"/>
    <w:rsid w:val="00CE42D4"/>
    <w:rsid w:val="00CE502B"/>
    <w:rsid w:val="00CE5628"/>
    <w:rsid w:val="00CE7949"/>
    <w:rsid w:val="00CF02F1"/>
    <w:rsid w:val="00CF0333"/>
    <w:rsid w:val="00CF079F"/>
    <w:rsid w:val="00CF0D89"/>
    <w:rsid w:val="00CF0DDC"/>
    <w:rsid w:val="00CF0FEA"/>
    <w:rsid w:val="00CF1BD5"/>
    <w:rsid w:val="00CF1EA1"/>
    <w:rsid w:val="00CF1F6E"/>
    <w:rsid w:val="00CF33ED"/>
    <w:rsid w:val="00CF372B"/>
    <w:rsid w:val="00CF3A47"/>
    <w:rsid w:val="00CF3D7A"/>
    <w:rsid w:val="00CF476A"/>
    <w:rsid w:val="00CF5A44"/>
    <w:rsid w:val="00CF5C26"/>
    <w:rsid w:val="00CF696C"/>
    <w:rsid w:val="00CF7832"/>
    <w:rsid w:val="00D007D6"/>
    <w:rsid w:val="00D00D9F"/>
    <w:rsid w:val="00D01E8C"/>
    <w:rsid w:val="00D0277F"/>
    <w:rsid w:val="00D05F6A"/>
    <w:rsid w:val="00D05FDC"/>
    <w:rsid w:val="00D06479"/>
    <w:rsid w:val="00D10526"/>
    <w:rsid w:val="00D111EA"/>
    <w:rsid w:val="00D12717"/>
    <w:rsid w:val="00D12A82"/>
    <w:rsid w:val="00D138A2"/>
    <w:rsid w:val="00D138AF"/>
    <w:rsid w:val="00D146A8"/>
    <w:rsid w:val="00D146E9"/>
    <w:rsid w:val="00D15327"/>
    <w:rsid w:val="00D154B4"/>
    <w:rsid w:val="00D1615A"/>
    <w:rsid w:val="00D164AC"/>
    <w:rsid w:val="00D16D65"/>
    <w:rsid w:val="00D16E0C"/>
    <w:rsid w:val="00D1703D"/>
    <w:rsid w:val="00D17F50"/>
    <w:rsid w:val="00D203F0"/>
    <w:rsid w:val="00D2131E"/>
    <w:rsid w:val="00D23142"/>
    <w:rsid w:val="00D25232"/>
    <w:rsid w:val="00D25287"/>
    <w:rsid w:val="00D25B05"/>
    <w:rsid w:val="00D25C32"/>
    <w:rsid w:val="00D270A2"/>
    <w:rsid w:val="00D27264"/>
    <w:rsid w:val="00D27401"/>
    <w:rsid w:val="00D27E2F"/>
    <w:rsid w:val="00D27EB3"/>
    <w:rsid w:val="00D27FB8"/>
    <w:rsid w:val="00D3076E"/>
    <w:rsid w:val="00D30A33"/>
    <w:rsid w:val="00D31086"/>
    <w:rsid w:val="00D315C9"/>
    <w:rsid w:val="00D31671"/>
    <w:rsid w:val="00D31AC3"/>
    <w:rsid w:val="00D3200B"/>
    <w:rsid w:val="00D325FE"/>
    <w:rsid w:val="00D326AE"/>
    <w:rsid w:val="00D3276A"/>
    <w:rsid w:val="00D3278A"/>
    <w:rsid w:val="00D32E13"/>
    <w:rsid w:val="00D32FBA"/>
    <w:rsid w:val="00D33C96"/>
    <w:rsid w:val="00D3448C"/>
    <w:rsid w:val="00D3458A"/>
    <w:rsid w:val="00D34B47"/>
    <w:rsid w:val="00D3578C"/>
    <w:rsid w:val="00D362CD"/>
    <w:rsid w:val="00D37D07"/>
    <w:rsid w:val="00D37DA1"/>
    <w:rsid w:val="00D405C0"/>
    <w:rsid w:val="00D40BAE"/>
    <w:rsid w:val="00D40D10"/>
    <w:rsid w:val="00D4124F"/>
    <w:rsid w:val="00D412F6"/>
    <w:rsid w:val="00D41A7A"/>
    <w:rsid w:val="00D41C24"/>
    <w:rsid w:val="00D42E25"/>
    <w:rsid w:val="00D42F90"/>
    <w:rsid w:val="00D437AC"/>
    <w:rsid w:val="00D43867"/>
    <w:rsid w:val="00D43E2C"/>
    <w:rsid w:val="00D440E0"/>
    <w:rsid w:val="00D4434E"/>
    <w:rsid w:val="00D443E9"/>
    <w:rsid w:val="00D4468A"/>
    <w:rsid w:val="00D45791"/>
    <w:rsid w:val="00D45D6E"/>
    <w:rsid w:val="00D46435"/>
    <w:rsid w:val="00D4719B"/>
    <w:rsid w:val="00D47A7C"/>
    <w:rsid w:val="00D47BB8"/>
    <w:rsid w:val="00D50620"/>
    <w:rsid w:val="00D51CE2"/>
    <w:rsid w:val="00D51E1E"/>
    <w:rsid w:val="00D5300C"/>
    <w:rsid w:val="00D530D9"/>
    <w:rsid w:val="00D539E7"/>
    <w:rsid w:val="00D544EF"/>
    <w:rsid w:val="00D54692"/>
    <w:rsid w:val="00D54A52"/>
    <w:rsid w:val="00D55A4D"/>
    <w:rsid w:val="00D55E8E"/>
    <w:rsid w:val="00D5669A"/>
    <w:rsid w:val="00D5685B"/>
    <w:rsid w:val="00D571D5"/>
    <w:rsid w:val="00D575B6"/>
    <w:rsid w:val="00D576B8"/>
    <w:rsid w:val="00D608E3"/>
    <w:rsid w:val="00D628E1"/>
    <w:rsid w:val="00D62F6F"/>
    <w:rsid w:val="00D6312C"/>
    <w:rsid w:val="00D6364C"/>
    <w:rsid w:val="00D63DCD"/>
    <w:rsid w:val="00D63E4C"/>
    <w:rsid w:val="00D642B7"/>
    <w:rsid w:val="00D64460"/>
    <w:rsid w:val="00D64B4F"/>
    <w:rsid w:val="00D6554D"/>
    <w:rsid w:val="00D66223"/>
    <w:rsid w:val="00D67342"/>
    <w:rsid w:val="00D67C0C"/>
    <w:rsid w:val="00D7055D"/>
    <w:rsid w:val="00D70798"/>
    <w:rsid w:val="00D70A30"/>
    <w:rsid w:val="00D70B8B"/>
    <w:rsid w:val="00D71624"/>
    <w:rsid w:val="00D71994"/>
    <w:rsid w:val="00D72556"/>
    <w:rsid w:val="00D73C8D"/>
    <w:rsid w:val="00D73DDE"/>
    <w:rsid w:val="00D740ED"/>
    <w:rsid w:val="00D743C9"/>
    <w:rsid w:val="00D765B2"/>
    <w:rsid w:val="00D775D5"/>
    <w:rsid w:val="00D77B75"/>
    <w:rsid w:val="00D77BA9"/>
    <w:rsid w:val="00D8023C"/>
    <w:rsid w:val="00D8053B"/>
    <w:rsid w:val="00D80E52"/>
    <w:rsid w:val="00D81596"/>
    <w:rsid w:val="00D816CD"/>
    <w:rsid w:val="00D81862"/>
    <w:rsid w:val="00D826B2"/>
    <w:rsid w:val="00D82ED6"/>
    <w:rsid w:val="00D82F74"/>
    <w:rsid w:val="00D848EC"/>
    <w:rsid w:val="00D87D17"/>
    <w:rsid w:val="00D87EE0"/>
    <w:rsid w:val="00D91796"/>
    <w:rsid w:val="00D91B72"/>
    <w:rsid w:val="00D91D51"/>
    <w:rsid w:val="00D91DB9"/>
    <w:rsid w:val="00D9224A"/>
    <w:rsid w:val="00D930A6"/>
    <w:rsid w:val="00D943DF"/>
    <w:rsid w:val="00D95020"/>
    <w:rsid w:val="00D9554D"/>
    <w:rsid w:val="00D95919"/>
    <w:rsid w:val="00D95A02"/>
    <w:rsid w:val="00D97312"/>
    <w:rsid w:val="00DA03FC"/>
    <w:rsid w:val="00DA0DA1"/>
    <w:rsid w:val="00DA144A"/>
    <w:rsid w:val="00DA14C7"/>
    <w:rsid w:val="00DA180F"/>
    <w:rsid w:val="00DA31A8"/>
    <w:rsid w:val="00DA3C17"/>
    <w:rsid w:val="00DA4A26"/>
    <w:rsid w:val="00DA4CED"/>
    <w:rsid w:val="00DA614A"/>
    <w:rsid w:val="00DA6813"/>
    <w:rsid w:val="00DA74DC"/>
    <w:rsid w:val="00DA77D3"/>
    <w:rsid w:val="00DA7B80"/>
    <w:rsid w:val="00DB0006"/>
    <w:rsid w:val="00DB050B"/>
    <w:rsid w:val="00DB0865"/>
    <w:rsid w:val="00DB15B4"/>
    <w:rsid w:val="00DB29F6"/>
    <w:rsid w:val="00DB2DCF"/>
    <w:rsid w:val="00DB3322"/>
    <w:rsid w:val="00DB3B13"/>
    <w:rsid w:val="00DB4E61"/>
    <w:rsid w:val="00DB54D1"/>
    <w:rsid w:val="00DB5729"/>
    <w:rsid w:val="00DB6D77"/>
    <w:rsid w:val="00DB73B8"/>
    <w:rsid w:val="00DB74C0"/>
    <w:rsid w:val="00DC11FC"/>
    <w:rsid w:val="00DC235B"/>
    <w:rsid w:val="00DC2861"/>
    <w:rsid w:val="00DC291F"/>
    <w:rsid w:val="00DC2ED1"/>
    <w:rsid w:val="00DC2F39"/>
    <w:rsid w:val="00DC310A"/>
    <w:rsid w:val="00DC35ED"/>
    <w:rsid w:val="00DC3F98"/>
    <w:rsid w:val="00DC47D9"/>
    <w:rsid w:val="00DC4DEE"/>
    <w:rsid w:val="00DC51D7"/>
    <w:rsid w:val="00DC5500"/>
    <w:rsid w:val="00DC5C44"/>
    <w:rsid w:val="00DC65A1"/>
    <w:rsid w:val="00DC6B3B"/>
    <w:rsid w:val="00DD014E"/>
    <w:rsid w:val="00DD10F8"/>
    <w:rsid w:val="00DD1700"/>
    <w:rsid w:val="00DD1F70"/>
    <w:rsid w:val="00DD355E"/>
    <w:rsid w:val="00DD3DC8"/>
    <w:rsid w:val="00DD4911"/>
    <w:rsid w:val="00DD5AE4"/>
    <w:rsid w:val="00DD63A4"/>
    <w:rsid w:val="00DD645D"/>
    <w:rsid w:val="00DD675D"/>
    <w:rsid w:val="00DD6FF1"/>
    <w:rsid w:val="00DD7520"/>
    <w:rsid w:val="00DD7BCC"/>
    <w:rsid w:val="00DE0629"/>
    <w:rsid w:val="00DE0A96"/>
    <w:rsid w:val="00DE0FD2"/>
    <w:rsid w:val="00DE2438"/>
    <w:rsid w:val="00DE26C6"/>
    <w:rsid w:val="00DE446C"/>
    <w:rsid w:val="00DE475D"/>
    <w:rsid w:val="00DE4861"/>
    <w:rsid w:val="00DE4CED"/>
    <w:rsid w:val="00DE4CFE"/>
    <w:rsid w:val="00DE5353"/>
    <w:rsid w:val="00DE5922"/>
    <w:rsid w:val="00DE7480"/>
    <w:rsid w:val="00DE752D"/>
    <w:rsid w:val="00DE7CA4"/>
    <w:rsid w:val="00DF00F4"/>
    <w:rsid w:val="00DF2074"/>
    <w:rsid w:val="00DF33BB"/>
    <w:rsid w:val="00DF3628"/>
    <w:rsid w:val="00DF3BAA"/>
    <w:rsid w:val="00DF3D01"/>
    <w:rsid w:val="00DF4327"/>
    <w:rsid w:val="00DF4365"/>
    <w:rsid w:val="00DF4D00"/>
    <w:rsid w:val="00DF530B"/>
    <w:rsid w:val="00DF54E8"/>
    <w:rsid w:val="00DF5ABF"/>
    <w:rsid w:val="00E01811"/>
    <w:rsid w:val="00E01E87"/>
    <w:rsid w:val="00E020C7"/>
    <w:rsid w:val="00E037AC"/>
    <w:rsid w:val="00E03AE2"/>
    <w:rsid w:val="00E04036"/>
    <w:rsid w:val="00E04147"/>
    <w:rsid w:val="00E047E3"/>
    <w:rsid w:val="00E05035"/>
    <w:rsid w:val="00E05072"/>
    <w:rsid w:val="00E05557"/>
    <w:rsid w:val="00E059C0"/>
    <w:rsid w:val="00E05A0D"/>
    <w:rsid w:val="00E05F97"/>
    <w:rsid w:val="00E06B26"/>
    <w:rsid w:val="00E101FD"/>
    <w:rsid w:val="00E10358"/>
    <w:rsid w:val="00E10B97"/>
    <w:rsid w:val="00E10F1C"/>
    <w:rsid w:val="00E11177"/>
    <w:rsid w:val="00E11249"/>
    <w:rsid w:val="00E11968"/>
    <w:rsid w:val="00E12856"/>
    <w:rsid w:val="00E13B12"/>
    <w:rsid w:val="00E14172"/>
    <w:rsid w:val="00E141CB"/>
    <w:rsid w:val="00E1423F"/>
    <w:rsid w:val="00E1435F"/>
    <w:rsid w:val="00E14589"/>
    <w:rsid w:val="00E1598F"/>
    <w:rsid w:val="00E161D2"/>
    <w:rsid w:val="00E1681F"/>
    <w:rsid w:val="00E168D8"/>
    <w:rsid w:val="00E17766"/>
    <w:rsid w:val="00E20BB2"/>
    <w:rsid w:val="00E20CF3"/>
    <w:rsid w:val="00E2111A"/>
    <w:rsid w:val="00E2180B"/>
    <w:rsid w:val="00E21848"/>
    <w:rsid w:val="00E221B7"/>
    <w:rsid w:val="00E228CA"/>
    <w:rsid w:val="00E22CD8"/>
    <w:rsid w:val="00E23D1C"/>
    <w:rsid w:val="00E23D39"/>
    <w:rsid w:val="00E24862"/>
    <w:rsid w:val="00E24A5F"/>
    <w:rsid w:val="00E24DFC"/>
    <w:rsid w:val="00E26481"/>
    <w:rsid w:val="00E26D86"/>
    <w:rsid w:val="00E27828"/>
    <w:rsid w:val="00E313AA"/>
    <w:rsid w:val="00E31B61"/>
    <w:rsid w:val="00E321B8"/>
    <w:rsid w:val="00E3237F"/>
    <w:rsid w:val="00E327B2"/>
    <w:rsid w:val="00E32BF4"/>
    <w:rsid w:val="00E34927"/>
    <w:rsid w:val="00E349FB"/>
    <w:rsid w:val="00E34E85"/>
    <w:rsid w:val="00E3553A"/>
    <w:rsid w:val="00E35814"/>
    <w:rsid w:val="00E361C4"/>
    <w:rsid w:val="00E40245"/>
    <w:rsid w:val="00E40F29"/>
    <w:rsid w:val="00E41C62"/>
    <w:rsid w:val="00E41F0A"/>
    <w:rsid w:val="00E42FF6"/>
    <w:rsid w:val="00E4306B"/>
    <w:rsid w:val="00E43933"/>
    <w:rsid w:val="00E43B48"/>
    <w:rsid w:val="00E44BD9"/>
    <w:rsid w:val="00E44E3A"/>
    <w:rsid w:val="00E45761"/>
    <w:rsid w:val="00E46438"/>
    <w:rsid w:val="00E46ACF"/>
    <w:rsid w:val="00E501A6"/>
    <w:rsid w:val="00E50F83"/>
    <w:rsid w:val="00E517A3"/>
    <w:rsid w:val="00E51D12"/>
    <w:rsid w:val="00E53AA5"/>
    <w:rsid w:val="00E53F06"/>
    <w:rsid w:val="00E55687"/>
    <w:rsid w:val="00E557DC"/>
    <w:rsid w:val="00E55A36"/>
    <w:rsid w:val="00E55A88"/>
    <w:rsid w:val="00E5709F"/>
    <w:rsid w:val="00E5739C"/>
    <w:rsid w:val="00E6059F"/>
    <w:rsid w:val="00E60798"/>
    <w:rsid w:val="00E61B3B"/>
    <w:rsid w:val="00E6378D"/>
    <w:rsid w:val="00E64120"/>
    <w:rsid w:val="00E65548"/>
    <w:rsid w:val="00E657BB"/>
    <w:rsid w:val="00E66CCC"/>
    <w:rsid w:val="00E6764F"/>
    <w:rsid w:val="00E676F9"/>
    <w:rsid w:val="00E70526"/>
    <w:rsid w:val="00E70F0C"/>
    <w:rsid w:val="00E726AC"/>
    <w:rsid w:val="00E72C36"/>
    <w:rsid w:val="00E72DCA"/>
    <w:rsid w:val="00E72E79"/>
    <w:rsid w:val="00E73003"/>
    <w:rsid w:val="00E7320F"/>
    <w:rsid w:val="00E742A3"/>
    <w:rsid w:val="00E746F7"/>
    <w:rsid w:val="00E74E54"/>
    <w:rsid w:val="00E74F0F"/>
    <w:rsid w:val="00E77860"/>
    <w:rsid w:val="00E80BB9"/>
    <w:rsid w:val="00E81445"/>
    <w:rsid w:val="00E819C0"/>
    <w:rsid w:val="00E83080"/>
    <w:rsid w:val="00E830F7"/>
    <w:rsid w:val="00E85163"/>
    <w:rsid w:val="00E85374"/>
    <w:rsid w:val="00E85C9B"/>
    <w:rsid w:val="00E869C8"/>
    <w:rsid w:val="00E86BFC"/>
    <w:rsid w:val="00E87391"/>
    <w:rsid w:val="00E8782D"/>
    <w:rsid w:val="00E87B6D"/>
    <w:rsid w:val="00E90A84"/>
    <w:rsid w:val="00E92247"/>
    <w:rsid w:val="00E93987"/>
    <w:rsid w:val="00E93C14"/>
    <w:rsid w:val="00E93C79"/>
    <w:rsid w:val="00E94AEA"/>
    <w:rsid w:val="00E94E20"/>
    <w:rsid w:val="00E963CD"/>
    <w:rsid w:val="00E969A5"/>
    <w:rsid w:val="00E977AE"/>
    <w:rsid w:val="00E97C9F"/>
    <w:rsid w:val="00EA00B9"/>
    <w:rsid w:val="00EA00E6"/>
    <w:rsid w:val="00EA1076"/>
    <w:rsid w:val="00EA188E"/>
    <w:rsid w:val="00EA1F89"/>
    <w:rsid w:val="00EA2B98"/>
    <w:rsid w:val="00EA3039"/>
    <w:rsid w:val="00EA30A9"/>
    <w:rsid w:val="00EA3FD1"/>
    <w:rsid w:val="00EA437C"/>
    <w:rsid w:val="00EA4B31"/>
    <w:rsid w:val="00EA63FF"/>
    <w:rsid w:val="00EA643C"/>
    <w:rsid w:val="00EA6939"/>
    <w:rsid w:val="00EA70BC"/>
    <w:rsid w:val="00EA70C6"/>
    <w:rsid w:val="00EA7F96"/>
    <w:rsid w:val="00EB0701"/>
    <w:rsid w:val="00EB07F3"/>
    <w:rsid w:val="00EB1947"/>
    <w:rsid w:val="00EB1CD5"/>
    <w:rsid w:val="00EB25C9"/>
    <w:rsid w:val="00EB2B9E"/>
    <w:rsid w:val="00EB2BE9"/>
    <w:rsid w:val="00EB2D79"/>
    <w:rsid w:val="00EB2FE8"/>
    <w:rsid w:val="00EB31B5"/>
    <w:rsid w:val="00EB5D08"/>
    <w:rsid w:val="00EB76A7"/>
    <w:rsid w:val="00EC087E"/>
    <w:rsid w:val="00EC1080"/>
    <w:rsid w:val="00EC3932"/>
    <w:rsid w:val="00EC4575"/>
    <w:rsid w:val="00EC5198"/>
    <w:rsid w:val="00EC528D"/>
    <w:rsid w:val="00EC5D99"/>
    <w:rsid w:val="00EC73D8"/>
    <w:rsid w:val="00ED129A"/>
    <w:rsid w:val="00ED1A45"/>
    <w:rsid w:val="00ED1D73"/>
    <w:rsid w:val="00ED2076"/>
    <w:rsid w:val="00ED5679"/>
    <w:rsid w:val="00ED7C91"/>
    <w:rsid w:val="00ED7D2F"/>
    <w:rsid w:val="00ED7E2C"/>
    <w:rsid w:val="00EE0738"/>
    <w:rsid w:val="00EE0F54"/>
    <w:rsid w:val="00EE1356"/>
    <w:rsid w:val="00EE1826"/>
    <w:rsid w:val="00EE1BBE"/>
    <w:rsid w:val="00EE2256"/>
    <w:rsid w:val="00EE391B"/>
    <w:rsid w:val="00EE3929"/>
    <w:rsid w:val="00EE3F05"/>
    <w:rsid w:val="00EE46C0"/>
    <w:rsid w:val="00EE4752"/>
    <w:rsid w:val="00EE50E7"/>
    <w:rsid w:val="00EE5769"/>
    <w:rsid w:val="00EE6B6C"/>
    <w:rsid w:val="00EE739A"/>
    <w:rsid w:val="00EE7EDD"/>
    <w:rsid w:val="00EE7FDB"/>
    <w:rsid w:val="00EF0C7A"/>
    <w:rsid w:val="00EF0D0D"/>
    <w:rsid w:val="00EF2194"/>
    <w:rsid w:val="00EF277C"/>
    <w:rsid w:val="00EF2C6B"/>
    <w:rsid w:val="00EF31FF"/>
    <w:rsid w:val="00EF3F64"/>
    <w:rsid w:val="00EF4BD9"/>
    <w:rsid w:val="00EF6DB8"/>
    <w:rsid w:val="00EF7368"/>
    <w:rsid w:val="00EF7640"/>
    <w:rsid w:val="00EF78BD"/>
    <w:rsid w:val="00F0034B"/>
    <w:rsid w:val="00F00924"/>
    <w:rsid w:val="00F01F8B"/>
    <w:rsid w:val="00F0269A"/>
    <w:rsid w:val="00F0343B"/>
    <w:rsid w:val="00F035CF"/>
    <w:rsid w:val="00F03657"/>
    <w:rsid w:val="00F03DCB"/>
    <w:rsid w:val="00F05081"/>
    <w:rsid w:val="00F05201"/>
    <w:rsid w:val="00F05CC7"/>
    <w:rsid w:val="00F07DA9"/>
    <w:rsid w:val="00F12085"/>
    <w:rsid w:val="00F12160"/>
    <w:rsid w:val="00F12446"/>
    <w:rsid w:val="00F132C9"/>
    <w:rsid w:val="00F137D8"/>
    <w:rsid w:val="00F13E7A"/>
    <w:rsid w:val="00F14696"/>
    <w:rsid w:val="00F146E5"/>
    <w:rsid w:val="00F151C0"/>
    <w:rsid w:val="00F152EF"/>
    <w:rsid w:val="00F15CD6"/>
    <w:rsid w:val="00F15F19"/>
    <w:rsid w:val="00F16438"/>
    <w:rsid w:val="00F17A13"/>
    <w:rsid w:val="00F20211"/>
    <w:rsid w:val="00F20587"/>
    <w:rsid w:val="00F2069A"/>
    <w:rsid w:val="00F20EDE"/>
    <w:rsid w:val="00F214DC"/>
    <w:rsid w:val="00F21698"/>
    <w:rsid w:val="00F21932"/>
    <w:rsid w:val="00F2293E"/>
    <w:rsid w:val="00F22D35"/>
    <w:rsid w:val="00F22DF2"/>
    <w:rsid w:val="00F23F3C"/>
    <w:rsid w:val="00F24178"/>
    <w:rsid w:val="00F24C5F"/>
    <w:rsid w:val="00F257B9"/>
    <w:rsid w:val="00F258B2"/>
    <w:rsid w:val="00F265C1"/>
    <w:rsid w:val="00F272A1"/>
    <w:rsid w:val="00F27329"/>
    <w:rsid w:val="00F275F0"/>
    <w:rsid w:val="00F278A7"/>
    <w:rsid w:val="00F30837"/>
    <w:rsid w:val="00F31408"/>
    <w:rsid w:val="00F318EB"/>
    <w:rsid w:val="00F342CF"/>
    <w:rsid w:val="00F3471F"/>
    <w:rsid w:val="00F34C7E"/>
    <w:rsid w:val="00F34D03"/>
    <w:rsid w:val="00F34E52"/>
    <w:rsid w:val="00F3566D"/>
    <w:rsid w:val="00F3577A"/>
    <w:rsid w:val="00F35E94"/>
    <w:rsid w:val="00F3680E"/>
    <w:rsid w:val="00F36BDB"/>
    <w:rsid w:val="00F373A1"/>
    <w:rsid w:val="00F4080C"/>
    <w:rsid w:val="00F41471"/>
    <w:rsid w:val="00F41C6B"/>
    <w:rsid w:val="00F422A9"/>
    <w:rsid w:val="00F43CFB"/>
    <w:rsid w:val="00F43E42"/>
    <w:rsid w:val="00F43F5B"/>
    <w:rsid w:val="00F44102"/>
    <w:rsid w:val="00F44740"/>
    <w:rsid w:val="00F447E3"/>
    <w:rsid w:val="00F45ABB"/>
    <w:rsid w:val="00F45C00"/>
    <w:rsid w:val="00F4681D"/>
    <w:rsid w:val="00F4731F"/>
    <w:rsid w:val="00F475ED"/>
    <w:rsid w:val="00F47D2D"/>
    <w:rsid w:val="00F5048C"/>
    <w:rsid w:val="00F504C9"/>
    <w:rsid w:val="00F52A3D"/>
    <w:rsid w:val="00F53E1E"/>
    <w:rsid w:val="00F5474F"/>
    <w:rsid w:val="00F5496C"/>
    <w:rsid w:val="00F54D1A"/>
    <w:rsid w:val="00F555BF"/>
    <w:rsid w:val="00F55C50"/>
    <w:rsid w:val="00F5614C"/>
    <w:rsid w:val="00F56786"/>
    <w:rsid w:val="00F5731A"/>
    <w:rsid w:val="00F57A31"/>
    <w:rsid w:val="00F60A20"/>
    <w:rsid w:val="00F60E72"/>
    <w:rsid w:val="00F61740"/>
    <w:rsid w:val="00F62BF9"/>
    <w:rsid w:val="00F65209"/>
    <w:rsid w:val="00F65664"/>
    <w:rsid w:val="00F65685"/>
    <w:rsid w:val="00F6707E"/>
    <w:rsid w:val="00F67661"/>
    <w:rsid w:val="00F67D92"/>
    <w:rsid w:val="00F70120"/>
    <w:rsid w:val="00F70943"/>
    <w:rsid w:val="00F70D96"/>
    <w:rsid w:val="00F71A9D"/>
    <w:rsid w:val="00F72731"/>
    <w:rsid w:val="00F72A4B"/>
    <w:rsid w:val="00F739EA"/>
    <w:rsid w:val="00F73CDB"/>
    <w:rsid w:val="00F74084"/>
    <w:rsid w:val="00F74514"/>
    <w:rsid w:val="00F74AEC"/>
    <w:rsid w:val="00F74E96"/>
    <w:rsid w:val="00F75E98"/>
    <w:rsid w:val="00F76A1B"/>
    <w:rsid w:val="00F76C02"/>
    <w:rsid w:val="00F7709E"/>
    <w:rsid w:val="00F77238"/>
    <w:rsid w:val="00F8064D"/>
    <w:rsid w:val="00F80AC1"/>
    <w:rsid w:val="00F8155F"/>
    <w:rsid w:val="00F815B0"/>
    <w:rsid w:val="00F816C4"/>
    <w:rsid w:val="00F81DDD"/>
    <w:rsid w:val="00F82141"/>
    <w:rsid w:val="00F83291"/>
    <w:rsid w:val="00F839CB"/>
    <w:rsid w:val="00F85BA2"/>
    <w:rsid w:val="00F86034"/>
    <w:rsid w:val="00F86B8D"/>
    <w:rsid w:val="00F87722"/>
    <w:rsid w:val="00F877AD"/>
    <w:rsid w:val="00F908DA"/>
    <w:rsid w:val="00F90AA9"/>
    <w:rsid w:val="00F90F51"/>
    <w:rsid w:val="00F9161C"/>
    <w:rsid w:val="00F9168F"/>
    <w:rsid w:val="00F91C7E"/>
    <w:rsid w:val="00F92963"/>
    <w:rsid w:val="00F936EC"/>
    <w:rsid w:val="00F9418E"/>
    <w:rsid w:val="00F94617"/>
    <w:rsid w:val="00F952AE"/>
    <w:rsid w:val="00F95DD0"/>
    <w:rsid w:val="00F95EA4"/>
    <w:rsid w:val="00F960B4"/>
    <w:rsid w:val="00F9618F"/>
    <w:rsid w:val="00F965D1"/>
    <w:rsid w:val="00F96F2A"/>
    <w:rsid w:val="00F977D4"/>
    <w:rsid w:val="00FA0A54"/>
    <w:rsid w:val="00FA29C1"/>
    <w:rsid w:val="00FA3826"/>
    <w:rsid w:val="00FA3BA1"/>
    <w:rsid w:val="00FA4828"/>
    <w:rsid w:val="00FA52E8"/>
    <w:rsid w:val="00FA531C"/>
    <w:rsid w:val="00FA5332"/>
    <w:rsid w:val="00FA6281"/>
    <w:rsid w:val="00FA7046"/>
    <w:rsid w:val="00FA79A1"/>
    <w:rsid w:val="00FB03FE"/>
    <w:rsid w:val="00FB0EA8"/>
    <w:rsid w:val="00FB17F1"/>
    <w:rsid w:val="00FB1EA0"/>
    <w:rsid w:val="00FB1EE8"/>
    <w:rsid w:val="00FB37F9"/>
    <w:rsid w:val="00FB3BF8"/>
    <w:rsid w:val="00FB439B"/>
    <w:rsid w:val="00FB4FD4"/>
    <w:rsid w:val="00FB5C99"/>
    <w:rsid w:val="00FB6023"/>
    <w:rsid w:val="00FB639E"/>
    <w:rsid w:val="00FB6F44"/>
    <w:rsid w:val="00FB775D"/>
    <w:rsid w:val="00FC08C9"/>
    <w:rsid w:val="00FC0EE5"/>
    <w:rsid w:val="00FC1750"/>
    <w:rsid w:val="00FC17B9"/>
    <w:rsid w:val="00FC1993"/>
    <w:rsid w:val="00FC261D"/>
    <w:rsid w:val="00FC4459"/>
    <w:rsid w:val="00FC71B8"/>
    <w:rsid w:val="00FC7337"/>
    <w:rsid w:val="00FD05AE"/>
    <w:rsid w:val="00FD06D7"/>
    <w:rsid w:val="00FD0770"/>
    <w:rsid w:val="00FD1528"/>
    <w:rsid w:val="00FD15E3"/>
    <w:rsid w:val="00FD208B"/>
    <w:rsid w:val="00FD285E"/>
    <w:rsid w:val="00FD38CA"/>
    <w:rsid w:val="00FD38EA"/>
    <w:rsid w:val="00FD42E5"/>
    <w:rsid w:val="00FD433E"/>
    <w:rsid w:val="00FD4A6D"/>
    <w:rsid w:val="00FD627E"/>
    <w:rsid w:val="00FD78D6"/>
    <w:rsid w:val="00FD7C57"/>
    <w:rsid w:val="00FE0B34"/>
    <w:rsid w:val="00FE164B"/>
    <w:rsid w:val="00FE2638"/>
    <w:rsid w:val="00FE2EF9"/>
    <w:rsid w:val="00FE348B"/>
    <w:rsid w:val="00FE368F"/>
    <w:rsid w:val="00FE38E6"/>
    <w:rsid w:val="00FE4827"/>
    <w:rsid w:val="00FE4D61"/>
    <w:rsid w:val="00FE4E60"/>
    <w:rsid w:val="00FE5793"/>
    <w:rsid w:val="00FE609B"/>
    <w:rsid w:val="00FE61A7"/>
    <w:rsid w:val="00FE686D"/>
    <w:rsid w:val="00FE6B11"/>
    <w:rsid w:val="00FE70AA"/>
    <w:rsid w:val="00FE75F9"/>
    <w:rsid w:val="00FE7DCB"/>
    <w:rsid w:val="00FF0E37"/>
    <w:rsid w:val="00FF0FC2"/>
    <w:rsid w:val="00FF11C5"/>
    <w:rsid w:val="00FF20C6"/>
    <w:rsid w:val="00FF2826"/>
    <w:rsid w:val="00FF2E1E"/>
    <w:rsid w:val="00FF2F79"/>
    <w:rsid w:val="00FF38CB"/>
    <w:rsid w:val="00FF5CB6"/>
    <w:rsid w:val="00FF60E1"/>
    <w:rsid w:val="00FF6E69"/>
    <w:rsid w:val="00FF7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07E7"/>
    <w:rPr>
      <w:rFonts w:ascii="CordiaUPC" w:hAnsi="CordiaUPC" w:cs="CordiaUPC"/>
    </w:rPr>
  </w:style>
  <w:style w:type="paragraph" w:styleId="Heading1">
    <w:name w:val="heading 1"/>
    <w:basedOn w:val="Normal"/>
    <w:next w:val="Normal"/>
    <w:qFormat/>
    <w:rsid w:val="00281411"/>
    <w:pPr>
      <w:keepNext/>
      <w:tabs>
        <w:tab w:val="left" w:pos="78"/>
      </w:tabs>
      <w:jc w:val="center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81411"/>
    <w:pPr>
      <w:keepNext/>
      <w:tabs>
        <w:tab w:val="left" w:pos="342"/>
      </w:tabs>
      <w:ind w:right="-88"/>
      <w:jc w:val="center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281411"/>
    <w:pPr>
      <w:keepNext/>
      <w:tabs>
        <w:tab w:val="left" w:pos="720"/>
        <w:tab w:val="left" w:pos="810"/>
      </w:tabs>
      <w:ind w:left="900" w:right="576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281411"/>
    <w:pPr>
      <w:keepNext/>
      <w:tabs>
        <w:tab w:val="left" w:pos="360"/>
      </w:tabs>
      <w:ind w:right="583"/>
      <w:jc w:val="right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281411"/>
    <w:pPr>
      <w:keepNext/>
      <w:tabs>
        <w:tab w:val="left" w:pos="252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281411"/>
    <w:pPr>
      <w:keepNext/>
      <w:tabs>
        <w:tab w:val="left" w:pos="360"/>
      </w:tabs>
      <w:spacing w:line="216" w:lineRule="auto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6"/>
    </w:pPr>
    <w:rPr>
      <w:rFonts w:ascii="AngsanaUPC" w:hAnsi="AngsanaUPC" w:cs="AngsanaUPC"/>
      <w:sz w:val="28"/>
      <w:szCs w:val="28"/>
    </w:rPr>
  </w:style>
  <w:style w:type="paragraph" w:styleId="Heading8">
    <w:name w:val="heading 8"/>
    <w:basedOn w:val="Normal"/>
    <w:next w:val="Normal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7"/>
    </w:pPr>
    <w:rPr>
      <w:rFonts w:ascii="AngsanaUPC" w:hAnsi="AngsanaUPC" w:cs="AngsanaUPC"/>
      <w:sz w:val="30"/>
      <w:szCs w:val="30"/>
    </w:rPr>
  </w:style>
  <w:style w:type="paragraph" w:styleId="Heading9">
    <w:name w:val="heading 9"/>
    <w:basedOn w:val="Normal"/>
    <w:next w:val="Normal"/>
    <w:qFormat/>
    <w:rsid w:val="00281411"/>
    <w:pPr>
      <w:keepNext/>
      <w:tabs>
        <w:tab w:val="left" w:pos="360"/>
        <w:tab w:val="left" w:pos="900"/>
      </w:tabs>
      <w:ind w:right="583"/>
      <w:jc w:val="right"/>
      <w:outlineLvl w:val="8"/>
    </w:pPr>
    <w:rPr>
      <w:rFonts w:ascii="AngsanaUPC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81411"/>
    <w:pPr>
      <w:tabs>
        <w:tab w:val="center" w:pos="4153"/>
        <w:tab w:val="right" w:pos="8306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281411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281411"/>
    <w:pPr>
      <w:spacing w:before="120" w:after="120"/>
    </w:pPr>
    <w:rPr>
      <w:b/>
      <w:bCs/>
    </w:rPr>
  </w:style>
  <w:style w:type="paragraph" w:styleId="BlockText">
    <w:name w:val="Block Text"/>
    <w:basedOn w:val="Normal"/>
    <w:rsid w:val="00281411"/>
    <w:pPr>
      <w:tabs>
        <w:tab w:val="left" w:pos="900"/>
      </w:tabs>
      <w:ind w:left="900" w:right="576" w:hanging="900"/>
      <w:jc w:val="both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link w:val="BodyTextChar"/>
    <w:rsid w:val="00281411"/>
    <w:pPr>
      <w:tabs>
        <w:tab w:val="left" w:pos="450"/>
        <w:tab w:val="left" w:pos="900"/>
      </w:tabs>
      <w:ind w:right="583"/>
      <w:jc w:val="both"/>
    </w:pPr>
    <w:rPr>
      <w:rFonts w:ascii="AngsanaUPC" w:hAnsi="AngsanaUPC" w:cs="Angsana New"/>
      <w:sz w:val="32"/>
      <w:szCs w:val="32"/>
    </w:rPr>
  </w:style>
  <w:style w:type="paragraph" w:styleId="BodyTextIndent">
    <w:name w:val="Body Text Indent"/>
    <w:basedOn w:val="Normal"/>
    <w:rsid w:val="00281411"/>
    <w:pPr>
      <w:ind w:left="432" w:hanging="432"/>
    </w:pPr>
    <w:rPr>
      <w:rFonts w:ascii="AngsanaUPC" w:hAnsi="AngsanaUPC" w:cs="AngsanaUPC"/>
      <w:sz w:val="28"/>
      <w:szCs w:val="28"/>
    </w:rPr>
  </w:style>
  <w:style w:type="paragraph" w:styleId="BodyText2">
    <w:name w:val="Body Text 2"/>
    <w:basedOn w:val="Normal"/>
    <w:rsid w:val="00281411"/>
    <w:pPr>
      <w:tabs>
        <w:tab w:val="left" w:pos="360"/>
        <w:tab w:val="left" w:pos="900"/>
      </w:tabs>
    </w:pPr>
    <w:rPr>
      <w:rFonts w:ascii="AngsanaUPC" w:hAnsi="AngsanaUPC" w:cs="AngsanaUPC"/>
      <w:spacing w:val="-6"/>
      <w:sz w:val="32"/>
      <w:szCs w:val="32"/>
    </w:rPr>
  </w:style>
  <w:style w:type="paragraph" w:styleId="BodyTextIndent2">
    <w:name w:val="Body Text Indent 2"/>
    <w:basedOn w:val="Normal"/>
    <w:rsid w:val="00281411"/>
    <w:pPr>
      <w:spacing w:before="240"/>
      <w:ind w:right="583" w:firstLine="900"/>
      <w:jc w:val="both"/>
    </w:pPr>
    <w:rPr>
      <w:rFonts w:ascii="AngsanaUPC" w:hAnsi="AngsanaUPC" w:cs="AngsanaUPC"/>
      <w:sz w:val="32"/>
      <w:szCs w:val="32"/>
    </w:rPr>
  </w:style>
  <w:style w:type="paragraph" w:styleId="BodyTextIndent3">
    <w:name w:val="Body Text Indent 3"/>
    <w:basedOn w:val="Normal"/>
    <w:rsid w:val="00281411"/>
    <w:pPr>
      <w:spacing w:before="240"/>
      <w:ind w:right="583" w:firstLine="72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rsid w:val="00281411"/>
    <w:pPr>
      <w:tabs>
        <w:tab w:val="left" w:pos="360"/>
        <w:tab w:val="left" w:pos="900"/>
        <w:tab w:val="left" w:pos="1440"/>
      </w:tabs>
      <w:ind w:right="576"/>
      <w:jc w:val="both"/>
    </w:pPr>
    <w:rPr>
      <w:rFonts w:ascii="AngsanaUPC" w:hAnsi="AngsanaUPC" w:cs="AngsanaUPC"/>
      <w:b/>
      <w:bCs/>
      <w:sz w:val="32"/>
      <w:szCs w:val="32"/>
    </w:rPr>
  </w:style>
  <w:style w:type="paragraph" w:styleId="BalloonText">
    <w:name w:val="Balloon Text"/>
    <w:basedOn w:val="Normal"/>
    <w:semiHidden/>
    <w:rsid w:val="00842AF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rsid w:val="00CD3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7044C1"/>
    <w:pPr>
      <w:ind w:left="720" w:hanging="360"/>
    </w:pPr>
    <w:rPr>
      <w:lang w:eastAsia="zh-CN"/>
    </w:rPr>
  </w:style>
  <w:style w:type="paragraph" w:styleId="ListBullet2">
    <w:name w:val="List Bullet 2"/>
    <w:basedOn w:val="Normal"/>
    <w:rsid w:val="007044C1"/>
    <w:pPr>
      <w:ind w:left="720" w:hanging="360"/>
    </w:pPr>
    <w:rPr>
      <w:lang w:eastAsia="zh-CN"/>
    </w:rPr>
  </w:style>
  <w:style w:type="paragraph" w:styleId="Date">
    <w:name w:val="Date"/>
    <w:basedOn w:val="Normal"/>
    <w:next w:val="Normal"/>
    <w:rsid w:val="007044C1"/>
    <w:rPr>
      <w:rFonts w:cs="Angsana New"/>
      <w:szCs w:val="23"/>
      <w:lang w:eastAsia="zh-CN"/>
    </w:rPr>
  </w:style>
  <w:style w:type="character" w:customStyle="1" w:styleId="h1">
    <w:name w:val="h1"/>
    <w:basedOn w:val="DefaultParagraphFont"/>
    <w:rsid w:val="00CE2C12"/>
  </w:style>
  <w:style w:type="character" w:customStyle="1" w:styleId="HeaderChar">
    <w:name w:val="Header Char"/>
    <w:link w:val="Header"/>
    <w:uiPriority w:val="99"/>
    <w:rsid w:val="002F37CC"/>
    <w:rPr>
      <w:rFonts w:ascii="CordiaUPC" w:hAnsi="CordiaUPC" w:cs="CordiaUPC"/>
    </w:rPr>
  </w:style>
  <w:style w:type="paragraph" w:customStyle="1" w:styleId="block">
    <w:name w:val="block"/>
    <w:aliases w:val="b"/>
    <w:basedOn w:val="BodyText"/>
    <w:rsid w:val="00AA7558"/>
    <w:pPr>
      <w:tabs>
        <w:tab w:val="clear" w:pos="450"/>
        <w:tab w:val="clear" w:pos="90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link w:val="BodyText"/>
    <w:rsid w:val="00AA7558"/>
    <w:rPr>
      <w:rFonts w:ascii="AngsanaUPC" w:hAnsi="Angsan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CD3866"/>
    <w:pPr>
      <w:ind w:left="720"/>
      <w:contextualSpacing/>
    </w:pPr>
    <w:rPr>
      <w:rFonts w:cs="Angsana New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076380"/>
    <w:rPr>
      <w:rFonts w:ascii="CordiaUPC" w:hAnsi="CordiaUPC" w:cs="CordiaUP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9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TP420T0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01E53-D7D8-45D9-A299-8D6EEC736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TP420T00</Template>
  <TotalTime>4111</TotalTime>
  <Pages>17</Pages>
  <Words>4347</Words>
  <Characters>17938</Characters>
  <Application>Microsoft Office Word</Application>
  <DocSecurity>0</DocSecurity>
  <Lines>149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22241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V&amp;A</dc:creator>
  <cp:keywords/>
  <dc:description/>
  <cp:lastModifiedBy>IP320s</cp:lastModifiedBy>
  <cp:revision>12</cp:revision>
  <cp:lastPrinted>2019-05-08T11:44:00Z</cp:lastPrinted>
  <dcterms:created xsi:type="dcterms:W3CDTF">2016-08-23T08:32:00Z</dcterms:created>
  <dcterms:modified xsi:type="dcterms:W3CDTF">2019-05-09T08:08:00Z</dcterms:modified>
</cp:coreProperties>
</file>