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FE2" w:rsidRDefault="009A5FE2" w:rsidP="00447A95">
      <w:pPr>
        <w:ind w:left="0"/>
        <w:jc w:val="center"/>
        <w:rPr>
          <w:rFonts w:ascii="Angsana New" w:hAnsi="Angsana New"/>
          <w:b/>
          <w:bCs/>
          <w:sz w:val="28"/>
        </w:rPr>
      </w:pPr>
    </w:p>
    <w:p w:rsidR="009A5FE2" w:rsidRDefault="009A5FE2" w:rsidP="00447A95">
      <w:pPr>
        <w:ind w:left="0"/>
        <w:jc w:val="center"/>
        <w:rPr>
          <w:rFonts w:ascii="Angsana New" w:hAnsi="Angsana New"/>
          <w:b/>
          <w:bCs/>
          <w:sz w:val="28"/>
        </w:rPr>
      </w:pPr>
    </w:p>
    <w:p w:rsidR="009A5FE2" w:rsidRDefault="009A5FE2" w:rsidP="00447A95">
      <w:pPr>
        <w:ind w:left="0"/>
        <w:jc w:val="center"/>
        <w:rPr>
          <w:rFonts w:ascii="Angsana New" w:hAnsi="Angsana New"/>
          <w:b/>
          <w:bCs/>
          <w:sz w:val="28"/>
        </w:rPr>
      </w:pPr>
    </w:p>
    <w:p w:rsidR="009A5FE2" w:rsidRDefault="009A5FE2" w:rsidP="00447A95">
      <w:pPr>
        <w:ind w:left="0"/>
        <w:jc w:val="center"/>
        <w:rPr>
          <w:rFonts w:ascii="Angsana New" w:hAnsi="Angsana New"/>
          <w:b/>
          <w:bCs/>
          <w:sz w:val="28"/>
        </w:rPr>
      </w:pPr>
    </w:p>
    <w:p w:rsidR="009A5FE2" w:rsidRDefault="009A5FE2" w:rsidP="00447A95">
      <w:pPr>
        <w:ind w:left="0"/>
        <w:jc w:val="center"/>
        <w:rPr>
          <w:rFonts w:ascii="Angsana New" w:hAnsi="Angsana New"/>
          <w:b/>
          <w:bCs/>
          <w:sz w:val="28"/>
        </w:rPr>
      </w:pPr>
    </w:p>
    <w:p w:rsidR="009A5FE2" w:rsidRDefault="009A5FE2" w:rsidP="00447A95">
      <w:pPr>
        <w:ind w:left="0"/>
        <w:jc w:val="center"/>
        <w:rPr>
          <w:rFonts w:ascii="Angsana New" w:hAnsi="Angsana New"/>
          <w:b/>
          <w:bCs/>
          <w:sz w:val="28"/>
        </w:rPr>
      </w:pPr>
    </w:p>
    <w:p w:rsidR="00447A95" w:rsidRPr="004336A7" w:rsidRDefault="00447A95" w:rsidP="00447A95">
      <w:pPr>
        <w:ind w:left="0"/>
        <w:jc w:val="center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บริษัท เอเชีย แคปปิตอล กรุ๊ป จำกัด (มหาชน)</w:t>
      </w:r>
      <w:r w:rsidRPr="004336A7">
        <w:rPr>
          <w:rFonts w:ascii="Angsana New" w:hAnsi="Angsana New"/>
          <w:b/>
          <w:bCs/>
          <w:sz w:val="28"/>
          <w:cs/>
        </w:rPr>
        <w:t>และบริษัทย่อย</w:t>
      </w:r>
    </w:p>
    <w:p w:rsidR="00447A95" w:rsidRPr="004336A7" w:rsidRDefault="00447A95" w:rsidP="00447A95">
      <w:pPr>
        <w:ind w:left="0"/>
        <w:jc w:val="center"/>
        <w:rPr>
          <w:rFonts w:ascii="Angsana New" w:hAnsi="Angsana New"/>
          <w:sz w:val="28"/>
        </w:rPr>
      </w:pPr>
      <w:r w:rsidRPr="004336A7">
        <w:rPr>
          <w:rFonts w:ascii="Angsana New" w:hAnsi="Angsana New"/>
          <w:sz w:val="28"/>
          <w:cs/>
        </w:rPr>
        <w:t>งบการเงินระหว่างกาลและ</w:t>
      </w:r>
    </w:p>
    <w:p w:rsidR="00447A95" w:rsidRPr="004336A7" w:rsidRDefault="00447A95" w:rsidP="00447A95">
      <w:pPr>
        <w:ind w:left="0"/>
        <w:jc w:val="center"/>
        <w:rPr>
          <w:rFonts w:ascii="Angsana New" w:hAnsi="Angsana New"/>
          <w:sz w:val="28"/>
        </w:rPr>
      </w:pPr>
      <w:r w:rsidRPr="004336A7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47A95" w:rsidRPr="004336A7" w:rsidRDefault="00447A95" w:rsidP="00447A95">
      <w:pPr>
        <w:ind w:left="0"/>
        <w:jc w:val="center"/>
        <w:rPr>
          <w:rFonts w:ascii="Angsana New" w:hAnsi="Angsana New"/>
          <w:sz w:val="28"/>
        </w:rPr>
      </w:pPr>
      <w:r w:rsidRPr="004336A7">
        <w:rPr>
          <w:rFonts w:ascii="Angsana New" w:hAnsi="Angsana New"/>
          <w:sz w:val="28"/>
          <w:cs/>
        </w:rPr>
        <w:t xml:space="preserve">ไตรมาส </w:t>
      </w:r>
      <w:r w:rsidRPr="004336A7">
        <w:rPr>
          <w:rFonts w:ascii="Angsana New" w:hAnsi="Angsana New"/>
          <w:sz w:val="28"/>
        </w:rPr>
        <w:t>1</w:t>
      </w:r>
      <w:r w:rsidRPr="004336A7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eastAsia="SimSun" w:hAnsi="Angsana New"/>
          <w:sz w:val="28"/>
          <w:lang w:val="en-GB"/>
        </w:rPr>
        <w:t>31</w:t>
      </w:r>
      <w:r w:rsidR="009A5FE2">
        <w:rPr>
          <w:rFonts w:ascii="Angsana New" w:eastAsia="SimSun" w:hAnsi="Angsana New"/>
          <w:sz w:val="28"/>
          <w:lang w:val="en-GB"/>
        </w:rPr>
        <w:t xml:space="preserve"> </w:t>
      </w:r>
      <w:r w:rsidRPr="004336A7">
        <w:rPr>
          <w:rFonts w:ascii="Angsana New" w:eastAsia="SimSun" w:hAnsi="Angsana New"/>
          <w:sz w:val="28"/>
          <w:cs/>
        </w:rPr>
        <w:t>มีนาคม</w:t>
      </w:r>
      <w:r w:rsidR="009A5FE2">
        <w:rPr>
          <w:rFonts w:ascii="Angsana New" w:eastAsia="SimSun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2562</w:t>
      </w:r>
    </w:p>
    <w:p w:rsidR="00447A95" w:rsidRDefault="00447A95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pacing w:val="0"/>
          <w:sz w:val="28"/>
        </w:rPr>
      </w:pPr>
    </w:p>
    <w:p w:rsidR="00447A95" w:rsidRDefault="00447A95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pacing w:val="0"/>
          <w:sz w:val="28"/>
        </w:rPr>
      </w:pPr>
    </w:p>
    <w:p w:rsidR="00447A95" w:rsidRDefault="00447A95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pacing w:val="0"/>
          <w:sz w:val="28"/>
        </w:rPr>
      </w:pPr>
    </w:p>
    <w:p w:rsidR="00447A95" w:rsidRDefault="00447A95" w:rsidP="00447A95">
      <w:pPr>
        <w:pStyle w:val="BodyText"/>
      </w:pPr>
    </w:p>
    <w:p w:rsidR="00447A95" w:rsidRDefault="00447A95" w:rsidP="00447A95">
      <w:pPr>
        <w:pStyle w:val="BodyText"/>
      </w:pPr>
    </w:p>
    <w:p w:rsidR="00447A95" w:rsidRDefault="00447A95" w:rsidP="00447A95">
      <w:pPr>
        <w:pStyle w:val="BodyText"/>
      </w:pPr>
    </w:p>
    <w:p w:rsidR="00447A95" w:rsidRDefault="00447A95" w:rsidP="00447A95">
      <w:pPr>
        <w:pStyle w:val="BodyText"/>
      </w:pPr>
    </w:p>
    <w:p w:rsidR="00447A95" w:rsidRDefault="00447A95" w:rsidP="00447A95">
      <w:pPr>
        <w:pStyle w:val="BodyText"/>
      </w:pPr>
    </w:p>
    <w:p w:rsidR="00447A95" w:rsidRDefault="00447A95" w:rsidP="00447A95">
      <w:pPr>
        <w:pStyle w:val="BodyText"/>
      </w:pPr>
    </w:p>
    <w:p w:rsidR="00447A95" w:rsidRDefault="00447A95" w:rsidP="00447A95">
      <w:pPr>
        <w:pStyle w:val="BodyText"/>
      </w:pPr>
    </w:p>
    <w:p w:rsidR="00447A95" w:rsidRDefault="00447A95" w:rsidP="00447A95">
      <w:pPr>
        <w:pStyle w:val="BodyText"/>
      </w:pPr>
    </w:p>
    <w:p w:rsidR="009A5FE2" w:rsidRDefault="009A5FE2" w:rsidP="00447A95">
      <w:pPr>
        <w:pStyle w:val="BodyText"/>
      </w:pPr>
    </w:p>
    <w:p w:rsidR="00447A95" w:rsidRPr="00447A95" w:rsidRDefault="00447A95" w:rsidP="00447A95">
      <w:pPr>
        <w:pStyle w:val="BodyText"/>
      </w:pPr>
    </w:p>
    <w:p w:rsidR="00447A95" w:rsidRDefault="00447A95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pacing w:val="0"/>
          <w:sz w:val="28"/>
        </w:rPr>
      </w:pPr>
    </w:p>
    <w:p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336A7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4336A7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05536D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336A7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4336A7">
        <w:rPr>
          <w:rFonts w:ascii="Angsana New" w:hAnsi="Angsana New"/>
          <w:b/>
          <w:bCs/>
          <w:sz w:val="28"/>
          <w:cs/>
        </w:rPr>
        <w:t>ผู้ถือหุ้น</w:t>
      </w:r>
      <w:r w:rsidR="00DA0303">
        <w:rPr>
          <w:rFonts w:ascii="Angsana New" w:hAnsi="Angsana New" w:hint="cs"/>
          <w:b/>
          <w:bCs/>
          <w:sz w:val="28"/>
          <w:cs/>
        </w:rPr>
        <w:t>และคณะกรรมการของ</w:t>
      </w:r>
      <w:r w:rsidR="00DA0303">
        <w:rPr>
          <w:rFonts w:ascii="Angsana New" w:hAnsi="Angsana New"/>
          <w:b/>
          <w:bCs/>
          <w:sz w:val="28"/>
          <w:cs/>
        </w:rPr>
        <w:t>บริษัท เอเชีย แคปปิตอล กรุ๊ป จำกัด (มหาชน)</w:t>
      </w:r>
    </w:p>
    <w:p w:rsidR="0084153F" w:rsidRPr="004336A7" w:rsidRDefault="0084153F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lang w:val="en-GB"/>
        </w:rPr>
      </w:pPr>
      <w:r w:rsidRPr="004336A7">
        <w:rPr>
          <w:rFonts w:ascii="Angsana New" w:eastAsia="SimSun" w:hAnsi="Angsana New"/>
          <w:sz w:val="28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ข้าพเจ้าได้สอบทานงบแสดงฐานะการเงินรวมและงบแสดงฐานะการเงินเฉพาะกิจการของ</w:t>
      </w:r>
      <w:r w:rsidR="00DA0303">
        <w:rPr>
          <w:rFonts w:ascii="Angsana New" w:eastAsia="SimSun" w:hAnsi="Angsana New"/>
          <w:sz w:val="28"/>
          <w:cs/>
          <w:lang w:val="en-GB"/>
        </w:rPr>
        <w:t>บริษัท เอเชีย แคปปิตอล กรุ๊ป จำกัด (มหาชน)</w:t>
      </w:r>
      <w:r w:rsidRPr="004336A7">
        <w:rPr>
          <w:rFonts w:ascii="Angsana New" w:eastAsia="SimSun" w:hAnsi="Angsana New"/>
          <w:sz w:val="28"/>
          <w:cs/>
          <w:lang w:val="en-GB"/>
        </w:rPr>
        <w:t>และบริษัทย่อย และเฉพาะของ</w:t>
      </w:r>
      <w:r w:rsidR="00DA0303">
        <w:rPr>
          <w:rFonts w:ascii="Angsana New" w:eastAsia="SimSun" w:hAnsi="Angsana New"/>
          <w:sz w:val="28"/>
          <w:cs/>
          <w:lang w:val="en-GB"/>
        </w:rPr>
        <w:t>บริษัท เอเชีย แคปปิตอล กรุ๊ป จำกัด (มหาชน)</w:t>
      </w:r>
      <w:r w:rsidRPr="004336A7">
        <w:rPr>
          <w:rFonts w:ascii="Angsana New" w:eastAsia="SimSun" w:hAnsi="Angsana New"/>
          <w:sz w:val="28"/>
          <w:cs/>
          <w:lang w:val="en-GB"/>
        </w:rPr>
        <w:t xml:space="preserve">ตามลำดับ </w:t>
      </w:r>
      <w:r w:rsidR="00260C6A" w:rsidRPr="004336A7">
        <w:rPr>
          <w:rFonts w:ascii="Angsana New" w:eastAsia="SimSun" w:hAnsi="Angsana New"/>
          <w:sz w:val="28"/>
          <w:cs/>
          <w:lang w:val="en-GB"/>
        </w:rPr>
        <w:t>ณวันที่</w:t>
      </w:r>
      <w:r w:rsidR="00260C6A" w:rsidRPr="004336A7">
        <w:rPr>
          <w:rFonts w:ascii="Angsana New" w:eastAsia="SimSun" w:hAnsi="Angsana New"/>
          <w:sz w:val="28"/>
          <w:lang w:val="en-GB"/>
        </w:rPr>
        <w:t xml:space="preserve"> 31 </w:t>
      </w:r>
      <w:r w:rsidR="00260C6A" w:rsidRPr="004336A7">
        <w:rPr>
          <w:rFonts w:ascii="Angsana New" w:eastAsia="SimSun" w:hAnsi="Angsana New"/>
          <w:sz w:val="28"/>
          <w:cs/>
          <w:lang w:val="en-GB"/>
        </w:rPr>
        <w:t xml:space="preserve">มีนาคม </w:t>
      </w:r>
      <w:r w:rsidR="00260C6A" w:rsidRPr="004336A7">
        <w:rPr>
          <w:rFonts w:ascii="Angsana New" w:eastAsia="SimSun" w:hAnsi="Angsana New"/>
          <w:sz w:val="28"/>
          <w:lang w:val="en-GB"/>
        </w:rPr>
        <w:t>256</w:t>
      </w:r>
      <w:r w:rsidR="00966501">
        <w:rPr>
          <w:rFonts w:ascii="Angsana New" w:eastAsia="SimSun" w:hAnsi="Angsana New"/>
          <w:sz w:val="28"/>
          <w:lang w:val="en-GB"/>
        </w:rPr>
        <w:t>2</w:t>
      </w:r>
      <w:r w:rsidRPr="004336A7">
        <w:rPr>
          <w:rFonts w:ascii="Angsana New" w:eastAsia="SimSun" w:hAnsi="Angsana New"/>
          <w:sz w:val="28"/>
          <w:cs/>
          <w:lang w:val="en-GB"/>
        </w:rPr>
        <w:t>และงบกำไรขาดทุน</w:t>
      </w:r>
      <w:r w:rsidR="008E0A09" w:rsidRPr="004336A7">
        <w:rPr>
          <w:rFonts w:ascii="Angsana New" w:eastAsia="SimSun" w:hAnsi="Angsana New"/>
          <w:sz w:val="28"/>
          <w:cs/>
          <w:lang w:val="en-GB"/>
        </w:rPr>
        <w:t>และกำไรขาดทุน</w:t>
      </w:r>
      <w:r w:rsidRPr="004336A7"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="008E0A09" w:rsidRPr="004336A7">
        <w:rPr>
          <w:rFonts w:ascii="Angsana New" w:eastAsia="SimSun" w:hAnsi="Angsana New"/>
          <w:sz w:val="28"/>
          <w:cs/>
          <w:lang w:val="en-GB"/>
        </w:rPr>
        <w:t>อื่นรวม</w:t>
      </w:r>
      <w:r w:rsidRPr="004336A7">
        <w:rPr>
          <w:rFonts w:ascii="Angsana New" w:eastAsia="SimSun" w:hAnsi="Angsana New"/>
          <w:sz w:val="28"/>
          <w:cs/>
          <w:lang w:val="en-GB"/>
        </w:rPr>
        <w:t>และงบกำไรขาดทุน</w:t>
      </w:r>
      <w:r w:rsidR="008E0A09" w:rsidRPr="004336A7">
        <w:rPr>
          <w:rFonts w:ascii="Angsana New" w:eastAsia="SimSun" w:hAnsi="Angsana New"/>
          <w:sz w:val="28"/>
          <w:cs/>
          <w:lang w:val="en-GB"/>
        </w:rPr>
        <w:t>และกำไรขาดทุน</w:t>
      </w:r>
      <w:r w:rsidRPr="004336A7"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="008E0A09" w:rsidRPr="004336A7">
        <w:rPr>
          <w:rFonts w:ascii="Angsana New" w:eastAsia="SimSun" w:hAnsi="Angsana New"/>
          <w:sz w:val="28"/>
          <w:cs/>
          <w:lang w:val="en-GB"/>
        </w:rPr>
        <w:t>อื่น</w:t>
      </w:r>
      <w:r w:rsidR="004901DB" w:rsidRPr="004336A7">
        <w:rPr>
          <w:rFonts w:ascii="Angsana New" w:eastAsia="SimSun" w:hAnsi="Angsana New"/>
          <w:sz w:val="28"/>
          <w:cs/>
          <w:lang w:val="en-GB"/>
        </w:rPr>
        <w:t>เฉพาะกิจการ</w:t>
      </w:r>
      <w:r w:rsidR="00260C6A" w:rsidRPr="004336A7">
        <w:rPr>
          <w:rFonts w:ascii="Angsana New" w:hAnsi="Angsana New"/>
          <w:spacing w:val="-4"/>
          <w:sz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="00664271">
        <w:rPr>
          <w:rFonts w:ascii="Angsana New" w:eastAsia="SimSun" w:hAnsi="Angsana New"/>
          <w:spacing w:val="-4"/>
          <w:sz w:val="28"/>
          <w:lang w:val="en-GB"/>
        </w:rPr>
        <w:t>31</w:t>
      </w:r>
      <w:r w:rsidR="00260C6A" w:rsidRPr="004336A7">
        <w:rPr>
          <w:rFonts w:ascii="Angsana New" w:eastAsia="SimSun" w:hAnsi="Angsana New"/>
          <w:spacing w:val="-4"/>
          <w:sz w:val="28"/>
          <w:cs/>
        </w:rPr>
        <w:t>มีนาคม</w:t>
      </w:r>
      <w:r w:rsidR="00664271">
        <w:rPr>
          <w:rFonts w:ascii="Angsana New" w:hAnsi="Angsana New"/>
          <w:spacing w:val="-4"/>
          <w:sz w:val="28"/>
        </w:rPr>
        <w:t>2562</w:t>
      </w:r>
      <w:r w:rsidRPr="004336A7">
        <w:rPr>
          <w:rFonts w:ascii="Angsana New" w:eastAsia="SimSun" w:hAnsi="Angsana New"/>
          <w:sz w:val="28"/>
          <w:cs/>
          <w:lang w:val="en-GB"/>
        </w:rPr>
        <w:t>และหมายเหตุประกอบงบการเงินระหว่างกาลแบบย่อ</w:t>
      </w:r>
      <w:r w:rsidR="006658B7" w:rsidRPr="004336A7">
        <w:rPr>
          <w:rFonts w:ascii="Angsana New" w:hAnsi="Angsana New"/>
          <w:spacing w:val="-4"/>
          <w:sz w:val="28"/>
          <w:cs/>
        </w:rPr>
        <w:t xml:space="preserve">(ข้อมูลทางการเงินระหว่างกาล) </w:t>
      </w:r>
      <w:r w:rsidRPr="004336A7">
        <w:rPr>
          <w:rFonts w:ascii="Angsana New" w:eastAsia="SimSun" w:hAnsi="Angsana New"/>
          <w:sz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336A7">
        <w:rPr>
          <w:rFonts w:ascii="Angsana New" w:eastAsia="SimSun" w:hAnsi="Angsana New"/>
          <w:sz w:val="28"/>
          <w:lang w:val="en-GB"/>
        </w:rPr>
        <w:t>34</w:t>
      </w:r>
      <w:r w:rsidR="006A03A5" w:rsidRPr="004336A7">
        <w:rPr>
          <w:rFonts w:ascii="Angsana New" w:eastAsia="SimSun" w:hAnsi="Angsana New"/>
          <w:sz w:val="28"/>
          <w:cs/>
          <w:lang w:val="en-GB"/>
        </w:rPr>
        <w:t xml:space="preserve"> เรื่อง การรายงานทางการ</w:t>
      </w:r>
      <w:r w:rsidRPr="004336A7">
        <w:rPr>
          <w:rFonts w:ascii="Angsana New" w:eastAsia="SimSun" w:hAnsi="Angsana New"/>
          <w:sz w:val="28"/>
          <w:cs/>
          <w:lang w:val="en-GB"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82909" w:rsidRPr="004336A7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4336A7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982909" w:rsidRPr="004336A7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4336A7">
        <w:rPr>
          <w:rFonts w:ascii="Angsana New" w:hAnsi="Angsana New"/>
          <w:sz w:val="28"/>
          <w:cs/>
          <w:lang w:val="th-TH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0C161F" w:rsidRPr="000C161F" w:rsidRDefault="000C161F" w:rsidP="000C161F">
      <w:pPr>
        <w:spacing w:before="240"/>
        <w:ind w:left="0"/>
        <w:jc w:val="left"/>
        <w:rPr>
          <w:rFonts w:ascii="Angsana New" w:hAnsi="Angsana New"/>
          <w:b/>
          <w:bCs/>
          <w:sz w:val="28"/>
        </w:rPr>
      </w:pPr>
      <w:r w:rsidRPr="000C161F">
        <w:rPr>
          <w:rFonts w:ascii="Angsana New" w:hAnsi="Angsana New" w:hint="cs"/>
          <w:b/>
          <w:bCs/>
          <w:sz w:val="28"/>
          <w:cs/>
          <w:lang w:val="th-TH"/>
        </w:rPr>
        <w:t>เกณฑ์ในการให้ข้อสรุปอย่างมีเงื่อนไข</w:t>
      </w:r>
    </w:p>
    <w:p w:rsidR="000C161F" w:rsidRPr="000C161F" w:rsidRDefault="000C161F" w:rsidP="006636EF">
      <w:pPr>
        <w:spacing w:before="240"/>
        <w:ind w:left="0"/>
        <w:jc w:val="thaiDistribute"/>
        <w:rPr>
          <w:rFonts w:ascii="Angsana New" w:hAnsi="Angsana New"/>
          <w:sz w:val="28"/>
          <w:lang w:val="en-GB"/>
        </w:rPr>
      </w:pP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ตามที่ได้เปิดเผยไว้ในหมายเหตุประกอบข้อมูลทางการเงินระหว่างกาลข้อ </w:t>
      </w:r>
      <w:r w:rsidR="006945C1">
        <w:rPr>
          <w:rFonts w:ascii="Angsana New" w:hAnsi="Angsana New"/>
          <w:spacing w:val="0"/>
          <w:sz w:val="28"/>
        </w:rPr>
        <w:t>8</w:t>
      </w:r>
      <w:bookmarkStart w:id="0" w:name="_GoBack"/>
      <w:bookmarkEnd w:id="0"/>
      <w:r w:rsidRPr="006636EF">
        <w:rPr>
          <w:rFonts w:ascii="Angsana New" w:hAnsi="Angsana New"/>
          <w:spacing w:val="0"/>
          <w:sz w:val="28"/>
          <w:cs/>
          <w:lang w:val="th-TH"/>
        </w:rPr>
        <w:t>ใน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ระหว่างงวดสามเดือนสิ้นสุดวันที่ </w:t>
      </w:r>
      <w:r w:rsidR="000F0341">
        <w:rPr>
          <w:rFonts w:ascii="Angsana New" w:hAnsi="Angsana New"/>
          <w:spacing w:val="0"/>
          <w:sz w:val="28"/>
          <w:cs/>
          <w:lang w:val="th-TH"/>
        </w:rPr>
        <w:br/>
      </w:r>
      <w:r w:rsidRPr="006636EF">
        <w:rPr>
          <w:rFonts w:ascii="Angsana New" w:hAnsi="Angsana New"/>
          <w:spacing w:val="0"/>
          <w:sz w:val="28"/>
          <w:lang w:val="en-GB"/>
        </w:rPr>
        <w:t>3</w:t>
      </w:r>
      <w:r w:rsidR="00B22A47" w:rsidRPr="006636EF">
        <w:rPr>
          <w:rFonts w:ascii="Angsana New" w:hAnsi="Angsana New"/>
          <w:spacing w:val="0"/>
          <w:sz w:val="28"/>
          <w:lang w:val="en-GB"/>
        </w:rPr>
        <w:t xml:space="preserve">1 </w:t>
      </w:r>
      <w:r w:rsidRPr="006636EF">
        <w:rPr>
          <w:rFonts w:ascii="Angsana New" w:hAnsi="Angsana New" w:hint="cs"/>
          <w:spacing w:val="0"/>
          <w:sz w:val="28"/>
          <w:cs/>
          <w:lang w:val="en-GB"/>
        </w:rPr>
        <w:t>มีนาคม</w:t>
      </w:r>
      <w:r w:rsidR="00553E04" w:rsidRPr="006636EF">
        <w:rPr>
          <w:rFonts w:ascii="Angsana New" w:hAnsi="Angsana New"/>
          <w:spacing w:val="0"/>
          <w:sz w:val="28"/>
          <w:lang w:val="en-GB"/>
        </w:rPr>
        <w:t>256</w:t>
      </w:r>
      <w:r w:rsidR="00553E04" w:rsidRPr="006636EF">
        <w:rPr>
          <w:rFonts w:ascii="Angsana New" w:hAnsi="Angsana New"/>
          <w:spacing w:val="0"/>
          <w:sz w:val="28"/>
        </w:rPr>
        <w:t>2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บริษัทคู่ค้าของลูกหนี้เงินให้กู้ยืมระยะสั้นรายหนึ่งตรวจพบทุจริตในกระบวนการจัดซื้อและจัดเก็บสินค้า จึงได้ชะลอการชำระหนี้ค่าสินค้าโดยขอเวลาในการตรวจสอบข้อเท็จจริงต่อเหตุการณ์ดังกล่าว เนื่องจากลูกหนี้เงินให้กู้ยืมรายนี้ได้ทำสัญญาโอนสิทธิ์การรับชำระหนี้จากคู่ค้าให้แก่บริษัท บริษัทจึงถูกชะลอการชำระหนี้ด้วยเช่นกัน เมื่อวันที่ </w:t>
      </w:r>
      <w:r w:rsidRPr="006636EF">
        <w:rPr>
          <w:rFonts w:ascii="Angsana New" w:hAnsi="Angsana New" w:hint="cs"/>
          <w:spacing w:val="0"/>
          <w:sz w:val="28"/>
          <w:lang w:val="en-GB"/>
        </w:rPr>
        <w:t>30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พฤษภาคม</w:t>
      </w:r>
      <w:r w:rsidRPr="006636EF">
        <w:rPr>
          <w:rFonts w:ascii="Angsana New" w:hAnsi="Angsana New" w:hint="cs"/>
          <w:spacing w:val="0"/>
          <w:sz w:val="28"/>
          <w:lang w:val="en-GB"/>
        </w:rPr>
        <w:t>2561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บริษัทได้มีจดหมายทวงถามหนี้ไปถึงบริษัทคู่ค้าของลูกหนี้และลูกหนี้เงินให้กู้ยืมรายดังกล่าวแต่บริษัทมิได้รับการตอบปฏิเสธหรือยอมรับการจ่ายชำระ</w:t>
      </w:r>
      <w:r w:rsidR="006636EF">
        <w:rPr>
          <w:rFonts w:ascii="Angsana New" w:hAnsi="Angsana New" w:hint="cs"/>
          <w:spacing w:val="0"/>
          <w:sz w:val="28"/>
          <w:cs/>
          <w:lang w:val="th-TH"/>
        </w:rPr>
        <w:t>หนี้จากทั้งสองราย และต่อมาเมื่อ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วันที่ </w:t>
      </w:r>
      <w:r w:rsidRPr="006636EF">
        <w:rPr>
          <w:rFonts w:ascii="Angsana New" w:hAnsi="Angsana New" w:hint="cs"/>
          <w:spacing w:val="0"/>
          <w:sz w:val="28"/>
          <w:lang w:val="en-GB"/>
        </w:rPr>
        <w:t>20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สิงหาคม </w:t>
      </w:r>
      <w:r w:rsidRPr="006636EF">
        <w:rPr>
          <w:rFonts w:ascii="Angsana New" w:hAnsi="Angsana New" w:hint="cs"/>
          <w:spacing w:val="0"/>
          <w:sz w:val="28"/>
          <w:lang w:val="en-GB"/>
        </w:rPr>
        <w:t>2561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ทางบริษัทได้มีการดำเนินการยื่นฟ้องบริษัทลูกหนี้และบริษัทคู่ค้าของลูกหนี้ต่อศาลแ</w:t>
      </w:r>
      <w:r w:rsidR="000F0341">
        <w:rPr>
          <w:rFonts w:ascii="Angsana New" w:hAnsi="Angsana New" w:hint="cs"/>
          <w:spacing w:val="0"/>
          <w:sz w:val="28"/>
          <w:cs/>
          <w:lang w:val="th-TH"/>
        </w:rPr>
        <w:t>พ่งซึ่งศาลนัดสืบพยานระหว่างเดือน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>กรกฎาคม ถึงเดือนสิงหาคม</w:t>
      </w:r>
      <w:r w:rsidRPr="006636EF">
        <w:rPr>
          <w:rFonts w:ascii="Angsana New" w:hAnsi="Angsana New" w:hint="cs"/>
          <w:spacing w:val="0"/>
          <w:sz w:val="28"/>
          <w:lang w:val="en-GB"/>
        </w:rPr>
        <w:t>2562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นอกจากนี้ข้าพเจ้า</w:t>
      </w:r>
      <w:r w:rsidR="00630923" w:rsidRPr="006636EF">
        <w:rPr>
          <w:rFonts w:ascii="Angsana New" w:hAnsi="Angsana New" w:hint="cs"/>
          <w:spacing w:val="0"/>
          <w:sz w:val="28"/>
          <w:cs/>
          <w:lang w:val="th-TH"/>
        </w:rPr>
        <w:t>ได้สอบทานกระดาษทำการของผู้สอบบัญชีคนก่อน ซึ่ง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>ได้ดำเนินการส่งจดหมายยืนยันยอดถึงลูกหนี้และบริษัทคู่ค้าของลูกหนี้ และได้รับหนังสือตอบกลับการยืนยันยอดจากบริษัทคู่ค้าของลูกหนี้เพียงรายเดียวซึ่งแสดงผลแตกต่างในยอดหนี้อย่างมีสาระสำคัญซึ่งผลแตกต่างยังไม่สามารถพิสูจน์ข้อเท็จจริงได้อีกทั้งคดีความอยู่ในระหว่างกระบวนการฟ้องร้องต่อศาลและยังไม่สามารถหาข้อสรุปได้  จากสถานการณ์ดังกล่าว</w:t>
      </w:r>
      <w:r w:rsidRPr="006636EF">
        <w:rPr>
          <w:rFonts w:ascii="Angsana New" w:hAnsi="Angsana New"/>
          <w:spacing w:val="0"/>
          <w:sz w:val="28"/>
          <w:cs/>
          <w:lang w:val="th-TH"/>
        </w:rPr>
        <w:t>ข้าพเจ้าไม่สามารถใช้วิธีการ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>สอบทาน</w:t>
      </w:r>
      <w:r w:rsidRPr="006636EF">
        <w:rPr>
          <w:rFonts w:ascii="Angsana New" w:hAnsi="Angsana New"/>
          <w:spacing w:val="0"/>
          <w:sz w:val="28"/>
          <w:cs/>
          <w:lang w:val="th-TH"/>
        </w:rPr>
        <w:t>อื่น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>เพิ่มเติม</w:t>
      </w:r>
      <w:r w:rsidRPr="006636EF">
        <w:rPr>
          <w:rFonts w:ascii="Angsana New" w:hAnsi="Angsana New"/>
          <w:spacing w:val="0"/>
          <w:sz w:val="28"/>
          <w:cs/>
          <w:lang w:val="th-TH"/>
        </w:rPr>
        <w:t>เพื่อให้ได้มาซึ่งหลักฐานที่เพียงพอ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>และเหมาะสม</w:t>
      </w:r>
      <w:r w:rsidRPr="006636EF">
        <w:rPr>
          <w:rFonts w:ascii="Angsana New" w:hAnsi="Angsana New"/>
          <w:spacing w:val="0"/>
          <w:sz w:val="28"/>
          <w:cs/>
          <w:lang w:val="th-TH"/>
        </w:rPr>
        <w:t>ที่จะสรุปถึงผลกระทบต่อการรับชำระหนี้ที่อาจจะเกิดขึ้นกับบริษัท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ซึ่งอาจจำเป็นต้องพิจารณาตั้งค่าเผื่อหนี้สงสัยจะสูญสำหรับยอดลูกหนี้เงินให้กู้ยืมจำนวน </w:t>
      </w:r>
      <w:r w:rsidRPr="006636EF">
        <w:rPr>
          <w:rFonts w:ascii="Angsana New" w:hAnsi="Angsana New"/>
          <w:spacing w:val="0"/>
          <w:sz w:val="28"/>
          <w:lang w:val="en-GB"/>
        </w:rPr>
        <w:t>289</w:t>
      </w:r>
      <w:r w:rsidR="002C525A" w:rsidRPr="006636EF">
        <w:rPr>
          <w:rFonts w:ascii="Angsana New" w:hAnsi="Angsana New"/>
          <w:spacing w:val="0"/>
          <w:sz w:val="28"/>
        </w:rPr>
        <w:t>.56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ล้านบาท ที่ยังคงค้าง ณ วันที่ </w:t>
      </w:r>
      <w:r w:rsidRPr="006636EF">
        <w:rPr>
          <w:rFonts w:ascii="Angsana New" w:hAnsi="Angsana New"/>
          <w:spacing w:val="0"/>
          <w:sz w:val="28"/>
          <w:lang w:val="en-GB"/>
        </w:rPr>
        <w:t xml:space="preserve">31 </w:t>
      </w:r>
      <w:r w:rsidRPr="006636EF">
        <w:rPr>
          <w:rFonts w:ascii="Angsana New" w:hAnsi="Angsana New" w:hint="cs"/>
          <w:spacing w:val="0"/>
          <w:sz w:val="28"/>
          <w:cs/>
          <w:lang w:val="en-GB"/>
        </w:rPr>
        <w:t>มีนาคม</w:t>
      </w:r>
      <w:r w:rsidRPr="006636EF">
        <w:rPr>
          <w:rFonts w:ascii="Angsana New" w:hAnsi="Angsana New"/>
          <w:spacing w:val="0"/>
          <w:sz w:val="28"/>
          <w:lang w:val="en-GB"/>
        </w:rPr>
        <w:t>256</w:t>
      </w:r>
      <w:r w:rsidR="00DC3892" w:rsidRPr="006636EF">
        <w:rPr>
          <w:rFonts w:ascii="Angsana New" w:hAnsi="Angsana New"/>
          <w:spacing w:val="0"/>
          <w:sz w:val="28"/>
          <w:lang w:val="en-GB"/>
        </w:rPr>
        <w:t>2</w:t>
      </w:r>
      <w:r w:rsidRPr="006636EF">
        <w:rPr>
          <w:rFonts w:ascii="Angsana New" w:hAnsi="Angsana New" w:hint="cs"/>
          <w:spacing w:val="0"/>
          <w:sz w:val="28"/>
          <w:cs/>
          <w:lang w:val="th-TH"/>
        </w:rPr>
        <w:t xml:space="preserve"> ในข้อมูลทางการเงินรวมระหว่างกาลและข้อมูลทางการเงินเฉพาะกิจการระหว่างกาล หากข้าพเจ้าสามารถสอบ</w:t>
      </w:r>
      <w:r w:rsidRPr="005E2588">
        <w:rPr>
          <w:rFonts w:ascii="Angsana New" w:hAnsi="Angsana New" w:hint="cs"/>
          <w:sz w:val="28"/>
          <w:cs/>
          <w:lang w:val="th-TH"/>
        </w:rPr>
        <w:t>ทานหลักฐานที่เพียงพอและเหมาะสมของ</w:t>
      </w:r>
      <w:r w:rsidRPr="005E2588">
        <w:rPr>
          <w:rFonts w:ascii="Angsana New" w:hAnsi="Angsana New" w:hint="cs"/>
          <w:sz w:val="28"/>
          <w:cs/>
          <w:lang w:val="th-TH"/>
        </w:rPr>
        <w:lastRenderedPageBreak/>
        <w:t>บัญชีลูกหนี้เงินให้กู้ยืมดังกล่าวได้ ข้าพเจ้าอาจพบเหตุที่แสดงว่าอาจจำเป็นต้องพิจารณารายการปรับปรุงต่อข้อมูลทางการเงินรวมและข้อมูลทางการเงินระหว่างกาลดังกล่าว</w:t>
      </w:r>
    </w:p>
    <w:p w:rsidR="000C161F" w:rsidRPr="000C161F" w:rsidRDefault="000C161F" w:rsidP="006636EF">
      <w:pPr>
        <w:spacing w:before="240"/>
        <w:ind w:left="0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0C161F">
        <w:rPr>
          <w:rFonts w:ascii="Angsana New" w:hAnsi="Angsana New"/>
          <w:b/>
          <w:bCs/>
          <w:sz w:val="28"/>
          <w:cs/>
          <w:lang w:val="th-TH"/>
        </w:rPr>
        <w:t>ข้อสรุป</w:t>
      </w:r>
      <w:r w:rsidRPr="000C161F">
        <w:rPr>
          <w:rFonts w:ascii="Angsana New" w:hAnsi="Angsana New" w:hint="cs"/>
          <w:b/>
          <w:bCs/>
          <w:sz w:val="28"/>
          <w:cs/>
          <w:lang w:val="th-TH"/>
        </w:rPr>
        <w:t>อย่างมีเงื่อนไข</w:t>
      </w:r>
    </w:p>
    <w:p w:rsidR="000C161F" w:rsidRPr="000C161F" w:rsidRDefault="000C161F" w:rsidP="000C161F">
      <w:pPr>
        <w:spacing w:before="240"/>
        <w:ind w:left="0"/>
        <w:jc w:val="left"/>
        <w:rPr>
          <w:rFonts w:ascii="Angsana New" w:hAnsi="Angsana New"/>
          <w:sz w:val="28"/>
        </w:rPr>
      </w:pPr>
      <w:r w:rsidRPr="000C161F">
        <w:rPr>
          <w:rFonts w:ascii="Angsana New" w:hAnsi="Angsana New" w:hint="cs"/>
          <w:sz w:val="28"/>
          <w:cs/>
          <w:lang w:val="th-TH"/>
        </w:rPr>
        <w:t>ยกเว้นผลของรายการปรับปรุงต่อข้อมูลทางการเงินรวมและข้อมูลทางการเงินเฉพาะกิจการระหว่างกาล ซึ่งข้าพเจ้าอาจพบหากข้าพเจ้าไม่ถูกจำกัดขอบเขตโดยสถานการณ์ดังกล่าวข้างต้น</w:t>
      </w:r>
      <w:r w:rsidRPr="000C161F">
        <w:rPr>
          <w:rFonts w:ascii="Angsana New" w:hAnsi="Angsana New"/>
          <w:sz w:val="28"/>
          <w:cs/>
          <w:lang w:val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0C161F">
        <w:rPr>
          <w:rFonts w:ascii="Angsana New" w:hAnsi="Angsana New"/>
          <w:sz w:val="28"/>
          <w:lang w:val="en-GB"/>
        </w:rPr>
        <w:t>34</w:t>
      </w:r>
      <w:r w:rsidRPr="000C161F">
        <w:rPr>
          <w:rFonts w:ascii="Angsana New" w:hAnsi="Angsana New"/>
          <w:sz w:val="28"/>
          <w:cs/>
          <w:lang w:val="th-TH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:rsidR="00B64259" w:rsidRPr="00B64259" w:rsidRDefault="00B64259" w:rsidP="00B64259">
      <w:pPr>
        <w:spacing w:before="120"/>
        <w:ind w:left="0"/>
        <w:jc w:val="both"/>
        <w:rPr>
          <w:rFonts w:ascii="Angsana New" w:hAnsi="Angsana New"/>
          <w:b/>
          <w:bCs/>
          <w:spacing w:val="0"/>
          <w:sz w:val="28"/>
        </w:rPr>
      </w:pPr>
      <w:r w:rsidRPr="00B64259">
        <w:rPr>
          <w:rFonts w:ascii="Angsana New" w:hAnsi="Angsana New" w:hint="cs"/>
          <w:b/>
          <w:bCs/>
          <w:spacing w:val="0"/>
          <w:sz w:val="28"/>
          <w:cs/>
        </w:rPr>
        <w:t>เรื่องอื่น</w:t>
      </w:r>
    </w:p>
    <w:p w:rsidR="00B64259" w:rsidRPr="00B64259" w:rsidRDefault="00B64259" w:rsidP="00EB13E2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B7BB5">
        <w:rPr>
          <w:rFonts w:ascii="Angsana New" w:hAnsi="Angsana New"/>
          <w:spacing w:val="0"/>
          <w:sz w:val="28"/>
          <w:cs/>
        </w:rPr>
        <w:t>งบแสดงฐานะการเงินรวมและงบ</w:t>
      </w:r>
      <w:r w:rsidRPr="00AB7BB5">
        <w:rPr>
          <w:rFonts w:ascii="Angsana New" w:hAnsi="Angsana New" w:hint="cs"/>
          <w:spacing w:val="0"/>
          <w:sz w:val="28"/>
          <w:cs/>
        </w:rPr>
        <w:t>แสดงฐานะ</w:t>
      </w:r>
      <w:r w:rsidRPr="00AB7BB5">
        <w:rPr>
          <w:rFonts w:ascii="Angsana New" w:hAnsi="Angsana New"/>
          <w:spacing w:val="0"/>
          <w:sz w:val="28"/>
          <w:cs/>
        </w:rPr>
        <w:t>การเงินเฉพาะกิจการณวันที่</w:t>
      </w:r>
      <w:r w:rsidRPr="00AB7BB5">
        <w:rPr>
          <w:rFonts w:ascii="Angsana New" w:hAnsi="Angsana New"/>
          <w:spacing w:val="0"/>
          <w:sz w:val="28"/>
        </w:rPr>
        <w:t xml:space="preserve"> 31 </w:t>
      </w:r>
      <w:r w:rsidRPr="00AB7BB5">
        <w:rPr>
          <w:rFonts w:ascii="Angsana New" w:hAnsi="Angsana New"/>
          <w:spacing w:val="0"/>
          <w:sz w:val="28"/>
          <w:cs/>
        </w:rPr>
        <w:t>ธันวาคม</w:t>
      </w:r>
      <w:r w:rsidR="00646C11" w:rsidRPr="00AB7BB5">
        <w:rPr>
          <w:rFonts w:ascii="Angsana New" w:hAnsi="Angsana New"/>
          <w:spacing w:val="0"/>
          <w:sz w:val="28"/>
        </w:rPr>
        <w:t xml:space="preserve"> 2561</w:t>
      </w:r>
      <w:r w:rsidRPr="00AB7BB5">
        <w:rPr>
          <w:rFonts w:ascii="Angsana New" w:hAnsi="Angsana New"/>
          <w:spacing w:val="0"/>
          <w:sz w:val="28"/>
          <w:cs/>
        </w:rPr>
        <w:t>ของ</w:t>
      </w:r>
      <w:r w:rsidR="00646C11" w:rsidRPr="00AB7BB5">
        <w:rPr>
          <w:rFonts w:ascii="Angsana New" w:eastAsia="SimSun" w:hAnsi="Angsana New"/>
          <w:sz w:val="28"/>
          <w:cs/>
          <w:lang w:val="en-GB"/>
        </w:rPr>
        <w:t>บริษัท เอเชีย แคปปิตอล กรุ๊ป จำกัด (มหาชน)</w:t>
      </w:r>
      <w:r w:rsidRPr="00AB7BB5">
        <w:rPr>
          <w:rFonts w:ascii="Angsana New" w:hAnsi="Angsana New"/>
          <w:spacing w:val="0"/>
          <w:sz w:val="28"/>
          <w:cs/>
        </w:rPr>
        <w:t xml:space="preserve"> และบริษัทย่อย </w:t>
      </w:r>
      <w:r w:rsidRPr="00AB7BB5">
        <w:rPr>
          <w:rFonts w:ascii="Angsana New" w:hAnsi="Angsana New" w:hint="cs"/>
          <w:spacing w:val="0"/>
          <w:sz w:val="28"/>
          <w:cs/>
        </w:rPr>
        <w:t>และของเฉพาะ</w:t>
      </w:r>
      <w:r w:rsidR="00646C11" w:rsidRPr="00AB7BB5">
        <w:rPr>
          <w:rFonts w:ascii="Angsana New" w:eastAsia="SimSun" w:hAnsi="Angsana New"/>
          <w:sz w:val="28"/>
          <w:cs/>
          <w:lang w:val="en-GB"/>
        </w:rPr>
        <w:t>บริษัท เอเชีย แคปปิตอล กรุ๊ป จำกัด (มหาชน)</w:t>
      </w:r>
      <w:r w:rsidRPr="00AB7BB5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ที่แสดงเป็นข้อมูลเปรียบเทียบตรวจสอบโดยผู้สอบบัญชีอื่น</w:t>
      </w:r>
      <w:r w:rsidR="00646C11" w:rsidRPr="00AB7BB5">
        <w:rPr>
          <w:rFonts w:ascii="Angsana New" w:hAnsi="Angsana New"/>
          <w:spacing w:val="0"/>
          <w:sz w:val="28"/>
          <w:cs/>
        </w:rPr>
        <w:t>ซึ่งแสดงความเห็นอย่าง</w:t>
      </w:r>
      <w:r w:rsidRPr="00AB7BB5">
        <w:rPr>
          <w:rFonts w:ascii="Angsana New" w:hAnsi="Angsana New"/>
          <w:spacing w:val="0"/>
          <w:sz w:val="28"/>
          <w:cs/>
        </w:rPr>
        <w:t>มีเงื่อนไข</w:t>
      </w:r>
      <w:r w:rsidR="00F830A2" w:rsidRPr="00AB7BB5">
        <w:rPr>
          <w:rFonts w:ascii="Angsana New" w:hAnsi="Angsana New"/>
          <w:spacing w:val="0"/>
          <w:sz w:val="28"/>
          <w:cs/>
        </w:rPr>
        <w:t>เรื่องความเพียงพอของค่าเผื่อหนี้สงสัยจะสูญ</w:t>
      </w:r>
      <w:r w:rsidR="00F830A2" w:rsidRPr="00AB7BB5">
        <w:rPr>
          <w:rFonts w:ascii="Angsana New" w:hAnsi="Angsana New" w:hint="cs"/>
          <w:spacing w:val="0"/>
          <w:sz w:val="28"/>
          <w:cs/>
        </w:rPr>
        <w:t xml:space="preserve">สำหรับลูกหนี้เงินให้กู้ยืมระยะสั้นแก่บริษัทอื่น </w:t>
      </w:r>
      <w:r w:rsidRPr="00AB7BB5">
        <w:rPr>
          <w:rFonts w:ascii="Angsana New" w:hAnsi="Angsana New"/>
          <w:spacing w:val="0"/>
          <w:sz w:val="28"/>
          <w:cs/>
        </w:rPr>
        <w:t>ตามรายงานลงวันที่</w:t>
      </w:r>
      <w:r w:rsidRPr="00AB7BB5">
        <w:rPr>
          <w:rFonts w:ascii="Angsana New" w:hAnsi="Angsana New"/>
          <w:spacing w:val="0"/>
          <w:sz w:val="28"/>
        </w:rPr>
        <w:t xml:space="preserve"> 2</w:t>
      </w:r>
      <w:r w:rsidR="00646C11" w:rsidRPr="00AB7BB5">
        <w:rPr>
          <w:rFonts w:ascii="Angsana New" w:hAnsi="Angsana New"/>
          <w:spacing w:val="0"/>
          <w:sz w:val="28"/>
        </w:rPr>
        <w:t>7</w:t>
      </w:r>
      <w:r w:rsidRPr="00AB7BB5">
        <w:rPr>
          <w:rFonts w:ascii="Angsana New" w:hAnsi="Angsana New" w:hint="cs"/>
          <w:spacing w:val="0"/>
          <w:sz w:val="28"/>
          <w:cs/>
        </w:rPr>
        <w:t>กุมภาพันธ์</w:t>
      </w:r>
      <w:r w:rsidRPr="00AB7BB5">
        <w:rPr>
          <w:rFonts w:ascii="Angsana New" w:hAnsi="Angsana New"/>
          <w:spacing w:val="0"/>
          <w:sz w:val="28"/>
        </w:rPr>
        <w:t xml:space="preserve"> 256</w:t>
      </w:r>
      <w:r w:rsidR="00646C11" w:rsidRPr="00AB7BB5">
        <w:rPr>
          <w:rFonts w:ascii="Angsana New" w:hAnsi="Angsana New"/>
          <w:spacing w:val="0"/>
          <w:sz w:val="28"/>
        </w:rPr>
        <w:t>2</w:t>
      </w:r>
      <w:r w:rsidRPr="00AB7BB5">
        <w:rPr>
          <w:rFonts w:ascii="Angsana New" w:hAnsi="Angsana New"/>
          <w:spacing w:val="0"/>
          <w:sz w:val="28"/>
          <w:cs/>
        </w:rPr>
        <w:t>งบกำไรขาดทุน</w:t>
      </w:r>
      <w:r w:rsidRPr="00AB7BB5">
        <w:rPr>
          <w:rFonts w:ascii="Angsana New" w:hAnsi="Angsana New" w:hint="cs"/>
          <w:spacing w:val="0"/>
          <w:sz w:val="28"/>
          <w:cs/>
        </w:rPr>
        <w:t>และกำไรขาดทุน</w:t>
      </w:r>
      <w:r w:rsidRPr="00AB7BB5">
        <w:rPr>
          <w:rFonts w:ascii="Angsana New" w:hAnsi="Angsana New"/>
          <w:spacing w:val="0"/>
          <w:sz w:val="28"/>
          <w:cs/>
        </w:rPr>
        <w:t>เบ็ดเสร็จ</w:t>
      </w:r>
      <w:r w:rsidRPr="00AB7BB5">
        <w:rPr>
          <w:rFonts w:ascii="Angsana New" w:hAnsi="Angsana New" w:hint="cs"/>
          <w:spacing w:val="0"/>
          <w:sz w:val="28"/>
          <w:cs/>
        </w:rPr>
        <w:t>อื่น</w:t>
      </w:r>
      <w:r w:rsidRPr="00AB7BB5">
        <w:rPr>
          <w:rFonts w:ascii="Angsana New" w:hAnsi="Angsana New"/>
          <w:spacing w:val="0"/>
          <w:sz w:val="28"/>
          <w:cs/>
        </w:rPr>
        <w:t>รวม</w:t>
      </w:r>
      <w:r w:rsidR="00EA6C0F" w:rsidRPr="00AB7BB5">
        <w:rPr>
          <w:rFonts w:hint="cs"/>
          <w:sz w:val="28"/>
          <w:cs/>
        </w:rPr>
        <w:t xml:space="preserve">(ก่อนปรับปรุง) </w:t>
      </w:r>
      <w:r w:rsidRPr="00AB7BB5">
        <w:rPr>
          <w:rFonts w:ascii="Angsana New" w:hAnsi="Angsana New"/>
          <w:spacing w:val="0"/>
          <w:sz w:val="28"/>
          <w:cs/>
        </w:rPr>
        <w:t>และงบกำไรขาดทุน</w:t>
      </w:r>
      <w:r w:rsidRPr="00AB7BB5">
        <w:rPr>
          <w:rFonts w:ascii="Angsana New" w:hAnsi="Angsana New" w:hint="cs"/>
          <w:spacing w:val="0"/>
          <w:sz w:val="28"/>
          <w:cs/>
        </w:rPr>
        <w:t>และกำไรขาดทุน</w:t>
      </w:r>
      <w:r w:rsidRPr="00AB7BB5">
        <w:rPr>
          <w:rFonts w:ascii="Angsana New" w:hAnsi="Angsana New"/>
          <w:spacing w:val="0"/>
          <w:sz w:val="28"/>
          <w:cs/>
        </w:rPr>
        <w:t>เบ็ดเสร็จ</w:t>
      </w:r>
      <w:r w:rsidRPr="00AB7BB5">
        <w:rPr>
          <w:rFonts w:ascii="Angsana New" w:hAnsi="Angsana New" w:hint="cs"/>
          <w:spacing w:val="0"/>
          <w:sz w:val="28"/>
          <w:cs/>
        </w:rPr>
        <w:t>อื่น</w:t>
      </w:r>
      <w:r w:rsidRPr="00AB7BB5">
        <w:rPr>
          <w:rFonts w:ascii="Angsana New" w:hAnsi="Angsana New"/>
          <w:spacing w:val="0"/>
          <w:sz w:val="28"/>
          <w:cs/>
        </w:rPr>
        <w:t>เฉพาะกิจการ</w:t>
      </w:r>
      <w:r w:rsidR="00EA6C0F" w:rsidRPr="00AB7BB5">
        <w:rPr>
          <w:rFonts w:hint="cs"/>
          <w:sz w:val="28"/>
          <w:cs/>
        </w:rPr>
        <w:t xml:space="preserve">(ก่อนปรับปรุง) </w:t>
      </w:r>
      <w:r w:rsidRPr="00AB7BB5">
        <w:rPr>
          <w:rFonts w:ascii="Angsana New" w:hAnsi="Angsana New"/>
          <w:spacing w:val="0"/>
          <w:sz w:val="28"/>
          <w:cs/>
        </w:rPr>
        <w:t>งบแสดงการเปลี่ยนแปลงส่วนของผู้ถือหุ้นรวม</w:t>
      </w:r>
      <w:r w:rsidR="00EA6C0F" w:rsidRPr="00AB7BB5">
        <w:rPr>
          <w:rFonts w:hint="cs"/>
          <w:sz w:val="28"/>
          <w:cs/>
        </w:rPr>
        <w:t xml:space="preserve"> (ก่อนปรับปรุง) </w:t>
      </w:r>
      <w:r w:rsidRPr="00AB7BB5">
        <w:rPr>
          <w:rFonts w:ascii="Angsana New" w:hAnsi="Angsana New"/>
          <w:spacing w:val="0"/>
          <w:sz w:val="28"/>
          <w:cs/>
        </w:rPr>
        <w:t>และงบแสดงการเปลี่ยนแปลงส่วนของผู้ถือหุ้นเฉพาะกิจการ</w:t>
      </w:r>
      <w:r w:rsidR="00EA6C0F" w:rsidRPr="00AB7BB5">
        <w:rPr>
          <w:rFonts w:hint="cs"/>
          <w:sz w:val="28"/>
          <w:cs/>
        </w:rPr>
        <w:t xml:space="preserve"> (ก่อนปรับปรุง) </w:t>
      </w:r>
      <w:r w:rsidRPr="00AB7BB5">
        <w:rPr>
          <w:rFonts w:ascii="Angsana New" w:hAnsi="Angsana New"/>
          <w:spacing w:val="0"/>
          <w:sz w:val="28"/>
          <w:cs/>
        </w:rPr>
        <w:t>และงบกระแสเงินสดรวม</w:t>
      </w:r>
      <w:r w:rsidR="00EA6C0F" w:rsidRPr="00AB7BB5">
        <w:rPr>
          <w:rFonts w:hint="cs"/>
          <w:sz w:val="28"/>
          <w:cs/>
        </w:rPr>
        <w:t xml:space="preserve">(ก่อนปรับปรุง) </w:t>
      </w:r>
      <w:r w:rsidRPr="00AB7BB5">
        <w:rPr>
          <w:rFonts w:ascii="Angsana New" w:hAnsi="Angsana New"/>
          <w:spacing w:val="0"/>
          <w:sz w:val="28"/>
          <w:cs/>
        </w:rPr>
        <w:t>และงบกระแสเงินสดเฉพาะกิจการ</w:t>
      </w:r>
      <w:r w:rsidR="00EA6C0F" w:rsidRPr="00AB7BB5">
        <w:rPr>
          <w:rFonts w:hint="cs"/>
          <w:sz w:val="28"/>
          <w:cs/>
        </w:rPr>
        <w:t xml:space="preserve">(ก่อนปรับปรุง) </w:t>
      </w:r>
      <w:r w:rsidRPr="00AB7BB5">
        <w:rPr>
          <w:rFonts w:ascii="Angsana New" w:hAnsi="Angsana New"/>
          <w:spacing w:val="0"/>
          <w:sz w:val="28"/>
          <w:cs/>
        </w:rPr>
        <w:t>สำหรับงวดสามเดือนสิ้นสุดวันที่</w:t>
      </w:r>
      <w:r w:rsidRPr="00AB7BB5">
        <w:rPr>
          <w:rFonts w:ascii="Angsana New" w:hAnsi="Angsana New"/>
          <w:spacing w:val="0"/>
          <w:sz w:val="28"/>
        </w:rPr>
        <w:t xml:space="preserve"> 31 </w:t>
      </w:r>
      <w:r w:rsidRPr="00AB7BB5">
        <w:rPr>
          <w:rFonts w:ascii="Angsana New" w:hAnsi="Angsana New"/>
          <w:spacing w:val="0"/>
          <w:sz w:val="28"/>
          <w:cs/>
        </w:rPr>
        <w:t>มีนาคม</w:t>
      </w:r>
      <w:r w:rsidRPr="00AB7BB5">
        <w:rPr>
          <w:rFonts w:ascii="Angsana New" w:hAnsi="Angsana New"/>
          <w:spacing w:val="0"/>
          <w:sz w:val="28"/>
        </w:rPr>
        <w:t xml:space="preserve"> 25</w:t>
      </w:r>
      <w:r w:rsidR="000C343E" w:rsidRPr="00AB7BB5">
        <w:rPr>
          <w:rFonts w:ascii="Angsana New" w:hAnsi="Angsana New"/>
          <w:spacing w:val="0"/>
          <w:sz w:val="28"/>
        </w:rPr>
        <w:t>61</w:t>
      </w:r>
      <w:r w:rsidRPr="00AB7BB5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สอบทานโดยผู้สอบบัญชีอื่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AB7BB5">
        <w:rPr>
          <w:rFonts w:ascii="Angsana New" w:hAnsi="Angsana New"/>
          <w:spacing w:val="0"/>
          <w:sz w:val="28"/>
        </w:rPr>
        <w:t xml:space="preserve"> 34 </w:t>
      </w:r>
      <w:r w:rsidRPr="00AB7BB5">
        <w:rPr>
          <w:rFonts w:ascii="Angsana New" w:hAnsi="Angsana New"/>
          <w:spacing w:val="0"/>
          <w:sz w:val="28"/>
          <w:cs/>
        </w:rPr>
        <w:t>เรื่องการ</w:t>
      </w:r>
      <w:r w:rsidRPr="00AB7BB5">
        <w:rPr>
          <w:rFonts w:ascii="Angsana New" w:hAnsi="Angsana New" w:hint="cs"/>
          <w:spacing w:val="0"/>
          <w:sz w:val="28"/>
          <w:cs/>
        </w:rPr>
        <w:t>รายงานทางการ</w:t>
      </w:r>
      <w:r w:rsidRPr="00AB7BB5">
        <w:rPr>
          <w:rFonts w:ascii="Angsana New" w:hAnsi="Angsana New"/>
          <w:spacing w:val="0"/>
          <w:sz w:val="28"/>
          <w:cs/>
        </w:rPr>
        <w:t>เงินระหว่างกาลในสาระสำคัญตามรายงานลงวันที่</w:t>
      </w:r>
      <w:r w:rsidRPr="00AB7BB5">
        <w:rPr>
          <w:rFonts w:ascii="Angsana New" w:hAnsi="Angsana New"/>
          <w:spacing w:val="0"/>
          <w:sz w:val="28"/>
        </w:rPr>
        <w:t xml:space="preserve"> 1</w:t>
      </w:r>
      <w:r w:rsidR="000C343E" w:rsidRPr="00AB7BB5">
        <w:rPr>
          <w:rFonts w:ascii="Angsana New" w:hAnsi="Angsana New"/>
          <w:spacing w:val="0"/>
          <w:sz w:val="28"/>
        </w:rPr>
        <w:t>0</w:t>
      </w:r>
      <w:r w:rsidRPr="00AB7BB5">
        <w:rPr>
          <w:rFonts w:ascii="Angsana New" w:hAnsi="Angsana New" w:hint="cs"/>
          <w:spacing w:val="0"/>
          <w:sz w:val="28"/>
          <w:cs/>
        </w:rPr>
        <w:t xml:space="preserve"> พฤษภาคม</w:t>
      </w:r>
      <w:r w:rsidRPr="00AB7BB5">
        <w:rPr>
          <w:rFonts w:ascii="Angsana New" w:hAnsi="Angsana New"/>
          <w:spacing w:val="0"/>
          <w:sz w:val="28"/>
        </w:rPr>
        <w:t xml:space="preserve"> 25</w:t>
      </w:r>
      <w:r w:rsidR="000C343E" w:rsidRPr="00AB7BB5">
        <w:rPr>
          <w:rFonts w:ascii="Angsana New" w:hAnsi="Angsana New"/>
          <w:spacing w:val="0"/>
          <w:sz w:val="28"/>
        </w:rPr>
        <w:t>61</w:t>
      </w:r>
    </w:p>
    <w:p w:rsidR="002B25B7" w:rsidRDefault="002B25B7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EA6C0F" w:rsidRPr="00B64259" w:rsidRDefault="00EA6C0F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BD0F9B" w:rsidRPr="004336A7" w:rsidRDefault="00BD0F9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586D99" w:rsidRPr="00586D99" w:rsidRDefault="00586D99" w:rsidP="00586D99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586D99">
        <w:rPr>
          <w:rFonts w:ascii="Angsana New" w:hAnsi="Angsana New"/>
          <w:spacing w:val="0"/>
          <w:sz w:val="28"/>
          <w:cs/>
        </w:rPr>
        <w:t>(นายอธิพงศ์  อธิพงศ์สกุล)</w:t>
      </w:r>
    </w:p>
    <w:p w:rsidR="00586D99" w:rsidRPr="00586D99" w:rsidRDefault="00586D99" w:rsidP="00586D99">
      <w:pPr>
        <w:ind w:left="0"/>
        <w:jc w:val="left"/>
        <w:rPr>
          <w:rFonts w:ascii="Angsana New" w:hAnsi="Angsana New"/>
          <w:spacing w:val="0"/>
          <w:sz w:val="28"/>
        </w:rPr>
      </w:pPr>
      <w:r w:rsidRPr="00586D99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586D99">
        <w:rPr>
          <w:rFonts w:ascii="Angsana New" w:hAnsi="Angsana New"/>
          <w:spacing w:val="0"/>
          <w:sz w:val="28"/>
        </w:rPr>
        <w:t>3500</w:t>
      </w:r>
    </w:p>
    <w:p w:rsidR="0005536D" w:rsidRPr="004336A7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336A7">
        <w:rPr>
          <w:rFonts w:ascii="Angsana New" w:hAnsi="Angsana New"/>
          <w:spacing w:val="0"/>
          <w:sz w:val="28"/>
          <w:cs/>
        </w:rPr>
        <w:t>บริษัท เอเอ็นเอส ออดิทจำกัด</w:t>
      </w:r>
    </w:p>
    <w:p w:rsidR="00982909" w:rsidRPr="004336A7" w:rsidRDefault="0092235C" w:rsidP="009A5FE2">
      <w:pPr>
        <w:ind w:left="0"/>
        <w:jc w:val="left"/>
        <w:rPr>
          <w:rFonts w:ascii="Angsana New" w:hAnsi="Angsana New"/>
          <w:sz w:val="28"/>
        </w:rPr>
      </w:pPr>
      <w:r w:rsidRPr="004336A7">
        <w:rPr>
          <w:rFonts w:ascii="Angsana New" w:hAnsi="Angsana New"/>
          <w:spacing w:val="0"/>
          <w:sz w:val="28"/>
          <w:cs/>
        </w:rPr>
        <w:t>กรุงเทพ</w:t>
      </w:r>
      <w:r w:rsidR="0005536D" w:rsidRPr="004336A7">
        <w:rPr>
          <w:rFonts w:ascii="Angsana New" w:hAnsi="Angsana New"/>
          <w:spacing w:val="0"/>
          <w:sz w:val="28"/>
          <w:cs/>
        </w:rPr>
        <w:t xml:space="preserve">ฯ </w:t>
      </w:r>
      <w:r w:rsidR="00DC3892">
        <w:rPr>
          <w:rFonts w:ascii="Angsana New" w:hAnsi="Angsana New"/>
          <w:spacing w:val="0"/>
          <w:sz w:val="28"/>
        </w:rPr>
        <w:t>13</w:t>
      </w:r>
      <w:r w:rsidR="009A5FE2">
        <w:rPr>
          <w:rFonts w:ascii="Angsana New" w:hAnsi="Angsana New"/>
          <w:spacing w:val="0"/>
          <w:sz w:val="28"/>
        </w:rPr>
        <w:t xml:space="preserve"> </w:t>
      </w:r>
      <w:r w:rsidR="00033360" w:rsidRPr="00F17040">
        <w:rPr>
          <w:rFonts w:ascii="Angsana New" w:hAnsi="Angsana New"/>
          <w:spacing w:val="0"/>
          <w:sz w:val="28"/>
          <w:cs/>
        </w:rPr>
        <w:t>พฤษภาคม</w:t>
      </w:r>
      <w:r w:rsidR="009A5FE2">
        <w:rPr>
          <w:rFonts w:ascii="Angsana New" w:hAnsi="Angsana New"/>
          <w:spacing w:val="0"/>
          <w:sz w:val="28"/>
        </w:rPr>
        <w:t xml:space="preserve"> </w:t>
      </w:r>
      <w:r w:rsidR="004336A7" w:rsidRPr="00F17040">
        <w:rPr>
          <w:rFonts w:ascii="Angsana New" w:hAnsi="Angsana New"/>
          <w:spacing w:val="0"/>
          <w:sz w:val="28"/>
        </w:rPr>
        <w:t>256</w:t>
      </w:r>
      <w:r w:rsidR="00586D99" w:rsidRPr="00F17040">
        <w:rPr>
          <w:rFonts w:ascii="Angsana New" w:hAnsi="Angsana New"/>
          <w:spacing w:val="0"/>
          <w:sz w:val="28"/>
        </w:rPr>
        <w:t>2</w:t>
      </w:r>
    </w:p>
    <w:sectPr w:rsidR="00982909" w:rsidRPr="004336A7" w:rsidSect="004336A7">
      <w:headerReference w:type="first" r:id="rId8"/>
      <w:footerReference w:type="first" r:id="rId9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1B3" w:rsidRDefault="00CC01B3">
      <w:r>
        <w:separator/>
      </w:r>
    </w:p>
  </w:endnote>
  <w:endnote w:type="continuationSeparator" w:id="1">
    <w:p w:rsidR="00CC01B3" w:rsidRDefault="00CC0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EE" w:rsidRPr="00D713EE" w:rsidRDefault="00D713EE">
    <w:pPr>
      <w:pStyle w:val="Footer"/>
      <w:jc w:val="right"/>
      <w:rPr>
        <w:sz w:val="28"/>
        <w:szCs w:val="48"/>
      </w:rPr>
    </w:pPr>
  </w:p>
  <w:p w:rsidR="00D713EE" w:rsidRDefault="00D713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1B3" w:rsidRDefault="00CC01B3">
      <w:r>
        <w:separator/>
      </w:r>
    </w:p>
  </w:footnote>
  <w:footnote w:type="continuationSeparator" w:id="1">
    <w:p w:rsidR="00CC01B3" w:rsidRDefault="00CC0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96609"/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__Grammarly_42____i" w:val="H4sIAAAAAAAEAKtWckksSQxILCpxzi/NK1GyMqwFAAEhoTITAAAA"/>
    <w:docVar w:name="__Grammarly_42___1" w:val="H4sIAAAAAAAEAKtWcslP9kxRslIyNDa0tDA0MTYxMjG0NDA0NTdT0lEKTi0uzszPAykwrgUA0G6bXCwAAAA="/>
  </w:docVars>
  <w:rsids>
    <w:rsidRoot w:val="009F3DD4"/>
    <w:rsid w:val="000010D4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61F"/>
    <w:rsid w:val="000C343E"/>
    <w:rsid w:val="000C6BAB"/>
    <w:rsid w:val="000D727C"/>
    <w:rsid w:val="000E2E21"/>
    <w:rsid w:val="000F0341"/>
    <w:rsid w:val="000F2546"/>
    <w:rsid w:val="000F600C"/>
    <w:rsid w:val="000F7EEF"/>
    <w:rsid w:val="00107819"/>
    <w:rsid w:val="00116C0A"/>
    <w:rsid w:val="001272DA"/>
    <w:rsid w:val="00132804"/>
    <w:rsid w:val="0015078B"/>
    <w:rsid w:val="00172511"/>
    <w:rsid w:val="001E10C7"/>
    <w:rsid w:val="001E3290"/>
    <w:rsid w:val="00203D8E"/>
    <w:rsid w:val="00221414"/>
    <w:rsid w:val="00222262"/>
    <w:rsid w:val="0023042A"/>
    <w:rsid w:val="00230B6D"/>
    <w:rsid w:val="0023145B"/>
    <w:rsid w:val="00236332"/>
    <w:rsid w:val="00257CF0"/>
    <w:rsid w:val="00260C6A"/>
    <w:rsid w:val="00270E7D"/>
    <w:rsid w:val="002907D1"/>
    <w:rsid w:val="002B25B7"/>
    <w:rsid w:val="002B5699"/>
    <w:rsid w:val="002C34B3"/>
    <w:rsid w:val="002C525A"/>
    <w:rsid w:val="002E6759"/>
    <w:rsid w:val="00304B55"/>
    <w:rsid w:val="003159C8"/>
    <w:rsid w:val="00330EDE"/>
    <w:rsid w:val="00345AB1"/>
    <w:rsid w:val="00354B0D"/>
    <w:rsid w:val="00394AB9"/>
    <w:rsid w:val="003B3F59"/>
    <w:rsid w:val="003D4935"/>
    <w:rsid w:val="003F7661"/>
    <w:rsid w:val="00422755"/>
    <w:rsid w:val="004336A7"/>
    <w:rsid w:val="00442744"/>
    <w:rsid w:val="00447A95"/>
    <w:rsid w:val="00452A83"/>
    <w:rsid w:val="004642DE"/>
    <w:rsid w:val="0046514E"/>
    <w:rsid w:val="00470073"/>
    <w:rsid w:val="0047639E"/>
    <w:rsid w:val="004815DB"/>
    <w:rsid w:val="004901DB"/>
    <w:rsid w:val="004C130D"/>
    <w:rsid w:val="004C26E9"/>
    <w:rsid w:val="004D7EBB"/>
    <w:rsid w:val="004F72B1"/>
    <w:rsid w:val="00500239"/>
    <w:rsid w:val="00503320"/>
    <w:rsid w:val="0051231D"/>
    <w:rsid w:val="00514654"/>
    <w:rsid w:val="00515917"/>
    <w:rsid w:val="00522696"/>
    <w:rsid w:val="00543464"/>
    <w:rsid w:val="00552297"/>
    <w:rsid w:val="00553E04"/>
    <w:rsid w:val="00555A01"/>
    <w:rsid w:val="005616A8"/>
    <w:rsid w:val="00561AAB"/>
    <w:rsid w:val="005758B3"/>
    <w:rsid w:val="00586D99"/>
    <w:rsid w:val="00593274"/>
    <w:rsid w:val="005A4292"/>
    <w:rsid w:val="005B264A"/>
    <w:rsid w:val="005B39FE"/>
    <w:rsid w:val="005B57AA"/>
    <w:rsid w:val="005D6A00"/>
    <w:rsid w:val="005E2588"/>
    <w:rsid w:val="005E2754"/>
    <w:rsid w:val="005E4004"/>
    <w:rsid w:val="005F08AC"/>
    <w:rsid w:val="006012A2"/>
    <w:rsid w:val="00601D03"/>
    <w:rsid w:val="00613850"/>
    <w:rsid w:val="0062212B"/>
    <w:rsid w:val="00630923"/>
    <w:rsid w:val="00633604"/>
    <w:rsid w:val="00636CE8"/>
    <w:rsid w:val="00646BAE"/>
    <w:rsid w:val="00646C11"/>
    <w:rsid w:val="0065079F"/>
    <w:rsid w:val="006532CE"/>
    <w:rsid w:val="006605A8"/>
    <w:rsid w:val="006636EF"/>
    <w:rsid w:val="00664271"/>
    <w:rsid w:val="006658B7"/>
    <w:rsid w:val="00666270"/>
    <w:rsid w:val="00667E0E"/>
    <w:rsid w:val="00680F2B"/>
    <w:rsid w:val="006945C1"/>
    <w:rsid w:val="00695E44"/>
    <w:rsid w:val="006A03A5"/>
    <w:rsid w:val="006A19C3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15504"/>
    <w:rsid w:val="00724665"/>
    <w:rsid w:val="00732CFE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C0116"/>
    <w:rsid w:val="007D00C7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737FF"/>
    <w:rsid w:val="0087566E"/>
    <w:rsid w:val="00875D6C"/>
    <w:rsid w:val="00881820"/>
    <w:rsid w:val="008920C9"/>
    <w:rsid w:val="00893F3A"/>
    <w:rsid w:val="008956B6"/>
    <w:rsid w:val="008A0D71"/>
    <w:rsid w:val="008A624B"/>
    <w:rsid w:val="008B07D9"/>
    <w:rsid w:val="008B5623"/>
    <w:rsid w:val="008C408C"/>
    <w:rsid w:val="008C7F28"/>
    <w:rsid w:val="008D2A8F"/>
    <w:rsid w:val="008D6092"/>
    <w:rsid w:val="008D65F6"/>
    <w:rsid w:val="008E0A09"/>
    <w:rsid w:val="00903603"/>
    <w:rsid w:val="0092217B"/>
    <w:rsid w:val="0092235C"/>
    <w:rsid w:val="00945C65"/>
    <w:rsid w:val="00946E13"/>
    <w:rsid w:val="00966501"/>
    <w:rsid w:val="009666B3"/>
    <w:rsid w:val="009824F9"/>
    <w:rsid w:val="00982909"/>
    <w:rsid w:val="0099557C"/>
    <w:rsid w:val="009A5FE2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30AC"/>
    <w:rsid w:val="00A85DB5"/>
    <w:rsid w:val="00AA5D13"/>
    <w:rsid w:val="00AB2238"/>
    <w:rsid w:val="00AB6168"/>
    <w:rsid w:val="00AB6B9C"/>
    <w:rsid w:val="00AB7BB5"/>
    <w:rsid w:val="00AF5412"/>
    <w:rsid w:val="00AF6B11"/>
    <w:rsid w:val="00B00CBE"/>
    <w:rsid w:val="00B12E9C"/>
    <w:rsid w:val="00B14017"/>
    <w:rsid w:val="00B22A47"/>
    <w:rsid w:val="00B23C99"/>
    <w:rsid w:val="00B3382F"/>
    <w:rsid w:val="00B437C6"/>
    <w:rsid w:val="00B50F6F"/>
    <w:rsid w:val="00B54673"/>
    <w:rsid w:val="00B57397"/>
    <w:rsid w:val="00B61E4D"/>
    <w:rsid w:val="00B62C41"/>
    <w:rsid w:val="00B64259"/>
    <w:rsid w:val="00B651EB"/>
    <w:rsid w:val="00B71CB8"/>
    <w:rsid w:val="00B81398"/>
    <w:rsid w:val="00B927C8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B4377"/>
    <w:rsid w:val="00CC01B3"/>
    <w:rsid w:val="00CD0198"/>
    <w:rsid w:val="00CD4B74"/>
    <w:rsid w:val="00CE3F68"/>
    <w:rsid w:val="00CF3B75"/>
    <w:rsid w:val="00CF3CB6"/>
    <w:rsid w:val="00D21D24"/>
    <w:rsid w:val="00D31F69"/>
    <w:rsid w:val="00D55ADB"/>
    <w:rsid w:val="00D61D07"/>
    <w:rsid w:val="00D61F15"/>
    <w:rsid w:val="00D629C4"/>
    <w:rsid w:val="00D662E6"/>
    <w:rsid w:val="00D713EE"/>
    <w:rsid w:val="00D83762"/>
    <w:rsid w:val="00D840F8"/>
    <w:rsid w:val="00D842FB"/>
    <w:rsid w:val="00DA0303"/>
    <w:rsid w:val="00DB46BF"/>
    <w:rsid w:val="00DB5EF7"/>
    <w:rsid w:val="00DC3892"/>
    <w:rsid w:val="00DC63FD"/>
    <w:rsid w:val="00DC6F43"/>
    <w:rsid w:val="00DC7B29"/>
    <w:rsid w:val="00DD1969"/>
    <w:rsid w:val="00DD7A95"/>
    <w:rsid w:val="00DF1F2D"/>
    <w:rsid w:val="00DF6C21"/>
    <w:rsid w:val="00DF7BF4"/>
    <w:rsid w:val="00E13481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A6C0F"/>
    <w:rsid w:val="00EB13E2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F17040"/>
    <w:rsid w:val="00F20A05"/>
    <w:rsid w:val="00F237DD"/>
    <w:rsid w:val="00F50A63"/>
    <w:rsid w:val="00F610DF"/>
    <w:rsid w:val="00F6453E"/>
    <w:rsid w:val="00F66179"/>
    <w:rsid w:val="00F81E07"/>
    <w:rsid w:val="00F830A2"/>
    <w:rsid w:val="00F96E80"/>
    <w:rsid w:val="00FB36E5"/>
    <w:rsid w:val="00FD3A64"/>
    <w:rsid w:val="00FF243B"/>
    <w:rsid w:val="00FF6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83C2E-9A25-48BB-805E-B65B97BD4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</TotalTime>
  <Pages>3</Pages>
  <Words>1048</Words>
  <Characters>3973</Characters>
  <Application>Microsoft Office Word</Application>
  <DocSecurity>0</DocSecurity>
  <PresentationFormat/>
  <Lines>33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5011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jitsinee_r</cp:lastModifiedBy>
  <cp:revision>2</cp:revision>
  <cp:lastPrinted>2019-05-08T15:02:00Z</cp:lastPrinted>
  <dcterms:created xsi:type="dcterms:W3CDTF">2019-05-13T10:55:00Z</dcterms:created>
  <dcterms:modified xsi:type="dcterms:W3CDTF">2019-05-13T10:55:00Z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