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5A1A67" w:rsidRPr="00306D0B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</w:t>
      </w:r>
      <w:r w:rsidRPr="00306D0B">
        <w:rPr>
          <w:rFonts w:ascii="Angsana New" w:hAnsi="Angsana New"/>
          <w:sz w:val="30"/>
          <w:szCs w:val="30"/>
          <w:cs/>
        </w:rPr>
        <w:t>การค้า</w:t>
      </w:r>
    </w:p>
    <w:p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82848" w:rsidRPr="00306D0B" w:rsidRDefault="00182848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Pr="00306D0B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090486" w:rsidRPr="00306D0B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90486" w:rsidRPr="00306D0B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151CAD" w:rsidRDefault="00FD3533" w:rsidP="00151CA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เหตุการณ์ภายหลัง</w:t>
      </w:r>
      <w:r w:rsidR="00670529">
        <w:rPr>
          <w:rFonts w:ascii="Angsana New" w:hAnsi="Angsana New" w:hint="cs"/>
          <w:sz w:val="30"/>
          <w:szCs w:val="30"/>
          <w:cs/>
        </w:rPr>
        <w:t>รอบระยะเวลา</w:t>
      </w:r>
      <w:r>
        <w:rPr>
          <w:rFonts w:ascii="Angsana New" w:hAnsi="Angsana New" w:hint="cs"/>
          <w:sz w:val="30"/>
          <w:szCs w:val="30"/>
          <w:cs/>
        </w:rPr>
        <w:t>รายงาน</w:t>
      </w:r>
    </w:p>
    <w:p w:rsidR="008C7898" w:rsidRPr="00D9388C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D9388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8C7898" w:rsidRDefault="008C7898" w:rsidP="008C789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B81608">
        <w:rPr>
          <w:rFonts w:ascii="Angsana New" w:hAnsi="Angsana New"/>
          <w:sz w:val="30"/>
          <w:szCs w:val="30"/>
          <w:cs/>
        </w:rPr>
        <w:t>วันที่</w:t>
      </w:r>
      <w:r w:rsidR="008F65B5" w:rsidRPr="00B81608">
        <w:rPr>
          <w:rFonts w:ascii="Angsana New" w:hAnsi="Angsana New"/>
          <w:sz w:val="30"/>
          <w:szCs w:val="30"/>
        </w:rPr>
        <w:t xml:space="preserve"> </w:t>
      </w:r>
      <w:r w:rsidR="008C7898">
        <w:rPr>
          <w:rFonts w:ascii="Angsana New" w:hAnsi="Angsana New"/>
          <w:sz w:val="30"/>
          <w:szCs w:val="30"/>
        </w:rPr>
        <w:t>1</w:t>
      </w:r>
      <w:r w:rsidR="00836931">
        <w:rPr>
          <w:rFonts w:ascii="Angsana New" w:hAnsi="Angsana New"/>
          <w:sz w:val="30"/>
          <w:szCs w:val="30"/>
        </w:rPr>
        <w:t>3</w:t>
      </w:r>
      <w:r w:rsidR="00106797">
        <w:rPr>
          <w:rFonts w:ascii="Angsana New" w:hAnsi="Angsana New"/>
          <w:sz w:val="30"/>
          <w:szCs w:val="30"/>
        </w:rPr>
        <w:t xml:space="preserve"> </w:t>
      </w:r>
      <w:r w:rsidR="0010679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F307C">
        <w:rPr>
          <w:rFonts w:ascii="Angsana New" w:hAnsi="Angsana New"/>
          <w:sz w:val="30"/>
          <w:szCs w:val="30"/>
        </w:rPr>
        <w:t>2562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 xml:space="preserve">บริษัท </w:t>
      </w:r>
      <w:r w:rsidR="008F307C">
        <w:rPr>
          <w:rFonts w:ascii="Angsana New" w:hAnsi="Angsana New"/>
          <w:sz w:val="30"/>
          <w:szCs w:val="30"/>
          <w:cs/>
        </w:rPr>
        <w:t>ที.เค.เอส. เทคโนโลยี จำกัด (มหาชน)</w:t>
      </w:r>
      <w:r w:rsidRPr="00E9296D">
        <w:rPr>
          <w:rFonts w:ascii="Angsana New" w:hAnsi="Angsana New"/>
          <w:sz w:val="30"/>
          <w:szCs w:val="30"/>
          <w:cs/>
        </w:rPr>
        <w:t xml:space="preserve">  </w:t>
      </w:r>
      <w:r w:rsidRPr="00E9296D">
        <w:rPr>
          <w:rFonts w:ascii="Angsana New" w:hAnsi="Angsana New"/>
          <w:sz w:val="30"/>
          <w:szCs w:val="30"/>
        </w:rPr>
        <w:t>“</w:t>
      </w: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Pr="00E9296D">
        <w:rPr>
          <w:rFonts w:ascii="Angsana New" w:hAnsi="Angsana New"/>
          <w:sz w:val="30"/>
          <w:szCs w:val="30"/>
        </w:rPr>
        <w:t>”</w:t>
      </w:r>
      <w:r w:rsidRPr="00E9296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สำนักงานแห่งใหญ่ตั้งอยู่เลขที่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30/88 </w:t>
      </w:r>
      <w:r w:rsidR="008C7898" w:rsidRPr="008C7898">
        <w:rPr>
          <w:rFonts w:ascii="Angsana New" w:hAnsi="Angsana New" w:hint="cs"/>
          <w:sz w:val="30"/>
          <w:szCs w:val="30"/>
          <w:cs/>
        </w:rPr>
        <w:t>หมู่ที่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1 </w:t>
      </w:r>
      <w:r w:rsidR="008C7898" w:rsidRPr="008C7898">
        <w:rPr>
          <w:rFonts w:ascii="Angsana New" w:hAnsi="Angsana New" w:hint="cs"/>
          <w:sz w:val="30"/>
          <w:szCs w:val="30"/>
          <w:cs/>
        </w:rPr>
        <w:t>ถนนเจษฎาวิถี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ตำบลโคกขาม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อำเภอเมืองสมุทรสาคร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จังหวัดสมุทรสาคร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ประเทศไทย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1E4CE6" w:rsidRPr="00E9296D">
        <w:rPr>
          <w:rFonts w:ascii="Angsana New" w:hAnsi="Angsana New"/>
          <w:sz w:val="30"/>
          <w:szCs w:val="30"/>
          <w:cs/>
        </w:rPr>
        <w:t>าดหลักทรัพย์แห่งประเทศไทยเมื่อ</w:t>
      </w:r>
      <w:r w:rsidRPr="00E9296D">
        <w:rPr>
          <w:rFonts w:ascii="Angsana New" w:hAnsi="Angsana New"/>
          <w:sz w:val="30"/>
          <w:szCs w:val="30"/>
          <w:cs/>
        </w:rPr>
        <w:t>เดือน</w:t>
      </w:r>
      <w:r w:rsidR="008C7898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9296D">
        <w:rPr>
          <w:rFonts w:ascii="Angsana New" w:hAnsi="Angsana New"/>
          <w:sz w:val="30"/>
          <w:szCs w:val="30"/>
          <w:cs/>
        </w:rPr>
        <w:t xml:space="preserve"> </w:t>
      </w:r>
      <w:r w:rsidR="008C7898">
        <w:rPr>
          <w:rFonts w:ascii="Angsana New" w:hAnsi="Angsana New"/>
          <w:sz w:val="30"/>
          <w:szCs w:val="30"/>
        </w:rPr>
        <w:t>2540</w:t>
      </w:r>
    </w:p>
    <w:p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611A2" w:rsidRPr="008C7898" w:rsidRDefault="00397462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9296D">
        <w:rPr>
          <w:rFonts w:ascii="Angsana New" w:hAnsi="Angsana New"/>
          <w:spacing w:val="-4"/>
          <w:sz w:val="30"/>
          <w:szCs w:val="30"/>
          <w:cs/>
        </w:rPr>
        <w:t>ผู้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>ถือหุ้นรายใหญ่ในระหว่าง</w:t>
      </w:r>
      <w:r w:rsidR="005C7D14" w:rsidRPr="00E9296D">
        <w:rPr>
          <w:rFonts w:ascii="Angsana New" w:hAnsi="Angsana New"/>
          <w:spacing w:val="-4"/>
          <w:sz w:val="30"/>
          <w:szCs w:val="30"/>
          <w:cs/>
        </w:rPr>
        <w:t>งวด</w:t>
      </w:r>
      <w:r w:rsidR="002C7B94" w:rsidRPr="00E9296D">
        <w:rPr>
          <w:rFonts w:ascii="Angsana New" w:hAnsi="Angsana New"/>
          <w:spacing w:val="-4"/>
          <w:sz w:val="30"/>
          <w:szCs w:val="30"/>
          <w:cs/>
        </w:rPr>
        <w:t xml:space="preserve">ได้แก่ </w:t>
      </w:r>
      <w:r w:rsidR="008C7898" w:rsidRPr="008C7898">
        <w:rPr>
          <w:rFonts w:ascii="Angsana New" w:hAnsi="Angsana New" w:hint="cs"/>
          <w:spacing w:val="-4"/>
          <w:sz w:val="30"/>
          <w:szCs w:val="30"/>
          <w:cs/>
        </w:rPr>
        <w:t>กลุ่มตระกูลมงคลสุธี</w:t>
      </w:r>
      <w:r w:rsidR="00761C9F" w:rsidRPr="008C7898">
        <w:rPr>
          <w:rFonts w:ascii="Angsana New" w:hAnsi="Angsana New" w:hint="cs"/>
          <w:spacing w:val="-4"/>
          <w:sz w:val="30"/>
          <w:szCs w:val="30"/>
          <w:cs/>
        </w:rPr>
        <w:t>ถือหุ้น</w:t>
      </w:r>
      <w:r w:rsidR="007C0355" w:rsidRPr="008C7898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4C7C3C">
        <w:rPr>
          <w:rFonts w:ascii="Angsana New" w:hAnsi="Angsana New"/>
          <w:spacing w:val="-4"/>
          <w:sz w:val="30"/>
          <w:szCs w:val="30"/>
        </w:rPr>
        <w:t>41.53</w:t>
      </w:r>
      <w:r w:rsidR="007C0355" w:rsidRPr="008C7898">
        <w:rPr>
          <w:rFonts w:ascii="Angsana New" w:hAnsi="Angsana New"/>
          <w:spacing w:val="-4"/>
          <w:sz w:val="30"/>
          <w:szCs w:val="30"/>
        </w:rPr>
        <w:t xml:space="preserve"> </w:t>
      </w:r>
    </w:p>
    <w:p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C789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8C7898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ๆ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ฉลากกาวต่อเนื่อง</w:t>
      </w:r>
      <w:r w:rsidR="00DD02BC">
        <w:rPr>
          <w:rFonts w:ascii="Angsana New" w:hAnsi="Angsana New"/>
          <w:sz w:val="30"/>
          <w:szCs w:val="30"/>
        </w:rPr>
        <w:t xml:space="preserve"> </w:t>
      </w:r>
      <w:r w:rsidR="0008458A" w:rsidRPr="008C7898">
        <w:rPr>
          <w:rFonts w:ascii="Angsana New" w:hAnsi="Angsana New" w:hint="cs"/>
          <w:sz w:val="30"/>
          <w:szCs w:val="30"/>
          <w:cs/>
        </w:rPr>
        <w:t>และ</w:t>
      </w:r>
      <w:r w:rsidR="0008458A">
        <w:rPr>
          <w:rFonts w:ascii="Angsana New" w:hAnsi="Angsana New" w:hint="cs"/>
          <w:sz w:val="30"/>
          <w:szCs w:val="30"/>
          <w:cs/>
        </w:rPr>
        <w:t>บริการคลังสินค้าแบบพิมพ์</w:t>
      </w:r>
    </w:p>
    <w:p w:rsidR="00B56AC5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:rsidR="00A33382" w:rsidRPr="00171413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C0B92" w:rsidRPr="00712F07" w:rsidRDefault="00AC0B9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/>
          <w:sz w:val="30"/>
          <w:szCs w:val="30"/>
          <w:cs/>
        </w:rPr>
        <w:t>ระหว่างกาลนี้</w:t>
      </w:r>
      <w:r w:rsidRPr="00A4230F">
        <w:rPr>
          <w:rFonts w:ascii="Angsana New" w:hAnsi="Angsana New"/>
          <w:sz w:val="30"/>
          <w:szCs w:val="30"/>
          <w:cs/>
        </w:rPr>
        <w:t>จัดทำขึ้น</w:t>
      </w:r>
      <w:r>
        <w:rPr>
          <w:rFonts w:ascii="Angsana New" w:hAnsi="Angsana New"/>
          <w:sz w:val="30"/>
          <w:szCs w:val="30"/>
          <w:cs/>
        </w:rPr>
        <w:t xml:space="preserve">ในรูปแบบย่อและตามมาตรฐานการบัญชี ฉบับที่ </w:t>
      </w:r>
      <w:r w:rsidR="004B355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8F307C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cs/>
        </w:rPr>
        <w:t>เรื่อ</w:t>
      </w:r>
      <w:r>
        <w:rPr>
          <w:rFonts w:ascii="Angsana New" w:hAnsi="Angsana New" w:hint="cs"/>
          <w:sz w:val="30"/>
          <w:szCs w:val="30"/>
          <w:cs/>
        </w:rPr>
        <w:t>ง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/>
          <w:sz w:val="30"/>
          <w:szCs w:val="30"/>
        </w:rPr>
        <w:t xml:space="preserve"> </w:t>
      </w:r>
      <w:r w:rsidR="000F2971">
        <w:rPr>
          <w:rFonts w:ascii="Angsana New" w:hAnsi="Angsana New" w:hint="cs"/>
          <w:i/>
          <w:iCs/>
          <w:sz w:val="30"/>
          <w:szCs w:val="30"/>
          <w:cs/>
        </w:rPr>
        <w:t xml:space="preserve"> การรายงานทาง</w:t>
      </w:r>
      <w:r w:rsidRPr="00AC0B92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  <w:cs/>
        </w:rPr>
        <w:t>ฯ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51A22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E075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</w:p>
    <w:p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442D0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12F07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EE0753">
        <w:rPr>
          <w:rFonts w:asciiTheme="majorBidi" w:hAnsiTheme="majorBidi" w:cstheme="majorBidi"/>
          <w:sz w:val="30"/>
          <w:szCs w:val="30"/>
        </w:rPr>
        <w:t>31</w:t>
      </w:r>
      <w:r w:rsidR="00C64C9C" w:rsidRPr="00EE07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F307C">
        <w:rPr>
          <w:rFonts w:asciiTheme="majorBidi" w:hAnsiTheme="majorBidi" w:cstheme="majorBidi"/>
          <w:sz w:val="30"/>
          <w:szCs w:val="30"/>
        </w:rPr>
        <w:t>2561</w:t>
      </w:r>
      <w:r w:rsidR="00EE075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3F31F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EE0753">
        <w:rPr>
          <w:rFonts w:ascii="Angsana New" w:hAnsi="Angsana New" w:hint="cs"/>
          <w:sz w:val="30"/>
          <w:szCs w:val="30"/>
          <w:cs/>
        </w:rPr>
        <w:t xml:space="preserve"> </w:t>
      </w:r>
      <w:r w:rsidRPr="003F31F5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ของบริษัท</w:t>
      </w:r>
      <w:r w:rsidRPr="00AC0B92">
        <w:rPr>
          <w:rFonts w:ascii="Angsana New" w:hAnsi="Angsana New"/>
          <w:sz w:val="30"/>
          <w:szCs w:val="30"/>
          <w:cs/>
        </w:rPr>
        <w:t>และบริษัทย่อย</w:t>
      </w:r>
      <w:r w:rsidRPr="00712F07">
        <w:rPr>
          <w:rFonts w:ascii="Angsana New" w:hAnsi="Angsana New"/>
          <w:sz w:val="30"/>
          <w:szCs w:val="30"/>
          <w:cs/>
        </w:rPr>
        <w:t>สำหรับปี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 xml:space="preserve">วันที่ </w:t>
      </w:r>
      <w:r w:rsidR="00EE0753">
        <w:rPr>
          <w:rFonts w:ascii="Angsana New" w:hAnsi="Angsana New"/>
          <w:sz w:val="30"/>
          <w:szCs w:val="30"/>
        </w:rPr>
        <w:t>31</w:t>
      </w:r>
      <w:r w:rsidR="00EE075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>
        <w:rPr>
          <w:rFonts w:ascii="Angsana New" w:hAnsi="Angsana New"/>
          <w:sz w:val="30"/>
          <w:szCs w:val="30"/>
        </w:rPr>
        <w:t>2561</w:t>
      </w:r>
    </w:p>
    <w:p w:rsidR="00AC0B92" w:rsidRPr="004349DE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FC01FA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5FFA" w:rsidRPr="00306D0B" w:rsidRDefault="00AC0B92" w:rsidP="0085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75CE8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CD490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CD4902">
        <w:rPr>
          <w:rFonts w:ascii="Angsana New" w:hAnsi="Angsana New"/>
          <w:sz w:val="30"/>
          <w:szCs w:val="30"/>
        </w:rPr>
        <w:t>31</w:t>
      </w:r>
      <w:r w:rsidRPr="00D75CE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>
        <w:rPr>
          <w:rFonts w:ascii="Angsana New" w:hAnsi="Angsana New"/>
          <w:sz w:val="30"/>
          <w:szCs w:val="30"/>
        </w:rPr>
        <w:t>2561</w:t>
      </w:r>
      <w:r w:rsidRPr="00D75CE8">
        <w:rPr>
          <w:rFonts w:ascii="Angsana New" w:hAnsi="Angsana New"/>
          <w:sz w:val="30"/>
          <w:szCs w:val="30"/>
          <w:cs/>
        </w:rPr>
        <w:t xml:space="preserve"> </w:t>
      </w:r>
      <w:r w:rsidR="00CD4902">
        <w:rPr>
          <w:rFonts w:ascii="Angsana New" w:hAnsi="Angsana New" w:hint="cs"/>
          <w:sz w:val="30"/>
          <w:szCs w:val="30"/>
          <w:cs/>
        </w:rPr>
        <w:t>ยกเว้น</w:t>
      </w:r>
      <w:r w:rsidRPr="00D75CE8">
        <w:rPr>
          <w:rFonts w:ascii="Angsana New" w:hAnsi="Angsana New"/>
          <w:sz w:val="30"/>
          <w:szCs w:val="30"/>
          <w:cs/>
        </w:rPr>
        <w:t>กรณีที่</w:t>
      </w:r>
      <w:r w:rsidRPr="00AC0B92">
        <w:rPr>
          <w:rFonts w:ascii="Angsana New" w:hAnsi="Angsana New"/>
          <w:sz w:val="30"/>
          <w:szCs w:val="30"/>
          <w:cs/>
        </w:rPr>
        <w:t>กลุ่มบริษัท</w:t>
      </w:r>
      <w:r w:rsidRPr="00D75CE8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75CE8">
        <w:rPr>
          <w:rFonts w:ascii="Angsana New" w:hAnsi="Angsana New"/>
          <w:sz w:val="30"/>
          <w:szCs w:val="30"/>
        </w:rPr>
        <w:t xml:space="preserve">1 </w:t>
      </w:r>
      <w:r w:rsidRPr="00D75CE8">
        <w:rPr>
          <w:rFonts w:ascii="Angsana New" w:hAnsi="Angsana New"/>
          <w:sz w:val="30"/>
          <w:szCs w:val="30"/>
          <w:cs/>
        </w:rPr>
        <w:t xml:space="preserve">มกราคม </w:t>
      </w:r>
      <w:r w:rsidR="008F307C">
        <w:rPr>
          <w:rFonts w:ascii="Angsana New" w:hAnsi="Angsana New"/>
          <w:sz w:val="30"/>
          <w:szCs w:val="30"/>
        </w:rPr>
        <w:t>2562</w:t>
      </w:r>
      <w:r w:rsidRPr="00D75CE8">
        <w:rPr>
          <w:rFonts w:ascii="Angsana New" w:hAnsi="Angsana New"/>
          <w:sz w:val="30"/>
          <w:szCs w:val="30"/>
        </w:rPr>
        <w:t xml:space="preserve"> </w:t>
      </w:r>
      <w:r w:rsidRPr="00D75CE8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="008567A9">
        <w:rPr>
          <w:rFonts w:ascii="Angsana New" w:hAnsi="Angsana New"/>
          <w:sz w:val="30"/>
          <w:szCs w:val="30"/>
        </w:rPr>
        <w:t xml:space="preserve"> </w:t>
      </w:r>
      <w:r w:rsidR="00435FFA" w:rsidRPr="00306D0B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="00435FFA" w:rsidRPr="00306D0B">
        <w:rPr>
          <w:rFonts w:ascii="Angsana New" w:hAnsi="Angsana New"/>
          <w:sz w:val="30"/>
          <w:szCs w:val="30"/>
        </w:rPr>
        <w:t xml:space="preserve"> </w:t>
      </w:r>
      <w:r w:rsidR="00435FFA" w:rsidRPr="00306D0B">
        <w:rPr>
          <w:rFonts w:ascii="Angsana New" w:hAnsi="Angsana New"/>
          <w:sz w:val="30"/>
          <w:szCs w:val="30"/>
          <w:cs/>
        </w:rPr>
        <w:t>กลุ่มบริษัท</w:t>
      </w:r>
      <w:r w:rsidR="00435FFA" w:rsidRPr="00306D0B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="00435FFA" w:rsidRPr="00306D0B">
        <w:rPr>
          <w:rFonts w:ascii="Angsana New" w:hAnsi="Angsana New"/>
          <w:sz w:val="30"/>
          <w:szCs w:val="30"/>
          <w:cs/>
        </w:rPr>
        <w:t xml:space="preserve">ฉบับที่ </w:t>
      </w:r>
      <w:r w:rsidR="00435FFA" w:rsidRPr="00306D0B">
        <w:rPr>
          <w:rFonts w:ascii="Angsana New" w:hAnsi="Angsana New"/>
          <w:sz w:val="30"/>
          <w:szCs w:val="30"/>
        </w:rPr>
        <w:t>15</w:t>
      </w:r>
      <w:r w:rsidR="00435FFA" w:rsidRPr="00306D0B">
        <w:rPr>
          <w:rFonts w:ascii="Angsana New" w:hAnsi="Angsana New"/>
          <w:sz w:val="30"/>
          <w:szCs w:val="30"/>
          <w:cs/>
        </w:rPr>
        <w:t xml:space="preserve"> เรื่อง </w:t>
      </w:r>
      <w:r w:rsidR="00435FFA" w:rsidRPr="00306D0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435FFA" w:rsidRPr="00306D0B">
        <w:rPr>
          <w:rFonts w:ascii="Angsana New" w:hAnsi="Angsana New"/>
          <w:sz w:val="30"/>
          <w:szCs w:val="30"/>
          <w:cs/>
        </w:rPr>
        <w:t xml:space="preserve"> </w:t>
      </w:r>
      <w:r w:rsidR="00435FFA" w:rsidRPr="00306D0B">
        <w:rPr>
          <w:rFonts w:ascii="Angsana New" w:hAnsi="Angsana New"/>
          <w:sz w:val="30"/>
          <w:szCs w:val="30"/>
        </w:rPr>
        <w:t xml:space="preserve">(“TFRS 15”) </w:t>
      </w:r>
      <w:r w:rsidR="00435FFA" w:rsidRPr="00306D0B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435FFA" w:rsidRPr="00306D0B">
        <w:rPr>
          <w:rFonts w:ascii="Angsana New" w:hAnsi="Angsana New"/>
          <w:sz w:val="30"/>
          <w:szCs w:val="30"/>
        </w:rPr>
        <w:t xml:space="preserve">18 </w:t>
      </w:r>
      <w:r w:rsidR="00435FFA" w:rsidRPr="00306D0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35FFA" w:rsidRPr="00306D0B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435FFA" w:rsidRPr="00306D0B">
        <w:rPr>
          <w:rFonts w:ascii="Angsana New" w:hAnsi="Angsana New" w:hint="cs"/>
          <w:sz w:val="30"/>
          <w:szCs w:val="30"/>
          <w:cs/>
        </w:rPr>
        <w:t xml:space="preserve"> </w:t>
      </w:r>
      <w:r w:rsidR="00435FFA" w:rsidRPr="00306D0B">
        <w:rPr>
          <w:rFonts w:ascii="Angsana New" w:hAnsi="Angsana New"/>
          <w:sz w:val="30"/>
          <w:szCs w:val="30"/>
        </w:rPr>
        <w:t xml:space="preserve">(“TAS 18”) </w:t>
      </w:r>
      <w:r w:rsidR="00435FFA" w:rsidRPr="00306D0B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435FFA" w:rsidRPr="00306D0B" w:rsidRDefault="00435FFA" w:rsidP="00435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35FFA" w:rsidRPr="00306D0B" w:rsidRDefault="00435FFA" w:rsidP="00435F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306D0B">
        <w:rPr>
          <w:rFonts w:ascii="Angsana New" w:eastAsia="MS Mincho" w:hAnsi="Angsana New"/>
          <w:sz w:val="30"/>
          <w:szCs w:val="30"/>
          <w:cs/>
        </w:rPr>
        <w:t>ตาม</w:t>
      </w:r>
      <w:r w:rsidRPr="00306D0B">
        <w:rPr>
          <w:rFonts w:ascii="Angsana New" w:eastAsia="MS Mincho" w:hAnsi="Angsana New"/>
          <w:sz w:val="30"/>
          <w:szCs w:val="30"/>
        </w:rPr>
        <w:t xml:space="preserve"> TFRS 15</w:t>
      </w:r>
      <w:r w:rsidRPr="00306D0B">
        <w:rPr>
          <w:rFonts w:ascii="Angsana New" w:eastAsia="MS Mincho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306D0B">
        <w:rPr>
          <w:rFonts w:ascii="Angsana New" w:eastAsia="MS Mincho" w:hAnsi="Angsana New" w:hint="cs"/>
          <w:sz w:val="30"/>
          <w:szCs w:val="30"/>
          <w:cs/>
        </w:rPr>
        <w:t>ลูกค้ามีอำนาจ</w:t>
      </w:r>
      <w:r w:rsidRPr="00306D0B">
        <w:rPr>
          <w:rFonts w:ascii="Angsana New" w:eastAsia="MS Mincho" w:hAnsi="Angsana New"/>
          <w:sz w:val="30"/>
          <w:szCs w:val="30"/>
          <w:cs/>
        </w:rPr>
        <w:t>ควบคุม</w:t>
      </w:r>
      <w:r w:rsidRPr="00306D0B">
        <w:rPr>
          <w:rFonts w:ascii="Angsana New" w:eastAsia="MS Mincho" w:hAnsi="Angsana New" w:hint="cs"/>
          <w:sz w:val="30"/>
          <w:szCs w:val="30"/>
          <w:cs/>
        </w:rPr>
        <w:t>ใน</w:t>
      </w:r>
      <w:r w:rsidRPr="00306D0B">
        <w:rPr>
          <w:rFonts w:ascii="Angsana New" w:eastAsia="MS Mincho" w:hAnsi="Angsana New"/>
          <w:sz w:val="30"/>
          <w:szCs w:val="30"/>
          <w:cs/>
        </w:rPr>
        <w:t>สินค้าหรือบริการ</w:t>
      </w:r>
      <w:r w:rsidRPr="00306D0B">
        <w:rPr>
          <w:rFonts w:ascii="Angsana New" w:eastAsia="MS Mincho" w:hAnsi="Angsana New"/>
          <w:sz w:val="30"/>
          <w:szCs w:val="30"/>
        </w:rPr>
        <w:t xml:space="preserve"> </w:t>
      </w:r>
      <w:r w:rsidRPr="00306D0B">
        <w:rPr>
          <w:rFonts w:ascii="Angsana New" w:eastAsia="MS Mincho" w:hAnsi="Angsana New" w:hint="cs"/>
          <w:sz w:val="30"/>
          <w:szCs w:val="30"/>
          <w:cs/>
        </w:rPr>
        <w:t>ด้วยจำนวนเงินที่สะท้อนถึง</w:t>
      </w:r>
      <w:r w:rsidR="008567A9">
        <w:rPr>
          <w:rFonts w:ascii="Angsana New" w:eastAsia="MS Mincho" w:hAnsi="Angsana New"/>
          <w:sz w:val="30"/>
          <w:szCs w:val="30"/>
        </w:rPr>
        <w:t xml:space="preserve">  </w:t>
      </w:r>
      <w:r w:rsidR="008567A9">
        <w:rPr>
          <w:rFonts w:ascii="Angsana New" w:eastAsia="MS Mincho" w:hAnsi="Angsana New"/>
          <w:sz w:val="30"/>
          <w:szCs w:val="30"/>
        </w:rPr>
        <w:br/>
      </w:r>
      <w:r w:rsidRPr="00306D0B">
        <w:rPr>
          <w:rFonts w:ascii="Angsana New" w:eastAsia="MS Mincho" w:hAnsi="Angsana New" w:hint="cs"/>
          <w:sz w:val="30"/>
          <w:szCs w:val="30"/>
          <w:cs/>
        </w:rPr>
        <w:t>สิ่งตอบแทนที่</w:t>
      </w:r>
      <w:r w:rsidRPr="00306D0B">
        <w:rPr>
          <w:rFonts w:ascii="Angsana New" w:eastAsia="MS Mincho" w:hAnsi="Angsana New"/>
          <w:sz w:val="30"/>
          <w:szCs w:val="30"/>
          <w:cs/>
        </w:rPr>
        <w:t>กลุ่มบริษัท</w:t>
      </w:r>
      <w:r w:rsidRPr="00306D0B">
        <w:rPr>
          <w:rFonts w:ascii="Angsana New" w:eastAsia="MS Mincho" w:hAnsi="Angsana New" w:hint="cs"/>
          <w:sz w:val="30"/>
          <w:szCs w:val="30"/>
          <w:cs/>
        </w:rPr>
        <w:t>คาดว่าจะมีสิทธิได้รับ</w:t>
      </w:r>
      <w:r w:rsidRPr="00306D0B">
        <w:rPr>
          <w:rFonts w:ascii="Angsana New" w:eastAsia="MS Mincho" w:hAnsi="Angsana New"/>
          <w:sz w:val="30"/>
          <w:szCs w:val="30"/>
          <w:cs/>
        </w:rPr>
        <w:t xml:space="preserve"> และมีการใช้</w:t>
      </w:r>
      <w:r w:rsidRPr="00306D0B">
        <w:rPr>
          <w:rFonts w:ascii="Angsana New" w:eastAsia="MS Mincho" w:hAnsi="Angsana New" w:hint="cs"/>
          <w:sz w:val="30"/>
          <w:szCs w:val="30"/>
          <w:cs/>
        </w:rPr>
        <w:t>วิจารณญาณ</w:t>
      </w:r>
      <w:r w:rsidRPr="00306D0B">
        <w:rPr>
          <w:rFonts w:ascii="Angsana New" w:eastAsia="MS Mincho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306D0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06D0B">
        <w:rPr>
          <w:rFonts w:ascii="Angsana New" w:eastAsia="MS Mincho" w:hAnsi="Angsana New"/>
          <w:sz w:val="30"/>
          <w:szCs w:val="30"/>
          <w:cs/>
        </w:rPr>
        <w:t xml:space="preserve">ในขณะที่ </w:t>
      </w:r>
      <w:r w:rsidRPr="00306D0B">
        <w:rPr>
          <w:rFonts w:ascii="Angsana New" w:eastAsia="MS Mincho" w:hAnsi="Angsana New"/>
          <w:sz w:val="30"/>
          <w:szCs w:val="30"/>
        </w:rPr>
        <w:t xml:space="preserve">TAS 18 </w:t>
      </w:r>
      <w:r w:rsidR="004C7C3C">
        <w:rPr>
          <w:rFonts w:ascii="Angsana New" w:eastAsia="MS Mincho" w:hAnsi="Angsana New"/>
          <w:sz w:val="30"/>
          <w:szCs w:val="30"/>
        </w:rPr>
        <w:t xml:space="preserve">    </w:t>
      </w:r>
      <w:r w:rsidRPr="00306D0B">
        <w:rPr>
          <w:rFonts w:ascii="Angsana New" w:eastAsia="MS Mincho" w:hAnsi="Angsana New"/>
          <w:sz w:val="30"/>
          <w:szCs w:val="30"/>
          <w:cs/>
        </w:rPr>
        <w:t>กลุ่มบริษัทรับรู้รายได้</w:t>
      </w:r>
      <w:r w:rsidRPr="00306D0B">
        <w:rPr>
          <w:rFonts w:ascii="Angsana New" w:eastAsia="MS Mincho" w:hAnsi="Angsana New" w:hint="cs"/>
          <w:sz w:val="30"/>
          <w:szCs w:val="30"/>
          <w:cs/>
        </w:rPr>
        <w:t>จากการขายสินค้า</w:t>
      </w:r>
      <w:r w:rsidRPr="00306D0B">
        <w:rPr>
          <w:rFonts w:ascii="Angsana New" w:eastAsia="MS Mincho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06D0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06D0B">
        <w:rPr>
          <w:rFonts w:ascii="Angsana New" w:eastAsia="MS Mincho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306D0B">
        <w:rPr>
          <w:rFonts w:ascii="Angsana New" w:eastAsia="MS Mincho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306D0B">
        <w:rPr>
          <w:rFonts w:ascii="Angsana New" w:eastAsia="MS Mincho" w:hAnsi="Angsana New"/>
          <w:sz w:val="30"/>
          <w:szCs w:val="30"/>
        </w:rPr>
        <w:t xml:space="preserve">  </w:t>
      </w:r>
    </w:p>
    <w:p w:rsidR="00435FFA" w:rsidRPr="00306D0B" w:rsidRDefault="00435FFA" w:rsidP="00435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</w:p>
    <w:p w:rsidR="00435FFA" w:rsidRDefault="00435FFA" w:rsidP="00435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6510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="009630E5">
        <w:rPr>
          <w:rFonts w:ascii="Angsana New" w:hAnsi="Angsana New" w:hint="cs"/>
          <w:sz w:val="30"/>
          <w:szCs w:val="30"/>
          <w:cs/>
        </w:rPr>
        <w:t>ใหม่</w:t>
      </w:r>
      <w:r w:rsidRPr="00046510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8567A9">
        <w:rPr>
          <w:rFonts w:ascii="Angsana New" w:hAnsi="Angsana New"/>
          <w:sz w:val="30"/>
          <w:szCs w:val="30"/>
        </w:rPr>
        <w:t xml:space="preserve"> </w:t>
      </w:r>
      <w:r w:rsidRPr="0004651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46510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</w:t>
      </w:r>
      <w:r w:rsidRPr="00046510">
        <w:rPr>
          <w:rFonts w:ascii="Angsana New" w:hAnsi="Angsana New"/>
          <w:sz w:val="30"/>
          <w:szCs w:val="30"/>
          <w:cs/>
        </w:rPr>
        <w:t>กลุ่มบริษัท</w:t>
      </w:r>
      <w:r w:rsidRPr="00046510">
        <w:rPr>
          <w:rFonts w:ascii="Angsana New" w:hAnsi="Angsana New" w:hint="cs"/>
          <w:sz w:val="30"/>
          <w:szCs w:val="30"/>
          <w:cs/>
        </w:rPr>
        <w:t>ได้</w:t>
      </w:r>
      <w:r w:rsidRPr="00306D0B">
        <w:rPr>
          <w:rFonts w:ascii="Angsana New" w:hAnsi="Angsana New" w:hint="cs"/>
          <w:sz w:val="30"/>
          <w:szCs w:val="30"/>
          <w:cs/>
        </w:rPr>
        <w:t xml:space="preserve">เปิดเผยในหมายเหตุข้อ </w:t>
      </w:r>
      <w:r w:rsidRPr="00306D0B">
        <w:rPr>
          <w:rFonts w:ascii="Angsana New" w:hAnsi="Angsana New"/>
          <w:sz w:val="30"/>
          <w:szCs w:val="30"/>
        </w:rPr>
        <w:t>1</w:t>
      </w:r>
      <w:r w:rsidR="00950F25">
        <w:rPr>
          <w:rFonts w:ascii="Angsana New" w:hAnsi="Angsana New"/>
          <w:sz w:val="30"/>
          <w:szCs w:val="30"/>
        </w:rPr>
        <w:t>4</w:t>
      </w:r>
    </w:p>
    <w:p w:rsidR="00092DBB" w:rsidRDefault="006C0007" w:rsidP="00E57A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A33382" w:rsidRPr="00171413" w:rsidRDefault="00B907E7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A33382" w:rsidRPr="00CA0745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:rsidR="00471DA8" w:rsidRPr="00E9296D" w:rsidRDefault="00B907E7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30"/>
          <w:szCs w:val="30"/>
        </w:rPr>
      </w:pPr>
      <w:r w:rsidRPr="00E9296D">
        <w:rPr>
          <w:rFonts w:ascii="Angsana New" w:eastAsia="MS Mincho" w:hAnsi="Angsana New"/>
          <w:sz w:val="30"/>
          <w:szCs w:val="30"/>
          <w:cs/>
        </w:rPr>
        <w:t xml:space="preserve"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</w:p>
    <w:p w:rsidR="00471DA8" w:rsidRPr="00CA0745" w:rsidRDefault="00471DA8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eastAsia="MS Mincho" w:hAnsi="Angsana New"/>
          <w:sz w:val="24"/>
          <w:szCs w:val="24"/>
        </w:rPr>
      </w:pPr>
    </w:p>
    <w:p w:rsidR="00A33382" w:rsidRPr="00171413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</w:t>
      </w:r>
      <w:r w:rsidRPr="00171413">
        <w:rPr>
          <w:rFonts w:ascii="Angsana New" w:hAnsi="Angsana New" w:hint="cs"/>
          <w:i/>
          <w:iCs/>
          <w:sz w:val="30"/>
          <w:szCs w:val="30"/>
          <w:cs/>
        </w:rPr>
        <w:t>การ</w:t>
      </w:r>
    </w:p>
    <w:p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33382" w:rsidRDefault="008A09D4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="00A33382" w:rsidRPr="00E9296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</w:t>
      </w:r>
      <w:r w:rsidR="00AC0B92">
        <w:rPr>
          <w:rFonts w:ascii="Angsana New" w:hAnsi="Angsana New"/>
          <w:sz w:val="30"/>
          <w:szCs w:val="30"/>
        </w:rPr>
        <w:t xml:space="preserve"> </w:t>
      </w:r>
      <w:r w:rsidR="00A33382" w:rsidRPr="00E9296D">
        <w:rPr>
          <w:rFonts w:ascii="Angsana New" w:hAnsi="Angsana New"/>
          <w:sz w:val="30"/>
          <w:szCs w:val="30"/>
          <w:cs/>
        </w:rPr>
        <w:t>ผู้บริหารต้องใช้วิจารณญาณ</w:t>
      </w:r>
      <w:r w:rsidR="00FD520B" w:rsidRPr="00E9296D">
        <w:rPr>
          <w:rFonts w:ascii="Angsana New" w:hAnsi="Angsana New"/>
          <w:sz w:val="30"/>
          <w:szCs w:val="30"/>
        </w:rPr>
        <w:t xml:space="preserve">    </w:t>
      </w:r>
      <w:r w:rsidR="00BF129B"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="00A33382" w:rsidRPr="00E9296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6C5FED" w:rsidRPr="00E9296D" w:rsidRDefault="006C5FED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:rsidR="006C5FED" w:rsidRDefault="006C5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A6BF5" w:rsidRDefault="006C5FED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6C5FED">
        <w:rPr>
          <w:rFonts w:ascii="Angsana New" w:hAnsi="Angsana New" w:hint="cs"/>
          <w:sz w:val="30"/>
          <w:szCs w:val="30"/>
          <w:cs/>
        </w:rPr>
        <w:lastRenderedPageBreak/>
        <w:t>ในการจัดทำงบการเงินระหว่างกาล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6C5FED">
        <w:rPr>
          <w:rFonts w:ascii="Angsana New" w:hAnsi="Angsana New"/>
          <w:sz w:val="30"/>
          <w:szCs w:val="30"/>
          <w:cs/>
        </w:rPr>
        <w:t xml:space="preserve"> 31 </w:t>
      </w:r>
      <w:r w:rsidRPr="006C5FED">
        <w:rPr>
          <w:rFonts w:ascii="Angsana New" w:hAnsi="Angsana New" w:hint="cs"/>
          <w:sz w:val="30"/>
          <w:szCs w:val="30"/>
          <w:cs/>
        </w:rPr>
        <w:t>ธันวาคม</w:t>
      </w:r>
      <w:r w:rsidRPr="006C5FED">
        <w:rPr>
          <w:rFonts w:ascii="Angsana New" w:hAnsi="Angsana New"/>
          <w:sz w:val="30"/>
          <w:szCs w:val="30"/>
          <w:cs/>
        </w:rPr>
        <w:t xml:space="preserve"> 2561 </w:t>
      </w:r>
      <w:r w:rsidRPr="006C5FED">
        <w:rPr>
          <w:rFonts w:ascii="Angsana New" w:hAnsi="Angsana New" w:hint="cs"/>
          <w:sz w:val="30"/>
          <w:szCs w:val="30"/>
          <w:cs/>
        </w:rPr>
        <w:t>ยกเว้นเรื่องการรับรู้รายได้ที่ต้องใช้วิจารณญาณในการพิจารณาจังหวะเวลาในการส่งมอบการควบคุม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ณ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หรือรับรู้ตลอดช่วงเวลาหนึ่งตามข้อกำหนดของ</w:t>
      </w:r>
      <w:r w:rsidRPr="006C5FED">
        <w:rPr>
          <w:rFonts w:ascii="Angsana New" w:hAnsi="Angsana New"/>
          <w:sz w:val="30"/>
          <w:szCs w:val="30"/>
          <w:cs/>
        </w:rPr>
        <w:t xml:space="preserve"> </w:t>
      </w:r>
      <w:r w:rsidRPr="006C5FED">
        <w:rPr>
          <w:rFonts w:ascii="Angsana New" w:hAnsi="Angsana New"/>
          <w:sz w:val="30"/>
          <w:szCs w:val="30"/>
        </w:rPr>
        <w:t xml:space="preserve">TFRS </w:t>
      </w:r>
      <w:r w:rsidRPr="006C5FED">
        <w:rPr>
          <w:rFonts w:ascii="Angsana New" w:hAnsi="Angsana New"/>
          <w:sz w:val="30"/>
          <w:szCs w:val="30"/>
          <w:cs/>
        </w:rPr>
        <w:t xml:space="preserve">15 </w:t>
      </w:r>
      <w:r w:rsidRPr="006C5FED">
        <w:rPr>
          <w:rFonts w:ascii="Angsana New" w:hAnsi="Angsana New" w:hint="cs"/>
          <w:sz w:val="30"/>
          <w:szCs w:val="30"/>
          <w:cs/>
        </w:rPr>
        <w:t>ที่กลุ่มบริษัทถือปฎิบัติเป็นครั้งแรก</w:t>
      </w:r>
    </w:p>
    <w:p w:rsidR="00683096" w:rsidRPr="00CA0745" w:rsidRDefault="00683096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4"/>
          <w:szCs w:val="24"/>
        </w:rPr>
      </w:pPr>
    </w:p>
    <w:p w:rsidR="001D375A" w:rsidRPr="000461CF" w:rsidRDefault="009B1EBC" w:rsidP="009B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  <w:r w:rsidR="001D375A" w:rsidRPr="000461CF">
        <w:rPr>
          <w:rFonts w:ascii="Angsana New" w:hAnsi="Angsana New"/>
          <w:sz w:val="30"/>
          <w:szCs w:val="30"/>
          <w:cs/>
        </w:rPr>
        <w:t xml:space="preserve">การวัดมูลค่ายุติธรรม  </w:t>
      </w:r>
    </w:p>
    <w:p w:rsidR="00201AF5" w:rsidRPr="00CA0745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="Angsana New" w:hAnsi="Angsana New"/>
          <w:sz w:val="24"/>
          <w:szCs w:val="24"/>
        </w:rPr>
      </w:pPr>
    </w:p>
    <w:p w:rsidR="00201AF5" w:rsidRPr="005D6004" w:rsidRDefault="00201AF5" w:rsidP="00201AF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01AF5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201AF5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5D600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5D6004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:rsidR="00201AF5" w:rsidRPr="00CA0745" w:rsidRDefault="00201AF5" w:rsidP="00201AF5">
      <w:pPr>
        <w:pStyle w:val="BodyText"/>
        <w:shd w:val="clear" w:color="auto" w:fill="FFFFFF"/>
        <w:spacing w:after="0"/>
        <w:ind w:left="1080"/>
        <w:jc w:val="both"/>
        <w:rPr>
          <w:sz w:val="24"/>
          <w:szCs w:val="24"/>
          <w:lang w:val="en-GB"/>
        </w:rPr>
      </w:pPr>
    </w:p>
    <w:p w:rsidR="00201AF5" w:rsidRPr="00683096" w:rsidRDefault="00201AF5" w:rsidP="0068309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3096">
        <w:rPr>
          <w:rFonts w:asciiTheme="majorBidi" w:hAnsiTheme="majorBidi" w:cstheme="majorBidi"/>
          <w:sz w:val="30"/>
          <w:szCs w:val="30"/>
          <w:cs/>
        </w:rPr>
        <w:t>กลุ</w:t>
      </w:r>
      <w:r w:rsidR="000461CF" w:rsidRPr="00683096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683096">
        <w:rPr>
          <w:rFonts w:asciiTheme="majorBidi" w:hAnsiTheme="majorBidi" w:cstheme="majorBidi"/>
          <w:sz w:val="30"/>
          <w:szCs w:val="30"/>
          <w:cs/>
        </w:rPr>
        <w:t>มผู้ประเมินมูลค่า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683096">
        <w:rPr>
          <w:rFonts w:asciiTheme="majorBidi" w:hAnsiTheme="majorBidi" w:cstheme="majorBidi"/>
          <w:sz w:val="30"/>
          <w:szCs w:val="30"/>
          <w:cs/>
        </w:rPr>
        <w:t>ทบทวนข้อมูลที่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ไม่สามารถ</w:t>
      </w:r>
      <w:r w:rsidRPr="00683096">
        <w:rPr>
          <w:rFonts w:asciiTheme="majorBidi" w:hAnsiTheme="majorBidi" w:cstheme="majorBidi"/>
          <w:sz w:val="30"/>
          <w:szCs w:val="30"/>
          <w:cs/>
        </w:rPr>
        <w:t>สังเกตได้ และปรับปรุงการวัดมูลค่าที่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มีนัย</w:t>
      </w:r>
      <w:r w:rsidRPr="00683096">
        <w:rPr>
          <w:rFonts w:asciiTheme="majorBidi" w:hAnsiTheme="majorBidi" w:cstheme="majorBidi"/>
          <w:sz w:val="30"/>
          <w:szCs w:val="30"/>
          <w:cs/>
        </w:rPr>
        <w:t>สำคัญ</w:t>
      </w:r>
      <w:r w:rsidR="000461CF" w:rsidRPr="00683096">
        <w:rPr>
          <w:rFonts w:asciiTheme="majorBidi" w:hAnsiTheme="majorBidi" w:cstheme="majorBidi"/>
          <w:sz w:val="30"/>
          <w:szCs w:val="30"/>
        </w:rPr>
        <w:t xml:space="preserve">  </w:t>
      </w:r>
      <w:r w:rsidR="000461CF" w:rsidRPr="00683096">
        <w:rPr>
          <w:rFonts w:asciiTheme="majorBidi" w:hAnsiTheme="majorBidi" w:cstheme="majorBidi"/>
          <w:sz w:val="30"/>
          <w:szCs w:val="30"/>
        </w:rPr>
        <w:br/>
      </w:r>
      <w:r w:rsidRPr="00683096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หากมีการ</w:t>
      </w:r>
      <w:r w:rsidRPr="00683096">
        <w:rPr>
          <w:rFonts w:asciiTheme="majorBidi" w:hAnsiTheme="majorBidi" w:cstheme="majorBidi"/>
          <w:sz w:val="30"/>
          <w:szCs w:val="30"/>
          <w:cs/>
        </w:rPr>
        <w:t>ใช้ข้อมูลจากบุคคลที่สาม</w:t>
      </w:r>
      <w:r w:rsidRPr="005D6004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683096">
        <w:rPr>
          <w:rFonts w:asciiTheme="majorBidi" w:hAnsiTheme="majorBidi" w:cstheme="majorBidi"/>
          <w:sz w:val="30"/>
          <w:szCs w:val="30"/>
          <w:cs/>
        </w:rPr>
        <w:t>เช่น ราคาจากนายหน้า หรือการตั้งราคา</w:t>
      </w:r>
      <w:r w:rsidRPr="005D6004">
        <w:rPr>
          <w:rFonts w:asciiTheme="majorBidi" w:hAnsiTheme="majorBidi" w:cstheme="majorBidi"/>
          <w:sz w:val="30"/>
          <w:szCs w:val="30"/>
        </w:rPr>
        <w:t xml:space="preserve"> </w:t>
      </w:r>
      <w:r w:rsidRPr="0081051C">
        <w:rPr>
          <w:rFonts w:asciiTheme="majorBidi" w:hAnsiTheme="majorBidi" w:cstheme="majorBidi"/>
          <w:spacing w:val="-6"/>
          <w:sz w:val="30"/>
          <w:szCs w:val="30"/>
          <w:cs/>
        </w:rPr>
        <w:t>กลุ่มผู้ประเมิน</w:t>
      </w:r>
      <w:r w:rsidRPr="0081051C">
        <w:rPr>
          <w:rFonts w:asciiTheme="majorBidi" w:hAnsiTheme="majorBidi" w:cstheme="majorBidi" w:hint="cs"/>
          <w:spacing w:val="-6"/>
          <w:sz w:val="30"/>
          <w:szCs w:val="30"/>
          <w:cs/>
        </w:rPr>
        <w:t>ได้</w:t>
      </w:r>
      <w:r w:rsidRPr="0081051C">
        <w:rPr>
          <w:rFonts w:asciiTheme="majorBidi" w:hAnsiTheme="majorBidi" w:cstheme="majorBidi"/>
          <w:spacing w:val="-6"/>
          <w:sz w:val="30"/>
          <w:szCs w:val="30"/>
          <w:cs/>
        </w:rPr>
        <w:t>ประเมินหลักฐานที่ได้มาจากบุคคลที่สาม</w:t>
      </w:r>
      <w:r w:rsidRPr="0081051C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Pr="0081051C">
        <w:rPr>
          <w:rFonts w:asciiTheme="majorBidi" w:hAnsiTheme="majorBidi" w:cstheme="majorBidi"/>
          <w:spacing w:val="-6"/>
          <w:sz w:val="30"/>
          <w:szCs w:val="30"/>
          <w:cs/>
        </w:rPr>
        <w:t>สนับสนุนข้อสรุป</w:t>
      </w:r>
      <w:r w:rsidRPr="0081051C">
        <w:rPr>
          <w:rFonts w:asciiTheme="majorBidi" w:hAnsiTheme="majorBidi" w:cstheme="majorBidi" w:hint="cs"/>
          <w:spacing w:val="-6"/>
          <w:sz w:val="30"/>
          <w:szCs w:val="30"/>
          <w:cs/>
        </w:rPr>
        <w:t>เกี่ยวกับ</w:t>
      </w:r>
      <w:r w:rsidRPr="0081051C">
        <w:rPr>
          <w:rFonts w:asciiTheme="majorBidi" w:hAnsiTheme="majorBidi" w:cstheme="majorBidi"/>
          <w:spacing w:val="-6"/>
          <w:sz w:val="30"/>
          <w:szCs w:val="30"/>
          <w:cs/>
        </w:rPr>
        <w:t>การวัดมูลค่ารวมถึง</w:t>
      </w:r>
      <w:r w:rsidRPr="00683096">
        <w:rPr>
          <w:rFonts w:asciiTheme="majorBidi" w:hAnsiTheme="majorBidi" w:cstheme="majorBidi" w:hint="cs"/>
          <w:spacing w:val="-4"/>
          <w:sz w:val="30"/>
          <w:szCs w:val="30"/>
          <w:cs/>
        </w:rPr>
        <w:t>การจัดลำ</w:t>
      </w:r>
      <w:r w:rsidRPr="00683096">
        <w:rPr>
          <w:rFonts w:asciiTheme="majorBidi" w:hAnsiTheme="majorBidi" w:cstheme="majorBidi"/>
          <w:spacing w:val="-4"/>
          <w:sz w:val="30"/>
          <w:szCs w:val="30"/>
          <w:cs/>
        </w:rPr>
        <w:t>ดับชั้น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68309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ว่า</w:t>
      </w:r>
      <w:r w:rsidRPr="00683096">
        <w:rPr>
          <w:rFonts w:asciiTheme="majorBidi" w:hAnsiTheme="majorBidi" w:cstheme="majorBidi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683096">
        <w:rPr>
          <w:rFonts w:asciiTheme="majorBidi" w:hAnsiTheme="majorBidi" w:cstheme="majorBidi" w:hint="cs"/>
          <w:sz w:val="30"/>
          <w:szCs w:val="30"/>
          <w:cs/>
        </w:rPr>
        <w:t>อย่างเหมาะสม</w:t>
      </w:r>
    </w:p>
    <w:p w:rsidR="00201AF5" w:rsidRPr="00CA0745" w:rsidRDefault="00201AF5" w:rsidP="0020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01AF5" w:rsidRPr="00203012" w:rsidRDefault="00201AF5" w:rsidP="00201AF5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203012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203012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203012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201AF5" w:rsidRPr="000461CF" w:rsidRDefault="00201AF5" w:rsidP="00201AF5">
      <w:pPr>
        <w:pStyle w:val="BodyText"/>
        <w:shd w:val="clear" w:color="auto" w:fill="FFFFFF"/>
        <w:spacing w:after="0"/>
        <w:ind w:left="540"/>
        <w:jc w:val="both"/>
        <w:rPr>
          <w:sz w:val="30"/>
          <w:szCs w:val="30"/>
        </w:rPr>
      </w:pPr>
    </w:p>
    <w:p w:rsidR="00201AF5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 xml:space="preserve">หรือหนี้สิน </w:t>
      </w:r>
      <w:r w:rsidRPr="000F6768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F6768">
        <w:rPr>
          <w:rFonts w:asciiTheme="majorBidi" w:hAnsiTheme="majorBidi" w:cstheme="majorBidi"/>
          <w:sz w:val="30"/>
          <w:szCs w:val="30"/>
          <w:cs/>
        </w:rPr>
        <w:t>ใช้</w:t>
      </w:r>
      <w:r w:rsidRPr="000F6768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ที่สามารถสังเกตได้ให้มากที่สุดเท่าที่จะทำได้</w:t>
      </w:r>
      <w:r w:rsidRPr="00203012">
        <w:rPr>
          <w:rFonts w:asciiTheme="majorBidi" w:hAnsiTheme="majorBidi" w:cstheme="majorBidi"/>
          <w:sz w:val="30"/>
          <w:szCs w:val="30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203012">
        <w:rPr>
          <w:rFonts w:asciiTheme="majorBidi" w:hAnsiTheme="majorBidi"/>
          <w:sz w:val="30"/>
          <w:szCs w:val="30"/>
          <w:cs/>
        </w:rPr>
        <w:t>ลำดับชั้น</w:t>
      </w:r>
      <w:r w:rsidRPr="00203012">
        <w:rPr>
          <w:rFonts w:asciiTheme="majorBidi" w:hAnsi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03012">
        <w:rPr>
          <w:rFonts w:asciiTheme="majorBidi" w:hAnsiTheme="majorBidi"/>
          <w:sz w:val="30"/>
          <w:szCs w:val="30"/>
        </w:rPr>
        <w:t xml:space="preserve"> </w:t>
      </w:r>
      <w:r w:rsidRPr="00203012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0461CF" w:rsidRPr="000461CF" w:rsidRDefault="000461CF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sz w:val="30"/>
          <w:szCs w:val="30"/>
        </w:rPr>
      </w:pP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0301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ราคาเสนอซื้อขาย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ไม่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ต้อง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ปรับปรุง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ข้อมูลอื่นที่สังเกตได้โดยตรง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03012">
        <w:rPr>
          <w:rFonts w:asciiTheme="majorBidi" w:hAnsiTheme="majorBidi"/>
          <w:sz w:val="30"/>
          <w:szCs w:val="30"/>
          <w:lang w:bidi="th-TH"/>
        </w:rPr>
        <w:t>(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เช่น ราคาขาย)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หรือโดยอ้อม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 xml:space="preserve"> (เช่น ได้มาจากราคา) 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201AF5" w:rsidRPr="00203012" w:rsidRDefault="00201AF5" w:rsidP="000860E3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203012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20301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03012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ไม่ได้มาจากข้อมูลที่</w:t>
      </w:r>
      <w:r w:rsidR="00DD3697">
        <w:rPr>
          <w:rFonts w:asciiTheme="majorBidi" w:hAnsiTheme="majorBidi" w:hint="cs"/>
          <w:sz w:val="30"/>
          <w:szCs w:val="30"/>
          <w:cs/>
          <w:lang w:bidi="th-TH"/>
        </w:rPr>
        <w:t>สามารถ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203012">
        <w:rPr>
          <w:rFonts w:asciiTheme="majorBidi" w:hAnsiTheme="majorBidi"/>
          <w:sz w:val="30"/>
          <w:szCs w:val="30"/>
          <w:cs/>
          <w:lang w:bidi="th-TH"/>
        </w:rPr>
        <w:t>สังเกตได้</w:t>
      </w:r>
      <w:r w:rsidRPr="00203012">
        <w:rPr>
          <w:rFonts w:asciiTheme="majorBidi" w:hAnsiTheme="majorBidi" w:hint="cs"/>
          <w:sz w:val="30"/>
          <w:szCs w:val="30"/>
          <w:cs/>
          <w:lang w:bidi="th-TH"/>
        </w:rPr>
        <w:t>)</w:t>
      </w:r>
    </w:p>
    <w:p w:rsidR="00201AF5" w:rsidRPr="00046510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AF5" w:rsidRPr="00203012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หา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203012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203012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203012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20301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203012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203012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203012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203012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201AF5" w:rsidRPr="00046510" w:rsidRDefault="00201AF5" w:rsidP="00201AF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6510" w:rsidRDefault="00046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01AF5" w:rsidRPr="00660682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60682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กลุ่มบริษัทรับรู้การโอนระหว่างลำดับชั้น</w:t>
      </w:r>
      <w:r w:rsidRPr="00660682">
        <w:rPr>
          <w:rFonts w:ascii="Angsana New" w:hAnsi="Angsana New" w:hint="cs"/>
          <w:sz w:val="30"/>
          <w:szCs w:val="30"/>
          <w:cs/>
        </w:rPr>
        <w:t>ของ</w:t>
      </w:r>
      <w:r w:rsidRPr="00660682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660682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660682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201AF5" w:rsidRPr="00046510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01AF5" w:rsidRPr="00203012" w:rsidRDefault="00201AF5" w:rsidP="0066068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068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ข้อสม</w:t>
      </w:r>
      <w:r w:rsidR="003A455F">
        <w:rPr>
          <w:rFonts w:asciiTheme="majorBidi" w:hAnsiTheme="majorBidi" w:cstheme="majorBidi" w:hint="cs"/>
          <w:sz w:val="30"/>
          <w:szCs w:val="30"/>
          <w:cs/>
        </w:rPr>
        <w:t>มติที่ใช้ในการวัดมูลค่ายุติธรรม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>อยู่ในหมายเหตุข้อ</w:t>
      </w:r>
      <w:r w:rsidR="00FD5A1B">
        <w:rPr>
          <w:rFonts w:asciiTheme="majorBidi" w:hAnsiTheme="majorBidi" w:cstheme="majorBidi"/>
          <w:sz w:val="30"/>
          <w:szCs w:val="30"/>
        </w:rPr>
        <w:t xml:space="preserve"> 1</w:t>
      </w:r>
      <w:r w:rsidR="000461CF">
        <w:rPr>
          <w:rFonts w:asciiTheme="majorBidi" w:hAnsiTheme="majorBidi" w:cstheme="majorBidi"/>
          <w:sz w:val="30"/>
          <w:szCs w:val="30"/>
        </w:rPr>
        <w:t>1</w:t>
      </w:r>
      <w:r w:rsidRPr="00660682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CA6BF5" w:rsidRPr="00046510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046510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B73DE2" w:rsidRPr="00AC0B92" w:rsidRDefault="00B73DE2" w:rsidP="00B73DE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AC0B92">
        <w:rPr>
          <w:rFonts w:ascii="Angsana New" w:hAnsi="Angsana New"/>
          <w:sz w:val="30"/>
          <w:szCs w:val="30"/>
        </w:rPr>
        <w:t xml:space="preserve">        </w:t>
      </w:r>
      <w:r w:rsidRPr="00AC0B92">
        <w:rPr>
          <w:rFonts w:ascii="Angsana New" w:hAnsi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936B0E">
        <w:rPr>
          <w:rFonts w:ascii="Angsana New" w:hAnsi="Angsana New" w:hint="cs"/>
          <w:sz w:val="30"/>
          <w:szCs w:val="30"/>
          <w:cs/>
        </w:rPr>
        <w:t>นัย</w:t>
      </w:r>
      <w:r w:rsidRPr="00AC0B92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AF5CFD" w:rsidRPr="009C06F2">
        <w:rPr>
          <w:rFonts w:ascii="Angsana New" w:hAnsi="Angsana New"/>
          <w:sz w:val="30"/>
          <w:szCs w:val="30"/>
        </w:rPr>
        <w:t xml:space="preserve"> </w:t>
      </w:r>
      <w:r w:rsidR="009C06F2" w:rsidRPr="009C06F2">
        <w:rPr>
          <w:rFonts w:ascii="Angsana New" w:hAnsi="Angsana New" w:hint="cs"/>
          <w:sz w:val="30"/>
          <w:szCs w:val="30"/>
          <w:cs/>
        </w:rPr>
        <w:t>หรือ</w:t>
      </w:r>
      <w:r w:rsidR="009C06F2" w:rsidRPr="009C06F2">
        <w:rPr>
          <w:rFonts w:ascii="Angsana New" w:hAnsi="Angsana New"/>
          <w:sz w:val="30"/>
          <w:szCs w:val="30"/>
          <w:cs/>
        </w:rPr>
        <w:t>กลุ่มบริษัท</w:t>
      </w:r>
      <w:r w:rsidR="009C06F2"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="009C06F2" w:rsidRPr="009C06F2">
        <w:rPr>
          <w:rFonts w:ascii="Angsana New" w:hAnsi="Angsana New"/>
          <w:sz w:val="30"/>
          <w:szCs w:val="30"/>
          <w:cs/>
        </w:rPr>
        <w:t>การควบคุมเดียวกันหรือ</w:t>
      </w:r>
      <w:r w:rsidR="009C06F2" w:rsidRPr="009C06F2">
        <w:rPr>
          <w:rFonts w:ascii="Angsana New" w:hAnsi="Angsana New" w:hint="cs"/>
          <w:sz w:val="30"/>
          <w:szCs w:val="30"/>
          <w:cs/>
        </w:rPr>
        <w:t>อยู่ภายใต้</w:t>
      </w:r>
      <w:r w:rsidR="009C06F2" w:rsidRPr="009C06F2">
        <w:rPr>
          <w:rFonts w:ascii="Angsana New" w:hAnsi="Angsana New"/>
          <w:sz w:val="30"/>
          <w:szCs w:val="30"/>
          <w:cs/>
        </w:rPr>
        <w:t>อิทธิพลอย่างมี</w:t>
      </w:r>
      <w:r w:rsidR="009C06F2" w:rsidRPr="009C06F2">
        <w:rPr>
          <w:rFonts w:ascii="Angsana New" w:hAnsi="Angsana New" w:hint="cs"/>
          <w:sz w:val="30"/>
          <w:szCs w:val="30"/>
          <w:cs/>
        </w:rPr>
        <w:t>นัย</w:t>
      </w:r>
      <w:r w:rsidR="009C06F2" w:rsidRPr="009C06F2">
        <w:rPr>
          <w:rFonts w:ascii="Angsana New" w:hAnsi="Angsana New"/>
          <w:sz w:val="30"/>
          <w:szCs w:val="30"/>
          <w:cs/>
        </w:rPr>
        <w:t>สำคัญเดียวกัน</w:t>
      </w:r>
      <w:r w:rsidR="009C06F2" w:rsidRPr="009C06F2">
        <w:rPr>
          <w:rFonts w:ascii="Angsana New" w:hAnsi="Angsana New" w:hint="cs"/>
          <w:sz w:val="30"/>
          <w:szCs w:val="30"/>
          <w:cs/>
        </w:rPr>
        <w:t>กับบุคคลหรือกิจการนั้น</w:t>
      </w:r>
      <w:r w:rsidRPr="00AC0B92">
        <w:rPr>
          <w:rFonts w:ascii="Angsana New" w:hAnsi="Angsana New"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D44E3C" w:rsidRPr="00046510" w:rsidRDefault="00D44E3C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F174C7" w:rsidRPr="002944DD" w:rsidRDefault="00AC0B92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7D21D4">
        <w:rPr>
          <w:rFonts w:ascii="Angsana New" w:hAnsi="Angsana New"/>
          <w:b/>
          <w:sz w:val="30"/>
          <w:szCs w:val="30"/>
        </w:rPr>
        <w:t xml:space="preserve"> </w:t>
      </w:r>
      <w:r w:rsidR="00F174C7" w:rsidRPr="00AC0B92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7D21D4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="00F174C7" w:rsidRPr="00AC0B92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การเงินข้อ</w:t>
      </w:r>
      <w:r w:rsidR="004A2D79" w:rsidRPr="002944DD">
        <w:rPr>
          <w:rFonts w:ascii="Angsana New" w:hAnsi="Angsana New"/>
          <w:b/>
          <w:sz w:val="30"/>
          <w:szCs w:val="30"/>
        </w:rPr>
        <w:t xml:space="preserve"> </w:t>
      </w:r>
      <w:r w:rsidR="00B45AFF">
        <w:rPr>
          <w:rFonts w:ascii="Angsana New" w:hAnsi="Angsana New"/>
          <w:bCs/>
          <w:sz w:val="30"/>
          <w:szCs w:val="30"/>
        </w:rPr>
        <w:t>5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CA53CD" w:rsidRPr="00CA53CD">
        <w:rPr>
          <w:rFonts w:ascii="Angsana New" w:hAnsi="Angsana New" w:hint="cs"/>
          <w:b/>
          <w:sz w:val="30"/>
          <w:szCs w:val="30"/>
          <w:cs/>
        </w:rPr>
        <w:t>และ</w:t>
      </w:r>
      <w:r w:rsidR="00F174C7" w:rsidRPr="002944DD">
        <w:rPr>
          <w:rFonts w:ascii="Angsana New" w:hAnsi="Angsana New"/>
          <w:bCs/>
          <w:sz w:val="30"/>
          <w:szCs w:val="30"/>
          <w:cs/>
        </w:rPr>
        <w:t xml:space="preserve"> </w:t>
      </w:r>
      <w:r w:rsidR="00B45AFF">
        <w:rPr>
          <w:rFonts w:ascii="Angsana New" w:hAnsi="Angsana New"/>
          <w:bCs/>
          <w:sz w:val="30"/>
          <w:szCs w:val="30"/>
        </w:rPr>
        <w:t>6</w:t>
      </w:r>
      <w:r w:rsidR="00F174C7" w:rsidRPr="002944DD">
        <w:rPr>
          <w:rFonts w:ascii="Angsana New" w:hAnsi="Angsana New"/>
          <w:bCs/>
          <w:sz w:val="30"/>
          <w:szCs w:val="30"/>
        </w:rPr>
        <w:t xml:space="preserve"> </w:t>
      </w:r>
      <w:r w:rsidR="00F174C7" w:rsidRPr="002944DD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87244E" w:rsidRPr="00046510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4698"/>
      </w:tblGrid>
      <w:tr w:rsidR="00F174C7" w:rsidRPr="00AC0B92" w:rsidTr="00B2713A">
        <w:trPr>
          <w:trHeight w:val="20"/>
          <w:tblHeader/>
        </w:trPr>
        <w:tc>
          <w:tcPr>
            <w:tcW w:w="2970" w:type="dxa"/>
            <w:shd w:val="clear" w:color="auto" w:fill="auto"/>
          </w:tcPr>
          <w:p w:rsidR="00FA03A0" w:rsidRDefault="00FA03A0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0858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F174C7" w:rsidRPr="002944DD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98" w:type="dxa"/>
            <w:shd w:val="clear" w:color="auto" w:fill="auto"/>
          </w:tcPr>
          <w:p w:rsidR="00FA03A0" w:rsidRDefault="00FA03A0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174C7" w:rsidRPr="00AC0B92" w:rsidRDefault="00F174C7" w:rsidP="000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174C7" w:rsidRPr="00AC0B92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F174C7" w:rsidRPr="00AC0B92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20" w:type="dxa"/>
            <w:shd w:val="clear" w:color="auto" w:fill="auto"/>
          </w:tcPr>
          <w:p w:rsidR="00F174C7" w:rsidRPr="00AC0B92" w:rsidRDefault="00F174C7" w:rsidP="00D2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F174C7" w:rsidRPr="00AC0B92" w:rsidRDefault="00F174C7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108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0B92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3E0C0F">
              <w:rPr>
                <w:rFonts w:ascii="Angsana New" w:hAnsi="Angsana New"/>
                <w:sz w:val="30"/>
                <w:szCs w:val="30"/>
              </w:rPr>
              <w:br/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 w:rsidR="00AC0B92">
              <w:rPr>
                <w:rFonts w:ascii="Angsana New" w:hAnsi="Angsana New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AC0B92">
              <w:rPr>
                <w:rFonts w:ascii="Angsana New" w:hAnsi="Angsana New"/>
                <w:sz w:val="30"/>
                <w:szCs w:val="30"/>
                <w:cs/>
              </w:rPr>
              <w:t>ไม่ว่า</w:t>
            </w:r>
            <w:r w:rsidR="00AC0B92"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:rsidR="00737375" w:rsidRDefault="00737375" w:rsidP="00737375">
            <w:pPr>
              <w:jc w:val="center"/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บริษัทย่อยโดยการถือหุ้นทางตรง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737375" w:rsidRPr="00737375" w:rsidRDefault="00737375" w:rsidP="007373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0461CF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โดยการถือหุ้นทางตรง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:rsidR="00737375" w:rsidRPr="00737375" w:rsidRDefault="00737375" w:rsidP="007373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บริษัทย่อยโดยการถือหุ้นทางตรง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ดีโพสต์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:rsidR="00737375" w:rsidRPr="00737375" w:rsidRDefault="00737375" w:rsidP="007373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</w:t>
            </w:r>
          </w:p>
          <w:p w:rsidR="00737375" w:rsidRDefault="0065194D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ผ่านบริษัท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:rsidR="00737375" w:rsidRPr="00737375" w:rsidRDefault="0065194D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:rsidR="00737375" w:rsidRPr="00737375" w:rsidRDefault="00737375" w:rsidP="007373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</w:t>
            </w:r>
          </w:p>
          <w:p w:rsidR="00737375" w:rsidRDefault="0065194D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ผ่านบริษัท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:rsidR="00737375" w:rsidRPr="00737375" w:rsidRDefault="0065194D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37375"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737375"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ซินเน็ค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737375" w:rsidRPr="00737375" w:rsidRDefault="00737375" w:rsidP="007373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บริษัทร่วมโดยการถือหุ้นทางตรง</w:t>
            </w:r>
          </w:p>
        </w:tc>
      </w:tr>
      <w:tr w:rsidR="00687C35" w:rsidRPr="00737375" w:rsidTr="00600886">
        <w:trPr>
          <w:trHeight w:val="20"/>
        </w:trPr>
        <w:tc>
          <w:tcPr>
            <w:tcW w:w="2970" w:type="dxa"/>
            <w:shd w:val="clear" w:color="auto" w:fill="auto"/>
          </w:tcPr>
          <w:p w:rsidR="00687C35" w:rsidRPr="00737375" w:rsidRDefault="00687C35" w:rsidP="0060088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ทิม ซีเคียวด์ เทคโนโลยีส์ จำกัด</w:t>
            </w:r>
          </w:p>
        </w:tc>
        <w:tc>
          <w:tcPr>
            <w:tcW w:w="1620" w:type="dxa"/>
            <w:shd w:val="clear" w:color="auto" w:fill="auto"/>
          </w:tcPr>
          <w:p w:rsidR="00687C35" w:rsidRPr="00E9296D" w:rsidRDefault="00687C35" w:rsidP="00600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687C35" w:rsidRPr="00737375" w:rsidRDefault="00BD309F" w:rsidP="0060088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</w:t>
            </w:r>
            <w:r w:rsidR="00687C35" w:rsidRPr="00386DA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โดยการถือหุ้นทางตรง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.-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เวลโก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737375" w:rsidRDefault="00737375" w:rsidP="00737375">
            <w:pPr>
              <w:jc w:val="center"/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 xml:space="preserve">C.T.K.S. Technologies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620" w:type="dxa"/>
            <w:shd w:val="clear" w:color="auto" w:fill="auto"/>
          </w:tcPr>
          <w:p w:rsidR="00737375" w:rsidRPr="00E9296D" w:rsidRDefault="00737375" w:rsidP="0073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698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>Myanmar Deco-TBSP Special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/>
                <w:sz w:val="30"/>
                <w:szCs w:val="30"/>
              </w:rPr>
              <w:t xml:space="preserve"> Products Company Limited</w:t>
            </w:r>
          </w:p>
        </w:tc>
        <w:tc>
          <w:tcPr>
            <w:tcW w:w="1620" w:type="dxa"/>
            <w:shd w:val="clear" w:color="auto" w:fill="auto"/>
          </w:tcPr>
          <w:p w:rsidR="00737375" w:rsidRDefault="00737375" w:rsidP="0073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พม่า</w:t>
            </w:r>
          </w:p>
        </w:tc>
        <w:tc>
          <w:tcPr>
            <w:tcW w:w="4698" w:type="dxa"/>
            <w:shd w:val="clear" w:color="auto" w:fill="auto"/>
          </w:tcPr>
          <w:p w:rsid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>WE’LL Corporation</w:t>
            </w:r>
          </w:p>
        </w:tc>
        <w:tc>
          <w:tcPr>
            <w:tcW w:w="1620" w:type="dxa"/>
            <w:shd w:val="clear" w:color="auto" w:fill="auto"/>
          </w:tcPr>
          <w:p w:rsidR="00737375" w:rsidRPr="00E9296D" w:rsidRDefault="00737375" w:rsidP="0073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กิจการที่เกี่ยวข้องกันโดยการถือหุ้นในการร่วมค้า</w:t>
            </w:r>
          </w:p>
        </w:tc>
      </w:tr>
      <w:tr w:rsidR="00737375" w:rsidRPr="00E9296D" w:rsidTr="00B2713A">
        <w:trPr>
          <w:trHeight w:val="20"/>
        </w:trPr>
        <w:tc>
          <w:tcPr>
            <w:tcW w:w="2970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พริซึ่ม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โซลูชั่นส์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</w:tcPr>
          <w:p w:rsidR="00737375" w:rsidRPr="00E9296D" w:rsidRDefault="00737375" w:rsidP="00737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98" w:type="dxa"/>
            <w:shd w:val="clear" w:color="auto" w:fill="auto"/>
          </w:tcPr>
          <w:p w:rsidR="00737375" w:rsidRPr="00737375" w:rsidRDefault="00737375" w:rsidP="00737375">
            <w:pPr>
              <w:rPr>
                <w:rFonts w:ascii="Angsana New" w:hAnsi="Angsana New"/>
                <w:sz w:val="30"/>
                <w:szCs w:val="30"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</w:tbl>
    <w:p w:rsidR="009827E5" w:rsidRPr="00046510" w:rsidRDefault="009827E5" w:rsidP="006206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:rsidR="00450B98" w:rsidRDefault="003F7D59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C0B92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B32594" w:rsidRPr="00AC0B92">
        <w:rPr>
          <w:rFonts w:ascii="Angsana New" w:hAnsi="Angsana New"/>
          <w:sz w:val="30"/>
          <w:szCs w:val="30"/>
          <w:cs/>
        </w:rPr>
        <w:t>รายการ</w:t>
      </w:r>
      <w:r w:rsidR="003D58CD" w:rsidRPr="00AC0B9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กับบุคคลหรือกิจการที่เกี่ยวข้องกันอ</w:t>
      </w:r>
      <w:r w:rsidRPr="00AC0B92">
        <w:rPr>
          <w:rFonts w:ascii="Angsana New" w:hAnsi="Angsana New"/>
          <w:sz w:val="30"/>
          <w:szCs w:val="30"/>
          <w:cs/>
        </w:rPr>
        <w:t>ธิบายได้ดังต่อไปนี้</w:t>
      </w:r>
    </w:p>
    <w:p w:rsidR="006539D1" w:rsidRPr="00046510" w:rsidRDefault="006539D1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3F7D59" w:rsidRPr="00E9296D" w:rsidTr="006C3DED">
        <w:trPr>
          <w:tblHeader/>
        </w:trPr>
        <w:tc>
          <w:tcPr>
            <w:tcW w:w="3870" w:type="dxa"/>
          </w:tcPr>
          <w:p w:rsidR="003F7D59" w:rsidRPr="00E9296D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E9296D" w:rsidRDefault="003F7D59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F7D59" w:rsidRPr="00E9296D" w:rsidTr="006C3DED">
        <w:tc>
          <w:tcPr>
            <w:tcW w:w="3870" w:type="dxa"/>
          </w:tcPr>
          <w:p w:rsidR="003F7D59" w:rsidRPr="005C47D3" w:rsidRDefault="007319CE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B21F7D" w:rsidRPr="005C47D3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5C47D3" w:rsidRDefault="00BE3BD7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F7D59" w:rsidRPr="00E9296D" w:rsidTr="006C3DED">
        <w:tc>
          <w:tcPr>
            <w:tcW w:w="3870" w:type="dxa"/>
          </w:tcPr>
          <w:p w:rsidR="003F7D59" w:rsidRPr="005C47D3" w:rsidRDefault="003F7D59" w:rsidP="0040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:rsidR="003F7D59" w:rsidRPr="00E9296D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3F7D59" w:rsidRPr="005C47D3" w:rsidRDefault="0040072C" w:rsidP="00561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  <w:tab w:val="left" w:pos="4902"/>
                <w:tab w:val="left" w:pos="5022"/>
              </w:tabs>
              <w:ind w:left="162" w:right="342" w:hanging="162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540C14" w:rsidRPr="00E9296D" w:rsidTr="006C3DED">
        <w:tc>
          <w:tcPr>
            <w:tcW w:w="3870" w:type="dxa"/>
          </w:tcPr>
          <w:p w:rsidR="00540C14" w:rsidRPr="005C47D3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 w:rsidR="002E702C" w:rsidRPr="005C47D3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70" w:type="dxa"/>
          </w:tcPr>
          <w:p w:rsidR="00540C14" w:rsidRPr="00E9296D" w:rsidRDefault="00540C14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540C14" w:rsidRPr="00CD0108" w:rsidRDefault="0026099D" w:rsidP="00EF4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270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="005952C2" w:rsidRPr="00CD0108">
              <w:rPr>
                <w:rFonts w:ascii="Angsana New" w:hAnsi="Angsana New" w:hint="cs"/>
                <w:sz w:val="30"/>
                <w:szCs w:val="30"/>
                <w:cs/>
              </w:rPr>
              <w:t>หนดอัตราดอ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กเบี้ย</w:t>
            </w:r>
            <w:r w:rsidR="00D90E91" w:rsidRPr="00CD0108">
              <w:rPr>
                <w:rFonts w:ascii="Angsana New" w:hAnsi="Angsana New" w:hint="cs"/>
                <w:sz w:val="30"/>
                <w:szCs w:val="30"/>
                <w:cs/>
              </w:rPr>
              <w:t>โดยอ้างอิงกับ</w:t>
            </w:r>
            <w:r w:rsidR="005568BC" w:rsidRPr="00CD010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AD1495" w:rsidRPr="00CD0108">
              <w:rPr>
                <w:rFonts w:ascii="Angsana New" w:hAnsi="Angsana New" w:hint="cs"/>
                <w:sz w:val="30"/>
                <w:szCs w:val="30"/>
                <w:cs/>
              </w:rPr>
              <w:t>ดอกเบ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ี้ยของธนาคาร</w:t>
            </w:r>
          </w:p>
        </w:tc>
      </w:tr>
      <w:tr w:rsidR="002363E3" w:rsidRPr="00E9296D" w:rsidTr="006C3DED">
        <w:tc>
          <w:tcPr>
            <w:tcW w:w="3870" w:type="dxa"/>
          </w:tcPr>
          <w:p w:rsidR="002363E3" w:rsidRPr="005C47D3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2363E3" w:rsidRPr="00E9296D" w:rsidRDefault="002363E3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2363E3" w:rsidRPr="00CD0108" w:rsidRDefault="002363E3" w:rsidP="00C9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40072C" w:rsidRDefault="00906FE2" w:rsidP="00906F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72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:rsidR="00906FE2" w:rsidRPr="0040072C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CD0108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40072C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</w:t>
            </w:r>
            <w:r w:rsidR="006770AF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0072C">
              <w:rPr>
                <w:rFonts w:ascii="Angsana New" w:hAnsi="Angsana New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270" w:type="dxa"/>
          </w:tcPr>
          <w:p w:rsidR="00906FE2" w:rsidRPr="0040072C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CD0108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5C47D3" w:rsidRDefault="005C47D3" w:rsidP="005C47D3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906FE2" w:rsidRPr="005C47D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CD0108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5C47D3" w:rsidRDefault="00906FE2" w:rsidP="00906FE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5C47D3" w:rsidRPr="005C47D3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:rsidR="00906FE2" w:rsidRPr="0040072C" w:rsidRDefault="00906FE2" w:rsidP="00906FE2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CD0108" w:rsidRDefault="00906FE2" w:rsidP="00906FE2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C47D3" w:rsidRPr="00E9296D" w:rsidTr="004C31E9">
        <w:tc>
          <w:tcPr>
            <w:tcW w:w="3870" w:type="dxa"/>
          </w:tcPr>
          <w:p w:rsidR="005C47D3" w:rsidRPr="005C47D3" w:rsidRDefault="005C47D3" w:rsidP="004C31E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5C47D3" w:rsidRPr="00E9296D" w:rsidRDefault="005C47D3" w:rsidP="004C31E9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5C47D3" w:rsidRPr="00CD0108" w:rsidRDefault="005C47D3" w:rsidP="004C31E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C47D3" w:rsidRPr="00E9296D" w:rsidTr="004C31E9">
        <w:tc>
          <w:tcPr>
            <w:tcW w:w="3870" w:type="dxa"/>
          </w:tcPr>
          <w:p w:rsidR="005C47D3" w:rsidRPr="005C47D3" w:rsidRDefault="005C47D3" w:rsidP="004C31E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5C47D3" w:rsidRPr="00E9296D" w:rsidRDefault="005C47D3" w:rsidP="004C31E9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5C47D3" w:rsidRPr="00CD0108" w:rsidRDefault="005C47D3" w:rsidP="004C31E9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06FE2" w:rsidRPr="00E9296D" w:rsidTr="006C3DED">
        <w:tc>
          <w:tcPr>
            <w:tcW w:w="3870" w:type="dxa"/>
          </w:tcPr>
          <w:p w:rsidR="00906FE2" w:rsidRPr="005C47D3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906FE2" w:rsidRPr="00E9296D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</w:tcPr>
          <w:p w:rsidR="00906FE2" w:rsidRPr="00CD0108" w:rsidRDefault="00906FE2" w:rsidP="00906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left="162" w:right="34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ตามหลักเกณฑ์ที่กำหนดโดยคณะกรรมการสรรหาและ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</w:t>
            </w:r>
            <w:r w:rsidRPr="00CD01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87244E" w:rsidRPr="003738E1" w:rsidRDefault="0087244E" w:rsidP="00AC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p w:rsidR="006539D1" w:rsidRPr="0034284B" w:rsidRDefault="006539D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:rsidR="005C47D3" w:rsidRDefault="005C4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</w:t>
      </w:r>
      <w:r w:rsidR="008A3086">
        <w:rPr>
          <w:rFonts w:ascii="Angsana New" w:hAnsi="Angsana New"/>
          <w:b/>
          <w:sz w:val="30"/>
          <w:szCs w:val="30"/>
          <w:cs/>
        </w:rPr>
        <w:t>กี่ยวข้องกันสำหรับงวดสามเดือน</w:t>
      </w:r>
      <w:r w:rsidRPr="005A6FA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3</w:t>
      </w:r>
      <w:r w:rsidR="00F2208E">
        <w:rPr>
          <w:rFonts w:ascii="Angsana New" w:hAnsi="Angsana New"/>
          <w:bCs/>
          <w:sz w:val="30"/>
          <w:szCs w:val="30"/>
        </w:rPr>
        <w:t>1</w:t>
      </w:r>
      <w:r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8F307C">
        <w:rPr>
          <w:rFonts w:ascii="Angsana New" w:hAnsi="Angsana New"/>
          <w:bCs/>
          <w:sz w:val="30"/>
          <w:szCs w:val="30"/>
        </w:rPr>
        <w:t>2562</w:t>
      </w:r>
      <w:r w:rsidR="008A308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8F307C">
        <w:rPr>
          <w:rFonts w:ascii="Angsana New" w:hAnsi="Angsana New"/>
          <w:bCs/>
          <w:sz w:val="30"/>
          <w:szCs w:val="30"/>
        </w:rPr>
        <w:t>2561</w:t>
      </w:r>
      <w:r w:rsidRPr="004B6EC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6539D1" w:rsidRPr="00046510" w:rsidRDefault="006539D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4B6EC1" w:rsidRPr="003738E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6"/>
          <w:szCs w:val="6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040ACC" w:rsidTr="008D7579">
        <w:trPr>
          <w:trHeight w:hRule="exact" w:val="374"/>
          <w:tblHeader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:rsidTr="008D7579">
        <w:trPr>
          <w:trHeight w:hRule="exact" w:val="374"/>
          <w:tblHeader/>
        </w:trPr>
        <w:tc>
          <w:tcPr>
            <w:tcW w:w="4338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:rsidR="005438D7" w:rsidRPr="00040ACC" w:rsidRDefault="008F307C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438D7" w:rsidRPr="00040ACC" w:rsidRDefault="008F307C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438D7" w:rsidRPr="00040ACC" w:rsidRDefault="008F307C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438D7" w:rsidRPr="00040ACC" w:rsidRDefault="008F307C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B6EC1" w:rsidRPr="00040ACC" w:rsidTr="008D7579">
        <w:trPr>
          <w:trHeight w:hRule="exact" w:val="374"/>
          <w:tblHeader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6EC1" w:rsidRPr="00040ACC" w:rsidTr="008D7579">
        <w:trPr>
          <w:trHeight w:hRule="exact" w:val="374"/>
        </w:trPr>
        <w:tc>
          <w:tcPr>
            <w:tcW w:w="4338" w:type="dxa"/>
          </w:tcPr>
          <w:p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B6EC1" w:rsidRPr="00040ACC" w:rsidRDefault="004B6EC1" w:rsidP="00F44F4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2,455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</w:t>
            </w: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465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769</w:t>
            </w: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8,844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7,543</w:t>
            </w: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3,217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4651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517</w:t>
            </w: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41,843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1,853</w:t>
            </w: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7C35" w:rsidRPr="00046510" w:rsidRDefault="00C269C2" w:rsidP="00687C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2,076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2,026</w:t>
            </w:r>
          </w:p>
        </w:tc>
      </w:tr>
      <w:tr w:rsidR="00687C35" w:rsidRPr="00046510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687C35" w:rsidRPr="00046510" w:rsidRDefault="00687C35" w:rsidP="0068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F74D20" w:rsidRPr="0004651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062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52" w:type="dxa"/>
          </w:tcPr>
          <w:p w:rsidR="00687C35" w:rsidRPr="00046510" w:rsidRDefault="00687C35" w:rsidP="00687C3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687C35" w:rsidRDefault="00687C35" w:rsidP="00687C3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0E5" w:rsidRPr="00040ACC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:rsidR="009630E5" w:rsidRPr="00046510" w:rsidRDefault="009630E5" w:rsidP="00963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62" w:type="dxa"/>
          </w:tcPr>
          <w:p w:rsidR="009630E5" w:rsidRDefault="009630E5" w:rsidP="009630E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630E5" w:rsidRPr="00046510" w:rsidRDefault="009630E5" w:rsidP="00963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9630E5" w:rsidRDefault="009630E5" w:rsidP="009630E5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30E5" w:rsidRPr="00046510" w:rsidRDefault="009630E5" w:rsidP="00963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0E5" w:rsidRDefault="009630E5" w:rsidP="00963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</w:t>
            </w:r>
            <w:r w:rsidR="00A072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="002F2DA2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52" w:type="dxa"/>
          </w:tcPr>
          <w:p w:rsidR="009630E5" w:rsidRPr="00046510" w:rsidRDefault="009630E5" w:rsidP="009630E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:rsidR="009630E5" w:rsidRDefault="009630E5" w:rsidP="009630E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34,440</w:t>
            </w:r>
          </w:p>
        </w:tc>
      </w:tr>
      <w:tr w:rsidR="005F76DF" w:rsidRPr="00040ACC" w:rsidTr="008D7579">
        <w:trPr>
          <w:trHeight w:hRule="exact" w:val="245"/>
        </w:trPr>
        <w:tc>
          <w:tcPr>
            <w:tcW w:w="4338" w:type="dxa"/>
          </w:tcPr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F76DF" w:rsidRPr="00CB7E0F" w:rsidRDefault="005F76DF" w:rsidP="005F76D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6DF" w:rsidRPr="00040ACC" w:rsidTr="008D7579">
        <w:trPr>
          <w:trHeight w:hRule="exact" w:val="374"/>
        </w:trPr>
        <w:tc>
          <w:tcPr>
            <w:tcW w:w="4338" w:type="dxa"/>
          </w:tcPr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F76DF" w:rsidRPr="00046510" w:rsidTr="008D7579">
        <w:trPr>
          <w:trHeight w:hRule="exact" w:val="374"/>
        </w:trPr>
        <w:tc>
          <w:tcPr>
            <w:tcW w:w="4338" w:type="dxa"/>
          </w:tcPr>
          <w:p w:rsidR="005F76DF" w:rsidRPr="00046510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71,206</w:t>
            </w:r>
          </w:p>
        </w:tc>
        <w:tc>
          <w:tcPr>
            <w:tcW w:w="24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64,746</w:t>
            </w:r>
          </w:p>
        </w:tc>
        <w:tc>
          <w:tcPr>
            <w:tcW w:w="27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53,8</w:t>
            </w:r>
            <w:r w:rsidR="00444DA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51,868</w:t>
            </w:r>
          </w:p>
        </w:tc>
      </w:tr>
      <w:tr w:rsidR="005F76DF" w:rsidRPr="00040ACC" w:rsidTr="008D7579">
        <w:trPr>
          <w:trHeight w:hRule="exact" w:val="374"/>
        </w:trPr>
        <w:tc>
          <w:tcPr>
            <w:tcW w:w="4338" w:type="dxa"/>
          </w:tcPr>
          <w:p w:rsidR="005F76DF" w:rsidRPr="00046510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4,398</w:t>
            </w:r>
          </w:p>
        </w:tc>
        <w:tc>
          <w:tcPr>
            <w:tcW w:w="24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1,404</w:t>
            </w:r>
          </w:p>
        </w:tc>
        <w:tc>
          <w:tcPr>
            <w:tcW w:w="27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8A2AF6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</w:tr>
      <w:tr w:rsidR="005F76DF" w:rsidRPr="00040ACC" w:rsidTr="004C31E9">
        <w:trPr>
          <w:trHeight w:hRule="exact" w:val="374"/>
        </w:trPr>
        <w:tc>
          <w:tcPr>
            <w:tcW w:w="4338" w:type="dxa"/>
          </w:tcPr>
          <w:p w:rsidR="005F76DF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A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5F76DF" w:rsidRDefault="003C4F4C" w:rsidP="003C4F4C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3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2AF6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:rsidR="005F76DF" w:rsidRPr="00763D1F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Pr="00CB7E0F" w:rsidRDefault="005F76DF" w:rsidP="005F76D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gridSpan w:val="2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F76DF" w:rsidRPr="008A2AF6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2AF6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3C4F4C" w:rsidRPr="00040ACC" w:rsidTr="008D7579">
        <w:trPr>
          <w:trHeight w:hRule="exact" w:val="374"/>
        </w:trPr>
        <w:tc>
          <w:tcPr>
            <w:tcW w:w="4338" w:type="dxa"/>
          </w:tcPr>
          <w:p w:rsidR="003C4F4C" w:rsidRDefault="003C4F4C" w:rsidP="003C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AF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3C4F4C" w:rsidRDefault="003C4F4C" w:rsidP="003C4F4C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C4F4C" w:rsidRPr="004D51B7" w:rsidRDefault="003C4F4C" w:rsidP="003C4F4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3C4F4C" w:rsidRDefault="003C4F4C" w:rsidP="003C4F4C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C4F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C4F4C" w:rsidRPr="00046510" w:rsidRDefault="003C4F4C" w:rsidP="003C4F4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C4F4C" w:rsidRDefault="003C4F4C" w:rsidP="003C4F4C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3C4F4C" w:rsidRPr="00046510" w:rsidRDefault="003C4F4C" w:rsidP="003C4F4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3C4F4C" w:rsidRPr="008A2AF6" w:rsidRDefault="003C4F4C" w:rsidP="003C4F4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2AF6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5F76DF" w:rsidRPr="00040ACC" w:rsidTr="004C31E9">
        <w:trPr>
          <w:trHeight w:hRule="exact" w:val="374"/>
        </w:trPr>
        <w:tc>
          <w:tcPr>
            <w:tcW w:w="4338" w:type="dxa"/>
          </w:tcPr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F2DA2">
              <w:rPr>
                <w:rFonts w:ascii="Angsana New" w:hAnsi="Angsana New"/>
                <w:sz w:val="30"/>
                <w:szCs w:val="30"/>
              </w:rPr>
              <w:t>71,202</w:t>
            </w:r>
          </w:p>
        </w:tc>
        <w:tc>
          <w:tcPr>
            <w:tcW w:w="243" w:type="dxa"/>
          </w:tcPr>
          <w:p w:rsidR="005F76DF" w:rsidRPr="000F4D3C" w:rsidRDefault="005F76DF" w:rsidP="005F76DF"/>
        </w:tc>
        <w:tc>
          <w:tcPr>
            <w:tcW w:w="1035" w:type="dxa"/>
            <w:shd w:val="clear" w:color="auto" w:fill="auto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C75BF9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="00C75BF9">
              <w:rPr>
                <w:rFonts w:ascii="Angsana New" w:hAnsi="Angsana New"/>
                <w:sz w:val="30"/>
                <w:szCs w:val="30"/>
              </w:rPr>
              <w:t>,</w:t>
            </w:r>
            <w:r w:rsidR="00C75BF9">
              <w:rPr>
                <w:rFonts w:ascii="Angsana New" w:hAnsi="Angsana New" w:hint="cs"/>
                <w:sz w:val="30"/>
                <w:szCs w:val="30"/>
                <w:cs/>
              </w:rPr>
              <w:t>697</w:t>
            </w:r>
            <w:r>
              <w:rPr>
                <w:rFonts w:ascii="Angsana New" w:hAnsi="Angsana New"/>
                <w:sz w:val="30"/>
                <w:szCs w:val="30"/>
              </w:rPr>
              <w:t xml:space="preserve"> 81,44771,202</w:t>
            </w:r>
          </w:p>
        </w:tc>
        <w:tc>
          <w:tcPr>
            <w:tcW w:w="270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="002F2DA2">
              <w:rPr>
                <w:rFonts w:ascii="Angsana New" w:hAnsi="Angsana New"/>
                <w:sz w:val="30"/>
                <w:szCs w:val="30"/>
              </w:rPr>
              <w:t>71,202</w:t>
            </w:r>
          </w:p>
        </w:tc>
        <w:tc>
          <w:tcPr>
            <w:tcW w:w="270" w:type="dxa"/>
            <w:gridSpan w:val="2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Default="005F76DF" w:rsidP="003C4F4C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630E5">
              <w:rPr>
                <w:rFonts w:ascii="Angsana New" w:hAnsi="Angsana New"/>
                <w:sz w:val="30"/>
                <w:szCs w:val="30"/>
              </w:rPr>
              <w:t>80,697</w:t>
            </w:r>
            <w:r>
              <w:rPr>
                <w:rFonts w:ascii="Angsana New" w:hAnsi="Angsana New"/>
                <w:sz w:val="30"/>
                <w:szCs w:val="30"/>
              </w:rPr>
              <w:t xml:space="preserve"> 81,44771,202</w:t>
            </w:r>
          </w:p>
        </w:tc>
      </w:tr>
      <w:tr w:rsidR="00796D77" w:rsidRPr="00CB7E0F" w:rsidTr="001379CE">
        <w:trPr>
          <w:trHeight w:hRule="exact" w:val="245"/>
        </w:trPr>
        <w:tc>
          <w:tcPr>
            <w:tcW w:w="4338" w:type="dxa"/>
          </w:tcPr>
          <w:p w:rsidR="00796D77" w:rsidRPr="00040ACC" w:rsidRDefault="00796D77" w:rsidP="00137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796D77" w:rsidRPr="004D51B7" w:rsidRDefault="00796D77" w:rsidP="001379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796D77" w:rsidRPr="004D51B7" w:rsidRDefault="00796D77" w:rsidP="001379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796D77" w:rsidRPr="004D51B7" w:rsidRDefault="00796D77" w:rsidP="001379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6D77" w:rsidRPr="00737193" w:rsidRDefault="00796D77" w:rsidP="001379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796D77" w:rsidRPr="004D51B7" w:rsidRDefault="00796D77" w:rsidP="001379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796D77" w:rsidRPr="00737193" w:rsidRDefault="00796D77" w:rsidP="001379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796D77" w:rsidRPr="00CB7E0F" w:rsidRDefault="00796D77" w:rsidP="001379C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6DF" w:rsidRPr="00040ACC" w:rsidTr="004C31E9">
        <w:trPr>
          <w:trHeight w:hRule="exact" w:val="374"/>
        </w:trPr>
        <w:tc>
          <w:tcPr>
            <w:tcW w:w="4338" w:type="dxa"/>
          </w:tcPr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F76DF" w:rsidRPr="00046510" w:rsidTr="004C31E9">
        <w:trPr>
          <w:trHeight w:hRule="exact" w:val="374"/>
        </w:trPr>
        <w:tc>
          <w:tcPr>
            <w:tcW w:w="4338" w:type="dxa"/>
          </w:tcPr>
          <w:p w:rsidR="005F76DF" w:rsidRPr="00046510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76DF" w:rsidRPr="00046510" w:rsidTr="004C31E9">
        <w:trPr>
          <w:trHeight w:hRule="exact" w:val="374"/>
        </w:trPr>
        <w:tc>
          <w:tcPr>
            <w:tcW w:w="4338" w:type="dxa"/>
          </w:tcPr>
          <w:p w:rsidR="005F76DF" w:rsidRPr="00046510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4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76DF" w:rsidRPr="00046510" w:rsidTr="004C31E9">
        <w:trPr>
          <w:trHeight w:hRule="exact" w:val="374"/>
        </w:trPr>
        <w:tc>
          <w:tcPr>
            <w:tcW w:w="4338" w:type="dxa"/>
          </w:tcPr>
          <w:p w:rsidR="005F76DF" w:rsidRPr="00046510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:rsidR="005F76DF" w:rsidRPr="005F76DF" w:rsidRDefault="005F76DF" w:rsidP="005F76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43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5F76DF" w:rsidRPr="00046510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Default="005F76DF" w:rsidP="005F76D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DAF" w:rsidRPr="00046510" w:rsidTr="004C31E9">
        <w:trPr>
          <w:trHeight w:hRule="exact" w:val="374"/>
        </w:trPr>
        <w:tc>
          <w:tcPr>
            <w:tcW w:w="4338" w:type="dxa"/>
          </w:tcPr>
          <w:p w:rsidR="00444DAF" w:rsidRPr="00046510" w:rsidRDefault="00444DAF" w:rsidP="0044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:rsidR="00444DAF" w:rsidRPr="005F76DF" w:rsidRDefault="00444DAF" w:rsidP="00444D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43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DAF" w:rsidTr="001379CE">
        <w:trPr>
          <w:trHeight w:hRule="exact" w:val="374"/>
        </w:trPr>
        <w:tc>
          <w:tcPr>
            <w:tcW w:w="4338" w:type="dxa"/>
          </w:tcPr>
          <w:p w:rsidR="00444DAF" w:rsidRPr="00046510" w:rsidRDefault="00444DAF" w:rsidP="0044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444DAF" w:rsidRPr="005F76DF" w:rsidRDefault="00444DAF" w:rsidP="00444D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76DF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43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DAF" w:rsidRPr="00046510" w:rsidTr="004C31E9">
        <w:trPr>
          <w:trHeight w:hRule="exact" w:val="374"/>
        </w:trPr>
        <w:tc>
          <w:tcPr>
            <w:tcW w:w="4338" w:type="dxa"/>
          </w:tcPr>
          <w:p w:rsidR="00444DAF" w:rsidRDefault="00444DAF" w:rsidP="0044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:rsidR="00444DAF" w:rsidRPr="005F76DF" w:rsidRDefault="00444DAF" w:rsidP="00FA6CB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3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444DAF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1,670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44DAF" w:rsidRPr="00046510" w:rsidRDefault="00444DAF" w:rsidP="00444DA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444DAF" w:rsidRDefault="00444DAF" w:rsidP="00444DAF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74D20" w:rsidRDefault="00F74D20">
      <w: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70"/>
        <w:gridCol w:w="1053"/>
      </w:tblGrid>
      <w:tr w:rsidR="00F74D20" w:rsidRPr="00040ACC" w:rsidTr="00DD4E8C">
        <w:trPr>
          <w:trHeight w:hRule="exact" w:val="374"/>
          <w:tblHeader/>
        </w:trPr>
        <w:tc>
          <w:tcPr>
            <w:tcW w:w="4338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D20" w:rsidRPr="00040ACC" w:rsidTr="00DD4E8C">
        <w:trPr>
          <w:trHeight w:hRule="exact" w:val="374"/>
          <w:tblHeader/>
        </w:trPr>
        <w:tc>
          <w:tcPr>
            <w:tcW w:w="4338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220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20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2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74D20" w:rsidRPr="00040ACC" w:rsidTr="00DD4E8C">
        <w:trPr>
          <w:trHeight w:hRule="exact" w:val="374"/>
          <w:tblHeader/>
        </w:trPr>
        <w:tc>
          <w:tcPr>
            <w:tcW w:w="4338" w:type="dxa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F74D20" w:rsidRPr="00040ACC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D20" w:rsidRPr="00040ACC" w:rsidTr="00DD4E8C">
        <w:trPr>
          <w:trHeight w:hRule="exact" w:val="374"/>
        </w:trPr>
        <w:tc>
          <w:tcPr>
            <w:tcW w:w="4338" w:type="dxa"/>
          </w:tcPr>
          <w:p w:rsidR="00F74D20" w:rsidRPr="00DE2B17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2B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74D20" w:rsidRPr="0094669F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4D20" w:rsidRPr="00737193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4D20" w:rsidRPr="00737193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4D20" w:rsidRPr="00046510" w:rsidTr="00DD4E8C">
        <w:trPr>
          <w:trHeight w:hRule="exact" w:val="374"/>
        </w:trPr>
        <w:tc>
          <w:tcPr>
            <w:tcW w:w="4338" w:type="dxa"/>
          </w:tcPr>
          <w:p w:rsidR="00F74D20" w:rsidRPr="00B67B5D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7B5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F74D20" w:rsidRPr="00B67B5D" w:rsidRDefault="00F74D20" w:rsidP="00DD4E8C">
            <w:pPr>
              <w:tabs>
                <w:tab w:val="clear" w:pos="454"/>
                <w:tab w:val="clear" w:pos="680"/>
                <w:tab w:val="clear" w:pos="907"/>
                <w:tab w:val="left" w:pos="594"/>
              </w:tabs>
              <w:jc w:val="right"/>
            </w:pPr>
            <w:r w:rsidRPr="00B67B5D">
              <w:rPr>
                <w:rFonts w:ascii="Angsana New" w:hAnsi="Angsana New"/>
                <w:sz w:val="30"/>
                <w:szCs w:val="30"/>
              </w:rPr>
              <w:t xml:space="preserve">     10,997</w:t>
            </w:r>
          </w:p>
        </w:tc>
        <w:tc>
          <w:tcPr>
            <w:tcW w:w="243" w:type="dxa"/>
          </w:tcPr>
          <w:p w:rsidR="00F74D20" w:rsidRPr="00B67B5D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Pr="00B67B5D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 w:rsidRPr="00B67B5D">
              <w:rPr>
                <w:rFonts w:ascii="Angsana New" w:hAnsi="Angsana New"/>
                <w:sz w:val="30"/>
                <w:szCs w:val="30"/>
              </w:rPr>
              <w:tab/>
            </w:r>
            <w:r w:rsidRPr="00B67B5D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  <w:tc>
          <w:tcPr>
            <w:tcW w:w="270" w:type="dxa"/>
          </w:tcPr>
          <w:p w:rsidR="00F74D20" w:rsidRPr="00B67B5D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Pr="00B67B5D" w:rsidRDefault="00F74D20" w:rsidP="00DD4E8C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 w:rsidRPr="00B67B5D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F74D20" w:rsidRPr="00B67B5D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046510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 w:rsidRPr="00B67B5D">
              <w:rPr>
                <w:rFonts w:ascii="Angsana New" w:hAnsi="Angsana New"/>
                <w:sz w:val="30"/>
                <w:szCs w:val="30"/>
              </w:rPr>
              <w:tab/>
            </w:r>
            <w:r w:rsidRPr="00B67B5D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</w:tr>
      <w:tr w:rsidR="00F74D20" w:rsidRPr="00046510" w:rsidTr="00DD4E8C">
        <w:trPr>
          <w:trHeight w:hRule="exact" w:val="374"/>
        </w:trPr>
        <w:tc>
          <w:tcPr>
            <w:tcW w:w="4338" w:type="dxa"/>
          </w:tcPr>
          <w:p w:rsidR="00F74D20" w:rsidRPr="00046510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:rsidR="00F74D20" w:rsidRDefault="00F74D20" w:rsidP="00DD4E8C">
            <w:pPr>
              <w:tabs>
                <w:tab w:val="clear" w:pos="907"/>
                <w:tab w:val="left" w:pos="594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 xml:space="preserve">     1,574</w:t>
            </w:r>
          </w:p>
        </w:tc>
        <w:tc>
          <w:tcPr>
            <w:tcW w:w="243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Pr="00046510" w:rsidRDefault="00F74D20" w:rsidP="00DD4E8C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46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046510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 w:rsidRPr="00046510">
              <w:rPr>
                <w:rFonts w:ascii="Angsana New" w:hAnsi="Angsana New"/>
                <w:sz w:val="30"/>
                <w:szCs w:val="30"/>
              </w:rPr>
              <w:tab/>
            </w:r>
            <w:r w:rsidRPr="00046510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</w:tr>
      <w:tr w:rsidR="00F74D20" w:rsidRPr="00046510" w:rsidTr="00DD4E8C">
        <w:trPr>
          <w:trHeight w:hRule="exact" w:val="374"/>
        </w:trPr>
        <w:tc>
          <w:tcPr>
            <w:tcW w:w="4338" w:type="dxa"/>
          </w:tcPr>
          <w:p w:rsidR="00F74D20" w:rsidRPr="00046510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:rsidR="00F74D20" w:rsidRDefault="00F74D20" w:rsidP="00DD4E8C">
            <w:pPr>
              <w:tabs>
                <w:tab w:val="clear" w:pos="907"/>
                <w:tab w:val="left" w:pos="594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 xml:space="preserve">     29</w:t>
            </w:r>
          </w:p>
        </w:tc>
        <w:tc>
          <w:tcPr>
            <w:tcW w:w="243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4,500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Pr="00046510" w:rsidRDefault="00F74D20" w:rsidP="00DD4E8C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46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Pr="00046510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 w:rsidRPr="00046510">
              <w:rPr>
                <w:rFonts w:ascii="Angsana New" w:hAnsi="Angsana New"/>
                <w:sz w:val="30"/>
                <w:szCs w:val="30"/>
              </w:rPr>
              <w:tab/>
            </w:r>
            <w:r w:rsidRPr="00046510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</w:tr>
      <w:tr w:rsidR="00F74D20" w:rsidRPr="00040ACC" w:rsidTr="00DD4E8C">
        <w:trPr>
          <w:trHeight w:hRule="exact" w:val="374"/>
        </w:trPr>
        <w:tc>
          <w:tcPr>
            <w:tcW w:w="4338" w:type="dxa"/>
          </w:tcPr>
          <w:p w:rsidR="00F74D20" w:rsidRPr="00046510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:rsidR="00F74D20" w:rsidRDefault="00F74D20" w:rsidP="00DD4E8C">
            <w:pPr>
              <w:tabs>
                <w:tab w:val="clear" w:pos="907"/>
                <w:tab w:val="left" w:pos="594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6510">
              <w:rPr>
                <w:rFonts w:ascii="Angsana New" w:hAnsi="Angsana New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Default="00F74D20" w:rsidP="00DD4E8C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46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4D20" w:rsidRPr="0004651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F74D20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 w:rsidRPr="00046510">
              <w:rPr>
                <w:rFonts w:ascii="Angsana New" w:hAnsi="Angsana New"/>
                <w:sz w:val="30"/>
                <w:szCs w:val="30"/>
              </w:rPr>
              <w:tab/>
            </w:r>
            <w:r w:rsidRPr="00046510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</w:tr>
      <w:tr w:rsidR="00195E46" w:rsidRPr="00040ACC" w:rsidTr="00D065B5">
        <w:trPr>
          <w:trHeight w:hRule="exact" w:val="374"/>
        </w:trPr>
        <w:tc>
          <w:tcPr>
            <w:tcW w:w="4338" w:type="dxa"/>
          </w:tcPr>
          <w:p w:rsidR="00195E46" w:rsidRPr="00046510" w:rsidRDefault="00195E46" w:rsidP="00D06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62" w:type="dxa"/>
          </w:tcPr>
          <w:p w:rsidR="00195E46" w:rsidRPr="001529CA" w:rsidRDefault="00195E46" w:rsidP="00D065B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29,920</w:t>
            </w:r>
          </w:p>
        </w:tc>
        <w:tc>
          <w:tcPr>
            <w:tcW w:w="243" w:type="dxa"/>
          </w:tcPr>
          <w:p w:rsidR="00195E46" w:rsidRPr="00046510" w:rsidRDefault="00195E46" w:rsidP="00D065B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195E46" w:rsidRDefault="00195E46" w:rsidP="00D065B5">
            <w:pPr>
              <w:tabs>
                <w:tab w:val="clear" w:pos="907"/>
                <w:tab w:val="left" w:pos="594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95E46" w:rsidRPr="00046510" w:rsidRDefault="00195E46" w:rsidP="00D065B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95E46" w:rsidRPr="00046510" w:rsidRDefault="00195E46" w:rsidP="00D065B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29,920</w:t>
            </w:r>
          </w:p>
        </w:tc>
        <w:tc>
          <w:tcPr>
            <w:tcW w:w="270" w:type="dxa"/>
          </w:tcPr>
          <w:p w:rsidR="00195E46" w:rsidRPr="00046510" w:rsidRDefault="00195E46" w:rsidP="00D065B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95E46" w:rsidRDefault="00195E46" w:rsidP="00D065B5">
            <w:pPr>
              <w:tabs>
                <w:tab w:val="clear" w:pos="907"/>
                <w:tab w:val="center" w:pos="409"/>
                <w:tab w:val="left" w:pos="819"/>
              </w:tabs>
            </w:pPr>
            <w:r w:rsidRPr="00046510">
              <w:rPr>
                <w:rFonts w:ascii="Angsana New" w:hAnsi="Angsana New"/>
                <w:sz w:val="30"/>
                <w:szCs w:val="30"/>
              </w:rPr>
              <w:tab/>
            </w:r>
            <w:r w:rsidRPr="00046510">
              <w:rPr>
                <w:rFonts w:ascii="Angsana New" w:hAnsi="Angsana New"/>
                <w:sz w:val="30"/>
                <w:szCs w:val="30"/>
              </w:rPr>
              <w:tab/>
              <w:t xml:space="preserve"> -</w:t>
            </w:r>
          </w:p>
        </w:tc>
      </w:tr>
      <w:tr w:rsidR="00F74D20" w:rsidRPr="00040ACC" w:rsidTr="00DD4E8C">
        <w:trPr>
          <w:trHeight w:hRule="exact" w:val="374"/>
        </w:trPr>
        <w:tc>
          <w:tcPr>
            <w:tcW w:w="4338" w:type="dxa"/>
          </w:tcPr>
          <w:p w:rsidR="00F74D20" w:rsidRPr="00907F0F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bookmarkStart w:id="0" w:name="_GoBack"/>
            <w:bookmarkEnd w:id="0"/>
            <w:r w:rsidRPr="00907F0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62" w:type="dxa"/>
          </w:tcPr>
          <w:p w:rsidR="00F74D20" w:rsidRDefault="00F74D20" w:rsidP="00DD4E8C">
            <w:pPr>
              <w:tabs>
                <w:tab w:val="clear" w:pos="907"/>
                <w:tab w:val="left" w:pos="594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74D20" w:rsidRPr="004D51B7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Pr="00907F0F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F0F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:rsidR="00F74D20" w:rsidRPr="00763D1F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Default="00F74D20" w:rsidP="00DD4E8C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74D20" w:rsidRPr="00737193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F74D20" w:rsidRDefault="00F74D20" w:rsidP="00DD4E8C">
            <w:pPr>
              <w:tabs>
                <w:tab w:val="clear" w:pos="907"/>
                <w:tab w:val="center" w:pos="409"/>
                <w:tab w:val="left" w:pos="819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D2B" w:rsidRPr="00040ACC" w:rsidTr="00DD4E8C">
        <w:trPr>
          <w:trHeight w:hRule="exact" w:val="374"/>
        </w:trPr>
        <w:tc>
          <w:tcPr>
            <w:tcW w:w="4338" w:type="dxa"/>
          </w:tcPr>
          <w:p w:rsidR="007F4D2B" w:rsidRDefault="007F4D2B" w:rsidP="007F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07F0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</w:tcPr>
          <w:p w:rsidR="007F4D2B" w:rsidRDefault="007F4D2B" w:rsidP="007F4D2B">
            <w:pPr>
              <w:tabs>
                <w:tab w:val="clear" w:pos="907"/>
                <w:tab w:val="left" w:pos="594"/>
              </w:tabs>
              <w:jc w:val="center"/>
            </w:pP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F4D2B" w:rsidRPr="004D51B7" w:rsidRDefault="007F4D2B" w:rsidP="007F4D2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7F4D2B" w:rsidRPr="00907F0F" w:rsidRDefault="007F4D2B" w:rsidP="007F4D2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</w:tcPr>
          <w:p w:rsidR="007F4D2B" w:rsidRPr="00763D1F" w:rsidRDefault="007F4D2B" w:rsidP="007F4D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F4D2B" w:rsidRDefault="007F4D2B" w:rsidP="007F4D2B">
            <w:pPr>
              <w:tabs>
                <w:tab w:val="clear" w:pos="680"/>
                <w:tab w:val="clear" w:pos="907"/>
                <w:tab w:val="center" w:pos="409"/>
                <w:tab w:val="left" w:pos="594"/>
              </w:tabs>
              <w:ind w:right="44"/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034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F4D2B" w:rsidRPr="00737193" w:rsidRDefault="007F4D2B" w:rsidP="007F4D2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:rsidR="007F4D2B" w:rsidRPr="00907F0F" w:rsidRDefault="007F4D2B" w:rsidP="007F4D2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F74D20" w:rsidRPr="00040ACC" w:rsidTr="00DD4E8C">
        <w:trPr>
          <w:trHeight w:hRule="exact" w:val="374"/>
        </w:trPr>
        <w:tc>
          <w:tcPr>
            <w:tcW w:w="4338" w:type="dxa"/>
          </w:tcPr>
          <w:p w:rsidR="00F74D20" w:rsidRPr="00907F0F" w:rsidRDefault="00F74D20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F74D20" w:rsidRPr="00763D1F" w:rsidRDefault="00F74D20" w:rsidP="00DD4E8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4D20" w:rsidRPr="00763D1F" w:rsidRDefault="00F74D20" w:rsidP="00DD4E8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74D20" w:rsidRPr="00763D1F" w:rsidRDefault="00F74D20" w:rsidP="00DD4E8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:rsidR="00F74D20" w:rsidRDefault="00F74D20" w:rsidP="00DD4E8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F76DF" w:rsidRPr="00040ACC" w:rsidTr="008D7579">
        <w:trPr>
          <w:trHeight w:hRule="exact" w:val="374"/>
        </w:trPr>
        <w:tc>
          <w:tcPr>
            <w:tcW w:w="4338" w:type="dxa"/>
          </w:tcPr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5F76DF" w:rsidRPr="00272D48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F76DF" w:rsidRPr="00040ACC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F76DF" w:rsidRPr="00272D48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4D51B7" w:rsidRDefault="005F76DF" w:rsidP="005F76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6DF" w:rsidRPr="007D2558" w:rsidTr="008D7579">
        <w:trPr>
          <w:trHeight w:hRule="exact" w:val="374"/>
        </w:trPr>
        <w:tc>
          <w:tcPr>
            <w:tcW w:w="4338" w:type="dxa"/>
          </w:tcPr>
          <w:p w:rsidR="005F76DF" w:rsidRPr="007D2558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2558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D2558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76DF" w:rsidRPr="007D2558" w:rsidTr="00E27316">
        <w:trPr>
          <w:trHeight w:hRule="exact" w:val="416"/>
        </w:trPr>
        <w:tc>
          <w:tcPr>
            <w:tcW w:w="4338" w:type="dxa"/>
          </w:tcPr>
          <w:p w:rsidR="005F76DF" w:rsidRPr="007D2558" w:rsidRDefault="005F76DF" w:rsidP="005F76D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7D255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19,656</w:t>
            </w:r>
          </w:p>
        </w:tc>
        <w:tc>
          <w:tcPr>
            <w:tcW w:w="24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17,563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5,665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,017</w:t>
            </w:r>
          </w:p>
        </w:tc>
      </w:tr>
      <w:tr w:rsidR="005F76DF" w:rsidRPr="007D2558" w:rsidTr="00E27316">
        <w:trPr>
          <w:trHeight w:hRule="exact" w:val="374"/>
        </w:trPr>
        <w:tc>
          <w:tcPr>
            <w:tcW w:w="4338" w:type="dxa"/>
          </w:tcPr>
          <w:p w:rsidR="005F76DF" w:rsidRPr="007D2558" w:rsidRDefault="005F76DF" w:rsidP="005F76D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D25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24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1,271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5F76DF" w:rsidRPr="007D2558" w:rsidTr="00E27316">
        <w:trPr>
          <w:trHeight w:hRule="exact" w:val="374"/>
        </w:trPr>
        <w:tc>
          <w:tcPr>
            <w:tcW w:w="4338" w:type="dxa"/>
          </w:tcPr>
          <w:p w:rsidR="005F76DF" w:rsidRPr="007D2558" w:rsidRDefault="005F76DF" w:rsidP="005F76DF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D25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5F76DF" w:rsidRPr="007D2558" w:rsidTr="008D7579">
        <w:trPr>
          <w:trHeight w:hRule="exact" w:val="374"/>
        </w:trPr>
        <w:tc>
          <w:tcPr>
            <w:tcW w:w="4338" w:type="dxa"/>
          </w:tcPr>
          <w:p w:rsidR="005F76DF" w:rsidRPr="007D2558" w:rsidRDefault="005F76DF" w:rsidP="005F76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5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21,043</w:t>
            </w:r>
          </w:p>
        </w:tc>
        <w:tc>
          <w:tcPr>
            <w:tcW w:w="243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18,839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F76DF" w:rsidRPr="007D2558" w:rsidRDefault="007D2558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6,005</w:t>
            </w:r>
          </w:p>
        </w:tc>
        <w:tc>
          <w:tcPr>
            <w:tcW w:w="270" w:type="dxa"/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F76DF" w:rsidRPr="007D2558" w:rsidRDefault="005F76DF" w:rsidP="005F76D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D2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7,372</w:t>
            </w:r>
          </w:p>
        </w:tc>
      </w:tr>
      <w:tr w:rsidR="005F76DF" w:rsidRPr="00040ACC" w:rsidTr="008D7579">
        <w:trPr>
          <w:trHeight w:hRule="exact" w:val="374"/>
        </w:trPr>
        <w:tc>
          <w:tcPr>
            <w:tcW w:w="4338" w:type="dxa"/>
          </w:tcPr>
          <w:p w:rsidR="005F76DF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F76DF" w:rsidRPr="00040ACC" w:rsidRDefault="005F76DF" w:rsidP="005F7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8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:rsidR="005F76DF" w:rsidRPr="00A03B2E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5F76DF" w:rsidRPr="0094669F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5F76DF" w:rsidRPr="00A03B2E" w:rsidRDefault="005F76DF" w:rsidP="005F76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F76DF" w:rsidRPr="00CB7E0F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F76DF" w:rsidRPr="00737193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5F76DF" w:rsidRPr="00CB7E0F" w:rsidRDefault="005F76DF" w:rsidP="005F76D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7E22AC" w:rsidRPr="00BE269A" w:rsidRDefault="007E22AC" w:rsidP="0030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2208E" w:rsidRPr="005A6FA8">
        <w:rPr>
          <w:rFonts w:ascii="Angsana New" w:hAnsi="Angsana New"/>
          <w:bCs/>
          <w:sz w:val="30"/>
          <w:szCs w:val="30"/>
        </w:rPr>
        <w:t>3</w:t>
      </w:r>
      <w:r w:rsidR="00F2208E">
        <w:rPr>
          <w:rFonts w:ascii="Angsana New" w:hAnsi="Angsana New"/>
          <w:bCs/>
          <w:sz w:val="30"/>
          <w:szCs w:val="30"/>
        </w:rPr>
        <w:t>1</w:t>
      </w:r>
      <w:r w:rsidR="00F2208E" w:rsidRPr="004B6EC1">
        <w:rPr>
          <w:rFonts w:ascii="Angsana New" w:hAnsi="Angsana New"/>
          <w:b/>
          <w:sz w:val="30"/>
          <w:szCs w:val="30"/>
          <w:cs/>
        </w:rPr>
        <w:t xml:space="preserve"> </w:t>
      </w:r>
      <w:r w:rsidR="00F2208E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F2208E"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8F307C">
        <w:rPr>
          <w:rFonts w:ascii="Angsana New" w:hAnsi="Angsana New"/>
          <w:sz w:val="30"/>
          <w:szCs w:val="30"/>
        </w:rPr>
        <w:t>2562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4135A6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307C">
        <w:rPr>
          <w:rFonts w:ascii="Angsana New" w:hAnsi="Angsana New"/>
          <w:sz w:val="30"/>
          <w:szCs w:val="30"/>
        </w:rPr>
        <w:t>2561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3F7D59" w:rsidRPr="000D56C8" w:rsidTr="00926980">
        <w:trPr>
          <w:trHeight w:val="403"/>
          <w:tblHeader/>
        </w:trPr>
        <w:tc>
          <w:tcPr>
            <w:tcW w:w="4320" w:type="dxa"/>
          </w:tcPr>
          <w:p w:rsidR="003F7D59" w:rsidRPr="000D56C8" w:rsidRDefault="00843BA2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="000A0721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การค้า</w:t>
            </w:r>
            <w:r w:rsidR="002363E3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8F67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2363E3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:rsidTr="00926980">
        <w:trPr>
          <w:trHeight w:val="403"/>
          <w:tblHeader/>
        </w:trPr>
        <w:tc>
          <w:tcPr>
            <w:tcW w:w="432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:rsidTr="00926980">
        <w:trPr>
          <w:trHeight w:val="403"/>
          <w:tblHeader/>
        </w:trPr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0D56C8" w:rsidTr="00926980">
        <w:trPr>
          <w:trHeight w:val="403"/>
        </w:trPr>
        <w:tc>
          <w:tcPr>
            <w:tcW w:w="432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428" w:rsidRPr="000D56C8" w:rsidTr="00926980">
        <w:trPr>
          <w:trHeight w:val="371"/>
        </w:trPr>
        <w:tc>
          <w:tcPr>
            <w:tcW w:w="4320" w:type="dxa"/>
          </w:tcPr>
          <w:p w:rsidR="00A71428" w:rsidRPr="002B15B8" w:rsidRDefault="00A71428" w:rsidP="00A714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A71428" w:rsidRPr="00EC6E14" w:rsidRDefault="00525DC2" w:rsidP="003F7260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71428" w:rsidRPr="00EC6E14" w:rsidRDefault="00525DC2" w:rsidP="003F7260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71428" w:rsidRPr="00EC6E14" w:rsidRDefault="00701FE6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43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A71428" w:rsidRPr="00241BA9" w:rsidRDefault="00701FE6" w:rsidP="00A71428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4C31E9" w:rsidRPr="000D56C8" w:rsidTr="00926980">
        <w:trPr>
          <w:trHeight w:val="371"/>
        </w:trPr>
        <w:tc>
          <w:tcPr>
            <w:tcW w:w="4320" w:type="dxa"/>
          </w:tcPr>
          <w:p w:rsidR="004C31E9" w:rsidRPr="002B15B8" w:rsidRDefault="004C31E9" w:rsidP="00A714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4C31E9" w:rsidRPr="00EC6E14" w:rsidRDefault="003472D3" w:rsidP="00525DC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2D3">
              <w:rPr>
                <w:rFonts w:ascii="Angsana New" w:hAnsi="Angsana New"/>
                <w:sz w:val="30"/>
                <w:szCs w:val="30"/>
              </w:rPr>
              <w:t>39,79</w:t>
            </w:r>
            <w:r w:rsidR="0034465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36" w:type="dxa"/>
          </w:tcPr>
          <w:p w:rsidR="004C31E9" w:rsidRPr="00EC6E14" w:rsidRDefault="004C31E9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4C31E9" w:rsidRPr="00EC6E14" w:rsidRDefault="00687C35" w:rsidP="00687C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7B5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,449</w:t>
            </w:r>
          </w:p>
        </w:tc>
        <w:tc>
          <w:tcPr>
            <w:tcW w:w="270" w:type="dxa"/>
          </w:tcPr>
          <w:p w:rsidR="004C31E9" w:rsidRPr="00EC6E14" w:rsidRDefault="004C31E9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C31E9" w:rsidRPr="00EC6E14" w:rsidRDefault="00701FE6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25,375</w:t>
            </w:r>
          </w:p>
        </w:tc>
        <w:tc>
          <w:tcPr>
            <w:tcW w:w="243" w:type="dxa"/>
          </w:tcPr>
          <w:p w:rsidR="004C31E9" w:rsidRPr="00EC6E14" w:rsidRDefault="004C31E9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4C31E9" w:rsidRPr="00241BA9" w:rsidRDefault="00701FE6" w:rsidP="00A71428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21,168</w:t>
            </w:r>
          </w:p>
        </w:tc>
      </w:tr>
      <w:tr w:rsidR="00687C35" w:rsidRPr="00EA48FD" w:rsidTr="00926980">
        <w:trPr>
          <w:trHeight w:val="335"/>
        </w:trPr>
        <w:tc>
          <w:tcPr>
            <w:tcW w:w="4320" w:type="dxa"/>
          </w:tcPr>
          <w:p w:rsidR="00687C35" w:rsidRPr="00EA48FD" w:rsidRDefault="00B67B5D" w:rsidP="00687C3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87C35" w:rsidRPr="00EC6E14" w:rsidRDefault="003472D3" w:rsidP="00687C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2,366</w:t>
            </w:r>
          </w:p>
        </w:tc>
        <w:tc>
          <w:tcPr>
            <w:tcW w:w="236" w:type="dxa"/>
          </w:tcPr>
          <w:p w:rsidR="00687C35" w:rsidRPr="00EC6E14" w:rsidRDefault="00687C35" w:rsidP="00687C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87C35" w:rsidRPr="00EC6E14" w:rsidRDefault="003472D3" w:rsidP="00687C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2D3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:rsidR="00687C35" w:rsidRPr="00EC6E14" w:rsidRDefault="00687C35" w:rsidP="00687C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87C35" w:rsidRPr="00EC6E14" w:rsidRDefault="00687C35" w:rsidP="00687C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87C35" w:rsidRPr="00EC6E14" w:rsidRDefault="00687C35" w:rsidP="00687C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:rsidR="00687C35" w:rsidRPr="00EC6E14" w:rsidRDefault="00687C35" w:rsidP="00687C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428" w:rsidRPr="000D56C8" w:rsidTr="00D9076C">
        <w:trPr>
          <w:trHeight w:val="403"/>
        </w:trPr>
        <w:tc>
          <w:tcPr>
            <w:tcW w:w="4320" w:type="dxa"/>
          </w:tcPr>
          <w:p w:rsidR="00A71428" w:rsidRPr="000D56C8" w:rsidRDefault="00A71428" w:rsidP="00A7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3472D3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72D3">
              <w:rPr>
                <w:rFonts w:ascii="Angsana New" w:hAnsi="Angsana New"/>
                <w:b/>
                <w:bCs/>
                <w:sz w:val="30"/>
                <w:szCs w:val="30"/>
              </w:rPr>
              <w:t>42,16</w:t>
            </w:r>
            <w:r w:rsidR="003446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3472D3" w:rsidP="00687C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2D3"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71428" w:rsidRPr="001F7DF4" w:rsidRDefault="00701FE6" w:rsidP="00A7142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26,336</w:t>
            </w:r>
          </w:p>
        </w:tc>
        <w:tc>
          <w:tcPr>
            <w:tcW w:w="243" w:type="dxa"/>
          </w:tcPr>
          <w:p w:rsidR="00A71428" w:rsidRPr="00EC6E14" w:rsidRDefault="00A71428" w:rsidP="00A7142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1428" w:rsidRPr="00EC6E14" w:rsidRDefault="00701FE6" w:rsidP="00A71428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22,167</w:t>
            </w:r>
          </w:p>
        </w:tc>
      </w:tr>
    </w:tbl>
    <w:p w:rsidR="00BE269A" w:rsidRPr="00046510" w:rsidRDefault="00DC0C5E" w:rsidP="007C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2"/>
          <w:szCs w:val="32"/>
        </w:rPr>
        <w:tab/>
      </w:r>
    </w:p>
    <w:p w:rsidR="002A5345" w:rsidRDefault="002A5345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97558" w:rsidRDefault="00A9755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97558" w:rsidRDefault="00A97558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36"/>
        <w:gridCol w:w="1024"/>
        <w:gridCol w:w="270"/>
        <w:gridCol w:w="990"/>
        <w:gridCol w:w="243"/>
        <w:gridCol w:w="27"/>
        <w:gridCol w:w="1035"/>
      </w:tblGrid>
      <w:tr w:rsidR="00144FAB" w:rsidRPr="000D56C8" w:rsidTr="00344656">
        <w:trPr>
          <w:trHeight w:val="403"/>
          <w:tblHeader/>
        </w:trPr>
        <w:tc>
          <w:tcPr>
            <w:tcW w:w="4320" w:type="dxa"/>
          </w:tcPr>
          <w:p w:rsidR="00144FAB" w:rsidRPr="000D56C8" w:rsidRDefault="00144FAB" w:rsidP="00144FAB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D074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8F67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D07486"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250" w:type="dxa"/>
            <w:gridSpan w:val="3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4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FAB" w:rsidRPr="000D56C8" w:rsidTr="00344656">
        <w:trPr>
          <w:trHeight w:val="403"/>
          <w:tblHeader/>
        </w:trPr>
        <w:tc>
          <w:tcPr>
            <w:tcW w:w="432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4FAB" w:rsidRPr="000D56C8" w:rsidTr="00344656">
        <w:trPr>
          <w:trHeight w:val="403"/>
          <w:tblHeader/>
        </w:trPr>
        <w:tc>
          <w:tcPr>
            <w:tcW w:w="432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4FAB" w:rsidRPr="000D56C8" w:rsidTr="00344656">
        <w:trPr>
          <w:trHeight w:val="403"/>
        </w:trPr>
        <w:tc>
          <w:tcPr>
            <w:tcW w:w="4320" w:type="dxa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5" w:type="dxa"/>
            <w:gridSpan w:val="8"/>
          </w:tcPr>
          <w:p w:rsidR="00144FAB" w:rsidRPr="000D56C8" w:rsidRDefault="00144FAB" w:rsidP="00144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886" w:rsidRPr="000D56C8" w:rsidTr="00344656">
        <w:trPr>
          <w:trHeight w:val="371"/>
        </w:trPr>
        <w:tc>
          <w:tcPr>
            <w:tcW w:w="4320" w:type="dxa"/>
          </w:tcPr>
          <w:p w:rsidR="00600886" w:rsidRPr="009630E5" w:rsidRDefault="00600886" w:rsidP="0060088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600886" w:rsidRPr="009630E5" w:rsidRDefault="00600886" w:rsidP="0060088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00886" w:rsidRPr="000D5A11" w:rsidRDefault="00600886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:rsidR="00600886" w:rsidRPr="00D07486" w:rsidRDefault="00600886" w:rsidP="0060088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74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0886" w:rsidRPr="000D5A11" w:rsidRDefault="00600886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600886" w:rsidRPr="00B26FE6" w:rsidRDefault="00B26FE6" w:rsidP="00B26FE6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6FE6">
              <w:rPr>
                <w:rFonts w:ascii="Angsana New" w:hAnsi="Angsana New"/>
                <w:sz w:val="30"/>
                <w:szCs w:val="30"/>
                <w:lang w:val="en-US" w:bidi="th-TH"/>
              </w:rPr>
              <w:t>8,844</w:t>
            </w:r>
          </w:p>
        </w:tc>
        <w:tc>
          <w:tcPr>
            <w:tcW w:w="243" w:type="dxa"/>
          </w:tcPr>
          <w:p w:rsidR="00600886" w:rsidRPr="000D5A11" w:rsidRDefault="00600886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gridSpan w:val="2"/>
          </w:tcPr>
          <w:p w:rsidR="00600886" w:rsidRPr="00EC6E14" w:rsidRDefault="00D07486" w:rsidP="00D07486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,584</w:t>
            </w:r>
          </w:p>
        </w:tc>
      </w:tr>
      <w:tr w:rsidR="00344656" w:rsidRPr="000D56C8" w:rsidTr="00344656">
        <w:trPr>
          <w:trHeight w:val="371"/>
        </w:trPr>
        <w:tc>
          <w:tcPr>
            <w:tcW w:w="4320" w:type="dxa"/>
          </w:tcPr>
          <w:p w:rsidR="00344656" w:rsidRPr="009630E5" w:rsidRDefault="00344656" w:rsidP="0034465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344656" w:rsidRPr="009630E5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36" w:type="dxa"/>
          </w:tcPr>
          <w:p w:rsidR="00344656" w:rsidRPr="000D5A11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:rsidR="00344656" w:rsidRPr="00D07486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74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4656" w:rsidRPr="000D5A11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:rsidR="00344656" w:rsidRPr="00D07486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74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44656" w:rsidRPr="000D5A11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gridSpan w:val="2"/>
          </w:tcPr>
          <w:p w:rsidR="00344656" w:rsidRPr="00D07486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74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656" w:rsidRPr="000D56C8" w:rsidTr="00344656">
        <w:trPr>
          <w:trHeight w:val="371"/>
        </w:trPr>
        <w:tc>
          <w:tcPr>
            <w:tcW w:w="4320" w:type="dxa"/>
          </w:tcPr>
          <w:p w:rsidR="00344656" w:rsidRPr="009630E5" w:rsidRDefault="00344656" w:rsidP="0034465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344656" w:rsidRPr="009630E5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8,016</w:t>
            </w:r>
          </w:p>
        </w:tc>
        <w:tc>
          <w:tcPr>
            <w:tcW w:w="236" w:type="dxa"/>
          </w:tcPr>
          <w:p w:rsidR="00344656" w:rsidRPr="00EC6E14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344656" w:rsidRPr="00D07486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344656" w:rsidRPr="00EC6E14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44656" w:rsidRPr="00EC6E14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44656" w:rsidRPr="00EC6E14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:rsidR="00344656" w:rsidRPr="00EC6E14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656" w:rsidRPr="000D56C8" w:rsidTr="00344656">
        <w:trPr>
          <w:trHeight w:val="403"/>
        </w:trPr>
        <w:tc>
          <w:tcPr>
            <w:tcW w:w="4320" w:type="dxa"/>
          </w:tcPr>
          <w:p w:rsidR="00344656" w:rsidRPr="009630E5" w:rsidRDefault="00344656" w:rsidP="0034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44656" w:rsidRPr="009630E5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8,604</w:t>
            </w:r>
          </w:p>
        </w:tc>
        <w:tc>
          <w:tcPr>
            <w:tcW w:w="236" w:type="dxa"/>
          </w:tcPr>
          <w:p w:rsidR="00344656" w:rsidRPr="00525DC2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44656" w:rsidRPr="00D07486" w:rsidRDefault="00344656" w:rsidP="00344656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8,044</w:t>
            </w:r>
          </w:p>
        </w:tc>
        <w:tc>
          <w:tcPr>
            <w:tcW w:w="270" w:type="dxa"/>
          </w:tcPr>
          <w:p w:rsidR="00344656" w:rsidRPr="00525DC2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44656" w:rsidRPr="00B26FE6" w:rsidRDefault="00344656" w:rsidP="00344656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6F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8,844</w:t>
            </w:r>
          </w:p>
        </w:tc>
        <w:tc>
          <w:tcPr>
            <w:tcW w:w="243" w:type="dxa"/>
          </w:tcPr>
          <w:p w:rsidR="00344656" w:rsidRPr="00525DC2" w:rsidRDefault="00344656" w:rsidP="0034465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44656" w:rsidRPr="00600886" w:rsidRDefault="00344656" w:rsidP="00344656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088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6008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,584</w:t>
            </w:r>
          </w:p>
        </w:tc>
      </w:tr>
    </w:tbl>
    <w:p w:rsidR="00144FAB" w:rsidRPr="00CA1F6F" w:rsidRDefault="00144FAB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:rsidR="00301FE4" w:rsidRDefault="00301FE4" w:rsidP="002B7D0A">
      <w:pPr>
        <w:spacing w:line="240" w:lineRule="auto"/>
        <w:rPr>
          <w:sz w:val="2"/>
          <w:szCs w:val="2"/>
        </w:rPr>
      </w:pPr>
    </w:p>
    <w:p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992"/>
        <w:gridCol w:w="284"/>
        <w:gridCol w:w="992"/>
        <w:gridCol w:w="283"/>
        <w:gridCol w:w="993"/>
        <w:gridCol w:w="283"/>
        <w:gridCol w:w="983"/>
      </w:tblGrid>
      <w:tr w:rsidR="00E9296D" w:rsidRPr="000D56C8" w:rsidTr="007649F2">
        <w:tc>
          <w:tcPr>
            <w:tcW w:w="4370" w:type="dxa"/>
          </w:tcPr>
          <w:p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25C5B">
              <w:rPr>
                <w:rFonts w:ascii="Angsana New" w:hAnsi="Angsana New"/>
                <w:i/>
                <w:iCs/>
                <w:sz w:val="30"/>
                <w:szCs w:val="30"/>
              </w:rPr>
              <w:t>–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A0F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gridSpan w:val="3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:rsidTr="007649F2">
        <w:tc>
          <w:tcPr>
            <w:tcW w:w="437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:rsidTr="007649F2">
        <w:tc>
          <w:tcPr>
            <w:tcW w:w="43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0D56C8" w:rsidTr="007649F2">
        <w:tc>
          <w:tcPr>
            <w:tcW w:w="4370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0" w:type="dxa"/>
            <w:gridSpan w:val="7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DC2" w:rsidRPr="000D56C8" w:rsidTr="007649F2">
        <w:trPr>
          <w:trHeight w:val="375"/>
        </w:trPr>
        <w:tc>
          <w:tcPr>
            <w:tcW w:w="4370" w:type="dxa"/>
          </w:tcPr>
          <w:p w:rsidR="00525DC2" w:rsidRPr="004C31E9" w:rsidRDefault="00525DC2" w:rsidP="00525DC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525DC2" w:rsidRPr="007B712F" w:rsidRDefault="00525DC2" w:rsidP="00525DC2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:rsidR="00525DC2" w:rsidRPr="00FF7DB5" w:rsidRDefault="00525DC2" w:rsidP="00525D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525DC2" w:rsidRPr="007B712F" w:rsidRDefault="00525DC2" w:rsidP="00525DC2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525DC2" w:rsidRPr="00FF7DB5" w:rsidRDefault="00525DC2" w:rsidP="00525D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525DC2" w:rsidRPr="00716082" w:rsidRDefault="00525DC2" w:rsidP="00525DC2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44,396</w:t>
            </w:r>
          </w:p>
        </w:tc>
        <w:tc>
          <w:tcPr>
            <w:tcW w:w="283" w:type="dxa"/>
          </w:tcPr>
          <w:p w:rsidR="00525DC2" w:rsidRPr="00716082" w:rsidRDefault="00525DC2" w:rsidP="00525D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:rsidR="00525DC2" w:rsidRPr="00EC6E14" w:rsidRDefault="00525DC2" w:rsidP="00525DC2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600886" w:rsidRPr="000D56C8" w:rsidTr="007649F2">
        <w:trPr>
          <w:trHeight w:val="375"/>
        </w:trPr>
        <w:tc>
          <w:tcPr>
            <w:tcW w:w="4370" w:type="dxa"/>
          </w:tcPr>
          <w:p w:rsidR="00600886" w:rsidRPr="004C31E9" w:rsidRDefault="00600886" w:rsidP="0060088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</w:tcPr>
          <w:p w:rsidR="00600886" w:rsidRPr="007B712F" w:rsidRDefault="003472D3" w:rsidP="008A362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4,215</w:t>
            </w:r>
          </w:p>
        </w:tc>
        <w:tc>
          <w:tcPr>
            <w:tcW w:w="284" w:type="dxa"/>
          </w:tcPr>
          <w:p w:rsidR="00600886" w:rsidRPr="00FF7DB5" w:rsidRDefault="00600886" w:rsidP="0060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600886" w:rsidRPr="007B712F" w:rsidRDefault="00600886" w:rsidP="0060088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83" w:type="dxa"/>
          </w:tcPr>
          <w:p w:rsidR="00600886" w:rsidRPr="00FF7DB5" w:rsidRDefault="00600886" w:rsidP="0060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600886" w:rsidRPr="00716082" w:rsidRDefault="00600886" w:rsidP="0060088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600886" w:rsidRPr="00716082" w:rsidRDefault="00600886" w:rsidP="0060088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</w:tcPr>
          <w:p w:rsidR="00600886" w:rsidRPr="00716082" w:rsidRDefault="00600886" w:rsidP="0060088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886" w:rsidRPr="00716082" w:rsidTr="007649F2">
        <w:trPr>
          <w:trHeight w:val="406"/>
        </w:trPr>
        <w:tc>
          <w:tcPr>
            <w:tcW w:w="4370" w:type="dxa"/>
          </w:tcPr>
          <w:p w:rsidR="00600886" w:rsidRPr="004C31E9" w:rsidRDefault="00D07486" w:rsidP="0060088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886" w:rsidRPr="006C252A" w:rsidRDefault="003472D3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4" w:type="dxa"/>
          </w:tcPr>
          <w:p w:rsidR="00600886" w:rsidRPr="00716082" w:rsidRDefault="00600886" w:rsidP="00600886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0886" w:rsidRPr="007B712F" w:rsidRDefault="00600886" w:rsidP="0060088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</w:tcPr>
          <w:p w:rsidR="00600886" w:rsidRPr="00FF7DB5" w:rsidRDefault="00600886" w:rsidP="0060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00886" w:rsidRPr="007B712F" w:rsidRDefault="00600886" w:rsidP="00600886">
            <w:pPr>
              <w:pStyle w:val="acctfourfigures"/>
              <w:tabs>
                <w:tab w:val="clear" w:pos="765"/>
                <w:tab w:val="decimal" w:pos="531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600886" w:rsidRPr="00FF7DB5" w:rsidRDefault="00600886" w:rsidP="0060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600886" w:rsidRPr="00716082" w:rsidRDefault="00600886" w:rsidP="0060088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00886" w:rsidRPr="00E9296D" w:rsidTr="007649F2">
        <w:tc>
          <w:tcPr>
            <w:tcW w:w="4370" w:type="dxa"/>
          </w:tcPr>
          <w:p w:rsidR="00600886" w:rsidRPr="00E9296D" w:rsidRDefault="00600886" w:rsidP="00600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00886" w:rsidRPr="00600886" w:rsidRDefault="003472D3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4,355</w:t>
            </w:r>
          </w:p>
        </w:tc>
        <w:tc>
          <w:tcPr>
            <w:tcW w:w="284" w:type="dxa"/>
          </w:tcPr>
          <w:p w:rsidR="00600886" w:rsidRPr="00C07A5C" w:rsidRDefault="00600886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00886" w:rsidRPr="00600886" w:rsidRDefault="00600886" w:rsidP="0060088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83" w:type="dxa"/>
          </w:tcPr>
          <w:p w:rsidR="00600886" w:rsidRPr="00600886" w:rsidRDefault="00600886" w:rsidP="0060088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600886" w:rsidRPr="00FC561D" w:rsidRDefault="00600886" w:rsidP="00600886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44,396</w:t>
            </w:r>
          </w:p>
        </w:tc>
        <w:tc>
          <w:tcPr>
            <w:tcW w:w="283" w:type="dxa"/>
          </w:tcPr>
          <w:p w:rsidR="00600886" w:rsidRPr="00C07A5C" w:rsidRDefault="00600886" w:rsidP="0060088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:rsidR="00600886" w:rsidRPr="00EC6E14" w:rsidRDefault="00600886" w:rsidP="00600886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201</w:t>
            </w:r>
          </w:p>
        </w:tc>
      </w:tr>
    </w:tbl>
    <w:p w:rsidR="00317EF6" w:rsidRPr="004B6EC1" w:rsidRDefault="00317EF6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9C43FD" w:rsidRPr="004B6EC1" w:rsidRDefault="009C43FD" w:rsidP="004B6EC1">
      <w:pPr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AD7F7D" w:rsidRPr="00CA1F6F" w:rsidRDefault="00AD7F7D" w:rsidP="004B6EC1">
      <w:pPr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9"/>
        <w:gridCol w:w="991"/>
        <w:gridCol w:w="285"/>
        <w:gridCol w:w="991"/>
        <w:gridCol w:w="285"/>
        <w:gridCol w:w="992"/>
        <w:gridCol w:w="285"/>
        <w:gridCol w:w="960"/>
      </w:tblGrid>
      <w:tr w:rsidR="004D5E4A" w:rsidRPr="00E9296D" w:rsidTr="000423AF">
        <w:trPr>
          <w:trHeight w:hRule="exact" w:val="389"/>
        </w:trPr>
        <w:tc>
          <w:tcPr>
            <w:tcW w:w="4369" w:type="dxa"/>
          </w:tcPr>
          <w:p w:rsidR="004D5E4A" w:rsidRPr="00E9296D" w:rsidRDefault="004D5E4A" w:rsidP="00A776D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25C5B">
              <w:rPr>
                <w:rFonts w:ascii="Angsana New" w:hAnsi="Angsana New"/>
                <w:i/>
                <w:iCs/>
                <w:sz w:val="30"/>
                <w:szCs w:val="30"/>
              </w:rPr>
              <w:t>–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929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67" w:type="dxa"/>
            <w:gridSpan w:val="3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7" w:type="dxa"/>
            <w:gridSpan w:val="3"/>
          </w:tcPr>
          <w:p w:rsidR="004D5E4A" w:rsidRPr="00E9296D" w:rsidRDefault="004D5E4A" w:rsidP="00A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E9296D" w:rsidTr="000423AF">
        <w:tc>
          <w:tcPr>
            <w:tcW w:w="4369" w:type="dxa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5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E9296D" w:rsidTr="000423AF">
        <w:tc>
          <w:tcPr>
            <w:tcW w:w="4369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E9296D" w:rsidTr="000423AF">
        <w:tc>
          <w:tcPr>
            <w:tcW w:w="4369" w:type="dxa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9" w:type="dxa"/>
            <w:gridSpan w:val="7"/>
          </w:tcPr>
          <w:p w:rsidR="00D27A81" w:rsidRPr="00B0568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6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DC2" w:rsidRPr="002B7E41" w:rsidTr="000423AF">
        <w:tc>
          <w:tcPr>
            <w:tcW w:w="4369" w:type="dxa"/>
          </w:tcPr>
          <w:p w:rsidR="00525DC2" w:rsidRPr="002B7E41" w:rsidRDefault="00525DC2" w:rsidP="0052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E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:rsidR="00525DC2" w:rsidRPr="007B712F" w:rsidRDefault="00525DC2" w:rsidP="00525DC2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525DC2" w:rsidRPr="00FF7DB5" w:rsidRDefault="00525DC2" w:rsidP="00525D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:rsidR="00525DC2" w:rsidRPr="007B712F" w:rsidRDefault="00525DC2" w:rsidP="00525DC2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525DC2" w:rsidRPr="00FF7DB5" w:rsidRDefault="00525DC2" w:rsidP="00525DC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5DC2" w:rsidRPr="002B7E41" w:rsidRDefault="003D58A4" w:rsidP="00525DC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1,190</w:t>
            </w:r>
          </w:p>
        </w:tc>
        <w:tc>
          <w:tcPr>
            <w:tcW w:w="285" w:type="dxa"/>
          </w:tcPr>
          <w:p w:rsidR="00525DC2" w:rsidRPr="002B7E41" w:rsidRDefault="00525DC2" w:rsidP="00525DC2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</w:tcPr>
          <w:p w:rsidR="00525DC2" w:rsidRPr="002F1A74" w:rsidRDefault="003D58A4" w:rsidP="00D07486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</w:t>
            </w:r>
            <w:r w:rsidR="003472D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4C6B36" w:rsidRPr="002B7E41" w:rsidTr="00DD4E8C">
        <w:tc>
          <w:tcPr>
            <w:tcW w:w="4369" w:type="dxa"/>
          </w:tcPr>
          <w:p w:rsidR="004C6B36" w:rsidRPr="002B7E41" w:rsidRDefault="004C6B36" w:rsidP="004C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4C6B36" w:rsidRPr="002B7E41" w:rsidRDefault="004C6B36" w:rsidP="004C6B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5" w:type="dxa"/>
            <w:shd w:val="clear" w:color="auto" w:fill="FFFFFF"/>
          </w:tcPr>
          <w:p w:rsidR="004C6B36" w:rsidRPr="00FF7DB5" w:rsidRDefault="004C6B36" w:rsidP="004C6B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4C6B36" w:rsidRPr="007B712F" w:rsidRDefault="004C6B36" w:rsidP="004C6B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85" w:type="dxa"/>
            <w:shd w:val="clear" w:color="auto" w:fill="FFFFFF"/>
          </w:tcPr>
          <w:p w:rsidR="004C6B36" w:rsidRPr="00FF7DB5" w:rsidRDefault="004C6B36" w:rsidP="004C6B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4C6B36" w:rsidRDefault="004C6B36" w:rsidP="004C6B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5" w:type="dxa"/>
            <w:shd w:val="clear" w:color="auto" w:fill="FFFFFF"/>
          </w:tcPr>
          <w:p w:rsidR="004C6B36" w:rsidRPr="002B7E41" w:rsidRDefault="004C6B36" w:rsidP="004C6B36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4C6B36" w:rsidRDefault="004C6B36" w:rsidP="004C6B3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</w:tr>
      <w:tr w:rsidR="004C6B36" w:rsidRPr="002B7E41" w:rsidTr="000423AF">
        <w:tc>
          <w:tcPr>
            <w:tcW w:w="4369" w:type="dxa"/>
          </w:tcPr>
          <w:p w:rsidR="004C6B36" w:rsidRPr="002B7E41" w:rsidRDefault="004C6B36" w:rsidP="004C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4C6B36" w:rsidRPr="002B7E41" w:rsidRDefault="003D58A4" w:rsidP="004C6B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472D3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85" w:type="dxa"/>
            <w:shd w:val="clear" w:color="auto" w:fill="FFFFFF"/>
          </w:tcPr>
          <w:p w:rsidR="004C6B36" w:rsidRPr="002B7E41" w:rsidRDefault="004C6B36" w:rsidP="004C6B3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4C6B36" w:rsidRPr="007B712F" w:rsidRDefault="00F92288" w:rsidP="004C6B36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85" w:type="dxa"/>
            <w:shd w:val="clear" w:color="auto" w:fill="FFFFFF"/>
          </w:tcPr>
          <w:p w:rsidR="004C6B36" w:rsidRPr="002B7E41" w:rsidRDefault="004C6B36" w:rsidP="004C6B3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4C6B36" w:rsidRPr="00716082" w:rsidRDefault="004C6B36" w:rsidP="004C6B3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4C6B36" w:rsidRPr="00FF7DB5" w:rsidRDefault="004C6B36" w:rsidP="004C6B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4C6B36" w:rsidRPr="00716082" w:rsidRDefault="004C6B36" w:rsidP="004C6B36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2288" w:rsidRPr="002B7E41" w:rsidTr="00EA2E7A">
        <w:tc>
          <w:tcPr>
            <w:tcW w:w="4369" w:type="dxa"/>
          </w:tcPr>
          <w:p w:rsidR="00F92288" w:rsidRDefault="00F92288" w:rsidP="00F9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  <w:shd w:val="clear" w:color="auto" w:fill="FFFFFF"/>
          </w:tcPr>
          <w:p w:rsidR="00F92288" w:rsidRPr="007B712F" w:rsidRDefault="00F92288" w:rsidP="00F92288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F92288" w:rsidRPr="00FF7DB5" w:rsidRDefault="00F92288" w:rsidP="00F92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</w:tcPr>
          <w:p w:rsidR="00F92288" w:rsidRDefault="00F92288" w:rsidP="00F9228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1,684</w:t>
            </w:r>
          </w:p>
        </w:tc>
        <w:tc>
          <w:tcPr>
            <w:tcW w:w="285" w:type="dxa"/>
            <w:shd w:val="clear" w:color="auto" w:fill="FFFFFF"/>
          </w:tcPr>
          <w:p w:rsidR="00F92288" w:rsidRPr="002B7E41" w:rsidRDefault="00F92288" w:rsidP="00F9228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:rsidR="00F92288" w:rsidRPr="00716082" w:rsidRDefault="00F92288" w:rsidP="00F9228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F92288" w:rsidRPr="00FF7DB5" w:rsidRDefault="00F92288" w:rsidP="00F92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FFFFFF"/>
          </w:tcPr>
          <w:p w:rsidR="00F92288" w:rsidRPr="00716082" w:rsidRDefault="00F92288" w:rsidP="00F9228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2288" w:rsidRPr="00E9296D" w:rsidTr="000423AF">
        <w:tc>
          <w:tcPr>
            <w:tcW w:w="4369" w:type="dxa"/>
          </w:tcPr>
          <w:p w:rsidR="00F92288" w:rsidRPr="00B0568D" w:rsidRDefault="00F92288" w:rsidP="00F9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6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F92288" w:rsidRPr="00CA1F6F" w:rsidRDefault="00F92288" w:rsidP="00F9228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85" w:type="dxa"/>
            <w:shd w:val="clear" w:color="auto" w:fill="FFFFFF"/>
          </w:tcPr>
          <w:p w:rsidR="00F92288" w:rsidRPr="00CA1F6F" w:rsidRDefault="00F92288" w:rsidP="00F9228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92288" w:rsidRPr="008911DC" w:rsidRDefault="00F92288" w:rsidP="00F9228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285" w:type="dxa"/>
            <w:shd w:val="clear" w:color="auto" w:fill="FFFFFF"/>
          </w:tcPr>
          <w:p w:rsidR="00F92288" w:rsidRPr="00B0568D" w:rsidRDefault="00F92288" w:rsidP="00F9228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F92288" w:rsidRPr="0083769D" w:rsidRDefault="00F92288" w:rsidP="00F922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1,195</w:t>
            </w:r>
          </w:p>
        </w:tc>
        <w:tc>
          <w:tcPr>
            <w:tcW w:w="285" w:type="dxa"/>
            <w:shd w:val="clear" w:color="auto" w:fill="FFFFFF"/>
            <w:vAlign w:val="center"/>
          </w:tcPr>
          <w:p w:rsidR="00F92288" w:rsidRPr="00B0568D" w:rsidRDefault="00F92288" w:rsidP="00F92288">
            <w:pPr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line="240" w:lineRule="exact"/>
              <w:ind w:left="-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F92288" w:rsidRPr="00EC6E14" w:rsidRDefault="00F92288" w:rsidP="00F9228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1,170</w:t>
            </w:r>
          </w:p>
        </w:tc>
      </w:tr>
    </w:tbl>
    <w:p w:rsidR="0048622F" w:rsidRDefault="0048622F" w:rsidP="004D5E4A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  <w:lang w:val="en-US"/>
        </w:rPr>
      </w:pPr>
    </w:p>
    <w:p w:rsidR="0048622F" w:rsidRDefault="0048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</w:rPr>
      </w:pPr>
      <w:r>
        <w:rPr>
          <w:rFonts w:ascii="Angsana New" w:hAnsi="Angsana New"/>
          <w:b/>
          <w:bCs/>
          <w:i/>
          <w:iCs/>
          <w:sz w:val="22"/>
          <w:szCs w:val="22"/>
          <w:cs/>
        </w:rPr>
        <w:br w:type="page"/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9"/>
        <w:gridCol w:w="813"/>
        <w:gridCol w:w="767"/>
        <w:gridCol w:w="51"/>
        <w:gridCol w:w="844"/>
        <w:gridCol w:w="94"/>
        <w:gridCol w:w="43"/>
        <w:gridCol w:w="195"/>
        <w:gridCol w:w="41"/>
        <w:gridCol w:w="900"/>
        <w:gridCol w:w="95"/>
        <w:gridCol w:w="190"/>
        <w:gridCol w:w="46"/>
        <w:gridCol w:w="972"/>
        <w:gridCol w:w="6"/>
        <w:gridCol w:w="293"/>
        <w:gridCol w:w="6"/>
        <w:gridCol w:w="13"/>
        <w:gridCol w:w="942"/>
        <w:gridCol w:w="8"/>
      </w:tblGrid>
      <w:tr w:rsidR="000423AF" w:rsidRPr="00A16777" w:rsidTr="004122DB">
        <w:tc>
          <w:tcPr>
            <w:tcW w:w="2869" w:type="dxa"/>
          </w:tcPr>
          <w:p w:rsidR="000423AF" w:rsidRPr="007E63AD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80" w:type="dxa"/>
            <w:gridSpan w:val="2"/>
          </w:tcPr>
          <w:p w:rsidR="000423AF" w:rsidRPr="00551DF1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3" w:type="dxa"/>
            <w:gridSpan w:val="8"/>
          </w:tcPr>
          <w:p w:rsidR="000423AF" w:rsidRPr="00A16777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:rsidR="000423AF" w:rsidRPr="00A16777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0" w:type="dxa"/>
            <w:gridSpan w:val="7"/>
          </w:tcPr>
          <w:p w:rsidR="000423AF" w:rsidRPr="00A16777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423AF" w:rsidRPr="000D56C8" w:rsidTr="004122DB">
        <w:trPr>
          <w:gridAfter w:val="1"/>
          <w:wAfter w:w="8" w:type="dxa"/>
        </w:trPr>
        <w:tc>
          <w:tcPr>
            <w:tcW w:w="2869" w:type="dxa"/>
          </w:tcPr>
          <w:p w:rsidR="000423AF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0" w:type="dxa"/>
            <w:gridSpan w:val="2"/>
          </w:tcPr>
          <w:p w:rsidR="000423AF" w:rsidRPr="00187C37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7C3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89" w:type="dxa"/>
            <w:gridSpan w:val="3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3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99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3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23AF" w:rsidRPr="000D56C8" w:rsidTr="004122DB">
        <w:tc>
          <w:tcPr>
            <w:tcW w:w="2869" w:type="dxa"/>
          </w:tcPr>
          <w:p w:rsidR="000423AF" w:rsidRPr="00A2107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3" w:type="dxa"/>
          </w:tcPr>
          <w:p w:rsidR="000423AF" w:rsidRPr="00796BF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8" w:type="dxa"/>
            <w:gridSpan w:val="2"/>
          </w:tcPr>
          <w:p w:rsidR="000423AF" w:rsidRPr="00796BF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81" w:type="dxa"/>
            <w:gridSpan w:val="3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9" w:type="dxa"/>
            <w:gridSpan w:val="2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gridSpan w:val="3"/>
          </w:tcPr>
          <w:p w:rsidR="000423AF" w:rsidRPr="000D56C8" w:rsidRDefault="000423AF" w:rsidP="0028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423AF" w:rsidRPr="004C3F86" w:rsidTr="004122DB">
        <w:trPr>
          <w:gridAfter w:val="1"/>
          <w:wAfter w:w="8" w:type="dxa"/>
        </w:trPr>
        <w:tc>
          <w:tcPr>
            <w:tcW w:w="2869" w:type="dxa"/>
          </w:tcPr>
          <w:p w:rsidR="000423AF" w:rsidRPr="007E63AD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:rsidR="000423AF" w:rsidRPr="00404ED8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04ED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ต่อปี</w:t>
            </w:r>
            <w:r w:rsidRPr="00404ED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731" w:type="dxa"/>
            <w:gridSpan w:val="16"/>
          </w:tcPr>
          <w:p w:rsidR="000423AF" w:rsidRPr="004C3F86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6E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152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23AF" w:rsidRPr="00EC6E14" w:rsidTr="004122DB">
        <w:trPr>
          <w:gridAfter w:val="1"/>
          <w:wAfter w:w="8" w:type="dxa"/>
        </w:trPr>
        <w:tc>
          <w:tcPr>
            <w:tcW w:w="2869" w:type="dxa"/>
          </w:tcPr>
          <w:p w:rsidR="000423AF" w:rsidRDefault="00C441EC" w:rsidP="00A02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80" w:type="dxa"/>
            <w:gridSpan w:val="2"/>
          </w:tcPr>
          <w:p w:rsidR="000423AF" w:rsidRPr="00404ED8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731" w:type="dxa"/>
            <w:gridSpan w:val="16"/>
          </w:tcPr>
          <w:p w:rsidR="000423AF" w:rsidRPr="00EC6E14" w:rsidRDefault="000423AF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5A11" w:rsidRPr="004122DB" w:rsidTr="004122DB">
        <w:trPr>
          <w:gridAfter w:val="1"/>
          <w:wAfter w:w="8" w:type="dxa"/>
        </w:trPr>
        <w:tc>
          <w:tcPr>
            <w:tcW w:w="2869" w:type="dxa"/>
          </w:tcPr>
          <w:p w:rsidR="000D5A11" w:rsidRPr="00B94F6D" w:rsidRDefault="000D5A11" w:rsidP="000D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94F6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13" w:type="dxa"/>
          </w:tcPr>
          <w:p w:rsidR="000D5A11" w:rsidRPr="00046510" w:rsidRDefault="000D5A11" w:rsidP="00600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31"/>
              <w:rPr>
                <w:rFonts w:ascii="Angsana New" w:hAnsi="Angsana New"/>
                <w:sz w:val="26"/>
                <w:szCs w:val="26"/>
              </w:rPr>
            </w:pPr>
            <w:r w:rsidRPr="00046510">
              <w:rPr>
                <w:rFonts w:ascii="Angsana New" w:hAnsi="Angsana New"/>
                <w:sz w:val="26"/>
                <w:szCs w:val="26"/>
              </w:rPr>
              <w:t xml:space="preserve"> 1.97 -2.35</w:t>
            </w:r>
          </w:p>
        </w:tc>
        <w:tc>
          <w:tcPr>
            <w:tcW w:w="818" w:type="dxa"/>
            <w:gridSpan w:val="2"/>
          </w:tcPr>
          <w:p w:rsidR="000D5A11" w:rsidRPr="00046510" w:rsidRDefault="000D5A11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046510">
              <w:rPr>
                <w:rFonts w:ascii="Angsana New" w:hAnsi="Angsana New"/>
                <w:sz w:val="26"/>
                <w:szCs w:val="26"/>
              </w:rPr>
              <w:t>1.97 -2.35</w:t>
            </w: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:rsidR="000D5A11" w:rsidRPr="00B94F6D" w:rsidRDefault="000D5A11" w:rsidP="00600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2" w:type="dxa"/>
            <w:gridSpan w:val="3"/>
          </w:tcPr>
          <w:p w:rsidR="000D5A11" w:rsidRPr="00B94F6D" w:rsidRDefault="000D5A11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tcBorders>
              <w:bottom w:val="double" w:sz="4" w:space="0" w:color="auto"/>
            </w:tcBorders>
          </w:tcPr>
          <w:p w:rsidR="000D5A11" w:rsidRPr="00B94F6D" w:rsidRDefault="000D5A11" w:rsidP="006008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0D5A11" w:rsidRPr="00B94F6D" w:rsidRDefault="000D5A11" w:rsidP="00287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tcBorders>
              <w:bottom w:val="double" w:sz="4" w:space="0" w:color="auto"/>
            </w:tcBorders>
          </w:tcPr>
          <w:p w:rsidR="000D5A11" w:rsidRPr="001F759D" w:rsidRDefault="000D5A11" w:rsidP="00BE269A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318" w:type="dxa"/>
            <w:gridSpan w:val="4"/>
          </w:tcPr>
          <w:p w:rsidR="000D5A11" w:rsidRPr="00B94F6D" w:rsidRDefault="000D5A11" w:rsidP="002876B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</w:tcPr>
          <w:p w:rsidR="000D5A11" w:rsidRPr="004122DB" w:rsidRDefault="000D5A11" w:rsidP="00BE269A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22DB">
              <w:rPr>
                <w:rFonts w:ascii="Angsana New" w:hAnsi="Angsana New"/>
                <w:sz w:val="30"/>
                <w:szCs w:val="30"/>
              </w:rPr>
              <w:t>71,300</w:t>
            </w:r>
          </w:p>
        </w:tc>
      </w:tr>
    </w:tbl>
    <w:p w:rsidR="00C441EC" w:rsidRDefault="00C441EC"/>
    <w:p w:rsidR="00C441EC" w:rsidRPr="00C441EC" w:rsidRDefault="00C441EC" w:rsidP="00C4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441EC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C441EC">
        <w:rPr>
          <w:rFonts w:ascii="Angsana New" w:hAnsi="Angsana New" w:hint="cs"/>
          <w:sz w:val="30"/>
          <w:szCs w:val="30"/>
          <w:cs/>
        </w:rPr>
        <w:t>กิจการที่เกี่ยวข้องกันสำหรับงวดสามเดือนสิ้นสุดวันที่</w:t>
      </w:r>
      <w:r w:rsidRPr="00C441EC">
        <w:rPr>
          <w:rFonts w:ascii="Angsana New" w:hAnsi="Angsana New"/>
          <w:sz w:val="30"/>
          <w:szCs w:val="30"/>
          <w:cs/>
        </w:rPr>
        <w:t xml:space="preserve"> 31 </w:t>
      </w:r>
      <w:r w:rsidRPr="00C441EC">
        <w:rPr>
          <w:rFonts w:ascii="Angsana New" w:hAnsi="Angsana New" w:hint="cs"/>
          <w:sz w:val="30"/>
          <w:szCs w:val="30"/>
          <w:cs/>
        </w:rPr>
        <w:t>มีนาคม</w:t>
      </w:r>
      <w:r w:rsidRPr="00C441EC">
        <w:rPr>
          <w:rFonts w:ascii="Angsana New" w:hAnsi="Angsana New"/>
          <w:sz w:val="30"/>
          <w:szCs w:val="30"/>
          <w:cs/>
        </w:rPr>
        <w:t xml:space="preserve"> </w:t>
      </w:r>
      <w:r w:rsidRPr="00C441EC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441EC" w:rsidRDefault="00C441EC"/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5"/>
        <w:gridCol w:w="711"/>
        <w:gridCol w:w="268"/>
        <w:gridCol w:w="733"/>
        <w:gridCol w:w="279"/>
        <w:gridCol w:w="901"/>
        <w:gridCol w:w="274"/>
        <w:gridCol w:w="996"/>
        <w:gridCol w:w="274"/>
        <w:gridCol w:w="1040"/>
        <w:gridCol w:w="270"/>
        <w:gridCol w:w="988"/>
      </w:tblGrid>
      <w:tr w:rsidR="00277B4E" w:rsidRPr="008911DD" w:rsidTr="00C441EC">
        <w:trPr>
          <w:tblHeader/>
        </w:trPr>
        <w:tc>
          <w:tcPr>
            <w:tcW w:w="4157" w:type="dxa"/>
            <w:gridSpan w:val="4"/>
          </w:tcPr>
          <w:p w:rsidR="00277B4E" w:rsidRPr="008911DD" w:rsidRDefault="00277B4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</w:tcPr>
          <w:p w:rsidR="00277B4E" w:rsidRPr="008911DD" w:rsidRDefault="00277B4E" w:rsidP="000D53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:rsidR="00277B4E" w:rsidRPr="008911DD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4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:rsidR="00277B4E" w:rsidRPr="008911DD" w:rsidRDefault="00277B4E" w:rsidP="002B3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77B4E" w:rsidRPr="004C5026" w:rsidTr="00C441EC">
        <w:trPr>
          <w:trHeight w:val="443"/>
          <w:tblHeader/>
        </w:trPr>
        <w:tc>
          <w:tcPr>
            <w:tcW w:w="4157" w:type="dxa"/>
            <w:gridSpan w:val="4"/>
          </w:tcPr>
          <w:p w:rsidR="00277B4E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:rsidR="00277B4E" w:rsidRPr="004C5026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77B4E" w:rsidRPr="006135A4" w:rsidTr="00C441EC">
        <w:trPr>
          <w:tblHeader/>
        </w:trPr>
        <w:tc>
          <w:tcPr>
            <w:tcW w:w="2445" w:type="dxa"/>
          </w:tcPr>
          <w:p w:rsidR="00277B4E" w:rsidRPr="00485AA2" w:rsidRDefault="00277B4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:rsidR="00277B4E" w:rsidRPr="006135A4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5C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654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75C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75CE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77B4E" w:rsidRPr="00485AA2" w:rsidTr="00C441EC">
        <w:tc>
          <w:tcPr>
            <w:tcW w:w="2445" w:type="dxa"/>
          </w:tcPr>
          <w:p w:rsidR="00277B4E" w:rsidRPr="00485AA2" w:rsidRDefault="00277B4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A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</w:t>
            </w:r>
            <w:r w:rsidRPr="002E44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</w:p>
        </w:tc>
        <w:tc>
          <w:tcPr>
            <w:tcW w:w="711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B4E" w:rsidRPr="00485AA2" w:rsidTr="00C441EC">
        <w:tc>
          <w:tcPr>
            <w:tcW w:w="2445" w:type="dxa"/>
          </w:tcPr>
          <w:p w:rsidR="00277B4E" w:rsidRPr="00485AA2" w:rsidRDefault="00277B4E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2E44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711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277B4E" w:rsidRPr="00485AA2" w:rsidRDefault="00277B4E" w:rsidP="000D5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41EC" w:rsidRPr="00485AA2" w:rsidTr="00C441EC">
        <w:tc>
          <w:tcPr>
            <w:tcW w:w="2445" w:type="dxa"/>
          </w:tcPr>
          <w:p w:rsidR="00C441EC" w:rsidRPr="00485AA2" w:rsidRDefault="00C441EC" w:rsidP="00C4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85AA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1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70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C441EC" w:rsidRPr="005D0E64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71"/>
              <w:rPr>
                <w:rFonts w:ascii="Angsana New" w:hAnsi="Angsana New"/>
                <w:sz w:val="30"/>
                <w:szCs w:val="30"/>
              </w:rPr>
            </w:pPr>
            <w:r w:rsidRPr="005D0E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41EC" w:rsidRPr="00485AA2" w:rsidTr="00C441EC">
        <w:tc>
          <w:tcPr>
            <w:tcW w:w="2445" w:type="dxa"/>
          </w:tcPr>
          <w:p w:rsidR="00C441EC" w:rsidRPr="00485AA2" w:rsidRDefault="00C441EC" w:rsidP="00C4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1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70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C441EC" w:rsidRPr="005D0E64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0E64">
              <w:rPr>
                <w:rFonts w:ascii="Angsana New" w:hAnsi="Angsana New"/>
                <w:sz w:val="30"/>
                <w:szCs w:val="30"/>
              </w:rPr>
              <w:t>63,000</w:t>
            </w:r>
          </w:p>
        </w:tc>
      </w:tr>
      <w:tr w:rsidR="00C441EC" w:rsidRPr="00485AA2" w:rsidTr="00C441EC">
        <w:tc>
          <w:tcPr>
            <w:tcW w:w="2445" w:type="dxa"/>
          </w:tcPr>
          <w:p w:rsidR="00C441EC" w:rsidRPr="00485AA2" w:rsidRDefault="00C441EC" w:rsidP="00C4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1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C441EC" w:rsidRPr="00485AA2" w:rsidRDefault="00C441EC" w:rsidP="00DD4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(8,800)</w:t>
            </w:r>
          </w:p>
        </w:tc>
        <w:tc>
          <w:tcPr>
            <w:tcW w:w="270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C441EC" w:rsidRPr="005D0E64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0E64">
              <w:rPr>
                <w:rFonts w:ascii="Angsana New" w:hAnsi="Angsana New"/>
                <w:sz w:val="30"/>
                <w:szCs w:val="30"/>
              </w:rPr>
              <w:t>(63,000)</w:t>
            </w:r>
          </w:p>
        </w:tc>
      </w:tr>
      <w:tr w:rsidR="00C441EC" w:rsidRPr="005B45C5" w:rsidTr="00C441EC">
        <w:tc>
          <w:tcPr>
            <w:tcW w:w="2445" w:type="dxa"/>
          </w:tcPr>
          <w:p w:rsidR="00C441EC" w:rsidRPr="00653284" w:rsidRDefault="00C441EC" w:rsidP="00C4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11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441EC" w:rsidRPr="00485AA2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:rsidR="00C441EC" w:rsidRPr="005B45C5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5B45C5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:rsidR="00C441EC" w:rsidRPr="005B45C5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C441EC" w:rsidRPr="005B45C5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C441EC" w:rsidRPr="005B45C5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67,000</w:t>
            </w:r>
          </w:p>
        </w:tc>
        <w:tc>
          <w:tcPr>
            <w:tcW w:w="270" w:type="dxa"/>
          </w:tcPr>
          <w:p w:rsidR="00C441EC" w:rsidRPr="0048622F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C441EC" w:rsidRPr="005D0E64" w:rsidRDefault="00C441EC" w:rsidP="00C4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E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77B4E" w:rsidRPr="00197303" w:rsidRDefault="00277B4E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:rsidR="00776452" w:rsidRPr="001E1967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2A5345" w:rsidRPr="001E1967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:rsidR="00971155" w:rsidRDefault="002A5345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36B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36B54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36B54">
        <w:rPr>
          <w:rFonts w:asciiTheme="majorBidi" w:hAnsiTheme="majorBidi" w:cstheme="majorBidi"/>
          <w:sz w:val="30"/>
          <w:szCs w:val="30"/>
        </w:rPr>
        <w:t xml:space="preserve"> 25</w:t>
      </w:r>
      <w:r>
        <w:rPr>
          <w:rFonts w:asciiTheme="majorBidi" w:hAnsiTheme="majorBidi" w:cstheme="majorBidi"/>
          <w:sz w:val="30"/>
          <w:szCs w:val="30"/>
        </w:rPr>
        <w:t>62</w:t>
      </w:r>
      <w:r w:rsidR="00B20144">
        <w:rPr>
          <w:rFonts w:asciiTheme="majorBidi" w:hAnsiTheme="majorBidi" w:cstheme="majorBidi"/>
          <w:sz w:val="30"/>
          <w:szCs w:val="30"/>
        </w:rPr>
        <w:t xml:space="preserve"> </w:t>
      </w:r>
      <w:r w:rsidR="00E8581F" w:rsidRPr="00B2014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F4002" w:rsidRPr="00B20144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8581F" w:rsidRPr="00B20144">
        <w:rPr>
          <w:rFonts w:asciiTheme="majorBidi" w:hAnsiTheme="majorBidi" w:cstheme="majorBidi" w:hint="cs"/>
          <w:sz w:val="30"/>
          <w:szCs w:val="30"/>
          <w:cs/>
        </w:rPr>
        <w:t>สัญญาให้บริการ</w:t>
      </w:r>
      <w:r w:rsidR="002F4002" w:rsidRPr="00B20144">
        <w:rPr>
          <w:rFonts w:asciiTheme="majorBidi" w:hAnsiTheme="majorBidi" w:cstheme="majorBidi" w:hint="cs"/>
          <w:sz w:val="30"/>
          <w:szCs w:val="30"/>
          <w:cs/>
        </w:rPr>
        <w:t>บริหารจัดการ</w:t>
      </w:r>
      <w:r w:rsidR="00E8581F" w:rsidRPr="00B20144">
        <w:rPr>
          <w:rFonts w:asciiTheme="majorBidi" w:hAnsiTheme="majorBidi" w:cstheme="majorBidi" w:hint="cs"/>
          <w:sz w:val="30"/>
          <w:szCs w:val="30"/>
          <w:cs/>
        </w:rPr>
        <w:t>กับบริษัท</w:t>
      </w:r>
      <w:r w:rsidR="00BC5156" w:rsidRPr="00B20144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</w:t>
      </w:r>
      <w:r w:rsidR="002F4002" w:rsidRPr="00B20144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E8581F" w:rsidRPr="00B201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002" w:rsidRPr="00B20144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="002F4002" w:rsidRPr="00B20144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="002F4002" w:rsidRPr="00B20144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B20144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B2014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B20144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="002F4002" w:rsidRPr="00B20144">
        <w:rPr>
          <w:rFonts w:asciiTheme="majorBidi" w:hAnsiTheme="majorBidi" w:cstheme="majorBidi"/>
          <w:spacing w:val="4"/>
          <w:sz w:val="30"/>
          <w:szCs w:val="30"/>
          <w:cs/>
        </w:rPr>
        <w:t xml:space="preserve"> 1 </w:t>
      </w:r>
      <w:r w:rsidR="002F4002" w:rsidRPr="00B20144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F4002" w:rsidRPr="00B2014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B20144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="002F4002" w:rsidRPr="00B2014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DD4E8C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</w:t>
      </w:r>
      <w:r w:rsidR="002F4002" w:rsidRPr="009630E5">
        <w:rPr>
          <w:rFonts w:asciiTheme="majorBidi" w:hAnsiTheme="majorBidi" w:cstheme="majorBidi" w:hint="cs"/>
          <w:spacing w:val="4"/>
          <w:sz w:val="30"/>
          <w:szCs w:val="30"/>
          <w:cs/>
        </w:rPr>
        <w:t>ล่วงหน้า</w:t>
      </w:r>
      <w:r w:rsidR="002F4002" w:rsidRPr="00C63674">
        <w:rPr>
          <w:rFonts w:asciiTheme="majorBidi" w:hAnsiTheme="majorBidi" w:cstheme="majorBidi" w:hint="cs"/>
          <w:spacing w:val="4"/>
          <w:sz w:val="30"/>
          <w:szCs w:val="30"/>
          <w:cs/>
        </w:rPr>
        <w:t>ไม่น้อยกว่า</w:t>
      </w:r>
      <w:r w:rsidR="002F4002" w:rsidRPr="00C63674">
        <w:rPr>
          <w:rFonts w:asciiTheme="majorBidi" w:hAnsiTheme="majorBidi" w:cstheme="majorBidi"/>
          <w:spacing w:val="4"/>
          <w:sz w:val="30"/>
          <w:szCs w:val="30"/>
          <w:cs/>
        </w:rPr>
        <w:t xml:space="preserve"> 3 </w:t>
      </w:r>
      <w:r w:rsidR="002F4002" w:rsidRPr="00C63674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="002F4002" w:rsidRPr="00C6367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2F4002" w:rsidRPr="00C63674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:rsidR="0048622F" w:rsidRPr="0048622F" w:rsidRDefault="0048622F" w:rsidP="0048622F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:rsidR="004824A2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ภาระผูกพันอื่นๆ </w:t>
      </w:r>
    </w:p>
    <w:p w:rsidR="001E1967" w:rsidRPr="00C2536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1E1967" w:rsidRDefault="004824A2" w:rsidP="00B2014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A2">
        <w:rPr>
          <w:rFonts w:asciiTheme="majorBidi" w:hAnsiTheme="majorBidi" w:hint="cs"/>
          <w:sz w:val="30"/>
          <w:szCs w:val="30"/>
          <w:cs/>
        </w:rPr>
        <w:t>ณ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วันที่</w:t>
      </w:r>
      <w:r w:rsidRPr="004824A2">
        <w:rPr>
          <w:rFonts w:asciiTheme="majorBidi" w:hAnsiTheme="majorBidi"/>
          <w:sz w:val="30"/>
          <w:szCs w:val="30"/>
          <w:cs/>
        </w:rPr>
        <w:t xml:space="preserve"> 31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4824A2">
        <w:rPr>
          <w:rFonts w:asciiTheme="majorBidi" w:hAnsiTheme="majorBidi"/>
          <w:sz w:val="30"/>
          <w:szCs w:val="30"/>
          <w:cs/>
        </w:rPr>
        <w:t xml:space="preserve"> 256</w:t>
      </w:r>
      <w:r>
        <w:rPr>
          <w:rFonts w:asciiTheme="majorBidi" w:hAnsiTheme="majorBidi"/>
          <w:sz w:val="30"/>
          <w:szCs w:val="30"/>
        </w:rPr>
        <w:t>2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C326B">
        <w:rPr>
          <w:rFonts w:asciiTheme="majorBidi" w:hAnsiTheme="majorBidi"/>
          <w:sz w:val="30"/>
          <w:szCs w:val="30"/>
        </w:rPr>
        <w:t xml:space="preserve">31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CC326B">
        <w:rPr>
          <w:rFonts w:asciiTheme="majorBidi" w:hAnsiTheme="majorBidi"/>
          <w:sz w:val="30"/>
          <w:szCs w:val="30"/>
        </w:rPr>
        <w:t xml:space="preserve">2561 </w:t>
      </w:r>
      <w:r w:rsidRPr="004824A2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:rsidR="00CA5DAC" w:rsidRPr="00197303" w:rsidRDefault="0048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:rsidR="00BD20C1" w:rsidRPr="00BB1625" w:rsidRDefault="00BD20C1" w:rsidP="007B1A9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:rsidR="003F7D59" w:rsidRPr="00197303" w:rsidRDefault="003F7D59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A7BDE" w:rsidRPr="00E9296D" w:rsidTr="000B7605">
        <w:tc>
          <w:tcPr>
            <w:tcW w:w="3438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A7BDE" w:rsidRPr="00E9296D" w:rsidRDefault="009A7BDE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A7BDE" w:rsidRPr="00E9296D" w:rsidRDefault="009A7BDE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A7BDE" w:rsidRPr="00E9296D" w:rsidRDefault="009A7BDE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CE106A" w:rsidTr="000B7605">
        <w:tc>
          <w:tcPr>
            <w:tcW w:w="3438" w:type="dxa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BE4988" w:rsidRPr="00E9296D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E4988" w:rsidRPr="000D56C8" w:rsidRDefault="00BE4988" w:rsidP="00ED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CE106A" w:rsidTr="000B7605"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CE106A" w:rsidTr="00CA5DAC">
        <w:trPr>
          <w:trHeight w:val="218"/>
        </w:trPr>
        <w:tc>
          <w:tcPr>
            <w:tcW w:w="3438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D27A81" w:rsidRPr="00CE106A" w:rsidRDefault="00D27A81" w:rsidP="00D27A8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5DA5" w:rsidRPr="00CE106A" w:rsidTr="00D25FD1">
        <w:tc>
          <w:tcPr>
            <w:tcW w:w="3438" w:type="dxa"/>
          </w:tcPr>
          <w:p w:rsidR="005E5DA5" w:rsidRPr="00CA5DAC" w:rsidRDefault="00197303" w:rsidP="005E5D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5E5DA5" w:rsidRPr="00CA5DAC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5E5DA5" w:rsidRPr="00CE106A" w:rsidRDefault="0019730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5E5DA5" w:rsidRPr="002F682D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42,16</w:t>
            </w:r>
            <w:r w:rsidR="00ED7F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5DA5" w:rsidRPr="00EC6E14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5DA5" w:rsidRPr="00CE106A" w:rsidRDefault="00197303" w:rsidP="00197303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26,336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5DA5" w:rsidRPr="00CE106A" w:rsidRDefault="00197303" w:rsidP="00197303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22,167</w:t>
            </w:r>
          </w:p>
        </w:tc>
      </w:tr>
      <w:tr w:rsidR="005E5DA5" w:rsidRPr="00CE106A" w:rsidTr="00D25FD1">
        <w:tc>
          <w:tcPr>
            <w:tcW w:w="3438" w:type="dxa"/>
          </w:tcPr>
          <w:p w:rsidR="005E5DA5" w:rsidRPr="00CA5DAC" w:rsidRDefault="005E5DA5" w:rsidP="005E5D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5FD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5E5DA5" w:rsidRPr="002F682D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454,087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5DA5" w:rsidRPr="00EC6E14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309,478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5DA5" w:rsidRDefault="00526E2C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78,425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5DA5" w:rsidRDefault="00526E2C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11,663</w:t>
            </w:r>
          </w:p>
        </w:tc>
      </w:tr>
      <w:tr w:rsidR="005E5DA5" w:rsidRPr="00CE106A" w:rsidTr="00753EED">
        <w:tc>
          <w:tcPr>
            <w:tcW w:w="3438" w:type="dxa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5DA5" w:rsidRPr="00CE106A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496,24</w:t>
            </w:r>
            <w:r w:rsidR="00ED7FE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5DA5" w:rsidRPr="00EC6E14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347,322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5DA5" w:rsidRPr="00CE106A" w:rsidRDefault="00526E2C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104,761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5DA5" w:rsidRPr="00EC6E14" w:rsidRDefault="00526E2C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33,830</w:t>
            </w:r>
          </w:p>
        </w:tc>
      </w:tr>
      <w:tr w:rsidR="00526E2C" w:rsidRPr="00CE106A" w:rsidTr="00753EED">
        <w:tc>
          <w:tcPr>
            <w:tcW w:w="3438" w:type="dxa"/>
          </w:tcPr>
          <w:p w:rsidR="00526E2C" w:rsidRPr="00CE106A" w:rsidRDefault="00526E2C" w:rsidP="0052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526E2C" w:rsidRPr="00CE106A" w:rsidRDefault="00526E2C" w:rsidP="0052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6E2C" w:rsidRPr="00EC6E14" w:rsidRDefault="00CA708F" w:rsidP="00526E2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4E5E">
              <w:rPr>
                <w:rFonts w:ascii="Angsana New" w:hAnsi="Angsana New"/>
                <w:sz w:val="30"/>
                <w:szCs w:val="30"/>
              </w:rPr>
              <w:t>12,844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26E2C" w:rsidRPr="00C8058F" w:rsidRDefault="00526E2C" w:rsidP="0052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E2C" w:rsidRPr="00EC6E14" w:rsidRDefault="00CA708F" w:rsidP="00526E2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6E2C">
              <w:rPr>
                <w:rFonts w:ascii="Angsana New" w:hAnsi="Angsana New"/>
                <w:sz w:val="30"/>
                <w:szCs w:val="30"/>
              </w:rPr>
              <w:t>12,844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26E2C" w:rsidRPr="00C8058F" w:rsidRDefault="00526E2C" w:rsidP="0052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E2C" w:rsidRPr="00D25FD1" w:rsidRDefault="00CA708F" w:rsidP="00526E2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6E2C">
              <w:rPr>
                <w:rFonts w:ascii="Angsana New" w:hAnsi="Angsana New"/>
                <w:sz w:val="30"/>
                <w:szCs w:val="30"/>
              </w:rPr>
              <w:t>6,083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26E2C" w:rsidRPr="00C8058F" w:rsidRDefault="00526E2C" w:rsidP="0052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E2C" w:rsidRPr="00D25FD1" w:rsidRDefault="00CA708F" w:rsidP="00526E2C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6E2C">
              <w:rPr>
                <w:rFonts w:ascii="Angsana New" w:hAnsi="Angsana New"/>
                <w:sz w:val="30"/>
                <w:szCs w:val="30"/>
              </w:rPr>
              <w:t>6,083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5DA5" w:rsidRPr="00CE106A" w:rsidTr="00753EED">
        <w:tc>
          <w:tcPr>
            <w:tcW w:w="3438" w:type="dxa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5DA5" w:rsidRPr="00CE106A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483,40</w:t>
            </w:r>
            <w:r w:rsidR="0023757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5DA5" w:rsidRPr="00EC6E14" w:rsidRDefault="00690749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334,478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5DA5" w:rsidRPr="00CE106A" w:rsidRDefault="005E5DA5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</w:t>
            </w:r>
            <w:r w:rsidR="00526E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678</w:t>
            </w:r>
          </w:p>
        </w:tc>
        <w:tc>
          <w:tcPr>
            <w:tcW w:w="270" w:type="dxa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E5DA5" w:rsidRPr="00EC6E14" w:rsidRDefault="005E5DA5" w:rsidP="0019730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27,747</w:t>
            </w:r>
          </w:p>
        </w:tc>
      </w:tr>
      <w:tr w:rsidR="005E5DA5" w:rsidRPr="00CE106A" w:rsidTr="000B7605">
        <w:tc>
          <w:tcPr>
            <w:tcW w:w="3438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E5DA5" w:rsidRPr="00CE106A" w:rsidRDefault="005E5DA5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5E5DA5" w:rsidRPr="00CE106A" w:rsidRDefault="005E5DA5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9C3" w:rsidRPr="00CE106A" w:rsidTr="000B7605">
        <w:tc>
          <w:tcPr>
            <w:tcW w:w="3438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810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:rsidR="003419C3" w:rsidRPr="00CE106A" w:rsidRDefault="003419C3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3419C3" w:rsidRPr="00CE106A" w:rsidRDefault="003419C3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3419C3" w:rsidRPr="00CE106A" w:rsidRDefault="003419C3" w:rsidP="0019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3419C3" w:rsidRPr="00CE106A" w:rsidRDefault="003419C3" w:rsidP="005E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F56" w:rsidRPr="00CE106A" w:rsidTr="000B7605">
        <w:tc>
          <w:tcPr>
            <w:tcW w:w="3438" w:type="dxa"/>
            <w:shd w:val="clear" w:color="auto" w:fill="FFFFFF"/>
          </w:tcPr>
          <w:p w:rsidR="008C1F56" w:rsidRPr="00CE106A" w:rsidRDefault="008C1F56" w:rsidP="008C1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44"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FFFFFF"/>
          </w:tcPr>
          <w:p w:rsidR="008C1F56" w:rsidRPr="00CE106A" w:rsidRDefault="008C1F56" w:rsidP="008C1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:rsidR="008C1F56" w:rsidRPr="00031093" w:rsidRDefault="008C1F56" w:rsidP="008C1F56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0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F4002" w:rsidRDefault="002F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D7047" w:rsidRPr="00CE106A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106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606067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0"/>
        <w:gridCol w:w="1080"/>
        <w:gridCol w:w="270"/>
        <w:gridCol w:w="1080"/>
      </w:tblGrid>
      <w:tr w:rsidR="00A660C5" w:rsidRPr="00CE106A" w:rsidTr="00057188">
        <w:trPr>
          <w:tblHeader/>
        </w:trPr>
        <w:tc>
          <w:tcPr>
            <w:tcW w:w="423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660C5" w:rsidRPr="00CE106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CE106A" w:rsidTr="00057188">
        <w:trPr>
          <w:tblHeader/>
        </w:trPr>
        <w:tc>
          <w:tcPr>
            <w:tcW w:w="423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FA8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D465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4B6E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4988" w:rsidRPr="00CE106A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</w:rPr>
              <w:t>31</w:t>
            </w:r>
            <w:r w:rsidRPr="00CE10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CE106A" w:rsidTr="00057188">
        <w:trPr>
          <w:tblHeader/>
        </w:trPr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7A81" w:rsidRPr="000D56C8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27A81" w:rsidRPr="00CE106A" w:rsidTr="00057188">
        <w:trPr>
          <w:tblHeader/>
        </w:trPr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D27A81" w:rsidRPr="00CE106A" w:rsidRDefault="00D27A81" w:rsidP="00D27A8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1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E106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98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E106A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98" w:type="dxa"/>
          </w:tcPr>
          <w:p w:rsidR="00D27A81" w:rsidRPr="00CA0745" w:rsidRDefault="004119C7" w:rsidP="00753E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26,674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051804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25,970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4119C7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C63674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5E4DEC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18,636</w:t>
            </w:r>
          </w:p>
        </w:tc>
      </w:tr>
      <w:tr w:rsidR="00D27A81" w:rsidRPr="00CE106A" w:rsidTr="00057188">
        <w:tc>
          <w:tcPr>
            <w:tcW w:w="4230" w:type="dxa"/>
          </w:tcPr>
          <w:p w:rsidR="00D27A81" w:rsidRPr="00CE106A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06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E106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98" w:type="dxa"/>
          </w:tcPr>
          <w:p w:rsidR="00D27A81" w:rsidRPr="00CA0745" w:rsidRDefault="00D27A81" w:rsidP="00753E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CA0745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CA0745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093" w:rsidRPr="00CE106A" w:rsidTr="00057188">
        <w:tc>
          <w:tcPr>
            <w:tcW w:w="4230" w:type="dxa"/>
          </w:tcPr>
          <w:p w:rsidR="00031093" w:rsidRPr="00E9296D" w:rsidRDefault="00031093" w:rsidP="00F7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6302"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098" w:type="dxa"/>
          </w:tcPr>
          <w:p w:rsidR="00031093" w:rsidRPr="00CA0745" w:rsidRDefault="00051804" w:rsidP="00753EE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13,430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270" w:type="dxa"/>
          </w:tcPr>
          <w:p w:rsidR="00031093" w:rsidRPr="00CA0745" w:rsidRDefault="00031093" w:rsidP="000310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5E4DEC" w:rsidP="005E4D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7,165</w:t>
            </w:r>
          </w:p>
        </w:tc>
        <w:tc>
          <w:tcPr>
            <w:tcW w:w="270" w:type="dxa"/>
          </w:tcPr>
          <w:p w:rsidR="00031093" w:rsidRPr="00CA0745" w:rsidRDefault="00031093" w:rsidP="005E4D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1093" w:rsidRPr="00CA0745" w:rsidRDefault="005E4DEC" w:rsidP="005E4DE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3,531</w:t>
            </w:r>
          </w:p>
        </w:tc>
      </w:tr>
      <w:tr w:rsidR="008C1F56" w:rsidRPr="00CE106A" w:rsidTr="00057188">
        <w:tc>
          <w:tcPr>
            <w:tcW w:w="4230" w:type="dxa"/>
          </w:tcPr>
          <w:p w:rsidR="008C1F56" w:rsidRPr="00F76302" w:rsidRDefault="008C1F56" w:rsidP="008C1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98" w:type="dxa"/>
          </w:tcPr>
          <w:p w:rsidR="008C1F56" w:rsidRPr="00CA0745" w:rsidRDefault="008C1F56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E106A" w:rsidRDefault="008C1F56" w:rsidP="008C1F56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E106A" w:rsidRDefault="008C1F56" w:rsidP="008C1F56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F56" w:rsidRPr="00CE106A" w:rsidTr="008C1F56">
        <w:tc>
          <w:tcPr>
            <w:tcW w:w="4230" w:type="dxa"/>
          </w:tcPr>
          <w:p w:rsidR="008C1F56" w:rsidRPr="00E9296D" w:rsidRDefault="008C1F56" w:rsidP="008C1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1098" w:type="dxa"/>
          </w:tcPr>
          <w:p w:rsidR="008C1F56" w:rsidRPr="00CA0745" w:rsidRDefault="00051804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C636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E106A" w:rsidRDefault="008C1F56" w:rsidP="008C1F56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1F56" w:rsidRPr="00CA0745" w:rsidRDefault="008C1F56" w:rsidP="008C1F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C1F56" w:rsidRPr="00CE106A" w:rsidRDefault="008C1F56" w:rsidP="008C1F56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804" w:rsidRPr="00CE106A" w:rsidTr="00423451">
        <w:tc>
          <w:tcPr>
            <w:tcW w:w="4230" w:type="dxa"/>
          </w:tcPr>
          <w:p w:rsidR="00051804" w:rsidRPr="00E9296D" w:rsidRDefault="00051804" w:rsidP="0005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804" w:rsidRPr="00CA0745" w:rsidRDefault="00051804" w:rsidP="000518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804" w:rsidRPr="00CA0745" w:rsidRDefault="00051804" w:rsidP="000518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804" w:rsidRPr="00CA0745" w:rsidRDefault="00051804" w:rsidP="000518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473E" w:rsidRPr="00CE106A" w:rsidTr="00423451">
        <w:tc>
          <w:tcPr>
            <w:tcW w:w="4230" w:type="dxa"/>
          </w:tcPr>
          <w:p w:rsidR="00AB473E" w:rsidRPr="00E9296D" w:rsidRDefault="00AB473E" w:rsidP="00AB4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AB473E" w:rsidRPr="00CA0745" w:rsidRDefault="004119C7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42,162</w:t>
            </w:r>
          </w:p>
        </w:tc>
        <w:tc>
          <w:tcPr>
            <w:tcW w:w="270" w:type="dxa"/>
          </w:tcPr>
          <w:p w:rsidR="00AB473E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473E" w:rsidRPr="00CA0745" w:rsidRDefault="00051804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37,844</w:t>
            </w:r>
          </w:p>
        </w:tc>
        <w:tc>
          <w:tcPr>
            <w:tcW w:w="270" w:type="dxa"/>
          </w:tcPr>
          <w:p w:rsidR="00AB473E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473E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</w:t>
            </w:r>
            <w:r w:rsidR="004119C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AB473E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473E" w:rsidRPr="00CA0745" w:rsidRDefault="00AB473E" w:rsidP="00AB473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22,167</w:t>
            </w:r>
          </w:p>
        </w:tc>
      </w:tr>
    </w:tbl>
    <w:p w:rsidR="002B7D0A" w:rsidRPr="00F75D8F" w:rsidRDefault="002B7D0A" w:rsidP="002B7D0A">
      <w:pPr>
        <w:spacing w:line="240" w:lineRule="auto"/>
        <w:rPr>
          <w:sz w:val="20"/>
          <w:szCs w:val="20"/>
        </w:rPr>
      </w:pPr>
    </w:p>
    <w:p w:rsidR="003B7662" w:rsidRPr="00F75D8F" w:rsidRDefault="003B7662" w:rsidP="002B7D0A">
      <w:pPr>
        <w:spacing w:line="240" w:lineRule="auto"/>
        <w:rPr>
          <w:sz w:val="20"/>
          <w:szCs w:val="20"/>
        </w:rPr>
      </w:pPr>
    </w:p>
    <w:p w:rsidR="00D61F9B" w:rsidRPr="002B7D0A" w:rsidRDefault="00D61F9B" w:rsidP="002B7D0A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27A81" w:rsidRPr="00E9296D" w:rsidTr="00792156">
        <w:tc>
          <w:tcPr>
            <w:tcW w:w="4230" w:type="dxa"/>
          </w:tcPr>
          <w:p w:rsidR="00D27A81" w:rsidRPr="00E9296D" w:rsidRDefault="008C1F56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1F5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บุคคลหรือกิจการอื่นๆ</w:t>
            </w:r>
          </w:p>
        </w:tc>
        <w:tc>
          <w:tcPr>
            <w:tcW w:w="108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9296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0B28" w:rsidRPr="00E9296D" w:rsidTr="00792156">
        <w:tc>
          <w:tcPr>
            <w:tcW w:w="4230" w:type="dxa"/>
          </w:tcPr>
          <w:p w:rsidR="007E0B28" w:rsidRPr="00E9296D" w:rsidRDefault="007E0B28" w:rsidP="007E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80" w:type="dxa"/>
          </w:tcPr>
          <w:p w:rsidR="007E0B28" w:rsidRPr="00EC6E14" w:rsidRDefault="00051804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8AE">
              <w:rPr>
                <w:rFonts w:ascii="Angsana New" w:hAnsi="Angsana New"/>
                <w:sz w:val="30"/>
                <w:szCs w:val="30"/>
              </w:rPr>
              <w:t>267,096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0B28" w:rsidRPr="002744FD" w:rsidRDefault="00051804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172,019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0B28" w:rsidRPr="00EC6E14" w:rsidRDefault="00051804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67,291</w:t>
            </w:r>
          </w:p>
        </w:tc>
        <w:tc>
          <w:tcPr>
            <w:tcW w:w="270" w:type="dxa"/>
          </w:tcPr>
          <w:p w:rsidR="007E0B28" w:rsidRPr="00EC6E14" w:rsidRDefault="007E0B28" w:rsidP="007E0B2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0B28" w:rsidRPr="00EC6E14" w:rsidRDefault="00051804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3,338</w:t>
            </w:r>
          </w:p>
        </w:tc>
      </w:tr>
      <w:tr w:rsidR="00D27A81" w:rsidRPr="00E9296D" w:rsidTr="00792156">
        <w:tc>
          <w:tcPr>
            <w:tcW w:w="423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E9296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D27A81" w:rsidRPr="00EC6E14" w:rsidRDefault="00D27A81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2744FD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C6E14" w:rsidRDefault="00D27A81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7A81" w:rsidRPr="00EC6E14" w:rsidRDefault="00D27A81" w:rsidP="00D27A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7A81" w:rsidRPr="00EC6E14" w:rsidRDefault="00D27A81" w:rsidP="008C1F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804" w:rsidRPr="00E9296D" w:rsidTr="00792156">
        <w:tc>
          <w:tcPr>
            <w:tcW w:w="4230" w:type="dxa"/>
          </w:tcPr>
          <w:p w:rsidR="00051804" w:rsidRPr="00E9296D" w:rsidRDefault="00051804" w:rsidP="0005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159,746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102,937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4,860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2,242</w:t>
            </w:r>
          </w:p>
        </w:tc>
      </w:tr>
      <w:tr w:rsidR="00051804" w:rsidRPr="00E9296D" w:rsidTr="00792156">
        <w:tc>
          <w:tcPr>
            <w:tcW w:w="4230" w:type="dxa"/>
          </w:tcPr>
          <w:p w:rsidR="00051804" w:rsidRPr="00F76302" w:rsidRDefault="00051804" w:rsidP="0005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D670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6302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F7630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8,133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804" w:rsidRPr="00E9296D" w:rsidTr="00792156">
        <w:tc>
          <w:tcPr>
            <w:tcW w:w="4230" w:type="dxa"/>
          </w:tcPr>
          <w:p w:rsidR="00051804" w:rsidRPr="00E9296D" w:rsidRDefault="00051804" w:rsidP="0005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6-12 เดือน</w:t>
            </w:r>
          </w:p>
        </w:tc>
        <w:tc>
          <w:tcPr>
            <w:tcW w:w="108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1,107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1804" w:rsidRPr="00CE106A" w:rsidRDefault="00051804" w:rsidP="00051804">
            <w:pPr>
              <w:pStyle w:val="acctfourfigures"/>
              <w:tabs>
                <w:tab w:val="clear" w:pos="765"/>
                <w:tab w:val="decimal" w:pos="32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1804" w:rsidRPr="00E9296D" w:rsidTr="00792156">
        <w:tc>
          <w:tcPr>
            <w:tcW w:w="4230" w:type="dxa"/>
          </w:tcPr>
          <w:p w:rsidR="00051804" w:rsidRPr="00E9296D" w:rsidRDefault="00051804" w:rsidP="0005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4406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EC6E14" w:rsidRDefault="004119C7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24,741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left" w:pos="880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25,282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6,083</w:t>
            </w:r>
          </w:p>
        </w:tc>
        <w:tc>
          <w:tcPr>
            <w:tcW w:w="270" w:type="dxa"/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1804" w:rsidRPr="00EC6E14" w:rsidRDefault="00051804" w:rsidP="000518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6,083</w:t>
            </w:r>
          </w:p>
        </w:tc>
      </w:tr>
      <w:tr w:rsidR="002F4002" w:rsidRPr="00AB473E" w:rsidTr="008C1F56">
        <w:tc>
          <w:tcPr>
            <w:tcW w:w="4230" w:type="dxa"/>
          </w:tcPr>
          <w:p w:rsidR="002F4002" w:rsidRPr="00E9296D" w:rsidRDefault="002F4002" w:rsidP="002F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EC6E14" w:rsidRDefault="00051804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454,087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2744FD" w:rsidRDefault="00051804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309,478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EC6E14" w:rsidRDefault="00440CB2" w:rsidP="002F40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78,425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AB473E" w:rsidRDefault="00AB473E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3E">
              <w:rPr>
                <w:rFonts w:ascii="Angsana New" w:hAnsi="Angsana New"/>
                <w:b/>
                <w:bCs/>
                <w:sz w:val="30"/>
                <w:szCs w:val="30"/>
              </w:rPr>
              <w:t>11,663</w:t>
            </w:r>
          </w:p>
        </w:tc>
      </w:tr>
      <w:tr w:rsidR="002F4002" w:rsidRPr="00E9296D" w:rsidTr="008C1F56">
        <w:tc>
          <w:tcPr>
            <w:tcW w:w="4230" w:type="dxa"/>
          </w:tcPr>
          <w:p w:rsidR="002F4002" w:rsidRPr="00E9296D" w:rsidRDefault="002F4002" w:rsidP="002F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E22A26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473E">
              <w:rPr>
                <w:rFonts w:ascii="Angsana New" w:hAnsi="Angsana New"/>
                <w:sz w:val="30"/>
                <w:szCs w:val="30"/>
              </w:rPr>
              <w:t>12,844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Pr="002744FD" w:rsidRDefault="00E22A26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473E" w:rsidRPr="002744FD">
              <w:rPr>
                <w:rFonts w:ascii="Angsana New" w:hAnsi="Angsana New"/>
                <w:sz w:val="30"/>
                <w:szCs w:val="30"/>
              </w:rPr>
              <w:t>12,844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E22A26" w:rsidP="002F40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0CB2">
              <w:rPr>
                <w:rFonts w:ascii="Angsana New" w:hAnsi="Angsana New"/>
                <w:sz w:val="30"/>
                <w:szCs w:val="30"/>
              </w:rPr>
              <w:t>6,083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E22A26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40CB2">
              <w:rPr>
                <w:rFonts w:ascii="Angsana New" w:hAnsi="Angsana New"/>
                <w:sz w:val="30"/>
                <w:szCs w:val="30"/>
              </w:rPr>
              <w:t>6,083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4002" w:rsidRPr="00E9296D" w:rsidTr="008C1F56">
        <w:tc>
          <w:tcPr>
            <w:tcW w:w="4230" w:type="dxa"/>
          </w:tcPr>
          <w:p w:rsidR="002F4002" w:rsidRPr="00A4230F" w:rsidRDefault="002F4002" w:rsidP="002F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F978AE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441,243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Pr="002744FD" w:rsidRDefault="00C63674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296,634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2F4002" w:rsidP="002F40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</w:t>
            </w:r>
            <w:r w:rsidR="00440CB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342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4002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5,580</w:t>
            </w:r>
          </w:p>
        </w:tc>
      </w:tr>
      <w:tr w:rsidR="002F4002" w:rsidRPr="006F7608" w:rsidTr="00792156">
        <w:tc>
          <w:tcPr>
            <w:tcW w:w="4230" w:type="dxa"/>
          </w:tcPr>
          <w:p w:rsidR="002F4002" w:rsidRPr="008C1F56" w:rsidRDefault="002F4002" w:rsidP="002F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2744FD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2F4002" w:rsidRPr="00336C2B" w:rsidTr="00792156">
        <w:tc>
          <w:tcPr>
            <w:tcW w:w="4230" w:type="dxa"/>
          </w:tcPr>
          <w:p w:rsidR="002F4002" w:rsidRPr="00E9296D" w:rsidRDefault="002F4002" w:rsidP="002F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F4002" w:rsidRPr="00EC6E14" w:rsidRDefault="00471F05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483,40</w:t>
            </w:r>
            <w:r w:rsidR="004119C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F4002" w:rsidRPr="002744FD" w:rsidRDefault="0081659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334,478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F4002" w:rsidRPr="00EC6E14" w:rsidRDefault="00471F05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98,678</w:t>
            </w:r>
          </w:p>
        </w:tc>
        <w:tc>
          <w:tcPr>
            <w:tcW w:w="270" w:type="dxa"/>
          </w:tcPr>
          <w:p w:rsidR="002F4002" w:rsidRPr="00EC6E14" w:rsidRDefault="002F4002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F4002" w:rsidRPr="00336C2B" w:rsidRDefault="00471F05" w:rsidP="002F400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27,747</w:t>
            </w:r>
          </w:p>
        </w:tc>
      </w:tr>
    </w:tbl>
    <w:p w:rsidR="0017414F" w:rsidRPr="00336C2B" w:rsidRDefault="001741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4"/>
          <w:szCs w:val="24"/>
        </w:rPr>
      </w:pPr>
    </w:p>
    <w:p w:rsidR="0017414F" w:rsidRPr="006F1616" w:rsidRDefault="00EF5ECE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6F1616">
        <w:rPr>
          <w:rFonts w:ascii="Angsana New" w:hAnsi="Angsana New"/>
          <w:b/>
          <w:sz w:val="30"/>
          <w:szCs w:val="30"/>
          <w:cs/>
        </w:rPr>
        <w:t>โดยปกติระยะเวลาการให้</w:t>
      </w:r>
      <w:r w:rsidR="00616B82" w:rsidRPr="006F1616">
        <w:rPr>
          <w:rFonts w:ascii="Angsana New" w:hAnsi="Angsana New"/>
          <w:b/>
          <w:sz w:val="30"/>
          <w:szCs w:val="30"/>
          <w:cs/>
        </w:rPr>
        <w:t>สินเชื่อแก่ลูกค้าของกลุ่มบริษัท</w:t>
      </w:r>
      <w:r w:rsidR="006F1616" w:rsidRPr="006F1616">
        <w:rPr>
          <w:rFonts w:ascii="Angsana New" w:hAnsi="Angsana New"/>
          <w:b/>
          <w:sz w:val="30"/>
          <w:szCs w:val="30"/>
          <w:cs/>
        </w:rPr>
        <w:t>มีระยะเวลาตั้งแต่</w:t>
      </w:r>
      <w:r w:rsidR="006F1616" w:rsidRPr="002E44E0">
        <w:rPr>
          <w:rFonts w:ascii="Angsana New" w:hAnsi="Angsana New"/>
          <w:bCs/>
          <w:sz w:val="30"/>
          <w:szCs w:val="30"/>
          <w:cs/>
        </w:rPr>
        <w:t xml:space="preserve"> </w:t>
      </w:r>
      <w:r w:rsidR="006E14E6">
        <w:rPr>
          <w:rFonts w:ascii="Angsana New" w:hAnsi="Angsana New" w:hint="cs"/>
          <w:b/>
          <w:sz w:val="30"/>
          <w:szCs w:val="30"/>
          <w:cs/>
        </w:rPr>
        <w:t>30</w:t>
      </w:r>
      <w:r w:rsidR="00CE78B8" w:rsidRPr="006F1616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6E14E6">
        <w:rPr>
          <w:rFonts w:ascii="Angsana New" w:hAnsi="Angsana New" w:hint="cs"/>
          <w:b/>
          <w:sz w:val="30"/>
          <w:szCs w:val="30"/>
          <w:cs/>
        </w:rPr>
        <w:t>90</w:t>
      </w:r>
      <w:r w:rsidRPr="006F161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564C1F" w:rsidRDefault="00564C1F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947D7C" w:rsidRDefault="00947D7C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:rsidR="00336C2B" w:rsidRDefault="00336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B6C2F" w:rsidRPr="004B13DF" w:rsidRDefault="00FB6C2F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 w:rsidR="00277820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:rsidR="00E00F25" w:rsidRPr="00F75D8F" w:rsidRDefault="00E00F25" w:rsidP="00C93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810"/>
        <w:gridCol w:w="900"/>
        <w:gridCol w:w="270"/>
        <w:gridCol w:w="900"/>
        <w:gridCol w:w="270"/>
        <w:gridCol w:w="900"/>
        <w:gridCol w:w="270"/>
        <w:gridCol w:w="900"/>
      </w:tblGrid>
      <w:tr w:rsidR="00E00F25" w:rsidRPr="00E07D86" w:rsidTr="00EB564C">
        <w:tc>
          <w:tcPr>
            <w:tcW w:w="4068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E00F25" w:rsidRPr="00E07D86" w:rsidRDefault="00E00F25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A81" w:rsidRPr="00E07D86" w:rsidTr="00EB564C">
        <w:tc>
          <w:tcPr>
            <w:tcW w:w="4068" w:type="dxa"/>
          </w:tcPr>
          <w:p w:rsidR="00D27A81" w:rsidRPr="0038689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D27A81" w:rsidRPr="00E9296D" w:rsidRDefault="00D2202A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:rsidR="00D27A81" w:rsidRPr="00E07D86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27A81" w:rsidRPr="00E07D86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D27A81" w:rsidRPr="00E07D8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8F307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27A81" w:rsidRPr="00E07D86" w:rsidTr="00EB564C">
        <w:tc>
          <w:tcPr>
            <w:tcW w:w="4068" w:type="dxa"/>
          </w:tcPr>
          <w:p w:rsidR="00D27A81" w:rsidRPr="00605A9C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:rsidR="00D27A81" w:rsidRPr="00E9296D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D27A81" w:rsidRPr="00E07D86" w:rsidRDefault="00D27A81" w:rsidP="0060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A81" w:rsidRPr="00E07D86" w:rsidTr="00EB564C">
        <w:tc>
          <w:tcPr>
            <w:tcW w:w="4068" w:type="dxa"/>
          </w:tcPr>
          <w:p w:rsidR="00D27A81" w:rsidRPr="00E07D86" w:rsidRDefault="00277820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D27A81" w:rsidRPr="00E9296D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27A81" w:rsidRPr="002056C8" w:rsidRDefault="00D27A81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2056C8" w:rsidRDefault="00D27A81" w:rsidP="00D27A8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27A81" w:rsidRPr="00E07D86" w:rsidRDefault="00D27A81" w:rsidP="00D27A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53EED" w:rsidRPr="00E07D86" w:rsidTr="00EB564C">
        <w:tc>
          <w:tcPr>
            <w:tcW w:w="4068" w:type="dxa"/>
          </w:tcPr>
          <w:p w:rsidR="00753EED" w:rsidRPr="00E07D86" w:rsidRDefault="00753EED" w:rsidP="0075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753EED" w:rsidRPr="00E9296D" w:rsidRDefault="00753EED" w:rsidP="00753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53EED" w:rsidRPr="009D35EC" w:rsidRDefault="00300116" w:rsidP="00753E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1,187,851</w:t>
            </w:r>
          </w:p>
        </w:tc>
        <w:tc>
          <w:tcPr>
            <w:tcW w:w="270" w:type="dxa"/>
          </w:tcPr>
          <w:p w:rsidR="00753EED" w:rsidRPr="009D35EC" w:rsidRDefault="00753EED" w:rsidP="00753E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53EED" w:rsidRPr="009D35EC" w:rsidRDefault="00EE38EA" w:rsidP="00753E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1,195,887</w:t>
            </w:r>
          </w:p>
        </w:tc>
        <w:tc>
          <w:tcPr>
            <w:tcW w:w="270" w:type="dxa"/>
          </w:tcPr>
          <w:p w:rsidR="00753EED" w:rsidRPr="009D35EC" w:rsidRDefault="00753EED" w:rsidP="00753E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753EED" w:rsidRPr="009D35EC" w:rsidRDefault="00300116" w:rsidP="00753E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1,187,851</w:t>
            </w:r>
          </w:p>
        </w:tc>
        <w:tc>
          <w:tcPr>
            <w:tcW w:w="270" w:type="dxa"/>
          </w:tcPr>
          <w:p w:rsidR="00753EED" w:rsidRPr="009D35EC" w:rsidRDefault="00753EED" w:rsidP="00753E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53EED" w:rsidRPr="009D35EC" w:rsidRDefault="00EE38EA" w:rsidP="00753E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1,195,887</w:t>
            </w:r>
          </w:p>
        </w:tc>
      </w:tr>
      <w:tr w:rsidR="006D6D2B" w:rsidRPr="00E07D86" w:rsidTr="00EB564C">
        <w:tc>
          <w:tcPr>
            <w:tcW w:w="4068" w:type="dxa"/>
          </w:tcPr>
          <w:p w:rsidR="006D6D2B" w:rsidRDefault="006D6D2B" w:rsidP="006D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6D6D2B" w:rsidRPr="00E07D86" w:rsidRDefault="006D6D2B" w:rsidP="006D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:rsidR="006D6D2B" w:rsidRDefault="006D6D2B" w:rsidP="006D6D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6D6D2B" w:rsidRPr="00D2202A" w:rsidRDefault="00D2202A" w:rsidP="006D6D2B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20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6D6D2B" w:rsidRPr="009D35EC" w:rsidRDefault="002F2DA2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71,202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6D6D2B" w:rsidRPr="009D35EC" w:rsidRDefault="00C4654D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80,697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6D6D2B" w:rsidRPr="009D35EC" w:rsidRDefault="002F2DA2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 w:hint="cs"/>
                <w:sz w:val="30"/>
                <w:szCs w:val="30"/>
                <w:rtl/>
                <w:cs/>
              </w:rPr>
              <w:t>71</w:t>
            </w:r>
            <w:r w:rsidRPr="009D35EC">
              <w:rPr>
                <w:rFonts w:ascii="Angsana New" w:hAnsi="Angsana New" w:hint="cs"/>
                <w:sz w:val="30"/>
                <w:szCs w:val="30"/>
              </w:rPr>
              <w:t>,202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6D6D2B" w:rsidRPr="009D35EC" w:rsidRDefault="002F2DA2" w:rsidP="006D6D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80,697</w:t>
            </w:r>
          </w:p>
        </w:tc>
      </w:tr>
      <w:tr w:rsidR="006D6D2B" w:rsidRPr="00E07D86" w:rsidTr="00EB564C">
        <w:tc>
          <w:tcPr>
            <w:tcW w:w="4068" w:type="dxa"/>
          </w:tcPr>
          <w:p w:rsidR="006D6D2B" w:rsidRDefault="00391D93" w:rsidP="00A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B90E6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10" w:type="dxa"/>
          </w:tcPr>
          <w:p w:rsidR="006D6D2B" w:rsidRDefault="006D6D2B" w:rsidP="006D6D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2,264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1,044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2,264</w:t>
            </w:r>
          </w:p>
        </w:tc>
        <w:tc>
          <w:tcPr>
            <w:tcW w:w="27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6D6D2B" w:rsidRPr="009D35EC" w:rsidRDefault="006D6D2B" w:rsidP="006D6D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1,044</w:t>
            </w:r>
          </w:p>
        </w:tc>
      </w:tr>
      <w:tr w:rsidR="001A0D97" w:rsidRPr="00E07D86" w:rsidTr="00822D1B">
        <w:tc>
          <w:tcPr>
            <w:tcW w:w="4068" w:type="dxa"/>
          </w:tcPr>
          <w:p w:rsidR="001A0D97" w:rsidRDefault="001A0D97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1A0D97" w:rsidRDefault="001A0D97" w:rsidP="00822D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</w:tr>
      <w:tr w:rsidR="0020473B" w:rsidRPr="00E07D86" w:rsidTr="00EB564C">
        <w:tc>
          <w:tcPr>
            <w:tcW w:w="4068" w:type="dxa"/>
          </w:tcPr>
          <w:p w:rsidR="0020473B" w:rsidRPr="00E07D86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20473B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677645"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260,87</w:t>
            </w:r>
            <w:r w:rsidR="006D6D2B"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0473B" w:rsidRPr="009D35EC" w:rsidRDefault="006D6D2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 w:hint="cs"/>
                <w:b/>
                <w:bCs/>
                <w:sz w:val="30"/>
                <w:szCs w:val="30"/>
              </w:rPr>
              <w:t>1,277,334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0473B" w:rsidRPr="009D35EC" w:rsidRDefault="00677645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1,260,87</w:t>
            </w:r>
            <w:r w:rsidR="006D6D2B"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0473B" w:rsidRPr="009D35EC" w:rsidRDefault="006D6D2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 w:hint="cs"/>
                <w:b/>
                <w:bCs/>
                <w:sz w:val="30"/>
                <w:szCs w:val="30"/>
              </w:rPr>
              <w:t>1,277,334</w:t>
            </w:r>
          </w:p>
        </w:tc>
      </w:tr>
      <w:tr w:rsidR="0020473B" w:rsidRPr="00892D7E" w:rsidTr="00EB564C">
        <w:tc>
          <w:tcPr>
            <w:tcW w:w="4068" w:type="dxa"/>
          </w:tcPr>
          <w:p w:rsidR="0020473B" w:rsidRPr="00892D7E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:rsidR="0020473B" w:rsidRPr="00892D7E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0473B" w:rsidRPr="00E07D86" w:rsidTr="00EB564C">
        <w:tc>
          <w:tcPr>
            <w:tcW w:w="4068" w:type="dxa"/>
          </w:tcPr>
          <w:p w:rsidR="0020473B" w:rsidRPr="00277820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20473B" w:rsidRPr="00E9296D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0473B" w:rsidRPr="00E07D86" w:rsidTr="00EB564C">
        <w:tc>
          <w:tcPr>
            <w:tcW w:w="4068" w:type="dxa"/>
          </w:tcPr>
          <w:p w:rsidR="0020473B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20473B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0E7B6A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21,180</w:t>
            </w:r>
          </w:p>
        </w:tc>
        <w:tc>
          <w:tcPr>
            <w:tcW w:w="270" w:type="dxa"/>
          </w:tcPr>
          <w:p w:rsidR="0020473B" w:rsidRPr="00E07D86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0E7B6A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35,382</w:t>
            </w:r>
          </w:p>
        </w:tc>
        <w:tc>
          <w:tcPr>
            <w:tcW w:w="270" w:type="dxa"/>
          </w:tcPr>
          <w:p w:rsidR="0020473B" w:rsidRPr="00E07D86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CE106A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73B" w:rsidRPr="00EC6E14" w:rsidRDefault="0020473B" w:rsidP="0020473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CE106A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674" w:rsidRPr="00E07D86" w:rsidTr="00EB564C">
        <w:tc>
          <w:tcPr>
            <w:tcW w:w="4068" w:type="dxa"/>
          </w:tcPr>
          <w:p w:rsidR="00C63674" w:rsidRPr="00E07D86" w:rsidRDefault="00C63674" w:rsidP="00C6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876B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10" w:type="dxa"/>
          </w:tcPr>
          <w:p w:rsidR="00C63674" w:rsidRDefault="00C63674" w:rsidP="00C6367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3674" w:rsidRPr="000E7B6A" w:rsidRDefault="00C63674" w:rsidP="00C6367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C63674" w:rsidRPr="00E07D86" w:rsidRDefault="00C63674" w:rsidP="00C636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3674" w:rsidRPr="00CE106A" w:rsidRDefault="00C63674" w:rsidP="00C63674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3674" w:rsidRPr="00E07D86" w:rsidRDefault="00C63674" w:rsidP="00C6367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3674" w:rsidRDefault="00C63674" w:rsidP="00C63674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C63674" w:rsidRPr="00EC6E14" w:rsidRDefault="00C63674" w:rsidP="00C63674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3674" w:rsidRPr="00CE106A" w:rsidRDefault="00C63674" w:rsidP="00C63674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73B" w:rsidRPr="00E07D86" w:rsidTr="00EB564C">
        <w:tc>
          <w:tcPr>
            <w:tcW w:w="4068" w:type="dxa"/>
          </w:tcPr>
          <w:p w:rsidR="0020473B" w:rsidRPr="002876BA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ผลขาดทุนจากการเลิกกิจการ</w:t>
            </w:r>
          </w:p>
        </w:tc>
        <w:tc>
          <w:tcPr>
            <w:tcW w:w="810" w:type="dxa"/>
          </w:tcPr>
          <w:p w:rsidR="0020473B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(528)</w:t>
            </w:r>
          </w:p>
        </w:tc>
        <w:tc>
          <w:tcPr>
            <w:tcW w:w="270" w:type="dxa"/>
          </w:tcPr>
          <w:p w:rsidR="0020473B" w:rsidRPr="00E07D86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CE106A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73B" w:rsidRPr="00E07D86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CE106A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73B" w:rsidRPr="00EC6E14" w:rsidRDefault="0020473B" w:rsidP="0020473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CE106A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73B" w:rsidRPr="00E07D86" w:rsidTr="00EB564C">
        <w:tc>
          <w:tcPr>
            <w:tcW w:w="4068" w:type="dxa"/>
          </w:tcPr>
          <w:p w:rsidR="0020473B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636B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6B68" w:rsidRPr="00C465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36B68"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36B68" w:rsidRPr="00C4654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20473B" w:rsidRPr="00E07D86" w:rsidRDefault="0020473B" w:rsidP="0020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:rsidR="0020473B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20473B" w:rsidRDefault="00D2202A" w:rsidP="0020473B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20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(2,420)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20473B" w:rsidRPr="009D35EC" w:rsidRDefault="0020473B" w:rsidP="0094505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63674"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1,670</w:t>
            </w: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0473B" w:rsidRPr="009D35EC" w:rsidRDefault="0020473B" w:rsidP="0020473B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Default="00391D93" w:rsidP="00A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C465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4654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(50)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Pr="00E07D86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33,662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7534F" w:rsidRPr="00892D7E" w:rsidTr="00EB564C">
        <w:tc>
          <w:tcPr>
            <w:tcW w:w="4068" w:type="dxa"/>
          </w:tcPr>
          <w:p w:rsidR="0077534F" w:rsidRPr="00892D7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:rsidR="0077534F" w:rsidRPr="00892D7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77534F" w:rsidRPr="00E07D86" w:rsidTr="00EB564C">
        <w:tc>
          <w:tcPr>
            <w:tcW w:w="4068" w:type="dxa"/>
          </w:tcPr>
          <w:p w:rsidR="0077534F" w:rsidRPr="00277820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77534F" w:rsidRPr="00E9296D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7534F" w:rsidRPr="00E07D86" w:rsidTr="00EB564C">
        <w:tc>
          <w:tcPr>
            <w:tcW w:w="4068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1,209,031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1,231,269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1,187,851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1,195,887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Pr="00E07D86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Pr="00E07D86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ผลขาดทุนจากการเลิกกิจการ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(528)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:rsidR="0077534F" w:rsidRPr="00E07D86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7534F" w:rsidRDefault="00D2202A" w:rsidP="0077534F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202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7534F" w:rsidRPr="009D35EC" w:rsidRDefault="00C4654D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val="en-US" w:bidi="th-TH"/>
              </w:rPr>
              <w:t>68,782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77534F" w:rsidRPr="009D35EC" w:rsidRDefault="00C4654D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 w:hint="cs"/>
                <w:sz w:val="30"/>
                <w:szCs w:val="30"/>
              </w:rPr>
              <w:t>79,027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77534F" w:rsidRPr="009D35EC" w:rsidRDefault="00C4654D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 w:hint="cs"/>
                <w:sz w:val="30"/>
                <w:szCs w:val="30"/>
                <w:rtl/>
                <w:cs/>
              </w:rPr>
              <w:t>71</w:t>
            </w:r>
            <w:r w:rsidRPr="009D35EC">
              <w:rPr>
                <w:rFonts w:ascii="Angsana New" w:hAnsi="Angsana New" w:hint="cs"/>
                <w:sz w:val="30"/>
                <w:szCs w:val="30"/>
              </w:rPr>
              <w:t>,202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77534F" w:rsidRPr="009D35EC" w:rsidRDefault="00C4654D" w:rsidP="0077534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 w:hint="cs"/>
                <w:sz w:val="30"/>
                <w:szCs w:val="30"/>
              </w:rPr>
              <w:t>80,697</w:t>
            </w:r>
          </w:p>
        </w:tc>
      </w:tr>
      <w:tr w:rsidR="0077534F" w:rsidRPr="00E07D86" w:rsidTr="009630E5">
        <w:tc>
          <w:tcPr>
            <w:tcW w:w="4068" w:type="dxa"/>
          </w:tcPr>
          <w:p w:rsidR="0077534F" w:rsidRDefault="00585D94" w:rsidP="00A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2,264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994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2,264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5EC">
              <w:rPr>
                <w:rFonts w:ascii="Angsana New" w:hAnsi="Angsana New"/>
                <w:sz w:val="30"/>
                <w:szCs w:val="30"/>
                <w:lang w:bidi="th-TH"/>
              </w:rPr>
              <w:t>1,044</w:t>
            </w:r>
          </w:p>
        </w:tc>
      </w:tr>
      <w:tr w:rsidR="001A0D97" w:rsidRPr="00E07D86" w:rsidTr="00822D1B">
        <w:tc>
          <w:tcPr>
            <w:tcW w:w="4068" w:type="dxa"/>
          </w:tcPr>
          <w:p w:rsidR="001A0D97" w:rsidRDefault="001A0D97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1A0D97" w:rsidRDefault="001A0D97" w:rsidP="00822D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0D97" w:rsidRPr="009D35EC" w:rsidRDefault="001A0D97" w:rsidP="00822D1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5EC">
              <w:rPr>
                <w:rFonts w:ascii="Angsana New" w:hAnsi="Angsana New"/>
                <w:sz w:val="30"/>
                <w:szCs w:val="30"/>
              </w:rPr>
              <w:t>(294)</w:t>
            </w:r>
          </w:p>
        </w:tc>
      </w:tr>
      <w:tr w:rsidR="0077534F" w:rsidRPr="00E07D86" w:rsidTr="00EB564C">
        <w:tc>
          <w:tcPr>
            <w:tcW w:w="4068" w:type="dxa"/>
          </w:tcPr>
          <w:p w:rsidR="0077534F" w:rsidRPr="00E07D86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77534F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DD2E5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1,281,10</w:t>
            </w:r>
            <w:r w:rsidR="00DD2E50"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1,310,996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1,262,872</w:t>
            </w:r>
          </w:p>
        </w:tc>
        <w:tc>
          <w:tcPr>
            <w:tcW w:w="270" w:type="dxa"/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77534F" w:rsidRPr="009D35EC" w:rsidRDefault="0077534F" w:rsidP="0077534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35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1,277,334</w:t>
            </w:r>
          </w:p>
        </w:tc>
      </w:tr>
    </w:tbl>
    <w:p w:rsidR="00277820" w:rsidRPr="00892D7E" w:rsidRDefault="00277820" w:rsidP="00FB6C2F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sz w:val="20"/>
        </w:rPr>
      </w:pPr>
    </w:p>
    <w:p w:rsidR="002F4002" w:rsidRDefault="002F4002" w:rsidP="00892D7E">
      <w:pPr>
        <w:pStyle w:val="block"/>
        <w:spacing w:after="0" w:line="240" w:lineRule="atLeast"/>
        <w:ind w:left="630"/>
        <w:jc w:val="both"/>
        <w:rPr>
          <w:rFonts w:ascii="Angsana New" w:hAnsi="Angsana New"/>
          <w:b/>
          <w:sz w:val="30"/>
          <w:szCs w:val="30"/>
          <w:rtl/>
          <w:cs/>
        </w:rPr>
      </w:pPr>
      <w:r>
        <w:rPr>
          <w:rFonts w:ascii="Angsana New" w:hAnsi="Angsana New"/>
          <w:b/>
          <w:sz w:val="30"/>
          <w:szCs w:val="30"/>
          <w:rtl/>
          <w:cs/>
        </w:rPr>
        <w:br w:type="page"/>
      </w:r>
    </w:p>
    <w:p w:rsidR="00E6653E" w:rsidRDefault="00BD24A6" w:rsidP="00C4654D">
      <w:pPr>
        <w:pStyle w:val="block"/>
        <w:spacing w:after="0" w:line="240" w:lineRule="atLeast"/>
        <w:ind w:left="540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EB564C">
        <w:rPr>
          <w:rFonts w:ascii="Angsana New" w:hAnsi="Angsana New" w:hint="cs"/>
          <w:b/>
          <w:sz w:val="30"/>
          <w:szCs w:val="30"/>
          <w:cs/>
          <w:lang w:bidi="th-TH"/>
        </w:rPr>
        <w:lastRenderedPageBreak/>
        <w:t>บริษัท</w:t>
      </w:r>
      <w:r w:rsidR="00E6653E" w:rsidRPr="00EB564C">
        <w:rPr>
          <w:rFonts w:ascii="Angsana New" w:hAnsi="Angsana New" w:hint="cs"/>
          <w:b/>
          <w:sz w:val="30"/>
          <w:szCs w:val="30"/>
          <w:cs/>
          <w:lang w:bidi="th-TH"/>
        </w:rPr>
        <w:t>มีการซื้อเงินลงทุนใน</w:t>
      </w:r>
      <w:r w:rsidRPr="00EB564C">
        <w:rPr>
          <w:rFonts w:ascii="Angsana New" w:hAnsi="Angsana New" w:hint="cs"/>
          <w:b/>
          <w:sz w:val="30"/>
          <w:szCs w:val="30"/>
          <w:cs/>
          <w:lang w:bidi="th-TH"/>
        </w:rPr>
        <w:t>การร่วมค้าในระหว่างงวดสาม</w:t>
      </w:r>
      <w:r w:rsidR="00E6653E" w:rsidRPr="00EB564C">
        <w:rPr>
          <w:rFonts w:ascii="Angsana New" w:hAnsi="Angsana New" w:hint="cs"/>
          <w:b/>
          <w:sz w:val="30"/>
          <w:szCs w:val="30"/>
          <w:cs/>
          <w:lang w:bidi="th-TH"/>
        </w:rPr>
        <w:t xml:space="preserve">เดือนสิ้นสุดวันที่ </w:t>
      </w:r>
      <w:r w:rsidR="00E6653E" w:rsidRPr="00EB564C">
        <w:rPr>
          <w:rFonts w:ascii="Angsana New" w:hAnsi="Angsana New"/>
          <w:b/>
          <w:sz w:val="30"/>
          <w:szCs w:val="30"/>
          <w:cs/>
          <w:lang w:bidi="th-TH"/>
        </w:rPr>
        <w:t xml:space="preserve">31 </w:t>
      </w:r>
      <w:r w:rsidR="00E6653E" w:rsidRPr="00EB564C">
        <w:rPr>
          <w:rFonts w:ascii="Angsana New" w:hAnsi="Angsana New" w:hint="cs"/>
          <w:b/>
          <w:sz w:val="30"/>
          <w:szCs w:val="30"/>
          <w:cs/>
          <w:lang w:bidi="th-TH"/>
        </w:rPr>
        <w:t xml:space="preserve">มีนาคม </w:t>
      </w:r>
      <w:r w:rsidRPr="00EB564C">
        <w:rPr>
          <w:rFonts w:ascii="Angsana New" w:hAnsi="Angsana New"/>
          <w:b/>
          <w:sz w:val="30"/>
          <w:szCs w:val="30"/>
          <w:cs/>
          <w:lang w:bidi="th-TH"/>
        </w:rPr>
        <w:t xml:space="preserve">2562 </w:t>
      </w:r>
      <w:r w:rsidR="00E6653E" w:rsidRPr="00EB564C">
        <w:rPr>
          <w:rFonts w:ascii="Angsana New" w:hAnsi="Angsana New" w:hint="cs"/>
          <w:b/>
          <w:sz w:val="30"/>
          <w:szCs w:val="30"/>
          <w:cs/>
          <w:lang w:bidi="th-TH"/>
        </w:rPr>
        <w:t>ดังนี้</w:t>
      </w:r>
    </w:p>
    <w:p w:rsidR="00CF6FB4" w:rsidRPr="00A7613F" w:rsidRDefault="00CF6FB4" w:rsidP="00E7611F">
      <w:pPr>
        <w:pStyle w:val="block"/>
        <w:spacing w:after="0" w:line="240" w:lineRule="atLeast"/>
        <w:ind w:left="630"/>
        <w:jc w:val="both"/>
        <w:rPr>
          <w:rFonts w:ascii="Angsana New" w:hAnsi="Angsana New"/>
          <w:b/>
          <w:sz w:val="24"/>
          <w:szCs w:val="24"/>
          <w:lang w:bidi="th-TH"/>
        </w:rPr>
      </w:pPr>
    </w:p>
    <w:p w:rsidR="00CF6FB4" w:rsidRPr="00BD24A6" w:rsidRDefault="00A7613F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CF6FB4" w:rsidRPr="00BD24A6" w:rsidSect="001C41B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4"/>
          <w:cols w:space="708"/>
          <w:docGrid w:linePitch="360"/>
        </w:sectPr>
      </w:pPr>
      <w:r w:rsidRPr="00B2460C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B2460C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 xml:space="preserve"> 18 </w:t>
      </w:r>
      <w:r w:rsidRPr="00B2460C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ธันวาคม</w:t>
      </w:r>
      <w:r w:rsidRPr="00B2460C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 xml:space="preserve"> 2561 </w:t>
      </w:r>
      <w:r w:rsidRPr="00B2460C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ที่ประชุมคณะกรรมการบริษัทมีมติอนุมัติการจัดตั้งกิจการร่วมค้า</w:t>
      </w:r>
      <w:r w:rsidRPr="00B2460C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 xml:space="preserve"> “</w:t>
      </w:r>
      <w:r w:rsidRPr="00B2460C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บริษัท</w:t>
      </w:r>
      <w:r w:rsidRPr="00CC7C3C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ทิม</w:t>
      </w:r>
      <w:r w:rsidRPr="00CC7C3C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ซิเคียวด์</w:t>
      </w:r>
      <w:r w:rsidRPr="00CC7C3C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เทคโนโลยีส์</w:t>
      </w:r>
      <w:r w:rsidRPr="00CC7C3C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จำกัด</w:t>
      </w:r>
      <w:r w:rsidRPr="00CC7C3C">
        <w:rPr>
          <w:rFonts w:asciiTheme="majorBidi" w:hAnsiTheme="majorBidi" w:hint="eastAsia"/>
          <w:sz w:val="30"/>
          <w:szCs w:val="30"/>
          <w:cs/>
          <w:lang w:val="en-US" w:bidi="th-TH"/>
        </w:rPr>
        <w:t>”</w:t>
      </w:r>
      <w:r w:rsidRPr="00CC7C3C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เพื่อประกอบธุรกิจการพิมพ์ดิจิทัลและการพัฒนาซอฟต์แวร์</w:t>
      </w:r>
      <w:r w:rsidR="00CC7C3C" w:rsidRPr="00CC7C3C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z w:val="30"/>
          <w:szCs w:val="30"/>
          <w:cs/>
          <w:lang w:val="en-US" w:bidi="th-TH"/>
        </w:rPr>
        <w:t>โดยบริษัทได้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ลงทุนในสัดส่วนร้อยละ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33.33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ของทุนจดทะเบียน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บริษัท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ทิม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ซิเคียวด์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เทคโนโลยีส์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จำกัด</w:t>
      </w:r>
      <w:r w:rsidRPr="00CC7C3C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ได้จดทะเบียนจัดตั้งบริษัท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กับกรมพัฒนาธุรกิจการค้า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กระทรวงพาณิชย์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เมื่อวันที่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20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มีนาคม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2562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ด้วยทุนจดทะเบียน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10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ล้านบาทเป็นหุ้นสามัญจำนวน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100</w:t>
      </w:r>
      <w:r w:rsidRPr="00CC7C3C">
        <w:rPr>
          <w:rFonts w:asciiTheme="majorBidi" w:hAnsiTheme="majorBidi"/>
          <w:spacing w:val="6"/>
          <w:sz w:val="30"/>
          <w:szCs w:val="30"/>
          <w:lang w:val="en-US" w:bidi="th-TH"/>
        </w:rPr>
        <w:t>,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000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หุ้น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มูลค่าที่ตราไว้หุ้นละ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100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บาท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และเรียกชำระค่าหุ้นในอัตราร้อยละ</w:t>
      </w:r>
      <w:r w:rsidRPr="00CC7C3C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60 </w:t>
      </w:r>
      <w:r w:rsidRPr="00CC7C3C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ของมูลค่าที่</w:t>
      </w:r>
      <w:r w:rsidRPr="00A7613F">
        <w:rPr>
          <w:rFonts w:asciiTheme="majorBidi" w:hAnsiTheme="majorBidi" w:hint="cs"/>
          <w:sz w:val="30"/>
          <w:szCs w:val="30"/>
          <w:cs/>
          <w:lang w:val="en-US" w:bidi="th-TH"/>
        </w:rPr>
        <w:t>ตราไว้</w:t>
      </w:r>
      <w:r w:rsidRPr="00A7613F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7613F">
        <w:rPr>
          <w:rFonts w:asciiTheme="majorBidi" w:hAnsiTheme="majorBidi" w:hint="cs"/>
          <w:sz w:val="30"/>
          <w:szCs w:val="30"/>
          <w:cs/>
          <w:lang w:val="en-US" w:bidi="th-TH"/>
        </w:rPr>
        <w:t>คิดเป็นจำนวนเงิน</w:t>
      </w:r>
      <w:r w:rsidRPr="00A7613F">
        <w:rPr>
          <w:rFonts w:asciiTheme="majorBidi" w:hAnsiTheme="majorBidi"/>
          <w:sz w:val="30"/>
          <w:szCs w:val="30"/>
          <w:cs/>
          <w:lang w:val="en-US" w:bidi="th-TH"/>
        </w:rPr>
        <w:t xml:space="preserve"> 2 </w:t>
      </w:r>
      <w:r w:rsidRPr="00A7613F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</w:p>
    <w:p w:rsidR="00FB6C2F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="00ED4C7E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/>
        </w:rPr>
        <w:t>1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A734FA" w:rsidRPr="0026205B">
        <w:rPr>
          <w:rFonts w:ascii="Angsana New" w:hAnsi="Angsana New"/>
          <w:sz w:val="30"/>
          <w:szCs w:val="30"/>
          <w:lang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C7B31">
        <w:rPr>
          <w:rFonts w:ascii="Angsana New" w:hAnsi="Angsana New" w:hint="cs"/>
          <w:sz w:val="30"/>
          <w:szCs w:val="30"/>
          <w:cs/>
          <w:lang w:bidi="th-TH"/>
        </w:rPr>
        <w:t>สาม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AA45E2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/>
        </w:rPr>
        <w:t>1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AA45E2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2561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51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65"/>
        <w:gridCol w:w="765"/>
        <w:gridCol w:w="236"/>
        <w:gridCol w:w="243"/>
        <w:gridCol w:w="61"/>
        <w:gridCol w:w="236"/>
        <w:gridCol w:w="7"/>
        <w:gridCol w:w="567"/>
        <w:gridCol w:w="243"/>
        <w:gridCol w:w="713"/>
        <w:gridCol w:w="34"/>
        <w:gridCol w:w="202"/>
        <w:gridCol w:w="64"/>
        <w:gridCol w:w="814"/>
        <w:gridCol w:w="236"/>
        <w:gridCol w:w="934"/>
        <w:gridCol w:w="270"/>
        <w:gridCol w:w="94"/>
        <w:gridCol w:w="810"/>
        <w:gridCol w:w="270"/>
        <w:gridCol w:w="616"/>
        <w:gridCol w:w="46"/>
        <w:gridCol w:w="224"/>
        <w:gridCol w:w="27"/>
        <w:gridCol w:w="19"/>
        <w:gridCol w:w="674"/>
        <w:gridCol w:w="32"/>
        <w:gridCol w:w="14"/>
        <w:gridCol w:w="28"/>
      </w:tblGrid>
      <w:tr w:rsidR="00834308" w:rsidRPr="00E037A3" w:rsidTr="0008688B">
        <w:trPr>
          <w:gridAfter w:val="1"/>
          <w:wAfter w:w="28" w:type="dxa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6" w:type="dxa"/>
            <w:gridSpan w:val="28"/>
          </w:tcPr>
          <w:p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400C4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400C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308" w:rsidRPr="00E037A3" w:rsidTr="0008688B"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6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8" w:type="dxa"/>
            <w:gridSpan w:val="4"/>
          </w:tcPr>
          <w:p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60" w:type="dxa"/>
            <w:gridSpan w:val="11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308" w:rsidRPr="00E037A3" w:rsidTr="0008688B">
        <w:trPr>
          <w:gridAfter w:val="2"/>
          <w:wAfter w:w="42" w:type="dxa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6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7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834308" w:rsidRPr="00E037A3" w:rsidTr="0008688B">
        <w:trPr>
          <w:gridAfter w:val="2"/>
          <w:wAfter w:w="42" w:type="dxa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50" w:type="dxa"/>
            <w:gridSpan w:val="6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7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23FA1" w:rsidRPr="00E037A3" w:rsidTr="0008688B">
        <w:trPr>
          <w:gridAfter w:val="3"/>
          <w:wAfter w:w="74" w:type="dxa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:rsidR="00287857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65" w:type="dxa"/>
          </w:tcPr>
          <w:p w:rsidR="00287857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40" w:type="dxa"/>
            <w:gridSpan w:val="3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:rsidR="008B5F45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6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8B5F45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8B5F45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:rsidR="00C2543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6" w:type="dxa"/>
          </w:tcPr>
          <w:p w:rsid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523FA1" w:rsidRPr="00E037A3" w:rsidTr="0008688B">
        <w:trPr>
          <w:gridAfter w:val="3"/>
          <w:wAfter w:w="74" w:type="dxa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5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540" w:type="dxa"/>
            <w:gridSpan w:val="3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97" w:type="dxa"/>
            <w:gridSpan w:val="3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3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56C91" w:rsidRPr="00E037A3" w:rsidTr="0008688B">
        <w:trPr>
          <w:gridAfter w:val="1"/>
          <w:wAfter w:w="28" w:type="dxa"/>
          <w:trHeight w:val="272"/>
        </w:trPr>
        <w:tc>
          <w:tcPr>
            <w:tcW w:w="2087" w:type="dxa"/>
          </w:tcPr>
          <w:p w:rsidR="00A56C91" w:rsidRPr="00E037A3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A56C91" w:rsidRPr="00E037A3" w:rsidRDefault="00A56C91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A56C91" w:rsidRPr="00A2264C" w:rsidRDefault="00A56C91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A56C91" w:rsidRPr="00EE38EA" w:rsidRDefault="00EE38EA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216" w:type="dxa"/>
            <w:gridSpan w:val="28"/>
          </w:tcPr>
          <w:p w:rsidR="00A56C91" w:rsidRPr="00EE38EA" w:rsidRDefault="00EE38EA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34308" w:rsidRPr="00E037A3" w:rsidTr="00C2543E">
        <w:trPr>
          <w:gridAfter w:val="1"/>
          <w:wAfter w:w="28" w:type="dxa"/>
          <w:trHeight w:val="272"/>
        </w:trPr>
        <w:tc>
          <w:tcPr>
            <w:tcW w:w="2087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834308" w:rsidRPr="00C761B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gridSpan w:val="3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gridSpan w:val="2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534F" w:rsidRPr="00E037A3" w:rsidTr="00C2543E">
        <w:trPr>
          <w:gridAfter w:val="1"/>
          <w:wAfter w:w="28" w:type="dxa"/>
        </w:trPr>
        <w:tc>
          <w:tcPr>
            <w:tcW w:w="2087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630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38.51</w:t>
            </w:r>
          </w:p>
        </w:tc>
        <w:tc>
          <w:tcPr>
            <w:tcW w:w="765" w:type="dxa"/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770</w:t>
            </w:r>
            <w:r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</w:p>
        </w:tc>
        <w:tc>
          <w:tcPr>
            <w:tcW w:w="765" w:type="dxa"/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770</w:t>
            </w:r>
            <w:r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329</w:t>
            </w:r>
          </w:p>
        </w:tc>
        <w:tc>
          <w:tcPr>
            <w:tcW w:w="540" w:type="dxa"/>
            <w:gridSpan w:val="3"/>
            <w:tcBorders>
              <w:bottom w:val="double" w:sz="4" w:space="0" w:color="auto"/>
            </w:tcBorders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36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bottom w:val="double" w:sz="4" w:space="0" w:color="auto"/>
            </w:tcBorders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298,518</w:t>
            </w:r>
          </w:p>
        </w:tc>
        <w:tc>
          <w:tcPr>
            <w:tcW w:w="243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1,2</w:t>
            </w:r>
            <w:r>
              <w:rPr>
                <w:rFonts w:ascii="Angsana New" w:hAnsi="Angsana New"/>
                <w:sz w:val="24"/>
                <w:szCs w:val="24"/>
              </w:rPr>
              <w:t>60,872</w:t>
            </w:r>
          </w:p>
        </w:tc>
        <w:tc>
          <w:tcPr>
            <w:tcW w:w="266" w:type="dxa"/>
            <w:gridSpan w:val="2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1,187,851</w:t>
            </w:r>
          </w:p>
        </w:tc>
        <w:tc>
          <w:tcPr>
            <w:tcW w:w="236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:rsidR="0077534F" w:rsidRPr="00C2543E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</w:rPr>
              <w:t>3,530,577</w:t>
            </w:r>
          </w:p>
        </w:tc>
        <w:tc>
          <w:tcPr>
            <w:tcW w:w="270" w:type="dxa"/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bottom w:val="double" w:sz="4" w:space="0" w:color="auto"/>
            </w:tcBorders>
          </w:tcPr>
          <w:p w:rsidR="0077534F" w:rsidRPr="00C2543E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543E">
              <w:rPr>
                <w:rFonts w:ascii="Angsana New" w:hAnsi="Angsana New" w:hint="cs"/>
                <w:sz w:val="24"/>
                <w:szCs w:val="24"/>
              </w:rPr>
              <w:t>3,382,234</w:t>
            </w:r>
          </w:p>
        </w:tc>
        <w:tc>
          <w:tcPr>
            <w:tcW w:w="270" w:type="dxa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double" w:sz="4" w:space="0" w:color="auto"/>
            </w:tcBorders>
          </w:tcPr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6C91" w:rsidRPr="00E037A3" w:rsidTr="00C2543E">
        <w:trPr>
          <w:gridAfter w:val="1"/>
          <w:wAfter w:w="28" w:type="dxa"/>
        </w:trPr>
        <w:tc>
          <w:tcPr>
            <w:tcW w:w="2087" w:type="dxa"/>
          </w:tcPr>
          <w:p w:rsidR="00A56C91" w:rsidRPr="00277B4E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:rsidR="00A56C91" w:rsidRPr="00277B4E" w:rsidRDefault="00A56C91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A56C91" w:rsidRPr="00A56C91" w:rsidRDefault="00A56C91" w:rsidP="00A56C9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double" w:sz="4" w:space="0" w:color="auto"/>
            </w:tcBorders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double" w:sz="4" w:space="0" w:color="auto"/>
            </w:tcBorders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</w:tcBorders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double" w:sz="4" w:space="0" w:color="auto"/>
            </w:tcBorders>
          </w:tcPr>
          <w:p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3613D" w:rsidRDefault="00A3613D"/>
    <w:p w:rsidR="001B26DF" w:rsidRPr="00F72572" w:rsidRDefault="00BF0A8F">
      <w:pPr>
        <w:rPr>
          <w:spacing w:val="6"/>
          <w:sz w:val="28"/>
          <w:szCs w:val="28"/>
        </w:rPr>
      </w:pPr>
      <w:r w:rsidRPr="00BF0A8F">
        <w:rPr>
          <w:rFonts w:hint="cs"/>
          <w:spacing w:val="6"/>
          <w:sz w:val="28"/>
          <w:szCs w:val="28"/>
          <w:cs/>
        </w:rPr>
        <w:t xml:space="preserve">ณ วันที่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BF0A8F">
        <w:rPr>
          <w:rFonts w:hint="cs"/>
          <w:spacing w:val="6"/>
          <w:sz w:val="28"/>
          <w:szCs w:val="28"/>
          <w:cs/>
        </w:rPr>
        <w:t>มีนาคม</w:t>
      </w:r>
      <w:r w:rsidRPr="00BF0A8F">
        <w:rPr>
          <w:spacing w:val="6"/>
          <w:sz w:val="28"/>
          <w:szCs w:val="28"/>
        </w:rPr>
        <w:t xml:space="preserve">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2562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>2561</w:t>
      </w:r>
      <w:r w:rsidRPr="00BF0A8F">
        <w:rPr>
          <w:rFonts w:hint="cs"/>
          <w:spacing w:val="6"/>
          <w:sz w:val="28"/>
          <w:szCs w:val="28"/>
          <w:cs/>
        </w:rPr>
        <w:t xml:space="preserve"> </w:t>
      </w:r>
      <w:r w:rsidR="00A3613D" w:rsidRPr="00BF0A8F">
        <w:rPr>
          <w:rFonts w:hint="cs"/>
          <w:spacing w:val="6"/>
          <w:sz w:val="28"/>
          <w:szCs w:val="28"/>
          <w:cs/>
        </w:rPr>
        <w:t xml:space="preserve">บริษัทนำหุ้นสามัญของบริษัท ซินเน็ค (ประเทศไทย) จำกัด </w:t>
      </w:r>
      <w:r w:rsidRPr="00BF0A8F">
        <w:rPr>
          <w:rFonts w:hint="cs"/>
          <w:spacing w:val="6"/>
          <w:sz w:val="28"/>
          <w:szCs w:val="28"/>
          <w:cs/>
        </w:rPr>
        <w:t>(</w:t>
      </w:r>
      <w:r w:rsidR="00A3613D" w:rsidRPr="00BF0A8F">
        <w:rPr>
          <w:rFonts w:hint="cs"/>
          <w:spacing w:val="6"/>
          <w:sz w:val="28"/>
          <w:szCs w:val="28"/>
          <w:cs/>
        </w:rPr>
        <w:t>มหาชน</w:t>
      </w:r>
      <w:r w:rsidRPr="00BF0A8F">
        <w:rPr>
          <w:rFonts w:hint="cs"/>
          <w:spacing w:val="6"/>
          <w:sz w:val="28"/>
          <w:szCs w:val="28"/>
          <w:cs/>
        </w:rPr>
        <w:t xml:space="preserve">) จำนวน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>39.81</w:t>
      </w:r>
      <w:r w:rsidRPr="00BF0A8F">
        <w:rPr>
          <w:rFonts w:hint="cs"/>
          <w:spacing w:val="6"/>
          <w:sz w:val="28"/>
          <w:szCs w:val="28"/>
          <w:cs/>
        </w:rPr>
        <w:t xml:space="preserve"> ล้านหุ้นไปเป็นหลัก</w:t>
      </w:r>
      <w:r w:rsidR="00A3613D" w:rsidRPr="00BF0A8F">
        <w:rPr>
          <w:rFonts w:hint="cs"/>
          <w:spacing w:val="6"/>
          <w:sz w:val="28"/>
          <w:szCs w:val="28"/>
          <w:cs/>
        </w:rPr>
        <w:t>ประกันวงเงินสินเชื่อ</w:t>
      </w:r>
      <w:r w:rsidRPr="00BF0A8F">
        <w:rPr>
          <w:rFonts w:hint="cs"/>
          <w:spacing w:val="6"/>
          <w:sz w:val="28"/>
          <w:szCs w:val="28"/>
          <w:cs/>
        </w:rPr>
        <w:t>ที่ได้รับ</w:t>
      </w:r>
      <w:r w:rsidR="00A3613D" w:rsidRPr="00BF0A8F">
        <w:rPr>
          <w:rFonts w:hint="cs"/>
          <w:spacing w:val="6"/>
          <w:sz w:val="28"/>
          <w:szCs w:val="28"/>
          <w:cs/>
        </w:rPr>
        <w:t>จาก</w:t>
      </w:r>
      <w:r w:rsidR="000321A8">
        <w:rPr>
          <w:rFonts w:hint="cs"/>
          <w:spacing w:val="6"/>
          <w:sz w:val="28"/>
          <w:szCs w:val="28"/>
          <w:cs/>
        </w:rPr>
        <w:t>สถาบันการเงิน</w:t>
      </w:r>
      <w:r w:rsidR="001B26DF" w:rsidRPr="00F72572">
        <w:rPr>
          <w:spacing w:val="6"/>
          <w:sz w:val="28"/>
          <w:szCs w:val="28"/>
        </w:rPr>
        <w:br w:type="page"/>
      </w:r>
    </w:p>
    <w:tbl>
      <w:tblPr>
        <w:tblW w:w="145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3A2C1B" w:rsidRPr="00E037A3" w:rsidTr="00B1232D">
        <w:tc>
          <w:tcPr>
            <w:tcW w:w="2610" w:type="dxa"/>
          </w:tcPr>
          <w:p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:rsidR="003A2C1B" w:rsidRPr="00834308" w:rsidRDefault="003A2C1B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26DF" w:rsidRPr="00E037A3" w:rsidTr="00B1232D">
        <w:tc>
          <w:tcPr>
            <w:tcW w:w="26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26DF" w:rsidRPr="00834308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26DF" w:rsidRPr="00E037A3" w:rsidTr="00B1232D">
        <w:tc>
          <w:tcPr>
            <w:tcW w:w="26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B26DF" w:rsidRPr="00E037A3" w:rsidTr="00B1232D">
        <w:tc>
          <w:tcPr>
            <w:tcW w:w="26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งวดสาม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B26DF" w:rsidRPr="00E037A3" w:rsidTr="00B1232D">
        <w:tc>
          <w:tcPr>
            <w:tcW w:w="26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4C4C3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13" w:type="dxa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:rsidR="001E440B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3" w:type="dxa"/>
            <w:gridSpan w:val="2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:rsidR="004C4C3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31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66" w:type="dxa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49" w:type="dxa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1B26DF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1B26DF" w:rsidRPr="00E037A3" w:rsidTr="00B1232D">
        <w:tc>
          <w:tcPr>
            <w:tcW w:w="26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80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1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  <w:gridSpan w:val="2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9" w:type="dxa"/>
          </w:tcPr>
          <w:p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6507E" w:rsidRPr="0077534F" w:rsidTr="00B1232D">
        <w:trPr>
          <w:trHeight w:val="272"/>
        </w:trPr>
        <w:tc>
          <w:tcPr>
            <w:tcW w:w="2610" w:type="dxa"/>
          </w:tcPr>
          <w:p w:rsidR="00D6507E" w:rsidRPr="0077534F" w:rsidRDefault="00D6507E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:rsidR="00D6507E" w:rsidRPr="0077534F" w:rsidRDefault="00D6507E" w:rsidP="00D650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D6507E" w:rsidRPr="0077534F" w:rsidRDefault="00D6507E" w:rsidP="00D650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:rsidR="00D6507E" w:rsidRPr="0077534F" w:rsidRDefault="00D6507E" w:rsidP="00D6507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:rsidR="00D6507E" w:rsidRPr="0077534F" w:rsidRDefault="00B1232D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D6507E"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B26DF" w:rsidRPr="00E037A3" w:rsidTr="00B1232D">
        <w:tc>
          <w:tcPr>
            <w:tcW w:w="2610" w:type="dxa"/>
          </w:tcPr>
          <w:p w:rsidR="001B26DF" w:rsidRPr="00A56C91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067" w:type="dxa"/>
          </w:tcPr>
          <w:p w:rsidR="001B26DF" w:rsidRPr="00277B4E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40B" w:rsidRPr="00E037A3" w:rsidTr="00B1232D">
        <w:tc>
          <w:tcPr>
            <w:tcW w:w="2610" w:type="dxa"/>
          </w:tcPr>
          <w:p w:rsidR="001E440B" w:rsidRPr="00E20610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067" w:type="dxa"/>
          </w:tcPr>
          <w:p w:rsidR="001E440B" w:rsidRPr="00277B4E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7534F" w:rsidRPr="00E037A3" w:rsidTr="00B1232D">
        <w:tc>
          <w:tcPr>
            <w:tcW w:w="2610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77534F" w:rsidRPr="006315A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67" w:type="dxa"/>
          </w:tcPr>
          <w:p w:rsidR="0077534F" w:rsidRDefault="0077534F" w:rsidP="0077534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810" w:type="dxa"/>
          </w:tcPr>
          <w:p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3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33.33</w:t>
            </w:r>
          </w:p>
        </w:tc>
        <w:tc>
          <w:tcPr>
            <w:tcW w:w="720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7" w:type="dxa"/>
            <w:shd w:val="clear" w:color="auto" w:fill="auto"/>
          </w:tcPr>
          <w:p w:rsidR="007B01AC" w:rsidRDefault="007B01AC" w:rsidP="007B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690FA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:rsidR="00B1232D" w:rsidRDefault="00B1232D" w:rsidP="007B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1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36" w:type="dxa"/>
          </w:tcPr>
          <w:p w:rsidR="0077534F" w:rsidRPr="00EC6E1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:rsidR="0077534F" w:rsidRPr="00EC6E1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000</w:t>
            </w:r>
          </w:p>
        </w:tc>
        <w:tc>
          <w:tcPr>
            <w:tcW w:w="266" w:type="dxa"/>
          </w:tcPr>
          <w:p w:rsidR="0077534F" w:rsidRPr="00EC6E1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77534F" w:rsidRPr="00EC6E1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7534F" w:rsidRPr="00EC6E14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C95D0E" w:rsidRPr="00BE1DE6" w:rsidTr="00B1232D">
        <w:tc>
          <w:tcPr>
            <w:tcW w:w="2610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67" w:type="dxa"/>
          </w:tcPr>
          <w:p w:rsidR="00C95D0E" w:rsidRPr="00BE1DE6" w:rsidRDefault="00C95D0E" w:rsidP="0077534F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:rsidR="00C95D0E" w:rsidRPr="00BE1DE6" w:rsidRDefault="00C95D0E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:rsidR="00C95D0E" w:rsidRPr="00BE1DE6" w:rsidRDefault="00C95D0E" w:rsidP="007B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:rsidR="00C95D0E" w:rsidRPr="00BE1DE6" w:rsidRDefault="00C95D0E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E440B" w:rsidRPr="00E037A3" w:rsidTr="00B1232D">
        <w:tc>
          <w:tcPr>
            <w:tcW w:w="2610" w:type="dxa"/>
          </w:tcPr>
          <w:p w:rsidR="001E440B" w:rsidRPr="00E20610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067" w:type="dxa"/>
          </w:tcPr>
          <w:p w:rsidR="001E440B" w:rsidRPr="004C16BA" w:rsidRDefault="001E440B" w:rsidP="00DD4E8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1E440B" w:rsidRDefault="001E440B" w:rsidP="00DD4E8C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E440B" w:rsidRPr="00EC6E14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1E440B" w:rsidRPr="00EC6E14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:rsidR="001E440B" w:rsidRPr="00EC6E14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1E440B" w:rsidRPr="00EC6E14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E440B" w:rsidRPr="00EC6E14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1E440B" w:rsidRDefault="001E440B" w:rsidP="00DD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232D" w:rsidRPr="00E037A3" w:rsidTr="00B1232D">
        <w:tc>
          <w:tcPr>
            <w:tcW w:w="2610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ที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เค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เอส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.-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เวลโก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:rsidR="00B1232D" w:rsidRPr="00A56C91" w:rsidRDefault="00B1232D" w:rsidP="00B1232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6315A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6315A4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67" w:type="dxa"/>
          </w:tcPr>
          <w:p w:rsidR="00B1232D" w:rsidRPr="00A56C91" w:rsidRDefault="00B1232D" w:rsidP="00B1232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ผลิตฉลาก</w:t>
            </w:r>
          </w:p>
        </w:tc>
        <w:tc>
          <w:tcPr>
            <w:tcW w:w="810" w:type="dxa"/>
          </w:tcPr>
          <w:p w:rsidR="00B1232D" w:rsidRPr="00A56C91" w:rsidRDefault="00B1232D" w:rsidP="00B1232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3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07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813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ล้านบาท</w:t>
            </w:r>
          </w:p>
        </w:tc>
        <w:tc>
          <w:tcPr>
            <w:tcW w:w="761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45,900</w:t>
            </w:r>
          </w:p>
        </w:tc>
        <w:tc>
          <w:tcPr>
            <w:tcW w:w="236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45,900</w:t>
            </w:r>
          </w:p>
        </w:tc>
        <w:tc>
          <w:tcPr>
            <w:tcW w:w="243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5,479</w:t>
            </w:r>
          </w:p>
        </w:tc>
        <w:tc>
          <w:tcPr>
            <w:tcW w:w="266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270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040E9" w:rsidRPr="00E037A3" w:rsidTr="00B1232D">
        <w:tc>
          <w:tcPr>
            <w:tcW w:w="2610" w:type="dxa"/>
          </w:tcPr>
          <w:p w:rsidR="006040E9" w:rsidRPr="00A56C91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>C.T.K.S. Technologies</w:t>
            </w:r>
          </w:p>
          <w:p w:rsidR="006040E9" w:rsidRPr="00A56C91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</w:rPr>
              <w:t xml:space="preserve"> Company Limited</w:t>
            </w:r>
          </w:p>
        </w:tc>
        <w:tc>
          <w:tcPr>
            <w:tcW w:w="2067" w:type="dxa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ให้บริการการบริหาร</w:t>
            </w:r>
          </w:p>
          <w:p w:rsidR="006040E9" w:rsidRPr="00A56C91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288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จัดการด้านเทคโนโลยีสารสนเทศและงานพิมพ์</w:t>
            </w:r>
          </w:p>
        </w:tc>
        <w:tc>
          <w:tcPr>
            <w:tcW w:w="810" w:type="dxa"/>
          </w:tcPr>
          <w:p w:rsidR="006040E9" w:rsidRPr="00A56C91" w:rsidRDefault="006040E9" w:rsidP="006040E9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23" w:type="dxa"/>
          </w:tcPr>
          <w:p w:rsidR="006040E9" w:rsidRPr="00EC6E14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6040E9" w:rsidRPr="00EC6E14" w:rsidRDefault="006040E9" w:rsidP="008A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8A38B7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07" w:type="dxa"/>
            <w:shd w:val="clear" w:color="auto" w:fill="auto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6040E9" w:rsidRDefault="006040E9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KHR</w:t>
            </w:r>
          </w:p>
          <w:p w:rsidR="00B1232D" w:rsidRDefault="006040E9" w:rsidP="001B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617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  <w:r w:rsidR="001B09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1232D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</w:t>
            </w:r>
          </w:p>
        </w:tc>
        <w:tc>
          <w:tcPr>
            <w:tcW w:w="243" w:type="dxa"/>
          </w:tcPr>
          <w:p w:rsidR="006040E9" w:rsidRPr="00EC6E14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:rsidR="006040E9" w:rsidRPr="00EC6E14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="00EC6D8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6040E9" w:rsidRPr="00EC6E14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40E9" w:rsidRPr="00EC6E14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40E9" w:rsidRDefault="006040E9" w:rsidP="0060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1232D" w:rsidRPr="00E037A3" w:rsidTr="00B1232D">
        <w:tc>
          <w:tcPr>
            <w:tcW w:w="2610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:rsidR="00B1232D" w:rsidRPr="00A56C91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:rsidR="00B1232D" w:rsidRPr="00A56C91" w:rsidRDefault="00B1232D" w:rsidP="00B1232D">
            <w:pPr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:rsidR="00B1232D" w:rsidRPr="00A56C91" w:rsidRDefault="00B1232D" w:rsidP="00B1232D">
            <w:pPr>
              <w:ind w:left="164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:rsidR="00B1232D" w:rsidRPr="00A56C91" w:rsidRDefault="00B1232D" w:rsidP="00B1232D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23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20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07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B1232D" w:rsidRDefault="00B1232D" w:rsidP="001B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</w:t>
            </w:r>
            <w:r w:rsidR="001B096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:rsidR="00B1232D" w:rsidRDefault="00B1232D" w:rsidP="001B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</w:t>
            </w:r>
            <w:r w:rsidR="001B0966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36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34,485</w:t>
            </w:r>
          </w:p>
        </w:tc>
        <w:tc>
          <w:tcPr>
            <w:tcW w:w="243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266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:rsidR="00B1232D" w:rsidRPr="005E2660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4"/>
                <w:szCs w:val="24"/>
              </w:rPr>
              <w:t>14,62</w:t>
            </w:r>
            <w:r w:rsidR="00EC6D8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1232D" w:rsidRPr="00EC6E14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1232D" w:rsidRPr="00E037A3" w:rsidTr="00B1232D">
        <w:trPr>
          <w:trHeight w:val="325"/>
        </w:trPr>
        <w:tc>
          <w:tcPr>
            <w:tcW w:w="2610" w:type="dxa"/>
          </w:tcPr>
          <w:p w:rsidR="00B1232D" w:rsidRPr="00A56C91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:rsidR="00B1232D" w:rsidRPr="00277B4E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B1232D" w:rsidRPr="00031A4E" w:rsidRDefault="00B1232D" w:rsidP="00B123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723" w:type="dxa"/>
          </w:tcPr>
          <w:p w:rsidR="00B1232D" w:rsidRDefault="00B1232D" w:rsidP="00B1232D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B1232D" w:rsidRDefault="00B1232D" w:rsidP="00B1232D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:rsidR="00B1232D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:rsidR="00B1232D" w:rsidRPr="0077534F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82,385</w:t>
            </w:r>
          </w:p>
        </w:tc>
        <w:tc>
          <w:tcPr>
            <w:tcW w:w="236" w:type="dxa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81,439</w:t>
            </w:r>
          </w:p>
        </w:tc>
        <w:tc>
          <w:tcPr>
            <w:tcW w:w="243" w:type="dxa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20,232</w:t>
            </w:r>
          </w:p>
        </w:tc>
        <w:tc>
          <w:tcPr>
            <w:tcW w:w="266" w:type="dxa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/>
                <w:b/>
                <w:bCs/>
                <w:sz w:val="24"/>
                <w:szCs w:val="24"/>
              </w:rPr>
              <w:t>21,180</w:t>
            </w:r>
          </w:p>
        </w:tc>
        <w:tc>
          <w:tcPr>
            <w:tcW w:w="270" w:type="dxa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1232D" w:rsidRPr="001E440B" w:rsidRDefault="00B1232D" w:rsidP="00B1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:rsidR="00BE1DE6" w:rsidRPr="00BE1DE6" w:rsidRDefault="00BE1DE6" w:rsidP="0077534F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:rsidR="00EE38EA" w:rsidRDefault="008A6E65" w:rsidP="0077534F">
      <w:pPr>
        <w:spacing w:line="0" w:lineRule="atLeast"/>
        <w:rPr>
          <w:rFonts w:ascii="Angsana New" w:hAnsi="Angsana New"/>
          <w:sz w:val="28"/>
          <w:szCs w:val="28"/>
          <w:lang w:val="en-GB"/>
        </w:rPr>
      </w:pPr>
      <w:r w:rsidRPr="00CE297D">
        <w:rPr>
          <w:rFonts w:ascii="Angsana New" w:hAnsi="Angsana New" w:hint="cs"/>
          <w:sz w:val="28"/>
          <w:szCs w:val="28"/>
          <w:cs/>
          <w:lang w:val="en-GB"/>
        </w:rPr>
        <w:t>กลุ่มบริษัทไม่มีเงินลงทุนใน</w:t>
      </w:r>
      <w:r w:rsidR="00700748" w:rsidRPr="00CE297D">
        <w:rPr>
          <w:rFonts w:ascii="Angsana New" w:hAnsi="Angsana New" w:hint="cs"/>
          <w:sz w:val="28"/>
          <w:szCs w:val="28"/>
          <w:cs/>
          <w:lang w:val="en-GB"/>
        </w:rPr>
        <w:t>การร่วมค้า</w:t>
      </w:r>
      <w:r w:rsidR="0077534F">
        <w:rPr>
          <w:rFonts w:ascii="Angsana New" w:hAnsi="Angsana New" w:hint="cs"/>
          <w:sz w:val="28"/>
          <w:szCs w:val="28"/>
          <w:cs/>
          <w:lang w:val="en-GB"/>
        </w:rPr>
        <w:t>ที่</w:t>
      </w:r>
      <w:r w:rsidRPr="00CE297D">
        <w:rPr>
          <w:rFonts w:ascii="Angsana New" w:hAnsi="Angsana New" w:hint="cs"/>
          <w:sz w:val="28"/>
          <w:szCs w:val="28"/>
          <w:cs/>
          <w:lang w:val="en-GB"/>
        </w:rPr>
        <w:t>จดทะเบียนในตลาดหลักทรัพย์</w:t>
      </w:r>
      <w:r w:rsidRPr="00CE297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CE297D">
        <w:rPr>
          <w:rFonts w:ascii="Angsana New" w:hAnsi="Angsana New" w:hint="cs"/>
          <w:sz w:val="28"/>
          <w:szCs w:val="28"/>
          <w:cs/>
          <w:lang w:val="en-GB"/>
        </w:rPr>
        <w:t>ดังนั้นจึงไม่มีราคา</w:t>
      </w:r>
      <w:r w:rsidR="009630E5">
        <w:rPr>
          <w:rFonts w:ascii="Angsana New" w:hAnsi="Angsana New" w:hint="cs"/>
          <w:sz w:val="28"/>
          <w:szCs w:val="28"/>
          <w:cs/>
          <w:lang w:val="en-GB"/>
        </w:rPr>
        <w:t>ที่เปิดเผยต่อสาธารณชน</w:t>
      </w:r>
    </w:p>
    <w:p w:rsidR="00BE1DE6" w:rsidRPr="00BE1DE6" w:rsidRDefault="00BE1DE6" w:rsidP="0077534F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:rsidR="00FF6134" w:rsidRPr="00AE7A37" w:rsidRDefault="00AE7A37" w:rsidP="0077534F">
      <w:pPr>
        <w:spacing w:line="0" w:lineRule="atLeast"/>
        <w:rPr>
          <w:rFonts w:ascii="Angsana New" w:hAnsi="Angsana New"/>
          <w:sz w:val="28"/>
          <w:szCs w:val="28"/>
        </w:rPr>
      </w:pPr>
      <w:r w:rsidRPr="00AE7A37">
        <w:rPr>
          <w:rFonts w:ascii="Angsana New" w:hAnsi="Angsana New"/>
          <w:sz w:val="28"/>
          <w:szCs w:val="28"/>
          <w:lang w:val="en-GB"/>
        </w:rPr>
        <w:t>C.T.K.S. Technologies</w:t>
      </w:r>
      <w:r>
        <w:rPr>
          <w:rFonts w:ascii="Angsana New" w:hAnsi="Angsana New"/>
          <w:sz w:val="28"/>
          <w:szCs w:val="28"/>
          <w:lang w:val="en-GB"/>
        </w:rPr>
        <w:t xml:space="preserve"> </w:t>
      </w:r>
      <w:r w:rsidRPr="00AE7A37">
        <w:rPr>
          <w:rFonts w:ascii="Angsana New" w:hAnsi="Angsana New"/>
          <w:sz w:val="28"/>
          <w:szCs w:val="28"/>
          <w:lang w:val="en-GB"/>
        </w:rPr>
        <w:t>Company Limited</w:t>
      </w:r>
      <w:r>
        <w:rPr>
          <w:rFonts w:ascii="Angsana New" w:hAnsi="Angsana New"/>
          <w:sz w:val="28"/>
          <w:szCs w:val="28"/>
          <w:lang w:val="en-GB"/>
        </w:rPr>
        <w:t xml:space="preserve"> </w:t>
      </w:r>
      <w:r w:rsidR="00FC0872">
        <w:rPr>
          <w:rFonts w:ascii="Angsana New" w:hAnsi="Angsana New" w:hint="cs"/>
          <w:sz w:val="28"/>
          <w:szCs w:val="28"/>
          <w:cs/>
          <w:lang w:val="en-GB"/>
        </w:rPr>
        <w:t>ปิดกิจการและ</w:t>
      </w:r>
      <w:r w:rsidR="00FC0872">
        <w:rPr>
          <w:rFonts w:ascii="Angsana New" w:hAnsi="Angsana New" w:hint="cs"/>
          <w:sz w:val="28"/>
          <w:szCs w:val="28"/>
          <w:cs/>
        </w:rPr>
        <w:t xml:space="preserve">ชำระบัญชีเสร็จในไตรมาสหนึ่งปี </w:t>
      </w:r>
      <w:r w:rsidR="00FC0872">
        <w:rPr>
          <w:rFonts w:ascii="Angsana New" w:hAnsi="Angsana New"/>
          <w:sz w:val="28"/>
          <w:szCs w:val="28"/>
        </w:rPr>
        <w:t>2562</w:t>
      </w:r>
    </w:p>
    <w:tbl>
      <w:tblPr>
        <w:tblW w:w="1465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250"/>
        <w:gridCol w:w="990"/>
        <w:gridCol w:w="900"/>
        <w:gridCol w:w="810"/>
        <w:gridCol w:w="765"/>
        <w:gridCol w:w="765"/>
        <w:gridCol w:w="720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70"/>
        <w:gridCol w:w="27"/>
        <w:gridCol w:w="873"/>
      </w:tblGrid>
      <w:tr w:rsidR="003A2C1B" w:rsidRPr="0008688B" w:rsidTr="00744C89">
        <w:tc>
          <w:tcPr>
            <w:tcW w:w="2142" w:type="dxa"/>
          </w:tcPr>
          <w:p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7"/>
          </w:tcPr>
          <w:p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9CE" w:rsidRPr="0008688B" w:rsidTr="005F5312">
        <w:tc>
          <w:tcPr>
            <w:tcW w:w="2142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</w:tr>
      <w:tr w:rsidR="001379CE" w:rsidRPr="0008688B" w:rsidTr="005F5312">
        <w:tc>
          <w:tcPr>
            <w:tcW w:w="2142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99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71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7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1379CE" w:rsidRPr="0008688B" w:rsidTr="005F5312">
        <w:tc>
          <w:tcPr>
            <w:tcW w:w="2142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171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10" w:type="dxa"/>
            <w:gridSpan w:val="4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08688B" w:rsidRPr="0008688B" w:rsidTr="005F5312">
        <w:tc>
          <w:tcPr>
            <w:tcW w:w="2142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31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5" w:type="dxa"/>
          </w:tcPr>
          <w:p w:rsid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31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765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31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31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31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7" w:type="dxa"/>
            <w:gridSpan w:val="2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8688B" w:rsidRPr="0008688B" w:rsidTr="005F5312">
        <w:tc>
          <w:tcPr>
            <w:tcW w:w="2142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765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65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72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gridSpan w:val="2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gridSpan w:val="2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688B" w:rsidRPr="0008688B" w:rsidTr="005F5312">
        <w:trPr>
          <w:trHeight w:val="272"/>
        </w:trPr>
        <w:tc>
          <w:tcPr>
            <w:tcW w:w="2142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08688B" w:rsidRPr="0008688B" w:rsidRDefault="0008688B" w:rsidP="000868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8688B" w:rsidRPr="0008688B" w:rsidRDefault="0008688B" w:rsidP="000868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08688B" w:rsidRPr="0008688B" w:rsidRDefault="0008688B" w:rsidP="000868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560" w:type="dxa"/>
            <w:gridSpan w:val="15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8688B" w:rsidRPr="0008688B" w:rsidTr="005F5312">
        <w:tc>
          <w:tcPr>
            <w:tcW w:w="2142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="00963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25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08688B" w:rsidRPr="0008688B" w:rsidRDefault="0008688B" w:rsidP="000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BB0" w:rsidRPr="0008688B" w:rsidTr="005F5312">
        <w:tc>
          <w:tcPr>
            <w:tcW w:w="2142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ทิม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ซีเคียวด์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เทคโนโลยีส์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:rsidR="00193BB0" w:rsidRPr="0008688B" w:rsidRDefault="00193BB0" w:rsidP="009630E5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ธุรกิจการพิมพ์ดิจิทัลและ</w:t>
            </w:r>
            <w:r w:rsidR="009630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การพัฒนาซอฟต์แวร์</w:t>
            </w:r>
          </w:p>
        </w:tc>
        <w:tc>
          <w:tcPr>
            <w:tcW w:w="990" w:type="dxa"/>
          </w:tcPr>
          <w:p w:rsidR="00193BB0" w:rsidRPr="0008688B" w:rsidRDefault="00193BB0" w:rsidP="00193BB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33.33</w:t>
            </w:r>
          </w:p>
        </w:tc>
        <w:tc>
          <w:tcPr>
            <w:tcW w:w="81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487271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93BB0" w:rsidRPr="0008688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765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2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8688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8688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6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93BB0" w:rsidRPr="0008688B" w:rsidTr="005F5312">
        <w:tc>
          <w:tcPr>
            <w:tcW w:w="2142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93BB0" w:rsidRPr="0008688B" w:rsidRDefault="00193BB0" w:rsidP="00193B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:rsidR="00193BB0" w:rsidRPr="0008688B" w:rsidRDefault="00193BB0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193BB0" w:rsidRPr="0008688B" w:rsidRDefault="00193BB0" w:rsidP="00193B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6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93BB0" w:rsidRPr="0008688B" w:rsidRDefault="00193BB0" w:rsidP="0019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EE38EA" w:rsidRPr="00C417B0" w:rsidRDefault="00EE38EA" w:rsidP="00277B4E">
      <w:pPr>
        <w:rPr>
          <w:rFonts w:ascii="Angsana New" w:hAnsi="Angsana New"/>
          <w:sz w:val="24"/>
          <w:szCs w:val="24"/>
          <w:lang w:val="en-GB"/>
        </w:rPr>
      </w:pPr>
    </w:p>
    <w:p w:rsidR="006F7608" w:rsidRPr="00C417B0" w:rsidRDefault="00EE38EA" w:rsidP="007D34DF">
      <w:pPr>
        <w:rPr>
          <w:rFonts w:ascii="Angsana New" w:hAnsi="Angsana New"/>
          <w:sz w:val="30"/>
          <w:szCs w:val="30"/>
          <w:cs/>
          <w:lang w:val="en-GB"/>
        </w:rPr>
      </w:pPr>
      <w:r w:rsidRPr="00C417B0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บริษัทไม่มีเงินลงทุนในการร่วมค้</w:t>
      </w:r>
      <w:r w:rsidR="0077534F">
        <w:rPr>
          <w:rFonts w:ascii="Angsana New" w:hAnsi="Angsana New" w:hint="cs"/>
          <w:sz w:val="30"/>
          <w:szCs w:val="30"/>
          <w:cs/>
          <w:lang w:val="en-GB"/>
        </w:rPr>
        <w:t>าที่</w:t>
      </w:r>
      <w:r w:rsidRPr="00C417B0">
        <w:rPr>
          <w:rFonts w:ascii="Angsana New" w:hAnsi="Angsana New" w:hint="cs"/>
          <w:sz w:val="30"/>
          <w:szCs w:val="30"/>
          <w:cs/>
          <w:lang w:val="en-GB"/>
        </w:rPr>
        <w:t>จดทะเบียนในตลาดหลักทรัพย์ดังนั้นจึงไม่มีราคา</w:t>
      </w:r>
      <w:r w:rsidR="009630E5">
        <w:rPr>
          <w:rFonts w:ascii="Angsana New" w:hAnsi="Angsana New" w:hint="cs"/>
          <w:sz w:val="30"/>
          <w:szCs w:val="30"/>
          <w:cs/>
          <w:lang w:val="en-GB"/>
        </w:rPr>
        <w:t>ที่เปิดเผยต่อสาธารณชน</w:t>
      </w:r>
    </w:p>
    <w:p w:rsidR="009630E5" w:rsidRDefault="009630E5" w:rsidP="007D34DF">
      <w:pPr>
        <w:rPr>
          <w:rFonts w:ascii="Angsana New" w:hAnsi="Angsana New"/>
          <w:sz w:val="28"/>
          <w:szCs w:val="28"/>
          <w:cs/>
          <w:lang w:val="en-GB"/>
        </w:rPr>
        <w:sectPr w:rsidR="009630E5" w:rsidSect="005E266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DE6D41" w:rsidRDefault="00DE6D41" w:rsidP="00A52379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:rsidR="006119D3" w:rsidRPr="004A6CED" w:rsidRDefault="006119D3" w:rsidP="006119D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2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4"/>
        <w:gridCol w:w="1437"/>
        <w:gridCol w:w="1354"/>
        <w:gridCol w:w="267"/>
        <w:gridCol w:w="1352"/>
      </w:tblGrid>
      <w:tr w:rsidR="0077534F" w:rsidRPr="003407AB" w:rsidTr="00F13830">
        <w:tc>
          <w:tcPr>
            <w:tcW w:w="2622" w:type="pct"/>
          </w:tcPr>
          <w:p w:rsidR="0077534F" w:rsidRPr="006119D3" w:rsidRDefault="0077534F" w:rsidP="0061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3" w:type="pct"/>
            <w:gridSpan w:val="3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534F" w:rsidRPr="003407AB" w:rsidTr="00F13830">
        <w:tc>
          <w:tcPr>
            <w:tcW w:w="2622" w:type="pct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07A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75" w:type="pct"/>
          </w:tcPr>
          <w:p w:rsidR="0077534F" w:rsidRPr="000025AE" w:rsidRDefault="00653428" w:rsidP="00744C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30" w:type="pct"/>
          </w:tcPr>
          <w:p w:rsidR="0077534F" w:rsidRPr="003407AB" w:rsidRDefault="0077534F" w:rsidP="00744C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44" w:type="pct"/>
          </w:tcPr>
          <w:p w:rsidR="0077534F" w:rsidRPr="003407AB" w:rsidRDefault="0077534F" w:rsidP="0074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:rsidR="0077534F" w:rsidRPr="003407AB" w:rsidRDefault="0077534F" w:rsidP="00744C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77534F" w:rsidRPr="003407AB" w:rsidTr="00F13830">
        <w:tc>
          <w:tcPr>
            <w:tcW w:w="2622" w:type="pct"/>
          </w:tcPr>
          <w:p w:rsidR="0077534F" w:rsidRPr="003407AB" w:rsidRDefault="0077534F" w:rsidP="0074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3" w:type="pct"/>
            <w:gridSpan w:val="3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7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34F" w:rsidRPr="003407AB" w:rsidTr="00F13830">
        <w:tc>
          <w:tcPr>
            <w:tcW w:w="2622" w:type="pct"/>
          </w:tcPr>
          <w:p w:rsidR="0077534F" w:rsidRPr="00A409A3" w:rsidRDefault="0077534F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09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09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75" w:type="pct"/>
          </w:tcPr>
          <w:p w:rsidR="0077534F" w:rsidRPr="00A409A3" w:rsidRDefault="0077534F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:rsidR="0077534F" w:rsidRPr="00A409A3" w:rsidRDefault="0077534F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 w:hint="cs"/>
                <w:sz w:val="30"/>
                <w:szCs w:val="30"/>
              </w:rPr>
              <w:t>1,625,486</w:t>
            </w:r>
          </w:p>
        </w:tc>
        <w:tc>
          <w:tcPr>
            <w:tcW w:w="144" w:type="pct"/>
          </w:tcPr>
          <w:p w:rsidR="0077534F" w:rsidRPr="00A409A3" w:rsidRDefault="0077534F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77534F" w:rsidRPr="003407AB" w:rsidRDefault="0077534F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7A37">
              <w:rPr>
                <w:rFonts w:ascii="Angsana New" w:hAnsi="Angsana New"/>
                <w:sz w:val="30"/>
                <w:szCs w:val="30"/>
                <w:cs/>
              </w:rPr>
              <w:t>546</w:t>
            </w:r>
            <w:r w:rsidRPr="00AE7A37">
              <w:rPr>
                <w:rFonts w:ascii="Angsana New" w:hAnsi="Angsana New"/>
                <w:sz w:val="30"/>
                <w:szCs w:val="30"/>
              </w:rPr>
              <w:t>,</w:t>
            </w:r>
            <w:r w:rsidRPr="00AE7A37">
              <w:rPr>
                <w:rFonts w:ascii="Angsana New" w:hAnsi="Angsana New"/>
                <w:sz w:val="30"/>
                <w:szCs w:val="30"/>
                <w:cs/>
              </w:rPr>
              <w:t>594</w:t>
            </w:r>
          </w:p>
        </w:tc>
      </w:tr>
      <w:tr w:rsidR="005721E3" w:rsidRPr="003407AB" w:rsidTr="00822D1B">
        <w:tc>
          <w:tcPr>
            <w:tcW w:w="2622" w:type="pct"/>
          </w:tcPr>
          <w:p w:rsidR="005721E3" w:rsidRPr="00A409A3" w:rsidRDefault="005721E3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09A3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75" w:type="pct"/>
          </w:tcPr>
          <w:p w:rsidR="005721E3" w:rsidRPr="00A409A3" w:rsidRDefault="005721E3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:rsidR="005721E3" w:rsidRPr="00A409A3" w:rsidRDefault="005721E3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 w:hint="cs"/>
                <w:sz w:val="30"/>
                <w:szCs w:val="30"/>
              </w:rPr>
              <w:t>29,920</w:t>
            </w:r>
          </w:p>
        </w:tc>
        <w:tc>
          <w:tcPr>
            <w:tcW w:w="144" w:type="pct"/>
          </w:tcPr>
          <w:p w:rsidR="005721E3" w:rsidRPr="00A409A3" w:rsidRDefault="005721E3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5721E3" w:rsidRPr="003407AB" w:rsidRDefault="005721E3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4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4F" w:rsidRPr="003407AB" w:rsidTr="00F13830">
        <w:tc>
          <w:tcPr>
            <w:tcW w:w="2622" w:type="pct"/>
          </w:tcPr>
          <w:p w:rsidR="0077534F" w:rsidRPr="00A409A3" w:rsidRDefault="0077534F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09A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  <w:r w:rsidR="005721E3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4A6CED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775" w:type="pct"/>
          </w:tcPr>
          <w:p w:rsidR="0077534F" w:rsidRPr="00A409A3" w:rsidRDefault="00653428" w:rsidP="000025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202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0" w:type="pct"/>
          </w:tcPr>
          <w:p w:rsidR="0077534F" w:rsidRPr="00A409A3" w:rsidRDefault="0077534F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 w:hint="cs"/>
                <w:sz w:val="30"/>
                <w:szCs w:val="30"/>
              </w:rPr>
              <w:t>39,2</w:t>
            </w:r>
            <w:r w:rsidR="005033B3" w:rsidRPr="00A409A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" w:type="pct"/>
          </w:tcPr>
          <w:p w:rsidR="0077534F" w:rsidRPr="00A409A3" w:rsidRDefault="0077534F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77534F" w:rsidRPr="003407AB" w:rsidRDefault="00A409A3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34,440</w:t>
            </w:r>
          </w:p>
        </w:tc>
      </w:tr>
      <w:tr w:rsidR="00391D93" w:rsidRPr="003407AB" w:rsidTr="00F13830">
        <w:tc>
          <w:tcPr>
            <w:tcW w:w="2622" w:type="pct"/>
          </w:tcPr>
          <w:p w:rsidR="00391D93" w:rsidRPr="00A409A3" w:rsidRDefault="00A409A3" w:rsidP="00A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09A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775" w:type="pct"/>
          </w:tcPr>
          <w:p w:rsidR="00391D93" w:rsidRPr="00A409A3" w:rsidRDefault="00391D93" w:rsidP="000025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:rsidR="00391D93" w:rsidRPr="00A409A3" w:rsidRDefault="00A409A3" w:rsidP="00A409A3">
            <w:pPr>
              <w:pStyle w:val="BodyTex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decimal" w:pos="693"/>
                <w:tab w:val="left" w:pos="791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:rsidR="00391D93" w:rsidRPr="00A409A3" w:rsidRDefault="00391D93" w:rsidP="00AE7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391D93" w:rsidRDefault="00A409A3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</w:tr>
      <w:tr w:rsidR="00F13830" w:rsidRPr="003407AB" w:rsidTr="00F13830">
        <w:tc>
          <w:tcPr>
            <w:tcW w:w="2622" w:type="pct"/>
          </w:tcPr>
          <w:p w:rsidR="00F13830" w:rsidRPr="00A409A3" w:rsidRDefault="00F13830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75" w:type="pct"/>
          </w:tcPr>
          <w:p w:rsidR="00F13830" w:rsidRPr="00A409A3" w:rsidRDefault="00F13830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:rsidR="00F13830" w:rsidRPr="00A409A3" w:rsidRDefault="00F13830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3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09A3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:rsidR="00F13830" w:rsidRPr="00A409A3" w:rsidRDefault="00F13830" w:rsidP="0082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:rsidR="00F13830" w:rsidRDefault="00F13830" w:rsidP="0082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77534F" w:rsidRPr="003407AB" w:rsidTr="00F13830">
        <w:tc>
          <w:tcPr>
            <w:tcW w:w="2622" w:type="pct"/>
          </w:tcPr>
          <w:p w:rsidR="0077534F" w:rsidRPr="003407AB" w:rsidRDefault="0077534F" w:rsidP="0074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775" w:type="pct"/>
          </w:tcPr>
          <w:p w:rsidR="0077534F" w:rsidRPr="00AE7A37" w:rsidRDefault="0077534F" w:rsidP="0074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:rsidR="0077534F" w:rsidRPr="003407AB" w:rsidRDefault="0077534F" w:rsidP="00744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A37">
              <w:rPr>
                <w:rFonts w:ascii="Angsana New" w:hAnsi="Angsana New"/>
                <w:b/>
                <w:bCs/>
                <w:sz w:val="30"/>
                <w:szCs w:val="30"/>
              </w:rPr>
              <w:t>1,694,66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77534F" w:rsidRPr="003407AB" w:rsidRDefault="0077534F" w:rsidP="00744C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:rsidR="0077534F" w:rsidRPr="003407AB" w:rsidRDefault="0077534F" w:rsidP="00AE7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1063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A37">
              <w:rPr>
                <w:rFonts w:ascii="Angsana New" w:hAnsi="Angsana New"/>
                <w:b/>
                <w:bCs/>
                <w:sz w:val="30"/>
                <w:szCs w:val="30"/>
              </w:rPr>
              <w:t>580,967</w:t>
            </w:r>
          </w:p>
        </w:tc>
      </w:tr>
    </w:tbl>
    <w:p w:rsidR="006119D3" w:rsidRPr="003407AB" w:rsidRDefault="006119D3" w:rsidP="0061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4"/>
          <w:szCs w:val="24"/>
        </w:rPr>
      </w:pPr>
      <w:r w:rsidRPr="003407AB">
        <w:rPr>
          <w:rFonts w:ascii="Angsana New" w:hAnsi="Angsana New"/>
          <w:sz w:val="24"/>
          <w:szCs w:val="24"/>
        </w:rPr>
        <w:tab/>
      </w:r>
    </w:p>
    <w:p w:rsidR="000025AE" w:rsidRPr="003407AB" w:rsidRDefault="006119D3" w:rsidP="00FC2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  <w:cs/>
        </w:rPr>
      </w:pPr>
      <w:r w:rsidRPr="003407AB">
        <w:rPr>
          <w:rFonts w:ascii="Angsana New" w:hAnsi="Angsana New"/>
          <w:sz w:val="30"/>
          <w:szCs w:val="30"/>
        </w:rPr>
        <w:tab/>
      </w:r>
      <w:r w:rsidR="00446E2F" w:rsidRPr="00C908A9">
        <w:rPr>
          <w:rFonts w:ascii="Angsana New" w:hAnsi="Angsana New" w:hint="cs"/>
          <w:spacing w:val="4"/>
          <w:sz w:val="30"/>
          <w:szCs w:val="30"/>
          <w:cs/>
        </w:rPr>
        <w:t>ในเดือน</w:t>
      </w:r>
      <w:r w:rsidR="000025AE" w:rsidRPr="00C908A9">
        <w:rPr>
          <w:rFonts w:ascii="Angsana New" w:hAnsi="Angsana New" w:hint="cs"/>
          <w:spacing w:val="4"/>
          <w:sz w:val="30"/>
          <w:szCs w:val="30"/>
          <w:cs/>
        </w:rPr>
        <w:t xml:space="preserve">มีนาคม 2562 </w:t>
      </w:r>
      <w:r w:rsidR="00446E2F" w:rsidRPr="00C908A9">
        <w:rPr>
          <w:rFonts w:ascii="Angsana New" w:hAnsi="Angsana New" w:hint="cs"/>
          <w:spacing w:val="4"/>
          <w:sz w:val="30"/>
          <w:szCs w:val="30"/>
          <w:cs/>
        </w:rPr>
        <w:t>บริษัทได้</w:t>
      </w:r>
      <w:r w:rsidR="000025AE" w:rsidRPr="00C908A9">
        <w:rPr>
          <w:rFonts w:ascii="Angsana New" w:hAnsi="Angsana New" w:hint="cs"/>
          <w:spacing w:val="4"/>
          <w:sz w:val="30"/>
          <w:szCs w:val="30"/>
          <w:cs/>
        </w:rPr>
        <w:t>ซื้อหุ้นเพิ่มเติมในบริษัท ไทยบริติช ซีเคียวริตี้ พริ้นติ้ง จำกัด (มหาชน) จากบุคคล</w:t>
      </w:r>
      <w:r w:rsidR="000025AE" w:rsidRPr="00C908A9">
        <w:rPr>
          <w:rFonts w:ascii="Angsana New" w:hAnsi="Angsana New" w:hint="cs"/>
          <w:sz w:val="30"/>
          <w:szCs w:val="30"/>
          <w:cs/>
        </w:rPr>
        <w:t xml:space="preserve">ที่เกี่ยวข้องกันจำนวน </w:t>
      </w:r>
      <w:r w:rsidR="000025AE" w:rsidRPr="00C908A9">
        <w:rPr>
          <w:rFonts w:ascii="Angsana New" w:hAnsi="Angsana New"/>
          <w:sz w:val="30"/>
          <w:szCs w:val="30"/>
        </w:rPr>
        <w:t>2.2</w:t>
      </w:r>
      <w:r w:rsidR="000025AE" w:rsidRPr="00C908A9">
        <w:rPr>
          <w:rFonts w:ascii="Angsana New" w:hAnsi="Angsana New" w:hint="cs"/>
          <w:sz w:val="30"/>
          <w:szCs w:val="30"/>
          <w:cs/>
        </w:rPr>
        <w:t xml:space="preserve"> ล้านหุ้น ในราคาหุ้นละ </w:t>
      </w:r>
      <w:r w:rsidR="000025AE" w:rsidRPr="00C908A9">
        <w:rPr>
          <w:rFonts w:ascii="Angsana New" w:hAnsi="Angsana New"/>
          <w:sz w:val="30"/>
          <w:szCs w:val="30"/>
        </w:rPr>
        <w:t>13.60</w:t>
      </w:r>
      <w:r w:rsidR="000025AE" w:rsidRPr="00C908A9">
        <w:rPr>
          <w:rFonts w:ascii="Angsana New" w:hAnsi="Angsana New" w:hint="cs"/>
          <w:sz w:val="30"/>
          <w:szCs w:val="30"/>
          <w:cs/>
        </w:rPr>
        <w:t xml:space="preserve"> บาทต่อหุ้น เป็นจำนวนเงินรวม </w:t>
      </w:r>
      <w:r w:rsidR="000025AE" w:rsidRPr="00C908A9">
        <w:rPr>
          <w:rFonts w:ascii="Angsana New" w:hAnsi="Angsana New"/>
          <w:sz w:val="30"/>
          <w:szCs w:val="30"/>
        </w:rPr>
        <w:t>29.92</w:t>
      </w:r>
      <w:r w:rsidR="000025AE" w:rsidRPr="00C908A9">
        <w:rPr>
          <w:rFonts w:ascii="Angsana New" w:hAnsi="Angsana New" w:hint="cs"/>
          <w:sz w:val="30"/>
          <w:szCs w:val="30"/>
          <w:cs/>
        </w:rPr>
        <w:t xml:space="preserve"> ล้านบาท ทำให้บริษัทมีสัดส่วนในเงินลงทุนเพิ่</w:t>
      </w:r>
      <w:r w:rsidR="00F572CF" w:rsidRPr="00C908A9">
        <w:rPr>
          <w:rFonts w:ascii="Angsana New" w:hAnsi="Angsana New" w:hint="cs"/>
          <w:sz w:val="30"/>
          <w:szCs w:val="30"/>
          <w:cs/>
        </w:rPr>
        <w:t>ม</w:t>
      </w:r>
      <w:r w:rsidR="000025AE" w:rsidRPr="00C908A9">
        <w:rPr>
          <w:rFonts w:ascii="Angsana New" w:hAnsi="Angsana New" w:hint="cs"/>
          <w:sz w:val="30"/>
          <w:szCs w:val="30"/>
          <w:cs/>
        </w:rPr>
        <w:t>ขึ้นจากร้อยละ 77.74 เป็นร้อยละ 79.74</w:t>
      </w:r>
    </w:p>
    <w:p w:rsidR="009630E5" w:rsidRDefault="009630E5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6119D3" w:rsidRPr="006119D3" w:rsidRDefault="006119D3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  <w:sectPr w:rsidR="006119D3" w:rsidRPr="006119D3" w:rsidSect="006119D3">
          <w:pgSz w:w="11907" w:h="16840" w:code="9"/>
          <w:pgMar w:top="1152" w:right="1197" w:bottom="1152" w:left="1080" w:header="720" w:footer="720" w:gutter="0"/>
          <w:cols w:space="708"/>
          <w:docGrid w:linePitch="360"/>
        </w:sectPr>
      </w:pPr>
    </w:p>
    <w:p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2562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bidi="th-TH"/>
        </w:rPr>
        <w:t>2561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0586C">
        <w:rPr>
          <w:rFonts w:ascii="Angsana New" w:hAnsi="Angsana New" w:hint="cs"/>
          <w:sz w:val="30"/>
          <w:szCs w:val="30"/>
          <w:cs/>
          <w:lang w:val="en-US" w:bidi="th-TH"/>
        </w:rPr>
        <w:t>สาม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4F0947" w:rsidRPr="00A7124D">
        <w:rPr>
          <w:rFonts w:ascii="Angsana New" w:hAnsi="Angsana New"/>
          <w:sz w:val="30"/>
          <w:szCs w:val="30"/>
        </w:rPr>
        <w:t>3</w:t>
      </w:r>
      <w:r w:rsidR="00AA45E2">
        <w:rPr>
          <w:rFonts w:ascii="Angsana New" w:hAnsi="Angsana New"/>
          <w:sz w:val="30"/>
          <w:szCs w:val="30"/>
          <w:lang w:val="en-US" w:bidi="th-TH"/>
        </w:rPr>
        <w:t>1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AA45E2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8F307C">
        <w:rPr>
          <w:rFonts w:ascii="Angsana New" w:hAnsi="Angsana New"/>
          <w:sz w:val="30"/>
          <w:szCs w:val="30"/>
          <w:lang w:val="en-US" w:eastAsia="ja-JP" w:bidi="th-TH"/>
        </w:rPr>
        <w:t>2561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CF06D1" w:rsidRPr="00CF06D1" w:rsidRDefault="00CF06D1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20"/>
          <w:lang w:bidi="th-TH"/>
        </w:rPr>
      </w:pPr>
    </w:p>
    <w:tbl>
      <w:tblPr>
        <w:tblW w:w="15478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1800"/>
        <w:gridCol w:w="1798"/>
        <w:gridCol w:w="630"/>
        <w:gridCol w:w="180"/>
        <w:gridCol w:w="9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D27A81" w:rsidRPr="00D92848" w:rsidTr="00A770A6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8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22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27A81" w:rsidRPr="00D92848" w:rsidTr="00A770A6">
        <w:trPr>
          <w:trHeight w:hRule="exact" w:val="272"/>
        </w:trPr>
        <w:tc>
          <w:tcPr>
            <w:tcW w:w="180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8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Del="00685444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271F4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:rsidR="00D27A81" w:rsidRPr="00D9284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D27A81" w:rsidRPr="00D92848" w:rsidRDefault="00D27A81" w:rsidP="00E11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E11AF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5B5B3C" w:rsidRPr="00D92848" w:rsidTr="00A770A6">
        <w:trPr>
          <w:trHeight w:hRule="exact" w:val="263"/>
        </w:trPr>
        <w:tc>
          <w:tcPr>
            <w:tcW w:w="180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8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4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5B5B3C" w:rsidRPr="00D92848" w:rsidRDefault="00271F4E" w:rsidP="0027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Pr="00D92848" w:rsidRDefault="00271F4E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:rsidR="005B5B3C" w:rsidRPr="00D92848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5B5B3C" w:rsidRDefault="005B5B3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งวดสามเดือนสิ้นสุดวันที่</w:t>
            </w:r>
          </w:p>
        </w:tc>
      </w:tr>
      <w:tr w:rsidR="001F099D" w:rsidRPr="00D92848" w:rsidTr="00A770A6">
        <w:trPr>
          <w:trHeight w:hRule="exact" w:val="21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798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F014B3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1F099D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1F099D" w:rsidRPr="00D92848" w:rsidTr="00A770A6">
        <w:trPr>
          <w:trHeight w:hRule="exact" w:val="21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8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8F307C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2561</w:t>
            </w:r>
          </w:p>
        </w:tc>
      </w:tr>
      <w:tr w:rsidR="001F099D" w:rsidRPr="00D92848" w:rsidTr="00A770A6">
        <w:trPr>
          <w:trHeight w:hRule="exact" w:val="216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8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4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F099D" w:rsidRPr="00D92848" w:rsidTr="00A770A6">
        <w:trPr>
          <w:trHeight w:hRule="exact" w:val="281"/>
        </w:trPr>
        <w:tc>
          <w:tcPr>
            <w:tcW w:w="180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9124E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798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1F099D" w:rsidRPr="00D92848" w:rsidRDefault="001F099D" w:rsidP="001F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715C4" w:rsidRPr="00D92848" w:rsidTr="00A770A6">
        <w:trPr>
          <w:trHeight w:hRule="exact" w:val="290"/>
        </w:trPr>
        <w:tc>
          <w:tcPr>
            <w:tcW w:w="1800" w:type="dxa"/>
          </w:tcPr>
          <w:p w:rsidR="005715C4" w:rsidRPr="00271F4E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ที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เค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เอส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.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</w:p>
        </w:tc>
        <w:tc>
          <w:tcPr>
            <w:tcW w:w="1798" w:type="dxa"/>
            <w:vAlign w:val="center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15C4">
              <w:rPr>
                <w:rFonts w:asciiTheme="majorBidi" w:hAnsiTheme="majorBidi" w:hint="cs"/>
                <w:szCs w:val="22"/>
                <w:cs/>
                <w:lang w:val="en-US" w:bidi="th-TH"/>
              </w:rPr>
              <w:t>พิมพ์แบบฟอร์ม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ต่างๆ</w:t>
            </w:r>
          </w:p>
        </w:tc>
        <w:tc>
          <w:tcPr>
            <w:tcW w:w="63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  <w:gridSpan w:val="2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314,655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225D8E" w:rsidP="005715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570,535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542,363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5715C4" w:rsidRPr="00D92848" w:rsidRDefault="005715C4" w:rsidP="0057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5715C4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715C4" w:rsidRPr="00D92848" w:rsidTr="00A770A6">
        <w:trPr>
          <w:trHeight w:hRule="exact" w:val="290"/>
        </w:trPr>
        <w:tc>
          <w:tcPr>
            <w:tcW w:w="1800" w:type="dxa"/>
          </w:tcPr>
          <w:p w:rsidR="005715C4" w:rsidRPr="00271F4E" w:rsidRDefault="00A770A6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 </w:t>
            </w:r>
            <w:r w:rsidR="005715C4" w:rsidRPr="00271F4E">
              <w:rPr>
                <w:rFonts w:asciiTheme="majorBidi" w:hAnsi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1798" w:type="dxa"/>
            <w:vAlign w:val="center"/>
          </w:tcPr>
          <w:p w:rsidR="005715C4" w:rsidRPr="00D92848" w:rsidRDefault="00A770A6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</w:t>
            </w:r>
            <w:r w:rsidR="00D70D8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สื่อสิ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่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งพิมพ์ทุกประเภท</w:t>
            </w:r>
          </w:p>
        </w:tc>
        <w:tc>
          <w:tcPr>
            <w:tcW w:w="63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15C4" w:rsidRPr="00D92848" w:rsidTr="00A770A6">
        <w:trPr>
          <w:trHeight w:hRule="exact" w:val="290"/>
        </w:trPr>
        <w:tc>
          <w:tcPr>
            <w:tcW w:w="1800" w:type="dxa"/>
          </w:tcPr>
          <w:p w:rsidR="005715C4" w:rsidRPr="00271F4E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vAlign w:val="center"/>
          </w:tcPr>
          <w:p w:rsidR="005715C4" w:rsidRPr="00D92848" w:rsidRDefault="00A770A6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</w:t>
            </w:r>
            <w:r w:rsidR="00D70D8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และให้บริการบริหาร</w:t>
            </w:r>
          </w:p>
        </w:tc>
        <w:tc>
          <w:tcPr>
            <w:tcW w:w="63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15C4" w:rsidRPr="00D92848" w:rsidTr="00A770A6">
        <w:trPr>
          <w:trHeight w:hRule="exact" w:val="290"/>
        </w:trPr>
        <w:tc>
          <w:tcPr>
            <w:tcW w:w="1800" w:type="dxa"/>
          </w:tcPr>
          <w:p w:rsidR="005715C4" w:rsidRPr="00271F4E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vAlign w:val="center"/>
          </w:tcPr>
          <w:p w:rsidR="005715C4" w:rsidRDefault="00A770A6" w:rsidP="005715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</w:t>
            </w:r>
            <w:r w:rsidR="00D70D8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คลัง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สินค้า</w:t>
            </w:r>
          </w:p>
        </w:tc>
        <w:tc>
          <w:tcPr>
            <w:tcW w:w="63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135B7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13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Pr="00D92848" w:rsidRDefault="005715C4" w:rsidP="009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0700" w:rsidRPr="00D92848" w:rsidTr="00A770A6">
        <w:trPr>
          <w:trHeight w:hRule="exact" w:val="272"/>
        </w:trPr>
        <w:tc>
          <w:tcPr>
            <w:tcW w:w="1800" w:type="dxa"/>
          </w:tcPr>
          <w:p w:rsidR="00C10700" w:rsidRPr="00D92848" w:rsidRDefault="00C10700" w:rsidP="00C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ไทย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บริติช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ซีเคียวริตี้</w:t>
            </w:r>
          </w:p>
        </w:tc>
        <w:tc>
          <w:tcPr>
            <w:tcW w:w="1798" w:type="dxa"/>
            <w:vAlign w:val="center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63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79.74</w:t>
            </w:r>
          </w:p>
        </w:tc>
        <w:tc>
          <w:tcPr>
            <w:tcW w:w="270" w:type="dxa"/>
            <w:gridSpan w:val="2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77.74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110,000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1,371,8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10700" w:rsidRPr="009A5C0B" w:rsidRDefault="00C10700" w:rsidP="00C107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,341,942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1,117,122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1,078,238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324D1">
              <w:rPr>
                <w:rFonts w:asciiTheme="majorBidi" w:hAnsiTheme="majorBidi" w:cstheme="majorBidi"/>
                <w:szCs w:val="22"/>
                <w:lang w:bidi="th-TH"/>
              </w:rPr>
              <w:t>1,298,224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5324D1">
              <w:rPr>
                <w:rFonts w:asciiTheme="majorBidi" w:hAnsiTheme="majorBidi" w:cstheme="majorBidi"/>
                <w:szCs w:val="22"/>
                <w:lang w:bidi="th-TH"/>
              </w:rPr>
              <w:t>1,325,526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C10700" w:rsidRPr="00D92848" w:rsidRDefault="00C10700" w:rsidP="00C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C10700" w:rsidRPr="00D92848" w:rsidRDefault="00C10700" w:rsidP="00C10700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B78B8" w:rsidRPr="00D92848" w:rsidTr="00A770A6">
        <w:trPr>
          <w:trHeight w:hRule="exact" w:val="290"/>
        </w:trPr>
        <w:tc>
          <w:tcPr>
            <w:tcW w:w="1800" w:type="dxa"/>
          </w:tcPr>
          <w:p w:rsidR="00FB78B8" w:rsidRPr="00271F4E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="00A770A6">
              <w:rPr>
                <w:rFonts w:asciiTheme="majorBidi" w:hAnsiTheme="majorBidi"/>
                <w:sz w:val="22"/>
                <w:szCs w:val="22"/>
              </w:rPr>
              <w:t xml:space="preserve">  </w:t>
            </w: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พริ้นติ้ง จำกัด (มหาชน)</w:t>
            </w:r>
          </w:p>
        </w:tc>
        <w:tc>
          <w:tcPr>
            <w:tcW w:w="1798" w:type="dxa"/>
            <w:vAlign w:val="center"/>
          </w:tcPr>
          <w:p w:rsidR="00FB78B8" w:rsidRPr="00D92848" w:rsidRDefault="00D70D80" w:rsidP="00FB78B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</w:t>
            </w:r>
            <w:r w:rsidR="00FB78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การทำเทียม</w:t>
            </w:r>
          </w:p>
        </w:tc>
        <w:tc>
          <w:tcPr>
            <w:tcW w:w="63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D92848" w:rsidRDefault="00FB78B8" w:rsidP="00633A8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9A5C0B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FB78B8" w:rsidRPr="00D92848" w:rsidRDefault="00FB78B8" w:rsidP="00FB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FB78B8" w:rsidRPr="00D92848" w:rsidRDefault="00FB78B8" w:rsidP="00FB78B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00116" w:rsidRPr="00D92848" w:rsidTr="00A770A6">
        <w:trPr>
          <w:trHeight w:hRule="exact" w:val="317"/>
        </w:trPr>
        <w:tc>
          <w:tcPr>
            <w:tcW w:w="1800" w:type="dxa"/>
          </w:tcPr>
          <w:p w:rsidR="00300116" w:rsidRPr="00271F4E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798" w:type="dxa"/>
            <w:vAlign w:val="center"/>
          </w:tcPr>
          <w:p w:rsidR="00300116" w:rsidRPr="00D92848" w:rsidRDefault="005715C4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63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  <w:gridSpan w:val="2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77733B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7,</w:t>
            </w:r>
            <w:r w:rsidR="00510E1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012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4,885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00116" w:rsidRPr="00D92848" w:rsidRDefault="00300116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00116" w:rsidRPr="00D92848" w:rsidRDefault="00300116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715C4" w:rsidRPr="00D92848" w:rsidTr="00A770A6">
        <w:trPr>
          <w:trHeight w:hRule="exact" w:val="317"/>
        </w:trPr>
        <w:tc>
          <w:tcPr>
            <w:tcW w:w="1800" w:type="dxa"/>
          </w:tcPr>
          <w:p w:rsidR="005715C4" w:rsidRPr="00271F4E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vAlign w:val="center"/>
          </w:tcPr>
          <w:p w:rsidR="005715C4" w:rsidRPr="00D92848" w:rsidRDefault="00D70D80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ให้บริการด้านระบบ</w:t>
            </w:r>
          </w:p>
        </w:tc>
        <w:tc>
          <w:tcPr>
            <w:tcW w:w="63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715C4" w:rsidRPr="00D92848" w:rsidTr="00A770A6">
        <w:trPr>
          <w:trHeight w:hRule="exact" w:val="317"/>
        </w:trPr>
        <w:tc>
          <w:tcPr>
            <w:tcW w:w="1800" w:type="dxa"/>
          </w:tcPr>
          <w:p w:rsidR="005715C4" w:rsidRPr="00271F4E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vAlign w:val="center"/>
          </w:tcPr>
          <w:p w:rsidR="005715C4" w:rsidRPr="00D92848" w:rsidRDefault="00D70D80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</w:t>
            </w:r>
            <w:r w:rsidR="005715C4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เทคโนโลยีสารสนเทศ</w:t>
            </w:r>
          </w:p>
        </w:tc>
        <w:tc>
          <w:tcPr>
            <w:tcW w:w="63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715C4" w:rsidRPr="00D92848" w:rsidRDefault="005715C4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5715C4" w:rsidRDefault="005715C4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B78B2" w:rsidRPr="00D92848" w:rsidTr="00B35CF3">
        <w:trPr>
          <w:trHeight w:hRule="exact" w:val="317"/>
        </w:trPr>
        <w:tc>
          <w:tcPr>
            <w:tcW w:w="1800" w:type="dxa"/>
          </w:tcPr>
          <w:p w:rsidR="00AB78B2" w:rsidRPr="00271F4E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vAlign w:val="center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และซอฟต์แวร์</w:t>
            </w:r>
          </w:p>
        </w:tc>
        <w:tc>
          <w:tcPr>
            <w:tcW w:w="63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AB78B2" w:rsidRPr="00D92848" w:rsidRDefault="00AB78B2" w:rsidP="0030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AB78B2" w:rsidRDefault="00AB78B2" w:rsidP="003001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324D1" w:rsidRPr="00D92848" w:rsidTr="00B35CF3">
        <w:trPr>
          <w:trHeight w:hRule="exact" w:val="255"/>
        </w:trPr>
        <w:tc>
          <w:tcPr>
            <w:tcW w:w="180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98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1,691,517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1,661,597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321AE7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1,694,669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1,625,486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5324D1" w:rsidRPr="005324D1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:rsidR="005324D1" w:rsidRPr="00D92848" w:rsidRDefault="005324D1" w:rsidP="0053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324D1" w:rsidRPr="00D92848" w:rsidRDefault="005324D1" w:rsidP="005324D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:rsidR="00971D5C" w:rsidRPr="000018DF" w:rsidRDefault="00971D5C" w:rsidP="00971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p w:rsidR="00E07EA3" w:rsidRDefault="00227E54" w:rsidP="00E07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C350E3">
        <w:rPr>
          <w:rFonts w:ascii="Angsana New" w:hAnsi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:rsidR="00E321B6" w:rsidRPr="000018DF" w:rsidRDefault="00E321B6" w:rsidP="00E07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p w:rsidR="00E07EA3" w:rsidRPr="00E07EA3" w:rsidRDefault="00A5227B" w:rsidP="00E07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  <w:sectPr w:rsidR="00E07EA3" w:rsidRPr="00E07EA3" w:rsidSect="009B701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F0A8F">
        <w:rPr>
          <w:rFonts w:hint="cs"/>
          <w:spacing w:val="6"/>
          <w:sz w:val="28"/>
          <w:szCs w:val="28"/>
          <w:cs/>
        </w:rPr>
        <w:t xml:space="preserve">ณ วันที่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BF0A8F">
        <w:rPr>
          <w:rFonts w:hint="cs"/>
          <w:spacing w:val="6"/>
          <w:sz w:val="28"/>
          <w:szCs w:val="28"/>
          <w:cs/>
        </w:rPr>
        <w:t>มีนาคม</w:t>
      </w:r>
      <w:r w:rsidRPr="00BF0A8F">
        <w:rPr>
          <w:spacing w:val="6"/>
          <w:sz w:val="28"/>
          <w:szCs w:val="28"/>
        </w:rPr>
        <w:t xml:space="preserve">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2562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BF0A8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ธันวาคม </w:t>
      </w:r>
      <w:r w:rsidRPr="00BF0A8F">
        <w:rPr>
          <w:rFonts w:asciiTheme="majorBidi" w:hAnsiTheme="majorBidi" w:cstheme="majorBidi"/>
          <w:spacing w:val="6"/>
          <w:sz w:val="30"/>
          <w:szCs w:val="30"/>
        </w:rPr>
        <w:t>2561</w:t>
      </w:r>
      <w:r w:rsidRPr="00BF0A8F">
        <w:rPr>
          <w:rFonts w:hint="cs"/>
          <w:spacing w:val="6"/>
          <w:sz w:val="28"/>
          <w:szCs w:val="28"/>
          <w:cs/>
        </w:rPr>
        <w:t xml:space="preserve"> บริษัทนำหุ้นสามัญของบริษัท</w:t>
      </w:r>
      <w:r>
        <w:rPr>
          <w:rFonts w:hint="cs"/>
          <w:spacing w:val="6"/>
          <w:sz w:val="28"/>
          <w:szCs w:val="28"/>
          <w:cs/>
        </w:rPr>
        <w:t xml:space="preserve"> </w:t>
      </w:r>
      <w:r w:rsidRPr="00A3613D">
        <w:rPr>
          <w:rFonts w:hint="cs"/>
          <w:sz w:val="28"/>
          <w:szCs w:val="28"/>
          <w:cs/>
        </w:rPr>
        <w:t>ไทยบริติช</w:t>
      </w:r>
      <w:r w:rsidRPr="00A3613D">
        <w:rPr>
          <w:sz w:val="28"/>
          <w:szCs w:val="28"/>
          <w:cs/>
        </w:rPr>
        <w:t xml:space="preserve"> </w:t>
      </w:r>
      <w:r w:rsidRPr="00A3613D">
        <w:rPr>
          <w:rFonts w:hint="cs"/>
          <w:sz w:val="28"/>
          <w:szCs w:val="28"/>
          <w:cs/>
        </w:rPr>
        <w:t>ซีเคียวริตี้</w:t>
      </w:r>
      <w:r w:rsidRPr="00A3613D">
        <w:rPr>
          <w:sz w:val="28"/>
          <w:szCs w:val="28"/>
          <w:cs/>
        </w:rPr>
        <w:t xml:space="preserve"> </w:t>
      </w:r>
      <w:r w:rsidRPr="00A3613D">
        <w:rPr>
          <w:rFonts w:hint="cs"/>
          <w:sz w:val="28"/>
          <w:szCs w:val="28"/>
          <w:cs/>
        </w:rPr>
        <w:t>พริ้นติ้ง</w:t>
      </w:r>
      <w:r w:rsidRPr="00A3613D">
        <w:rPr>
          <w:sz w:val="28"/>
          <w:szCs w:val="28"/>
          <w:cs/>
        </w:rPr>
        <w:t xml:space="preserve"> </w:t>
      </w:r>
      <w:r w:rsidRPr="00A3613D">
        <w:rPr>
          <w:rFonts w:hint="cs"/>
          <w:sz w:val="28"/>
          <w:szCs w:val="28"/>
          <w:cs/>
        </w:rPr>
        <w:t>จำกัด</w:t>
      </w:r>
      <w:r w:rsidRPr="00A3613D">
        <w:rPr>
          <w:sz w:val="28"/>
          <w:szCs w:val="28"/>
          <w:cs/>
        </w:rPr>
        <w:t xml:space="preserve"> (</w:t>
      </w:r>
      <w:r w:rsidRPr="00A3613D">
        <w:rPr>
          <w:rFonts w:hint="cs"/>
          <w:sz w:val="28"/>
          <w:szCs w:val="28"/>
          <w:cs/>
        </w:rPr>
        <w:t>มหาชน</w:t>
      </w:r>
      <w:r w:rsidRPr="00A3613D">
        <w:rPr>
          <w:sz w:val="28"/>
          <w:szCs w:val="28"/>
          <w:cs/>
        </w:rPr>
        <w:t xml:space="preserve">) </w:t>
      </w:r>
      <w:r w:rsidRPr="00BF0A8F">
        <w:rPr>
          <w:rFonts w:hint="cs"/>
          <w:spacing w:val="6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pacing w:val="6"/>
          <w:sz w:val="30"/>
          <w:szCs w:val="30"/>
        </w:rPr>
        <w:t>24.07</w:t>
      </w:r>
      <w:r w:rsidRPr="00BF0A8F">
        <w:rPr>
          <w:rFonts w:hint="cs"/>
          <w:spacing w:val="6"/>
          <w:sz w:val="28"/>
          <w:szCs w:val="28"/>
          <w:cs/>
        </w:rPr>
        <w:t xml:space="preserve"> ล้านหุ้นไปเป็นหลักประกันวงเงินสินเชื่อที่ได้รับจาก</w:t>
      </w:r>
      <w:r w:rsidRPr="00F72572">
        <w:rPr>
          <w:rFonts w:hint="cs"/>
          <w:spacing w:val="6"/>
          <w:sz w:val="28"/>
          <w:szCs w:val="28"/>
          <w:cs/>
        </w:rPr>
        <w:t>สถาบันการเงิน</w:t>
      </w:r>
      <w:r w:rsidR="005E294D" w:rsidRPr="00E07EA3">
        <w:rPr>
          <w:rFonts w:ascii="Angsana New" w:hAnsi="Angsana New"/>
          <w:sz w:val="30"/>
          <w:szCs w:val="30"/>
        </w:rPr>
        <w:t xml:space="preserve"> </w:t>
      </w:r>
    </w:p>
    <w:p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สาม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Cs/>
          <w:spacing w:val="-4"/>
          <w:sz w:val="30"/>
          <w:szCs w:val="30"/>
        </w:rPr>
        <w:t>3</w:t>
      </w:r>
      <w:r w:rsidR="00C03BE5">
        <w:rPr>
          <w:rFonts w:ascii="Angsana New" w:hAnsi="Angsana New"/>
          <w:bCs/>
          <w:spacing w:val="-4"/>
          <w:sz w:val="30"/>
          <w:szCs w:val="30"/>
        </w:rPr>
        <w:t>1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C03BE5">
        <w:rPr>
          <w:rFonts w:ascii="Angsana New" w:hAnsi="Angsana New" w:hint="cs"/>
          <w:b/>
          <w:spacing w:val="-4"/>
          <w:sz w:val="30"/>
          <w:szCs w:val="30"/>
          <w:cs/>
        </w:rPr>
        <w:t>มีนาคม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8F307C">
        <w:rPr>
          <w:rFonts w:ascii="Angsana New" w:hAnsi="Angsana New"/>
          <w:bCs/>
          <w:spacing w:val="-4"/>
          <w:sz w:val="30"/>
          <w:szCs w:val="30"/>
        </w:rPr>
        <w:t>2562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ละ </w:t>
      </w:r>
      <w:r w:rsidR="008F307C">
        <w:rPr>
          <w:rFonts w:ascii="Angsana New" w:hAnsi="Angsana New"/>
          <w:bCs/>
          <w:spacing w:val="-4"/>
          <w:sz w:val="30"/>
          <w:szCs w:val="30"/>
        </w:rPr>
        <w:t>2561</w:t>
      </w:r>
      <w:r w:rsidRPr="00F44F4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8"/>
        <w:gridCol w:w="1181"/>
        <w:gridCol w:w="246"/>
        <w:gridCol w:w="1217"/>
        <w:gridCol w:w="266"/>
        <w:gridCol w:w="1172"/>
        <w:gridCol w:w="268"/>
        <w:gridCol w:w="1263"/>
      </w:tblGrid>
      <w:tr w:rsidR="00F44F41" w:rsidRPr="00821891" w:rsidTr="006A1C4F">
        <w:trPr>
          <w:tblHeader/>
        </w:trPr>
        <w:tc>
          <w:tcPr>
            <w:tcW w:w="1904" w:type="pct"/>
            <w:shd w:val="clear" w:color="auto" w:fill="auto"/>
          </w:tcPr>
          <w:p w:rsidR="00F44F41" w:rsidRPr="00034274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F44F41" w:rsidRPr="00034274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4274" w:rsidRPr="00821891" w:rsidTr="006A1C4F">
        <w:trPr>
          <w:tblHeader/>
        </w:trPr>
        <w:tc>
          <w:tcPr>
            <w:tcW w:w="2030" w:type="pct"/>
            <w:gridSpan w:val="2"/>
            <w:shd w:val="clear" w:color="auto" w:fill="auto"/>
          </w:tcPr>
          <w:p w:rsidR="00034274" w:rsidRPr="00034274" w:rsidRDefault="00187EBA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342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342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99" w:type="pct"/>
            <w:gridSpan w:val="3"/>
            <w:shd w:val="clear" w:color="auto" w:fill="auto"/>
          </w:tcPr>
          <w:p w:rsidR="00034274" w:rsidRPr="00034274" w:rsidRDefault="00034274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:rsidR="00034274" w:rsidRPr="0003427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:rsidR="00034274" w:rsidRPr="00034274" w:rsidRDefault="00034274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7749C" w:rsidRPr="00821891" w:rsidTr="006A1C4F">
        <w:trPr>
          <w:tblHeader/>
        </w:trPr>
        <w:tc>
          <w:tcPr>
            <w:tcW w:w="1904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:rsidTr="006A1C4F">
        <w:trPr>
          <w:tblHeader/>
        </w:trPr>
        <w:tc>
          <w:tcPr>
            <w:tcW w:w="1904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2,865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11,295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A7129" w:rsidRPr="00034274" w:rsidRDefault="00B27693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A7129" w:rsidRPr="00034274">
              <w:rPr>
                <w:rFonts w:ascii="Angsana New" w:hAnsi="Angsana New"/>
                <w:sz w:val="30"/>
                <w:szCs w:val="30"/>
              </w:rPr>
              <w:t>,384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A7129" w:rsidRP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 w:hint="cs"/>
                <w:sz w:val="30"/>
                <w:szCs w:val="30"/>
              </w:rPr>
              <w:t>(1)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9A7129" w:rsidRPr="00034274" w:rsidRDefault="009F2F25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2F25">
              <w:rPr>
                <w:rFonts w:ascii="Angsana New" w:hAnsi="Angsana New"/>
                <w:sz w:val="30"/>
                <w:szCs w:val="30"/>
              </w:rPr>
              <w:t>22,806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9A7129" w:rsidRPr="00034274" w:rsidRDefault="009F2F25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2F25">
              <w:rPr>
                <w:rFonts w:ascii="Angsana New" w:hAnsi="Angsana New"/>
                <w:sz w:val="30"/>
                <w:szCs w:val="30"/>
              </w:rPr>
              <w:t>(32,598)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41,764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7129" w:rsidRPr="00034274" w:rsidTr="006A1C4F">
        <w:trPr>
          <w:tblHeader/>
        </w:trPr>
        <w:tc>
          <w:tcPr>
            <w:tcW w:w="1904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129" w:rsidRPr="00034274" w:rsidRDefault="00B27693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A5C0B">
              <w:rPr>
                <w:rFonts w:ascii="Angsana New" w:hAnsi="Angsana New"/>
                <w:b/>
                <w:bCs/>
                <w:sz w:val="30"/>
                <w:szCs w:val="30"/>
              </w:rPr>
              <w:t>5,285</w:t>
            </w:r>
          </w:p>
        </w:tc>
        <w:tc>
          <w:tcPr>
            <w:tcW w:w="130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129" w:rsidRPr="00034274" w:rsidRDefault="009F2F25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F25">
              <w:rPr>
                <w:rFonts w:ascii="Angsana New" w:hAnsi="Angsana New"/>
                <w:b/>
                <w:bCs/>
                <w:sz w:val="30"/>
                <w:szCs w:val="30"/>
              </w:rPr>
              <w:t>(32,615)</w:t>
            </w:r>
          </w:p>
        </w:tc>
        <w:tc>
          <w:tcPr>
            <w:tcW w:w="141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</w:rPr>
              <w:t>54,887</w:t>
            </w:r>
          </w:p>
        </w:tc>
        <w:tc>
          <w:tcPr>
            <w:tcW w:w="142" w:type="pct"/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7129" w:rsidRPr="00034274" w:rsidRDefault="009A7129" w:rsidP="009A7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014F2D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16"/>
          <w:szCs w:val="16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269"/>
        <w:gridCol w:w="1145"/>
        <w:gridCol w:w="236"/>
        <w:gridCol w:w="1140"/>
        <w:gridCol w:w="268"/>
        <w:gridCol w:w="1172"/>
        <w:gridCol w:w="268"/>
        <w:gridCol w:w="1351"/>
      </w:tblGrid>
      <w:tr w:rsidR="00F44F41" w:rsidRPr="00821891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F44F41" w:rsidRPr="00034274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F44F41" w:rsidRPr="00034274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3" w:type="pct"/>
            <w:gridSpan w:val="7"/>
            <w:shd w:val="clear" w:color="auto" w:fill="auto"/>
          </w:tcPr>
          <w:p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3427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E3A97" w:rsidRPr="00821891" w:rsidTr="009E3A97">
        <w:trPr>
          <w:trHeight w:hRule="exact" w:val="346"/>
          <w:tblHeader/>
        </w:trPr>
        <w:tc>
          <w:tcPr>
            <w:tcW w:w="2047" w:type="pct"/>
            <w:gridSpan w:val="2"/>
            <w:shd w:val="clear" w:color="auto" w:fill="auto"/>
          </w:tcPr>
          <w:p w:rsidR="009E3A97" w:rsidRPr="00034274" w:rsidRDefault="00187EBA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342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342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342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34" w:type="pct"/>
            <w:gridSpan w:val="3"/>
            <w:shd w:val="clear" w:color="auto" w:fill="auto"/>
          </w:tcPr>
          <w:p w:rsidR="009E3A97" w:rsidRPr="00034274" w:rsidRDefault="009E3A97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</w:tcPr>
          <w:p w:rsidR="009E3A97" w:rsidRPr="00034274" w:rsidRDefault="009E3A97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pct"/>
            <w:gridSpan w:val="3"/>
            <w:shd w:val="clear" w:color="auto" w:fill="auto"/>
          </w:tcPr>
          <w:p w:rsidR="009E3A97" w:rsidRPr="00034274" w:rsidRDefault="009E3A97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92848" w:rsidRPr="00821891" w:rsidTr="009E3A97">
        <w:trPr>
          <w:trHeight w:hRule="exact" w:val="1694"/>
          <w:tblHeader/>
        </w:trPr>
        <w:tc>
          <w:tcPr>
            <w:tcW w:w="1905" w:type="pct"/>
            <w:shd w:val="clear" w:color="auto" w:fill="auto"/>
          </w:tcPr>
          <w:p w:rsidR="00D92848" w:rsidRPr="00034274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2848" w:rsidRPr="00034274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2848" w:rsidRPr="00034274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D92848" w:rsidRPr="00034274" w:rsidRDefault="00D92848" w:rsidP="00D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6A1C4F" w:rsidRDefault="006A1C4F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" w:type="pct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2" w:type="pct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6A1C4F" w:rsidRDefault="006A1C4F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92848" w:rsidRPr="00821891" w:rsidTr="009E3A97">
        <w:trPr>
          <w:trHeight w:hRule="exact" w:val="362"/>
          <w:tblHeader/>
        </w:trPr>
        <w:tc>
          <w:tcPr>
            <w:tcW w:w="1905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:rsidR="00D92848" w:rsidRPr="00821891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53" w:type="pct"/>
            <w:gridSpan w:val="7"/>
            <w:shd w:val="clear" w:color="auto" w:fill="auto"/>
          </w:tcPr>
          <w:p w:rsidR="00D92848" w:rsidRPr="00034274" w:rsidRDefault="00D92848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676A4" w:rsidRP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:rsidR="00D676A4" w:rsidRPr="00034274" w:rsidRDefault="0003427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6A4" w:rsidRPr="00034274" w:rsidTr="009E3A97">
        <w:trPr>
          <w:trHeight w:hRule="exact" w:val="346"/>
          <w:tblHeader/>
        </w:trPr>
        <w:tc>
          <w:tcPr>
            <w:tcW w:w="190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03427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25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6A4" w:rsidRP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 w:hint="cs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42" w:type="pct"/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6A4" w:rsidRPr="00034274" w:rsidRDefault="00D676A4" w:rsidP="00D67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/>
              <w:ind w:left="-108" w:right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83ABC" w:rsidRPr="00A05221" w:rsidRDefault="00583ABC" w:rsidP="00017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:rsidR="009E5C6F" w:rsidRPr="009A5C0B" w:rsidRDefault="009A5C0B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  <w:cs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A5C0B">
        <w:rPr>
          <w:rFonts w:ascii="Angsana New" w:hAnsi="Angsana New"/>
          <w:sz w:val="30"/>
          <w:szCs w:val="30"/>
        </w:rPr>
        <w:t>31</w:t>
      </w:r>
      <w:r w:rsidRPr="009A5C0B">
        <w:rPr>
          <w:rFonts w:ascii="Angsana New" w:hAnsi="Angsana New" w:hint="cs"/>
          <w:sz w:val="30"/>
          <w:szCs w:val="30"/>
          <w:cs/>
        </w:rPr>
        <w:t xml:space="preserve"> มีนาคม 2562 และ </w:t>
      </w:r>
      <w:r w:rsidR="00061DFA">
        <w:rPr>
          <w:rFonts w:ascii="Angsana New" w:hAnsi="Angsana New"/>
          <w:sz w:val="30"/>
          <w:szCs w:val="30"/>
        </w:rPr>
        <w:t xml:space="preserve">31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A5C0B">
        <w:rPr>
          <w:rFonts w:ascii="Angsana New" w:hAnsi="Angsana New" w:hint="cs"/>
          <w:sz w:val="30"/>
          <w:szCs w:val="30"/>
          <w:cs/>
        </w:rPr>
        <w:t>2561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  <w:r w:rsidR="009E5C6F" w:rsidRPr="009A5C0B">
        <w:rPr>
          <w:rFonts w:ascii="Angsana New" w:hAnsi="Angsana New"/>
          <w:sz w:val="30"/>
          <w:szCs w:val="30"/>
          <w:cs/>
        </w:rPr>
        <w:br w:type="page"/>
      </w:r>
    </w:p>
    <w:p w:rsidR="008B7C98" w:rsidRPr="006D5357" w:rsidRDefault="008B7C98" w:rsidP="006D535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357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:rsidR="006D5357" w:rsidRPr="00196FB5" w:rsidRDefault="006D5357" w:rsidP="00C0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1260"/>
        <w:gridCol w:w="180"/>
        <w:gridCol w:w="1170"/>
        <w:gridCol w:w="180"/>
        <w:gridCol w:w="1260"/>
        <w:gridCol w:w="180"/>
        <w:gridCol w:w="1170"/>
      </w:tblGrid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A7142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A71428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A7142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3F6BDE" w:rsidRPr="008B4719" w:rsidRDefault="003F6BDE" w:rsidP="00A71428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 w:rsidRPr="008B4719">
              <w:rPr>
                <w:rFonts w:ascii="Angsana New" w:eastAsiaTheme="minorHAnsi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F6BDE" w:rsidRPr="00CC29F3" w:rsidRDefault="00491FE2" w:rsidP="00491FE2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:rsidR="003F6BDE" w:rsidRPr="004A72D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F6BDE" w:rsidRPr="004A72D3" w:rsidTr="000526B6">
        <w:trPr>
          <w:cantSplit/>
        </w:trPr>
        <w:tc>
          <w:tcPr>
            <w:tcW w:w="2970" w:type="dxa"/>
          </w:tcPr>
          <w:p w:rsidR="003F6BDE" w:rsidRPr="00CC29F3" w:rsidRDefault="003F6BDE" w:rsidP="003F6BDE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3F6BDE" w:rsidRPr="00CC29F3" w:rsidRDefault="003F6BDE" w:rsidP="003F6BDE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34274" w:rsidRPr="00D00398" w:rsidTr="000526B6">
        <w:trPr>
          <w:cantSplit/>
        </w:trPr>
        <w:tc>
          <w:tcPr>
            <w:tcW w:w="2970" w:type="dxa"/>
          </w:tcPr>
          <w:p w:rsidR="00034274" w:rsidRPr="00CC29F3" w:rsidRDefault="00034274" w:rsidP="000342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:rsidR="00034274" w:rsidRPr="00CC29F3" w:rsidRDefault="00034274" w:rsidP="000342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34274" w:rsidRPr="00CC29F3" w:rsidRDefault="00034274" w:rsidP="0003427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34274" w:rsidRPr="000C18CE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274,736</w:t>
            </w:r>
          </w:p>
        </w:tc>
        <w:tc>
          <w:tcPr>
            <w:tcW w:w="180" w:type="dxa"/>
            <w:vAlign w:val="bottom"/>
          </w:tcPr>
          <w:p w:rsidR="00034274" w:rsidRPr="00B632C0" w:rsidRDefault="00034274" w:rsidP="000342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678,643</w:t>
            </w:r>
          </w:p>
        </w:tc>
        <w:tc>
          <w:tcPr>
            <w:tcW w:w="180" w:type="dxa"/>
            <w:vAlign w:val="bottom"/>
          </w:tcPr>
          <w:p w:rsidR="00034274" w:rsidRDefault="00034274" w:rsidP="000342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21,709</w:t>
            </w:r>
          </w:p>
        </w:tc>
        <w:tc>
          <w:tcPr>
            <w:tcW w:w="180" w:type="dxa"/>
            <w:vAlign w:val="bottom"/>
          </w:tcPr>
          <w:p w:rsidR="00034274" w:rsidRDefault="00034274" w:rsidP="0003427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034274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975,088</w:t>
            </w:r>
          </w:p>
        </w:tc>
      </w:tr>
      <w:tr w:rsidR="00576B94" w:rsidRPr="00D00398" w:rsidTr="000526B6">
        <w:trPr>
          <w:cantSplit/>
        </w:trPr>
        <w:tc>
          <w:tcPr>
            <w:tcW w:w="2970" w:type="dxa"/>
          </w:tcPr>
          <w:p w:rsidR="00576B94" w:rsidRPr="00CC29F3" w:rsidRDefault="00576B94" w:rsidP="00576B9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576B94" w:rsidRPr="00CC29F3" w:rsidRDefault="00576B94" w:rsidP="00576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576B94" w:rsidRPr="00CC29F3" w:rsidRDefault="00576B94" w:rsidP="00576B9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76B94" w:rsidRPr="000C18CE" w:rsidRDefault="00576B94" w:rsidP="0057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84,264</w:t>
            </w:r>
          </w:p>
        </w:tc>
        <w:tc>
          <w:tcPr>
            <w:tcW w:w="180" w:type="dxa"/>
            <w:vAlign w:val="bottom"/>
          </w:tcPr>
          <w:p w:rsidR="00576B94" w:rsidRPr="00B632C0" w:rsidRDefault="00576B94" w:rsidP="00576B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576B94" w:rsidRPr="007916FB" w:rsidRDefault="00576B94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16FB">
              <w:rPr>
                <w:rFonts w:ascii="Angsana New" w:hAnsi="Angsana New"/>
                <w:sz w:val="28"/>
                <w:szCs w:val="28"/>
              </w:rPr>
              <w:t>(</w:t>
            </w:r>
            <w:r w:rsidR="007916FB" w:rsidRPr="007916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7916FB" w:rsidRPr="007916FB">
              <w:rPr>
                <w:rFonts w:ascii="Angsana New" w:hAnsi="Angsana New"/>
                <w:sz w:val="28"/>
                <w:szCs w:val="28"/>
              </w:rPr>
              <w:t>3</w:t>
            </w:r>
            <w:r w:rsidRPr="007916FB">
              <w:rPr>
                <w:rFonts w:ascii="Angsana New" w:hAnsi="Angsana New"/>
                <w:sz w:val="28"/>
                <w:szCs w:val="28"/>
              </w:rPr>
              <w:t>,</w:t>
            </w:r>
            <w:r w:rsidR="007916FB" w:rsidRPr="007916FB">
              <w:rPr>
                <w:rFonts w:ascii="Angsana New" w:hAnsi="Angsana New"/>
                <w:sz w:val="28"/>
                <w:szCs w:val="28"/>
              </w:rPr>
              <w:t>227</w:t>
            </w:r>
            <w:r w:rsidRPr="007916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576B94" w:rsidRPr="007916FB" w:rsidRDefault="00576B94" w:rsidP="00576B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76B94" w:rsidRPr="007916FB" w:rsidRDefault="00576B94" w:rsidP="0057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left" w:pos="731"/>
                <w:tab w:val="decimal" w:pos="759"/>
              </w:tabs>
              <w:spacing w:after="0"/>
              <w:ind w:left="-108" w:right="12" w:firstLine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 w:hint="cs"/>
                <w:sz w:val="30"/>
                <w:szCs w:val="30"/>
              </w:rPr>
              <w:t>(4,85</w:t>
            </w:r>
            <w:r w:rsidRPr="007916FB">
              <w:rPr>
                <w:rFonts w:ascii="Angsana New" w:hAnsi="Angsana New"/>
                <w:sz w:val="30"/>
                <w:szCs w:val="30"/>
              </w:rPr>
              <w:t>7</w:t>
            </w:r>
            <w:r w:rsidRPr="007916F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76B94" w:rsidRPr="007916FB" w:rsidRDefault="00576B94" w:rsidP="00576B9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76B94" w:rsidRPr="007916FB" w:rsidRDefault="007916FB" w:rsidP="0057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/>
                <w:sz w:val="30"/>
                <w:szCs w:val="30"/>
              </w:rPr>
              <w:t>56,180</w:t>
            </w:r>
          </w:p>
        </w:tc>
      </w:tr>
      <w:tr w:rsidR="007916FB" w:rsidRPr="00D00398" w:rsidTr="000526B6">
        <w:trPr>
          <w:cantSplit/>
        </w:trPr>
        <w:tc>
          <w:tcPr>
            <w:tcW w:w="2970" w:type="dxa"/>
          </w:tcPr>
          <w:p w:rsidR="007916FB" w:rsidRPr="00CC29F3" w:rsidRDefault="007916FB" w:rsidP="007916FB">
            <w:pPr>
              <w:shd w:val="clear" w:color="auto" w:fill="FFFFFF"/>
              <w:tabs>
                <w:tab w:val="clear" w:pos="227"/>
                <w:tab w:val="clear" w:pos="454"/>
              </w:tabs>
              <w:ind w:left="187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360" w:type="dxa"/>
            <w:vAlign w:val="bottom"/>
          </w:tcPr>
          <w:p w:rsidR="007916FB" w:rsidRPr="00CC29F3" w:rsidRDefault="007916FB" w:rsidP="007916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7916FB" w:rsidRPr="00CC29F3" w:rsidRDefault="007916FB" w:rsidP="007916FB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916FB" w:rsidRPr="00D00398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28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7916FB" w:rsidRPr="00CC29F3" w:rsidRDefault="007916FB" w:rsidP="007916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916FB" w:rsidRPr="007916FB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80" w:type="dxa"/>
            <w:vAlign w:val="bottom"/>
          </w:tcPr>
          <w:p w:rsidR="007916FB" w:rsidRPr="007916FB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916FB" w:rsidRPr="007916FB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bottom"/>
          </w:tcPr>
          <w:p w:rsidR="007916FB" w:rsidRPr="007916FB" w:rsidRDefault="007916FB" w:rsidP="007916F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916FB" w:rsidRPr="007916FB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7916FB" w:rsidRPr="00D00398" w:rsidTr="000526B6">
        <w:trPr>
          <w:cantSplit/>
          <w:trHeight w:val="415"/>
        </w:trPr>
        <w:tc>
          <w:tcPr>
            <w:tcW w:w="2970" w:type="dxa"/>
          </w:tcPr>
          <w:p w:rsidR="007916FB" w:rsidRPr="004A72D3" w:rsidRDefault="007916FB" w:rsidP="007916F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E56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:rsidR="007916FB" w:rsidRPr="004A72D3" w:rsidRDefault="007916FB" w:rsidP="007916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7916FB" w:rsidRPr="004A72D3" w:rsidRDefault="007916FB" w:rsidP="007916F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FB" w:rsidRPr="00B632C0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359,000</w:t>
            </w:r>
          </w:p>
        </w:tc>
        <w:tc>
          <w:tcPr>
            <w:tcW w:w="180" w:type="dxa"/>
            <w:vAlign w:val="bottom"/>
          </w:tcPr>
          <w:p w:rsidR="007916FB" w:rsidRPr="00B632C0" w:rsidRDefault="007916FB" w:rsidP="007916F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FB" w:rsidRPr="00B632C0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655,680</w:t>
            </w:r>
          </w:p>
        </w:tc>
        <w:tc>
          <w:tcPr>
            <w:tcW w:w="180" w:type="dxa"/>
            <w:vAlign w:val="bottom"/>
          </w:tcPr>
          <w:p w:rsidR="007916FB" w:rsidRPr="00B632C0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FB" w:rsidRPr="00A0267B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80" w:type="dxa"/>
            <w:vAlign w:val="bottom"/>
          </w:tcPr>
          <w:p w:rsidR="007916FB" w:rsidRPr="00A0267B" w:rsidRDefault="007916FB" w:rsidP="007916F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FB" w:rsidRPr="00201F7D" w:rsidRDefault="007916FB" w:rsidP="00791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1,031,600</w:t>
            </w:r>
          </w:p>
        </w:tc>
      </w:tr>
    </w:tbl>
    <w:p w:rsidR="003E1138" w:rsidRPr="00EB564C" w:rsidRDefault="003E1138">
      <w:pPr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360"/>
        <w:gridCol w:w="1260"/>
        <w:gridCol w:w="180"/>
        <w:gridCol w:w="1170"/>
        <w:gridCol w:w="180"/>
        <w:gridCol w:w="1260"/>
        <w:gridCol w:w="180"/>
        <w:gridCol w:w="1170"/>
      </w:tblGrid>
      <w:tr w:rsidR="00EB564C" w:rsidRPr="004A72D3" w:rsidTr="00EB564C">
        <w:trPr>
          <w:cantSplit/>
        </w:trPr>
        <w:tc>
          <w:tcPr>
            <w:tcW w:w="2970" w:type="dxa"/>
          </w:tcPr>
          <w:p w:rsidR="00EB564C" w:rsidRPr="00CC29F3" w:rsidRDefault="00EB564C" w:rsidP="00116E9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B564C" w:rsidRPr="008B4719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Cs/>
                <w:sz w:val="30"/>
                <w:szCs w:val="30"/>
                <w:cs/>
                <w:lang w:val="en-US" w:bidi="th-TH"/>
              </w:rPr>
            </w:pPr>
            <w:r w:rsidRPr="004D594E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B564C" w:rsidRPr="004A72D3" w:rsidTr="00EB564C">
        <w:trPr>
          <w:cantSplit/>
        </w:trPr>
        <w:tc>
          <w:tcPr>
            <w:tcW w:w="2970" w:type="dxa"/>
          </w:tcPr>
          <w:p w:rsidR="00EB564C" w:rsidRPr="00CC29F3" w:rsidRDefault="00EB564C" w:rsidP="00116E9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  <w:t xml:space="preserve">          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:rsidR="00EB564C" w:rsidRPr="004A72D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CC29F3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B564C" w:rsidRPr="004A72D3" w:rsidTr="00EB564C">
        <w:trPr>
          <w:cantSplit/>
        </w:trPr>
        <w:tc>
          <w:tcPr>
            <w:tcW w:w="2970" w:type="dxa"/>
          </w:tcPr>
          <w:p w:rsidR="00EB564C" w:rsidRPr="00CC29F3" w:rsidRDefault="00EB564C" w:rsidP="00116E9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:rsidR="00EB564C" w:rsidRPr="00CC29F3" w:rsidRDefault="00EB564C" w:rsidP="00116E9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Pr="00CC29F3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C29F3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B564C" w:rsidRPr="00D00398" w:rsidTr="00EB564C">
        <w:trPr>
          <w:cantSplit/>
        </w:trPr>
        <w:tc>
          <w:tcPr>
            <w:tcW w:w="2970" w:type="dxa"/>
          </w:tcPr>
          <w:p w:rsidR="00EB564C" w:rsidRPr="00CC29F3" w:rsidRDefault="00EB564C" w:rsidP="00116E9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C29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:rsidR="00EB564C" w:rsidRPr="00CC29F3" w:rsidRDefault="00EB564C" w:rsidP="00116E9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EB564C" w:rsidRPr="00CC29F3" w:rsidRDefault="00EB564C" w:rsidP="00116E9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64C" w:rsidRPr="000C18CE" w:rsidRDefault="00034274" w:rsidP="00116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141,300</w:t>
            </w:r>
          </w:p>
        </w:tc>
        <w:tc>
          <w:tcPr>
            <w:tcW w:w="180" w:type="dxa"/>
            <w:vAlign w:val="bottom"/>
          </w:tcPr>
          <w:p w:rsidR="00EB564C" w:rsidRPr="00B632C0" w:rsidRDefault="00EB564C" w:rsidP="00116E9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B564C" w:rsidRPr="00CC29F3" w:rsidRDefault="00034274" w:rsidP="005C7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367,631</w:t>
            </w:r>
          </w:p>
        </w:tc>
        <w:tc>
          <w:tcPr>
            <w:tcW w:w="180" w:type="dxa"/>
            <w:vAlign w:val="bottom"/>
          </w:tcPr>
          <w:p w:rsidR="00EB564C" w:rsidRPr="004A72D3" w:rsidRDefault="00EB564C" w:rsidP="00116E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:rsidR="00EB564C" w:rsidRPr="0001796E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2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1,792</w:t>
            </w:r>
          </w:p>
        </w:tc>
        <w:tc>
          <w:tcPr>
            <w:tcW w:w="180" w:type="dxa"/>
            <w:vAlign w:val="bottom"/>
          </w:tcPr>
          <w:p w:rsidR="00EB564C" w:rsidRPr="004A72D3" w:rsidRDefault="00EB564C" w:rsidP="00116E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:rsidR="00EB564C" w:rsidRPr="000C18CE" w:rsidRDefault="00034274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510,723</w:t>
            </w:r>
          </w:p>
        </w:tc>
      </w:tr>
      <w:tr w:rsidR="00EB564C" w:rsidRPr="00D00398" w:rsidTr="00EB564C">
        <w:trPr>
          <w:cantSplit/>
        </w:trPr>
        <w:tc>
          <w:tcPr>
            <w:tcW w:w="2970" w:type="dxa"/>
          </w:tcPr>
          <w:p w:rsidR="00EB564C" w:rsidRPr="00CC29F3" w:rsidRDefault="00C63735" w:rsidP="00C6373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:rsidR="00EB564C" w:rsidRPr="00CC29F3" w:rsidRDefault="00EB564C" w:rsidP="00EB564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EB564C" w:rsidRPr="00CC29F3" w:rsidRDefault="00EB564C" w:rsidP="00EB564C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64C" w:rsidRPr="00D00398" w:rsidRDefault="005C7309" w:rsidP="005C7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091"/>
              </w:tabs>
              <w:spacing w:after="0"/>
              <w:ind w:left="-108" w:right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35,700</w:t>
            </w:r>
          </w:p>
        </w:tc>
        <w:tc>
          <w:tcPr>
            <w:tcW w:w="180" w:type="dxa"/>
            <w:vAlign w:val="bottom"/>
          </w:tcPr>
          <w:p w:rsidR="00EB564C" w:rsidRPr="00CC29F3" w:rsidRDefault="00EB564C" w:rsidP="00EB564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64C" w:rsidRPr="002A25CD" w:rsidRDefault="005C7309" w:rsidP="005C7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25CD">
              <w:rPr>
                <w:rFonts w:ascii="Angsana New" w:hAnsi="Angsana New"/>
                <w:sz w:val="28"/>
                <w:szCs w:val="28"/>
              </w:rPr>
              <w:t>(8,</w:t>
            </w:r>
            <w:r w:rsidR="002A25CD" w:rsidRPr="002A25CD">
              <w:rPr>
                <w:rFonts w:ascii="Angsana New" w:hAnsi="Angsana New"/>
                <w:sz w:val="28"/>
                <w:szCs w:val="28"/>
              </w:rPr>
              <w:t>478</w:t>
            </w:r>
            <w:r w:rsidRPr="002A25C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EB564C" w:rsidRPr="002A25CD" w:rsidRDefault="00EB564C" w:rsidP="00EB5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564C" w:rsidRPr="002A25CD" w:rsidRDefault="005C7309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25CD">
              <w:rPr>
                <w:rFonts w:ascii="Angsana New" w:hAnsi="Angsana New" w:hint="cs"/>
                <w:sz w:val="30"/>
                <w:szCs w:val="30"/>
              </w:rPr>
              <w:t>(374)</w:t>
            </w:r>
          </w:p>
        </w:tc>
        <w:tc>
          <w:tcPr>
            <w:tcW w:w="180" w:type="dxa"/>
            <w:vAlign w:val="bottom"/>
          </w:tcPr>
          <w:p w:rsidR="00EB564C" w:rsidRPr="002A25CD" w:rsidRDefault="00EB564C" w:rsidP="00EB564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564C" w:rsidRPr="002A25CD" w:rsidRDefault="002A25CD" w:rsidP="000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25CD">
              <w:rPr>
                <w:rFonts w:ascii="Angsana New" w:hAnsi="Angsana New"/>
                <w:sz w:val="30"/>
                <w:szCs w:val="30"/>
              </w:rPr>
              <w:t>26,848</w:t>
            </w:r>
          </w:p>
        </w:tc>
      </w:tr>
      <w:tr w:rsidR="002A25CD" w:rsidRPr="00D00398" w:rsidTr="00EB564C">
        <w:trPr>
          <w:cantSplit/>
        </w:trPr>
        <w:tc>
          <w:tcPr>
            <w:tcW w:w="2970" w:type="dxa"/>
          </w:tcPr>
          <w:p w:rsidR="002A25CD" w:rsidRPr="00CC29F3" w:rsidRDefault="002A25CD" w:rsidP="002A25CD">
            <w:pPr>
              <w:shd w:val="clear" w:color="auto" w:fill="FFFFFF"/>
              <w:tabs>
                <w:tab w:val="clear" w:pos="227"/>
                <w:tab w:val="clear" w:pos="454"/>
              </w:tabs>
              <w:ind w:left="187" w:right="-79" w:hanging="180"/>
              <w:rPr>
                <w:rFonts w:ascii="Angsana New" w:hAnsi="Angsana New"/>
                <w:sz w:val="30"/>
                <w:szCs w:val="30"/>
              </w:rPr>
            </w:pPr>
            <w:r w:rsidRPr="00CC29F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CC29F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CC29F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360" w:type="dxa"/>
            <w:vAlign w:val="bottom"/>
          </w:tcPr>
          <w:p w:rsidR="002A25CD" w:rsidRPr="00CC29F3" w:rsidRDefault="002A25CD" w:rsidP="002A25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2A25CD" w:rsidRPr="00CC29F3" w:rsidRDefault="002A25CD" w:rsidP="002A25C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A25CD" w:rsidRPr="007917C8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A25CD" w:rsidRPr="0001796E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5CD" w:rsidRPr="007916FB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FB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80" w:type="dxa"/>
            <w:vAlign w:val="bottom"/>
          </w:tcPr>
          <w:p w:rsidR="002A25CD" w:rsidRPr="007916FB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A25CD" w:rsidRPr="00570D7E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0D7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:rsidR="002A25CD" w:rsidRPr="00570D7E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5CD" w:rsidRPr="00570D7E" w:rsidRDefault="002A25CD" w:rsidP="002A2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8"/>
              </w:tabs>
              <w:spacing w:after="0"/>
              <w:ind w:left="-108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0D7E"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0D1DA1" w:rsidRPr="00D00398" w:rsidTr="00EB564C">
        <w:trPr>
          <w:cantSplit/>
          <w:trHeight w:val="415"/>
        </w:trPr>
        <w:tc>
          <w:tcPr>
            <w:tcW w:w="2970" w:type="dxa"/>
          </w:tcPr>
          <w:p w:rsidR="000D1DA1" w:rsidRPr="004A72D3" w:rsidRDefault="000D1DA1" w:rsidP="000D1DA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E56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E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bottom"/>
          </w:tcPr>
          <w:p w:rsidR="000D1DA1" w:rsidRPr="004A72D3" w:rsidRDefault="000D1DA1" w:rsidP="000D1D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vAlign w:val="bottom"/>
          </w:tcPr>
          <w:p w:rsidR="000D1DA1" w:rsidRPr="004A72D3" w:rsidRDefault="000D1DA1" w:rsidP="000D1D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DA1" w:rsidRPr="00B632C0" w:rsidRDefault="000D1DA1" w:rsidP="000D1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177,000</w:t>
            </w:r>
          </w:p>
        </w:tc>
        <w:tc>
          <w:tcPr>
            <w:tcW w:w="180" w:type="dxa"/>
            <w:vAlign w:val="bottom"/>
          </w:tcPr>
          <w:p w:rsidR="000D1DA1" w:rsidRPr="00B632C0" w:rsidRDefault="000D1DA1" w:rsidP="000D1D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DA1" w:rsidRPr="00B632C0" w:rsidRDefault="000D1DA1" w:rsidP="000D1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359,417</w:t>
            </w:r>
          </w:p>
        </w:tc>
        <w:tc>
          <w:tcPr>
            <w:tcW w:w="180" w:type="dxa"/>
            <w:vAlign w:val="bottom"/>
          </w:tcPr>
          <w:p w:rsidR="000D1DA1" w:rsidRPr="00B632C0" w:rsidRDefault="000D1DA1" w:rsidP="000D1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DA1" w:rsidRPr="00A0267B" w:rsidRDefault="000D1DA1" w:rsidP="000D1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after="0"/>
              <w:ind w:left="-108" w:right="1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1,435</w:t>
            </w:r>
          </w:p>
        </w:tc>
        <w:tc>
          <w:tcPr>
            <w:tcW w:w="180" w:type="dxa"/>
            <w:vAlign w:val="bottom"/>
          </w:tcPr>
          <w:p w:rsidR="000D1DA1" w:rsidRPr="00A0267B" w:rsidRDefault="000D1DA1" w:rsidP="000D1D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1DA1" w:rsidRPr="00201F7D" w:rsidRDefault="000D1DA1" w:rsidP="000D1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537,852</w:t>
            </w:r>
          </w:p>
        </w:tc>
      </w:tr>
    </w:tbl>
    <w:p w:rsidR="002C1A8F" w:rsidRDefault="002C1A8F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6B94" w:rsidRPr="00785C95" w:rsidRDefault="00576B94" w:rsidP="002C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F7D59" w:rsidRPr="00BB1625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</w:p>
    <w:p w:rsidR="003F7D59" w:rsidRPr="000E66F7" w:rsidRDefault="003F7D59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:rsidR="00673A2B" w:rsidRPr="000D5347" w:rsidRDefault="00673A2B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0D5347" w:rsidRPr="000E66F7" w:rsidRDefault="000D5347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80"/>
        <w:rPr>
          <w:rFonts w:ascii="Angsana New" w:hAnsi="Angsana New"/>
          <w:b/>
          <w:bCs/>
          <w:sz w:val="32"/>
          <w:szCs w:val="32"/>
        </w:rPr>
      </w:pPr>
    </w:p>
    <w:p w:rsidR="000D5347" w:rsidRDefault="000D5347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5347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</w:t>
      </w:r>
      <w:r w:rsidR="0065341B">
        <w:rPr>
          <w:rFonts w:ascii="Angsana New" w:hAnsi="Angsana New" w:hint="cs"/>
          <w:sz w:val="30"/>
          <w:szCs w:val="30"/>
          <w:cs/>
        </w:rPr>
        <w:t>รในส่วนงานธุรกิจหลักคือธุรกิจสิ่ง</w:t>
      </w:r>
      <w:r w:rsidRPr="000D5347">
        <w:rPr>
          <w:rFonts w:ascii="Angsana New" w:hAnsi="Angsana New" w:hint="cs"/>
          <w:sz w:val="30"/>
          <w:szCs w:val="30"/>
          <w:cs/>
        </w:rPr>
        <w:t>พิมพ์</w:t>
      </w:r>
      <w:r w:rsidRPr="000D5347">
        <w:rPr>
          <w:rFonts w:ascii="Angsana New" w:hAnsi="Angsana New"/>
          <w:sz w:val="30"/>
          <w:szCs w:val="30"/>
          <w:cs/>
        </w:rPr>
        <w:t xml:space="preserve">  </w:t>
      </w:r>
      <w:r w:rsidRPr="000D5347">
        <w:rPr>
          <w:rFonts w:ascii="Angsana New" w:hAnsi="Angsana New" w:hint="cs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ดังนั้นฝ่ายบริหารจึงพิจารณาว่ากลุ่มบริษัทมีส่วนงานธุรกิจหลักเพียงส่วนงานเดียว</w:t>
      </w:r>
    </w:p>
    <w:p w:rsidR="00785C95" w:rsidRPr="000E66F7" w:rsidRDefault="00785C95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785C95" w:rsidRPr="009F2F25" w:rsidRDefault="00785C95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</w:rPr>
      </w:pPr>
      <w:r w:rsidRPr="009F2F25">
        <w:rPr>
          <w:rFonts w:ascii="Angsana New" w:hAnsi="Angsana New" w:hint="cs"/>
          <w:spacing w:val="-4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</w:t>
      </w:r>
      <w:r w:rsidR="009F2F25" w:rsidRPr="009F2F25">
        <w:rPr>
          <w:rFonts w:ascii="Angsana New" w:hAnsi="Angsana New" w:hint="cs"/>
          <w:spacing w:val="-4"/>
          <w:sz w:val="30"/>
          <w:szCs w:val="30"/>
          <w:cs/>
        </w:rPr>
        <w:t>หญ่</w:t>
      </w:r>
      <w:r w:rsidRPr="009F2F25">
        <w:rPr>
          <w:rFonts w:ascii="Angsana New" w:hAnsi="Angsana New" w:hint="cs"/>
          <w:spacing w:val="-4"/>
          <w:sz w:val="30"/>
          <w:szCs w:val="30"/>
          <w:cs/>
        </w:rPr>
        <w:t>เป็นรายได้ที่รับรู้ ณ เวลาใดเวลาหนึ่ง</w:t>
      </w:r>
    </w:p>
    <w:p w:rsidR="000D5347" w:rsidRPr="000E66F7" w:rsidRDefault="000D5347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4"/>
          <w:szCs w:val="24"/>
        </w:rPr>
      </w:pPr>
    </w:p>
    <w:p w:rsidR="009F2F25" w:rsidRPr="009F2F25" w:rsidRDefault="009F2F25" w:rsidP="00C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5341B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 โดยนำเสนอข้อมูลเกี่ยวกับการจำแนก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</w:t>
      </w:r>
    </w:p>
    <w:p w:rsidR="004D53A7" w:rsidRPr="000E66F7" w:rsidRDefault="004D53A7" w:rsidP="009F2F25">
      <w:pPr>
        <w:pStyle w:val="index"/>
        <w:tabs>
          <w:tab w:val="clear" w:pos="1134"/>
        </w:tabs>
        <w:spacing w:after="0" w:line="240" w:lineRule="atLeast"/>
        <w:ind w:left="0" w:right="-27" w:firstLine="0"/>
        <w:outlineLvl w:val="0"/>
        <w:rPr>
          <w:rFonts w:ascii="Angsana New" w:hAnsi="Angsana New"/>
          <w:b/>
          <w:bCs/>
          <w:i/>
          <w:iCs/>
          <w:sz w:val="24"/>
          <w:szCs w:val="24"/>
          <w:lang w:val="en-US" w:bidi="th-TH"/>
        </w:rPr>
      </w:pPr>
    </w:p>
    <w:p w:rsidR="000D5347" w:rsidRP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D53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ส่วนงานภูมิศาสตร์</w:t>
      </w:r>
    </w:p>
    <w:p w:rsidR="000D5347" w:rsidRPr="000E66F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0D534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30"/>
          <w:szCs w:val="30"/>
        </w:rPr>
      </w:pPr>
      <w:r w:rsidRPr="00CD2010">
        <w:rPr>
          <w:rFonts w:ascii="Angsana New" w:hAnsi="Angsana New"/>
          <w:sz w:val="30"/>
          <w:szCs w:val="30"/>
          <w:cs/>
          <w:lang w:bidi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0D5347" w:rsidRPr="000E66F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360"/>
        <w:gridCol w:w="1080"/>
      </w:tblGrid>
      <w:tr w:rsidR="00E96F57" w:rsidRPr="00C426D9" w:rsidTr="00E96F57">
        <w:tc>
          <w:tcPr>
            <w:tcW w:w="65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96F57" w:rsidRPr="00C426D9" w:rsidTr="00E96F57">
        <w:tc>
          <w:tcPr>
            <w:tcW w:w="6570" w:type="dxa"/>
          </w:tcPr>
          <w:p w:rsidR="00E96F57" w:rsidRPr="001512F5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D53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17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96F57" w:rsidRPr="00C426D9" w:rsidRDefault="00E96F5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0D5347" w:rsidRPr="00C426D9" w:rsidTr="00E96F57">
        <w:tc>
          <w:tcPr>
            <w:tcW w:w="6570" w:type="dxa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D5347" w:rsidRPr="00C426D9" w:rsidRDefault="000D5347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F57" w:rsidRPr="00C426D9" w:rsidTr="00E96F57">
        <w:tc>
          <w:tcPr>
            <w:tcW w:w="6570" w:type="dxa"/>
          </w:tcPr>
          <w:p w:rsidR="00E96F57" w:rsidRPr="006B4033" w:rsidRDefault="00E96F57" w:rsidP="005C7309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E96F57" w:rsidRPr="00BD1EF6" w:rsidRDefault="00B02829" w:rsidP="005C7309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616,593</w:t>
            </w:r>
          </w:p>
        </w:tc>
        <w:tc>
          <w:tcPr>
            <w:tcW w:w="360" w:type="dxa"/>
          </w:tcPr>
          <w:p w:rsidR="00E96F57" w:rsidRPr="00BD1EF6" w:rsidRDefault="00E96F57" w:rsidP="005C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96F57" w:rsidRDefault="00E96F57" w:rsidP="005C730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301,544</w:t>
            </w:r>
          </w:p>
        </w:tc>
      </w:tr>
      <w:tr w:rsidR="00E96F57" w:rsidRPr="00C426D9" w:rsidTr="00E96F57">
        <w:tc>
          <w:tcPr>
            <w:tcW w:w="6570" w:type="dxa"/>
          </w:tcPr>
          <w:p w:rsidR="00E96F57" w:rsidRPr="006B4033" w:rsidRDefault="00E96F57" w:rsidP="005C7309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E96F57" w:rsidRPr="006B4033" w:rsidRDefault="00E96F57" w:rsidP="005C7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2F25">
              <w:rPr>
                <w:rFonts w:ascii="Angsana New" w:hAnsi="Angsana New"/>
                <w:sz w:val="30"/>
                <w:szCs w:val="30"/>
                <w:lang w:bidi="th-TH"/>
              </w:rPr>
              <w:t>30,152</w:t>
            </w:r>
          </w:p>
        </w:tc>
        <w:tc>
          <w:tcPr>
            <w:tcW w:w="360" w:type="dxa"/>
          </w:tcPr>
          <w:p w:rsidR="00E96F57" w:rsidRPr="00EF07A8" w:rsidRDefault="00E96F57" w:rsidP="005C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96F57" w:rsidRDefault="00E96F57" w:rsidP="005C730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11,002</w:t>
            </w:r>
          </w:p>
        </w:tc>
      </w:tr>
      <w:tr w:rsidR="00E96F57" w:rsidRPr="00C426D9" w:rsidTr="00E96F57">
        <w:tc>
          <w:tcPr>
            <w:tcW w:w="6570" w:type="dxa"/>
          </w:tcPr>
          <w:p w:rsidR="00E96F57" w:rsidRPr="00C426D9" w:rsidRDefault="00E96F57" w:rsidP="005C7309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96F57" w:rsidRPr="00C426D9" w:rsidRDefault="00E96F57" w:rsidP="00B028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7,08</w:t>
            </w:r>
            <w:r w:rsidR="00B0282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360" w:type="dxa"/>
          </w:tcPr>
          <w:p w:rsidR="00E96F57" w:rsidRPr="00C426D9" w:rsidRDefault="00E96F57" w:rsidP="005C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6F57" w:rsidRDefault="00E96F57" w:rsidP="005C730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bidi="th-TH"/>
              </w:rPr>
              <w:t>239</w:t>
            </w:r>
          </w:p>
        </w:tc>
      </w:tr>
      <w:tr w:rsidR="00E96F57" w:rsidRPr="00C426D9" w:rsidTr="00E96F57">
        <w:tc>
          <w:tcPr>
            <w:tcW w:w="6570" w:type="dxa"/>
          </w:tcPr>
          <w:p w:rsidR="00E96F57" w:rsidRPr="00C426D9" w:rsidRDefault="00E96F57" w:rsidP="00A30D9D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96F57" w:rsidRPr="00D95522" w:rsidRDefault="00B02829" w:rsidP="00A30D9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653,827</w:t>
            </w:r>
          </w:p>
        </w:tc>
        <w:tc>
          <w:tcPr>
            <w:tcW w:w="360" w:type="dxa"/>
          </w:tcPr>
          <w:p w:rsidR="00E96F57" w:rsidRPr="00C426D9" w:rsidRDefault="00E96F57" w:rsidP="00A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96F57" w:rsidRDefault="00E96F57" w:rsidP="00A30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6"/>
              </w:tabs>
              <w:spacing w:line="240" w:lineRule="auto"/>
              <w:ind w:left="-10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,785</w:t>
            </w:r>
          </w:p>
        </w:tc>
      </w:tr>
    </w:tbl>
    <w:p w:rsidR="000D5347" w:rsidRPr="000E66F7" w:rsidRDefault="000D5347" w:rsidP="000D5347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20"/>
          <w:lang w:val="en-US" w:bidi="th-TH"/>
        </w:rPr>
      </w:pPr>
    </w:p>
    <w:p w:rsidR="000E66F7" w:rsidRDefault="000E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C1986" w:rsidRPr="000C1986" w:rsidRDefault="000C1986" w:rsidP="000C198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C1986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ข้อมูลเกี่ยวกับลูกค้ารายใหญ่</w:t>
      </w:r>
    </w:p>
    <w:p w:rsidR="000C1986" w:rsidRPr="005C2900" w:rsidRDefault="000C1986" w:rsidP="00384CAA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427A0" w:rsidRPr="00452D4C" w:rsidRDefault="000E66F7" w:rsidP="00452D4C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 w:rsidRPr="00452D4C">
        <w:rPr>
          <w:rFonts w:ascii="Angsana New" w:hAnsi="Angsana New" w:cs="Angsana New" w:hint="cs"/>
          <w:cs/>
        </w:rPr>
        <w:t>สำหรับงวดสิ้นสุดวันที่</w:t>
      </w:r>
      <w:r w:rsidRPr="00452D4C">
        <w:rPr>
          <w:rFonts w:ascii="Angsana New" w:hAnsi="Angsana New" w:cs="Angsana New"/>
          <w:cs/>
        </w:rPr>
        <w:t xml:space="preserve"> 31 </w:t>
      </w:r>
      <w:r w:rsidRPr="00452D4C">
        <w:rPr>
          <w:rFonts w:ascii="Angsana New" w:hAnsi="Angsana New" w:cs="Angsana New" w:hint="cs"/>
          <w:cs/>
        </w:rPr>
        <w:t>มีนาคม</w:t>
      </w:r>
      <w:r w:rsidRPr="00452D4C">
        <w:rPr>
          <w:rFonts w:ascii="Angsana New" w:hAnsi="Angsana New" w:cs="Angsana New"/>
          <w:cs/>
        </w:rPr>
        <w:t xml:space="preserve"> 2562 </w:t>
      </w:r>
      <w:r w:rsidRPr="00452D4C">
        <w:rPr>
          <w:rFonts w:ascii="Angsana New" w:hAnsi="Angsana New" w:cs="Angsana New" w:hint="cs"/>
          <w:cs/>
        </w:rPr>
        <w:t>และ</w:t>
      </w:r>
      <w:r w:rsidRPr="00452D4C">
        <w:rPr>
          <w:rFonts w:ascii="Angsana New" w:hAnsi="Angsana New" w:cs="Angsana New"/>
          <w:cs/>
        </w:rPr>
        <w:t xml:space="preserve"> 2561 </w:t>
      </w:r>
      <w:r w:rsidRPr="00452D4C">
        <w:rPr>
          <w:rFonts w:ascii="Angsana New" w:hAnsi="Angsana New" w:cs="Angsana New" w:hint="cs"/>
          <w:cs/>
        </w:rPr>
        <w:t>ข้อมูลเกี่ยวกับลูกค้ารายใหญ่ที่มีมูลค่าตั้งแต่ร้อยละ</w:t>
      </w:r>
      <w:r w:rsidRPr="00452D4C">
        <w:rPr>
          <w:rFonts w:ascii="Angsana New" w:hAnsi="Angsana New" w:cs="Angsana New"/>
          <w:cs/>
        </w:rPr>
        <w:t xml:space="preserve"> 10 </w:t>
      </w:r>
      <w:r w:rsidRPr="00452D4C">
        <w:rPr>
          <w:rFonts w:ascii="Angsana New" w:hAnsi="Angsana New" w:cs="Angsana New" w:hint="cs"/>
          <w:cs/>
        </w:rPr>
        <w:t>ของรายได้ในงบการเงินรวมของกลุ่มบริษัท</w:t>
      </w:r>
      <w:r w:rsidRPr="00452D4C">
        <w:rPr>
          <w:rFonts w:ascii="Angsana New" w:hAnsi="Angsana New" w:cs="Angsana New"/>
          <w:cs/>
        </w:rPr>
        <w:t xml:space="preserve"> </w:t>
      </w:r>
      <w:r w:rsidRPr="00452D4C">
        <w:rPr>
          <w:rFonts w:ascii="Angsana New" w:hAnsi="Angsana New" w:cs="Angsana New" w:hint="cs"/>
          <w:cs/>
        </w:rPr>
        <w:t>แสดงได้ดังนี้</w:t>
      </w:r>
    </w:p>
    <w:p w:rsidR="00C427A0" w:rsidRPr="000E66F7" w:rsidRDefault="00C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52"/>
        <w:gridCol w:w="270"/>
        <w:gridCol w:w="1170"/>
      </w:tblGrid>
      <w:tr w:rsidR="00452D4C" w:rsidTr="00452D4C">
        <w:tc>
          <w:tcPr>
            <w:tcW w:w="648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สัดส่วนต่อรายได้รวม </w:t>
            </w:r>
          </w:p>
        </w:tc>
      </w:tr>
      <w:tr w:rsidR="00452D4C" w:rsidTr="00452D4C">
        <w:tc>
          <w:tcPr>
            <w:tcW w:w="648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 w:rsidR="00C63A2C" w:rsidRPr="000C19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152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52D4C" w:rsidTr="00452D4C">
        <w:tc>
          <w:tcPr>
            <w:tcW w:w="6480" w:type="dxa"/>
          </w:tcPr>
          <w:p w:rsidR="00452D4C" w:rsidRDefault="00452D4C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hideMark/>
          </w:tcPr>
          <w:p w:rsidR="00452D4C" w:rsidRDefault="00452D4C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452D4C" w:rsidTr="00452D4C">
        <w:tc>
          <w:tcPr>
            <w:tcW w:w="6480" w:type="dxa"/>
            <w:hideMark/>
          </w:tcPr>
          <w:p w:rsidR="00452D4C" w:rsidRDefault="00452D4C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  <w:tc>
          <w:tcPr>
            <w:tcW w:w="1152" w:type="dxa"/>
            <w:vAlign w:val="bottom"/>
            <w:hideMark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8"/>
                <w:tab w:val="decimal" w:pos="973"/>
                <w:tab w:val="left" w:pos="1046"/>
              </w:tabs>
              <w:spacing w:line="240" w:lineRule="auto"/>
              <w:ind w:left="-105" w:right="-108" w:firstLine="269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:rsidR="00452D4C" w:rsidRDefault="00452D4C" w:rsidP="000E66F7">
            <w:pPr>
              <w:pStyle w:val="acctfourfigures"/>
              <w:tabs>
                <w:tab w:val="left" w:pos="720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18.79</w:t>
            </w:r>
          </w:p>
        </w:tc>
      </w:tr>
      <w:tr w:rsidR="00452D4C" w:rsidTr="00452D4C">
        <w:tc>
          <w:tcPr>
            <w:tcW w:w="6480" w:type="dxa"/>
            <w:hideMark/>
          </w:tcPr>
          <w:p w:rsidR="00452D4C" w:rsidRDefault="00452D4C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บริษัทร่วมแห่งหนึ่ง</w:t>
            </w:r>
          </w:p>
        </w:tc>
        <w:tc>
          <w:tcPr>
            <w:tcW w:w="1152" w:type="dxa"/>
            <w:hideMark/>
          </w:tcPr>
          <w:p w:rsidR="00452D4C" w:rsidRDefault="00452D4C" w:rsidP="000E66F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10.</w:t>
            </w:r>
            <w:r w:rsidR="007F4D2B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hideMark/>
          </w:tcPr>
          <w:p w:rsidR="00452D4C" w:rsidRDefault="00452D4C" w:rsidP="000E66F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20.71</w:t>
            </w:r>
          </w:p>
        </w:tc>
      </w:tr>
      <w:tr w:rsidR="00452D4C" w:rsidTr="00452D4C">
        <w:tc>
          <w:tcPr>
            <w:tcW w:w="6480" w:type="dxa"/>
            <w:hideMark/>
          </w:tcPr>
          <w:p w:rsidR="00452D4C" w:rsidRDefault="00452D4C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52D4C" w:rsidRDefault="00452D4C" w:rsidP="000E66F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10.</w:t>
            </w:r>
            <w:r w:rsidR="007F4D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:rsidR="00452D4C" w:rsidRDefault="00452D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52D4C" w:rsidRDefault="00452D4C" w:rsidP="000E66F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39.50</w:t>
            </w:r>
          </w:p>
        </w:tc>
      </w:tr>
    </w:tbl>
    <w:p w:rsidR="000E66F7" w:rsidRDefault="000E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bidi="ar-SA"/>
        </w:rPr>
      </w:pPr>
    </w:p>
    <w:p w:rsidR="00B04D4B" w:rsidRPr="00A33901" w:rsidRDefault="00B04D4B" w:rsidP="00B04D4B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ต่อ</w:t>
      </w:r>
      <w:r w:rsidRPr="00A3390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หุ้นขั้นพื้นฐาน</w:t>
      </w:r>
    </w:p>
    <w:p w:rsidR="00B04D4B" w:rsidRPr="00307F80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04D4B" w:rsidRPr="00C82A22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กำไ</w:t>
      </w:r>
      <w:r>
        <w:rPr>
          <w:rFonts w:ascii="Angsana New" w:hAnsi="Angsana New" w:cs="Angsana New" w:hint="cs"/>
          <w:cs/>
        </w:rPr>
        <w:t>ร</w:t>
      </w:r>
      <w:r w:rsidRPr="004C0125">
        <w:rPr>
          <w:rFonts w:ascii="Angsana New" w:hAnsi="Angsana New" w:cs="Angsana New"/>
          <w:cs/>
        </w:rPr>
        <w:t xml:space="preserve">ต่อหุ้นขั้นพื้นฐานสำหรับงวดสามเดือนสิ้นสุดวันที่ </w:t>
      </w:r>
      <w:r w:rsidRPr="00A7124D">
        <w:rPr>
          <w:rFonts w:ascii="Angsana New" w:hAnsi="Angsana New" w:cs="Angsana New"/>
          <w:cs/>
        </w:rPr>
        <w:t>3</w:t>
      </w:r>
      <w:r>
        <w:rPr>
          <w:rFonts w:ascii="Angsana New" w:hAnsi="Angsana New" w:cs="Angsana New"/>
          <w:cs/>
        </w:rPr>
        <w:t>1</w:t>
      </w:r>
      <w:r w:rsidRPr="00A7124D">
        <w:rPr>
          <w:rFonts w:ascii="Angsana New" w:hAnsi="Angsana New" w:hint="cs"/>
          <w:cs/>
        </w:rPr>
        <w:t xml:space="preserve"> </w:t>
      </w:r>
      <w:r w:rsidRPr="001A41A1">
        <w:rPr>
          <w:rFonts w:ascii="Angsana New" w:hAnsi="Angsana New" w:cs="Angsana New" w:hint="cs"/>
          <w:cs/>
        </w:rPr>
        <w:t xml:space="preserve">มีนาคม </w:t>
      </w:r>
      <w:r w:rsidR="008F307C">
        <w:rPr>
          <w:rFonts w:ascii="Angsana New" w:hAnsi="Angsana New" w:cs="Angsana New"/>
          <w:cs/>
        </w:rPr>
        <w:t>2562</w:t>
      </w:r>
      <w:r>
        <w:rPr>
          <w:rFonts w:ascii="Angsana New" w:hAnsi="Angsana New" w:cs="Angsana New"/>
          <w:cs/>
        </w:rPr>
        <w:t xml:space="preserve"> </w:t>
      </w:r>
      <w:r w:rsidRPr="004C0125">
        <w:rPr>
          <w:rFonts w:ascii="Angsana New" w:hAnsi="Angsana New" w:cs="Angsana New"/>
          <w:cs/>
          <w:lang w:val="en-US"/>
        </w:rPr>
        <w:t xml:space="preserve">และ </w:t>
      </w:r>
      <w:r w:rsidR="008F307C"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lang w:val="en-US"/>
        </w:rPr>
        <w:t xml:space="preserve"> </w:t>
      </w:r>
      <w:r w:rsidRPr="004C0125">
        <w:rPr>
          <w:rFonts w:ascii="Angsana New" w:hAnsi="Angsana New" w:cs="Angsana New"/>
          <w:cs/>
        </w:rPr>
        <w:t>คำนวณจากกำไ</w:t>
      </w:r>
      <w:r>
        <w:rPr>
          <w:rFonts w:ascii="Angsana New" w:hAnsi="Angsana New" w:cs="Angsana New" w:hint="cs"/>
          <w:cs/>
        </w:rPr>
        <w:t>ร</w:t>
      </w:r>
      <w:r w:rsidRPr="004C0125">
        <w:rPr>
          <w:rFonts w:ascii="Angsana New" w:hAnsi="Angsana New" w:cs="Angsana New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</w:t>
      </w:r>
      <w:r w:rsidR="0094202B">
        <w:rPr>
          <w:rFonts w:ascii="Angsana New" w:hAnsi="Angsana New" w:cs="Angsana New" w:hint="cs"/>
          <w:cs/>
        </w:rPr>
        <w:t>ถัวเฉลี่ยถ่วงน้ำหนัก</w:t>
      </w:r>
      <w:r w:rsidRPr="004C0125">
        <w:rPr>
          <w:rFonts w:ascii="Angsana New" w:hAnsi="Angsana New" w:cs="Angsana New"/>
          <w:cs/>
        </w:rPr>
        <w:t>ระหว่างงวดโดยแสดงการคำนวณดังนี้</w:t>
      </w:r>
    </w:p>
    <w:p w:rsidR="00D91455" w:rsidRPr="00307F80" w:rsidRDefault="00D91455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75"/>
        <w:gridCol w:w="1165"/>
        <w:gridCol w:w="270"/>
        <w:gridCol w:w="1157"/>
        <w:gridCol w:w="13"/>
        <w:gridCol w:w="283"/>
        <w:gridCol w:w="8"/>
        <w:gridCol w:w="13"/>
        <w:gridCol w:w="1033"/>
        <w:gridCol w:w="13"/>
      </w:tblGrid>
      <w:tr w:rsidR="00B04D4B" w:rsidRPr="00C426D9" w:rsidTr="00BD1EF6">
        <w:tc>
          <w:tcPr>
            <w:tcW w:w="3888" w:type="dxa"/>
            <w:shd w:val="clear" w:color="auto" w:fill="auto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7"/>
          </w:tcPr>
          <w:p w:rsidR="00B04D4B" w:rsidRPr="00C426D9" w:rsidRDefault="00B04D4B" w:rsidP="00B45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426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426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078A6" w:rsidRPr="00C426D9" w:rsidTr="00BD1EF6">
        <w:trPr>
          <w:gridAfter w:val="1"/>
          <w:wAfter w:w="13" w:type="dxa"/>
        </w:trPr>
        <w:tc>
          <w:tcPr>
            <w:tcW w:w="3888" w:type="dxa"/>
          </w:tcPr>
          <w:p w:rsidR="00E078A6" w:rsidRPr="001512F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2" w:type="dxa"/>
            <w:shd w:val="clear" w:color="auto" w:fill="auto"/>
          </w:tcPr>
          <w:p w:rsidR="00E078A6" w:rsidRPr="00C426D9" w:rsidRDefault="008F307C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5" w:type="dxa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:rsidR="00E078A6" w:rsidRPr="00C426D9" w:rsidRDefault="008F307C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:rsidR="00E078A6" w:rsidRPr="00C426D9" w:rsidRDefault="008F307C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04" w:type="dxa"/>
            <w:gridSpan w:val="3"/>
            <w:shd w:val="clear" w:color="auto" w:fill="auto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E078A6" w:rsidRPr="00C426D9" w:rsidRDefault="008F307C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078A6" w:rsidRPr="00C426D9" w:rsidTr="00BD1EF6">
        <w:tc>
          <w:tcPr>
            <w:tcW w:w="3888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2" w:type="dxa"/>
            <w:gridSpan w:val="11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426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078A6" w:rsidRPr="00C426D9" w:rsidTr="00BD1EF6">
        <w:tc>
          <w:tcPr>
            <w:tcW w:w="3888" w:type="dxa"/>
          </w:tcPr>
          <w:p w:rsidR="00E078A6" w:rsidRPr="006B4033" w:rsidRDefault="00E078A6" w:rsidP="00E078A6">
            <w:pPr>
              <w:tabs>
                <w:tab w:val="clear" w:pos="3515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6B403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52" w:type="dxa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gridSpan w:val="4"/>
          </w:tcPr>
          <w:p w:rsidR="00E078A6" w:rsidRPr="00C426D9" w:rsidRDefault="00E078A6" w:rsidP="00E078A6">
            <w:pPr>
              <w:pStyle w:val="acctfourfigures"/>
              <w:tabs>
                <w:tab w:val="clear" w:pos="765"/>
              </w:tabs>
              <w:spacing w:line="240" w:lineRule="auto"/>
              <w:ind w:left="-79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78A6" w:rsidRPr="00C426D9" w:rsidTr="00BD1EF6">
        <w:tc>
          <w:tcPr>
            <w:tcW w:w="3888" w:type="dxa"/>
          </w:tcPr>
          <w:p w:rsidR="00E078A6" w:rsidRPr="006B4033" w:rsidRDefault="00E078A6" w:rsidP="00E078A6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6B4033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078A6" w:rsidRPr="006B4033" w:rsidRDefault="00A86C13" w:rsidP="0092346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128,060</w:t>
            </w:r>
          </w:p>
        </w:tc>
        <w:tc>
          <w:tcPr>
            <w:tcW w:w="275" w:type="dxa"/>
          </w:tcPr>
          <w:p w:rsidR="00E078A6" w:rsidRPr="00EF07A8" w:rsidRDefault="00E078A6" w:rsidP="00BD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:rsidR="00E078A6" w:rsidRPr="006B4033" w:rsidRDefault="00BD1EF6" w:rsidP="00BD1EF6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113,397</w:t>
            </w:r>
          </w:p>
        </w:tc>
        <w:tc>
          <w:tcPr>
            <w:tcW w:w="270" w:type="dxa"/>
          </w:tcPr>
          <w:p w:rsidR="00E078A6" w:rsidRPr="00EF07A8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:rsidR="00E078A6" w:rsidRPr="00A86C13" w:rsidRDefault="00A86C13" w:rsidP="00E078A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28,060</w:t>
            </w:r>
          </w:p>
        </w:tc>
        <w:tc>
          <w:tcPr>
            <w:tcW w:w="304" w:type="dxa"/>
            <w:gridSpan w:val="3"/>
          </w:tcPr>
          <w:p w:rsidR="00E078A6" w:rsidRPr="00EF07A8" w:rsidRDefault="00E078A6" w:rsidP="00BD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gridSpan w:val="2"/>
            <w:tcBorders>
              <w:bottom w:val="double" w:sz="4" w:space="0" w:color="auto"/>
            </w:tcBorders>
          </w:tcPr>
          <w:p w:rsidR="00E078A6" w:rsidRPr="00EF07A8" w:rsidRDefault="00BD1EF6" w:rsidP="00BD1EF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113,397</w:t>
            </w:r>
          </w:p>
        </w:tc>
      </w:tr>
      <w:tr w:rsidR="00E078A6" w:rsidRPr="00C426D9" w:rsidTr="00BD1EF6">
        <w:tc>
          <w:tcPr>
            <w:tcW w:w="3888" w:type="dxa"/>
          </w:tcPr>
          <w:p w:rsidR="0094202B" w:rsidRDefault="00E078A6" w:rsidP="00E078A6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426D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="0094202B" w:rsidRPr="0094202B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  <w:p w:rsidR="00E078A6" w:rsidRPr="00C426D9" w:rsidRDefault="0094202B" w:rsidP="00E078A6">
            <w:pPr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ระหว่างงวด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:rsidR="0094202B" w:rsidRDefault="0094202B" w:rsidP="00EF07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</w:p>
          <w:p w:rsidR="00E078A6" w:rsidRPr="00C426D9" w:rsidRDefault="004E6DA7" w:rsidP="00EF07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420,207</w:t>
            </w:r>
          </w:p>
        </w:tc>
        <w:tc>
          <w:tcPr>
            <w:tcW w:w="275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:rsidR="0094202B" w:rsidRDefault="0094202B" w:rsidP="00BD1E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078A6" w:rsidRPr="00C426D9" w:rsidRDefault="00BD1EF6" w:rsidP="00BD1EF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368,622</w:t>
            </w:r>
          </w:p>
        </w:tc>
        <w:tc>
          <w:tcPr>
            <w:tcW w:w="270" w:type="dxa"/>
          </w:tcPr>
          <w:p w:rsidR="00E078A6" w:rsidRPr="00C426D9" w:rsidRDefault="00E078A6" w:rsidP="00BD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4202B" w:rsidRDefault="0094202B" w:rsidP="00E078A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</w:p>
          <w:p w:rsidR="00E078A6" w:rsidRPr="00C426D9" w:rsidRDefault="004E6DA7" w:rsidP="00E078A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420,207</w:t>
            </w:r>
          </w:p>
        </w:tc>
        <w:tc>
          <w:tcPr>
            <w:tcW w:w="283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94202B" w:rsidRDefault="0094202B" w:rsidP="00BD1EF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078A6" w:rsidRPr="00C426D9" w:rsidRDefault="00BD1EF6" w:rsidP="00BD1EF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368,622</w:t>
            </w:r>
          </w:p>
        </w:tc>
      </w:tr>
      <w:tr w:rsidR="00E078A6" w:rsidRPr="00C426D9" w:rsidTr="00BD1EF6">
        <w:tc>
          <w:tcPr>
            <w:tcW w:w="3888" w:type="dxa"/>
          </w:tcPr>
          <w:p w:rsidR="00E078A6" w:rsidRPr="00C426D9" w:rsidRDefault="00E078A6" w:rsidP="00E078A6">
            <w:pPr>
              <w:spacing w:line="240" w:lineRule="auto"/>
              <w:ind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6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426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:rsidR="00E078A6" w:rsidRPr="00D95522" w:rsidRDefault="00A86C13" w:rsidP="00E078A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</w:t>
            </w:r>
            <w:r w:rsidR="009F2F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5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:rsidR="00E078A6" w:rsidRPr="00D95522" w:rsidRDefault="00BD1EF6" w:rsidP="00BD1EF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0" w:type="dxa"/>
          </w:tcPr>
          <w:p w:rsidR="00E078A6" w:rsidRPr="00C426D9" w:rsidRDefault="00E078A6" w:rsidP="00BD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664D56" w:rsidP="00E078A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9F2F2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E078A6" w:rsidRPr="00C426D9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E078A6" w:rsidRPr="00C426D9" w:rsidRDefault="00BD1EF6" w:rsidP="00BD1EF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</w:tr>
    </w:tbl>
    <w:p w:rsidR="00175066" w:rsidRPr="009124EC" w:rsidRDefault="00175066" w:rsidP="00175066">
      <w:pPr>
        <w:pStyle w:val="index"/>
        <w:tabs>
          <w:tab w:val="clear" w:pos="1134"/>
        </w:tabs>
        <w:spacing w:after="0" w:line="240" w:lineRule="atLeast"/>
        <w:ind w:left="540" w:right="-27" w:firstLine="0"/>
        <w:outlineLvl w:val="0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:rsidR="005C2900" w:rsidRDefault="005C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04D4B" w:rsidRDefault="00B04D4B" w:rsidP="00163581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:rsidR="00B04D4B" w:rsidRPr="0053184C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:rsidR="00B04D4B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:rsidR="002A32E2" w:rsidRPr="0053184C" w:rsidRDefault="002A32E2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:rsidR="00C63735" w:rsidRDefault="00C63735" w:rsidP="005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53184C" w:rsidRPr="0053184C" w:rsidRDefault="0053184C" w:rsidP="005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180"/>
        <w:gridCol w:w="1080"/>
        <w:gridCol w:w="180"/>
        <w:gridCol w:w="1160"/>
        <w:gridCol w:w="178"/>
        <w:gridCol w:w="1094"/>
        <w:gridCol w:w="178"/>
        <w:gridCol w:w="1172"/>
      </w:tblGrid>
      <w:tr w:rsidR="00C63735" w:rsidTr="00744C89">
        <w:trPr>
          <w:cantSplit/>
          <w:tblHeader/>
        </w:trPr>
        <w:tc>
          <w:tcPr>
            <w:tcW w:w="297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6572" w:type="dxa"/>
            <w:gridSpan w:val="9"/>
            <w:vAlign w:val="bottom"/>
            <w:hideMark/>
          </w:tcPr>
          <w:p w:rsidR="00C63735" w:rsidRPr="001F22CC" w:rsidRDefault="00C63735" w:rsidP="00744C8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F22C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1F22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735" w:rsidRDefault="00C63735" w:rsidP="00744C8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3735" w:rsidRDefault="00C63735" w:rsidP="00744C89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3735" w:rsidTr="00744C89">
        <w:trPr>
          <w:cantSplit/>
          <w:tblHeader/>
        </w:trPr>
        <w:tc>
          <w:tcPr>
            <w:tcW w:w="2970" w:type="dxa"/>
          </w:tcPr>
          <w:p w:rsidR="00C63735" w:rsidRDefault="00C63735" w:rsidP="00744C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2" w:type="dxa"/>
            <w:gridSpan w:val="9"/>
            <w:hideMark/>
          </w:tcPr>
          <w:p w:rsidR="00C63735" w:rsidRDefault="00C63735" w:rsidP="00744C8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35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35" w:rsidTr="00744C89">
        <w:trPr>
          <w:cantSplit/>
        </w:trPr>
        <w:tc>
          <w:tcPr>
            <w:tcW w:w="2970" w:type="dxa"/>
            <w:vAlign w:val="bottom"/>
            <w:hideMark/>
          </w:tcPr>
          <w:p w:rsidR="00C63735" w:rsidRDefault="00C63735" w:rsidP="00744C8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C63735" w:rsidRDefault="00C63735" w:rsidP="00744C89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C63735" w:rsidRDefault="00C63735" w:rsidP="00744C8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3184C" w:rsidTr="00744C89">
        <w:trPr>
          <w:cantSplit/>
        </w:trPr>
        <w:tc>
          <w:tcPr>
            <w:tcW w:w="2970" w:type="dxa"/>
            <w:hideMark/>
          </w:tcPr>
          <w:p w:rsidR="0053184C" w:rsidRPr="001F22CC" w:rsidRDefault="0053184C" w:rsidP="0053184C">
            <w:pPr>
              <w:tabs>
                <w:tab w:val="clear" w:pos="227"/>
                <w:tab w:val="clear" w:pos="2807"/>
                <w:tab w:val="clear" w:pos="5613"/>
                <w:tab w:val="left" w:pos="11"/>
                <w:tab w:val="decimal" w:pos="510"/>
                <w:tab w:val="left" w:pos="2812"/>
              </w:tabs>
              <w:spacing w:line="240" w:lineRule="auto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  <w:r w:rsidRPr="001F22C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14,515</w:t>
            </w:r>
          </w:p>
        </w:tc>
        <w:tc>
          <w:tcPr>
            <w:tcW w:w="180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184C" w:rsidRDefault="00B625B0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14,515</w:t>
            </w:r>
          </w:p>
        </w:tc>
        <w:tc>
          <w:tcPr>
            <w:tcW w:w="180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53184C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53184C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14,515</w:t>
            </w:r>
          </w:p>
        </w:tc>
      </w:tr>
      <w:tr w:rsidR="0053184C" w:rsidTr="00744C89">
        <w:trPr>
          <w:cantSplit/>
        </w:trPr>
        <w:tc>
          <w:tcPr>
            <w:tcW w:w="2970" w:type="dxa"/>
            <w:vAlign w:val="bottom"/>
            <w:hideMark/>
          </w:tcPr>
          <w:p w:rsidR="0053184C" w:rsidRPr="001F22CC" w:rsidRDefault="0053184C" w:rsidP="0053184C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1F22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F22C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F22C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3184C" w:rsidRPr="00622458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  <w:tc>
          <w:tcPr>
            <w:tcW w:w="180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</w:tcPr>
          <w:p w:rsidR="0053184C" w:rsidRPr="00141BC7" w:rsidRDefault="0053184C" w:rsidP="0053184C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53184C" w:rsidRPr="00622458" w:rsidRDefault="0053184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53184C" w:rsidRDefault="001F22CC" w:rsidP="0053184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17,146</w:t>
            </w:r>
          </w:p>
        </w:tc>
      </w:tr>
    </w:tbl>
    <w:p w:rsidR="001F22CC" w:rsidRPr="002F7E18" w:rsidRDefault="001F22CC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052D84" w:rsidRDefault="002A32E2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32E2">
        <w:rPr>
          <w:rFonts w:ascii="Angsana New" w:hAnsi="Angsana New" w:hint="cs"/>
          <w:sz w:val="30"/>
          <w:szCs w:val="30"/>
          <w:cs/>
        </w:rPr>
        <w:t>กลุ่มบริษัทพิจารณามูลค่ายุติธรรมระดับ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="00622458">
        <w:rPr>
          <w:rFonts w:ascii="Angsana New" w:hAnsi="Angsana New"/>
          <w:sz w:val="30"/>
          <w:szCs w:val="30"/>
        </w:rPr>
        <w:t>1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Pr="002A32E2">
        <w:rPr>
          <w:rFonts w:ascii="Angsana New" w:hAnsi="Angsana New" w:hint="cs"/>
          <w:sz w:val="30"/>
          <w:szCs w:val="30"/>
          <w:cs/>
        </w:rPr>
        <w:t>สำหรับ</w:t>
      </w:r>
      <w:r w:rsidR="005B44E0">
        <w:rPr>
          <w:rFonts w:ascii="Angsana New" w:hAnsi="Angsana New" w:hint="cs"/>
          <w:sz w:val="30"/>
          <w:szCs w:val="30"/>
          <w:cs/>
        </w:rPr>
        <w:t>ตราสารทุนที่เป็นหลักทรัพย์เผื่อขาย</w:t>
      </w:r>
      <w:r w:rsidRPr="002A32E2">
        <w:rPr>
          <w:rFonts w:ascii="Angsana New" w:hAnsi="Angsana New" w:hint="cs"/>
          <w:sz w:val="30"/>
          <w:szCs w:val="30"/>
          <w:cs/>
        </w:rPr>
        <w:t>ที่ซื้อขาย</w:t>
      </w:r>
      <w:r w:rsidR="00622458">
        <w:rPr>
          <w:rFonts w:ascii="Angsana New" w:hAnsi="Angsana New" w:hint="cs"/>
          <w:sz w:val="30"/>
          <w:szCs w:val="30"/>
          <w:cs/>
        </w:rPr>
        <w:t>ใ</w:t>
      </w:r>
      <w:r w:rsidRPr="002A32E2">
        <w:rPr>
          <w:rFonts w:ascii="Angsana New" w:hAnsi="Angsana New" w:hint="cs"/>
          <w:sz w:val="30"/>
          <w:szCs w:val="30"/>
          <w:cs/>
        </w:rPr>
        <w:t>นตลาดหลักทรัพย์</w:t>
      </w:r>
      <w:r w:rsidRPr="002A32E2">
        <w:rPr>
          <w:rFonts w:ascii="Angsana New" w:hAnsi="Angsana New"/>
          <w:sz w:val="30"/>
          <w:szCs w:val="30"/>
          <w:cs/>
        </w:rPr>
        <w:t xml:space="preserve"> </w:t>
      </w:r>
      <w:r w:rsidRPr="002A32E2">
        <w:rPr>
          <w:rFonts w:ascii="Angsana New" w:hAnsi="Angsana New" w:hint="cs"/>
          <w:sz w:val="30"/>
          <w:szCs w:val="30"/>
          <w:cs/>
        </w:rPr>
        <w:t>โดยอ้างอิง</w:t>
      </w:r>
      <w:r w:rsidR="005B44E0">
        <w:rPr>
          <w:rFonts w:ascii="Angsana New" w:hAnsi="Angsana New" w:hint="cs"/>
          <w:sz w:val="30"/>
          <w:szCs w:val="30"/>
          <w:cs/>
        </w:rPr>
        <w:t>ราคาจาก</w:t>
      </w:r>
      <w:r w:rsidRPr="002A32E2">
        <w:rPr>
          <w:rFonts w:ascii="Angsana New" w:hAnsi="Angsana New" w:hint="cs"/>
          <w:sz w:val="30"/>
          <w:szCs w:val="30"/>
          <w:cs/>
        </w:rPr>
        <w:t>ราคา</w:t>
      </w:r>
      <w:r w:rsidR="00622458">
        <w:rPr>
          <w:rFonts w:ascii="Angsana New" w:hAnsi="Angsana New" w:hint="cs"/>
          <w:sz w:val="30"/>
          <w:szCs w:val="30"/>
          <w:cs/>
        </w:rPr>
        <w:t>ตลาด</w:t>
      </w:r>
      <w:r w:rsidR="005B44E0">
        <w:rPr>
          <w:rFonts w:ascii="Angsana New" w:hAnsi="Angsana New" w:hint="cs"/>
          <w:sz w:val="30"/>
          <w:szCs w:val="30"/>
          <w:cs/>
        </w:rPr>
        <w:t>ในตลาดหลักทรัพย์</w:t>
      </w:r>
    </w:p>
    <w:p w:rsidR="002F7E18" w:rsidRPr="002F7E18" w:rsidRDefault="002F7E18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52D84" w:rsidRDefault="00052D84" w:rsidP="0005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0C4E">
        <w:rPr>
          <w:rFonts w:ascii="Angsana New" w:hAnsi="Angsana New"/>
          <w:sz w:val="30"/>
          <w:szCs w:val="30"/>
          <w:cs/>
        </w:rPr>
        <w:t>ตารางดังต่อไปนี้แสดงข้อมูลมูลค่ายุติธรรมสำหรับหนี้สินทางการเงินที่ไม่ได้วัดมูลค่าด้วยมูลค่ายุติธรรม</w:t>
      </w:r>
      <w:r w:rsidRPr="00560C4E">
        <w:rPr>
          <w:rFonts w:ascii="Angsana New" w:hAnsi="Angsana New"/>
          <w:sz w:val="30"/>
          <w:szCs w:val="30"/>
        </w:rPr>
        <w:t xml:space="preserve"> </w:t>
      </w:r>
      <w:r w:rsidRPr="00560C4E">
        <w:rPr>
          <w:rFonts w:ascii="Angsana New" w:hAnsi="Angsana New" w:hint="cs"/>
          <w:sz w:val="30"/>
          <w:szCs w:val="30"/>
          <w:cs/>
        </w:rPr>
        <w:t>ซึ่ง</w:t>
      </w:r>
      <w:r w:rsidRPr="00560C4E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622458" w:rsidRDefault="00622458"/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4"/>
        <w:gridCol w:w="184"/>
        <w:gridCol w:w="1284"/>
        <w:gridCol w:w="183"/>
        <w:gridCol w:w="1297"/>
        <w:gridCol w:w="183"/>
        <w:gridCol w:w="1284"/>
      </w:tblGrid>
      <w:tr w:rsidR="00052D84" w:rsidRPr="00560C4E" w:rsidTr="00052D84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52D84" w:rsidRPr="00560C4E" w:rsidTr="00052D84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052D84" w:rsidRPr="00560C4E" w:rsidTr="00052D84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2D84" w:rsidRPr="00560C4E" w:rsidTr="00052D84">
        <w:trPr>
          <w:tblHeader/>
        </w:trPr>
        <w:tc>
          <w:tcPr>
            <w:tcW w:w="3780" w:type="dxa"/>
            <w:hideMark/>
          </w:tcPr>
          <w:p w:rsidR="00052D84" w:rsidRPr="00560C4E" w:rsidRDefault="00052D84" w:rsidP="00DD4E8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052D84" w:rsidRPr="00560C4E" w:rsidTr="00052D84">
        <w:tc>
          <w:tcPr>
            <w:tcW w:w="3780" w:type="dxa"/>
            <w:hideMark/>
          </w:tcPr>
          <w:p w:rsidR="00F574B8" w:rsidRDefault="00F574B8" w:rsidP="00DD4E8C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</w:t>
            </w:r>
          </w:p>
          <w:p w:rsidR="00052D84" w:rsidRPr="00560C4E" w:rsidRDefault="00F574B8" w:rsidP="00DD4E8C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มูลค่ายุติธรรม                                               </w:t>
            </w:r>
          </w:p>
        </w:tc>
        <w:tc>
          <w:tcPr>
            <w:tcW w:w="135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4B8" w:rsidRPr="00560C4E" w:rsidTr="00DD4E8C">
        <w:tc>
          <w:tcPr>
            <w:tcW w:w="3780" w:type="dxa"/>
            <w:vAlign w:val="bottom"/>
          </w:tcPr>
          <w:p w:rsidR="00F574B8" w:rsidRPr="00560C4E" w:rsidRDefault="00F574B8" w:rsidP="00F57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  <w:vAlign w:val="bottom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4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  <w:vAlign w:val="bottom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</w:t>
            </w:r>
            <w:r w:rsidRPr="00144FA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</w:t>
            </w:r>
            <w:r w:rsidRPr="00144FA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574B8" w:rsidRPr="00560C4E" w:rsidTr="00DD4E8C">
        <w:tc>
          <w:tcPr>
            <w:tcW w:w="3780" w:type="dxa"/>
            <w:vAlign w:val="bottom"/>
          </w:tcPr>
          <w:p w:rsidR="00F574B8" w:rsidRPr="00052D84" w:rsidRDefault="00F574B8" w:rsidP="002F7E1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 w:rsidR="002F7E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</w:tcPr>
          <w:p w:rsidR="00F574B8" w:rsidRPr="00141BC7" w:rsidRDefault="00F574B8" w:rsidP="00F574B8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4" w:type="dxa"/>
          </w:tcPr>
          <w:p w:rsidR="00F574B8" w:rsidRPr="00141BC7" w:rsidRDefault="00F574B8" w:rsidP="00F574B8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</w:tr>
      <w:tr w:rsidR="00F574B8" w:rsidRPr="00560C4E" w:rsidTr="00052D84">
        <w:tc>
          <w:tcPr>
            <w:tcW w:w="3780" w:type="dxa"/>
            <w:vAlign w:val="bottom"/>
            <w:hideMark/>
          </w:tcPr>
          <w:p w:rsidR="00F574B8" w:rsidRPr="00203012" w:rsidRDefault="00F574B8" w:rsidP="00F574B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</w:tcPr>
          <w:p w:rsidR="00F574B8" w:rsidRPr="00AB6A73" w:rsidRDefault="00F574B8" w:rsidP="00F574B8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680</w:t>
            </w:r>
          </w:p>
        </w:tc>
        <w:tc>
          <w:tcPr>
            <w:tcW w:w="184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680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F574B8" w:rsidRPr="00AB6A73" w:rsidRDefault="00F574B8" w:rsidP="00F574B8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359,417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359,417</w:t>
            </w:r>
          </w:p>
        </w:tc>
      </w:tr>
      <w:tr w:rsidR="00F574B8" w:rsidRPr="00560C4E" w:rsidTr="00DD4E8C">
        <w:tc>
          <w:tcPr>
            <w:tcW w:w="3780" w:type="dxa"/>
            <w:vAlign w:val="bottom"/>
            <w:hideMark/>
          </w:tcPr>
          <w:p w:rsidR="00F574B8" w:rsidRDefault="00F574B8" w:rsidP="00F574B8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F574B8" w:rsidRPr="00AB6A73" w:rsidRDefault="00F574B8" w:rsidP="00F574B8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1F22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4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1F22C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183" w:type="dxa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F574B8" w:rsidRPr="00AB6A73" w:rsidRDefault="00F574B8" w:rsidP="00F574B8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  <w:tc>
          <w:tcPr>
            <w:tcW w:w="183" w:type="dxa"/>
            <w:vAlign w:val="bottom"/>
          </w:tcPr>
          <w:p w:rsidR="00F574B8" w:rsidRPr="00560C4E" w:rsidRDefault="00F574B8" w:rsidP="00F574B8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F574B8" w:rsidRPr="00AB6A73" w:rsidRDefault="00F574B8" w:rsidP="00F574B8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</w:tr>
    </w:tbl>
    <w:p w:rsidR="0053184C" w:rsidRDefault="0053184C"/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4"/>
        <w:gridCol w:w="184"/>
        <w:gridCol w:w="1284"/>
        <w:gridCol w:w="183"/>
        <w:gridCol w:w="1297"/>
        <w:gridCol w:w="183"/>
        <w:gridCol w:w="1284"/>
      </w:tblGrid>
      <w:tr w:rsidR="00052D84" w:rsidRPr="00560C4E" w:rsidTr="00DD4E8C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52D84" w:rsidRPr="00560C4E" w:rsidTr="00DD4E8C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052D84" w:rsidRPr="00560C4E" w:rsidTr="00DD4E8C">
        <w:trPr>
          <w:trHeight w:val="363"/>
          <w:tblHeader/>
        </w:trPr>
        <w:tc>
          <w:tcPr>
            <w:tcW w:w="3780" w:type="dxa"/>
            <w:vAlign w:val="bottom"/>
          </w:tcPr>
          <w:p w:rsidR="00052D84" w:rsidRPr="00560C4E" w:rsidRDefault="00052D84" w:rsidP="00DD4E8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60C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2D84" w:rsidRPr="00560C4E" w:rsidTr="00052D84">
        <w:tc>
          <w:tcPr>
            <w:tcW w:w="3780" w:type="dxa"/>
          </w:tcPr>
          <w:p w:rsidR="00052D84" w:rsidRPr="00560C4E" w:rsidRDefault="00052D84" w:rsidP="00DD4E8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D84" w:rsidRPr="00560C4E" w:rsidTr="00052D84">
        <w:tc>
          <w:tcPr>
            <w:tcW w:w="3780" w:type="dxa"/>
          </w:tcPr>
          <w:p w:rsidR="00F574B8" w:rsidRDefault="00F574B8" w:rsidP="00F574B8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</w:t>
            </w:r>
          </w:p>
          <w:p w:rsidR="00052D84" w:rsidRPr="00560C4E" w:rsidRDefault="00F574B8" w:rsidP="00F574B8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มูลค่ายุติธรรม                                               </w:t>
            </w:r>
          </w:p>
        </w:tc>
        <w:tc>
          <w:tcPr>
            <w:tcW w:w="135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052D84" w:rsidRPr="00560C4E" w:rsidRDefault="00052D84" w:rsidP="00DD4E8C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62" w:rsidRPr="00560C4E" w:rsidTr="00DD4E8C">
        <w:tc>
          <w:tcPr>
            <w:tcW w:w="3780" w:type="dxa"/>
            <w:vAlign w:val="bottom"/>
          </w:tcPr>
          <w:p w:rsidR="00B40862" w:rsidRPr="00560C4E" w:rsidRDefault="00B40862" w:rsidP="00B408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2D8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4" w:type="dxa"/>
            <w:vAlign w:val="bottom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84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AB6A7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B40862" w:rsidRPr="00560C4E" w:rsidTr="00052D84">
        <w:tc>
          <w:tcPr>
            <w:tcW w:w="3780" w:type="dxa"/>
            <w:vAlign w:val="bottom"/>
          </w:tcPr>
          <w:p w:rsidR="00B40862" w:rsidRDefault="002F7E18" w:rsidP="00B4086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0301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</w:tcPr>
          <w:p w:rsidR="00B40862" w:rsidRPr="00141BC7" w:rsidRDefault="00B40862" w:rsidP="00B40862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141BC7" w:rsidRDefault="00B40862" w:rsidP="00B40862">
            <w:pPr>
              <w:pStyle w:val="acctfourfigures"/>
              <w:tabs>
                <w:tab w:val="decimal" w:pos="448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AB6A73" w:rsidRDefault="00B40862" w:rsidP="00B40862">
            <w:pPr>
              <w:pStyle w:val="acctfourfigures"/>
              <w:tabs>
                <w:tab w:val="left" w:pos="720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AB6A7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B6A73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40862" w:rsidRPr="00560C4E" w:rsidTr="00052D84">
        <w:tc>
          <w:tcPr>
            <w:tcW w:w="3780" w:type="dxa"/>
            <w:vAlign w:val="bottom"/>
          </w:tcPr>
          <w:p w:rsidR="00B40862" w:rsidRPr="00203012" w:rsidRDefault="00B40862" w:rsidP="00B4086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4" w:type="dxa"/>
          </w:tcPr>
          <w:p w:rsidR="00B40862" w:rsidRPr="00AB6A73" w:rsidRDefault="00B40862" w:rsidP="00B40862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4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AB6A73" w:rsidRDefault="00B40862" w:rsidP="00B40862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678</w:t>
            </w: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643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B40862" w:rsidRPr="00AB6A73" w:rsidRDefault="00B40862" w:rsidP="00B40862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AB6A73" w:rsidRDefault="00B40862" w:rsidP="00B40862">
            <w:pPr>
              <w:pStyle w:val="acctfourfigures"/>
              <w:tabs>
                <w:tab w:val="clear" w:pos="765"/>
                <w:tab w:val="left" w:pos="723"/>
                <w:tab w:val="decimal" w:pos="813"/>
                <w:tab w:val="decimal" w:pos="91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367,631</w:t>
            </w:r>
          </w:p>
        </w:tc>
      </w:tr>
      <w:tr w:rsidR="00B40862" w:rsidRPr="00560C4E" w:rsidTr="00052D84">
        <w:tc>
          <w:tcPr>
            <w:tcW w:w="3780" w:type="dxa"/>
            <w:vAlign w:val="bottom"/>
          </w:tcPr>
          <w:p w:rsidR="00B40862" w:rsidRPr="00560C4E" w:rsidRDefault="00B40862" w:rsidP="00B4086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F2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4" w:type="dxa"/>
          </w:tcPr>
          <w:p w:rsidR="00B40862" w:rsidRPr="00AB6A73" w:rsidRDefault="00B40862" w:rsidP="00B40862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4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AB6A73" w:rsidRDefault="00B40862" w:rsidP="00B40862">
            <w:pPr>
              <w:pStyle w:val="acctfourfigures"/>
              <w:tabs>
                <w:tab w:val="decimal" w:pos="731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21,709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:rsidR="00B40862" w:rsidRPr="00AB6A73" w:rsidRDefault="00B40862" w:rsidP="00B40862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  <w:tc>
          <w:tcPr>
            <w:tcW w:w="183" w:type="dxa"/>
          </w:tcPr>
          <w:p w:rsidR="00B40862" w:rsidRPr="00560C4E" w:rsidRDefault="00B40862" w:rsidP="00B4086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:rsidR="00B40862" w:rsidRPr="00AB6A73" w:rsidRDefault="00B40862" w:rsidP="00B40862">
            <w:pPr>
              <w:pStyle w:val="acctfourfigures"/>
              <w:tabs>
                <w:tab w:val="decimal" w:pos="731"/>
                <w:tab w:val="decimal" w:pos="99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A7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792</w:t>
            </w:r>
          </w:p>
        </w:tc>
      </w:tr>
    </w:tbl>
    <w:p w:rsidR="0053184C" w:rsidRPr="00A8036E" w:rsidRDefault="0053184C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324D5D" w:rsidRPr="00A8036E" w:rsidRDefault="00324D5D" w:rsidP="00C20B0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2F7E18" w:rsidRPr="002F7E18">
        <w:rPr>
          <w:rFonts w:ascii="Angsana New" w:hAnsi="Angsana New" w:hint="cs"/>
          <w:sz w:val="30"/>
          <w:szCs w:val="30"/>
          <w:cs/>
        </w:rPr>
        <w:t>เงินกู้ยืมจากกิจการที่เกี่ยวข้องกัน</w:t>
      </w:r>
      <w:r w:rsidR="002F7E18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3184C" w:rsidRPr="00A8036E" w:rsidRDefault="0053184C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B3E87" w:rsidRPr="00560C4E" w:rsidRDefault="00DB3E87" w:rsidP="00DB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0C4E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มูลค่ายุติธรรมของเงินกู้ยืมระยะยาวที่มีอัตราดอกเบี้ยคงที่มีมูลค่าใกล้เคียงกับมูลค่าตามบัญชี เนื่องจากอัตรา</w:t>
      </w:r>
      <w:r w:rsidRPr="00560C4E">
        <w:rPr>
          <w:rFonts w:ascii="Angsana New" w:hAnsi="Angsana New"/>
          <w:sz w:val="30"/>
          <w:szCs w:val="30"/>
        </w:rPr>
        <w:t xml:space="preserve">  </w:t>
      </w:r>
      <w:r w:rsidRPr="00560C4E">
        <w:rPr>
          <w:rFonts w:ascii="Angsana New" w:hAnsi="Angsana New" w:hint="cs"/>
          <w:sz w:val="30"/>
          <w:szCs w:val="30"/>
          <w:cs/>
        </w:rPr>
        <w:t>ดอกเบี้ยคงที่มีอัตราดอกเบี้ยใกล้เคียงกับอัตราดอกเบี้ยเงินกู้ท้องตลาด</w:t>
      </w:r>
    </w:p>
    <w:p w:rsidR="0053184C" w:rsidRPr="00A8036E" w:rsidRDefault="0053184C" w:rsidP="005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24D5D" w:rsidRDefault="00324D5D" w:rsidP="00324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มูลค่ายุติธรรมของเงินกู้ยืมระยะสั้นจากส</w:t>
      </w:r>
      <w:r w:rsidR="002F7E18">
        <w:rPr>
          <w:rFonts w:ascii="Angsana New" w:hAnsi="Angsana New" w:hint="cs"/>
          <w:sz w:val="30"/>
          <w:szCs w:val="30"/>
          <w:cs/>
        </w:rPr>
        <w:t>ถาบันการเงินและสัญญาเช่าการเงินมี</w:t>
      </w:r>
      <w:r>
        <w:rPr>
          <w:rFonts w:ascii="Angsana New" w:hAnsi="Angsana New" w:hint="cs"/>
          <w:sz w:val="30"/>
          <w:szCs w:val="30"/>
          <w:cs/>
        </w:rPr>
        <w:t>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480575" w:rsidRPr="00A8036E" w:rsidRDefault="00480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A8036E" w:rsidRDefault="00A80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712D9" w:rsidRPr="00BB1625" w:rsidRDefault="008712D9" w:rsidP="00D61F9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F325DB" w:rsidRPr="00A8036E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72"/>
        <w:gridCol w:w="1258"/>
      </w:tblGrid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D2F91" w:rsidRPr="004C0125" w:rsidRDefault="006D2F91" w:rsidP="004C0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1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12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712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151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01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2F91" w:rsidRPr="004C0125" w:rsidTr="006D2F91">
        <w:trPr>
          <w:tblHeader/>
        </w:trPr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078A6" w:rsidRPr="004C0125" w:rsidTr="006D2F91">
        <w:trPr>
          <w:tblHeader/>
        </w:trPr>
        <w:tc>
          <w:tcPr>
            <w:tcW w:w="6030" w:type="dxa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078A6" w:rsidRPr="004C0125" w:rsidRDefault="00E078A6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C01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2F91" w:rsidRPr="004C0125" w:rsidTr="006D2F91"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4C0125" w:rsidRDefault="006D2F91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6D2F91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D2F91" w:rsidRPr="004C0125" w:rsidTr="006D2F91">
        <w:tc>
          <w:tcPr>
            <w:tcW w:w="603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4C0125" w:rsidRDefault="006D2F91" w:rsidP="00E078A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4C0125" w:rsidRDefault="006D2F91" w:rsidP="00E0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F91" w:rsidRPr="004C0125" w:rsidTr="006D2F91">
        <w:tc>
          <w:tcPr>
            <w:tcW w:w="6030" w:type="dxa"/>
          </w:tcPr>
          <w:p w:rsidR="006D2F91" w:rsidRPr="004C0125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:rsidR="006D2F91" w:rsidRPr="00F45005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67</w:t>
            </w:r>
            <w:r w:rsidR="008471D8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6D2F91" w:rsidRPr="00F45005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:rsidR="006D2F91" w:rsidRPr="00F45005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2F91" w:rsidRPr="004C0125" w:rsidTr="006D2F91">
        <w:tc>
          <w:tcPr>
            <w:tcW w:w="6030" w:type="dxa"/>
          </w:tcPr>
          <w:p w:rsidR="006D2F91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D2F91" w:rsidRPr="00F45005" w:rsidRDefault="008471D8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  <w:t>14,509</w:t>
            </w:r>
          </w:p>
        </w:tc>
        <w:tc>
          <w:tcPr>
            <w:tcW w:w="272" w:type="dxa"/>
          </w:tcPr>
          <w:p w:rsidR="006D2F91" w:rsidRPr="00F45005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D2F91" w:rsidRPr="00C852FA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19,160</w:t>
            </w:r>
          </w:p>
        </w:tc>
      </w:tr>
      <w:tr w:rsidR="006D2F91" w:rsidRPr="004C0125" w:rsidTr="006D2F91">
        <w:tc>
          <w:tcPr>
            <w:tcW w:w="6030" w:type="dxa"/>
          </w:tcPr>
          <w:p w:rsidR="006D2F91" w:rsidRPr="00F45005" w:rsidRDefault="006D2F91" w:rsidP="001F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605E43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15,188</w:t>
            </w:r>
          </w:p>
        </w:tc>
        <w:tc>
          <w:tcPr>
            <w:tcW w:w="272" w:type="dxa"/>
          </w:tcPr>
          <w:p w:rsidR="006D2F91" w:rsidRPr="00605E43" w:rsidRDefault="006D2F91" w:rsidP="001F22C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605E43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19,160</w:t>
            </w:r>
          </w:p>
        </w:tc>
      </w:tr>
      <w:tr w:rsidR="006D2F91" w:rsidRPr="004C0125" w:rsidTr="006D2F91">
        <w:tc>
          <w:tcPr>
            <w:tcW w:w="6030" w:type="dxa"/>
          </w:tcPr>
          <w:p w:rsidR="006D2F91" w:rsidRPr="00F45005" w:rsidRDefault="006D2F91" w:rsidP="003D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6D2F91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605E43" w:rsidRDefault="006D2F91" w:rsidP="003D4FC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:rsidR="006D2F91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2F91" w:rsidRPr="002E51E4" w:rsidTr="006D2F91">
        <w:tc>
          <w:tcPr>
            <w:tcW w:w="6030" w:type="dxa"/>
          </w:tcPr>
          <w:p w:rsidR="006D2F91" w:rsidRDefault="006D2F91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BF24AE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D2F91" w:rsidRPr="002E51E4" w:rsidTr="006D2F91">
        <w:tc>
          <w:tcPr>
            <w:tcW w:w="6030" w:type="dxa"/>
          </w:tcPr>
          <w:p w:rsidR="006D2F91" w:rsidRDefault="006D2F91" w:rsidP="003D4FC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2E51E4" w:rsidRDefault="006D2F91" w:rsidP="003D4F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D2F91" w:rsidRPr="002E51E4" w:rsidTr="006D2F91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6D2F91" w:rsidRPr="00A44459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44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13,00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19,760</w:t>
            </w:r>
          </w:p>
        </w:tc>
      </w:tr>
      <w:tr w:rsidR="006D2F91" w:rsidRPr="002E51E4" w:rsidTr="006D2F91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:rsidR="006D2F91" w:rsidRPr="00A44459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44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21,785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20,700</w:t>
            </w:r>
          </w:p>
        </w:tc>
      </w:tr>
      <w:tr w:rsidR="006D2F91" w:rsidRPr="002E51E4" w:rsidTr="006D2F91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366D0B">
              <w:rPr>
                <w:rFonts w:ascii="Angsana New" w:hAnsi="Angsana New" w:cs="Angsana New"/>
                <w:cs/>
              </w:rPr>
              <w:t>เกินห้าปี</w:t>
            </w:r>
          </w:p>
        </w:tc>
        <w:tc>
          <w:tcPr>
            <w:tcW w:w="1260" w:type="dxa"/>
          </w:tcPr>
          <w:p w:rsidR="006D2F91" w:rsidRPr="00A44459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44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5,800</w:t>
            </w:r>
          </w:p>
        </w:tc>
        <w:tc>
          <w:tcPr>
            <w:tcW w:w="272" w:type="dxa"/>
          </w:tcPr>
          <w:p w:rsidR="006D2F91" w:rsidRPr="00C818DF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</w:tcPr>
          <w:p w:rsidR="006D2F91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200</w:t>
            </w:r>
          </w:p>
        </w:tc>
      </w:tr>
      <w:tr w:rsidR="006D2F91" w:rsidRPr="002E51E4" w:rsidTr="006D2F91">
        <w:tc>
          <w:tcPr>
            <w:tcW w:w="6030" w:type="dxa"/>
          </w:tcPr>
          <w:p w:rsidR="006D2F91" w:rsidRPr="00366D0B" w:rsidRDefault="006D2F91" w:rsidP="001F22CC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366D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A44459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 w:rsidRPr="00A44459">
              <w:rPr>
                <w:rFonts w:ascii="Angsana New" w:hAnsi="Angsana New" w:cs="Angsana New"/>
                <w:sz w:val="30"/>
                <w:szCs w:val="30"/>
              </w:rPr>
              <w:t>40,593</w:t>
            </w:r>
          </w:p>
        </w:tc>
        <w:tc>
          <w:tcPr>
            <w:tcW w:w="272" w:type="dxa"/>
          </w:tcPr>
          <w:p w:rsidR="006D2F91" w:rsidRPr="005E77C2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6D2F91" w:rsidRPr="005E77C2" w:rsidRDefault="006D2F91" w:rsidP="001F22C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</w:rPr>
              <w:t>,660</w:t>
            </w:r>
          </w:p>
        </w:tc>
      </w:tr>
    </w:tbl>
    <w:p w:rsidR="00C818DF" w:rsidRDefault="00C818DF" w:rsidP="00C818DF">
      <w:pPr>
        <w:rPr>
          <w:rFonts w:ascii="Angsana New" w:hAnsi="Angsana New"/>
          <w:sz w:val="24"/>
          <w:szCs w:val="24"/>
        </w:rPr>
      </w:pPr>
    </w:p>
    <w:p w:rsidR="00E45951" w:rsidRDefault="00E45951" w:rsidP="00E4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C3A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E45951" w:rsidRPr="00757E29" w:rsidRDefault="00E45951" w:rsidP="00E4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45951" w:rsidRPr="00BD1EF6" w:rsidRDefault="00E45951" w:rsidP="00E4595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D1EF6">
        <w:rPr>
          <w:rFonts w:ascii="Angsana New" w:hAnsi="Angsana New"/>
          <w:sz w:val="30"/>
          <w:szCs w:val="30"/>
          <w:cs/>
        </w:rPr>
        <w:t>สัญญาเช่ายานพาหนะระยะเวลาสามปี</w:t>
      </w:r>
      <w:r w:rsidRPr="00BD1EF6">
        <w:rPr>
          <w:rFonts w:ascii="Angsana New" w:hAnsi="Angsana New" w:hint="cs"/>
          <w:sz w:val="30"/>
          <w:szCs w:val="30"/>
          <w:cs/>
        </w:rPr>
        <w:t>ถึง</w:t>
      </w:r>
      <w:r w:rsidRPr="00BD1EF6">
        <w:rPr>
          <w:rFonts w:ascii="Angsana New" w:hAnsi="Angsana New"/>
          <w:sz w:val="30"/>
          <w:szCs w:val="30"/>
          <w:cs/>
        </w:rPr>
        <w:t>ห้าปี สิ้นสุดในระยะเวลาต่างๆ กันจนถึงเด</w:t>
      </w:r>
      <w:r w:rsidRPr="00BD1EF6">
        <w:rPr>
          <w:rFonts w:ascii="Angsana New" w:hAnsi="Angsana New" w:hint="cs"/>
          <w:sz w:val="30"/>
          <w:szCs w:val="30"/>
          <w:cs/>
        </w:rPr>
        <w:t xml:space="preserve">ือนกุมภาพันธ์ </w:t>
      </w:r>
      <w:r w:rsidRPr="00BD1EF6">
        <w:rPr>
          <w:rFonts w:ascii="Angsana New" w:hAnsi="Angsana New"/>
          <w:sz w:val="30"/>
          <w:szCs w:val="30"/>
        </w:rPr>
        <w:t>2565</w:t>
      </w:r>
    </w:p>
    <w:p w:rsidR="00E45951" w:rsidRPr="00BD1EF6" w:rsidRDefault="00E45951" w:rsidP="00E4595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BD1EF6">
        <w:rPr>
          <w:rFonts w:ascii="Angsana New" w:hAnsi="Angsana New" w:hint="cs"/>
          <w:sz w:val="30"/>
          <w:szCs w:val="30"/>
          <w:cs/>
        </w:rPr>
        <w:t xml:space="preserve">สัญญาเช่าเครื่องใช้สำนักงานระยะเวลาห้าปี สิ้นสุดในเดือนมิถุนายน </w:t>
      </w:r>
      <w:r w:rsidRPr="00BD1EF6">
        <w:rPr>
          <w:rFonts w:ascii="Angsana New" w:hAnsi="Angsana New"/>
          <w:sz w:val="30"/>
          <w:szCs w:val="30"/>
        </w:rPr>
        <w:t>2564</w:t>
      </w:r>
    </w:p>
    <w:p w:rsidR="00E45951" w:rsidRPr="00E45951" w:rsidRDefault="00E45951" w:rsidP="00C818DF">
      <w:pPr>
        <w:rPr>
          <w:rFonts w:ascii="Angsana New" w:hAnsi="Angsana New"/>
          <w:sz w:val="24"/>
          <w:szCs w:val="24"/>
        </w:rPr>
      </w:pPr>
    </w:p>
    <w:p w:rsid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1607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:rsidR="00531990" w:rsidRPr="00531990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531990" w:rsidRPr="00FA4464" w:rsidRDefault="00531990" w:rsidP="0053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531990">
        <w:rPr>
          <w:rFonts w:ascii="Angsana New" w:hAnsi="Angsana New"/>
          <w:spacing w:val="4"/>
          <w:sz w:val="30"/>
          <w:szCs w:val="30"/>
        </w:rPr>
        <w:t xml:space="preserve">31 </w:t>
      </w:r>
      <w:r w:rsidRPr="00531990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Pr="00531990">
        <w:rPr>
          <w:rFonts w:ascii="Angsana New" w:hAnsi="Angsana New"/>
          <w:spacing w:val="4"/>
          <w:sz w:val="30"/>
          <w:szCs w:val="30"/>
        </w:rPr>
        <w:t xml:space="preserve">2562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389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สำหรับกลุ่มบริษัท และ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221</w:t>
      </w:r>
      <w:r w:rsidRPr="0053199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</w:p>
    <w:p w:rsidR="00531990" w:rsidRPr="00531990" w:rsidRDefault="00531990" w:rsidP="00C8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02BEF" w:rsidRDefault="00A02BEF" w:rsidP="00772B25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074B6" w:rsidRDefault="0050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36ABD" w:rsidRPr="00B11885" w:rsidRDefault="00E36ABD" w:rsidP="001E0F8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26464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เหตุการณ์ภายหลัง</w:t>
      </w:r>
      <w:r w:rsidR="00C70DD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รอบระยะเวลา</w:t>
      </w:r>
      <w:r w:rsidRPr="00B11885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รายงาน</w:t>
      </w:r>
    </w:p>
    <w:p w:rsidR="00F6227F" w:rsidRPr="006E14E6" w:rsidRDefault="00F6227F" w:rsidP="00AC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C0294" w:rsidRDefault="00950ADD" w:rsidP="00E44D0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53"/>
        <w:jc w:val="thaiDistribute"/>
        <w:rPr>
          <w:rFonts w:ascii="Angsana New" w:hAnsi="Angsana New"/>
          <w:sz w:val="30"/>
          <w:szCs w:val="30"/>
        </w:rPr>
      </w:pPr>
      <w:r w:rsidRPr="00AC0294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C0294">
        <w:rPr>
          <w:rFonts w:ascii="Angsana New" w:hAnsi="Angsana New"/>
          <w:sz w:val="30"/>
          <w:szCs w:val="30"/>
          <w:cs/>
        </w:rPr>
        <w:t xml:space="preserve"> 25 </w:t>
      </w:r>
      <w:r w:rsidRPr="00AC0294">
        <w:rPr>
          <w:rFonts w:ascii="Angsana New" w:hAnsi="Angsana New" w:hint="cs"/>
          <w:sz w:val="30"/>
          <w:szCs w:val="30"/>
          <w:cs/>
        </w:rPr>
        <w:t>เมษายน</w:t>
      </w:r>
      <w:r w:rsidRPr="00AC0294">
        <w:rPr>
          <w:rFonts w:ascii="Angsana New" w:hAnsi="Angsana New"/>
          <w:sz w:val="30"/>
          <w:szCs w:val="30"/>
          <w:cs/>
        </w:rPr>
        <w:t xml:space="preserve"> 2562 </w:t>
      </w:r>
      <w:r w:rsidRPr="00AC0294">
        <w:rPr>
          <w:rFonts w:ascii="Angsana New" w:hAnsi="Angsana New" w:hint="cs"/>
          <w:sz w:val="30"/>
          <w:szCs w:val="30"/>
          <w:cs/>
        </w:rPr>
        <w:t>ผู้ถือหุ้นมีมติอนุมัติ</w:t>
      </w:r>
      <w:r w:rsidR="00AC0294" w:rsidRPr="00AC0294">
        <w:rPr>
          <w:rFonts w:ascii="Angsana New" w:hAnsi="Angsana New" w:hint="cs"/>
          <w:sz w:val="30"/>
          <w:szCs w:val="30"/>
          <w:cs/>
        </w:rPr>
        <w:t>ดังต่อไปนี้</w:t>
      </w:r>
    </w:p>
    <w:p w:rsidR="00FE5043" w:rsidRPr="00FE5043" w:rsidRDefault="00FE5043" w:rsidP="00FE5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="Angsana New" w:hAnsi="Angsana New"/>
          <w:sz w:val="22"/>
        </w:rPr>
      </w:pPr>
    </w:p>
    <w:p w:rsidR="00AC0294" w:rsidRDefault="00950ADD" w:rsidP="00AC02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AC0294">
        <w:rPr>
          <w:rFonts w:ascii="Angsana New" w:hAnsi="Angsana New" w:hint="cs"/>
          <w:sz w:val="30"/>
          <w:szCs w:val="30"/>
          <w:cs/>
        </w:rPr>
        <w:t>เพิ่มทุนจดทะเบียนจากจำนวน</w:t>
      </w:r>
      <w:r w:rsidRPr="00AC0294">
        <w:rPr>
          <w:rFonts w:ascii="Angsana New" w:hAnsi="Angsana New"/>
          <w:sz w:val="30"/>
          <w:szCs w:val="30"/>
          <w:cs/>
        </w:rPr>
        <w:t xml:space="preserve"> 420.21 </w:t>
      </w:r>
      <w:r w:rsidRPr="00AC0294">
        <w:rPr>
          <w:rFonts w:ascii="Angsana New" w:hAnsi="Angsana New" w:hint="cs"/>
          <w:sz w:val="30"/>
          <w:szCs w:val="30"/>
          <w:cs/>
        </w:rPr>
        <w:t>ล้านบาทเป็นจำนวน</w:t>
      </w:r>
      <w:r w:rsidRPr="00AC0294">
        <w:rPr>
          <w:rFonts w:ascii="Angsana New" w:hAnsi="Angsana New"/>
          <w:sz w:val="30"/>
          <w:szCs w:val="30"/>
          <w:cs/>
        </w:rPr>
        <w:t xml:space="preserve"> 462.23 </w:t>
      </w:r>
      <w:r w:rsidRPr="00AC0294">
        <w:rPr>
          <w:rFonts w:ascii="Angsana New" w:hAnsi="Angsana New" w:hint="cs"/>
          <w:sz w:val="30"/>
          <w:szCs w:val="30"/>
          <w:cs/>
        </w:rPr>
        <w:t>ล้านบาท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โดยการออกหุ้นสามัญใหม่จำนวน</w:t>
      </w:r>
      <w:r w:rsidRPr="00AC0294">
        <w:rPr>
          <w:rFonts w:ascii="Angsana New" w:hAnsi="Angsana New"/>
          <w:sz w:val="30"/>
          <w:szCs w:val="30"/>
          <w:cs/>
        </w:rPr>
        <w:t xml:space="preserve"> 42.02 </w:t>
      </w:r>
      <w:r w:rsidRPr="00AC0294">
        <w:rPr>
          <w:rFonts w:ascii="Angsana New" w:hAnsi="Angsana New" w:hint="cs"/>
          <w:sz w:val="30"/>
          <w:szCs w:val="30"/>
          <w:cs/>
        </w:rPr>
        <w:t>ล้านหุ้น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1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="00744C89" w:rsidRPr="00AC0294">
        <w:rPr>
          <w:rFonts w:ascii="Angsana New" w:hAnsi="Angsana New"/>
          <w:sz w:val="30"/>
          <w:szCs w:val="30"/>
        </w:rPr>
        <w:t xml:space="preserve"> </w:t>
      </w:r>
      <w:r w:rsidR="00744C89" w:rsidRPr="00AC0294">
        <w:rPr>
          <w:rFonts w:ascii="Angsana New" w:hAnsi="Angsana New" w:hint="cs"/>
          <w:sz w:val="30"/>
          <w:szCs w:val="30"/>
          <w:cs/>
        </w:rPr>
        <w:t>เพื่อรองรับการจ่ายหุ้นปันผล</w:t>
      </w:r>
    </w:p>
    <w:p w:rsidR="00AC0294" w:rsidRPr="00AC0294" w:rsidRDefault="00AC0294" w:rsidP="00AC02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22"/>
        </w:rPr>
      </w:pPr>
    </w:p>
    <w:p w:rsidR="00AC0294" w:rsidRDefault="00950ADD" w:rsidP="00AC02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AC0294">
        <w:rPr>
          <w:rFonts w:ascii="Angsana New" w:hAnsi="Angsana New" w:hint="cs"/>
          <w:sz w:val="30"/>
          <w:szCs w:val="30"/>
          <w:cs/>
        </w:rPr>
        <w:t>จ่ายเงินปันผลเป็นเงินสดในอัตราหุ้นละ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0.55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จำนวนเงิน</w:t>
      </w:r>
      <w:r w:rsidRPr="00AC0294">
        <w:rPr>
          <w:rFonts w:ascii="Angsana New" w:hAnsi="Angsana New"/>
          <w:sz w:val="30"/>
          <w:szCs w:val="30"/>
          <w:cs/>
        </w:rPr>
        <w:t xml:space="preserve"> 231.11 </w:t>
      </w:r>
      <w:r w:rsidRPr="00AC0294">
        <w:rPr>
          <w:rFonts w:ascii="Angsana New" w:hAnsi="Angsana New" w:hint="cs"/>
          <w:sz w:val="30"/>
          <w:szCs w:val="30"/>
          <w:cs/>
        </w:rPr>
        <w:t>ล้านบาท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ซึ่งบริษัทได้จ่ายเงินปันผลระหว่างกาลไปแล้วในอัตราหุ้นละ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0.18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จำนวนเงิน</w:t>
      </w:r>
      <w:r w:rsidRPr="00AC0294">
        <w:rPr>
          <w:rFonts w:ascii="Angsana New" w:hAnsi="Angsana New"/>
          <w:sz w:val="30"/>
          <w:szCs w:val="30"/>
          <w:cs/>
        </w:rPr>
        <w:t xml:space="preserve"> 75.64 </w:t>
      </w:r>
      <w:r w:rsidRPr="00AC0294">
        <w:rPr>
          <w:rFonts w:ascii="Angsana New" w:hAnsi="Angsana New" w:hint="cs"/>
          <w:sz w:val="30"/>
          <w:szCs w:val="30"/>
          <w:cs/>
        </w:rPr>
        <w:t>ล้านบาท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ดังนั้นบริษัทจะจ่ายเงินปันผลเพิ่มเติมในอัตราหุ้นละ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0.37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Pr="00AC0294">
        <w:rPr>
          <w:rFonts w:ascii="Angsana New" w:hAnsi="Angsana New"/>
          <w:sz w:val="30"/>
          <w:szCs w:val="30"/>
          <w:cs/>
        </w:rPr>
        <w:t xml:space="preserve"> 155.47 </w:t>
      </w:r>
      <w:r w:rsidRPr="00AC0294">
        <w:rPr>
          <w:rFonts w:ascii="Angsana New" w:hAnsi="Angsana New" w:hint="cs"/>
          <w:sz w:val="30"/>
          <w:szCs w:val="30"/>
          <w:cs/>
        </w:rPr>
        <w:t>ล้านบาทซึ่งกำหนดจ่ายเงินปันผลภายในเดือนพฤษภาคม</w:t>
      </w:r>
      <w:r w:rsidRPr="00AC0294">
        <w:rPr>
          <w:rFonts w:ascii="Angsana New" w:hAnsi="Angsana New"/>
          <w:sz w:val="30"/>
          <w:szCs w:val="30"/>
          <w:cs/>
        </w:rPr>
        <w:t xml:space="preserve"> 2562</w:t>
      </w:r>
    </w:p>
    <w:p w:rsidR="00AC0294" w:rsidRPr="00AC0294" w:rsidRDefault="00AC0294" w:rsidP="00AC0294">
      <w:pPr>
        <w:pStyle w:val="ListParagraph"/>
        <w:rPr>
          <w:rFonts w:ascii="Angsana New" w:hAnsi="Angsana New"/>
          <w:sz w:val="22"/>
          <w:cs/>
        </w:rPr>
      </w:pPr>
    </w:p>
    <w:p w:rsidR="00AC0294" w:rsidRDefault="00950ADD" w:rsidP="00AC02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AC0294">
        <w:rPr>
          <w:rFonts w:ascii="Angsana New" w:hAnsi="Angsana New" w:hint="cs"/>
          <w:sz w:val="30"/>
          <w:szCs w:val="30"/>
          <w:cs/>
        </w:rPr>
        <w:t>จ่ายปันผลเป็นหุ้นสามัญจำนวน</w:t>
      </w:r>
      <w:r w:rsidRPr="00AC0294">
        <w:rPr>
          <w:rFonts w:ascii="Angsana New" w:hAnsi="Angsana New"/>
          <w:sz w:val="30"/>
          <w:szCs w:val="30"/>
          <w:cs/>
        </w:rPr>
        <w:t xml:space="preserve"> 42.02 </w:t>
      </w:r>
      <w:r w:rsidRPr="00AC0294">
        <w:rPr>
          <w:rFonts w:ascii="Angsana New" w:hAnsi="Angsana New" w:hint="cs"/>
          <w:sz w:val="30"/>
          <w:szCs w:val="30"/>
          <w:cs/>
        </w:rPr>
        <w:t>ล้านหุ้น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1.00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ในอัตรา</w:t>
      </w:r>
      <w:r w:rsidRPr="00AC0294">
        <w:rPr>
          <w:rFonts w:ascii="Angsana New" w:hAnsi="Angsana New"/>
          <w:sz w:val="30"/>
          <w:szCs w:val="30"/>
          <w:cs/>
        </w:rPr>
        <w:t xml:space="preserve"> 10 </w:t>
      </w:r>
      <w:r w:rsidRPr="00AC0294">
        <w:rPr>
          <w:rFonts w:ascii="Angsana New" w:hAnsi="Angsana New" w:hint="cs"/>
          <w:sz w:val="30"/>
          <w:szCs w:val="30"/>
          <w:cs/>
        </w:rPr>
        <w:t>หุ้นเดิมต่อ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="00AC0294" w:rsidRPr="00AC0294">
        <w:rPr>
          <w:rFonts w:ascii="Angsana New" w:hAnsi="Angsana New"/>
          <w:sz w:val="30"/>
          <w:szCs w:val="30"/>
        </w:rPr>
        <w:t xml:space="preserve">       </w:t>
      </w:r>
      <w:r w:rsidRPr="00AC0294">
        <w:rPr>
          <w:rFonts w:ascii="Angsana New" w:hAnsi="Angsana New"/>
          <w:sz w:val="30"/>
          <w:szCs w:val="30"/>
          <w:cs/>
        </w:rPr>
        <w:t xml:space="preserve">1 </w:t>
      </w:r>
      <w:r w:rsidRPr="00AC0294">
        <w:rPr>
          <w:rFonts w:ascii="Angsana New" w:hAnsi="Angsana New" w:hint="cs"/>
          <w:sz w:val="30"/>
          <w:szCs w:val="30"/>
          <w:cs/>
        </w:rPr>
        <w:t>หุ้นปันผล</w:t>
      </w:r>
      <w:r w:rsidRPr="00AC0294">
        <w:rPr>
          <w:rFonts w:ascii="Angsana New" w:hAnsi="Angsana New"/>
          <w:sz w:val="30"/>
          <w:szCs w:val="30"/>
          <w:cs/>
        </w:rPr>
        <w:t xml:space="preserve"> (</w:t>
      </w:r>
      <w:r w:rsidRPr="00AC0294">
        <w:rPr>
          <w:rFonts w:ascii="Angsana New" w:hAnsi="Angsana New" w:hint="cs"/>
          <w:sz w:val="30"/>
          <w:szCs w:val="30"/>
          <w:cs/>
        </w:rPr>
        <w:t>อัตราการจ่ายปันผล</w:t>
      </w:r>
      <w:r w:rsidRPr="00AC0294">
        <w:rPr>
          <w:rFonts w:ascii="Angsana New" w:hAnsi="Angsana New"/>
          <w:sz w:val="30"/>
          <w:szCs w:val="30"/>
          <w:cs/>
        </w:rPr>
        <w:t xml:space="preserve"> 0.10 </w:t>
      </w:r>
      <w:r w:rsidRPr="00AC0294">
        <w:rPr>
          <w:rFonts w:ascii="Angsana New" w:hAnsi="Angsana New" w:hint="cs"/>
          <w:sz w:val="30"/>
          <w:szCs w:val="30"/>
          <w:cs/>
        </w:rPr>
        <w:t>บาทต่อหุ้น</w:t>
      </w:r>
      <w:r w:rsidRPr="00AC0294">
        <w:rPr>
          <w:rFonts w:ascii="Angsana New" w:hAnsi="Angsana New"/>
          <w:sz w:val="30"/>
          <w:szCs w:val="30"/>
          <w:cs/>
        </w:rPr>
        <w:t xml:space="preserve">) </w:t>
      </w:r>
      <w:r w:rsidRPr="00AC0294">
        <w:rPr>
          <w:rFonts w:ascii="Angsana New" w:hAnsi="Angsana New" w:hint="cs"/>
          <w:sz w:val="30"/>
          <w:szCs w:val="30"/>
          <w:cs/>
        </w:rPr>
        <w:t>ในกรณีที่ผู้ถือหุ้นรายใดมีเศษหุ้นเดิมหลังการจัดสรรหุ้นปันผลแล้วให้จ่ายปันผลเป็นเงินสดแทนการจ่ายเป็นหุ้นปันผลในอัตราหุ้นละ</w:t>
      </w:r>
      <w:r w:rsidRPr="00AC0294">
        <w:rPr>
          <w:rFonts w:ascii="Angsana New" w:hAnsi="Angsana New"/>
          <w:sz w:val="30"/>
          <w:szCs w:val="30"/>
          <w:cs/>
        </w:rPr>
        <w:t xml:space="preserve"> 0.10 </w:t>
      </w:r>
      <w:r w:rsidRPr="00AC0294">
        <w:rPr>
          <w:rFonts w:ascii="Angsana New" w:hAnsi="Angsana New" w:hint="cs"/>
          <w:sz w:val="30"/>
          <w:szCs w:val="30"/>
          <w:cs/>
        </w:rPr>
        <w:t>บาท</w:t>
      </w:r>
      <w:r w:rsidR="00744C89" w:rsidRPr="00AC0294">
        <w:rPr>
          <w:rFonts w:ascii="Angsana New" w:hAnsi="Angsana New" w:hint="cs"/>
          <w:sz w:val="30"/>
          <w:szCs w:val="30"/>
          <w:cs/>
        </w:rPr>
        <w:t xml:space="preserve"> ซึ่งกำหนดจ่ายปันผลภายในเดือนพฤษภาคม </w:t>
      </w:r>
      <w:r w:rsidR="00744C89" w:rsidRPr="00AC0294">
        <w:rPr>
          <w:rFonts w:ascii="Angsana New" w:hAnsi="Angsana New"/>
          <w:sz w:val="30"/>
          <w:szCs w:val="30"/>
        </w:rPr>
        <w:t>256</w:t>
      </w:r>
      <w:r w:rsidR="00AC0294" w:rsidRPr="00AC0294">
        <w:rPr>
          <w:rFonts w:ascii="Angsana New" w:hAnsi="Angsana New"/>
          <w:sz w:val="30"/>
          <w:szCs w:val="30"/>
        </w:rPr>
        <w:t>2</w:t>
      </w:r>
    </w:p>
    <w:p w:rsidR="00AC0294" w:rsidRPr="00AC0294" w:rsidRDefault="00AC0294" w:rsidP="00AC0294">
      <w:pPr>
        <w:pStyle w:val="ListParagraph"/>
        <w:rPr>
          <w:rFonts w:ascii="Angsana New" w:hAnsi="Angsana New"/>
          <w:sz w:val="22"/>
          <w:cs/>
        </w:rPr>
      </w:pPr>
    </w:p>
    <w:p w:rsidR="00F6227F" w:rsidRPr="00AC0294" w:rsidRDefault="00950ADD" w:rsidP="00AC029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AC0294">
        <w:rPr>
          <w:rFonts w:ascii="Angsana New" w:hAnsi="Angsana New" w:hint="cs"/>
          <w:sz w:val="30"/>
          <w:szCs w:val="30"/>
          <w:cs/>
        </w:rPr>
        <w:t>จัดสรรกำไรเพื่อเป็นทุนสำรองตามกฎหมาย</w:t>
      </w:r>
      <w:r w:rsidRPr="00AC0294">
        <w:rPr>
          <w:rFonts w:ascii="Angsana New" w:hAnsi="Angsana New"/>
          <w:sz w:val="30"/>
          <w:szCs w:val="30"/>
          <w:cs/>
        </w:rPr>
        <w:t xml:space="preserve"> </w:t>
      </w:r>
      <w:r w:rsidRPr="00AC0294">
        <w:rPr>
          <w:rFonts w:ascii="Angsana New" w:hAnsi="Angsana New" w:hint="cs"/>
          <w:sz w:val="30"/>
          <w:szCs w:val="30"/>
          <w:cs/>
        </w:rPr>
        <w:t>จำนวนเงิน</w:t>
      </w:r>
      <w:r w:rsidRPr="00AC0294">
        <w:rPr>
          <w:rFonts w:ascii="Angsana New" w:hAnsi="Angsana New"/>
          <w:sz w:val="30"/>
          <w:szCs w:val="30"/>
          <w:cs/>
        </w:rPr>
        <w:t xml:space="preserve"> 10.20 </w:t>
      </w:r>
      <w:r w:rsidRPr="00AC0294">
        <w:rPr>
          <w:rFonts w:ascii="Angsana New" w:hAnsi="Angsana New" w:hint="cs"/>
          <w:sz w:val="30"/>
          <w:szCs w:val="30"/>
          <w:cs/>
        </w:rPr>
        <w:t>ล้านบาท</w:t>
      </w:r>
    </w:p>
    <w:p w:rsidR="00294B6B" w:rsidRDefault="00294B6B" w:rsidP="0095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AC0294" w:rsidRPr="00FE5043" w:rsidRDefault="00AC0294" w:rsidP="00A73E0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43"/>
        <w:jc w:val="thaiDistribute"/>
        <w:rPr>
          <w:rFonts w:ascii="Angsana New" w:hAnsi="Angsana New"/>
          <w:sz w:val="30"/>
          <w:szCs w:val="30"/>
        </w:rPr>
      </w:pPr>
      <w:r w:rsidRPr="00FE504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E5043">
        <w:rPr>
          <w:rFonts w:ascii="Angsana New" w:hAnsi="Angsana New"/>
          <w:sz w:val="30"/>
          <w:szCs w:val="30"/>
        </w:rPr>
        <w:t xml:space="preserve">5 </w:t>
      </w:r>
      <w:r w:rsidRPr="00FE504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E5043">
        <w:rPr>
          <w:rFonts w:ascii="Angsana New" w:hAnsi="Angsana New"/>
          <w:sz w:val="30"/>
          <w:szCs w:val="30"/>
        </w:rPr>
        <w:t xml:space="preserve">2562 </w:t>
      </w:r>
      <w:r w:rsidRPr="00FE5043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E5043">
        <w:rPr>
          <w:rFonts w:ascii="Angsana New" w:hAnsi="Angsana New"/>
          <w:sz w:val="30"/>
          <w:szCs w:val="30"/>
        </w:rPr>
        <w:t>20</w:t>
      </w:r>
      <w:r w:rsidRPr="00FE5043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FE5043">
        <w:rPr>
          <w:rFonts w:ascii="Angsana New" w:hAnsi="Angsana New"/>
          <w:sz w:val="30"/>
          <w:szCs w:val="30"/>
        </w:rPr>
        <w:t>400</w:t>
      </w:r>
      <w:r w:rsidRPr="00FE5043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FE504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FE5043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FE5043">
        <w:rPr>
          <w:rFonts w:ascii="Angsana New" w:hAnsi="Angsana New" w:hint="cs"/>
          <w:sz w:val="30"/>
          <w:szCs w:val="30"/>
          <w:rtl/>
          <w:cs/>
        </w:rPr>
        <w:t>ส</w:t>
      </w:r>
      <w:r w:rsidRPr="00FE5043">
        <w:rPr>
          <w:rFonts w:ascii="Angsana New" w:hAnsi="Angsana New" w:hint="cs"/>
          <w:sz w:val="30"/>
          <w:szCs w:val="30"/>
          <w:cs/>
        </w:rPr>
        <w:t xml:space="preserve">องปี </w:t>
      </w:r>
      <w:r w:rsidRPr="00FE5043">
        <w:rPr>
          <w:rFonts w:ascii="Angsana New" w:hAnsi="Angsana New"/>
          <w:sz w:val="30"/>
          <w:szCs w:val="30"/>
        </w:rPr>
        <w:t>2562</w:t>
      </w:r>
      <w:r w:rsidRPr="00FE5043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จากการแก้ไขโครงการดังกล่าวจะทำให้ประมาณการหนี้สินผลประโยชน์เมื่อเกษียณอายุ และต้นทุนบริการในอดีตในงบการเงินรวมและงบการเงินเฉพาะกิจการเพิ่มขึ้นจำนวนประมาณ</w:t>
      </w:r>
      <w:r w:rsidRPr="00FE504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A73E0F">
        <w:rPr>
          <w:rFonts w:ascii="Angsana New" w:hAnsi="Angsana New"/>
          <w:sz w:val="30"/>
          <w:szCs w:val="30"/>
        </w:rPr>
        <w:t>26.15</w:t>
      </w:r>
      <w:r w:rsidRPr="00FE504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FE5043">
        <w:rPr>
          <w:rFonts w:ascii="Angsana New" w:hAnsi="Angsana New" w:hint="cs"/>
          <w:sz w:val="30"/>
          <w:szCs w:val="30"/>
          <w:cs/>
        </w:rPr>
        <w:t>ล้านบาท</w:t>
      </w:r>
      <w:r w:rsidRPr="00FE5043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FE504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73E0F">
        <w:rPr>
          <w:rFonts w:ascii="Angsana New" w:hAnsi="Angsana New"/>
          <w:sz w:val="30"/>
          <w:szCs w:val="30"/>
        </w:rPr>
        <w:t>1</w:t>
      </w:r>
      <w:r w:rsidRPr="00A73E0F">
        <w:rPr>
          <w:rFonts w:ascii="Angsana New" w:hAnsi="Angsana New" w:hint="cs"/>
          <w:sz w:val="30"/>
          <w:szCs w:val="30"/>
          <w:cs/>
        </w:rPr>
        <w:t>.80 ล้าน</w:t>
      </w:r>
      <w:r w:rsidRPr="00FE5043">
        <w:rPr>
          <w:rFonts w:ascii="Angsana New" w:hAnsi="Angsana New" w:hint="cs"/>
          <w:sz w:val="30"/>
          <w:szCs w:val="30"/>
          <w:cs/>
        </w:rPr>
        <w:t>บาท ตามลำดับ</w:t>
      </w:r>
    </w:p>
    <w:p w:rsidR="001E7268" w:rsidRDefault="001E7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882A4B" w:rsidRDefault="00882A4B" w:rsidP="00FE5043">
      <w:pPr>
        <w:pStyle w:val="index"/>
        <w:numPr>
          <w:ilvl w:val="0"/>
          <w:numId w:val="19"/>
        </w:numPr>
        <w:tabs>
          <w:tab w:val="left" w:pos="540"/>
        </w:tabs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882A4B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82A4B">
        <w:rPr>
          <w:rFonts w:ascii="Angsana New" w:hAnsi="Angsana New"/>
          <w:b/>
          <w:bCs/>
          <w:sz w:val="30"/>
          <w:szCs w:val="30"/>
          <w:cs/>
          <w:lang w:val="en-US" w:bidi="th-TH"/>
        </w:rPr>
        <w:t xml:space="preserve">ที่ยังไม่ได้ใช้    </w:t>
      </w:r>
    </w:p>
    <w:p w:rsidR="00882A4B" w:rsidRPr="004143FC" w:rsidRDefault="00882A4B" w:rsidP="00882A4B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24"/>
          <w:szCs w:val="24"/>
          <w:lang w:val="en-US" w:bidi="th-TH"/>
        </w:rPr>
      </w:pPr>
    </w:p>
    <w:p w:rsidR="00882A4B" w:rsidRPr="00BD1EF6" w:rsidRDefault="00882A4B" w:rsidP="00882A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B30140">
        <w:rPr>
          <w:rFonts w:ascii="Angsana New" w:hAnsi="Angsana New"/>
          <w:spacing w:val="4"/>
          <w:sz w:val="30"/>
          <w:szCs w:val="30"/>
          <w:cs/>
          <w:lang w:bidi="th-TH"/>
        </w:rPr>
        <w:t>มาตรฐานการรายงานทางการเงิน</w:t>
      </w:r>
      <w:r w:rsidRPr="00B3014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ที่ออกใหม่ที่เกี่ยวกับการดำเนินงานของกลุ่มบริษัท </w:t>
      </w:r>
      <w:r w:rsidR="00B30140" w:rsidRPr="00B30140">
        <w:rPr>
          <w:rFonts w:ascii="Angsana New" w:hAnsi="Angsana New" w:hint="cs"/>
          <w:spacing w:val="4"/>
          <w:sz w:val="30"/>
          <w:szCs w:val="30"/>
          <w:cs/>
          <w:lang w:bidi="th-TH"/>
        </w:rPr>
        <w:t>ได้มีประกาศแล้วแต่ยัง</w:t>
      </w:r>
      <w:r w:rsidR="00744C89">
        <w:rPr>
          <w:rFonts w:ascii="Angsana New" w:hAnsi="Angsana New"/>
          <w:spacing w:val="4"/>
          <w:sz w:val="30"/>
          <w:szCs w:val="30"/>
          <w:cs/>
          <w:lang w:bidi="th-TH"/>
        </w:rPr>
        <w:br/>
      </w:r>
      <w:r w:rsidR="00B30140" w:rsidRPr="00B30140">
        <w:rPr>
          <w:rFonts w:ascii="Angsana New" w:hAnsi="Angsana New" w:hint="cs"/>
          <w:spacing w:val="4"/>
          <w:sz w:val="30"/>
          <w:szCs w:val="30"/>
          <w:cs/>
          <w:lang w:bidi="th-TH"/>
        </w:rPr>
        <w:t>ไม่มีผล</w:t>
      </w:r>
      <w:r w:rsidR="00B30140">
        <w:rPr>
          <w:rFonts w:ascii="Angsana New" w:hAnsi="Angsana New" w:hint="cs"/>
          <w:sz w:val="30"/>
          <w:szCs w:val="30"/>
          <w:cs/>
          <w:lang w:bidi="th-TH"/>
        </w:rPr>
        <w:t xml:space="preserve">บังคับใช้  </w:t>
      </w:r>
      <w:r w:rsidRPr="00BD1EF6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BD1EF6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BD1EF6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BD1EF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BD1EF6">
        <w:rPr>
          <w:rFonts w:ascii="Angsana New" w:hAnsi="Angsana New"/>
          <w:sz w:val="30"/>
          <w:szCs w:val="30"/>
        </w:rPr>
        <w:t>1</w:t>
      </w:r>
      <w:r w:rsidRPr="00BD1EF6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BD1EF6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BD1EF6">
        <w:rPr>
          <w:rFonts w:ascii="Angsana New" w:hAnsi="Angsana New" w:hint="cs"/>
          <w:sz w:val="30"/>
          <w:szCs w:val="30"/>
          <w:cs/>
          <w:lang w:val="en-US" w:bidi="th-TH"/>
        </w:rPr>
        <w:t>ซึ่งมี</w:t>
      </w:r>
      <w:r w:rsidRPr="00BD1EF6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  <w:r w:rsidRPr="00BD1EF6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882A4B" w:rsidRDefault="00882A4B" w:rsidP="00882A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:rsidR="00F772AE" w:rsidRPr="004143FC" w:rsidRDefault="00F772AE" w:rsidP="00882A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882A4B" w:rsidRPr="00BD1EF6" w:rsidTr="000D5347">
        <w:trPr>
          <w:tblHeader/>
        </w:trPr>
        <w:tc>
          <w:tcPr>
            <w:tcW w:w="3960" w:type="dxa"/>
            <w:vAlign w:val="bottom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D1EF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D1EF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D1E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D1EF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D1EF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D1EF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D1EF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D1EF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BD1EF6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BD1EF6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BD1EF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D1EF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2A4B" w:rsidRPr="00BD1EF6" w:rsidTr="000D5347">
        <w:tc>
          <w:tcPr>
            <w:tcW w:w="3960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D1EF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882A4B" w:rsidRPr="00BD1EF6" w:rsidRDefault="00882A4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1EF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82A4B" w:rsidRPr="00BD1EF6" w:rsidRDefault="00882A4B" w:rsidP="0088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882A4B" w:rsidRDefault="00882A4B" w:rsidP="0088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D1EF6">
        <w:rPr>
          <w:rFonts w:ascii="Angsana New" w:hAnsi="Angsana New"/>
          <w:i/>
          <w:iCs/>
          <w:sz w:val="30"/>
          <w:szCs w:val="30"/>
        </w:rPr>
        <w:t xml:space="preserve">* </w:t>
      </w:r>
      <w:r w:rsidRPr="00BD1EF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5074B6" w:rsidRPr="00E555C1" w:rsidRDefault="0050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4"/>
          <w:szCs w:val="24"/>
          <w:cs/>
        </w:rPr>
      </w:pPr>
    </w:p>
    <w:p w:rsidR="00882A4B" w:rsidRPr="00BD1EF6" w:rsidRDefault="00882A4B" w:rsidP="00882A4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D1EF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82A4B" w:rsidRPr="00BD1EF6" w:rsidRDefault="00882A4B" w:rsidP="0088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882A4B" w:rsidRPr="00BD1EF6" w:rsidRDefault="00882A4B" w:rsidP="0088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D1EF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882A4B" w:rsidRPr="00BD1EF6" w:rsidRDefault="00882A4B" w:rsidP="00882A4B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24"/>
          <w:szCs w:val="24"/>
          <w:shd w:val="clear" w:color="auto" w:fill="E0E0E0"/>
          <w:lang w:val="en-US" w:bidi="th-TH"/>
        </w:rPr>
      </w:pPr>
    </w:p>
    <w:p w:rsidR="00882A4B" w:rsidRDefault="00882A4B" w:rsidP="00E372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D1EF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BD1EF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BD1EF6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BD1EF6">
        <w:rPr>
          <w:rFonts w:ascii="Angsana New" w:hAnsi="Angsana New" w:hint="cs"/>
          <w:sz w:val="30"/>
          <w:szCs w:val="30"/>
          <w:cs/>
        </w:rPr>
        <w:t>และ</w:t>
      </w:r>
      <w:r w:rsidRPr="00BD1EF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BD1EF6">
        <w:rPr>
          <w:rFonts w:ascii="Angsana New" w:hAnsi="Angsana New"/>
          <w:sz w:val="30"/>
          <w:szCs w:val="30"/>
        </w:rPr>
        <w:t xml:space="preserve"> </w:t>
      </w:r>
    </w:p>
    <w:p w:rsidR="00AC0294" w:rsidRDefault="00AC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:rsidR="00882A4B" w:rsidRPr="00BD1EF6" w:rsidRDefault="00882A4B" w:rsidP="00882A4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D1E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D1E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D1E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82A4B" w:rsidRPr="004143FC" w:rsidRDefault="00882A4B" w:rsidP="00882A4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882A4B" w:rsidRPr="00BD1EF6" w:rsidRDefault="00882A4B" w:rsidP="0088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1EF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BD1EF6">
        <w:rPr>
          <w:rFonts w:asciiTheme="majorBidi" w:hAnsiTheme="majorBidi" w:cstheme="majorBidi"/>
          <w:sz w:val="30"/>
          <w:szCs w:val="30"/>
        </w:rPr>
        <w:t>16</w:t>
      </w:r>
      <w:r w:rsidRPr="00BD1EF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BD1EF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BD1EF6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BD1EF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BD1EF6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BD1EF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BD1EF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882A4B" w:rsidRPr="00BD1EF6" w:rsidRDefault="00882A4B" w:rsidP="0088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4143FC" w:rsidRDefault="00882A4B" w:rsidP="00F772AE">
      <w:pPr>
        <w:pStyle w:val="block"/>
        <w:spacing w:after="0" w:line="240" w:lineRule="auto"/>
        <w:ind w:left="900"/>
        <w:jc w:val="thaiDistribute"/>
        <w:rPr>
          <w:rFonts w:ascii="Angsana New" w:hAnsi="Angsana New"/>
          <w:b/>
          <w:bCs/>
          <w:sz w:val="24"/>
          <w:szCs w:val="24"/>
        </w:rPr>
      </w:pPr>
      <w:r w:rsidRPr="00BD1EF6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BD1EF6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BD1EF6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BD1EF6">
        <w:rPr>
          <w:rFonts w:ascii="Angsana New" w:hAnsi="Angsana New"/>
          <w:sz w:val="30"/>
          <w:szCs w:val="30"/>
          <w:lang w:val="en-US" w:bidi="th-TH"/>
        </w:rPr>
        <w:t>16</w:t>
      </w:r>
      <w:r w:rsidRPr="00BD1EF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D1EF6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BD1EF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D1EF6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5074B6" w:rsidRDefault="00507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92159" w:rsidRDefault="00492159" w:rsidP="00FE504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49215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การจัดประเภทรายการใหม่</w:t>
      </w:r>
    </w:p>
    <w:p w:rsidR="00492159" w:rsidRPr="00E3727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92159" w:rsidRPr="00492159" w:rsidRDefault="00492159" w:rsidP="0049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2159">
        <w:rPr>
          <w:rFonts w:ascii="Angsana New" w:eastAsia="Times New Roman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492159">
        <w:rPr>
          <w:rFonts w:ascii="Angsana New" w:eastAsia="Times New Roman" w:hAnsi="Angsana New"/>
          <w:sz w:val="30"/>
          <w:szCs w:val="30"/>
        </w:rPr>
        <w:t xml:space="preserve">31 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21863">
        <w:rPr>
          <w:rFonts w:ascii="Angsana New" w:eastAsia="Times New Roman" w:hAnsi="Angsana New"/>
          <w:sz w:val="30"/>
          <w:szCs w:val="30"/>
        </w:rPr>
        <w:t>2561</w:t>
      </w:r>
      <w:r w:rsidRPr="00492159">
        <w:rPr>
          <w:rFonts w:ascii="Angsana New" w:eastAsia="Times New Roman" w:hAnsi="Angsana New"/>
          <w:sz w:val="30"/>
          <w:szCs w:val="30"/>
        </w:rPr>
        <w:t xml:space="preserve"> 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ซึ่งรวมอยู่ในงบการเงินระหว่างกา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ปี </w:t>
      </w:r>
      <w:r w:rsidR="003240DF">
        <w:rPr>
          <w:rFonts w:ascii="Angsana New" w:eastAsia="Times New Roman" w:hAnsi="Angsana New"/>
          <w:sz w:val="30"/>
          <w:szCs w:val="30"/>
        </w:rPr>
        <w:t>2562</w:t>
      </w:r>
      <w:r w:rsidRPr="00492159">
        <w:rPr>
          <w:rFonts w:ascii="Angsana New" w:eastAsia="Times New Roman" w:hAnsi="Angsana New"/>
          <w:sz w:val="30"/>
          <w:szCs w:val="30"/>
          <w:cs/>
        </w:rPr>
        <w:t>เพื่อวัตถุประสงค์ในการเปรียบเทียบ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492159">
        <w:rPr>
          <w:rFonts w:ascii="Angsana New" w:eastAsia="Times New Roman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>งบ</w:t>
      </w:r>
      <w:r w:rsidRPr="00492159">
        <w:rPr>
          <w:rFonts w:ascii="Angsana New" w:eastAsia="Times New Roman" w:hAnsi="Angsana New"/>
          <w:sz w:val="30"/>
          <w:szCs w:val="30"/>
          <w:cs/>
        </w:rPr>
        <w:t>การเงิน</w:t>
      </w:r>
      <w:r w:rsidR="003240DF">
        <w:rPr>
          <w:rFonts w:ascii="Angsana New" w:eastAsia="Times New Roman" w:hAnsi="Angsana New" w:hint="cs"/>
          <w:sz w:val="30"/>
          <w:szCs w:val="30"/>
          <w:cs/>
        </w:rPr>
        <w:t>ระหว่างกา</w:t>
      </w:r>
      <w:r w:rsidR="001F22CC">
        <w:rPr>
          <w:rFonts w:ascii="Angsana New" w:eastAsia="Times New Roman" w:hAnsi="Angsana New" w:hint="cs"/>
          <w:sz w:val="30"/>
          <w:szCs w:val="30"/>
          <w:cs/>
        </w:rPr>
        <w:t>ล</w:t>
      </w:r>
      <w:r w:rsidRPr="00492159">
        <w:rPr>
          <w:rFonts w:ascii="Angsana New" w:eastAsia="Times New Roman" w:hAnsi="Angsana New"/>
          <w:sz w:val="30"/>
          <w:szCs w:val="30"/>
          <w:cs/>
        </w:rPr>
        <w:t xml:space="preserve">ปี </w:t>
      </w:r>
      <w:r w:rsidRPr="00492159">
        <w:rPr>
          <w:rFonts w:ascii="Angsana New" w:eastAsia="Times New Roman" w:hAnsi="Angsana New"/>
          <w:sz w:val="30"/>
          <w:szCs w:val="30"/>
        </w:rPr>
        <w:t>256</w:t>
      </w:r>
      <w:r w:rsidR="00321863">
        <w:rPr>
          <w:rFonts w:ascii="Angsana New" w:eastAsia="Times New Roman" w:hAnsi="Angsana New"/>
          <w:sz w:val="30"/>
          <w:szCs w:val="30"/>
        </w:rPr>
        <w:t>2</w:t>
      </w:r>
      <w:r w:rsidRPr="0049215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:rsidR="00492159" w:rsidRPr="00492159" w:rsidRDefault="00492159" w:rsidP="00492159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270"/>
        <w:gridCol w:w="990"/>
        <w:gridCol w:w="270"/>
        <w:gridCol w:w="990"/>
        <w:gridCol w:w="268"/>
        <w:gridCol w:w="990"/>
        <w:gridCol w:w="270"/>
        <w:gridCol w:w="900"/>
        <w:gridCol w:w="236"/>
        <w:gridCol w:w="936"/>
      </w:tblGrid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:rsidR="00492159" w:rsidRPr="00492159" w:rsidRDefault="00D31251" w:rsidP="00492159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   </w:t>
            </w:r>
            <w:r w:rsidR="00492159"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332" w:type="dxa"/>
            <w:gridSpan w:val="5"/>
            <w:tcBorders>
              <w:bottom w:val="single" w:sz="4" w:space="0" w:color="auto"/>
            </w:tcBorders>
          </w:tcPr>
          <w:p w:rsidR="00492159" w:rsidRPr="00492159" w:rsidRDefault="00492159" w:rsidP="00492159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074B6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074B6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ก่อนจัดประเภท</w:t>
            </w: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74B6" w:rsidRDefault="005074B6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spacing w:line="340" w:lineRule="exact"/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92159" w:rsidRPr="00492159" w:rsidTr="00664D56">
        <w:trPr>
          <w:tblHeader/>
        </w:trPr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11"/>
          </w:tcPr>
          <w:p w:rsidR="00492159" w:rsidRPr="00492159" w:rsidRDefault="00492159" w:rsidP="00492159">
            <w:pPr>
              <w:spacing w:line="340" w:lineRule="exact"/>
              <w:ind w:left="-115" w:right="-108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159" w:rsidRPr="00492159" w:rsidTr="00664D56">
        <w:tc>
          <w:tcPr>
            <w:tcW w:w="225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92159" w:rsidRPr="00492159" w:rsidTr="00664D56">
        <w:tc>
          <w:tcPr>
            <w:tcW w:w="3330" w:type="dxa"/>
            <w:gridSpan w:val="2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31 ธันวาคม 256</w:t>
            </w:r>
            <w:r w:rsidR="006A0263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159" w:rsidRPr="00492159" w:rsidRDefault="00492159" w:rsidP="00492159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492159" w:rsidRPr="00492159" w:rsidRDefault="00492159" w:rsidP="00492159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64D56" w:rsidRPr="00492159" w:rsidTr="00664D56">
        <w:tc>
          <w:tcPr>
            <w:tcW w:w="225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ลูกหนี้การค้าและ</w:t>
            </w: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369,890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(369,890)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664D56" w:rsidRPr="00492159" w:rsidRDefault="00664D56" w:rsidP="00664D56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36,14</w:t>
            </w:r>
            <w:r w:rsidR="003240DF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(36,14</w:t>
            </w:r>
            <w:r w:rsidR="003240DF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64D56" w:rsidRPr="00492159" w:rsidRDefault="00664D56" w:rsidP="00664D56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664D56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664D56" w:rsidRPr="00492159" w:rsidRDefault="00664D56" w:rsidP="00664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2B49CB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334,478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27,747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35,412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8,397</w:t>
            </w:r>
          </w:p>
        </w:tc>
      </w:tr>
      <w:tr w:rsidR="001E4973" w:rsidRPr="00492159" w:rsidTr="00DD4E8C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สินทรัพย์ภาษีเงินได้</w:t>
            </w:r>
          </w:p>
          <w:p w:rsidR="001E4973" w:rsidRPr="002B49CB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31,761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,535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7,503</w:t>
            </w:r>
          </w:p>
        </w:tc>
      </w:tr>
      <w:tr w:rsidR="001E4973" w:rsidRPr="00492159" w:rsidTr="00DD4E8C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หนี้สินภาษีเงินได้</w:t>
            </w:r>
          </w:p>
          <w:p w:rsidR="001E4973" w:rsidRPr="002B49CB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50,871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14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(32)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เจ้าหนี้การค้าและ</w:t>
            </w: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,243)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36,494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(36,494)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189,985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25,807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3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113,258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2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10,687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-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(3,340)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2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2B49C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ไม่หมุนเวียนสำหรับผลประโยชน์พนักงาน</w:t>
            </w:r>
          </w:p>
        </w:tc>
        <w:tc>
          <w:tcPr>
            <w:tcW w:w="108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99,506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line="340" w:lineRule="exact"/>
              <w:ind w:right="2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3,340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102,846</w:t>
            </w: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</w:tabs>
              <w:spacing w:line="340" w:lineRule="exact"/>
              <w:ind w:right="-11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:rsidR="001E4973" w:rsidRPr="00492159" w:rsidRDefault="001E4973" w:rsidP="001E49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6,273</w:t>
            </w:r>
          </w:p>
        </w:tc>
      </w:tr>
      <w:tr w:rsidR="001E4973" w:rsidRPr="00492159" w:rsidTr="00664D56">
        <w:tc>
          <w:tcPr>
            <w:tcW w:w="225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E4973" w:rsidRPr="00492159" w:rsidRDefault="001E4973" w:rsidP="001E4973">
            <w:pPr>
              <w:tabs>
                <w:tab w:val="clear" w:pos="454"/>
                <w:tab w:val="decimal" w:pos="432"/>
              </w:tabs>
              <w:spacing w:line="340" w:lineRule="exact"/>
              <w:ind w:right="-19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E4973" w:rsidRPr="00492159" w:rsidRDefault="001E4973" w:rsidP="001E4973">
            <w:pPr>
              <w:tabs>
                <w:tab w:val="clear" w:pos="454"/>
                <w:tab w:val="decimal" w:pos="432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9215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E4973" w:rsidRPr="00492159" w:rsidRDefault="001E4973" w:rsidP="001E4973">
            <w:pPr>
              <w:spacing w:line="340" w:lineRule="exact"/>
              <w:ind w:right="-40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:rsidR="001E4973" w:rsidRPr="00492159" w:rsidRDefault="001E4973" w:rsidP="001E4973">
            <w:pPr>
              <w:tabs>
                <w:tab w:val="clear" w:pos="680"/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</w:tbl>
    <w:p w:rsidR="00882A4B" w:rsidRPr="004143FC" w:rsidRDefault="00882A4B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:rsidR="00321863" w:rsidRPr="00321863" w:rsidRDefault="00321863" w:rsidP="00110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21863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240DF">
        <w:rPr>
          <w:rFonts w:ascii="Angsana New" w:hAnsi="Angsana New" w:hint="cs"/>
          <w:sz w:val="30"/>
          <w:szCs w:val="30"/>
          <w:cs/>
        </w:rPr>
        <w:t>กลุ่ม</w:t>
      </w:r>
      <w:r w:rsidRPr="00321863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21863" w:rsidRPr="00321863" w:rsidSect="006D6DF8">
      <w:headerReference w:type="default" r:id="rId15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0E1" w:rsidRDefault="009450E1" w:rsidP="004956B4">
      <w:r>
        <w:separator/>
      </w:r>
    </w:p>
  </w:endnote>
  <w:endnote w:type="continuationSeparator" w:id="0">
    <w:p w:rsidR="009450E1" w:rsidRDefault="009450E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7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8030705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CD3EAA" w:rsidRDefault="00822D1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7661AC" w:rsidRDefault="00822D1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0E1" w:rsidRDefault="009450E1" w:rsidP="004956B4">
      <w:r>
        <w:separator/>
      </w:r>
    </w:p>
  </w:footnote>
  <w:footnote w:type="continuationSeparator" w:id="0">
    <w:p w:rsidR="009450E1" w:rsidRDefault="009450E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7B2C1E" w:rsidRDefault="00822D1B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822D1B" w:rsidRPr="007B2C1E" w:rsidRDefault="00822D1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822D1B" w:rsidRDefault="00822D1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822D1B" w:rsidRPr="00D74AD8" w:rsidRDefault="00822D1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Default="00822D1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D1B" w:rsidRPr="007B2C1E" w:rsidRDefault="00822D1B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:rsidR="00822D1B" w:rsidRPr="007B2C1E" w:rsidRDefault="00822D1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822D1B" w:rsidRDefault="00822D1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822D1B" w:rsidRPr="00D74AD8" w:rsidRDefault="00822D1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874B8A"/>
    <w:multiLevelType w:val="hybridMultilevel"/>
    <w:tmpl w:val="B190670E"/>
    <w:lvl w:ilvl="0" w:tplc="FA48388C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3" w15:restartNumberingAfterBreak="0">
    <w:nsid w:val="39052C2D"/>
    <w:multiLevelType w:val="multilevel"/>
    <w:tmpl w:val="D47C5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AD7B4F"/>
    <w:multiLevelType w:val="hybridMultilevel"/>
    <w:tmpl w:val="C5E46692"/>
    <w:lvl w:ilvl="0" w:tplc="22243D02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1333B22"/>
    <w:multiLevelType w:val="hybridMultilevel"/>
    <w:tmpl w:val="5334873E"/>
    <w:lvl w:ilvl="0" w:tplc="9C32D82A">
      <w:start w:val="2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C11042"/>
    <w:multiLevelType w:val="hybridMultilevel"/>
    <w:tmpl w:val="5E30F4CC"/>
    <w:lvl w:ilvl="0" w:tplc="BE4ABADE">
      <w:start w:val="17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 w15:restartNumberingAfterBreak="0">
    <w:nsid w:val="6A3D7CB4"/>
    <w:multiLevelType w:val="hybridMultilevel"/>
    <w:tmpl w:val="BFC201DA"/>
    <w:lvl w:ilvl="0" w:tplc="762A965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AB60E7A"/>
    <w:multiLevelType w:val="hybridMultilevel"/>
    <w:tmpl w:val="4736571A"/>
    <w:lvl w:ilvl="0" w:tplc="0238760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D2BF5"/>
    <w:multiLevelType w:val="hybridMultilevel"/>
    <w:tmpl w:val="B6FEA1A0"/>
    <w:lvl w:ilvl="0" w:tplc="B86EFCC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0"/>
  </w:num>
  <w:num w:numId="13">
    <w:abstractNumId w:val="33"/>
  </w:num>
  <w:num w:numId="14">
    <w:abstractNumId w:val="21"/>
  </w:num>
  <w:num w:numId="15">
    <w:abstractNumId w:val="25"/>
  </w:num>
  <w:num w:numId="16">
    <w:abstractNumId w:val="37"/>
  </w:num>
  <w:num w:numId="17">
    <w:abstractNumId w:val="39"/>
  </w:num>
  <w:num w:numId="18">
    <w:abstractNumId w:val="29"/>
  </w:num>
  <w:num w:numId="19">
    <w:abstractNumId w:val="16"/>
  </w:num>
  <w:num w:numId="20">
    <w:abstractNumId w:val="18"/>
  </w:num>
  <w:num w:numId="21">
    <w:abstractNumId w:val="26"/>
  </w:num>
  <w:num w:numId="22">
    <w:abstractNumId w:val="17"/>
  </w:num>
  <w:num w:numId="23">
    <w:abstractNumId w:val="11"/>
  </w:num>
  <w:num w:numId="24">
    <w:abstractNumId w:val="15"/>
  </w:num>
  <w:num w:numId="25">
    <w:abstractNumId w:val="13"/>
  </w:num>
  <w:num w:numId="26">
    <w:abstractNumId w:val="22"/>
  </w:num>
  <w:num w:numId="27">
    <w:abstractNumId w:val="34"/>
  </w:num>
  <w:num w:numId="28">
    <w:abstractNumId w:val="32"/>
  </w:num>
  <w:num w:numId="29">
    <w:abstractNumId w:val="19"/>
  </w:num>
  <w:num w:numId="30">
    <w:abstractNumId w:val="10"/>
  </w:num>
  <w:num w:numId="31">
    <w:abstractNumId w:val="14"/>
  </w:num>
  <w:num w:numId="32">
    <w:abstractNumId w:val="28"/>
  </w:num>
  <w:num w:numId="33">
    <w:abstractNumId w:val="12"/>
  </w:num>
  <w:num w:numId="34">
    <w:abstractNumId w:val="5"/>
  </w:num>
  <w:num w:numId="35">
    <w:abstractNumId w:val="5"/>
  </w:num>
  <w:num w:numId="36">
    <w:abstractNumId w:val="38"/>
  </w:num>
  <w:num w:numId="37">
    <w:abstractNumId w:val="23"/>
  </w:num>
  <w:num w:numId="38">
    <w:abstractNumId w:val="36"/>
  </w:num>
  <w:num w:numId="39">
    <w:abstractNumId w:val="27"/>
  </w:num>
  <w:num w:numId="40">
    <w:abstractNumId w:val="30"/>
  </w:num>
  <w:num w:numId="41">
    <w:abstractNumId w:val="35"/>
  </w:num>
  <w:num w:numId="42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765"/>
    <w:rsid w:val="000A4E5A"/>
    <w:rsid w:val="000A4F2B"/>
    <w:rsid w:val="000A56A2"/>
    <w:rsid w:val="000A5C63"/>
    <w:rsid w:val="000A6C35"/>
    <w:rsid w:val="000A753F"/>
    <w:rsid w:val="000A755E"/>
    <w:rsid w:val="000A7F25"/>
    <w:rsid w:val="000B0501"/>
    <w:rsid w:val="000B0AD3"/>
    <w:rsid w:val="000B0E7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A5E"/>
    <w:rsid w:val="00144FAB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298"/>
    <w:rsid w:val="00193BB0"/>
    <w:rsid w:val="0019475A"/>
    <w:rsid w:val="00194BD3"/>
    <w:rsid w:val="00194CD7"/>
    <w:rsid w:val="00195445"/>
    <w:rsid w:val="00195AFA"/>
    <w:rsid w:val="00195BA8"/>
    <w:rsid w:val="00195E46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E9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3F0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10212"/>
    <w:rsid w:val="00310820"/>
    <w:rsid w:val="003108FE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668"/>
    <w:rsid w:val="00317EF6"/>
    <w:rsid w:val="00317FF4"/>
    <w:rsid w:val="003207EB"/>
    <w:rsid w:val="00320AF8"/>
    <w:rsid w:val="00321863"/>
    <w:rsid w:val="00321AE7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2132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C1B"/>
    <w:rsid w:val="003A2FD1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BE4"/>
    <w:rsid w:val="003B1C63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6108"/>
    <w:rsid w:val="003D6D13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AC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619"/>
    <w:rsid w:val="00446E2F"/>
    <w:rsid w:val="00446FAC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4200"/>
    <w:rsid w:val="004642F9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13A1"/>
    <w:rsid w:val="004F1C30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B67"/>
    <w:rsid w:val="00504C06"/>
    <w:rsid w:val="00504CF0"/>
    <w:rsid w:val="00504D4A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505"/>
    <w:rsid w:val="00580F65"/>
    <w:rsid w:val="00581726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89F"/>
    <w:rsid w:val="005949BD"/>
    <w:rsid w:val="005952C2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D33"/>
    <w:rsid w:val="00642154"/>
    <w:rsid w:val="006428D9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C35"/>
    <w:rsid w:val="00690749"/>
    <w:rsid w:val="00690FAC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D75"/>
    <w:rsid w:val="006E1309"/>
    <w:rsid w:val="006E14E6"/>
    <w:rsid w:val="006E17B5"/>
    <w:rsid w:val="006E25E6"/>
    <w:rsid w:val="006E2DF3"/>
    <w:rsid w:val="006E31A3"/>
    <w:rsid w:val="006E41D5"/>
    <w:rsid w:val="006E433D"/>
    <w:rsid w:val="006E48BE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8DC"/>
    <w:rsid w:val="00745D39"/>
    <w:rsid w:val="0074657C"/>
    <w:rsid w:val="00746D4F"/>
    <w:rsid w:val="007475E8"/>
    <w:rsid w:val="0074790F"/>
    <w:rsid w:val="00747957"/>
    <w:rsid w:val="00750F5A"/>
    <w:rsid w:val="00752516"/>
    <w:rsid w:val="0075316F"/>
    <w:rsid w:val="00753EED"/>
    <w:rsid w:val="007540DD"/>
    <w:rsid w:val="0075474E"/>
    <w:rsid w:val="007549F8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D00F0"/>
    <w:rsid w:val="007D013D"/>
    <w:rsid w:val="007D1CF5"/>
    <w:rsid w:val="007D1F62"/>
    <w:rsid w:val="007D21D4"/>
    <w:rsid w:val="007D2558"/>
    <w:rsid w:val="007D34DF"/>
    <w:rsid w:val="007D4351"/>
    <w:rsid w:val="007D4FA6"/>
    <w:rsid w:val="007D5164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E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9C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2FF"/>
    <w:rsid w:val="008D3692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8BE"/>
    <w:rsid w:val="00914097"/>
    <w:rsid w:val="009153BC"/>
    <w:rsid w:val="00915770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0E1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FC7"/>
    <w:rsid w:val="00A45518"/>
    <w:rsid w:val="00A45900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62D"/>
    <w:rsid w:val="00AE3BB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460C"/>
    <w:rsid w:val="00B2567F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C3"/>
    <w:rsid w:val="00BB0941"/>
    <w:rsid w:val="00BB1625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F58"/>
    <w:rsid w:val="00C8058F"/>
    <w:rsid w:val="00C80AEC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5D0E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50026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6617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2C2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DB6"/>
    <w:rsid w:val="00E800CC"/>
    <w:rsid w:val="00E80539"/>
    <w:rsid w:val="00E80796"/>
    <w:rsid w:val="00E809EF"/>
    <w:rsid w:val="00E814CC"/>
    <w:rsid w:val="00E8291A"/>
    <w:rsid w:val="00E832BD"/>
    <w:rsid w:val="00E833B1"/>
    <w:rsid w:val="00E83564"/>
    <w:rsid w:val="00E84971"/>
    <w:rsid w:val="00E8575B"/>
    <w:rsid w:val="00E8581F"/>
    <w:rsid w:val="00E85DE1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7D04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904"/>
    <w:rsid w:val="00EF4C2B"/>
    <w:rsid w:val="00EF5ECE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93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5A69E-06F6-4732-8B3E-439F9969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29</Pages>
  <Words>5188</Words>
  <Characters>29577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Thanyathorn, Thanadamrong</cp:lastModifiedBy>
  <cp:revision>4</cp:revision>
  <cp:lastPrinted>2019-05-13T11:02:00Z</cp:lastPrinted>
  <dcterms:created xsi:type="dcterms:W3CDTF">2019-05-13T12:01:00Z</dcterms:created>
  <dcterms:modified xsi:type="dcterms:W3CDTF">2019-05-13T14:13:00Z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