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302D975A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0DF9D8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E793CDD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EAC6156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465D491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1BD13834" w:rsidR="00634D49" w:rsidRPr="005636CC" w:rsidRDefault="00634D49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B56675"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สหกลอิควิปเมนท์</w:t>
      </w: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5636CC" w:rsidRDefault="00AD3B26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55F8CEEB" w:rsidR="00CD4D4E" w:rsidRPr="005636CC" w:rsidRDefault="00142624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</w:t>
      </w:r>
      <w:bookmarkStart w:id="1" w:name="_GoBack"/>
      <w:bookmarkEnd w:id="1"/>
      <w:r w:rsidR="00E4627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ะเฉพาะของบริษัท</w:t>
      </w:r>
      <w:r w:rsidR="00DE21F6"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56675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สหกลอิควิปเมนท์</w:t>
      </w:r>
      <w:r w:rsidR="00B56675" w:rsidRPr="00563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จำกัด (มหาชน) และบริษัทย่อย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EF190C" w:rsidRPr="005636CC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F190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4FA8"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344FA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EF190C"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</w:t>
      </w:r>
      <w:r w:rsidR="00AD3BA9"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เดียวกัน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</w:t>
      </w:r>
      <w:r w:rsidR="00142E5B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</w:t>
      </w:r>
      <w:r w:rsidR="00142E5B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5636CC" w:rsidRDefault="003F5A96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4526FAC4" w:rsidR="00CD4D4E" w:rsidRPr="005636CC" w:rsidRDefault="00142624" w:rsidP="005636C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</w:t>
      </w:r>
      <w:r w:rsidR="00B1491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Pr="005636CC" w:rsidRDefault="0034149A" w:rsidP="005636CC">
      <w:pPr>
        <w:spacing w:after="0" w:line="240" w:lineRule="auto"/>
        <w:jc w:val="thaiDistribute"/>
        <w:rPr>
          <w:rFonts w:ascii="Browallia New" w:hAnsi="Browallia New" w:cs="Browallia New"/>
          <w:noProof/>
          <w:sz w:val="28"/>
          <w:szCs w:val="28"/>
        </w:rPr>
      </w:pPr>
    </w:p>
    <w:p w14:paraId="01EDC511" w14:textId="77777777" w:rsidR="001B4277" w:rsidRPr="005636CC" w:rsidRDefault="001B4277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E32080A" w14:textId="69946D12" w:rsidR="0034149A" w:rsidRDefault="0034149A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E29413F" w14:textId="0FB91BCE" w:rsidR="005636CC" w:rsidRDefault="005636CC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B6C6283" w14:textId="63FA34F0" w:rsidR="005636CC" w:rsidRDefault="005636CC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0CDC37E" w14:textId="67BD48A0" w:rsidR="00981E68" w:rsidRDefault="00981E68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98216D" w14:textId="5E4743BD" w:rsidR="00981E68" w:rsidRDefault="00981E68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FE8E23" w14:textId="77777777" w:rsidR="00981E68" w:rsidRPr="005636CC" w:rsidRDefault="00981E68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82C142" w14:textId="5DE3A532" w:rsidR="0034149A" w:rsidRPr="005636CC" w:rsidRDefault="0034149A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F1DF40" w14:textId="7777777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5636CC" w:rsidRDefault="009A73BE" w:rsidP="005636CC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="00142624" w:rsidRPr="005636CC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="00142624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E0DB45C" w14:textId="77777777" w:rsidR="008367AC" w:rsidRPr="005636CC" w:rsidRDefault="008367AC" w:rsidP="005636CC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5B95F694" w14:textId="77777777" w:rsidR="003C08B4" w:rsidRPr="005636CC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5636CC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02371261" w14:textId="77777777" w:rsidR="00B56675" w:rsidRPr="005636CC" w:rsidRDefault="00B56675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นายสมคิด </w:t>
      </w:r>
      <w:r w:rsidRPr="005636CC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0E0FD2DC" w14:textId="77777777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420FEDF6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56675" w:rsidRPr="005636CC">
        <w:rPr>
          <w:rFonts w:ascii="Browallia New" w:hAnsi="Browallia New" w:cs="Browallia New" w:hint="cs"/>
          <w:sz w:val="28"/>
          <w:szCs w:val="28"/>
        </w:rPr>
        <w:t>2785</w:t>
      </w:r>
    </w:p>
    <w:p w14:paraId="28B639CA" w14:textId="77777777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5636CC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FFAE2DC" w14:textId="408F3AB2" w:rsidR="00D15EA5" w:rsidRPr="005636CC" w:rsidRDefault="00981507" w:rsidP="005636CC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13</w:t>
      </w:r>
      <w:r w:rsidR="00DE654E"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C20092" w:rsidRPr="00563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</w:t>
      </w:r>
      <w:r w:rsidR="00DE654E" w:rsidRPr="00563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ษภาคม</w:t>
      </w:r>
      <w:r w:rsidR="00B56675"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2562</w:t>
      </w: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06670" w14:textId="77777777" w:rsidR="00D86A96" w:rsidRDefault="00D86A96">
      <w:r>
        <w:separator/>
      </w:r>
    </w:p>
  </w:endnote>
  <w:endnote w:type="continuationSeparator" w:id="0">
    <w:p w14:paraId="1C8EC28E" w14:textId="77777777" w:rsidR="00D86A96" w:rsidRDefault="00D86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68B61" w14:textId="77777777" w:rsidR="00D86A96" w:rsidRDefault="00D86A96">
      <w:bookmarkStart w:id="0" w:name="_Hlk482348182"/>
      <w:bookmarkEnd w:id="0"/>
      <w:r>
        <w:separator/>
      </w:r>
    </w:p>
  </w:footnote>
  <w:footnote w:type="continuationSeparator" w:id="0">
    <w:p w14:paraId="0B42D640" w14:textId="77777777" w:rsidR="00D86A96" w:rsidRDefault="00D86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1146CF39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A3FFDD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0FAF7C4B" w:rsidR="00D460E7" w:rsidRPr="00981E68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0046D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636CC"/>
    <w:rsid w:val="00575C8E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1DA4"/>
    <w:rsid w:val="00714FD6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81507"/>
    <w:rsid w:val="00981E68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675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E5F37"/>
    <w:rsid w:val="00BF1C24"/>
    <w:rsid w:val="00BF5E73"/>
    <w:rsid w:val="00C06939"/>
    <w:rsid w:val="00C173BF"/>
    <w:rsid w:val="00C20092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86A96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DE654E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1855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4FDFFFC82F844B4ED36081B583EEE" ma:contentTypeVersion="2" ma:contentTypeDescription="Create a new document." ma:contentTypeScope="" ma:versionID="2e16b2b027620c62f32b52f6ade96404">
  <xsd:schema xmlns:xsd="http://www.w3.org/2001/XMLSchema" xmlns:xs="http://www.w3.org/2001/XMLSchema" xmlns:p="http://schemas.microsoft.com/office/2006/metadata/properties" xmlns:ns2="de172b2d-65c0-45ec-9948-9fa869b4017a" targetNamespace="http://schemas.microsoft.com/office/2006/metadata/properties" ma:root="true" ma:fieldsID="cc9f3faef44d6df99e383e992a0cc14b" ns2:_="">
    <xsd:import namespace="de172b2d-65c0-45ec-9948-9fa869b401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72b2d-65c0-45ec-9948-9fa869b40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662C6-57AC-4F32-AADB-21280718E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72b2d-65c0-45ec-9948-9fa869b401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9B0FD8-F7C0-4E2A-BE64-926514043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Prewpan Neamnam</cp:lastModifiedBy>
  <cp:revision>4</cp:revision>
  <cp:lastPrinted>2017-11-14T11:56:00Z</cp:lastPrinted>
  <dcterms:created xsi:type="dcterms:W3CDTF">2019-05-09T04:26:00Z</dcterms:created>
  <dcterms:modified xsi:type="dcterms:W3CDTF">2019-05-13T04:30:00Z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0x0101006F84FDFFFC82F844B4ED36081B583EEE</vt:lpwstr>
  </property>
</Properties>
</file>