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304" w:rsidRPr="001E2AFE" w:rsidRDefault="00C737D5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E2AFE">
        <w:rPr>
          <w:rFonts w:asciiTheme="majorBidi" w:hAnsiTheme="majorBidi" w:cstheme="majorBidi"/>
        </w:rPr>
        <w:t xml:space="preserve"> </w:t>
      </w:r>
    </w:p>
    <w:p w:rsidR="00EA6304" w:rsidRPr="001E2AF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1E2AF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1E2AF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1E2AF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B679D9" w:rsidRPr="001E2AF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1E2AFE">
        <w:rPr>
          <w:rFonts w:asciiTheme="majorBidi" w:hAnsiTheme="majorBidi" w:cstheme="majorBidi"/>
        </w:rPr>
        <w:tab/>
      </w:r>
    </w:p>
    <w:p w:rsidR="00B679D9" w:rsidRPr="001E2AF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:rsidR="00B679D9" w:rsidRPr="001E2AF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:rsidR="00B679D9" w:rsidRPr="001E2AF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:rsidR="00EA6304" w:rsidRPr="001E2AF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1E2AFE">
        <w:rPr>
          <w:rFonts w:asciiTheme="majorBidi" w:hAnsiTheme="majorBidi" w:cstheme="majorBidi"/>
        </w:rPr>
        <w:tab/>
      </w:r>
    </w:p>
    <w:p w:rsidR="008F2E5A" w:rsidRPr="001E2AFE" w:rsidRDefault="008F2E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1E2AF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1E2AF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B679D9" w:rsidRPr="001E2AF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B679D9" w:rsidRPr="001E2AF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291F3B" w:rsidRPr="001E2AFE" w:rsidRDefault="00291F3B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1E2AF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CA76C3" w:rsidRPr="001E2AF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:rsidR="00CA76C3" w:rsidRPr="001E2AF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CA76C3" w:rsidRPr="001E2AFE" w:rsidRDefault="000F1C0A" w:rsidP="0029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1E2AF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1E2AF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1E2AFE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:rsidR="00B63EA7" w:rsidRPr="001E2AFE" w:rsidRDefault="00847B7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1E2AFE">
        <w:rPr>
          <w:rFonts w:asciiTheme="majorBidi" w:hAnsiTheme="majorBidi" w:cstheme="majorBidi"/>
          <w:sz w:val="52"/>
          <w:szCs w:val="52"/>
        </w:rPr>
        <w:tab/>
      </w:r>
    </w:p>
    <w:p w:rsidR="00B63EA7" w:rsidRPr="001E2AFE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E2AF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B63EA7" w:rsidRPr="001E2AFE" w:rsidRDefault="000326C6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E2AF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63EA7" w:rsidRPr="001E2AF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8B3281" w:rsidRPr="001E2AF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8B3281" w:rsidRPr="001E2AF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1 มีนาคม </w:t>
      </w:r>
      <w:r w:rsidR="008B3281" w:rsidRPr="001E2AF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D78B9" w:rsidRPr="001E2AFE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</w:p>
    <w:p w:rsidR="00B63EA7" w:rsidRPr="001E2AFE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E2AF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B63EA7" w:rsidRPr="001E2AFE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E2AF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C2D59" w:rsidRPr="001E2AFE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1E2AFE" w:rsidSect="007A1321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bookmarkStart w:id="2" w:name="ExtraText"/>
      <w:bookmarkEnd w:id="2"/>
    </w:p>
    <w:p w:rsidR="00CA76C3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7A1321" w:rsidRPr="001E2AFE" w:rsidRDefault="007A132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CA76C3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362D10" w:rsidRPr="001E2AFE" w:rsidRDefault="00362D1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CA76C3" w:rsidRPr="001E2AFE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1133A1" w:rsidRPr="001E2AFE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1133A1" w:rsidRPr="001E2AFE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  <w:bookmarkStart w:id="3" w:name="_GoBack"/>
      <w:bookmarkEnd w:id="3"/>
    </w:p>
    <w:p w:rsidR="001133A1" w:rsidRPr="006B2189" w:rsidRDefault="001133A1" w:rsidP="000C6FE9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:rsidR="0009267B" w:rsidRPr="001E2AFE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1E2AF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1E2AF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1E2AFE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:rsidR="0009267B" w:rsidRPr="001E2AFE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09267B" w:rsidRPr="001E2AFE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E2AF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</w:t>
      </w:r>
      <w:r w:rsidR="000F1C0A" w:rsidRPr="001E2AFE">
        <w:rPr>
          <w:rFonts w:asciiTheme="majorBidi" w:hAnsiTheme="majorBidi" w:cstheme="majorBidi"/>
          <w:b/>
          <w:bCs/>
          <w:sz w:val="32"/>
          <w:szCs w:val="32"/>
          <w:cs/>
        </w:rPr>
        <w:t>บริษัท วินท์คอม เทคโนโลยี จำกัด (มหาชน)</w:t>
      </w:r>
    </w:p>
    <w:p w:rsidR="00BC7CF8" w:rsidRPr="001E2AFE" w:rsidRDefault="00BC7CF8" w:rsidP="00354C7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EB46F3" w:rsidRPr="00D3083A" w:rsidRDefault="00EB46F3" w:rsidP="00354C7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="008B3281" w:rsidRPr="001E2AFE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E2AFE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="002908D5" w:rsidRPr="001E2AFE">
        <w:rPr>
          <w:rFonts w:asciiTheme="majorBidi" w:hAnsiTheme="majorBidi" w:cstheme="majorBidi"/>
          <w:sz w:val="30"/>
          <w:szCs w:val="30"/>
        </w:rPr>
        <w:t>3</w:t>
      </w:r>
      <w:r w:rsidR="00BA63FA" w:rsidRPr="001E2AFE">
        <w:rPr>
          <w:rFonts w:asciiTheme="majorBidi" w:hAnsiTheme="majorBidi" w:cstheme="majorBidi"/>
          <w:sz w:val="30"/>
          <w:szCs w:val="30"/>
        </w:rPr>
        <w:t xml:space="preserve">1 </w:t>
      </w:r>
      <w:r w:rsidR="00BA63FA" w:rsidRPr="001E2AFE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E2AFE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="00BA63FA" w:rsidRPr="001E2AFE">
        <w:rPr>
          <w:rFonts w:asciiTheme="majorBidi" w:hAnsiTheme="majorBidi" w:cstheme="majorBidi"/>
          <w:sz w:val="30"/>
          <w:szCs w:val="30"/>
        </w:rPr>
        <w:t>256</w:t>
      </w:r>
      <w:r w:rsidR="009D78B9" w:rsidRPr="001E2AFE">
        <w:rPr>
          <w:rFonts w:asciiTheme="majorBidi" w:hAnsiTheme="majorBidi" w:cstheme="majorBidi"/>
          <w:sz w:val="30"/>
          <w:szCs w:val="30"/>
        </w:rPr>
        <w:t>2</w:t>
      </w:r>
      <w:r w:rsidR="008B3281"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="00D3083A">
        <w:rPr>
          <w:rFonts w:asciiTheme="majorBidi" w:hAnsiTheme="majorBidi" w:cstheme="majorBidi"/>
          <w:sz w:val="30"/>
          <w:szCs w:val="30"/>
        </w:rPr>
        <w:br/>
      </w:r>
      <w:r w:rsidRPr="001E2AF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BA63FA" w:rsidRPr="001E2AFE">
        <w:rPr>
          <w:rFonts w:asciiTheme="majorBidi" w:hAnsiTheme="majorBidi" w:cstheme="majorBidi"/>
          <w:sz w:val="30"/>
          <w:szCs w:val="30"/>
          <w:cs/>
        </w:rPr>
        <w:t>สาม</w:t>
      </w:r>
      <w:r w:rsidRPr="001E2AF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837D10"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="00BA63FA" w:rsidRPr="001E2AFE">
        <w:rPr>
          <w:rFonts w:asciiTheme="majorBidi" w:hAnsiTheme="majorBidi" w:cstheme="majorBidi"/>
          <w:sz w:val="30"/>
          <w:szCs w:val="30"/>
        </w:rPr>
        <w:t xml:space="preserve">31 </w:t>
      </w:r>
      <w:r w:rsidR="00BA63FA" w:rsidRPr="001E2AF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F1C0A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63FA" w:rsidRPr="001E2AFE">
        <w:rPr>
          <w:rFonts w:asciiTheme="majorBidi" w:hAnsiTheme="majorBidi" w:cstheme="majorBidi"/>
          <w:sz w:val="30"/>
          <w:szCs w:val="30"/>
        </w:rPr>
        <w:t>256</w:t>
      </w:r>
      <w:r w:rsidR="009D78B9" w:rsidRPr="001E2AFE">
        <w:rPr>
          <w:rFonts w:asciiTheme="majorBidi" w:hAnsiTheme="majorBidi" w:cstheme="majorBidi"/>
          <w:sz w:val="30"/>
          <w:szCs w:val="30"/>
        </w:rPr>
        <w:t>2</w:t>
      </w:r>
      <w:r w:rsidR="00C55D63"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FC0A1D" w:rsidRPr="001E2AF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30DC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0A1D" w:rsidRPr="001E2AFE">
        <w:rPr>
          <w:rFonts w:asciiTheme="majorBidi" w:hAnsiTheme="majorBidi" w:cstheme="majorBidi"/>
          <w:sz w:val="30"/>
          <w:szCs w:val="30"/>
          <w:cs/>
        </w:rPr>
        <w:t>วินท์คอม เทคโนโลยี</w:t>
      </w:r>
      <w:r w:rsidR="000B30DC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0A1D" w:rsidRPr="001E2AF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FC0A1D" w:rsidRPr="001E2AF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30DC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0A1D" w:rsidRPr="001E2AFE">
        <w:rPr>
          <w:rFonts w:asciiTheme="majorBidi" w:hAnsiTheme="majorBidi" w:cstheme="majorBidi"/>
          <w:sz w:val="30"/>
          <w:szCs w:val="30"/>
          <w:cs/>
        </w:rPr>
        <w:t>วินท์คอม เทคโนโลยี จำกัด (มหาชน)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E2AFE">
        <w:rPr>
          <w:rFonts w:asciiTheme="majorBidi" w:hAnsiTheme="majorBidi" w:cstheme="majorBidi"/>
          <w:sz w:val="30"/>
          <w:szCs w:val="30"/>
        </w:rPr>
        <w:t>34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3C68" w:rsidRPr="001E2AFE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</w:t>
      </w:r>
      <w:r w:rsidRPr="001E2AFE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1E2AFE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</w:p>
    <w:p w:rsidR="00117797" w:rsidRPr="001E2AFE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1E5D9B" w:rsidRPr="001E2AFE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2AF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1E5D9B" w:rsidRPr="001E2AFE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:rsidR="001E5D9B" w:rsidRPr="001E2AFE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รหัส</w:t>
      </w:r>
      <w:r w:rsidRPr="001E2AFE">
        <w:rPr>
          <w:rFonts w:asciiTheme="majorBidi" w:hAnsiTheme="majorBidi" w:cstheme="majorBidi"/>
          <w:sz w:val="30"/>
          <w:szCs w:val="30"/>
        </w:rPr>
        <w:t xml:space="preserve"> 2410 “</w:t>
      </w:r>
      <w:r w:rsidRPr="001E2AF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2AFE">
        <w:rPr>
          <w:rFonts w:asciiTheme="majorBidi" w:hAnsiTheme="majorBidi" w:cstheme="majorBidi"/>
          <w:sz w:val="30"/>
          <w:szCs w:val="30"/>
        </w:rPr>
        <w:t>”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1E2AFE">
        <w:rPr>
          <w:rFonts w:asciiTheme="majorBidi" w:hAnsiTheme="majorBidi" w:cstheme="majorBidi"/>
          <w:sz w:val="30"/>
          <w:szCs w:val="30"/>
          <w:cs/>
        </w:rPr>
        <w:t>สอบ</w:t>
      </w:r>
      <w:r w:rsidRPr="001E2AFE">
        <w:rPr>
          <w:rFonts w:asciiTheme="majorBidi" w:hAnsiTheme="majorBidi" w:cstheme="majorBidi"/>
          <w:sz w:val="30"/>
          <w:szCs w:val="30"/>
          <w:cs/>
        </w:rPr>
        <w:t>ทาน</w:t>
      </w:r>
    </w:p>
    <w:p w:rsidR="007A1321" w:rsidRDefault="007A1321" w:rsidP="00B46991">
      <w:pPr>
        <w:rPr>
          <w:rFonts w:asciiTheme="majorBidi" w:hAnsiTheme="majorBidi" w:cstheme="majorBidi"/>
          <w:i/>
          <w:iCs/>
          <w:sz w:val="30"/>
          <w:szCs w:val="30"/>
        </w:rPr>
        <w:sectPr w:rsidR="007A1321" w:rsidSect="007A1321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C5422F" w:rsidRPr="001E2AFE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5422F" w:rsidRPr="001E2AFE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1E5D9B" w:rsidRPr="001E2AFE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2AF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71316E" w:rsidRPr="001E2AFE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302649" w:rsidRPr="001E2AFE" w:rsidRDefault="00302649" w:rsidP="003026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E2AFE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1E2AFE">
        <w:rPr>
          <w:rFonts w:asciiTheme="majorBidi" w:hAnsiTheme="majorBidi" w:cstheme="majorBidi"/>
          <w:sz w:val="30"/>
          <w:szCs w:val="30"/>
        </w:rPr>
        <w:t>34</w:t>
      </w:r>
      <w:r w:rsidR="007B18F0" w:rsidRPr="001E2AF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1E2AFE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:rsidR="00C5422F" w:rsidRPr="001E2AFE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98009E" w:rsidRPr="001E2AFE" w:rsidRDefault="0098009E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98009E" w:rsidRPr="001E2AFE" w:rsidRDefault="0098009E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1E5D9B" w:rsidRPr="001E2AFE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C5422F" w:rsidRPr="001E2AFE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F83C84" w:rsidRPr="001E2AFE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2AFE">
        <w:rPr>
          <w:rFonts w:asciiTheme="majorBidi" w:hAnsiTheme="majorBidi" w:cstheme="majorBidi"/>
          <w:cs/>
        </w:rPr>
        <w:t>(มาริษา ธราธรบรรพกุล)</w:t>
      </w:r>
    </w:p>
    <w:p w:rsidR="00F83C84" w:rsidRPr="001E2AFE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2AFE">
        <w:rPr>
          <w:rFonts w:asciiTheme="majorBidi" w:hAnsiTheme="majorBidi" w:cstheme="majorBidi"/>
          <w:cs/>
        </w:rPr>
        <w:t>ผู้สอบบัญชีรับอนุญาต</w:t>
      </w:r>
    </w:p>
    <w:p w:rsidR="00F83C84" w:rsidRPr="001E2AFE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2AFE">
        <w:rPr>
          <w:rFonts w:asciiTheme="majorBidi" w:hAnsiTheme="majorBidi" w:cstheme="majorBidi"/>
          <w:cs/>
        </w:rPr>
        <w:t xml:space="preserve">เลขทะเบียน </w:t>
      </w:r>
      <w:r w:rsidRPr="001E2AFE">
        <w:rPr>
          <w:rFonts w:asciiTheme="majorBidi" w:hAnsiTheme="majorBidi" w:cstheme="majorBidi"/>
          <w:lang w:val="en-US"/>
        </w:rPr>
        <w:t>5752</w:t>
      </w:r>
    </w:p>
    <w:p w:rsidR="001E5D9B" w:rsidRPr="001E2AFE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1E5D9B" w:rsidRPr="001E2AFE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1E5D9B" w:rsidRPr="001E2AFE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09267B" w:rsidRPr="001E2AFE" w:rsidRDefault="002F2DFC" w:rsidP="006E0188">
      <w:pPr>
        <w:pStyle w:val="Heading6"/>
        <w:tabs>
          <w:tab w:val="left" w:pos="540"/>
        </w:tabs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</w:pPr>
      <w:r w:rsidRPr="00D3083A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13 </w:t>
      </w:r>
      <w:r w:rsidRPr="00D3083A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พฤษภาคม </w:t>
      </w:r>
      <w:r w:rsidRPr="00D3083A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2562</w:t>
      </w:r>
    </w:p>
    <w:p w:rsidR="005633B9" w:rsidRPr="00D75529" w:rsidRDefault="005633B9" w:rsidP="00D7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5633B9" w:rsidRPr="00D75529" w:rsidSect="009D78B9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1D8" w:rsidRDefault="003751D8" w:rsidP="00900EE2">
      <w:r>
        <w:separator/>
      </w:r>
    </w:p>
  </w:endnote>
  <w:endnote w:type="continuationSeparator" w:id="0">
    <w:p w:rsidR="003751D8" w:rsidRDefault="003751D8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Default="002137A4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2137A4" w:rsidRDefault="002137A4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Pr="00EE2DC5" w:rsidRDefault="002137A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2137A4" w:rsidRDefault="002137A4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Pr="000F001E" w:rsidRDefault="002137A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2137A4" w:rsidRDefault="002137A4" w:rsidP="007C2D5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Pr="007C0E01" w:rsidRDefault="002137A4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Pr="000F001E" w:rsidRDefault="002137A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2137A4" w:rsidRDefault="002137A4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1D8" w:rsidRDefault="003751D8" w:rsidP="00900EE2">
      <w:r>
        <w:separator/>
      </w:r>
    </w:p>
  </w:footnote>
  <w:footnote w:type="continuationSeparator" w:id="0">
    <w:p w:rsidR="003751D8" w:rsidRDefault="003751D8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Default="002137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Default="002137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Default="002137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Default="002137A4" w:rsidP="00BE6579">
    <w:pPr>
      <w:pStyle w:val="Header"/>
      <w:rPr>
        <w:rFonts w:ascii="Angsana New" w:hAnsi="Angsana New"/>
        <w:sz w:val="32"/>
        <w:szCs w:val="32"/>
        <w:lang w:val="en-US"/>
      </w:rPr>
    </w:pPr>
  </w:p>
  <w:p w:rsidR="007A1321" w:rsidRPr="004B3C0B" w:rsidRDefault="007A1321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Default="00213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7"/>
  </w:num>
  <w:num w:numId="14">
    <w:abstractNumId w:val="16"/>
  </w:num>
  <w:num w:numId="15">
    <w:abstractNumId w:val="21"/>
  </w:num>
  <w:num w:numId="16">
    <w:abstractNumId w:val="24"/>
  </w:num>
  <w:num w:numId="17">
    <w:abstractNumId w:val="17"/>
  </w:num>
  <w:num w:numId="18">
    <w:abstractNumId w:val="29"/>
  </w:num>
  <w:num w:numId="19">
    <w:abstractNumId w:val="15"/>
  </w:num>
  <w:num w:numId="20">
    <w:abstractNumId w:val="20"/>
  </w:num>
  <w:num w:numId="21">
    <w:abstractNumId w:val="22"/>
  </w:num>
  <w:num w:numId="22">
    <w:abstractNumId w:val="12"/>
  </w:num>
  <w:num w:numId="23">
    <w:abstractNumId w:val="23"/>
  </w:num>
  <w:num w:numId="24">
    <w:abstractNumId w:val="28"/>
  </w:num>
  <w:num w:numId="25">
    <w:abstractNumId w:val="26"/>
  </w:num>
  <w:num w:numId="26">
    <w:abstractNumId w:val="10"/>
  </w:num>
  <w:num w:numId="27">
    <w:abstractNumId w:val="19"/>
  </w:num>
  <w:num w:numId="28">
    <w:abstractNumId w:val="25"/>
  </w:num>
  <w:num w:numId="29">
    <w:abstractNumId w:val="11"/>
  </w:num>
  <w:num w:numId="30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5FB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7BA"/>
    <w:rsid w:val="00040B06"/>
    <w:rsid w:val="00040B37"/>
    <w:rsid w:val="00040C52"/>
    <w:rsid w:val="0004106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48C"/>
    <w:rsid w:val="00064533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3898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131E"/>
    <w:rsid w:val="000E16A8"/>
    <w:rsid w:val="000E1C67"/>
    <w:rsid w:val="000E1E18"/>
    <w:rsid w:val="000E1FE7"/>
    <w:rsid w:val="000E26EE"/>
    <w:rsid w:val="000E2B23"/>
    <w:rsid w:val="000E2B2A"/>
    <w:rsid w:val="000E2E17"/>
    <w:rsid w:val="000E32C2"/>
    <w:rsid w:val="000E3770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992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87C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AFE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E71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E02"/>
    <w:rsid w:val="00243E96"/>
    <w:rsid w:val="00244179"/>
    <w:rsid w:val="00244291"/>
    <w:rsid w:val="0024491F"/>
    <w:rsid w:val="00244A4C"/>
    <w:rsid w:val="00244D1B"/>
    <w:rsid w:val="00244EF0"/>
    <w:rsid w:val="002453AC"/>
    <w:rsid w:val="00245743"/>
    <w:rsid w:val="00245C0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6001A"/>
    <w:rsid w:val="0026020D"/>
    <w:rsid w:val="002607FD"/>
    <w:rsid w:val="002609A8"/>
    <w:rsid w:val="0026109F"/>
    <w:rsid w:val="00261326"/>
    <w:rsid w:val="002615EC"/>
    <w:rsid w:val="0026186A"/>
    <w:rsid w:val="00261A0A"/>
    <w:rsid w:val="00262A58"/>
    <w:rsid w:val="00263103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12"/>
    <w:rsid w:val="002767E6"/>
    <w:rsid w:val="002768B0"/>
    <w:rsid w:val="00276A7C"/>
    <w:rsid w:val="00276AFC"/>
    <w:rsid w:val="00276DAA"/>
    <w:rsid w:val="00276DE6"/>
    <w:rsid w:val="0027704B"/>
    <w:rsid w:val="00277778"/>
    <w:rsid w:val="00277C8A"/>
    <w:rsid w:val="00277E3C"/>
    <w:rsid w:val="00277F6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AB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0FB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88A"/>
    <w:rsid w:val="002979A7"/>
    <w:rsid w:val="00297E63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25C"/>
    <w:rsid w:val="00320448"/>
    <w:rsid w:val="0032050F"/>
    <w:rsid w:val="00320F19"/>
    <w:rsid w:val="003212AD"/>
    <w:rsid w:val="003212C4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5314"/>
    <w:rsid w:val="003353DF"/>
    <w:rsid w:val="003358B4"/>
    <w:rsid w:val="00335CF7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189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964"/>
    <w:rsid w:val="003A3C37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6E06"/>
    <w:rsid w:val="00407276"/>
    <w:rsid w:val="0040739A"/>
    <w:rsid w:val="00407513"/>
    <w:rsid w:val="004078F6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B02B5"/>
    <w:rsid w:val="004B0308"/>
    <w:rsid w:val="004B0459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22E9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7BC"/>
    <w:rsid w:val="00563928"/>
    <w:rsid w:val="00563A39"/>
    <w:rsid w:val="005641F3"/>
    <w:rsid w:val="0056427C"/>
    <w:rsid w:val="00564343"/>
    <w:rsid w:val="0056458D"/>
    <w:rsid w:val="00564D20"/>
    <w:rsid w:val="00564D34"/>
    <w:rsid w:val="00564F21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05C"/>
    <w:rsid w:val="0059514E"/>
    <w:rsid w:val="005952B7"/>
    <w:rsid w:val="00595313"/>
    <w:rsid w:val="00595444"/>
    <w:rsid w:val="00595851"/>
    <w:rsid w:val="0059593A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11"/>
    <w:rsid w:val="005A54B2"/>
    <w:rsid w:val="005A54EA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772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94E"/>
    <w:rsid w:val="00601982"/>
    <w:rsid w:val="006019D1"/>
    <w:rsid w:val="00601ABE"/>
    <w:rsid w:val="00601E2A"/>
    <w:rsid w:val="00601ED1"/>
    <w:rsid w:val="00602222"/>
    <w:rsid w:val="00602464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B0"/>
    <w:rsid w:val="0062544F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0FC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AA9"/>
    <w:rsid w:val="00645B28"/>
    <w:rsid w:val="006460AA"/>
    <w:rsid w:val="00646CD0"/>
    <w:rsid w:val="00646EBA"/>
    <w:rsid w:val="0064762D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7A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5F"/>
    <w:rsid w:val="006544FD"/>
    <w:rsid w:val="006547F5"/>
    <w:rsid w:val="006552DD"/>
    <w:rsid w:val="00655436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2D2A"/>
    <w:rsid w:val="00693775"/>
    <w:rsid w:val="006938CC"/>
    <w:rsid w:val="006939A6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69E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84A"/>
    <w:rsid w:val="0074389E"/>
    <w:rsid w:val="0074399A"/>
    <w:rsid w:val="007449C7"/>
    <w:rsid w:val="007454F1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6F5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057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321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BD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0E9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9EA"/>
    <w:rsid w:val="00854AD5"/>
    <w:rsid w:val="00854AF6"/>
    <w:rsid w:val="00854BD2"/>
    <w:rsid w:val="00854C31"/>
    <w:rsid w:val="00855202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9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41BA"/>
    <w:rsid w:val="008D43A7"/>
    <w:rsid w:val="008D4BA1"/>
    <w:rsid w:val="008D4BBA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9AD"/>
    <w:rsid w:val="008F5D4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4A4"/>
    <w:rsid w:val="009805CF"/>
    <w:rsid w:val="0098060A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AE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73C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BE3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93"/>
    <w:rsid w:val="009D55A3"/>
    <w:rsid w:val="009D588B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AB8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C9"/>
    <w:rsid w:val="00A37C22"/>
    <w:rsid w:val="00A37D84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451"/>
    <w:rsid w:val="00A534D4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DC6"/>
    <w:rsid w:val="00A76DE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CB8"/>
    <w:rsid w:val="00A82594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3A"/>
    <w:rsid w:val="00AB1F1E"/>
    <w:rsid w:val="00AB21B7"/>
    <w:rsid w:val="00AB2844"/>
    <w:rsid w:val="00AB2A14"/>
    <w:rsid w:val="00AB2D74"/>
    <w:rsid w:val="00AB2FDB"/>
    <w:rsid w:val="00AB356B"/>
    <w:rsid w:val="00AB358D"/>
    <w:rsid w:val="00AB35DC"/>
    <w:rsid w:val="00AB369D"/>
    <w:rsid w:val="00AB3798"/>
    <w:rsid w:val="00AB37CE"/>
    <w:rsid w:val="00AB391C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A4"/>
    <w:rsid w:val="00AE60F4"/>
    <w:rsid w:val="00AE6157"/>
    <w:rsid w:val="00AE615B"/>
    <w:rsid w:val="00AE6537"/>
    <w:rsid w:val="00AE6833"/>
    <w:rsid w:val="00AE710A"/>
    <w:rsid w:val="00AE72D3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1D9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D00"/>
    <w:rsid w:val="00BC0D5D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3B77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776"/>
    <w:rsid w:val="00BE58C4"/>
    <w:rsid w:val="00BE5B26"/>
    <w:rsid w:val="00BE5D4A"/>
    <w:rsid w:val="00BE5F3E"/>
    <w:rsid w:val="00BE62F2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4CE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3DC"/>
    <w:rsid w:val="00CF789A"/>
    <w:rsid w:val="00CF78B3"/>
    <w:rsid w:val="00CF78DF"/>
    <w:rsid w:val="00CF7AAC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DB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114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0C4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DDB"/>
    <w:rsid w:val="00D501A6"/>
    <w:rsid w:val="00D501C0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B12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D5C"/>
    <w:rsid w:val="00D768FE"/>
    <w:rsid w:val="00D76B59"/>
    <w:rsid w:val="00D772FF"/>
    <w:rsid w:val="00D7750F"/>
    <w:rsid w:val="00D7754D"/>
    <w:rsid w:val="00D7787E"/>
    <w:rsid w:val="00D778CB"/>
    <w:rsid w:val="00D77A57"/>
    <w:rsid w:val="00D77E7B"/>
    <w:rsid w:val="00D77ECC"/>
    <w:rsid w:val="00D77FEB"/>
    <w:rsid w:val="00D80190"/>
    <w:rsid w:val="00D802D3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F8"/>
    <w:rsid w:val="00DE6E32"/>
    <w:rsid w:val="00DE6F47"/>
    <w:rsid w:val="00DE6FD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97A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810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4AD"/>
    <w:rsid w:val="00E90650"/>
    <w:rsid w:val="00E90998"/>
    <w:rsid w:val="00E90A02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A89"/>
    <w:rsid w:val="00E93B8D"/>
    <w:rsid w:val="00E93C7B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6B4"/>
    <w:rsid w:val="00ED0B8E"/>
    <w:rsid w:val="00ED0C07"/>
    <w:rsid w:val="00ED0E7F"/>
    <w:rsid w:val="00ED1112"/>
    <w:rsid w:val="00ED1A44"/>
    <w:rsid w:val="00ED1BAA"/>
    <w:rsid w:val="00ED249F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D1F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60D"/>
    <w:rsid w:val="00F57D1A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122"/>
    <w:rsid w:val="00F93612"/>
    <w:rsid w:val="00F93AD5"/>
    <w:rsid w:val="00F9418A"/>
    <w:rsid w:val="00F941F9"/>
    <w:rsid w:val="00F94284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113F"/>
    <w:rsid w:val="00FC16DE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D4"/>
    <w:rsid w:val="00FC6F6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F022E"/>
    <w:rsid w:val="00FF044D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DD9C2E"/>
  <w15:chartTrackingRefBased/>
  <w15:docId w15:val="{25FF9119-CBB1-4683-93EE-F01230B9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50582-4808-4F4D-80BB-26BB895C3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Somjai, Nigonyanont</cp:lastModifiedBy>
  <cp:revision>2</cp:revision>
  <cp:lastPrinted>2019-05-10T17:48:00Z</cp:lastPrinted>
  <dcterms:created xsi:type="dcterms:W3CDTF">2019-05-13T06:51:00Z</dcterms:created>
  <dcterms:modified xsi:type="dcterms:W3CDTF">2019-05-13T06:51:00Z</dcterms:modified>
</cp:coreProperties>
</file>