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1E2AFE" w:rsidTr="002D2414">
        <w:trPr>
          <w:trHeight w:val="425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1E2AFE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1E2AFE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1E2AFE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1274" w:type="dxa"/>
          </w:tcPr>
          <w:p w:rsidR="0009267B" w:rsidRPr="001E2AFE" w:rsidRDefault="0009267B" w:rsidP="00137B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:rsidR="0009267B" w:rsidRPr="001E2AFE" w:rsidRDefault="0009267B" w:rsidP="00137B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832" w:type="dxa"/>
          </w:tcPr>
          <w:p w:rsidR="0009267B" w:rsidRPr="001E2AFE" w:rsidRDefault="0009267B" w:rsidP="00137B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09267B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:rsidR="0009267B" w:rsidRPr="001E2AFE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9267B" w:rsidRPr="001E2AFE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09267B" w:rsidRPr="001E2AFE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09267B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:rsidR="0073369C" w:rsidRPr="001E2AFE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9267B" w:rsidRPr="001E2AFE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3369C" w:rsidRPr="001E2AFE" w:rsidRDefault="0009267B" w:rsidP="00712E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08214C" w:rsidRPr="001E2A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6D78F2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6D78F2" w:rsidRPr="001E2AFE" w:rsidRDefault="003B6BA0" w:rsidP="006D78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D78F2" w:rsidRPr="001E2AFE" w:rsidRDefault="006D78F2" w:rsidP="006D78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6D78F2" w:rsidRPr="001E2AFE" w:rsidRDefault="006D78F2" w:rsidP="006D78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F4BD3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8F4BD3" w:rsidRPr="00080B09" w:rsidRDefault="008F4BD3" w:rsidP="008F4B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F4BD3" w:rsidRPr="00080B09" w:rsidRDefault="008F4BD3" w:rsidP="008F4B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8F4BD3" w:rsidRPr="00080B09" w:rsidRDefault="008F4BD3" w:rsidP="008F4BD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764B39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080B09" w:rsidRDefault="003B6BA0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64B39" w:rsidRPr="00080B09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080B09" w:rsidRDefault="00112E61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64B39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080B09" w:rsidRDefault="003B6BA0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64B39" w:rsidRPr="00080B09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080B09" w:rsidRDefault="00112E61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764B39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:rsidR="00764B39" w:rsidRPr="00080B09" w:rsidRDefault="003B6BA0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64B39" w:rsidRPr="00080B09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080B09" w:rsidRDefault="00112E61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64B39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764B39" w:rsidRPr="00080B09" w:rsidRDefault="00466EDE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64B39" w:rsidRPr="00080B09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764B39" w:rsidRPr="00080B09" w:rsidRDefault="00764B39" w:rsidP="00764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  <w:tr w:rsidR="00112E61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112E61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รายได้</w:t>
            </w:r>
          </w:p>
        </w:tc>
      </w:tr>
      <w:tr w:rsidR="00112E61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12E61" w:rsidRPr="001E2AFE" w:rsidTr="000E56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12E61" w:rsidRPr="001E2AFE" w:rsidTr="001F16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12E61" w:rsidRPr="001E2AFE" w:rsidTr="001F16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สัญญาเกี่ยวกับการซื้อธุรกิจ</w:t>
            </w:r>
          </w:p>
        </w:tc>
      </w:tr>
      <w:tr w:rsidR="00112E61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12E61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1274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112E61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12E61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B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80B09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112E61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080B09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12E61" w:rsidRPr="001E2AFE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112E61" w:rsidRPr="001E2AF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112E61" w:rsidRPr="001E2AF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:rsidR="00112E61" w:rsidRPr="001E2AFE" w:rsidRDefault="00112E61" w:rsidP="00112E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1A021D" w:rsidRPr="001E2AFE" w:rsidRDefault="001A021D" w:rsidP="0009267B">
      <w:pPr>
        <w:rPr>
          <w:rFonts w:asciiTheme="majorBidi" w:hAnsiTheme="majorBidi" w:cstheme="majorBidi"/>
          <w:b/>
          <w:bCs/>
        </w:rPr>
      </w:pPr>
    </w:p>
    <w:p w:rsidR="0009267B" w:rsidRPr="001E2AFE" w:rsidRDefault="0009267B" w:rsidP="001618A0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b/>
          <w:bCs/>
        </w:rPr>
        <w:br w:type="page"/>
      </w:r>
      <w:r w:rsidRPr="001E2AFE">
        <w:rPr>
          <w:rFonts w:asciiTheme="majorBidi" w:hAnsiTheme="majorBidi" w:cstheme="majorBidi"/>
          <w:sz w:val="30"/>
          <w:szCs w:val="30"/>
        </w:rPr>
        <w:lastRenderedPageBreak/>
        <w:t xml:space="preserve">           </w:t>
      </w:r>
      <w:r w:rsidRPr="001E2AF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:rsidR="0009267B" w:rsidRPr="007E594F" w:rsidRDefault="0009267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09267B" w:rsidRPr="002F2DFC" w:rsidRDefault="0009267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1E2AFE">
        <w:rPr>
          <w:rFonts w:asciiTheme="majorBidi" w:hAnsiTheme="majorBidi" w:cstheme="majorBidi"/>
          <w:sz w:val="30"/>
          <w:szCs w:val="30"/>
          <w:cs/>
        </w:rPr>
        <w:t>เมื่อ</w:t>
      </w:r>
      <w:r w:rsidR="00C1686A" w:rsidRPr="00845C1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024B3" w:rsidRPr="00845C1A">
        <w:rPr>
          <w:rFonts w:asciiTheme="majorBidi" w:hAnsiTheme="majorBidi" w:cstheme="majorBidi"/>
          <w:sz w:val="30"/>
          <w:szCs w:val="30"/>
        </w:rPr>
        <w:t xml:space="preserve"> </w:t>
      </w:r>
      <w:r w:rsidR="002F2DFC" w:rsidRPr="00845C1A">
        <w:rPr>
          <w:rFonts w:asciiTheme="majorBidi" w:hAnsiTheme="majorBidi" w:cstheme="majorBidi"/>
          <w:sz w:val="30"/>
          <w:szCs w:val="30"/>
        </w:rPr>
        <w:t xml:space="preserve">13 </w:t>
      </w:r>
      <w:r w:rsidR="002F2DFC" w:rsidRPr="00845C1A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2F2DFC" w:rsidRPr="00845C1A">
        <w:rPr>
          <w:rFonts w:asciiTheme="majorBidi" w:hAnsiTheme="majorBidi" w:cstheme="majorBidi"/>
          <w:sz w:val="30"/>
          <w:szCs w:val="30"/>
        </w:rPr>
        <w:t>2562</w:t>
      </w:r>
    </w:p>
    <w:p w:rsidR="0009267B" w:rsidRPr="001E2AFE" w:rsidRDefault="0009267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09267B" w:rsidRPr="001E2AFE" w:rsidRDefault="0009267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1E2AF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1E2AF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09267B" w:rsidRPr="007E594F" w:rsidRDefault="0009267B" w:rsidP="001618A0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4"/>
          <w:szCs w:val="24"/>
          <w:cs/>
        </w:rPr>
      </w:pPr>
    </w:p>
    <w:p w:rsidR="0009267B" w:rsidRPr="001E2AFE" w:rsidRDefault="00874D2C" w:rsidP="00A7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บริษัท วินท์คอม เทคโนโลยี จำกัด (มหาชน)</w:t>
      </w:r>
      <w:r w:rsidR="0009267B"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="0009267B" w:rsidRPr="001E2AFE">
        <w:rPr>
          <w:rFonts w:asciiTheme="majorBidi" w:hAnsiTheme="majorBidi" w:cstheme="majorBidi"/>
          <w:sz w:val="30"/>
          <w:szCs w:val="30"/>
          <w:cs/>
        </w:rPr>
        <w:t>(</w:t>
      </w:r>
      <w:r w:rsidR="0009267B" w:rsidRPr="001E2AFE">
        <w:rPr>
          <w:rFonts w:asciiTheme="majorBidi" w:hAnsiTheme="majorBidi" w:cstheme="majorBidi"/>
          <w:sz w:val="30"/>
          <w:szCs w:val="30"/>
        </w:rPr>
        <w:t>“</w:t>
      </w:r>
      <w:r w:rsidR="0009267B" w:rsidRPr="001E2AF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9267B" w:rsidRPr="001E2AFE">
        <w:rPr>
          <w:rFonts w:asciiTheme="majorBidi" w:hAnsiTheme="majorBidi" w:cstheme="majorBidi"/>
          <w:sz w:val="30"/>
          <w:szCs w:val="30"/>
        </w:rPr>
        <w:t xml:space="preserve">”) </w:t>
      </w:r>
      <w:r w:rsidR="0009267B" w:rsidRPr="001E2AFE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 และมีที่อยู่จดทะเบียนตั้งอยู่</w:t>
      </w:r>
      <w:r w:rsidRPr="001E2AFE">
        <w:rPr>
          <w:rFonts w:asciiTheme="majorBidi" w:hAnsiTheme="majorBidi" w:cstheme="majorBidi"/>
          <w:sz w:val="30"/>
          <w:szCs w:val="30"/>
          <w:cs/>
        </w:rPr>
        <w:t>เลขที่</w:t>
      </w:r>
      <w:r w:rsidR="003D5A59" w:rsidRPr="001E2AFE">
        <w:rPr>
          <w:rFonts w:asciiTheme="majorBidi" w:hAnsiTheme="majorBidi" w:cstheme="majorBidi"/>
          <w:sz w:val="30"/>
          <w:szCs w:val="30"/>
          <w:cs/>
        </w:rPr>
        <w:t xml:space="preserve"> 159/21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อาคารเสริมมิตร ทาวเวอร์ ชั้น</w:t>
      </w:r>
      <w:r w:rsidR="003D5A59" w:rsidRPr="001E2AFE">
        <w:rPr>
          <w:rFonts w:asciiTheme="majorBidi" w:hAnsiTheme="majorBidi" w:cstheme="majorBidi"/>
          <w:sz w:val="30"/>
          <w:szCs w:val="30"/>
          <w:cs/>
        </w:rPr>
        <w:t xml:space="preserve"> 14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ถนนสุขุมวิท 21 (อโศก)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="00674F01" w:rsidRPr="001E2AFE">
        <w:rPr>
          <w:rFonts w:asciiTheme="majorBidi" w:hAnsiTheme="majorBidi" w:cstheme="majorBidi"/>
          <w:sz w:val="30"/>
          <w:szCs w:val="30"/>
          <w:cs/>
        </w:rPr>
        <w:t>แขวงคลองเตยเหนือ</w:t>
      </w:r>
      <w:r w:rsidR="00674F01" w:rsidRPr="001E2AFE">
        <w:rPr>
          <w:rFonts w:asciiTheme="majorBidi" w:hAnsiTheme="majorBidi" w:cstheme="majorBidi"/>
          <w:sz w:val="30"/>
          <w:szCs w:val="30"/>
        </w:rPr>
        <w:br/>
      </w:r>
      <w:r w:rsidRPr="001E2AFE">
        <w:rPr>
          <w:rFonts w:asciiTheme="majorBidi" w:hAnsiTheme="majorBidi" w:cstheme="majorBidi"/>
          <w:sz w:val="30"/>
          <w:szCs w:val="30"/>
          <w:cs/>
        </w:rPr>
        <w:t>เขตวัฒนา</w:t>
      </w:r>
      <w:r w:rsidR="003D5A59"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5F61F1" w:rsidRPr="007E594F" w:rsidRDefault="005F61F1" w:rsidP="00F07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:rsidR="005F61F1" w:rsidRPr="001E2AFE" w:rsidRDefault="005F61F1" w:rsidP="00F07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บริษัทจดทะเบียนกับตลาดหลักทรัพย์แห่งประเทศไทยเมื่อเดือนธันวาคม 2560</w:t>
      </w:r>
    </w:p>
    <w:p w:rsidR="00F07FF7" w:rsidRPr="007E594F" w:rsidRDefault="00F07FF7" w:rsidP="00F07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:rsidR="0009267B" w:rsidRPr="001E2AFE" w:rsidRDefault="00DF42A7" w:rsidP="00F07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F61F1" w:rsidRPr="001E2AFE">
        <w:rPr>
          <w:rFonts w:asciiTheme="majorBidi" w:hAnsiTheme="majorBidi" w:cstheme="majorBidi"/>
          <w:sz w:val="30"/>
          <w:szCs w:val="30"/>
          <w:cs/>
        </w:rPr>
        <w:t>ใหญ่ในระหว่างปี</w:t>
      </w:r>
      <w:r w:rsidR="0009267B" w:rsidRPr="001E2AFE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874D2C" w:rsidRPr="001E2AFE">
        <w:rPr>
          <w:rFonts w:asciiTheme="majorBidi" w:hAnsiTheme="majorBidi" w:cstheme="majorBidi"/>
          <w:sz w:val="30"/>
          <w:szCs w:val="30"/>
          <w:cs/>
        </w:rPr>
        <w:t>บริษัท วีเน็ท แคปปิทอล จำกัด</w:t>
      </w:r>
      <w:r w:rsidR="00D15177" w:rsidRPr="001E2AFE">
        <w:rPr>
          <w:rFonts w:asciiTheme="majorBidi" w:hAnsiTheme="majorBidi" w:cstheme="majorBidi"/>
          <w:sz w:val="30"/>
          <w:szCs w:val="30"/>
          <w:cs/>
        </w:rPr>
        <w:t xml:space="preserve"> (ถือหุ้นร้อย</w:t>
      </w:r>
      <w:r w:rsidR="00D15177" w:rsidRPr="002F2DFC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4024B3" w:rsidRPr="002F2DFC">
        <w:rPr>
          <w:rFonts w:asciiTheme="majorBidi" w:hAnsiTheme="majorBidi" w:cstheme="majorBidi"/>
          <w:sz w:val="30"/>
          <w:szCs w:val="30"/>
        </w:rPr>
        <w:t>73</w:t>
      </w:r>
      <w:r w:rsidR="0009267B" w:rsidRPr="002F2DFC">
        <w:rPr>
          <w:rFonts w:asciiTheme="majorBidi" w:hAnsiTheme="majorBidi" w:cstheme="majorBidi"/>
          <w:sz w:val="30"/>
          <w:szCs w:val="30"/>
          <w:cs/>
        </w:rPr>
        <w:t>)</w:t>
      </w:r>
      <w:r w:rsidR="0009267B" w:rsidRPr="001E2AFE">
        <w:rPr>
          <w:rFonts w:asciiTheme="majorBidi" w:hAnsiTheme="majorBidi" w:cstheme="majorBidi"/>
          <w:sz w:val="30"/>
          <w:szCs w:val="30"/>
          <w:cs/>
        </w:rPr>
        <w:t xml:space="preserve"> ซึ่งเป็นนิติบุคคลที่จัดตั้งขึ้นในประเทศไทย</w:t>
      </w:r>
    </w:p>
    <w:p w:rsidR="0009267B" w:rsidRPr="007E594F" w:rsidRDefault="0009267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09267B" w:rsidRPr="001E2AFE" w:rsidRDefault="00D15177" w:rsidP="00A7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C729E" w:rsidRPr="001E2AFE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1E2AFE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</w:t>
      </w:r>
      <w:r w:rsidR="00874D2C" w:rsidRPr="001E2AFE">
        <w:rPr>
          <w:rFonts w:asciiTheme="majorBidi" w:hAnsiTheme="majorBidi" w:cstheme="majorBidi"/>
          <w:sz w:val="30"/>
          <w:szCs w:val="30"/>
          <w:cs/>
        </w:rPr>
        <w:t>ขายเครื่องคอมพิวเตอร์และอุปกรณ์</w:t>
      </w:r>
      <w:r w:rsidR="00F0232F" w:rsidRPr="001E2AFE">
        <w:rPr>
          <w:rFonts w:asciiTheme="majorBidi" w:hAnsiTheme="majorBidi" w:cstheme="majorBidi"/>
          <w:sz w:val="30"/>
          <w:szCs w:val="30"/>
          <w:cs/>
        </w:rPr>
        <w:t>รวมทั้งซอฟต์แวร์ที่เกี่ยวข้อง</w:t>
      </w:r>
      <w:r w:rsidR="00874D2C" w:rsidRPr="001E2AFE">
        <w:rPr>
          <w:rFonts w:asciiTheme="majorBidi" w:hAnsiTheme="majorBidi" w:cstheme="majorBidi"/>
          <w:sz w:val="30"/>
          <w:szCs w:val="30"/>
          <w:cs/>
        </w:rPr>
        <w:t xml:space="preserve"> และให้บริการเกี่ยวกับคอมพิวเตอร์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729E" w:rsidRPr="001E2AFE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BA63FA" w:rsidRPr="001E2AFE">
        <w:rPr>
          <w:rFonts w:asciiTheme="majorBidi" w:hAnsiTheme="majorBidi" w:cstheme="majorBidi"/>
          <w:sz w:val="30"/>
          <w:szCs w:val="30"/>
        </w:rPr>
        <w:t xml:space="preserve">31 </w:t>
      </w:r>
      <w:r w:rsidR="00BA63FA" w:rsidRPr="001E2AFE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9C729E"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61F1" w:rsidRPr="001E2AFE">
        <w:rPr>
          <w:rFonts w:asciiTheme="majorBidi" w:hAnsiTheme="majorBidi" w:cstheme="majorBidi"/>
          <w:sz w:val="30"/>
          <w:szCs w:val="30"/>
        </w:rPr>
        <w:t>256</w:t>
      </w:r>
      <w:r w:rsidR="002F2DFC">
        <w:rPr>
          <w:rFonts w:asciiTheme="majorBidi" w:hAnsiTheme="majorBidi" w:cstheme="majorBidi"/>
          <w:sz w:val="30"/>
          <w:szCs w:val="30"/>
        </w:rPr>
        <w:t>2</w:t>
      </w:r>
      <w:r w:rsidR="009C729E"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="009C729E" w:rsidRPr="001E2AFE">
        <w:rPr>
          <w:rFonts w:asciiTheme="majorBidi" w:hAnsiTheme="majorBidi" w:cstheme="majorBidi"/>
          <w:sz w:val="30"/>
          <w:szCs w:val="30"/>
          <w:cs/>
        </w:rPr>
        <w:t>และ</w:t>
      </w:r>
      <w:r w:rsidR="00674F01" w:rsidRPr="001E2AF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74F01"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="004A1B4E" w:rsidRPr="001E2AFE">
        <w:rPr>
          <w:rFonts w:asciiTheme="majorBidi" w:hAnsiTheme="majorBidi" w:cstheme="majorBidi"/>
          <w:sz w:val="30"/>
          <w:szCs w:val="30"/>
        </w:rPr>
        <w:t xml:space="preserve">31 </w:t>
      </w:r>
      <w:r w:rsidR="004A1B4E" w:rsidRPr="001E2AF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C729E"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61F1" w:rsidRPr="001E2AFE">
        <w:rPr>
          <w:rFonts w:asciiTheme="majorBidi" w:hAnsiTheme="majorBidi" w:cstheme="majorBidi"/>
          <w:sz w:val="30"/>
          <w:szCs w:val="30"/>
        </w:rPr>
        <w:t>25</w:t>
      </w:r>
      <w:r w:rsidR="002F2DFC">
        <w:rPr>
          <w:rFonts w:asciiTheme="majorBidi" w:hAnsiTheme="majorBidi" w:cstheme="majorBidi"/>
          <w:sz w:val="30"/>
          <w:szCs w:val="30"/>
          <w:cs/>
        </w:rPr>
        <w:t>6</w:t>
      </w:r>
      <w:r w:rsidR="002F2DFC">
        <w:rPr>
          <w:rFonts w:asciiTheme="majorBidi" w:hAnsiTheme="majorBidi" w:cstheme="majorBidi"/>
          <w:sz w:val="30"/>
          <w:szCs w:val="30"/>
        </w:rPr>
        <w:t>1</w:t>
      </w:r>
      <w:r w:rsidR="006923FD"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="009C729E" w:rsidRPr="001E2AFE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674F01" w:rsidRPr="001E2AFE">
        <w:rPr>
          <w:rFonts w:asciiTheme="majorBidi" w:hAnsiTheme="majorBidi" w:cstheme="majorBidi"/>
          <w:sz w:val="30"/>
          <w:szCs w:val="30"/>
        </w:rPr>
        <w:t>3</w:t>
      </w:r>
      <w:r w:rsidR="000E565B">
        <w:rPr>
          <w:rFonts w:asciiTheme="majorBidi" w:hAnsiTheme="majorBidi" w:cstheme="majorBidi"/>
          <w:sz w:val="30"/>
          <w:szCs w:val="30"/>
        </w:rPr>
        <w:t xml:space="preserve"> </w:t>
      </w:r>
      <w:r w:rsidR="000E565B">
        <w:rPr>
          <w:rFonts w:asciiTheme="majorBidi" w:hAnsiTheme="majorBidi" w:cstheme="majorBidi" w:hint="cs"/>
          <w:sz w:val="30"/>
          <w:szCs w:val="30"/>
          <w:cs/>
        </w:rPr>
        <w:t xml:space="preserve">และข้อ </w:t>
      </w:r>
      <w:r w:rsidR="000E565B">
        <w:rPr>
          <w:rFonts w:asciiTheme="majorBidi" w:hAnsiTheme="majorBidi" w:cstheme="majorBidi"/>
          <w:sz w:val="30"/>
          <w:szCs w:val="30"/>
        </w:rPr>
        <w:t>5</w:t>
      </w:r>
    </w:p>
    <w:p w:rsidR="009C729E" w:rsidRPr="001E2AFE" w:rsidRDefault="009C729E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9267B" w:rsidRPr="001E2AFE" w:rsidRDefault="005756D0" w:rsidP="001618A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เกณฑ์</w:t>
      </w:r>
      <w:r w:rsidR="00C714EB" w:rsidRPr="001E2AFE">
        <w:rPr>
          <w:rFonts w:asciiTheme="majorBidi" w:hAnsiTheme="majorBidi" w:cstheme="majorBidi"/>
          <w:sz w:val="30"/>
          <w:szCs w:val="30"/>
          <w:cs/>
        </w:rPr>
        <w:t>การจัดทำ</w:t>
      </w:r>
      <w:r w:rsidR="00120E21" w:rsidRPr="001E2AF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C714EB" w:rsidRPr="001E2AFE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</w:p>
    <w:p w:rsidR="0098009E" w:rsidRPr="007E594F" w:rsidRDefault="0098009E" w:rsidP="001618A0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C714EB" w:rsidRPr="001E2AFE" w:rsidRDefault="00C714EB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2A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1E2A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714EB" w:rsidRPr="007E594F" w:rsidRDefault="00C714EB" w:rsidP="00345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Theme="majorBidi" w:hAnsiTheme="majorBidi" w:cstheme="majorBidi"/>
          <w:sz w:val="24"/>
          <w:szCs w:val="24"/>
        </w:rPr>
      </w:pPr>
    </w:p>
    <w:p w:rsidR="00C714EB" w:rsidRPr="001E2AFE" w:rsidRDefault="00C714EB" w:rsidP="00D30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1E2AFE">
        <w:rPr>
          <w:rFonts w:asciiTheme="majorBidi" w:hAnsiTheme="majorBidi" w:cstheme="majorBidi"/>
          <w:sz w:val="30"/>
          <w:szCs w:val="30"/>
        </w:rPr>
        <w:t xml:space="preserve">34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(ปรับปรุง </w:t>
      </w:r>
      <w:r w:rsidRPr="001E2AFE">
        <w:rPr>
          <w:rFonts w:asciiTheme="majorBidi" w:hAnsiTheme="majorBidi" w:cstheme="majorBidi"/>
          <w:sz w:val="30"/>
          <w:szCs w:val="30"/>
        </w:rPr>
        <w:t>25</w:t>
      </w:r>
      <w:r w:rsidR="002F2DFC">
        <w:rPr>
          <w:rFonts w:asciiTheme="majorBidi" w:hAnsiTheme="majorBidi" w:cstheme="majorBidi"/>
          <w:sz w:val="30"/>
          <w:szCs w:val="30"/>
        </w:rPr>
        <w:t>61</w:t>
      </w:r>
      <w:r w:rsidRPr="001E2AFE">
        <w:rPr>
          <w:rFonts w:asciiTheme="majorBidi" w:hAnsiTheme="majorBidi" w:cstheme="majorBidi"/>
          <w:sz w:val="30"/>
          <w:szCs w:val="30"/>
        </w:rPr>
        <w:t xml:space="preserve">) </w:t>
      </w:r>
      <w:r w:rsidR="00D3083A">
        <w:rPr>
          <w:rFonts w:asciiTheme="majorBidi" w:hAnsiTheme="majorBidi" w:cstheme="majorBidi"/>
          <w:sz w:val="30"/>
          <w:szCs w:val="30"/>
        </w:rPr>
        <w:br/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8439C8" w:rsidRPr="001E2AF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1E2AFE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783848" w:rsidRPr="001E2AFE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2F2DFC">
        <w:rPr>
          <w:rFonts w:asciiTheme="majorBidi" w:hAnsiTheme="majorBidi" w:cstheme="majorBidi"/>
          <w:sz w:val="30"/>
          <w:szCs w:val="30"/>
        </w:rPr>
        <w:t xml:space="preserve"> </w:t>
      </w:r>
      <w:r w:rsidR="00674F01" w:rsidRPr="001E2AFE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5F61F1" w:rsidRPr="007E594F" w:rsidRDefault="005F61F1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C1B21" w:rsidRPr="001E2AFE" w:rsidRDefault="00C714EB" w:rsidP="00522D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2F2DFC">
        <w:rPr>
          <w:rFonts w:asciiTheme="majorBidi" w:hAnsiTheme="majorBidi" w:cstheme="majorBidi"/>
          <w:sz w:val="30"/>
          <w:szCs w:val="30"/>
          <w:cs/>
        </w:rPr>
        <w:t>บปีสิ้นสุดวันที่ 31 ธันวาคม 256</w:t>
      </w:r>
      <w:r w:rsidR="002F2DFC">
        <w:rPr>
          <w:rFonts w:asciiTheme="majorBidi" w:hAnsiTheme="majorBidi" w:cstheme="majorBidi"/>
          <w:sz w:val="30"/>
          <w:szCs w:val="30"/>
        </w:rPr>
        <w:t>1</w:t>
      </w:r>
      <w:r w:rsidRPr="001E2AFE">
        <w:rPr>
          <w:rFonts w:asciiTheme="majorBidi" w:hAnsiTheme="majorBidi" w:cstheme="majorBidi"/>
          <w:sz w:val="30"/>
          <w:szCs w:val="30"/>
        </w:rPr>
        <w:t xml:space="preserve">          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45DDB" w:rsidRPr="001E2AFE">
        <w:rPr>
          <w:rFonts w:asciiTheme="majorBidi" w:hAnsiTheme="majorBidi" w:cstheme="majorBidi"/>
          <w:sz w:val="30"/>
          <w:szCs w:val="30"/>
        </w:rPr>
        <w:t>31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F61F1" w:rsidRPr="001E2AFE">
        <w:rPr>
          <w:rFonts w:asciiTheme="majorBidi" w:hAnsiTheme="majorBidi" w:cstheme="majorBidi"/>
          <w:sz w:val="30"/>
          <w:szCs w:val="30"/>
        </w:rPr>
        <w:t>25</w:t>
      </w:r>
      <w:r w:rsidR="002F2DFC">
        <w:rPr>
          <w:rFonts w:asciiTheme="majorBidi" w:hAnsiTheme="majorBidi" w:cstheme="majorBidi"/>
          <w:sz w:val="30"/>
          <w:szCs w:val="30"/>
          <w:cs/>
        </w:rPr>
        <w:t>6</w:t>
      </w:r>
      <w:r w:rsidR="002F2DFC">
        <w:rPr>
          <w:rFonts w:asciiTheme="majorBidi" w:hAnsiTheme="majorBidi" w:cstheme="majorBidi"/>
          <w:sz w:val="30"/>
          <w:szCs w:val="30"/>
        </w:rPr>
        <w:t>1</w:t>
      </w:r>
      <w:r w:rsidR="00EC1B21" w:rsidRPr="001E2AFE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3A369D" w:rsidRPr="00F02B90" w:rsidRDefault="00044F70" w:rsidP="00A7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</w:t>
      </w:r>
      <w:r w:rsidR="000B56C5" w:rsidRPr="001E2AFE">
        <w:rPr>
          <w:rFonts w:asciiTheme="majorBidi" w:hAnsiTheme="majorBidi" w:cstheme="majorBidi"/>
          <w:sz w:val="30"/>
          <w:szCs w:val="30"/>
          <w:cs/>
        </w:rPr>
        <w:t xml:space="preserve">บการเงินสำหรับปีสิ้นสุดวันที่ </w:t>
      </w:r>
      <w:r w:rsidR="000B56C5" w:rsidRPr="001E2AFE">
        <w:rPr>
          <w:rFonts w:asciiTheme="majorBidi" w:hAnsiTheme="majorBidi" w:cstheme="majorBidi"/>
          <w:sz w:val="30"/>
          <w:szCs w:val="30"/>
        </w:rPr>
        <w:t>31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F61F1" w:rsidRPr="001E2AFE">
        <w:rPr>
          <w:rFonts w:asciiTheme="majorBidi" w:hAnsiTheme="majorBidi" w:cstheme="majorBidi"/>
          <w:sz w:val="30"/>
          <w:szCs w:val="30"/>
        </w:rPr>
        <w:t>25</w:t>
      </w:r>
      <w:r w:rsidR="00A20EBE">
        <w:rPr>
          <w:rFonts w:asciiTheme="majorBidi" w:hAnsiTheme="majorBidi" w:cstheme="majorBidi"/>
          <w:sz w:val="30"/>
          <w:szCs w:val="30"/>
          <w:cs/>
        </w:rPr>
        <w:t>6</w:t>
      </w:r>
      <w:r w:rsidR="00A20EBE">
        <w:rPr>
          <w:rFonts w:asciiTheme="majorBidi" w:hAnsiTheme="majorBidi" w:cstheme="majorBidi"/>
          <w:sz w:val="30"/>
          <w:szCs w:val="30"/>
        </w:rPr>
        <w:t>1</w:t>
      </w:r>
      <w:r w:rsidR="0067394C" w:rsidRPr="001E2AFE">
        <w:rPr>
          <w:rFonts w:asciiTheme="majorBidi" w:hAnsiTheme="majorBidi" w:cstheme="majorBidi"/>
          <w:sz w:val="30"/>
          <w:szCs w:val="30"/>
          <w:cs/>
        </w:rPr>
        <w:t xml:space="preserve"> ยกเว้น</w:t>
      </w:r>
      <w:r w:rsidRPr="001E2AFE">
        <w:rPr>
          <w:rFonts w:asciiTheme="majorBidi" w:hAnsiTheme="majorBidi" w:cstheme="majorBidi"/>
          <w:sz w:val="30"/>
          <w:szCs w:val="30"/>
          <w:cs/>
        </w:rPr>
        <w:t>กรณีที่</w:t>
      </w:r>
      <w:r w:rsidR="00B20247" w:rsidRPr="001E2AF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 </w:t>
      </w:r>
      <w:r w:rsidRPr="001E2AFE">
        <w:rPr>
          <w:rFonts w:asciiTheme="majorBidi" w:hAnsiTheme="majorBidi" w:cstheme="majorBidi"/>
          <w:sz w:val="30"/>
          <w:szCs w:val="30"/>
        </w:rPr>
        <w:t xml:space="preserve">1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E2AFE">
        <w:rPr>
          <w:rFonts w:asciiTheme="majorBidi" w:hAnsiTheme="majorBidi" w:cstheme="majorBidi"/>
          <w:sz w:val="30"/>
          <w:szCs w:val="30"/>
        </w:rPr>
        <w:t>25</w:t>
      </w:r>
      <w:r w:rsidR="005F61F1" w:rsidRPr="001E2AFE">
        <w:rPr>
          <w:rFonts w:asciiTheme="majorBidi" w:hAnsiTheme="majorBidi" w:cstheme="majorBidi"/>
          <w:sz w:val="30"/>
          <w:szCs w:val="30"/>
        </w:rPr>
        <w:t>6</w:t>
      </w:r>
      <w:r w:rsidR="00A20EBE">
        <w:rPr>
          <w:rFonts w:asciiTheme="majorBidi" w:hAnsiTheme="majorBidi" w:cstheme="majorBidi"/>
          <w:sz w:val="30"/>
          <w:szCs w:val="30"/>
        </w:rPr>
        <w:t>2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ทุกฉบับมาถือปฏิบัติ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การนำมาตรฐานการรายงานทางการเงินที่</w:t>
      </w:r>
      <w:r w:rsidR="00FD68D9" w:rsidRPr="001E2AFE">
        <w:rPr>
          <w:rFonts w:asciiTheme="majorBidi" w:hAnsiTheme="majorBidi" w:cstheme="majorBidi"/>
          <w:sz w:val="30"/>
          <w:szCs w:val="30"/>
          <w:cs/>
        </w:rPr>
        <w:t>ปรับปรุงใหม่</w:t>
      </w:r>
      <w:r w:rsidRPr="001E2AFE">
        <w:rPr>
          <w:rFonts w:asciiTheme="majorBidi" w:hAnsiTheme="majorBidi" w:cstheme="majorBidi"/>
          <w:sz w:val="30"/>
          <w:szCs w:val="30"/>
          <w:cs/>
        </w:rPr>
        <w:t>มาถือปฏิบัติดังกล่าวไม่มีผลกระทบอย่างเป็น</w:t>
      </w:r>
      <w:r w:rsidRPr="00F02B90">
        <w:rPr>
          <w:rFonts w:asciiTheme="majorBidi" w:hAnsiTheme="majorBidi" w:cstheme="majorBidi"/>
          <w:sz w:val="30"/>
          <w:szCs w:val="30"/>
          <w:cs/>
        </w:rPr>
        <w:t>สาระสำคัญต่อนโยบายการบัญชี วิธีการคำนวณ และผลการดำเนินงานหรือฐานะการเงินของกลุ่มบริษัทหรือบริษัท</w:t>
      </w:r>
    </w:p>
    <w:p w:rsidR="003A369D" w:rsidRPr="00D3083A" w:rsidRDefault="003A369D" w:rsidP="00615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sz w:val="24"/>
          <w:szCs w:val="24"/>
        </w:rPr>
      </w:pPr>
      <w:r w:rsidRPr="00F02B90">
        <w:rPr>
          <w:rFonts w:asciiTheme="majorBidi" w:hAnsiTheme="majorBidi" w:cstheme="majorBidi"/>
          <w:sz w:val="30"/>
          <w:szCs w:val="30"/>
          <w:cs/>
        </w:rPr>
        <w:tab/>
      </w:r>
    </w:p>
    <w:p w:rsidR="003A369D" w:rsidRPr="00F02B90" w:rsidRDefault="003A369D" w:rsidP="003A3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02B90">
        <w:rPr>
          <w:rFonts w:ascii="Angsana New" w:hAnsi="Angsana New" w:hint="cs"/>
          <w:sz w:val="30"/>
          <w:szCs w:val="30"/>
          <w:cs/>
        </w:rPr>
        <w:t>โดยมีการเปลี่ยนแปลงที่สำคัญคือ</w:t>
      </w:r>
      <w:r w:rsidRPr="00845C1A">
        <w:rPr>
          <w:rFonts w:ascii="Angsana New" w:hAnsi="Angsana New"/>
          <w:sz w:val="30"/>
          <w:szCs w:val="30"/>
          <w:cs/>
        </w:rPr>
        <w:t>กลุ่มบริษัท</w:t>
      </w:r>
      <w:r w:rsidRPr="00F02B90">
        <w:rPr>
          <w:rFonts w:ascii="Angsana New" w:hAnsi="Angsana New" w:hint="cs"/>
          <w:sz w:val="30"/>
          <w:szCs w:val="30"/>
          <w:cs/>
        </w:rPr>
        <w:t xml:space="preserve">ได้นำมาตรฐานการรายงานทางการเงิน </w:t>
      </w:r>
      <w:r w:rsidRPr="00F02B90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F02B90">
        <w:rPr>
          <w:rFonts w:ascii="Angsana New" w:hAnsi="Angsana New"/>
          <w:sz w:val="30"/>
          <w:szCs w:val="30"/>
        </w:rPr>
        <w:t>15</w:t>
      </w:r>
      <w:r w:rsidRPr="00F02B90">
        <w:rPr>
          <w:rFonts w:ascii="Angsana New" w:hAnsi="Angsana New"/>
          <w:sz w:val="30"/>
          <w:szCs w:val="30"/>
          <w:cs/>
        </w:rPr>
        <w:t xml:space="preserve"> เรื่อง </w:t>
      </w:r>
      <w:r w:rsidRPr="00F02B90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F02B90">
        <w:rPr>
          <w:rFonts w:ascii="Angsana New" w:hAnsi="Angsana New"/>
          <w:sz w:val="30"/>
          <w:szCs w:val="30"/>
          <w:cs/>
        </w:rPr>
        <w:t xml:space="preserve"> </w:t>
      </w:r>
      <w:r w:rsidRPr="00F02B90">
        <w:rPr>
          <w:rFonts w:ascii="Angsana New" w:hAnsi="Angsana New"/>
          <w:sz w:val="30"/>
          <w:szCs w:val="30"/>
        </w:rPr>
        <w:t xml:space="preserve">(“TFRS 15”) </w:t>
      </w:r>
      <w:r w:rsidRPr="00F02B90">
        <w:rPr>
          <w:rFonts w:ascii="Angsana New" w:hAnsi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Pr="00F02B90">
        <w:rPr>
          <w:rFonts w:ascii="Angsana New" w:hAnsi="Angsana New"/>
          <w:sz w:val="30"/>
          <w:szCs w:val="30"/>
        </w:rPr>
        <w:t xml:space="preserve">18 </w:t>
      </w:r>
      <w:r w:rsidRPr="00F02B90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F02B90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F02B90">
        <w:rPr>
          <w:rFonts w:ascii="Angsana New" w:hAnsi="Angsana New" w:hint="cs"/>
          <w:sz w:val="30"/>
          <w:szCs w:val="30"/>
          <w:cs/>
        </w:rPr>
        <w:t xml:space="preserve"> </w:t>
      </w:r>
      <w:r w:rsidR="00D3083A">
        <w:rPr>
          <w:rFonts w:ascii="Angsana New" w:hAnsi="Angsana New"/>
          <w:sz w:val="30"/>
          <w:szCs w:val="30"/>
        </w:rPr>
        <w:br/>
      </w:r>
      <w:r w:rsidRPr="00F02B90">
        <w:rPr>
          <w:rFonts w:ascii="Angsana New" w:hAnsi="Angsana New"/>
          <w:sz w:val="30"/>
          <w:szCs w:val="30"/>
        </w:rPr>
        <w:t xml:space="preserve">(“TAS 18”) </w:t>
      </w:r>
      <w:r w:rsidRPr="00F02B90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F02B90">
        <w:rPr>
          <w:rFonts w:ascii="Angsana New" w:hAnsi="Angsana New"/>
          <w:sz w:val="30"/>
          <w:szCs w:val="30"/>
        </w:rPr>
        <w:t xml:space="preserve">11 </w:t>
      </w:r>
      <w:r w:rsidRPr="00F02B90">
        <w:rPr>
          <w:rFonts w:ascii="Angsana New" w:hAnsi="Angsana New" w:hint="cs"/>
          <w:sz w:val="30"/>
          <w:szCs w:val="30"/>
          <w:cs/>
        </w:rPr>
        <w:t>เรื่อง</w:t>
      </w:r>
      <w:r w:rsidRPr="00F02B90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F02B90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F02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2B90">
        <w:rPr>
          <w:rFonts w:asciiTheme="majorBidi" w:hAnsiTheme="majorBidi" w:cstheme="majorBidi"/>
          <w:sz w:val="30"/>
          <w:szCs w:val="30"/>
        </w:rPr>
        <w:t>(“TAS 11”)</w:t>
      </w:r>
      <w:r w:rsidRPr="00F02B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02B90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F02B90">
        <w:rPr>
          <w:rFonts w:ascii="Angsana New" w:hAnsi="Angsana New"/>
          <w:sz w:val="30"/>
          <w:szCs w:val="30"/>
        </w:rPr>
        <w:tab/>
      </w:r>
    </w:p>
    <w:p w:rsidR="003A369D" w:rsidRPr="007E594F" w:rsidRDefault="003A369D" w:rsidP="003A3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24"/>
          <w:szCs w:val="24"/>
          <w:shd w:val="clear" w:color="auto" w:fill="D9D9D9" w:themeFill="background1" w:themeFillShade="D9"/>
        </w:rPr>
      </w:pPr>
    </w:p>
    <w:p w:rsidR="003A369D" w:rsidRPr="00F02B90" w:rsidRDefault="003A369D" w:rsidP="003A36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2B90">
        <w:rPr>
          <w:rFonts w:asciiTheme="majorBidi" w:hAnsiTheme="majorBidi" w:cstheme="majorBidi"/>
          <w:sz w:val="30"/>
          <w:szCs w:val="30"/>
          <w:cs/>
        </w:rPr>
        <w:t>ตาม</w:t>
      </w:r>
      <w:r w:rsidRPr="00F02B90">
        <w:rPr>
          <w:rFonts w:asciiTheme="majorBidi" w:hAnsiTheme="majorBidi" w:cstheme="majorBidi"/>
          <w:sz w:val="30"/>
          <w:szCs w:val="30"/>
        </w:rPr>
        <w:t xml:space="preserve"> TFRS 15 </w:t>
      </w:r>
      <w:r w:rsidRPr="00F02B90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กลุ่มบริษัทรับรู้รายได้เมื่อ</w:t>
      </w:r>
      <w:r w:rsidRPr="00F02B90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F02B90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F02B90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F02B90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F02B90">
        <w:rPr>
          <w:rFonts w:asciiTheme="majorBidi" w:hAnsiTheme="majorBidi" w:cstheme="majorBidi"/>
          <w:sz w:val="30"/>
          <w:szCs w:val="30"/>
        </w:rPr>
        <w:t xml:space="preserve"> </w:t>
      </w:r>
      <w:r w:rsidRPr="00F02B90">
        <w:rPr>
          <w:rFonts w:asciiTheme="majorBidi" w:hAnsiTheme="majorBidi" w:cstheme="majorBidi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F02B9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02B90">
        <w:rPr>
          <w:rFonts w:asciiTheme="majorBidi" w:hAnsiTheme="majorBidi" w:cstheme="majorBidi" w:hint="cs"/>
          <w:sz w:val="30"/>
          <w:szCs w:val="30"/>
          <w:cs/>
        </w:rPr>
        <w:t>คาดว่าจะมีสิทธิได้รับ</w:t>
      </w:r>
      <w:r w:rsidRPr="00F02B90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F02B90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F02B90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F02B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02B90">
        <w:rPr>
          <w:rFonts w:asciiTheme="majorBidi" w:hAnsiTheme="majorBidi" w:cstheme="majorBidi"/>
          <w:sz w:val="30"/>
          <w:szCs w:val="30"/>
          <w:cs/>
        </w:rPr>
        <w:t xml:space="preserve">ในขณะที่ </w:t>
      </w:r>
      <w:r w:rsidRPr="00F02B90">
        <w:rPr>
          <w:rFonts w:asciiTheme="majorBidi" w:hAnsiTheme="majorBidi" w:cstheme="majorBidi"/>
          <w:sz w:val="30"/>
          <w:szCs w:val="30"/>
        </w:rPr>
        <w:t xml:space="preserve">TAS 18 </w:t>
      </w:r>
      <w:r w:rsidRPr="00F02B90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</w:t>
      </w:r>
      <w:r w:rsidRPr="00F02B90">
        <w:rPr>
          <w:rFonts w:asciiTheme="majorBidi" w:hAnsiTheme="majorBidi" w:cstheme="majorBidi" w:hint="cs"/>
          <w:sz w:val="30"/>
          <w:szCs w:val="30"/>
          <w:cs/>
        </w:rPr>
        <w:t>จากการขายสินค้า</w:t>
      </w:r>
      <w:r w:rsidRPr="00F02B90">
        <w:rPr>
          <w:rFonts w:asciiTheme="majorBidi" w:hAnsiTheme="majorBidi" w:cstheme="majorBidi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F02B90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3A369D" w:rsidRPr="007E594F" w:rsidRDefault="003A369D" w:rsidP="003A3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3A369D" w:rsidRDefault="003A369D" w:rsidP="003A3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02B90">
        <w:rPr>
          <w:rFonts w:asciiTheme="majorBidi" w:hAnsiTheme="majorBidi" w:cstheme="majorBidi" w:hint="cs"/>
          <w:sz w:val="30"/>
          <w:szCs w:val="30"/>
          <w:cs/>
        </w:rPr>
        <w:t>กลุ่มบริษัทไม่ได้นำมาตรฐานการรายงานทางการเงินที่ออก</w:t>
      </w:r>
      <w:r w:rsidR="00F771A3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F02B90">
        <w:rPr>
          <w:rFonts w:asciiTheme="majorBidi" w:hAnsiTheme="majorBidi" w:cstheme="majorBidi" w:hint="cs"/>
          <w:sz w:val="30"/>
          <w:szCs w:val="30"/>
          <w:cs/>
        </w:rPr>
        <w:t>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F02B90">
        <w:rPr>
          <w:rFonts w:asciiTheme="majorBidi" w:hAnsiTheme="majorBidi" w:cstheme="majorBidi"/>
          <w:sz w:val="30"/>
          <w:szCs w:val="30"/>
        </w:rPr>
        <w:t xml:space="preserve"> </w:t>
      </w:r>
      <w:r w:rsidRPr="00F02B90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F02B90">
        <w:rPr>
          <w:rFonts w:asciiTheme="majorBidi" w:hAnsiTheme="majorBidi" w:cstheme="majorBidi" w:hint="cs"/>
          <w:sz w:val="30"/>
          <w:szCs w:val="30"/>
          <w:cs/>
        </w:rPr>
        <w:t>ที่ออก</w:t>
      </w:r>
      <w:r w:rsidR="00F771A3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F02B90">
        <w:rPr>
          <w:rFonts w:asciiTheme="majorBidi" w:hAnsiTheme="majorBidi" w:cstheme="majorBidi" w:hint="cs"/>
          <w:sz w:val="30"/>
          <w:szCs w:val="30"/>
          <w:cs/>
        </w:rPr>
        <w:t>ที่เกี่ยวกับการดำเนินงานของกลุ่มบริษัทได้เปิดเผย</w:t>
      </w:r>
      <w:r w:rsidRPr="00F02B90">
        <w:rPr>
          <w:rFonts w:ascii="Angsana New" w:hAnsi="Angsana New" w:hint="cs"/>
          <w:sz w:val="30"/>
          <w:szCs w:val="30"/>
          <w:cs/>
        </w:rPr>
        <w:t xml:space="preserve">ในหมายเหตุข้อ </w:t>
      </w:r>
      <w:r w:rsidR="00466EDE">
        <w:rPr>
          <w:rFonts w:ascii="Angsana New" w:hAnsi="Angsana New"/>
          <w:sz w:val="30"/>
          <w:szCs w:val="30"/>
        </w:rPr>
        <w:t>1</w:t>
      </w:r>
      <w:r w:rsidR="000E565B">
        <w:rPr>
          <w:rFonts w:ascii="Angsana New" w:hAnsi="Angsana New"/>
          <w:sz w:val="30"/>
          <w:szCs w:val="30"/>
        </w:rPr>
        <w:t>8</w:t>
      </w:r>
    </w:p>
    <w:p w:rsidR="00EC1B21" w:rsidRPr="00D3083A" w:rsidRDefault="00A06EB3" w:rsidP="003A3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</w:p>
    <w:p w:rsidR="00044F70" w:rsidRPr="001E2AFE" w:rsidRDefault="00044F70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1E2A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1E2AF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1E2A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044F70" w:rsidRPr="00D3083A" w:rsidRDefault="00044F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44F70" w:rsidRPr="009B1C4C" w:rsidRDefault="00044F70" w:rsidP="00FD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B1C4C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 w:rsidR="00FD68D9" w:rsidRPr="009B1C4C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</w:p>
    <w:p w:rsidR="009B1C4C" w:rsidRDefault="009B1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044F70" w:rsidRPr="000E0127" w:rsidRDefault="00044F70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0E01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(ค)</w:t>
      </w:r>
      <w:r w:rsidRPr="000E01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:rsidR="00044F70" w:rsidRPr="00F428CE" w:rsidRDefault="00044F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44F70" w:rsidRPr="000E0127" w:rsidRDefault="00D413DF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0127">
        <w:rPr>
          <w:rFonts w:asciiTheme="majorBidi" w:hAnsiTheme="majorBidi" w:cstheme="majorBidi"/>
          <w:sz w:val="30"/>
          <w:szCs w:val="30"/>
          <w:cs/>
        </w:rPr>
        <w:t>ใน</w:t>
      </w:r>
      <w:r w:rsidR="00044F70" w:rsidRPr="000E0127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การจัดทำงบการเงินระหว่างกาลให้เป็นไปตามมาตรฐานการรายงานทางการเงิน ผู้บริหารต้องใช้ว</w:t>
      </w:r>
      <w:r w:rsidR="00A1375B" w:rsidRPr="000E0127">
        <w:rPr>
          <w:rFonts w:asciiTheme="majorBidi" w:hAnsiTheme="majorBidi" w:cstheme="majorBidi"/>
          <w:sz w:val="30"/>
          <w:szCs w:val="30"/>
          <w:cs/>
        </w:rPr>
        <w:t>ิจารณญาณ การประมาณและข้อสมมติ</w:t>
      </w:r>
      <w:r w:rsidR="00044F70" w:rsidRPr="000E0127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</w:t>
      </w:r>
      <w:r w:rsidR="00346081" w:rsidRPr="000E0127">
        <w:rPr>
          <w:rFonts w:asciiTheme="majorBidi" w:hAnsiTheme="majorBidi" w:cstheme="majorBidi"/>
          <w:sz w:val="30"/>
          <w:szCs w:val="30"/>
          <w:cs/>
        </w:rPr>
        <w:t xml:space="preserve">์ หนี้สิน รายได้ และค่าใช้จ่าย </w:t>
      </w:r>
      <w:r w:rsidR="00044F70" w:rsidRPr="000E0127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044F70" w:rsidRPr="00F428CE" w:rsidRDefault="00044F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44F70" w:rsidRPr="000E0127" w:rsidRDefault="00044F70" w:rsidP="00A7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0E012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346081" w:rsidRPr="000E0127">
        <w:rPr>
          <w:rFonts w:asciiTheme="majorBidi" w:hAnsiTheme="majorBidi" w:cstheme="majorBidi"/>
          <w:sz w:val="30"/>
          <w:szCs w:val="30"/>
          <w:cs/>
        </w:rPr>
        <w:t>วิจารณญาณ</w:t>
      </w:r>
      <w:r w:rsidRPr="000E0127">
        <w:rPr>
          <w:rFonts w:asciiTheme="majorBidi" w:hAnsiTheme="majorBidi" w:cstheme="majorBidi"/>
          <w:sz w:val="30"/>
          <w:szCs w:val="30"/>
          <w:cs/>
        </w:rPr>
        <w:t xml:space="preserve">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0E0127">
        <w:rPr>
          <w:rFonts w:asciiTheme="majorBidi" w:hAnsiTheme="majorBidi" w:cstheme="majorBidi"/>
          <w:sz w:val="30"/>
          <w:szCs w:val="30"/>
        </w:rPr>
        <w:t xml:space="preserve">31 </w:t>
      </w:r>
      <w:r w:rsidRPr="000E0127">
        <w:rPr>
          <w:rFonts w:asciiTheme="majorBidi" w:hAnsiTheme="majorBidi" w:cstheme="majorBidi"/>
          <w:sz w:val="30"/>
          <w:szCs w:val="30"/>
          <w:cs/>
        </w:rPr>
        <w:t>ธัน</w:t>
      </w:r>
      <w:r w:rsidRPr="00D3083A">
        <w:rPr>
          <w:rFonts w:asciiTheme="majorBidi" w:hAnsiTheme="majorBidi" w:cstheme="majorBidi"/>
          <w:sz w:val="30"/>
          <w:szCs w:val="30"/>
          <w:cs/>
        </w:rPr>
        <w:t xml:space="preserve">วาคม </w:t>
      </w:r>
      <w:r w:rsidR="00B15D67" w:rsidRPr="00D3083A">
        <w:rPr>
          <w:rFonts w:asciiTheme="majorBidi" w:hAnsiTheme="majorBidi" w:cstheme="majorBidi"/>
          <w:sz w:val="30"/>
          <w:szCs w:val="30"/>
        </w:rPr>
        <w:t>25</w:t>
      </w:r>
      <w:r w:rsidR="00A20EBE" w:rsidRPr="00D3083A">
        <w:rPr>
          <w:rFonts w:asciiTheme="majorBidi" w:hAnsiTheme="majorBidi" w:cstheme="majorBidi"/>
          <w:sz w:val="30"/>
          <w:szCs w:val="30"/>
          <w:cs/>
        </w:rPr>
        <w:t>6</w:t>
      </w:r>
      <w:r w:rsidR="00A20EBE" w:rsidRPr="00D3083A">
        <w:rPr>
          <w:rFonts w:asciiTheme="majorBidi" w:hAnsiTheme="majorBidi" w:cstheme="majorBidi"/>
          <w:sz w:val="30"/>
          <w:szCs w:val="30"/>
        </w:rPr>
        <w:t xml:space="preserve">1 </w:t>
      </w:r>
      <w:r w:rsidR="00A20EBE" w:rsidRPr="00D3083A">
        <w:rPr>
          <w:rFonts w:asciiTheme="majorBidi" w:hAnsiTheme="majorBidi" w:hint="cs"/>
          <w:sz w:val="30"/>
          <w:szCs w:val="30"/>
          <w:cs/>
        </w:rPr>
        <w:t>ยกเว้นเรื่องการรับรู้รายได้ที่ต้องใช้วิจารณญาณในการพิจารณาจังหวะเวลาในการส่งมอบการควบคุม</w:t>
      </w:r>
      <w:r w:rsidR="00A20EBE" w:rsidRPr="00D3083A">
        <w:rPr>
          <w:rFonts w:asciiTheme="majorBidi" w:hAnsiTheme="majorBidi"/>
          <w:sz w:val="30"/>
          <w:szCs w:val="30"/>
          <w:cs/>
        </w:rPr>
        <w:t xml:space="preserve"> </w:t>
      </w:r>
      <w:r w:rsidR="00A20EBE" w:rsidRPr="00D3083A">
        <w:rPr>
          <w:rFonts w:asciiTheme="majorBidi" w:hAnsiTheme="majorBidi" w:hint="cs"/>
          <w:sz w:val="30"/>
          <w:szCs w:val="30"/>
          <w:cs/>
        </w:rPr>
        <w:t>เพื่อประเมินว่าจะรับรู้รายได้</w:t>
      </w:r>
      <w:r w:rsidR="00A20EBE" w:rsidRPr="00D3083A">
        <w:rPr>
          <w:rFonts w:asciiTheme="majorBidi" w:hAnsiTheme="majorBidi"/>
          <w:sz w:val="30"/>
          <w:szCs w:val="30"/>
          <w:cs/>
        </w:rPr>
        <w:t xml:space="preserve"> </w:t>
      </w:r>
      <w:r w:rsidR="00A20EBE" w:rsidRPr="00D3083A">
        <w:rPr>
          <w:rFonts w:asciiTheme="majorBidi" w:hAnsiTheme="majorBidi" w:hint="cs"/>
          <w:sz w:val="30"/>
          <w:szCs w:val="30"/>
          <w:cs/>
        </w:rPr>
        <w:t>ณ</w:t>
      </w:r>
      <w:r w:rsidR="00A20EBE" w:rsidRPr="00D3083A">
        <w:rPr>
          <w:rFonts w:asciiTheme="majorBidi" w:hAnsiTheme="majorBidi"/>
          <w:sz w:val="30"/>
          <w:szCs w:val="30"/>
          <w:cs/>
        </w:rPr>
        <w:t xml:space="preserve"> </w:t>
      </w:r>
      <w:r w:rsidR="00A20EBE" w:rsidRPr="00D3083A">
        <w:rPr>
          <w:rFonts w:asciiTheme="majorBidi" w:hAnsiTheme="majorBidi" w:hint="cs"/>
          <w:sz w:val="30"/>
          <w:szCs w:val="30"/>
          <w:cs/>
        </w:rPr>
        <w:t>เวลาใดเวลาหนึ่ง</w:t>
      </w:r>
      <w:r w:rsidR="00A20EBE" w:rsidRPr="00D3083A">
        <w:rPr>
          <w:rFonts w:asciiTheme="majorBidi" w:hAnsiTheme="majorBidi"/>
          <w:sz w:val="30"/>
          <w:szCs w:val="30"/>
          <w:cs/>
        </w:rPr>
        <w:t xml:space="preserve"> </w:t>
      </w:r>
      <w:r w:rsidR="00A20EBE" w:rsidRPr="00D3083A">
        <w:rPr>
          <w:rFonts w:asciiTheme="majorBidi" w:hAnsiTheme="majorBidi" w:hint="cs"/>
          <w:sz w:val="30"/>
          <w:szCs w:val="30"/>
          <w:cs/>
        </w:rPr>
        <w:t>หรือ</w:t>
      </w:r>
      <w:r w:rsidR="00A20EBE" w:rsidRPr="00D3083A">
        <w:rPr>
          <w:rFonts w:asciiTheme="majorBidi" w:hAnsiTheme="majorBidi"/>
          <w:sz w:val="30"/>
          <w:szCs w:val="30"/>
          <w:cs/>
        </w:rPr>
        <w:t xml:space="preserve"> </w:t>
      </w:r>
      <w:r w:rsidR="00A20EBE" w:rsidRPr="00D3083A">
        <w:rPr>
          <w:rFonts w:asciiTheme="majorBidi" w:hAnsiTheme="majorBidi" w:hint="cs"/>
          <w:sz w:val="30"/>
          <w:szCs w:val="30"/>
          <w:cs/>
        </w:rPr>
        <w:t>รับรู้ตลอดช่วงเวลาหนึ่งตามข้อกำหนดของ</w:t>
      </w:r>
      <w:r w:rsidR="00A20EBE" w:rsidRPr="00D3083A">
        <w:rPr>
          <w:rFonts w:asciiTheme="majorBidi" w:hAnsiTheme="majorBidi"/>
          <w:sz w:val="30"/>
          <w:szCs w:val="30"/>
          <w:cs/>
        </w:rPr>
        <w:t xml:space="preserve"> </w:t>
      </w:r>
      <w:r w:rsidR="00A20EBE" w:rsidRPr="00D3083A">
        <w:rPr>
          <w:rFonts w:asciiTheme="majorBidi" w:hAnsiTheme="majorBidi" w:cstheme="majorBidi"/>
          <w:sz w:val="30"/>
          <w:szCs w:val="30"/>
        </w:rPr>
        <w:t xml:space="preserve">TFRS 15 </w:t>
      </w:r>
      <w:r w:rsidR="00A20EBE" w:rsidRPr="00D3083A">
        <w:rPr>
          <w:rFonts w:asciiTheme="majorBidi" w:hAnsiTheme="majorBidi" w:hint="cs"/>
          <w:sz w:val="30"/>
          <w:szCs w:val="30"/>
          <w:cs/>
        </w:rPr>
        <w:t>ที่กลุ่มบริษัทถือป</w:t>
      </w:r>
      <w:r w:rsidR="00093474">
        <w:rPr>
          <w:rFonts w:asciiTheme="majorBidi" w:hAnsiTheme="majorBidi" w:hint="cs"/>
          <w:sz w:val="30"/>
          <w:szCs w:val="30"/>
          <w:cs/>
        </w:rPr>
        <w:t>ฏิ</w:t>
      </w:r>
      <w:r w:rsidR="00A20EBE" w:rsidRPr="00D3083A">
        <w:rPr>
          <w:rFonts w:asciiTheme="majorBidi" w:hAnsiTheme="majorBidi" w:hint="cs"/>
          <w:sz w:val="30"/>
          <w:szCs w:val="30"/>
          <w:cs/>
        </w:rPr>
        <w:t>บัติเป็นครั้งแรก</w:t>
      </w:r>
    </w:p>
    <w:p w:rsidR="005F61F1" w:rsidRPr="00D3083A" w:rsidRDefault="005F61F1" w:rsidP="00A7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:rsidR="005F61F1" w:rsidRPr="000E0127" w:rsidRDefault="00482A65" w:rsidP="0080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E0127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:rsidR="005F61F1" w:rsidRPr="00D3083A" w:rsidRDefault="005F61F1" w:rsidP="00783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482A65" w:rsidRPr="000E0127" w:rsidRDefault="00482A65" w:rsidP="005F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0E0127">
        <w:rPr>
          <w:rFonts w:asciiTheme="majorBidi" w:hAnsiTheme="majorBidi" w:cstheme="majorBidi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</w:t>
      </w:r>
      <w:r w:rsidRPr="000E0127">
        <w:rPr>
          <w:rFonts w:asciiTheme="majorBidi" w:hAnsiTheme="majorBidi" w:cstheme="majorBidi"/>
          <w:sz w:val="30"/>
          <w:szCs w:val="30"/>
        </w:rPr>
        <w:t xml:space="preserve"> </w:t>
      </w:r>
      <w:r w:rsidRPr="000E0127">
        <w:rPr>
          <w:rFonts w:asciiTheme="majorBidi" w:hAnsiTheme="majorBidi" w:cstheme="majorBidi"/>
          <w:sz w:val="30"/>
          <w:szCs w:val="30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0E0127">
        <w:rPr>
          <w:rFonts w:asciiTheme="majorBidi" w:hAnsiTheme="majorBidi" w:cstheme="majorBidi"/>
          <w:sz w:val="30"/>
          <w:szCs w:val="30"/>
        </w:rPr>
        <w:t xml:space="preserve">3 </w:t>
      </w:r>
      <w:r w:rsidRPr="000E0127">
        <w:rPr>
          <w:rFonts w:asciiTheme="majorBidi" w:hAnsiTheme="majorBidi" w:cstheme="majorBidi"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0E0127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</w:p>
    <w:p w:rsidR="00FD68D9" w:rsidRPr="00F428CE" w:rsidRDefault="00FD68D9" w:rsidP="005F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482A65" w:rsidRPr="001E2AFE" w:rsidRDefault="00482A65" w:rsidP="00FD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กลุ่มผู้ประเมินมูลค่ามีการทบทวนข้อมูลที่ไม่สามารถ</w:t>
      </w:r>
      <w:r w:rsidR="00FD68D9" w:rsidRPr="001E2AFE">
        <w:rPr>
          <w:rFonts w:asciiTheme="majorBidi" w:hAnsiTheme="majorBidi" w:cstheme="majorBidi"/>
          <w:sz w:val="30"/>
          <w:szCs w:val="30"/>
          <w:cs/>
        </w:rPr>
        <w:t xml:space="preserve">สังเกตได้ </w:t>
      </w:r>
      <w:r w:rsidRPr="001E2AFE">
        <w:rPr>
          <w:rFonts w:asciiTheme="majorBidi" w:hAnsiTheme="majorBidi" w:cstheme="majorBidi"/>
          <w:sz w:val="30"/>
          <w:szCs w:val="30"/>
          <w:cs/>
        </w:rPr>
        <w:t>และปรับปรุงการวัดมูลค่าที่มีนัย</w:t>
      </w:r>
      <w:r w:rsidR="00FD68D9" w:rsidRPr="001E2AFE">
        <w:rPr>
          <w:rFonts w:asciiTheme="majorBidi" w:hAnsiTheme="majorBidi" w:cstheme="majorBidi"/>
          <w:sz w:val="30"/>
          <w:szCs w:val="30"/>
          <w:cs/>
        </w:rPr>
        <w:t>สำคัญอย่าง</w:t>
      </w:r>
      <w:r w:rsidRPr="001E2AFE">
        <w:rPr>
          <w:rFonts w:asciiTheme="majorBidi" w:hAnsiTheme="majorBidi" w:cstheme="majorBidi"/>
          <w:sz w:val="30"/>
          <w:szCs w:val="30"/>
          <w:cs/>
        </w:rPr>
        <w:t>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614BF5" w:rsidRPr="00F428CE" w:rsidRDefault="00614BF5" w:rsidP="00482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482A65" w:rsidRPr="000E0127" w:rsidRDefault="00482A65" w:rsidP="00482A65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E0127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0E0127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:rsidR="00F428CE" w:rsidRPr="00F428CE" w:rsidRDefault="00F4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A20EBE" w:rsidRDefault="00482A65" w:rsidP="00482A65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0127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0E0127">
        <w:rPr>
          <w:rFonts w:asciiTheme="majorBidi" w:hAnsiTheme="majorBidi" w:cstheme="majorBidi"/>
          <w:sz w:val="30"/>
          <w:szCs w:val="30"/>
        </w:rPr>
        <w:t xml:space="preserve"> </w:t>
      </w:r>
      <w:r w:rsidRPr="000E012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E0127">
        <w:rPr>
          <w:rFonts w:asciiTheme="majorBidi" w:hAnsiTheme="majorBidi" w:cstheme="majorBidi"/>
          <w:sz w:val="30"/>
          <w:szCs w:val="30"/>
        </w:rPr>
        <w:t xml:space="preserve"> </w:t>
      </w:r>
      <w:r w:rsidRPr="000E012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:rsidR="00A20EBE" w:rsidRPr="00D3083A" w:rsidRDefault="00482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D3083A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:rsidR="00482A65" w:rsidRPr="001E2AFE" w:rsidRDefault="00482A65" w:rsidP="00DE7942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2AF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E2AFE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E2AF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1E2AFE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1E2AFE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1E2AFE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1E2AFE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482A65" w:rsidRPr="001E2AFE" w:rsidRDefault="00482A65" w:rsidP="00DE7942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2AF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E2AFE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1E2AF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1E2AFE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1E2AF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E2AF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A20EBE" w:rsidRDefault="00482A65" w:rsidP="00DE7942">
      <w:pPr>
        <w:pStyle w:val="block"/>
        <w:numPr>
          <w:ilvl w:val="0"/>
          <w:numId w:val="21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012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E0127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0E0127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FD68D9" w:rsidRPr="000E0127">
        <w:rPr>
          <w:rFonts w:asciiTheme="majorBidi" w:hAnsiTheme="majorBidi" w:cstheme="majorBidi"/>
          <w:sz w:val="30"/>
          <w:szCs w:val="30"/>
          <w:cs/>
          <w:lang w:val="en-US" w:bidi="th-TH"/>
        </w:rPr>
        <w:t>สามารถ</w:t>
      </w:r>
      <w:r w:rsidRPr="000E0127">
        <w:rPr>
          <w:rFonts w:asciiTheme="majorBidi" w:hAnsiTheme="majorBidi" w:cstheme="majorBidi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482A65" w:rsidRPr="000E0127" w:rsidRDefault="00482A65" w:rsidP="00482A65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0127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82A65" w:rsidRPr="00DD4298" w:rsidRDefault="00482A65" w:rsidP="00482A65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482A65" w:rsidRDefault="00482A65" w:rsidP="00482A65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0127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DA5E2B" w:rsidRDefault="00DA5E2B" w:rsidP="00482A65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032A3" w:rsidRPr="000E0127" w:rsidRDefault="002B6DF5" w:rsidP="00B15D67">
      <w:pPr>
        <w:pStyle w:val="Heading6"/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335CD" w:rsidRPr="000E0127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5032A3" w:rsidRPr="000E0127">
        <w:rPr>
          <w:rFonts w:asciiTheme="majorBidi" w:hAnsiTheme="majorBidi" w:cstheme="majorBidi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:rsidR="008D27F0" w:rsidRPr="00DD4298" w:rsidRDefault="008D27F0" w:rsidP="008D27F0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p w:rsidR="008D27F0" w:rsidRPr="000E0127" w:rsidRDefault="008D27F0" w:rsidP="008D27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E2AFE">
        <w:rPr>
          <w:rFonts w:asciiTheme="majorBidi" w:hAnsiTheme="majorBidi" w:cstheme="majorBidi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AA6F58">
        <w:rPr>
          <w:rFonts w:asciiTheme="majorBidi" w:hAnsiTheme="majorBidi" w:cstheme="majorBidi"/>
          <w:b/>
          <w:sz w:val="30"/>
          <w:szCs w:val="30"/>
        </w:rPr>
        <w:br/>
      </w:r>
      <w:r w:rsidRPr="001E2AFE">
        <w:rPr>
          <w:rFonts w:asciiTheme="majorBidi" w:hAnsiTheme="majorBidi" w:cstheme="majorBidi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</w:t>
      </w:r>
      <w:r w:rsidRPr="000E0127">
        <w:rPr>
          <w:rFonts w:asciiTheme="majorBidi" w:hAnsiTheme="majorBidi" w:cstheme="majorBidi"/>
          <w:b/>
          <w:sz w:val="30"/>
          <w:szCs w:val="30"/>
          <w:cs/>
        </w:rPr>
        <w:t>รายบุคคลหรือเป็นกิจการ</w:t>
      </w:r>
    </w:p>
    <w:p w:rsidR="00A8739B" w:rsidRPr="00DD4298" w:rsidRDefault="00A8739B" w:rsidP="001618A0">
      <w:pPr>
        <w:spacing w:line="240" w:lineRule="auto"/>
        <w:ind w:right="-133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8D27F0" w:rsidRPr="000E0127" w:rsidRDefault="008D27F0" w:rsidP="00B27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E0127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 w:rsidR="00B27D37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บริษัทย่อย </w:t>
      </w:r>
      <w:r w:rsidRPr="000E0127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ผู้บริหารสำคัญและบุคคลหรือกิจการที่เกี่ยวข้องกันอื่น</w:t>
      </w:r>
      <w:r w:rsidRPr="000E0127">
        <w:rPr>
          <w:rFonts w:asciiTheme="majorBidi" w:hAnsiTheme="majorBidi" w:cstheme="majorBidi"/>
          <w:b/>
          <w:i/>
          <w:iCs/>
          <w:color w:val="0000FF"/>
          <w:sz w:val="30"/>
          <w:szCs w:val="30"/>
        </w:rPr>
        <w:t xml:space="preserve"> </w:t>
      </w:r>
      <w:r w:rsidRPr="000E0127">
        <w:rPr>
          <w:rFonts w:asciiTheme="majorBidi" w:hAnsiTheme="majorBidi" w:cstheme="majorBidi"/>
          <w:b/>
          <w:sz w:val="30"/>
          <w:szCs w:val="30"/>
          <w:cs/>
        </w:rPr>
        <w:t>ด</w:t>
      </w:r>
      <w:r w:rsidR="000E0127">
        <w:rPr>
          <w:rFonts w:asciiTheme="majorBidi" w:hAnsiTheme="majorBidi" w:cstheme="majorBidi" w:hint="cs"/>
          <w:b/>
          <w:sz w:val="30"/>
          <w:szCs w:val="30"/>
          <w:cs/>
        </w:rPr>
        <w:t>ั</w:t>
      </w:r>
      <w:r w:rsidRPr="000E0127">
        <w:rPr>
          <w:rFonts w:asciiTheme="majorBidi" w:hAnsiTheme="majorBidi" w:cstheme="majorBidi"/>
          <w:b/>
          <w:sz w:val="30"/>
          <w:szCs w:val="30"/>
          <w:cs/>
        </w:rPr>
        <w:t>งนี้</w:t>
      </w:r>
    </w:p>
    <w:p w:rsidR="008D27F0" w:rsidRPr="00DD4298" w:rsidRDefault="008D27F0" w:rsidP="008D2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4140"/>
      </w:tblGrid>
      <w:tr w:rsidR="0084322A" w:rsidRPr="001E2AFE" w:rsidTr="004417B8">
        <w:trPr>
          <w:trHeight w:val="20"/>
          <w:tblHeader/>
        </w:trPr>
        <w:tc>
          <w:tcPr>
            <w:tcW w:w="3870" w:type="dxa"/>
          </w:tcPr>
          <w:p w:rsidR="0084322A" w:rsidRPr="001E2AFE" w:rsidRDefault="0084322A" w:rsidP="001618A0">
            <w:pPr>
              <w:spacing w:line="240" w:lineRule="auto"/>
              <w:ind w:left="54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851916" w:rsidRPr="001E2AFE" w:rsidRDefault="0084322A" w:rsidP="001618A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84322A" w:rsidRPr="001E2AFE" w:rsidRDefault="0084322A" w:rsidP="001618A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</w:tcPr>
          <w:p w:rsidR="0084322A" w:rsidRPr="001E2AFE" w:rsidRDefault="0084322A" w:rsidP="001618A0">
            <w:pPr>
              <w:tabs>
                <w:tab w:val="clear" w:pos="227"/>
              </w:tabs>
              <w:spacing w:line="240" w:lineRule="auto"/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23164" w:rsidRPr="001E2AFE" w:rsidTr="004417B8">
        <w:trPr>
          <w:trHeight w:val="20"/>
        </w:trPr>
        <w:tc>
          <w:tcPr>
            <w:tcW w:w="3870" w:type="dxa"/>
          </w:tcPr>
          <w:p w:rsidR="00A23164" w:rsidRPr="001E2AFE" w:rsidRDefault="00A23164" w:rsidP="001618A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A23164" w:rsidRPr="001E2AFE" w:rsidRDefault="00A23164" w:rsidP="001618A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A23164" w:rsidRPr="001E2AFE" w:rsidRDefault="00A23164" w:rsidP="001618A0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4322A" w:rsidRPr="001E2AFE" w:rsidTr="004417B8">
        <w:trPr>
          <w:trHeight w:val="20"/>
        </w:trPr>
        <w:tc>
          <w:tcPr>
            <w:tcW w:w="3870" w:type="dxa"/>
          </w:tcPr>
          <w:p w:rsidR="0084322A" w:rsidRPr="001E2AFE" w:rsidRDefault="0084322A" w:rsidP="0053680F">
            <w:pPr>
              <w:tabs>
                <w:tab w:val="clear" w:pos="227"/>
                <w:tab w:val="left" w:pos="23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84322A" w:rsidRPr="001E2AFE" w:rsidRDefault="0084322A" w:rsidP="001618A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4322A" w:rsidRPr="001E2AFE" w:rsidRDefault="0084322A" w:rsidP="001618A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84322A" w:rsidRPr="001E2AFE" w:rsidRDefault="0084322A" w:rsidP="008D27F0">
            <w:pPr>
              <w:tabs>
                <w:tab w:val="clear" w:pos="227"/>
                <w:tab w:val="clear" w:pos="3742"/>
              </w:tabs>
              <w:spacing w:line="240" w:lineRule="auto"/>
              <w:ind w:left="252" w:hanging="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="00851916" w:rsidRPr="001E2AF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ไม่ว่าจะ</w:t>
            </w:r>
            <w:r w:rsidR="00AA6F5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ทำหน้าที่ในระดับบริหารหรือไม่</w:t>
            </w:r>
            <w:r w:rsidR="00851916" w:rsidRPr="001E2AF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598F" w:rsidRPr="001E2AFE" w:rsidTr="004417B8">
        <w:trPr>
          <w:trHeight w:val="20"/>
        </w:trPr>
        <w:tc>
          <w:tcPr>
            <w:tcW w:w="3870" w:type="dxa"/>
          </w:tcPr>
          <w:p w:rsidR="0049598F" w:rsidRPr="001E2AFE" w:rsidRDefault="00717A10" w:rsidP="007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49598F" w:rsidRPr="001E2AFE" w:rsidRDefault="0049598F" w:rsidP="001618A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49598F" w:rsidRPr="001E2AFE" w:rsidRDefault="0049598F" w:rsidP="001618A0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49598F" w:rsidRPr="001E2AFE" w:rsidTr="004417B8">
        <w:trPr>
          <w:trHeight w:val="20"/>
        </w:trPr>
        <w:tc>
          <w:tcPr>
            <w:tcW w:w="3870" w:type="dxa"/>
          </w:tcPr>
          <w:p w:rsidR="0049598F" w:rsidRPr="001E2AFE" w:rsidRDefault="0049598F" w:rsidP="001618A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วีเน็ท แคปปิทอล จำกัด</w:t>
            </w:r>
          </w:p>
        </w:tc>
        <w:tc>
          <w:tcPr>
            <w:tcW w:w="1260" w:type="dxa"/>
          </w:tcPr>
          <w:p w:rsidR="0049598F" w:rsidRPr="001E2AFE" w:rsidRDefault="0049598F" w:rsidP="001618A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49598F" w:rsidRPr="001E2AFE" w:rsidRDefault="00717A10" w:rsidP="008D27F0">
            <w:pPr>
              <w:tabs>
                <w:tab w:val="clear" w:pos="227"/>
              </w:tabs>
              <w:spacing w:line="240" w:lineRule="auto"/>
              <w:ind w:left="25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E42C8F" w:rsidRPr="00080B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</w:t>
            </w:r>
            <w:r w:rsidR="0049598F"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852A43" w:rsidRPr="001E2AFE" w:rsidTr="004417B8">
        <w:trPr>
          <w:trHeight w:val="20"/>
        </w:trPr>
        <w:tc>
          <w:tcPr>
            <w:tcW w:w="3870" w:type="dxa"/>
          </w:tcPr>
          <w:p w:rsidR="003B6B9D" w:rsidRPr="00DD4298" w:rsidRDefault="003B6B9D" w:rsidP="00717A10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  <w:p w:rsidR="00852A43" w:rsidRPr="001E2AFE" w:rsidRDefault="00852A43" w:rsidP="00717A10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52A43" w:rsidRPr="00DD4298" w:rsidRDefault="00852A43" w:rsidP="001618A0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0" w:type="dxa"/>
          </w:tcPr>
          <w:p w:rsidR="00852A43" w:rsidRPr="00DD4298" w:rsidRDefault="00852A43" w:rsidP="001618A0">
            <w:pPr>
              <w:spacing w:line="240" w:lineRule="auto"/>
              <w:ind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2A43" w:rsidRPr="001E2AFE" w:rsidTr="004417B8">
        <w:trPr>
          <w:trHeight w:val="20"/>
        </w:trPr>
        <w:tc>
          <w:tcPr>
            <w:tcW w:w="3870" w:type="dxa"/>
          </w:tcPr>
          <w:p w:rsidR="00852A43" w:rsidRPr="001E2AFE" w:rsidRDefault="00852A43" w:rsidP="004417B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วินท์คอม เทคโนโลยี (เมียนมาร์) จำกัด</w:t>
            </w:r>
          </w:p>
        </w:tc>
        <w:tc>
          <w:tcPr>
            <w:tcW w:w="1260" w:type="dxa"/>
          </w:tcPr>
          <w:p w:rsidR="00852A43" w:rsidRPr="001E2AFE" w:rsidRDefault="00852A43" w:rsidP="00DF759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เมียนมาร์</w:t>
            </w:r>
          </w:p>
        </w:tc>
        <w:tc>
          <w:tcPr>
            <w:tcW w:w="4140" w:type="dxa"/>
          </w:tcPr>
          <w:p w:rsidR="00852A43" w:rsidRPr="001E2AFE" w:rsidRDefault="00852A43" w:rsidP="001618A0">
            <w:pPr>
              <w:pStyle w:val="acctfourfigures"/>
              <w:tabs>
                <w:tab w:val="clear" w:pos="765"/>
              </w:tabs>
              <w:spacing w:line="240" w:lineRule="auto"/>
              <w:ind w:right="63" w:firstLine="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1E2A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</w:tr>
      <w:tr w:rsidR="00CC16D0" w:rsidRPr="001E2AFE" w:rsidTr="004417B8">
        <w:trPr>
          <w:trHeight w:val="20"/>
        </w:trPr>
        <w:tc>
          <w:tcPr>
            <w:tcW w:w="3870" w:type="dxa"/>
          </w:tcPr>
          <w:p w:rsidR="00CC16D0" w:rsidRPr="00624812" w:rsidRDefault="00CC16D0" w:rsidP="004417B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วินท์คอม เทคโนโลยี </w:t>
            </w:r>
            <w:r w:rsidRPr="0062481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เอสจี</w:t>
            </w:r>
            <w:r w:rsidRPr="0062481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CC16D0" w:rsidRPr="00624812" w:rsidRDefault="00CC16D0" w:rsidP="00DF759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สิงคโปร์</w:t>
            </w:r>
          </w:p>
        </w:tc>
        <w:tc>
          <w:tcPr>
            <w:tcW w:w="4140" w:type="dxa"/>
          </w:tcPr>
          <w:p w:rsidR="00CC16D0" w:rsidRPr="00624812" w:rsidRDefault="00CC16D0" w:rsidP="001618A0">
            <w:pPr>
              <w:pStyle w:val="acctfourfigures"/>
              <w:tabs>
                <w:tab w:val="clear" w:pos="765"/>
              </w:tabs>
              <w:spacing w:line="240" w:lineRule="auto"/>
              <w:ind w:right="63" w:firstLine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6248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</w:tr>
      <w:tr w:rsidR="00CC16D0" w:rsidRPr="001E2AFE" w:rsidTr="004417B8">
        <w:trPr>
          <w:trHeight w:val="20"/>
        </w:trPr>
        <w:tc>
          <w:tcPr>
            <w:tcW w:w="3870" w:type="dxa"/>
          </w:tcPr>
          <w:p w:rsidR="00CC16D0" w:rsidRPr="00624812" w:rsidRDefault="00CC16D0" w:rsidP="004417B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ไอ</w:t>
            </w:r>
            <w:r w:rsidRPr="006248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ซีเคียว จำกัด</w:t>
            </w:r>
          </w:p>
        </w:tc>
        <w:tc>
          <w:tcPr>
            <w:tcW w:w="1260" w:type="dxa"/>
          </w:tcPr>
          <w:p w:rsidR="00CC16D0" w:rsidRPr="00624812" w:rsidRDefault="00CC16D0" w:rsidP="00DF759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140" w:type="dxa"/>
          </w:tcPr>
          <w:p w:rsidR="00CC16D0" w:rsidRPr="00624812" w:rsidRDefault="00CC16D0" w:rsidP="001618A0">
            <w:pPr>
              <w:pStyle w:val="acctfourfigures"/>
              <w:tabs>
                <w:tab w:val="clear" w:pos="765"/>
              </w:tabs>
              <w:spacing w:line="240" w:lineRule="auto"/>
              <w:ind w:right="63" w:firstLine="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6248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</w:tr>
      <w:tr w:rsidR="00852A43" w:rsidRPr="001E2AFE" w:rsidTr="004417B8">
        <w:trPr>
          <w:trHeight w:val="20"/>
        </w:trPr>
        <w:tc>
          <w:tcPr>
            <w:tcW w:w="3870" w:type="dxa"/>
          </w:tcPr>
          <w:p w:rsidR="00852A43" w:rsidRPr="001E2AFE" w:rsidRDefault="00852A43" w:rsidP="001618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วีเซิร์ฟพลัส จำกัด</w:t>
            </w:r>
          </w:p>
          <w:p w:rsidR="00717A10" w:rsidRPr="001E2AFE" w:rsidRDefault="00717A10" w:rsidP="00233E71">
            <w:pPr>
              <w:tabs>
                <w:tab w:val="clear" w:pos="227"/>
                <w:tab w:val="left" w:pos="162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</w:tcPr>
          <w:p w:rsidR="00852A43" w:rsidRPr="001E2AFE" w:rsidRDefault="00852A43" w:rsidP="00447612">
            <w:pPr>
              <w:pStyle w:val="acctfourfigures"/>
              <w:tabs>
                <w:tab w:val="clear" w:pos="765"/>
              </w:tabs>
              <w:spacing w:line="240" w:lineRule="auto"/>
              <w:ind w:right="-351" w:firstLine="34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</w:tcPr>
          <w:p w:rsidR="00361AB8" w:rsidRPr="001E2AFE" w:rsidRDefault="00717A10" w:rsidP="00BB2C84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เป็นบริษัทย่อย</w:t>
            </w:r>
            <w:r w:rsidR="00852A43" w:rsidRPr="001E2A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บริษัทถือหุ้นร้อยละ </w:t>
            </w:r>
            <w:r w:rsidR="00852A43" w:rsidRPr="001E2A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  <w:r w:rsidR="004146BA" w:rsidRPr="001E2A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:rsidR="00852A43" w:rsidRPr="001E2AFE" w:rsidRDefault="00361AB8" w:rsidP="00BB2C84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="00852A43" w:rsidRPr="001E2A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และมีกรรมการร่วมกัน</w:t>
            </w:r>
          </w:p>
        </w:tc>
      </w:tr>
      <w:tr w:rsidR="00B27D37" w:rsidRPr="001E2AFE" w:rsidTr="004417B8">
        <w:trPr>
          <w:trHeight w:val="20"/>
        </w:trPr>
        <w:tc>
          <w:tcPr>
            <w:tcW w:w="3870" w:type="dxa"/>
          </w:tcPr>
          <w:p w:rsidR="00B27D37" w:rsidRPr="001E2AFE" w:rsidRDefault="00B27D37" w:rsidP="001618A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27D37" w:rsidRPr="001E2AFE" w:rsidRDefault="00B27D37" w:rsidP="00447612">
            <w:pPr>
              <w:pStyle w:val="acctfourfigures"/>
              <w:tabs>
                <w:tab w:val="clear" w:pos="765"/>
              </w:tabs>
              <w:spacing w:line="240" w:lineRule="auto"/>
              <w:ind w:right="-351" w:firstLine="34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40" w:type="dxa"/>
          </w:tcPr>
          <w:p w:rsidR="00B27D37" w:rsidRPr="001E2AFE" w:rsidRDefault="00B27D37" w:rsidP="00BB2C84">
            <w:pPr>
              <w:pStyle w:val="acctfourfigures"/>
              <w:tabs>
                <w:tab w:val="clear" w:pos="765"/>
              </w:tabs>
              <w:spacing w:line="240" w:lineRule="auto"/>
              <w:ind w:left="252" w:right="63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52A43" w:rsidRPr="001E2AFE" w:rsidTr="004417B8">
        <w:trPr>
          <w:trHeight w:val="20"/>
        </w:trPr>
        <w:tc>
          <w:tcPr>
            <w:tcW w:w="3870" w:type="dxa"/>
          </w:tcPr>
          <w:p w:rsidR="00852A43" w:rsidRPr="001E2AFE" w:rsidRDefault="00852A43" w:rsidP="000E01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กิจการ</w:t>
            </w:r>
            <w:r w:rsidR="004417B8"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852A43" w:rsidRPr="001E2AFE" w:rsidRDefault="00852A43" w:rsidP="000E012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:rsidR="00852A43" w:rsidRPr="001E2AFE" w:rsidRDefault="00852A43" w:rsidP="000E0127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4146BA" w:rsidRPr="001E2AFE" w:rsidTr="004417B8">
        <w:trPr>
          <w:trHeight w:val="20"/>
        </w:trPr>
        <w:tc>
          <w:tcPr>
            <w:tcW w:w="3870" w:type="dxa"/>
          </w:tcPr>
          <w:p w:rsidR="004146BA" w:rsidRPr="001E2AFE" w:rsidRDefault="004146BA" w:rsidP="000E01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1260" w:type="dxa"/>
          </w:tcPr>
          <w:p w:rsidR="004146BA" w:rsidRPr="001E2AFE" w:rsidRDefault="004146BA" w:rsidP="000E012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4146BA" w:rsidRPr="001E2AFE" w:rsidRDefault="00DF759F" w:rsidP="000E0127">
            <w:pPr>
              <w:spacing w:line="240" w:lineRule="auto"/>
              <w:ind w:left="54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</w:t>
            </w:r>
            <w:r w:rsidR="004146BA"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</w:t>
            </w:r>
            <w:r w:rsidR="004146BA"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DF759F" w:rsidRPr="001E2AFE" w:rsidTr="004417B8">
        <w:trPr>
          <w:trHeight w:val="20"/>
        </w:trPr>
        <w:tc>
          <w:tcPr>
            <w:tcW w:w="3870" w:type="dxa"/>
          </w:tcPr>
          <w:p w:rsidR="00DF759F" w:rsidRPr="001E2AFE" w:rsidRDefault="00DF759F" w:rsidP="000E01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260" w:type="dxa"/>
          </w:tcPr>
          <w:p w:rsidR="00DF759F" w:rsidRPr="001E2AFE" w:rsidRDefault="00DF759F" w:rsidP="000E012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DF759F" w:rsidRPr="001E2AFE" w:rsidRDefault="00DF759F" w:rsidP="000E0127">
            <w:pPr>
              <w:spacing w:line="240" w:lineRule="auto"/>
              <w:ind w:firstLine="54"/>
              <w:rPr>
                <w:rFonts w:asciiTheme="majorBidi" w:hAnsiTheme="majorBidi" w:cstheme="majorBidi"/>
              </w:rPr>
            </w:pPr>
            <w:r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มีผู้ถือหุ้น และกรรมการร่วมกัน</w:t>
            </w:r>
          </w:p>
        </w:tc>
      </w:tr>
      <w:tr w:rsidR="00DF759F" w:rsidRPr="001E2AFE" w:rsidTr="004417B8">
        <w:trPr>
          <w:trHeight w:val="20"/>
        </w:trPr>
        <w:tc>
          <w:tcPr>
            <w:tcW w:w="3870" w:type="dxa"/>
          </w:tcPr>
          <w:p w:rsidR="00DF759F" w:rsidRPr="001E2AFE" w:rsidRDefault="00DF759F" w:rsidP="000E01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บลู ฟิซ โซลูชั่น จำกัด</w:t>
            </w:r>
          </w:p>
        </w:tc>
        <w:tc>
          <w:tcPr>
            <w:tcW w:w="1260" w:type="dxa"/>
          </w:tcPr>
          <w:p w:rsidR="00DF759F" w:rsidRPr="001E2AFE" w:rsidRDefault="00DF759F" w:rsidP="000E012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DF759F" w:rsidRPr="001E2AFE" w:rsidRDefault="00DF759F" w:rsidP="000E0127">
            <w:pPr>
              <w:spacing w:line="240" w:lineRule="auto"/>
              <w:ind w:firstLine="54"/>
              <w:rPr>
                <w:rFonts w:asciiTheme="majorBidi" w:hAnsiTheme="majorBidi" w:cstheme="majorBidi"/>
              </w:rPr>
            </w:pPr>
            <w:r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มีผู้ถือหุ้น และกรรมการร่วมกัน</w:t>
            </w:r>
          </w:p>
        </w:tc>
      </w:tr>
      <w:tr w:rsidR="00DF759F" w:rsidRPr="001E2AFE" w:rsidTr="004417B8">
        <w:trPr>
          <w:trHeight w:val="20"/>
        </w:trPr>
        <w:tc>
          <w:tcPr>
            <w:tcW w:w="3870" w:type="dxa"/>
          </w:tcPr>
          <w:p w:rsidR="00DF759F" w:rsidRPr="001E2AFE" w:rsidRDefault="00DF759F" w:rsidP="000E01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คอปเปอร์ ไวร์ด จำกัด</w:t>
            </w:r>
          </w:p>
        </w:tc>
        <w:tc>
          <w:tcPr>
            <w:tcW w:w="1260" w:type="dxa"/>
          </w:tcPr>
          <w:p w:rsidR="00DF759F" w:rsidRPr="001E2AFE" w:rsidRDefault="00DF759F" w:rsidP="000E012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DF759F" w:rsidRPr="001E2AFE" w:rsidRDefault="00DF759F" w:rsidP="000E0127">
            <w:pPr>
              <w:spacing w:line="240" w:lineRule="auto"/>
              <w:ind w:firstLine="54"/>
              <w:rPr>
                <w:rFonts w:asciiTheme="majorBidi" w:hAnsiTheme="majorBidi" w:cstheme="majorBidi"/>
              </w:rPr>
            </w:pPr>
            <w:r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มีผู้ถือหุ้น และกรรมการร่วมกัน</w:t>
            </w:r>
          </w:p>
        </w:tc>
      </w:tr>
      <w:tr w:rsidR="00CC16D0" w:rsidRPr="001E2AFE" w:rsidTr="004417B8">
        <w:trPr>
          <w:trHeight w:val="20"/>
        </w:trPr>
        <w:tc>
          <w:tcPr>
            <w:tcW w:w="3870" w:type="dxa"/>
          </w:tcPr>
          <w:p w:rsidR="00CC16D0" w:rsidRPr="00624812" w:rsidRDefault="00CC16D0" w:rsidP="000E01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วีเฮลท์ ทรีซิกตี้ จำกัด</w:t>
            </w:r>
          </w:p>
        </w:tc>
        <w:tc>
          <w:tcPr>
            <w:tcW w:w="1260" w:type="dxa"/>
          </w:tcPr>
          <w:p w:rsidR="00CC16D0" w:rsidRPr="00624812" w:rsidRDefault="00CC16D0" w:rsidP="000E012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CC16D0" w:rsidRPr="00624812" w:rsidRDefault="00CC16D0" w:rsidP="000E0127">
            <w:pPr>
              <w:spacing w:line="240" w:lineRule="auto"/>
              <w:ind w:firstLine="5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481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มีผู้ถือหุ้น</w:t>
            </w:r>
            <w:r w:rsidRPr="0062481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62481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และกรรมการร่วมกัน</w:t>
            </w:r>
          </w:p>
        </w:tc>
      </w:tr>
      <w:tr w:rsidR="00AA6F58" w:rsidRPr="001E2AFE" w:rsidTr="004417B8">
        <w:trPr>
          <w:trHeight w:val="20"/>
        </w:trPr>
        <w:tc>
          <w:tcPr>
            <w:tcW w:w="3870" w:type="dxa"/>
          </w:tcPr>
          <w:p w:rsidR="00AA6F58" w:rsidRPr="00624812" w:rsidRDefault="00AA6F58" w:rsidP="000E01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โลจิสท์พลัส จำกัด</w:t>
            </w:r>
          </w:p>
        </w:tc>
        <w:tc>
          <w:tcPr>
            <w:tcW w:w="1260" w:type="dxa"/>
          </w:tcPr>
          <w:p w:rsidR="00AA6F58" w:rsidRPr="00624812" w:rsidRDefault="00AA6F58" w:rsidP="000E012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</w:tcPr>
          <w:p w:rsidR="00AA6F58" w:rsidRPr="00624812" w:rsidRDefault="00AA6F58" w:rsidP="000E0127">
            <w:pPr>
              <w:spacing w:line="240" w:lineRule="auto"/>
              <w:ind w:firstLine="5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481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มีผู้ถือหุ้นร่วมกัน</w:t>
            </w:r>
          </w:p>
        </w:tc>
      </w:tr>
    </w:tbl>
    <w:p w:rsidR="00EC1B21" w:rsidRPr="00DD4298" w:rsidRDefault="00EC1B21" w:rsidP="00DE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:rsidR="0084322A" w:rsidRPr="000E0127" w:rsidRDefault="00D85CD1" w:rsidP="00DE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  <w:r w:rsidRPr="000E0127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</w:t>
      </w:r>
      <w:r w:rsidR="00763AAD" w:rsidRPr="000E0127">
        <w:rPr>
          <w:rFonts w:asciiTheme="majorBidi" w:hAnsiTheme="majorBidi" w:cstheme="majorBidi"/>
          <w:sz w:val="30"/>
          <w:szCs w:val="30"/>
          <w:cs/>
        </w:rPr>
        <w:t>รายการแต่ละประเภทอธิบายได้ดังต่อไปนี้</w:t>
      </w:r>
    </w:p>
    <w:p w:rsidR="00AB612C" w:rsidRPr="00DD4298" w:rsidRDefault="00AB612C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6210"/>
      </w:tblGrid>
      <w:tr w:rsidR="00763AAD" w:rsidRPr="001E2AFE" w:rsidTr="009C7A00">
        <w:trPr>
          <w:cantSplit/>
          <w:trHeight w:val="20"/>
          <w:tblHeader/>
        </w:trPr>
        <w:tc>
          <w:tcPr>
            <w:tcW w:w="2880" w:type="dxa"/>
          </w:tcPr>
          <w:p w:rsidR="00763AAD" w:rsidRPr="001E2AFE" w:rsidRDefault="00763AAD" w:rsidP="000E012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10" w:type="dxa"/>
          </w:tcPr>
          <w:p w:rsidR="00763AAD" w:rsidRPr="001E2AFE" w:rsidRDefault="00763AAD" w:rsidP="000E0127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B2C84" w:rsidRPr="001E2AFE" w:rsidTr="00624812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BB2C84" w:rsidRPr="001E2AFE" w:rsidRDefault="00BB2C84" w:rsidP="000E012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210" w:type="dxa"/>
            <w:shd w:val="clear" w:color="auto" w:fill="auto"/>
          </w:tcPr>
          <w:p w:rsidR="00BB2C84" w:rsidRPr="001E2AFE" w:rsidRDefault="00BB2C84" w:rsidP="000E01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ราคาใกล้เคียงกับราคาตลาดหรือราคาที่ตกลงกันตามสัญญา</w:t>
            </w:r>
          </w:p>
        </w:tc>
      </w:tr>
      <w:tr w:rsidR="00CC16D0" w:rsidRPr="001E2AFE" w:rsidTr="00624812">
        <w:trPr>
          <w:cantSplit/>
          <w:trHeight w:val="20"/>
        </w:trPr>
        <w:tc>
          <w:tcPr>
            <w:tcW w:w="2880" w:type="dxa"/>
            <w:shd w:val="clear" w:color="auto" w:fill="auto"/>
          </w:tcPr>
          <w:p w:rsidR="00CC16D0" w:rsidRPr="00624812" w:rsidRDefault="00CC16D0" w:rsidP="000E012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10" w:type="dxa"/>
            <w:shd w:val="clear" w:color="auto" w:fill="auto"/>
          </w:tcPr>
          <w:p w:rsidR="00CC16D0" w:rsidRPr="00624812" w:rsidRDefault="00CC16D0" w:rsidP="000E01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ตามตั๋วสัญญาใช้เงิน อัตราร้อยละ </w:t>
            </w:r>
            <w:r w:rsidRPr="00624812">
              <w:rPr>
                <w:rFonts w:asciiTheme="majorBidi" w:hAnsiTheme="majorBidi" w:cstheme="majorBidi"/>
                <w:sz w:val="30"/>
                <w:szCs w:val="30"/>
              </w:rPr>
              <w:t>2.15</w:t>
            </w:r>
            <w:r w:rsidR="00E3225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4812">
              <w:rPr>
                <w:rFonts w:asciiTheme="majorBidi" w:hAnsiTheme="majorBidi" w:cstheme="majorBidi"/>
                <w:sz w:val="30"/>
                <w:szCs w:val="30"/>
              </w:rPr>
              <w:t xml:space="preserve">6.25 </w:t>
            </w:r>
            <w:r w:rsidRPr="0062481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</w:p>
        </w:tc>
      </w:tr>
      <w:tr w:rsidR="005B181D" w:rsidRPr="001E2AFE" w:rsidTr="009C7A00">
        <w:trPr>
          <w:cantSplit/>
          <w:trHeight w:val="20"/>
        </w:trPr>
        <w:tc>
          <w:tcPr>
            <w:tcW w:w="2880" w:type="dxa"/>
          </w:tcPr>
          <w:p w:rsidR="005B181D" w:rsidRPr="001E2AFE" w:rsidRDefault="005B181D" w:rsidP="000E012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10" w:type="dxa"/>
          </w:tcPr>
          <w:p w:rsidR="005B181D" w:rsidRPr="001E2AFE" w:rsidRDefault="005B181D" w:rsidP="000E012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ราคาใกล้เคียงกับราคาตลาดหรือราคาที่ตกลงกันตามสัญญา</w:t>
            </w:r>
          </w:p>
        </w:tc>
      </w:tr>
      <w:tr w:rsidR="005B181D" w:rsidRPr="001E2AFE" w:rsidTr="009C7A00">
        <w:trPr>
          <w:cantSplit/>
          <w:trHeight w:val="20"/>
        </w:trPr>
        <w:tc>
          <w:tcPr>
            <w:tcW w:w="2880" w:type="dxa"/>
          </w:tcPr>
          <w:p w:rsidR="005B181D" w:rsidRPr="001E2AFE" w:rsidRDefault="005B181D" w:rsidP="000E012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210" w:type="dxa"/>
          </w:tcPr>
          <w:p w:rsidR="005B181D" w:rsidRPr="001E2AFE" w:rsidRDefault="005B181D" w:rsidP="000E012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5B181D" w:rsidRPr="001E2AFE" w:rsidTr="009C7A00">
        <w:trPr>
          <w:cantSplit/>
          <w:trHeight w:val="20"/>
        </w:trPr>
        <w:tc>
          <w:tcPr>
            <w:tcW w:w="2880" w:type="dxa"/>
          </w:tcPr>
          <w:p w:rsidR="005B181D" w:rsidRPr="001E2AFE" w:rsidRDefault="005B181D" w:rsidP="000E012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10" w:type="dxa"/>
          </w:tcPr>
          <w:p w:rsidR="005B181D" w:rsidRPr="001E2AFE" w:rsidRDefault="005B181D" w:rsidP="000E012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5B181D" w:rsidRPr="001E2AFE" w:rsidTr="009C7A00">
        <w:trPr>
          <w:cantSplit/>
          <w:trHeight w:val="20"/>
        </w:trPr>
        <w:tc>
          <w:tcPr>
            <w:tcW w:w="2880" w:type="dxa"/>
          </w:tcPr>
          <w:p w:rsidR="005B181D" w:rsidRPr="001E2AFE" w:rsidRDefault="005B181D" w:rsidP="000E012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6210" w:type="dxa"/>
          </w:tcPr>
          <w:p w:rsidR="005B181D" w:rsidRPr="001E2AFE" w:rsidRDefault="005B181D" w:rsidP="000E012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5B181D" w:rsidRPr="001E2AFE" w:rsidTr="009C7A00">
        <w:trPr>
          <w:cantSplit/>
          <w:trHeight w:val="20"/>
        </w:trPr>
        <w:tc>
          <w:tcPr>
            <w:tcW w:w="2880" w:type="dxa"/>
          </w:tcPr>
          <w:p w:rsidR="005B181D" w:rsidRPr="001E2AFE" w:rsidRDefault="005B181D" w:rsidP="000E012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10" w:type="dxa"/>
          </w:tcPr>
          <w:p w:rsidR="005B181D" w:rsidRPr="001E2AFE" w:rsidRDefault="005B181D" w:rsidP="000E012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ราคาใกล้เคียงกับราคาตลาด</w:t>
            </w:r>
            <w:r w:rsidR="00322008"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หรือราคาที่ตกลงกันตามสัญญา</w:t>
            </w:r>
          </w:p>
        </w:tc>
      </w:tr>
      <w:tr w:rsidR="00322008" w:rsidRPr="001E2AFE" w:rsidTr="009C7A00">
        <w:trPr>
          <w:cantSplit/>
          <w:trHeight w:val="20"/>
        </w:trPr>
        <w:tc>
          <w:tcPr>
            <w:tcW w:w="2880" w:type="dxa"/>
          </w:tcPr>
          <w:p w:rsidR="00322008" w:rsidRPr="001E2AFE" w:rsidRDefault="00322008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0" w:type="dxa"/>
          </w:tcPr>
          <w:p w:rsidR="00322008" w:rsidRPr="001E2AFE" w:rsidRDefault="00322008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อนุมัติจากผู้ถือหุ้นและ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หรือคณะกรรมการ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ตามสัญญาจ้างงาน</w:t>
            </w:r>
          </w:p>
        </w:tc>
      </w:tr>
    </w:tbl>
    <w:p w:rsidR="00AA6F58" w:rsidRPr="00DD4298" w:rsidRDefault="00AA6F58" w:rsidP="000E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</w:p>
    <w:p w:rsidR="0027479D" w:rsidRDefault="0084322A" w:rsidP="000E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>รายการที่สำคัญกับ</w:t>
      </w:r>
      <w:r w:rsidR="00817AA6" w:rsidRPr="001E2AFE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935795" w:rsidRPr="001E2AFE">
        <w:rPr>
          <w:rFonts w:asciiTheme="majorBidi" w:hAnsiTheme="majorBidi" w:cstheme="majorBidi"/>
          <w:sz w:val="30"/>
          <w:szCs w:val="30"/>
          <w:cs/>
        </w:rPr>
        <w:t>3</w:t>
      </w:r>
      <w:r w:rsidR="00935795" w:rsidRPr="001E2AFE">
        <w:rPr>
          <w:rFonts w:asciiTheme="majorBidi" w:hAnsiTheme="majorBidi" w:cstheme="majorBidi"/>
          <w:sz w:val="30"/>
          <w:szCs w:val="30"/>
        </w:rPr>
        <w:t xml:space="preserve">1 </w:t>
      </w:r>
      <w:r w:rsidR="00935795" w:rsidRPr="001E2AFE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5795" w:rsidRPr="001E2AFE">
        <w:rPr>
          <w:rFonts w:asciiTheme="majorBidi" w:hAnsiTheme="majorBidi" w:cstheme="majorBidi"/>
          <w:sz w:val="30"/>
          <w:szCs w:val="30"/>
        </w:rPr>
        <w:t>256</w:t>
      </w:r>
      <w:r w:rsidR="009D78B9" w:rsidRPr="001E2AFE">
        <w:rPr>
          <w:rFonts w:asciiTheme="majorBidi" w:hAnsiTheme="majorBidi" w:cstheme="majorBidi"/>
          <w:sz w:val="30"/>
          <w:szCs w:val="30"/>
        </w:rPr>
        <w:t>2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E2AFE">
        <w:rPr>
          <w:rFonts w:asciiTheme="majorBidi" w:hAnsiTheme="majorBidi" w:cstheme="majorBidi"/>
          <w:sz w:val="30"/>
          <w:szCs w:val="30"/>
        </w:rPr>
        <w:t>25</w:t>
      </w:r>
      <w:r w:rsidR="00B7029E" w:rsidRPr="001E2AFE">
        <w:rPr>
          <w:rFonts w:asciiTheme="majorBidi" w:hAnsiTheme="majorBidi" w:cstheme="majorBidi"/>
          <w:sz w:val="30"/>
          <w:szCs w:val="30"/>
        </w:rPr>
        <w:t>6</w:t>
      </w:r>
      <w:r w:rsidR="009D78B9" w:rsidRPr="001E2AFE">
        <w:rPr>
          <w:rFonts w:asciiTheme="majorBidi" w:hAnsiTheme="majorBidi" w:cstheme="majorBidi"/>
          <w:sz w:val="30"/>
          <w:szCs w:val="30"/>
        </w:rPr>
        <w:t>1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  <w:r w:rsidR="00322008"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AA6F58" w:rsidRPr="00DD4298" w:rsidRDefault="00AA6F58" w:rsidP="000E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2"/>
        <w:gridCol w:w="998"/>
        <w:gridCol w:w="262"/>
        <w:gridCol w:w="998"/>
        <w:gridCol w:w="270"/>
        <w:gridCol w:w="990"/>
      </w:tblGrid>
      <w:tr w:rsidR="009D5093" w:rsidRPr="001E2AFE" w:rsidTr="008D27F0">
        <w:trPr>
          <w:tblHeader/>
        </w:trPr>
        <w:tc>
          <w:tcPr>
            <w:tcW w:w="4320" w:type="dxa"/>
            <w:shd w:val="clear" w:color="auto" w:fill="auto"/>
          </w:tcPr>
          <w:p w:rsidR="009D5093" w:rsidRPr="001E2AFE" w:rsidRDefault="009D5093" w:rsidP="00161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9D5093" w:rsidRPr="001E2AFE" w:rsidRDefault="009D5093" w:rsidP="001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9D5093" w:rsidRPr="001E2AFE" w:rsidRDefault="009D5093" w:rsidP="001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9D5093" w:rsidRPr="001E2AFE" w:rsidRDefault="009D5093" w:rsidP="001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29E" w:rsidRPr="001E2AFE" w:rsidTr="008D27F0">
        <w:trPr>
          <w:tblHeader/>
        </w:trPr>
        <w:tc>
          <w:tcPr>
            <w:tcW w:w="4320" w:type="dxa"/>
            <w:shd w:val="clear" w:color="auto" w:fill="auto"/>
          </w:tcPr>
          <w:p w:rsidR="00B7029E" w:rsidRPr="001E2AFE" w:rsidRDefault="00B7029E" w:rsidP="00B70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E2AF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:rsidR="00B7029E" w:rsidRPr="001E2AFE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D78B9"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B7029E" w:rsidRPr="001E2AFE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7029E" w:rsidRPr="001E2AFE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D78B9"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B7029E" w:rsidRPr="001E2AFE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7029E" w:rsidRPr="001E2AFE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D78B9"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7029E" w:rsidRPr="001E2AFE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7029E" w:rsidRPr="001E2AFE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D78B9"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B7029E" w:rsidRPr="001E2AFE" w:rsidTr="008D27F0">
        <w:trPr>
          <w:tblHeader/>
        </w:trPr>
        <w:tc>
          <w:tcPr>
            <w:tcW w:w="4320" w:type="dxa"/>
            <w:shd w:val="clear" w:color="auto" w:fill="auto"/>
          </w:tcPr>
          <w:p w:rsidR="00B7029E" w:rsidRPr="001E2AFE" w:rsidRDefault="00B7029E" w:rsidP="00B70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B7029E" w:rsidRPr="001E2AFE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029E" w:rsidRPr="001E2AFE" w:rsidTr="008D27F0">
        <w:tc>
          <w:tcPr>
            <w:tcW w:w="4320" w:type="dxa"/>
            <w:shd w:val="clear" w:color="auto" w:fill="auto"/>
          </w:tcPr>
          <w:p w:rsidR="00B7029E" w:rsidRPr="001E2AFE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7029E" w:rsidRPr="001E2AFE" w:rsidRDefault="00B7029E" w:rsidP="00B70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7029E" w:rsidRPr="001E2AFE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7029E" w:rsidRPr="001E2AFE" w:rsidRDefault="00B7029E" w:rsidP="00B70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7029E" w:rsidRPr="001E2AFE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7029E" w:rsidRPr="001E2AFE" w:rsidRDefault="00B7029E" w:rsidP="00B70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7029E" w:rsidRPr="001E2AFE" w:rsidRDefault="00B7029E" w:rsidP="00B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7029E" w:rsidRPr="001E2AFE" w:rsidRDefault="00B7029E" w:rsidP="00B702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D78B9" w:rsidRPr="001E2AFE" w:rsidTr="008D27F0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</w:tcPr>
          <w:p w:rsidR="009D78B9" w:rsidRPr="0092158B" w:rsidRDefault="00A87263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9D78B9" w:rsidRPr="0092158B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92158B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9D78B9" w:rsidRPr="0092158B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92158B" w:rsidRDefault="00A87263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9D78B9" w:rsidRPr="001E2AFE" w:rsidTr="008D27F0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:rsidR="009D78B9" w:rsidRPr="0092158B" w:rsidRDefault="00A87263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62" w:type="dxa"/>
            <w:shd w:val="clear" w:color="auto" w:fill="auto"/>
          </w:tcPr>
          <w:p w:rsidR="009D78B9" w:rsidRPr="0092158B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92158B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62" w:type="dxa"/>
            <w:shd w:val="clear" w:color="auto" w:fill="auto"/>
          </w:tcPr>
          <w:p w:rsidR="009D78B9" w:rsidRPr="0092158B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92158B" w:rsidRDefault="00A87263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</w:tr>
      <w:tr w:rsidR="009D78B9" w:rsidRPr="001E2AFE" w:rsidTr="008D27F0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9D78B9" w:rsidRPr="0092158B" w:rsidRDefault="00A87263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62" w:type="dxa"/>
            <w:shd w:val="clear" w:color="auto" w:fill="auto"/>
          </w:tcPr>
          <w:p w:rsidR="009D78B9" w:rsidRPr="0092158B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92158B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9D78B9" w:rsidRPr="0092158B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92158B" w:rsidRDefault="00A87263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DD4298" w:rsidRPr="001E2AFE" w:rsidTr="008D27F0">
        <w:tc>
          <w:tcPr>
            <w:tcW w:w="4320" w:type="dxa"/>
            <w:shd w:val="clear" w:color="auto" w:fill="auto"/>
          </w:tcPr>
          <w:p w:rsidR="00DD4298" w:rsidRPr="001E2AFE" w:rsidRDefault="00DD4298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D4298" w:rsidRPr="0092158B" w:rsidRDefault="00DD4298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D4298" w:rsidRPr="0092158B" w:rsidRDefault="00DD4298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D4298" w:rsidRPr="0092158B" w:rsidRDefault="00DD4298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D4298" w:rsidRPr="0092158B" w:rsidRDefault="00DD4298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D4298" w:rsidRPr="0092158B" w:rsidRDefault="00DD4298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D4298" w:rsidRPr="001E2AFE" w:rsidRDefault="00DD4298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DD4298" w:rsidRPr="001E2AFE" w:rsidRDefault="00DD4298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D4298" w:rsidRPr="001E2AFE" w:rsidTr="008D27F0">
        <w:tc>
          <w:tcPr>
            <w:tcW w:w="4320" w:type="dxa"/>
            <w:shd w:val="clear" w:color="auto" w:fill="auto"/>
          </w:tcPr>
          <w:p w:rsidR="00DD4298" w:rsidRPr="001E2AFE" w:rsidRDefault="00DD4298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D4298" w:rsidRPr="00624812" w:rsidRDefault="00DD4298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D4298" w:rsidRPr="001E2AFE" w:rsidRDefault="00DD4298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D4298" w:rsidRPr="001E2AFE" w:rsidRDefault="00DD4298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D4298" w:rsidRPr="001E2AFE" w:rsidRDefault="00DD4298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D4298" w:rsidRDefault="00DD4298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D4298" w:rsidRPr="001E2AFE" w:rsidRDefault="00DD4298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DD4298" w:rsidRPr="001E2AFE" w:rsidRDefault="00DD4298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78B9" w:rsidRPr="001E2AFE" w:rsidTr="008D27F0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78B9" w:rsidRPr="001E2AFE" w:rsidTr="004E3264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D78B9" w:rsidRPr="001E2AFE" w:rsidRDefault="00A87263" w:rsidP="009D78B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D78B9" w:rsidRPr="001E2AFE" w:rsidRDefault="00A87263" w:rsidP="00A8726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4,095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78B9" w:rsidRPr="001E2AFE" w:rsidTr="004C5289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D78B9" w:rsidRPr="001E2AFE" w:rsidRDefault="00A87263" w:rsidP="009D78B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BF74CE" w:rsidP="00BF74C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</w:tr>
      <w:tr w:rsidR="00D42114" w:rsidRPr="001E2AFE" w:rsidTr="004C5289">
        <w:tc>
          <w:tcPr>
            <w:tcW w:w="4320" w:type="dxa"/>
            <w:shd w:val="clear" w:color="auto" w:fill="auto"/>
          </w:tcPr>
          <w:p w:rsidR="00D42114" w:rsidRPr="001E2AFE" w:rsidRDefault="00A87263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42114" w:rsidRPr="001E2AFE" w:rsidRDefault="00A87263" w:rsidP="009D78B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42114" w:rsidRPr="001E2AFE" w:rsidRDefault="00D42114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42114" w:rsidRPr="001E2AFE" w:rsidRDefault="00A87263" w:rsidP="009D78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42114" w:rsidRPr="001E2AFE" w:rsidRDefault="00D42114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42114" w:rsidRPr="001E2AFE" w:rsidRDefault="00A87263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:rsidR="00D42114" w:rsidRPr="001E2AFE" w:rsidRDefault="00D42114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D42114" w:rsidRPr="001E2AFE" w:rsidRDefault="00A87263" w:rsidP="00A87263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78B9" w:rsidRPr="001E2AFE" w:rsidTr="008D27F0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78B9" w:rsidRPr="001E2AFE" w:rsidTr="004E3264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</w:tcPr>
          <w:p w:rsidR="009D78B9" w:rsidRPr="001E2AFE" w:rsidRDefault="00FA6BCF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D78B9" w:rsidRPr="001E2AFE" w:rsidRDefault="00FA6BCF" w:rsidP="009D78B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78B9" w:rsidRPr="001E2AFE" w:rsidTr="004E3264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43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9D78B9" w:rsidRPr="001E2AFE" w:rsidRDefault="00FA6BCF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D78B9" w:rsidRPr="001E2AFE" w:rsidRDefault="00FA6BCF" w:rsidP="009D78B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78B9" w:rsidRPr="001E2AFE" w:rsidTr="004E3264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D78B9" w:rsidRPr="001E2AFE" w:rsidRDefault="00624812" w:rsidP="00FA6BC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D78B9" w:rsidRPr="001E2AFE" w:rsidRDefault="00624812" w:rsidP="0062481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78B9" w:rsidRPr="001E2AFE" w:rsidTr="004E3264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9D78B9" w:rsidRPr="001E2AFE" w:rsidRDefault="00FA6BCF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D78B9" w:rsidRPr="001E2AFE" w:rsidRDefault="00FA6BCF" w:rsidP="009D78B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78B9" w:rsidRPr="001E2AFE" w:rsidTr="0024204E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9D78B9" w:rsidRPr="001E2AFE" w:rsidRDefault="00624812" w:rsidP="006248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624812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</w:tr>
      <w:tr w:rsidR="009D78B9" w:rsidRPr="001E2AFE" w:rsidTr="004E3264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:rsidR="009D78B9" w:rsidRPr="001E2AFE" w:rsidRDefault="00FA6BCF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6,315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5,109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FA6BCF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5,415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4,209</w:t>
            </w:r>
          </w:p>
        </w:tc>
      </w:tr>
    </w:tbl>
    <w:p w:rsidR="00AB2A14" w:rsidRPr="001E2AFE" w:rsidRDefault="00AB2A14" w:rsidP="000E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9F449E" w:rsidRPr="001E2AFE" w:rsidRDefault="00AB2A14" w:rsidP="00DD4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2AF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9F449E" w:rsidRPr="001E2A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ค่าตอบแทนผู้บริหารสำคัญ</w:t>
      </w:r>
    </w:p>
    <w:p w:rsidR="00602222" w:rsidRPr="001E2AFE" w:rsidRDefault="00602222" w:rsidP="000E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9F449E" w:rsidRPr="001E2AFE" w:rsidRDefault="009F449E" w:rsidP="000E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E2AF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ค่าตอบแทนผู้บริหารสำคัญประกอบด้วย  </w:t>
      </w:r>
    </w:p>
    <w:p w:rsidR="00DE04C3" w:rsidRPr="001E2AFE" w:rsidRDefault="00DE04C3" w:rsidP="000E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2"/>
        <w:gridCol w:w="998"/>
        <w:gridCol w:w="262"/>
        <w:gridCol w:w="998"/>
        <w:gridCol w:w="270"/>
        <w:gridCol w:w="990"/>
      </w:tblGrid>
      <w:tr w:rsidR="00E92B8E" w:rsidRPr="001E2AFE" w:rsidTr="008D27F0">
        <w:trPr>
          <w:tblHeader/>
        </w:trPr>
        <w:tc>
          <w:tcPr>
            <w:tcW w:w="4320" w:type="dxa"/>
            <w:shd w:val="clear" w:color="auto" w:fill="auto"/>
          </w:tcPr>
          <w:p w:rsidR="00E92B8E" w:rsidRPr="001E2AFE" w:rsidRDefault="00E92B8E" w:rsidP="00161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E92B8E" w:rsidRPr="001E2AFE" w:rsidRDefault="00E92B8E" w:rsidP="001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E92B8E" w:rsidRPr="001E2AFE" w:rsidRDefault="00E92B8E" w:rsidP="001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E92B8E" w:rsidRPr="001E2AFE" w:rsidRDefault="00E92B8E" w:rsidP="00161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8B9" w:rsidRPr="001E2AFE" w:rsidTr="008D27F0">
        <w:trPr>
          <w:tblHeader/>
        </w:trPr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9D78B9" w:rsidRPr="001E2AFE" w:rsidTr="008D27F0">
        <w:trPr>
          <w:tblHeader/>
        </w:trPr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8B9" w:rsidRPr="001E2AFE" w:rsidTr="00B36C2E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D78B9" w:rsidRPr="001E2AFE" w:rsidRDefault="00FA6BCF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6,125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4,851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D78B9" w:rsidRPr="001E2AFE" w:rsidRDefault="00FA6BCF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5,225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3,951</w:t>
            </w:r>
          </w:p>
        </w:tc>
      </w:tr>
      <w:tr w:rsidR="009D78B9" w:rsidRPr="001E2AFE" w:rsidTr="00B36C2E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8B9" w:rsidRPr="001E2AFE" w:rsidRDefault="00FA6BCF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8B9" w:rsidRPr="001E2AFE" w:rsidRDefault="00FA6BCF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</w:tr>
      <w:tr w:rsidR="009D78B9" w:rsidRPr="001E2AFE" w:rsidTr="00764B39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78B9" w:rsidRPr="001E2AFE" w:rsidRDefault="00FA6BCF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6,315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5,109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78B9" w:rsidRPr="001E2AFE" w:rsidRDefault="00FA6BCF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5,415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4,209</w:t>
            </w:r>
          </w:p>
        </w:tc>
      </w:tr>
    </w:tbl>
    <w:p w:rsidR="00E8026A" w:rsidRPr="001E2AFE" w:rsidRDefault="00E8026A" w:rsidP="00B01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EC1B21" w:rsidRPr="001E2AFE" w:rsidRDefault="00EC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01A1A" w:rsidRPr="001E2AFE" w:rsidRDefault="00B07C5C" w:rsidP="00B01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B01A1A" w:rsidRPr="001E2AFE">
        <w:rPr>
          <w:rFonts w:asciiTheme="majorBidi" w:hAnsiTheme="majorBidi" w:cstheme="majorBidi"/>
          <w:sz w:val="30"/>
          <w:szCs w:val="30"/>
          <w:cs/>
        </w:rPr>
        <w:t>กิจการที่เ</w:t>
      </w:r>
      <w:r w:rsidR="00FA0689" w:rsidRPr="001E2AFE">
        <w:rPr>
          <w:rFonts w:asciiTheme="majorBidi" w:hAnsiTheme="majorBidi" w:cstheme="majorBidi"/>
          <w:sz w:val="30"/>
          <w:szCs w:val="30"/>
          <w:cs/>
        </w:rPr>
        <w:t xml:space="preserve">กี่ยวข้องกัน ณ วันที่ </w:t>
      </w:r>
      <w:r w:rsidR="00FA0689" w:rsidRPr="001E2AFE">
        <w:rPr>
          <w:rFonts w:asciiTheme="majorBidi" w:hAnsiTheme="majorBidi" w:cstheme="majorBidi"/>
          <w:sz w:val="30"/>
          <w:szCs w:val="30"/>
        </w:rPr>
        <w:t>3</w:t>
      </w:r>
      <w:r w:rsidR="00935795" w:rsidRPr="001E2AFE">
        <w:rPr>
          <w:rFonts w:asciiTheme="majorBidi" w:hAnsiTheme="majorBidi" w:cstheme="majorBidi"/>
          <w:sz w:val="30"/>
          <w:szCs w:val="30"/>
        </w:rPr>
        <w:t xml:space="preserve">1 </w:t>
      </w:r>
      <w:r w:rsidR="00935795" w:rsidRPr="001E2AFE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B01A1A"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5795" w:rsidRPr="001E2AFE">
        <w:rPr>
          <w:rFonts w:asciiTheme="majorBidi" w:hAnsiTheme="majorBidi" w:cstheme="majorBidi"/>
          <w:sz w:val="30"/>
          <w:szCs w:val="30"/>
        </w:rPr>
        <w:t>256</w:t>
      </w:r>
      <w:r w:rsidR="009D78B9" w:rsidRPr="001E2AFE">
        <w:rPr>
          <w:rFonts w:asciiTheme="majorBidi" w:hAnsiTheme="majorBidi" w:cstheme="majorBidi"/>
          <w:sz w:val="30"/>
          <w:szCs w:val="30"/>
        </w:rPr>
        <w:t>2</w:t>
      </w:r>
      <w:r w:rsidR="00B01A1A"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="00B01A1A" w:rsidRPr="001E2AF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01A1A" w:rsidRPr="001E2AFE">
        <w:rPr>
          <w:rFonts w:asciiTheme="majorBidi" w:hAnsiTheme="majorBidi" w:cstheme="majorBidi"/>
          <w:sz w:val="30"/>
          <w:szCs w:val="30"/>
        </w:rPr>
        <w:t xml:space="preserve">31 </w:t>
      </w:r>
      <w:r w:rsidR="00B01A1A" w:rsidRPr="001E2AF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35795" w:rsidRPr="001E2AFE">
        <w:rPr>
          <w:rFonts w:asciiTheme="majorBidi" w:hAnsiTheme="majorBidi" w:cstheme="majorBidi"/>
          <w:sz w:val="30"/>
          <w:szCs w:val="30"/>
        </w:rPr>
        <w:t>25</w:t>
      </w:r>
      <w:r w:rsidR="00B7029E" w:rsidRPr="001E2AFE">
        <w:rPr>
          <w:rFonts w:asciiTheme="majorBidi" w:hAnsiTheme="majorBidi" w:cstheme="majorBidi"/>
          <w:sz w:val="30"/>
          <w:szCs w:val="30"/>
        </w:rPr>
        <w:t>6</w:t>
      </w:r>
      <w:r w:rsidR="009D78B9" w:rsidRPr="001E2AFE">
        <w:rPr>
          <w:rFonts w:asciiTheme="majorBidi" w:hAnsiTheme="majorBidi" w:cstheme="majorBidi"/>
          <w:sz w:val="30"/>
          <w:szCs w:val="30"/>
        </w:rPr>
        <w:t>1</w:t>
      </w:r>
      <w:r w:rsidR="00B01A1A" w:rsidRPr="001E2AF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B7029E" w:rsidRPr="003B35C9" w:rsidRDefault="00B7029E" w:rsidP="000E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262"/>
        <w:gridCol w:w="998"/>
      </w:tblGrid>
      <w:tr w:rsidR="004E3264" w:rsidRPr="001E2AFE" w:rsidTr="0040053D">
        <w:trPr>
          <w:tblHeader/>
        </w:trPr>
        <w:tc>
          <w:tcPr>
            <w:tcW w:w="6480" w:type="dxa"/>
            <w:gridSpan w:val="4"/>
            <w:shd w:val="clear" w:color="auto" w:fill="auto"/>
          </w:tcPr>
          <w:p w:rsidR="004E3264" w:rsidRPr="001E2AFE" w:rsidRDefault="004E3264" w:rsidP="004E3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-</w:t>
            </w:r>
            <w:r w:rsidRPr="001E2A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E2A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:rsidR="004E3264" w:rsidRPr="001E2AFE" w:rsidRDefault="004E3264" w:rsidP="004E3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4E3264" w:rsidRPr="001E2AFE" w:rsidRDefault="004E3264" w:rsidP="004E3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4E3264" w:rsidRPr="001E2AFE" w:rsidTr="0040053D">
        <w:trPr>
          <w:tblHeader/>
        </w:trPr>
        <w:tc>
          <w:tcPr>
            <w:tcW w:w="4230" w:type="dxa"/>
            <w:shd w:val="clear" w:color="auto" w:fill="auto"/>
          </w:tcPr>
          <w:p w:rsidR="004E3264" w:rsidRPr="001E2AFE" w:rsidRDefault="004E3264" w:rsidP="004E3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E3264" w:rsidRPr="001E2AFE" w:rsidRDefault="004E3264" w:rsidP="004E32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4E3264" w:rsidRPr="001E2AFE" w:rsidRDefault="004E3264" w:rsidP="004E3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E3264" w:rsidRPr="001E2AFE" w:rsidRDefault="004E3264" w:rsidP="004E32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0053D" w:rsidRPr="001E2AFE" w:rsidTr="0040053D">
        <w:trPr>
          <w:tblHeader/>
        </w:trPr>
        <w:tc>
          <w:tcPr>
            <w:tcW w:w="4230" w:type="dxa"/>
            <w:shd w:val="clear" w:color="auto" w:fill="auto"/>
          </w:tcPr>
          <w:p w:rsidR="0040053D" w:rsidRPr="001E2AFE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40053D" w:rsidRPr="001E2AFE" w:rsidTr="0040053D">
        <w:trPr>
          <w:tblHeader/>
        </w:trPr>
        <w:tc>
          <w:tcPr>
            <w:tcW w:w="4230" w:type="dxa"/>
            <w:shd w:val="clear" w:color="auto" w:fill="auto"/>
          </w:tcPr>
          <w:p w:rsidR="0040053D" w:rsidRPr="001E2AFE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40053D" w:rsidRPr="001E2AFE" w:rsidTr="0040053D">
        <w:trPr>
          <w:trHeight w:val="80"/>
          <w:tblHeader/>
        </w:trPr>
        <w:tc>
          <w:tcPr>
            <w:tcW w:w="4230" w:type="dxa"/>
            <w:shd w:val="clear" w:color="auto" w:fill="auto"/>
          </w:tcPr>
          <w:p w:rsidR="0040053D" w:rsidRPr="001E2AFE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40053D" w:rsidRPr="001E2AFE" w:rsidRDefault="0040053D" w:rsidP="004005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0053D" w:rsidRPr="001E2AFE" w:rsidTr="0040053D">
        <w:tc>
          <w:tcPr>
            <w:tcW w:w="4230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0053D" w:rsidRPr="001E2AFE" w:rsidRDefault="0040053D" w:rsidP="0040053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0053D" w:rsidRPr="001E2AFE" w:rsidRDefault="0040053D" w:rsidP="0040053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0053D" w:rsidRPr="001E2AFE" w:rsidRDefault="0040053D" w:rsidP="0040053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0053D" w:rsidRPr="001E2AFE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0053D" w:rsidRPr="001E2AFE" w:rsidRDefault="0040053D" w:rsidP="0040053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A6BCF" w:rsidRPr="001E2AFE" w:rsidTr="0040053D">
        <w:tc>
          <w:tcPr>
            <w:tcW w:w="4230" w:type="dxa"/>
            <w:shd w:val="clear" w:color="auto" w:fill="auto"/>
          </w:tcPr>
          <w:p w:rsidR="00FA6BCF" w:rsidRPr="00E161F8" w:rsidRDefault="00FA6BCF" w:rsidP="00FA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61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A6BCF" w:rsidRPr="001E2AFE" w:rsidRDefault="00FA6BCF" w:rsidP="00FA6B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FA6BCF" w:rsidRPr="001E2AFE" w:rsidRDefault="00FA6BCF" w:rsidP="00FA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A6BCF" w:rsidRPr="001E2AFE" w:rsidRDefault="00FA6BCF" w:rsidP="00FA6BC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A6BCF" w:rsidRPr="001E2AFE" w:rsidRDefault="00FA6BCF" w:rsidP="00FA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A6BCF" w:rsidRPr="001E2AFE" w:rsidRDefault="00FA6BCF" w:rsidP="00FA6B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FA6BCF" w:rsidRPr="001E2AFE" w:rsidRDefault="00FA6BCF" w:rsidP="00FA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A6BCF" w:rsidRPr="001E2AFE" w:rsidRDefault="00FA6BCF" w:rsidP="00FA6BC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24812" w:rsidRPr="001E2AFE" w:rsidTr="0040053D">
        <w:tc>
          <w:tcPr>
            <w:tcW w:w="4230" w:type="dxa"/>
            <w:shd w:val="clear" w:color="auto" w:fill="auto"/>
          </w:tcPr>
          <w:p w:rsidR="00624812" w:rsidRPr="00E161F8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61F8">
              <w:rPr>
                <w:rFonts w:ascii="Angsana New" w:hAnsi="Angsana New"/>
                <w:sz w:val="30"/>
                <w:szCs w:val="30"/>
                <w:cs/>
              </w:rPr>
              <w:t>บริษัท วีเน</w:t>
            </w:r>
            <w:r w:rsidRPr="00E161F8">
              <w:rPr>
                <w:rFonts w:ascii="Angsana New" w:hAnsi="Angsana New" w:hint="cs"/>
                <w:sz w:val="30"/>
                <w:szCs w:val="30"/>
                <w:cs/>
              </w:rPr>
              <w:t>็</w:t>
            </w:r>
            <w:r w:rsidRPr="00E161F8">
              <w:rPr>
                <w:rFonts w:ascii="Angsana New" w:hAnsi="Angsana New"/>
                <w:sz w:val="30"/>
                <w:szCs w:val="30"/>
                <w:cs/>
              </w:rPr>
              <w:t>ท แคปปิทอล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24812" w:rsidRPr="001E2AFE" w:rsidTr="0040053D">
        <w:tc>
          <w:tcPr>
            <w:tcW w:w="423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24812" w:rsidRPr="001E2AFE" w:rsidTr="0040053D">
        <w:tc>
          <w:tcPr>
            <w:tcW w:w="423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6BC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ไอ</w:t>
            </w:r>
            <w:r w:rsidRPr="00FA6BC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A6BC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ซีเคียว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4,382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24812" w:rsidRPr="001E2AFE" w:rsidTr="0040053D">
        <w:tc>
          <w:tcPr>
            <w:tcW w:w="423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24812" w:rsidRPr="001E2AFE" w:rsidTr="0040053D">
        <w:tc>
          <w:tcPr>
            <w:tcW w:w="423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61F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โลจิสท์พลัส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FA6BCF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6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4812" w:rsidRPr="00FA6BCF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FA6BCF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6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24812" w:rsidRPr="001E2AFE" w:rsidTr="0040053D">
        <w:tc>
          <w:tcPr>
            <w:tcW w:w="423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เอ็นทีเอ็น โซลูชั่น จำกัด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4812" w:rsidRPr="00FA6BCF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24812" w:rsidRPr="001E2AFE" w:rsidTr="0040053D">
        <w:tc>
          <w:tcPr>
            <w:tcW w:w="423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4,408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24812" w:rsidRPr="001E2AFE" w:rsidTr="0040053D">
        <w:tc>
          <w:tcPr>
            <w:tcW w:w="423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4812" w:rsidRPr="001E2AFE" w:rsidTr="0040053D">
        <w:tc>
          <w:tcPr>
            <w:tcW w:w="423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4,408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24812" w:rsidRPr="000E0127" w:rsidTr="0040053D">
        <w:tc>
          <w:tcPr>
            <w:tcW w:w="4230" w:type="dxa"/>
            <w:shd w:val="clear" w:color="auto" w:fill="auto"/>
          </w:tcPr>
          <w:p w:rsidR="00624812" w:rsidRPr="003B35C9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24812" w:rsidRPr="003B35C9" w:rsidRDefault="00624812" w:rsidP="0062481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24812" w:rsidRPr="003B35C9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24812" w:rsidRPr="003B35C9" w:rsidRDefault="00624812" w:rsidP="0062481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24812" w:rsidRPr="003B35C9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24812" w:rsidRPr="003B35C9" w:rsidRDefault="00624812" w:rsidP="0062481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24812" w:rsidRPr="003B35C9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24812" w:rsidRPr="003B35C9" w:rsidRDefault="00624812" w:rsidP="0062481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24812" w:rsidRPr="001E2AFE" w:rsidTr="0040053D">
        <w:tc>
          <w:tcPr>
            <w:tcW w:w="423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24812" w:rsidRPr="001E2AFE" w:rsidTr="0040053D">
        <w:tc>
          <w:tcPr>
            <w:tcW w:w="423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24812" w:rsidRPr="001E2AFE" w:rsidTr="00EF5B44">
        <w:trPr>
          <w:trHeight w:val="407"/>
        </w:trPr>
        <w:tc>
          <w:tcPr>
            <w:tcW w:w="423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วินท์คอม เทคโนโลยี (เมียนมาร์) จำกัด</w:t>
            </w:r>
          </w:p>
        </w:tc>
        <w:tc>
          <w:tcPr>
            <w:tcW w:w="990" w:type="dxa"/>
            <w:shd w:val="clear" w:color="auto" w:fill="auto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0E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24812" w:rsidRPr="001E2AFE" w:rsidRDefault="00624812" w:rsidP="006248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4812" w:rsidRPr="001E2AFE" w:rsidRDefault="00624812" w:rsidP="00624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24812" w:rsidRPr="001E2AFE" w:rsidRDefault="00624812" w:rsidP="006248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1,275</w:t>
            </w:r>
          </w:p>
        </w:tc>
        <w:tc>
          <w:tcPr>
            <w:tcW w:w="262" w:type="dxa"/>
            <w:shd w:val="clear" w:color="auto" w:fill="auto"/>
          </w:tcPr>
          <w:p w:rsidR="00624812" w:rsidRPr="001E2AFE" w:rsidRDefault="00624812" w:rsidP="0062481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24812" w:rsidRPr="001E2AFE" w:rsidRDefault="00624812" w:rsidP="0062481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1,299</w:t>
            </w:r>
          </w:p>
        </w:tc>
      </w:tr>
      <w:tr w:rsidR="003B35C9" w:rsidRPr="001E2AFE" w:rsidTr="00E84914">
        <w:trPr>
          <w:trHeight w:val="407"/>
        </w:trPr>
        <w:tc>
          <w:tcPr>
            <w:tcW w:w="423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ไอ-ซีเคียว จำกัด</w:t>
            </w:r>
          </w:p>
        </w:tc>
        <w:tc>
          <w:tcPr>
            <w:tcW w:w="990" w:type="dxa"/>
            <w:shd w:val="clear" w:color="auto" w:fill="auto"/>
          </w:tcPr>
          <w:p w:rsidR="003B35C9" w:rsidRPr="00680EE1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0E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B35C9" w:rsidRDefault="003B35C9" w:rsidP="003B35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B35C9" w:rsidRPr="001E2AFE" w:rsidRDefault="003B35C9" w:rsidP="003B35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</w:tr>
      <w:tr w:rsidR="003B35C9" w:rsidRPr="00601ABE" w:rsidTr="00EF5B44">
        <w:tc>
          <w:tcPr>
            <w:tcW w:w="423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วินท์คอม เทคโนโลยี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เอสจี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) จำกัด</w:t>
            </w:r>
          </w:p>
        </w:tc>
        <w:tc>
          <w:tcPr>
            <w:tcW w:w="990" w:type="dxa"/>
            <w:shd w:val="clear" w:color="auto" w:fill="auto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0E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B35C9" w:rsidRPr="00752958" w:rsidRDefault="003B35C9" w:rsidP="003B35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2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B35C9" w:rsidRPr="00601ABE" w:rsidRDefault="003B35C9" w:rsidP="003B35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1A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3B35C9" w:rsidRPr="001E2AFE" w:rsidTr="0040053D">
        <w:tc>
          <w:tcPr>
            <w:tcW w:w="423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35C9" w:rsidRPr="00752958" w:rsidRDefault="003B35C9" w:rsidP="003B35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29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1,699</w:t>
            </w: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35C9" w:rsidRPr="001E2AFE" w:rsidRDefault="003B35C9" w:rsidP="003B35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1,630</w:t>
            </w:r>
          </w:p>
        </w:tc>
      </w:tr>
      <w:tr w:rsidR="003B35C9" w:rsidRPr="003B35C9" w:rsidTr="0040053D">
        <w:tc>
          <w:tcPr>
            <w:tcW w:w="4230" w:type="dxa"/>
            <w:shd w:val="clear" w:color="auto" w:fill="auto"/>
          </w:tcPr>
          <w:p w:rsidR="003B35C9" w:rsidRPr="003B35C9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B35C9" w:rsidRPr="003B35C9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3B35C9" w:rsidRPr="003B35C9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3B35C9" w:rsidRPr="003B35C9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B35C9" w:rsidRPr="003B35C9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B35C9" w:rsidRPr="00752958" w:rsidRDefault="003B35C9" w:rsidP="003B35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B35C9" w:rsidRPr="003B35C9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3B35C9" w:rsidRPr="003B35C9" w:rsidRDefault="003B35C9" w:rsidP="003B35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B35C9" w:rsidRPr="001E2AFE" w:rsidTr="0040053D">
        <w:trPr>
          <w:trHeight w:val="80"/>
        </w:trPr>
        <w:tc>
          <w:tcPr>
            <w:tcW w:w="423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B35C9" w:rsidRPr="00752958" w:rsidRDefault="003B35C9" w:rsidP="003B35C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529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6,107</w:t>
            </w: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1,630</w:t>
            </w:r>
          </w:p>
        </w:tc>
      </w:tr>
      <w:tr w:rsidR="003B35C9" w:rsidRPr="000E0127" w:rsidTr="00CC16D0">
        <w:tc>
          <w:tcPr>
            <w:tcW w:w="4230" w:type="dxa"/>
            <w:shd w:val="clear" w:color="auto" w:fill="auto"/>
          </w:tcPr>
          <w:p w:rsidR="003B35C9" w:rsidRPr="003B35C9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3B35C9" w:rsidRPr="003B35C9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3B35C9" w:rsidRPr="003B35C9" w:rsidRDefault="003B35C9" w:rsidP="003B35C9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3B35C9" w:rsidRPr="003B35C9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B35C9" w:rsidRPr="003B35C9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3B35C9" w:rsidRPr="00752958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3B35C9" w:rsidRPr="003B35C9" w:rsidRDefault="003B35C9" w:rsidP="003B35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3B35C9" w:rsidRPr="003B35C9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B35C9" w:rsidRPr="000E0127" w:rsidTr="00CC16D0">
        <w:tc>
          <w:tcPr>
            <w:tcW w:w="4230" w:type="dxa"/>
            <w:shd w:val="clear" w:color="auto" w:fill="auto"/>
          </w:tcPr>
          <w:p w:rsidR="003B35C9" w:rsidRPr="000E0127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3B35C9" w:rsidRPr="000E0127" w:rsidTr="00CC16D0">
        <w:tc>
          <w:tcPr>
            <w:tcW w:w="4230" w:type="dxa"/>
            <w:shd w:val="clear" w:color="auto" w:fill="auto"/>
          </w:tcPr>
          <w:p w:rsidR="003B35C9" w:rsidRPr="000E0127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3B35C9" w:rsidRPr="00CC16D0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16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16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C16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B35C9" w:rsidRPr="001E2AFE" w:rsidTr="00CC16D0">
        <w:tc>
          <w:tcPr>
            <w:tcW w:w="423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B35C9" w:rsidRPr="001E2AFE" w:rsidTr="0040053D">
        <w:tc>
          <w:tcPr>
            <w:tcW w:w="4230" w:type="dxa"/>
            <w:shd w:val="clear" w:color="auto" w:fill="auto"/>
          </w:tcPr>
          <w:p w:rsidR="003B35C9" w:rsidRPr="00CC16D0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35C9" w:rsidRPr="00692D2A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D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B35C9" w:rsidRPr="001E2AFE" w:rsidRDefault="003B35C9" w:rsidP="003B3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B35C9" w:rsidRPr="001E2AFE" w:rsidRDefault="003B35C9" w:rsidP="003B35C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B35C9" w:rsidRPr="001E2AFE" w:rsidRDefault="003B35C9" w:rsidP="003B35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0E0127" w:rsidRDefault="000E0127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1"/>
        <w:gridCol w:w="817"/>
        <w:gridCol w:w="236"/>
        <w:gridCol w:w="760"/>
        <w:gridCol w:w="271"/>
        <w:gridCol w:w="987"/>
        <w:gridCol w:w="274"/>
        <w:gridCol w:w="988"/>
        <w:gridCol w:w="271"/>
        <w:gridCol w:w="20"/>
        <w:gridCol w:w="983"/>
        <w:gridCol w:w="245"/>
        <w:gridCol w:w="930"/>
      </w:tblGrid>
      <w:tr w:rsidR="0040053D" w:rsidRPr="00E161F8" w:rsidTr="00C30A0A">
        <w:tc>
          <w:tcPr>
            <w:tcW w:w="4997" w:type="pct"/>
            <w:gridSpan w:val="13"/>
          </w:tcPr>
          <w:p w:rsidR="0040053D" w:rsidRPr="003C1E76" w:rsidRDefault="0040053D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E161F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161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</w:tr>
      <w:tr w:rsidR="00B27D37" w:rsidRPr="00E161F8" w:rsidTr="00C30A0A">
        <w:tc>
          <w:tcPr>
            <w:tcW w:w="1316" w:type="pct"/>
            <w:vMerge w:val="restart"/>
            <w:vAlign w:val="center"/>
            <w:hideMark/>
          </w:tcPr>
          <w:p w:rsidR="0040053D" w:rsidRPr="00E161F8" w:rsidRDefault="0040053D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3" w:type="pct"/>
            <w:gridSpan w:val="3"/>
            <w:vAlign w:val="bottom"/>
          </w:tcPr>
          <w:p w:rsidR="0040053D" w:rsidRPr="00E161F8" w:rsidRDefault="0040053D" w:rsidP="00920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7" w:type="pct"/>
          </w:tcPr>
          <w:p w:rsidR="0040053D" w:rsidRPr="00E161F8" w:rsidRDefault="0040053D" w:rsidP="009204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pct"/>
            <w:gridSpan w:val="3"/>
            <w:hideMark/>
          </w:tcPr>
          <w:p w:rsidR="0040053D" w:rsidRPr="00E161F8" w:rsidRDefault="0040053D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  <w:gridSpan w:val="2"/>
          </w:tcPr>
          <w:p w:rsidR="0040053D" w:rsidRPr="00E161F8" w:rsidRDefault="0040053D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pct"/>
            <w:gridSpan w:val="3"/>
            <w:hideMark/>
          </w:tcPr>
          <w:p w:rsidR="0040053D" w:rsidRPr="00E161F8" w:rsidRDefault="0040053D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0A0A" w:rsidRPr="00E161F8" w:rsidTr="00C30A0A">
        <w:tc>
          <w:tcPr>
            <w:tcW w:w="1316" w:type="pct"/>
            <w:vMerge/>
            <w:vAlign w:val="center"/>
          </w:tcPr>
          <w:p w:rsidR="0040053D" w:rsidRPr="00E161F8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4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3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:rsidR="0040053D" w:rsidRPr="00E161F8" w:rsidRDefault="0040053D" w:rsidP="00B27D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65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30A0A" w:rsidRPr="00E161F8" w:rsidTr="00C30A0A">
        <w:tc>
          <w:tcPr>
            <w:tcW w:w="1316" w:type="pct"/>
            <w:vMerge/>
            <w:vAlign w:val="center"/>
            <w:hideMark/>
          </w:tcPr>
          <w:p w:rsidR="0040053D" w:rsidRPr="00E161F8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4" w:type="pct"/>
            <w:hideMark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161F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3" w:type="pct"/>
            <w:hideMark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161F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hideMark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161F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hideMark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161F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hideMark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161F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hideMark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E161F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0053D" w:rsidRPr="00E161F8" w:rsidTr="00C30A0A">
        <w:trPr>
          <w:trHeight w:val="137"/>
        </w:trPr>
        <w:tc>
          <w:tcPr>
            <w:tcW w:w="1316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3" w:type="pct"/>
            <w:gridSpan w:val="3"/>
            <w:hideMark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1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pct"/>
            <w:gridSpan w:val="8"/>
            <w:hideMark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61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053D" w:rsidRPr="00E161F8" w:rsidTr="00C30A0A">
        <w:tc>
          <w:tcPr>
            <w:tcW w:w="1316" w:type="pct"/>
            <w:hideMark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83" w:type="pct"/>
            <w:gridSpan w:val="3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pct"/>
            <w:gridSpan w:val="8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30A0A" w:rsidRPr="00E161F8" w:rsidTr="00C30A0A">
        <w:tc>
          <w:tcPr>
            <w:tcW w:w="1316" w:type="pct"/>
            <w:hideMark/>
          </w:tcPr>
          <w:p w:rsidR="0040053D" w:rsidRPr="00E161F8" w:rsidRDefault="0040053D" w:rsidP="004005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  <w:p w:rsidR="0040053D" w:rsidRPr="00E161F8" w:rsidRDefault="0040053D" w:rsidP="00B27D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วินท์คอม เทคโนโลยี  </w:t>
            </w:r>
          </w:p>
          <w:p w:rsidR="0040053D" w:rsidRPr="00E161F8" w:rsidRDefault="0040053D" w:rsidP="004005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(เอสจี) จำกัด</w:t>
            </w:r>
          </w:p>
        </w:tc>
        <w:tc>
          <w:tcPr>
            <w:tcW w:w="444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45C5" w:rsidRPr="00E161F8" w:rsidRDefault="008545C5" w:rsidP="00B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left="-105"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45C5" w:rsidRPr="00E161F8" w:rsidRDefault="008545C5" w:rsidP="00B27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2.15</w:t>
            </w:r>
            <w:r w:rsidR="00B27D37">
              <w:rPr>
                <w:rFonts w:asciiTheme="majorBidi" w:hAnsiTheme="majorBidi" w:cstheme="majorBidi"/>
                <w:sz w:val="30"/>
                <w:szCs w:val="30"/>
              </w:rPr>
              <w:t>-2.35</w:t>
            </w:r>
          </w:p>
        </w:tc>
        <w:tc>
          <w:tcPr>
            <w:tcW w:w="128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  <w:r w:rsidRPr="00E161F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40053D" w:rsidRPr="00E161F8" w:rsidRDefault="00EF5B44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</w:tcPr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:rsidR="00EF5B44" w:rsidRPr="00E161F8" w:rsidRDefault="00EF5B44" w:rsidP="0040053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F5B44" w:rsidRPr="00E161F8" w:rsidRDefault="00EF5B44" w:rsidP="0040053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40053D" w:rsidRPr="00E161F8" w:rsidRDefault="00EF5B44" w:rsidP="0040053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36,439</w:t>
            </w:r>
          </w:p>
        </w:tc>
        <w:tc>
          <w:tcPr>
            <w:tcW w:w="133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</w:p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5,067</w:t>
            </w:r>
          </w:p>
        </w:tc>
      </w:tr>
      <w:tr w:rsidR="00C30A0A" w:rsidRPr="00E161F8" w:rsidTr="00C30A0A">
        <w:tc>
          <w:tcPr>
            <w:tcW w:w="1316" w:type="pct"/>
          </w:tcPr>
          <w:p w:rsidR="0040053D" w:rsidRPr="00E161F8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161F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ไอ-ซีเคียว จำกัด</w:t>
            </w:r>
          </w:p>
        </w:tc>
        <w:tc>
          <w:tcPr>
            <w:tcW w:w="444" w:type="pct"/>
          </w:tcPr>
          <w:p w:rsidR="0040053D" w:rsidRPr="00E161F8" w:rsidRDefault="008545C5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right="-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1F8">
              <w:rPr>
                <w:rFonts w:asciiTheme="majorBidi" w:hAnsiTheme="majorBidi" w:cstheme="majorBidi"/>
                <w:sz w:val="28"/>
                <w:szCs w:val="28"/>
              </w:rPr>
              <w:t>6.25</w:t>
            </w:r>
          </w:p>
        </w:tc>
        <w:tc>
          <w:tcPr>
            <w:tcW w:w="128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right="-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1F8">
              <w:rPr>
                <w:rFonts w:asciiTheme="majorBidi" w:hAnsiTheme="majorBidi" w:cstheme="majorBidi"/>
                <w:sz w:val="28"/>
                <w:szCs w:val="28"/>
              </w:rPr>
              <w:t>6.25</w:t>
            </w: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bottom"/>
          </w:tcPr>
          <w:p w:rsidR="0040053D" w:rsidRPr="00E161F8" w:rsidRDefault="00EF5B44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:rsidR="0040053D" w:rsidRPr="00E161F8" w:rsidRDefault="00EF5B44" w:rsidP="0040053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133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19,800</w:t>
            </w:r>
          </w:p>
        </w:tc>
      </w:tr>
      <w:tr w:rsidR="00C30A0A" w:rsidRPr="00E161F8" w:rsidTr="00C30A0A">
        <w:tc>
          <w:tcPr>
            <w:tcW w:w="1316" w:type="pct"/>
          </w:tcPr>
          <w:p w:rsidR="0040053D" w:rsidRPr="00E161F8" w:rsidRDefault="0040053D" w:rsidP="00400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444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right="-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right="-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bottom"/>
          </w:tcPr>
          <w:p w:rsidR="0040053D" w:rsidRPr="00E161F8" w:rsidRDefault="00EF5B44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vAlign w:val="bottom"/>
          </w:tcPr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</w:tcBorders>
          </w:tcPr>
          <w:p w:rsidR="0040053D" w:rsidRPr="00E161F8" w:rsidRDefault="00EF5B44" w:rsidP="0040053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50,439</w:t>
            </w:r>
          </w:p>
        </w:tc>
        <w:tc>
          <w:tcPr>
            <w:tcW w:w="133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24,867</w:t>
            </w:r>
          </w:p>
        </w:tc>
      </w:tr>
      <w:tr w:rsidR="00C30A0A" w:rsidRPr="00E161F8" w:rsidTr="00C30A0A">
        <w:tc>
          <w:tcPr>
            <w:tcW w:w="1316" w:type="pct"/>
            <w:hideMark/>
          </w:tcPr>
          <w:p w:rsidR="0040053D" w:rsidRPr="00E161F8" w:rsidRDefault="0040053D" w:rsidP="004005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16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4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:rsidR="0040053D" w:rsidRPr="00E161F8" w:rsidRDefault="00EF5B44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  <w:hideMark/>
          </w:tcPr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vAlign w:val="bottom"/>
          </w:tcPr>
          <w:p w:rsidR="0040053D" w:rsidRPr="00E161F8" w:rsidRDefault="00EF5B44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  <w:vAlign w:val="bottom"/>
            <w:hideMark/>
          </w:tcPr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0A0A" w:rsidRPr="00E161F8" w:rsidTr="00C30A0A">
        <w:trPr>
          <w:trHeight w:val="70"/>
        </w:trPr>
        <w:tc>
          <w:tcPr>
            <w:tcW w:w="2299" w:type="pct"/>
            <w:gridSpan w:val="4"/>
            <w:hideMark/>
          </w:tcPr>
          <w:p w:rsidR="0040053D" w:rsidRPr="00E161F8" w:rsidRDefault="0040053D" w:rsidP="003C1E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162" w:right="-13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7" w:type="pct"/>
          </w:tcPr>
          <w:p w:rsidR="0040053D" w:rsidRPr="00E161F8" w:rsidRDefault="0040053D" w:rsidP="0040053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0053D" w:rsidRPr="00E161F8" w:rsidRDefault="00EF5B44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F5B44" w:rsidRPr="00E161F8" w:rsidRDefault="00EF5B44" w:rsidP="0040053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50,439</w:t>
            </w:r>
          </w:p>
        </w:tc>
        <w:tc>
          <w:tcPr>
            <w:tcW w:w="133" w:type="pct"/>
            <w:vAlign w:val="bottom"/>
          </w:tcPr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0053D" w:rsidRPr="00E161F8" w:rsidRDefault="0040053D" w:rsidP="0040053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24,867</w:t>
            </w:r>
          </w:p>
        </w:tc>
      </w:tr>
    </w:tbl>
    <w:p w:rsidR="00DC216F" w:rsidRPr="003B35C9" w:rsidRDefault="00224342" w:rsidP="003C1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E161F8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  <w:r w:rsidR="00EC1B21" w:rsidRPr="003B35C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DC216F" w:rsidRPr="00E161F8" w:rsidRDefault="00DC216F" w:rsidP="00DC2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E161F8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รายการเคลื่อนไหวของเงินให้กู้ยืมแก่กิจการที่เกี่ยวข้องกันสำหรับ</w:t>
      </w:r>
      <w:r w:rsidR="003A499D" w:rsidRPr="00E161F8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3A499D" w:rsidRPr="00E161F8">
        <w:rPr>
          <w:rFonts w:ascii="Angsana New" w:hAnsi="Angsana New"/>
          <w:sz w:val="30"/>
          <w:szCs w:val="30"/>
        </w:rPr>
        <w:t xml:space="preserve">31 </w:t>
      </w:r>
      <w:r w:rsidR="003A499D" w:rsidRPr="00E161F8">
        <w:rPr>
          <w:rFonts w:ascii="Angsana New" w:hAnsi="Angsana New" w:hint="cs"/>
          <w:sz w:val="30"/>
          <w:szCs w:val="30"/>
          <w:cs/>
        </w:rPr>
        <w:t>มีนาคม</w:t>
      </w:r>
      <w:r w:rsidRPr="00E161F8">
        <w:rPr>
          <w:rFonts w:ascii="Angsana New" w:hAnsi="Angsana New"/>
          <w:sz w:val="30"/>
          <w:szCs w:val="30"/>
        </w:rPr>
        <w:t xml:space="preserve"> </w:t>
      </w:r>
      <w:r w:rsidRPr="00E161F8">
        <w:rPr>
          <w:rFonts w:ascii="Angsana New" w:hAnsi="Angsana New"/>
          <w:sz w:val="30"/>
          <w:szCs w:val="30"/>
          <w:cs/>
        </w:rPr>
        <w:t>มีดังนี้</w:t>
      </w:r>
    </w:p>
    <w:p w:rsidR="00DC216F" w:rsidRPr="00E161F8" w:rsidRDefault="00DC216F" w:rsidP="00DC216F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7"/>
        <w:gridCol w:w="709"/>
        <w:gridCol w:w="237"/>
        <w:gridCol w:w="767"/>
        <w:gridCol w:w="264"/>
        <w:gridCol w:w="991"/>
        <w:gridCol w:w="237"/>
        <w:gridCol w:w="1034"/>
        <w:gridCol w:w="237"/>
        <w:gridCol w:w="1013"/>
        <w:gridCol w:w="237"/>
        <w:gridCol w:w="1017"/>
      </w:tblGrid>
      <w:tr w:rsidR="00DC216F" w:rsidRPr="00E161F8" w:rsidTr="00DC216F">
        <w:trPr>
          <w:tblHeader/>
        </w:trPr>
        <w:tc>
          <w:tcPr>
            <w:tcW w:w="5000" w:type="pct"/>
            <w:gridSpan w:val="12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1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</w:tr>
      <w:tr w:rsidR="00DC216F" w:rsidRPr="00E161F8" w:rsidTr="00DC216F">
        <w:trPr>
          <w:tblHeader/>
        </w:trPr>
        <w:tc>
          <w:tcPr>
            <w:tcW w:w="1327" w:type="pct"/>
            <w:vMerge w:val="restart"/>
            <w:hideMark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3" w:type="pct"/>
            <w:gridSpan w:val="3"/>
            <w:hideMark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pct"/>
            <w:gridSpan w:val="3"/>
            <w:hideMark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61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hideMark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61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C216F" w:rsidRPr="00E161F8" w:rsidTr="00DC216F">
        <w:trPr>
          <w:tblHeader/>
        </w:trPr>
        <w:tc>
          <w:tcPr>
            <w:tcW w:w="1327" w:type="pct"/>
            <w:vMerge/>
            <w:vAlign w:val="center"/>
            <w:hideMark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6" w:type="pct"/>
            <w:hideMark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  <w:hideMark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hideMark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1F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E161F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hideMark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61F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E161F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hideMark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1F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E161F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hideMark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61F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C216F" w:rsidRPr="00E161F8" w:rsidTr="00DC216F">
        <w:trPr>
          <w:tblHeader/>
        </w:trPr>
        <w:tc>
          <w:tcPr>
            <w:tcW w:w="1327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6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6" w:type="pct"/>
            <w:gridSpan w:val="7"/>
            <w:hideMark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61F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61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161F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C216F" w:rsidRPr="00E161F8" w:rsidTr="00DC216F">
        <w:tc>
          <w:tcPr>
            <w:tcW w:w="1327" w:type="pct"/>
            <w:hideMark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1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386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DC216F" w:rsidRPr="00E161F8" w:rsidRDefault="00DC216F" w:rsidP="00DC21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216F" w:rsidRPr="00DC216F" w:rsidTr="00DC216F">
        <w:tc>
          <w:tcPr>
            <w:tcW w:w="2260" w:type="pct"/>
            <w:gridSpan w:val="4"/>
            <w:hideMark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216F" w:rsidRPr="00E161F8" w:rsidTr="00DC216F">
        <w:tc>
          <w:tcPr>
            <w:tcW w:w="1327" w:type="pct"/>
            <w:hideMark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1F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61F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61F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:rsidR="00DC216F" w:rsidRPr="00E161F8" w:rsidRDefault="008545C5" w:rsidP="008545C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24,867</w:t>
            </w:r>
          </w:p>
        </w:tc>
        <w:tc>
          <w:tcPr>
            <w:tcW w:w="129" w:type="pct"/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216F" w:rsidRPr="00E161F8" w:rsidTr="00DC216F">
        <w:tc>
          <w:tcPr>
            <w:tcW w:w="1327" w:type="pct"/>
            <w:hideMark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61F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6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:rsidR="00DC216F" w:rsidRPr="009A43F4" w:rsidRDefault="001A69C6" w:rsidP="00DC216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31,372</w:t>
            </w:r>
          </w:p>
        </w:tc>
        <w:tc>
          <w:tcPr>
            <w:tcW w:w="129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decimal" w:pos="595"/>
              </w:tabs>
              <w:ind w:left="-12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5B44" w:rsidRPr="00E161F8" w:rsidTr="00DC216F">
        <w:tc>
          <w:tcPr>
            <w:tcW w:w="1327" w:type="pct"/>
          </w:tcPr>
          <w:p w:rsidR="00EF5B44" w:rsidRPr="00E161F8" w:rsidRDefault="00EF5B44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61F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86" w:type="pct"/>
          </w:tcPr>
          <w:p w:rsidR="00EF5B44" w:rsidRPr="00E161F8" w:rsidRDefault="00EF5B44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EF5B44" w:rsidRPr="00E161F8" w:rsidRDefault="00EF5B44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</w:tcPr>
          <w:p w:rsidR="00EF5B44" w:rsidRPr="00E161F8" w:rsidRDefault="00EF5B44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EF5B44" w:rsidRPr="00E161F8" w:rsidRDefault="00EF5B44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:rsidR="00EF5B44" w:rsidRPr="00E161F8" w:rsidRDefault="003B35C9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EF5B44" w:rsidRPr="00E161F8" w:rsidRDefault="00EF5B44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EF5B44" w:rsidRPr="00E161F8" w:rsidRDefault="003B35C9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EF5B44" w:rsidRPr="00E161F8" w:rsidRDefault="00EF5B44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:rsidR="00EF5B44" w:rsidRPr="009A43F4" w:rsidRDefault="008545C5" w:rsidP="00DC216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A69C6" w:rsidRPr="009A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5,800</w:t>
            </w:r>
            <w:r w:rsidRPr="009A43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9" w:type="pct"/>
          </w:tcPr>
          <w:p w:rsidR="00EF5B44" w:rsidRPr="00E161F8" w:rsidRDefault="00EF5B44" w:rsidP="00DC216F">
            <w:pPr>
              <w:tabs>
                <w:tab w:val="clear" w:pos="227"/>
                <w:tab w:val="clear" w:pos="454"/>
                <w:tab w:val="decimal" w:pos="595"/>
              </w:tabs>
              <w:ind w:left="-12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EF5B44" w:rsidRPr="00E161F8" w:rsidRDefault="003B35C9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216F" w:rsidRPr="00E161F8" w:rsidTr="00DC216F">
        <w:tc>
          <w:tcPr>
            <w:tcW w:w="1327" w:type="pct"/>
            <w:hideMark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1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61F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A499D" w:rsidRPr="00E161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6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C216F" w:rsidRPr="00E161F8" w:rsidRDefault="008545C5" w:rsidP="00DC216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50,439</w:t>
            </w:r>
          </w:p>
        </w:tc>
        <w:tc>
          <w:tcPr>
            <w:tcW w:w="129" w:type="pct"/>
          </w:tcPr>
          <w:p w:rsidR="00DC216F" w:rsidRPr="00E161F8" w:rsidRDefault="00DC216F" w:rsidP="00DC216F">
            <w:pPr>
              <w:tabs>
                <w:tab w:val="clear" w:pos="227"/>
                <w:tab w:val="clear" w:pos="454"/>
                <w:tab w:val="clear" w:pos="680"/>
                <w:tab w:val="decimal" w:pos="705"/>
              </w:tabs>
              <w:ind w:left="-125" w:right="-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C216F" w:rsidRPr="00E161F8" w:rsidRDefault="00DC216F" w:rsidP="00DC216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6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DC216F" w:rsidRPr="00E161F8" w:rsidRDefault="00DC216F" w:rsidP="00DC216F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DC216F" w:rsidRPr="0088142C" w:rsidRDefault="00DC216F" w:rsidP="00DC216F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61F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E161F8">
        <w:rPr>
          <w:rFonts w:asciiTheme="majorBidi" w:hAnsiTheme="majorBidi" w:cstheme="majorBidi"/>
          <w:sz w:val="30"/>
          <w:szCs w:val="30"/>
        </w:rPr>
        <w:t xml:space="preserve">31 </w:t>
      </w:r>
      <w:r w:rsidR="003A499D" w:rsidRPr="00E161F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E161F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161F8">
        <w:rPr>
          <w:rFonts w:asciiTheme="majorBidi" w:hAnsiTheme="majorBidi" w:cstheme="majorBidi"/>
          <w:sz w:val="30"/>
          <w:szCs w:val="30"/>
        </w:rPr>
        <w:t>256</w:t>
      </w:r>
      <w:r w:rsidR="003A499D" w:rsidRPr="00E161F8">
        <w:rPr>
          <w:rFonts w:asciiTheme="majorBidi" w:hAnsiTheme="majorBidi" w:cstheme="majorBidi"/>
          <w:sz w:val="30"/>
          <w:szCs w:val="30"/>
        </w:rPr>
        <w:t>2</w:t>
      </w:r>
      <w:r w:rsidRPr="00E161F8">
        <w:rPr>
          <w:rFonts w:asciiTheme="majorBidi" w:hAnsiTheme="majorBidi" w:cstheme="majorBidi"/>
          <w:sz w:val="30"/>
          <w:szCs w:val="30"/>
        </w:rPr>
        <w:t xml:space="preserve"> </w:t>
      </w:r>
      <w:r w:rsidRPr="00E161F8">
        <w:rPr>
          <w:rFonts w:asciiTheme="majorBidi" w:hAnsiTheme="majorBidi" w:cstheme="majorBidi" w:hint="cs"/>
          <w:sz w:val="30"/>
          <w:szCs w:val="30"/>
          <w:cs/>
        </w:rPr>
        <w:t>บริษัทมีเงินให้กู้ยืมระยะสั้นแก่กิจการที่เกี่ยวข้องกัน ซึ่งครบกำหนดจ่ายคืนเมื่อทวงถาม เงินให้กู้ยืมดังกล่าวไม่มีหลักประกัน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8"/>
        <w:gridCol w:w="262"/>
        <w:gridCol w:w="990"/>
      </w:tblGrid>
      <w:tr w:rsidR="00DC216F" w:rsidRPr="00083E3E" w:rsidTr="00DC216F">
        <w:trPr>
          <w:tblHeader/>
        </w:trPr>
        <w:tc>
          <w:tcPr>
            <w:tcW w:w="6480" w:type="dxa"/>
            <w:gridSpan w:val="4"/>
            <w:shd w:val="clear" w:color="auto" w:fill="auto"/>
          </w:tcPr>
          <w:p w:rsidR="00DC216F" w:rsidRPr="00083E3E" w:rsidRDefault="00DC216F" w:rsidP="00DC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83E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เจ้าหนี้การค้าและเจ้าหนี้อื่น</w:t>
            </w:r>
            <w:r w:rsidRPr="00083E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083E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:rsidR="00DC216F" w:rsidRPr="00083E3E" w:rsidRDefault="00DC216F" w:rsidP="00DC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DC216F" w:rsidRPr="00083E3E" w:rsidRDefault="00DC216F" w:rsidP="00DC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C216F" w:rsidRPr="00083E3E" w:rsidTr="00DC216F">
        <w:trPr>
          <w:tblHeader/>
        </w:trPr>
        <w:tc>
          <w:tcPr>
            <w:tcW w:w="4230" w:type="dxa"/>
            <w:shd w:val="clear" w:color="auto" w:fill="auto"/>
          </w:tcPr>
          <w:p w:rsidR="00DC216F" w:rsidRPr="00083E3E" w:rsidRDefault="00DC216F" w:rsidP="00DC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C216F" w:rsidRPr="00083E3E" w:rsidRDefault="00DC216F" w:rsidP="00DC216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83E3E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DC216F" w:rsidRPr="00083E3E" w:rsidRDefault="00DC216F" w:rsidP="00DC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C216F" w:rsidRPr="00083E3E" w:rsidRDefault="00DC216F" w:rsidP="00DC216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83E3E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340B" w:rsidRPr="00083E3E" w:rsidTr="00DC216F">
        <w:trPr>
          <w:tblHeader/>
        </w:trPr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5340B" w:rsidRPr="001E2AF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15340B" w:rsidRPr="001E2AF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1E2AF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15340B" w:rsidRPr="001E2AF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1E2AF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15340B" w:rsidRPr="001E2AF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340B" w:rsidRPr="001E2AF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15340B" w:rsidRPr="00083E3E" w:rsidTr="00DC216F">
        <w:trPr>
          <w:tblHeader/>
        </w:trPr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083E3E">
              <w:rPr>
                <w:rFonts w:ascii="Angsana New" w:hAnsi="Angsana New"/>
                <w:bCs/>
                <w:sz w:val="30"/>
                <w:szCs w:val="30"/>
              </w:rPr>
              <w:tab/>
              <w:t>2562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083E3E">
              <w:rPr>
                <w:rFonts w:ascii="Angsana New" w:hAnsi="Angsana New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7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083E3E">
              <w:rPr>
                <w:rFonts w:ascii="Angsana New" w:hAnsi="Angsana New"/>
                <w:bCs/>
                <w:sz w:val="30"/>
                <w:szCs w:val="30"/>
              </w:rPr>
              <w:tab/>
              <w:t>2562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083E3E">
              <w:rPr>
                <w:rFonts w:ascii="Angsana New" w:hAnsi="Angsana New"/>
                <w:bCs/>
                <w:sz w:val="30"/>
                <w:szCs w:val="30"/>
              </w:rPr>
              <w:tab/>
              <w:t>2561</w:t>
            </w:r>
          </w:p>
        </w:tc>
      </w:tr>
      <w:tr w:rsidR="0015340B" w:rsidRPr="00083E3E" w:rsidTr="00DC216F">
        <w:trPr>
          <w:tblHeader/>
        </w:trPr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83E3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3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3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E3E">
              <w:rPr>
                <w:rFonts w:ascii="Angsana New" w:hAnsi="Angsana New"/>
                <w:sz w:val="30"/>
                <w:szCs w:val="30"/>
                <w:cs/>
              </w:rPr>
              <w:t>บริษัท วีเซิร์ฟพลัส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3E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83E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3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340B" w:rsidRPr="00083E3E" w:rsidTr="00DC216F">
        <w:trPr>
          <w:trHeight w:val="80"/>
        </w:trPr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3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E3E">
              <w:rPr>
                <w:rFonts w:ascii="Angsana New" w:hAnsi="Angsana New"/>
                <w:sz w:val="30"/>
                <w:szCs w:val="30"/>
                <w:cs/>
              </w:rPr>
              <w:t>บริษัท วีเน</w:t>
            </w:r>
            <w:r w:rsidRPr="00083E3E">
              <w:rPr>
                <w:rFonts w:ascii="Angsana New" w:hAnsi="Angsana New" w:hint="cs"/>
                <w:sz w:val="30"/>
                <w:szCs w:val="30"/>
                <w:cs/>
              </w:rPr>
              <w:t>็</w:t>
            </w:r>
            <w:r w:rsidRPr="00083E3E">
              <w:rPr>
                <w:rFonts w:ascii="Angsana New" w:hAnsi="Angsana New"/>
                <w:sz w:val="30"/>
                <w:szCs w:val="30"/>
                <w:cs/>
              </w:rPr>
              <w:t>ท แคปปิทอล จำกัด</w:t>
            </w:r>
          </w:p>
        </w:tc>
        <w:tc>
          <w:tcPr>
            <w:tcW w:w="990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3E3E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3E3E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E3E">
              <w:rPr>
                <w:rFonts w:ascii="Angsana New" w:hAnsi="Angsana New"/>
                <w:sz w:val="30"/>
                <w:szCs w:val="30"/>
                <w:cs/>
              </w:rPr>
              <w:t>บริษัท วีเซิร์ฟพลัส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3E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E3E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83E3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วินท์คอม เทคโนโลยี (เอสจี)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3E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E3E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3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61F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โลจิสท์พลัส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852360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360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62" w:type="dxa"/>
            <w:shd w:val="clear" w:color="auto" w:fill="auto"/>
          </w:tcPr>
          <w:p w:rsidR="0015340B" w:rsidRPr="00852360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852360" w:rsidRDefault="0015340B" w:rsidP="0015340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5340B" w:rsidRPr="00852360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852360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360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83E3E">
              <w:rPr>
                <w:rFonts w:ascii="Angsana New" w:hAnsi="Angsana New" w:hint="cs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E3E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E3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5340B" w:rsidRPr="00083E3E" w:rsidTr="000E565B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3E3E">
              <w:rPr>
                <w:rFonts w:ascii="Angsana New" w:hAnsi="Angsana New" w:hint="cs"/>
                <w:sz w:val="30"/>
                <w:szCs w:val="30"/>
                <w:cs/>
              </w:rPr>
              <w:t>บริษัท บลู ฟิซ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15340B" w:rsidRPr="00852360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36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15340B" w:rsidRPr="00852360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852360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36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15340B" w:rsidRPr="00852360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852360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36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E3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5340B" w:rsidRPr="00083E3E" w:rsidTr="00E84914">
        <w:tc>
          <w:tcPr>
            <w:tcW w:w="4230" w:type="dxa"/>
            <w:shd w:val="clear" w:color="auto" w:fill="auto"/>
          </w:tcPr>
          <w:p w:rsidR="0015340B" w:rsidRPr="00E161F8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E3E">
              <w:rPr>
                <w:rFonts w:ascii="Angsana New" w:hAnsi="Angsana New" w:hint="cs"/>
                <w:sz w:val="30"/>
                <w:szCs w:val="30"/>
                <w:cs/>
              </w:rPr>
              <w:t>บริษัท วีเฮลท์ ทรีซิกตี้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852360" w:rsidRDefault="0015340B" w:rsidP="0015340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5340B" w:rsidRPr="00852360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852360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36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15340B" w:rsidRPr="00852360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852360" w:rsidRDefault="0015340B" w:rsidP="0015340B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5340B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E3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3E3E">
              <w:rPr>
                <w:rFonts w:ascii="Angsana New" w:hAnsi="Angsana New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990" w:type="dxa"/>
            <w:shd w:val="clear" w:color="auto" w:fill="auto"/>
          </w:tcPr>
          <w:p w:rsidR="0015340B" w:rsidRPr="00852360" w:rsidRDefault="0015340B" w:rsidP="0015340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5340B" w:rsidRPr="00852360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340B" w:rsidRPr="00852360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236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15340B" w:rsidRPr="00852360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340B" w:rsidRPr="00852360" w:rsidRDefault="0015340B" w:rsidP="0015340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3E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3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40B" w:rsidRPr="00852360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360">
              <w:rPr>
                <w:rFonts w:ascii="Angsana New" w:hAnsi="Angsana New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262" w:type="dxa"/>
            <w:shd w:val="clear" w:color="auto" w:fill="auto"/>
          </w:tcPr>
          <w:p w:rsidR="0015340B" w:rsidRPr="00852360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40B" w:rsidRPr="00852360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360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:rsidR="0015340B" w:rsidRPr="00852360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40B" w:rsidRPr="00852360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360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3E3E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15340B" w:rsidRPr="00852360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5340B" w:rsidRPr="00083E3E" w:rsidTr="00DC216F">
        <w:tc>
          <w:tcPr>
            <w:tcW w:w="4230" w:type="dxa"/>
            <w:shd w:val="clear" w:color="auto" w:fill="auto"/>
          </w:tcPr>
          <w:p w:rsidR="0015340B" w:rsidRPr="00083E3E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3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5340B" w:rsidRPr="00852360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360">
              <w:rPr>
                <w:rFonts w:ascii="Angsana New" w:hAnsi="Angsana New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262" w:type="dxa"/>
            <w:shd w:val="clear" w:color="auto" w:fill="auto"/>
          </w:tcPr>
          <w:p w:rsidR="0015340B" w:rsidRPr="00852360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5340B" w:rsidRPr="00852360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360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:rsidR="0015340B" w:rsidRPr="00852360" w:rsidRDefault="0015340B" w:rsidP="0015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5340B" w:rsidRPr="00852360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360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62" w:type="dxa"/>
            <w:shd w:val="clear" w:color="auto" w:fill="auto"/>
          </w:tcPr>
          <w:p w:rsidR="0015340B" w:rsidRPr="00083E3E" w:rsidRDefault="0015340B" w:rsidP="0015340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5340B" w:rsidRPr="00083E3E" w:rsidRDefault="0015340B" w:rsidP="0015340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</w:tr>
    </w:tbl>
    <w:p w:rsidR="00DC216F" w:rsidRPr="003B35C9" w:rsidRDefault="00DC216F" w:rsidP="00EC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DC216F" w:rsidRDefault="00DC2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:rsidR="0084322A" w:rsidRPr="000E0127" w:rsidRDefault="00011EC4" w:rsidP="00EC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0127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="0084322A" w:rsidRPr="003B35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B0698B" w:rsidRPr="003C1E76" w:rsidRDefault="00B0698B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AF3C24" w:rsidRPr="000E0127" w:rsidRDefault="00AF3C24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0E01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สัญญาการซื้อขายหรือรับบริการ</w:t>
      </w:r>
      <w:r w:rsidRPr="000E012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D418FF" w:rsidRPr="003C1E76" w:rsidRDefault="00D418FF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:rsidR="00745B75" w:rsidRPr="000E0127" w:rsidRDefault="00B60BBD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0E0127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</w:t>
      </w:r>
      <w:r w:rsidR="00FB2A4E" w:rsidRPr="000E0127">
        <w:rPr>
          <w:rFonts w:asciiTheme="majorBidi" w:hAnsiTheme="majorBidi" w:cstheme="majorBidi"/>
          <w:i/>
          <w:iCs/>
          <w:sz w:val="30"/>
          <w:szCs w:val="30"/>
          <w:cs/>
        </w:rPr>
        <w:t>สำนักงานและบริการระบบเงินเดือน</w:t>
      </w:r>
      <w:r w:rsidRPr="000E01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พนักงาน </w:t>
      </w:r>
    </w:p>
    <w:p w:rsidR="00440C52" w:rsidRPr="003C1E76" w:rsidRDefault="00440C52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:rsidR="00F663F6" w:rsidRPr="000E0127" w:rsidRDefault="004C532C" w:rsidP="00F66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0127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บริษัทได้ทำสัญญาบริการสำนักงานและบริการระบบเงินเดือนพนักงาน กับ บริษัท วีเน็ท แคปปิทอล จำกัด โดย</w:t>
      </w:r>
      <w:r w:rsidRPr="000E0127">
        <w:rPr>
          <w:rFonts w:asciiTheme="majorBidi" w:hAnsiTheme="majorBidi" w:cstheme="majorBidi"/>
          <w:sz w:val="30"/>
          <w:szCs w:val="30"/>
        </w:rPr>
        <w:t xml:space="preserve"> </w:t>
      </w:r>
      <w:r w:rsidRPr="000E0127">
        <w:rPr>
          <w:rFonts w:asciiTheme="majorBidi" w:hAnsiTheme="majorBidi" w:cstheme="majorBidi"/>
          <w:sz w:val="30"/>
          <w:szCs w:val="30"/>
          <w:cs/>
        </w:rPr>
        <w:t>บริษัท วีเน็ท แคปปิทอล จำกัด จะเป็นผู้ให้บริการด้านสำนักงาน อันได้แ</w:t>
      </w:r>
      <w:r w:rsidR="00986423" w:rsidRPr="000E0127">
        <w:rPr>
          <w:rFonts w:asciiTheme="majorBidi" w:hAnsiTheme="majorBidi" w:cstheme="majorBidi"/>
          <w:sz w:val="30"/>
          <w:szCs w:val="30"/>
          <w:cs/>
        </w:rPr>
        <w:t>ก่ การอำนวยความสะดวกด้านสถานที่</w:t>
      </w:r>
      <w:r w:rsidR="00986423" w:rsidRPr="000E0127">
        <w:rPr>
          <w:rFonts w:asciiTheme="majorBidi" w:hAnsiTheme="majorBidi" w:cstheme="majorBidi"/>
          <w:sz w:val="30"/>
          <w:szCs w:val="30"/>
        </w:rPr>
        <w:br/>
      </w:r>
      <w:r w:rsidRPr="000E0127">
        <w:rPr>
          <w:rFonts w:asciiTheme="majorBidi" w:hAnsiTheme="majorBidi" w:cstheme="majorBidi"/>
          <w:sz w:val="30"/>
          <w:szCs w:val="30"/>
          <w:cs/>
        </w:rPr>
        <w:t>การต้อนรับลูกค้าและผู้มาติดต่อ การสาธารณูปโภค การจัดการห้องประชุม รวมทั้งบริการจัดทำระบบเงินเดือน คำนวณภาษีหัก ณ ที่จ่าย คำนวณเงินสมทบกองทุนประกันสังคม และจัดเตรียมแบบยื่นแสดงรายการที่เกี่ยวข้องโดยคิดในอัตราคงที่</w:t>
      </w:r>
      <w:r w:rsidRPr="00D92EFA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D92EFA">
        <w:rPr>
          <w:rFonts w:asciiTheme="majorBidi" w:hAnsiTheme="majorBidi" w:cstheme="majorBidi"/>
          <w:sz w:val="30"/>
          <w:szCs w:val="30"/>
        </w:rPr>
        <w:t>45,000</w:t>
      </w:r>
      <w:r w:rsidRPr="000E0127">
        <w:rPr>
          <w:rFonts w:asciiTheme="majorBidi" w:hAnsiTheme="majorBidi" w:cstheme="majorBidi"/>
          <w:sz w:val="30"/>
          <w:szCs w:val="30"/>
        </w:rPr>
        <w:t xml:space="preserve"> </w:t>
      </w:r>
      <w:r w:rsidRPr="000E0127">
        <w:rPr>
          <w:rFonts w:asciiTheme="majorBidi" w:hAnsiTheme="majorBidi" w:cstheme="majorBidi"/>
          <w:sz w:val="30"/>
          <w:szCs w:val="30"/>
          <w:cs/>
        </w:rPr>
        <w:t xml:space="preserve">บาท รวมกับค่าบริการอื่นๆที่จะเรียกเก็บตามที่เกิดขึ้นจริงในอัตราที่ตกลงกันไว้ สัญญามีกำหนดระยะเวลาตั้งแต่วันที่ </w:t>
      </w:r>
      <w:r w:rsidR="00F663F6" w:rsidRPr="00BE5D4A">
        <w:rPr>
          <w:rFonts w:asciiTheme="majorBidi" w:hAnsiTheme="majorBidi" w:cstheme="majorBidi"/>
          <w:sz w:val="30"/>
          <w:szCs w:val="30"/>
        </w:rPr>
        <w:t xml:space="preserve">1 </w:t>
      </w:r>
      <w:r w:rsidR="00F663F6" w:rsidRPr="00BE5D4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663F6" w:rsidRPr="00BE5D4A">
        <w:rPr>
          <w:rFonts w:asciiTheme="majorBidi" w:hAnsiTheme="majorBidi" w:cstheme="majorBidi"/>
          <w:sz w:val="30"/>
          <w:szCs w:val="30"/>
        </w:rPr>
        <w:t>256</w:t>
      </w:r>
      <w:r w:rsidR="008545C5" w:rsidRPr="00BE5D4A">
        <w:rPr>
          <w:rFonts w:asciiTheme="majorBidi" w:hAnsiTheme="majorBidi" w:cstheme="majorBidi"/>
          <w:sz w:val="30"/>
          <w:szCs w:val="30"/>
        </w:rPr>
        <w:t>2</w:t>
      </w:r>
      <w:r w:rsidR="00F663F6" w:rsidRPr="00BE5D4A">
        <w:rPr>
          <w:rFonts w:asciiTheme="majorBidi" w:hAnsiTheme="majorBidi" w:cstheme="majorBidi"/>
          <w:sz w:val="30"/>
          <w:szCs w:val="30"/>
        </w:rPr>
        <w:t xml:space="preserve"> </w:t>
      </w:r>
      <w:r w:rsidR="00F663F6" w:rsidRPr="00BE5D4A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F663F6" w:rsidRPr="00BE5D4A">
        <w:rPr>
          <w:rFonts w:asciiTheme="majorBidi" w:hAnsiTheme="majorBidi" w:cstheme="majorBidi"/>
          <w:sz w:val="30"/>
          <w:szCs w:val="30"/>
        </w:rPr>
        <w:t xml:space="preserve">31 </w:t>
      </w:r>
      <w:r w:rsidR="00F663F6" w:rsidRPr="00BE5D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663F6" w:rsidRPr="00BE5D4A">
        <w:rPr>
          <w:rFonts w:asciiTheme="majorBidi" w:hAnsiTheme="majorBidi" w:cstheme="majorBidi"/>
          <w:sz w:val="30"/>
          <w:szCs w:val="30"/>
        </w:rPr>
        <w:t>256</w:t>
      </w:r>
      <w:r w:rsidR="008545C5" w:rsidRPr="00BE5D4A">
        <w:rPr>
          <w:rFonts w:asciiTheme="majorBidi" w:hAnsiTheme="majorBidi" w:cstheme="majorBidi"/>
          <w:sz w:val="30"/>
          <w:szCs w:val="30"/>
        </w:rPr>
        <w:t>2</w:t>
      </w:r>
      <w:r w:rsidR="00F663F6" w:rsidRPr="000E0127">
        <w:rPr>
          <w:rFonts w:asciiTheme="majorBidi" w:hAnsiTheme="majorBidi" w:cstheme="majorBidi"/>
          <w:sz w:val="30"/>
          <w:szCs w:val="30"/>
        </w:rPr>
        <w:t xml:space="preserve"> </w:t>
      </w:r>
    </w:p>
    <w:p w:rsidR="00764B39" w:rsidRPr="003C1E76" w:rsidRDefault="00764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:rsidR="006E3670" w:rsidRPr="000E0127" w:rsidRDefault="006E3670" w:rsidP="008E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0E0127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D91179" w:rsidRPr="000E0127">
        <w:rPr>
          <w:rFonts w:asciiTheme="majorBidi" w:hAnsiTheme="majorBidi" w:cstheme="majorBidi"/>
          <w:i/>
          <w:iCs/>
          <w:sz w:val="30"/>
          <w:szCs w:val="30"/>
          <w:cs/>
        </w:rPr>
        <w:t>การบริการ</w:t>
      </w:r>
      <w:r w:rsidRPr="000E0127">
        <w:rPr>
          <w:rFonts w:asciiTheme="majorBidi" w:hAnsiTheme="majorBidi" w:cstheme="majorBidi"/>
          <w:i/>
          <w:iCs/>
          <w:sz w:val="30"/>
          <w:szCs w:val="30"/>
          <w:cs/>
        </w:rPr>
        <w:t>บริหาร</w:t>
      </w:r>
      <w:r w:rsidR="00020390" w:rsidRPr="000E0127">
        <w:rPr>
          <w:rFonts w:asciiTheme="majorBidi" w:hAnsiTheme="majorBidi" w:cstheme="majorBidi"/>
          <w:i/>
          <w:iCs/>
          <w:sz w:val="30"/>
          <w:szCs w:val="30"/>
          <w:cs/>
        </w:rPr>
        <w:t>อุปกรณ์และ</w:t>
      </w:r>
      <w:r w:rsidR="00D91179" w:rsidRPr="000E0127">
        <w:rPr>
          <w:rFonts w:asciiTheme="majorBidi" w:hAnsiTheme="majorBidi" w:cstheme="majorBidi"/>
          <w:i/>
          <w:iCs/>
          <w:sz w:val="30"/>
          <w:szCs w:val="30"/>
          <w:cs/>
        </w:rPr>
        <w:t>อะไหล่</w:t>
      </w:r>
      <w:r w:rsidRPr="000E01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:rsidR="00440C52" w:rsidRPr="003C1E76" w:rsidRDefault="00440C52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:rsidR="004C532C" w:rsidRPr="000E0127" w:rsidRDefault="004C532C" w:rsidP="004C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0127">
        <w:rPr>
          <w:rFonts w:asciiTheme="majorBidi" w:hAnsiTheme="majorBidi" w:cstheme="majorBidi"/>
          <w:sz w:val="30"/>
          <w:szCs w:val="30"/>
          <w:cs/>
        </w:rPr>
        <w:t>บริษัทได้ทำสัญญาการบริการบริหารอุปกรณ์และอะไหล่ กับ บริษัท วีเซิร์ฟพลัส จำกัด โดย บริษัท</w:t>
      </w:r>
      <w:r w:rsidRPr="000E0127">
        <w:rPr>
          <w:rFonts w:asciiTheme="majorBidi" w:hAnsiTheme="majorBidi" w:cstheme="majorBidi"/>
          <w:sz w:val="30"/>
          <w:szCs w:val="30"/>
        </w:rPr>
        <w:t xml:space="preserve"> </w:t>
      </w:r>
      <w:r w:rsidRPr="000E0127">
        <w:rPr>
          <w:rFonts w:asciiTheme="majorBidi" w:hAnsiTheme="majorBidi" w:cstheme="majorBidi"/>
          <w:sz w:val="30"/>
          <w:szCs w:val="30"/>
          <w:cs/>
        </w:rPr>
        <w:t>วีเซิร์ฟพลัส จำกัด จะเป็นผู้ให้บริการจัดเก็บดูแล และบริการจัดส่งอุปกรณ์และอะไหล่ไปยังสถานที่ให้บริการตามเงื่อนไขที่</w:t>
      </w:r>
      <w:r w:rsidR="00986423" w:rsidRPr="000E0127">
        <w:rPr>
          <w:rFonts w:asciiTheme="majorBidi" w:hAnsiTheme="majorBidi" w:cstheme="majorBidi"/>
          <w:sz w:val="30"/>
          <w:szCs w:val="30"/>
        </w:rPr>
        <w:br/>
      </w:r>
      <w:r w:rsidRPr="000E0127">
        <w:rPr>
          <w:rFonts w:asciiTheme="majorBidi" w:hAnsiTheme="majorBidi" w:cstheme="majorBidi"/>
          <w:sz w:val="30"/>
          <w:szCs w:val="30"/>
          <w:cs/>
        </w:rPr>
        <w:t xml:space="preserve">ตกลงกัน รวมทั้งจัดทำประกันอัคคีภัยและประกันอุบัติเหตุสำหรับอุปกรณ์และอะไหล่ ดังกล่าวด้วย โดยคิดอัตราคงที่เดือนละ </w:t>
      </w:r>
      <w:r w:rsidR="00F663F6" w:rsidRPr="000E0127">
        <w:rPr>
          <w:rFonts w:asciiTheme="majorBidi" w:hAnsiTheme="majorBidi" w:cstheme="majorBidi"/>
          <w:sz w:val="30"/>
          <w:szCs w:val="30"/>
        </w:rPr>
        <w:t>31</w:t>
      </w:r>
      <w:r w:rsidRPr="000E0127">
        <w:rPr>
          <w:rFonts w:asciiTheme="majorBidi" w:hAnsiTheme="majorBidi" w:cstheme="majorBidi"/>
          <w:sz w:val="30"/>
          <w:szCs w:val="30"/>
        </w:rPr>
        <w:t>,000</w:t>
      </w:r>
      <w:r w:rsidRPr="000E0127">
        <w:rPr>
          <w:rFonts w:asciiTheme="majorBidi" w:hAnsiTheme="majorBidi" w:cstheme="majorBidi"/>
          <w:sz w:val="30"/>
          <w:szCs w:val="30"/>
          <w:cs/>
        </w:rPr>
        <w:t xml:space="preserve"> บาท สัญญา</w:t>
      </w:r>
      <w:r w:rsidR="00F663F6" w:rsidRPr="000E0127">
        <w:rPr>
          <w:rFonts w:asciiTheme="majorBidi" w:hAnsiTheme="majorBidi" w:cstheme="majorBidi"/>
          <w:sz w:val="30"/>
          <w:szCs w:val="30"/>
          <w:cs/>
        </w:rPr>
        <w:t xml:space="preserve">มีกำหนดระยะเวลาตั้งแต่วันที่ </w:t>
      </w:r>
      <w:r w:rsidR="00F663F6" w:rsidRPr="000E0127">
        <w:rPr>
          <w:rFonts w:asciiTheme="majorBidi" w:hAnsiTheme="majorBidi" w:cstheme="majorBidi"/>
          <w:sz w:val="30"/>
          <w:szCs w:val="30"/>
        </w:rPr>
        <w:t>1</w:t>
      </w:r>
      <w:r w:rsidR="00F663F6" w:rsidRPr="000E0127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F663F6" w:rsidRPr="000E0127">
        <w:rPr>
          <w:rFonts w:asciiTheme="majorBidi" w:hAnsiTheme="majorBidi" w:cstheme="majorBidi"/>
          <w:sz w:val="30"/>
          <w:szCs w:val="30"/>
        </w:rPr>
        <w:t>256</w:t>
      </w:r>
      <w:r w:rsidR="008545C5">
        <w:rPr>
          <w:rFonts w:asciiTheme="majorBidi" w:hAnsiTheme="majorBidi" w:cstheme="majorBidi"/>
          <w:sz w:val="30"/>
          <w:szCs w:val="30"/>
        </w:rPr>
        <w:t>1</w:t>
      </w:r>
      <w:r w:rsidR="00F663F6" w:rsidRPr="000E0127">
        <w:rPr>
          <w:rFonts w:asciiTheme="majorBidi" w:hAnsiTheme="majorBidi" w:cstheme="majorBidi"/>
          <w:sz w:val="30"/>
          <w:szCs w:val="30"/>
        </w:rPr>
        <w:t xml:space="preserve"> </w:t>
      </w:r>
      <w:r w:rsidR="00F663F6" w:rsidRPr="000E0127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F663F6" w:rsidRPr="000E0127">
        <w:rPr>
          <w:rFonts w:asciiTheme="majorBidi" w:hAnsiTheme="majorBidi" w:cstheme="majorBidi"/>
          <w:sz w:val="30"/>
          <w:szCs w:val="30"/>
        </w:rPr>
        <w:t xml:space="preserve">30 </w:t>
      </w:r>
      <w:r w:rsidR="00F663F6" w:rsidRPr="000E012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8545C5">
        <w:rPr>
          <w:rFonts w:asciiTheme="majorBidi" w:hAnsiTheme="majorBidi" w:cstheme="majorBidi"/>
          <w:sz w:val="30"/>
          <w:szCs w:val="30"/>
        </w:rPr>
        <w:t>2562</w:t>
      </w:r>
      <w:r w:rsidR="00F663F6" w:rsidRPr="000E0127">
        <w:rPr>
          <w:rFonts w:asciiTheme="majorBidi" w:hAnsiTheme="majorBidi" w:cstheme="majorBidi"/>
          <w:sz w:val="30"/>
          <w:szCs w:val="30"/>
        </w:rPr>
        <w:t xml:space="preserve"> </w:t>
      </w:r>
    </w:p>
    <w:p w:rsidR="00E03B9D" w:rsidRPr="003C1E76" w:rsidRDefault="00E03B9D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:rsidR="006E3670" w:rsidRPr="000E0127" w:rsidRDefault="006E36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0E0127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B34E53" w:rsidRPr="000E0127">
        <w:rPr>
          <w:rFonts w:asciiTheme="majorBidi" w:hAnsiTheme="majorBidi" w:cstheme="majorBidi"/>
          <w:i/>
          <w:iCs/>
          <w:sz w:val="30"/>
          <w:szCs w:val="30"/>
          <w:cs/>
        </w:rPr>
        <w:t>อนุญาตให้ใช้สิทธิในโปรแกรมคอมพิวเตอร์</w:t>
      </w:r>
    </w:p>
    <w:p w:rsidR="00440C52" w:rsidRPr="003C1E76" w:rsidRDefault="00440C52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D271BB" w:rsidRPr="000E0127" w:rsidRDefault="004C532C" w:rsidP="00795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0E0127">
        <w:rPr>
          <w:rFonts w:asciiTheme="majorBidi" w:hAnsiTheme="majorBidi" w:cstheme="majorBidi"/>
          <w:sz w:val="30"/>
          <w:szCs w:val="30"/>
          <w:cs/>
        </w:rPr>
        <w:t>บริษัท วีเซิร์ฟพลัส จำกัด ได้ทำสัญญาอนุญาตให้ใช้สิทธิในโปรแกรมคอมพิวเตอร์ กับบริษัท เอ็นทีเอ็น โซลูชั่น จำกัด</w:t>
      </w:r>
      <w:r w:rsidR="000F2D19" w:rsidRPr="000E0127">
        <w:rPr>
          <w:rFonts w:asciiTheme="majorBidi" w:hAnsiTheme="majorBidi" w:cstheme="majorBidi"/>
          <w:sz w:val="30"/>
          <w:szCs w:val="30"/>
        </w:rPr>
        <w:t xml:space="preserve"> </w:t>
      </w:r>
      <w:r w:rsidRPr="000E0127">
        <w:rPr>
          <w:rFonts w:asciiTheme="majorBidi" w:hAnsiTheme="majorBidi" w:cstheme="majorBidi"/>
          <w:sz w:val="30"/>
          <w:szCs w:val="30"/>
          <w:cs/>
        </w:rPr>
        <w:t xml:space="preserve">โดยบริษัท เอ็นทีเอ็น โซลูชั่น จำกัด จะเป็นผู้อนุญาตให้ใช้สิทธิในโปรแกรม </w:t>
      </w:r>
      <w:r w:rsidRPr="000E0127">
        <w:rPr>
          <w:rFonts w:asciiTheme="majorBidi" w:hAnsiTheme="majorBidi" w:cstheme="majorBidi"/>
          <w:sz w:val="30"/>
          <w:szCs w:val="30"/>
        </w:rPr>
        <w:t xml:space="preserve">NIMBUS (ERP) </w:t>
      </w:r>
      <w:r w:rsidRPr="000E0127">
        <w:rPr>
          <w:rFonts w:asciiTheme="majorBidi" w:hAnsiTheme="majorBidi" w:cstheme="majorBidi"/>
          <w:sz w:val="30"/>
          <w:szCs w:val="30"/>
          <w:cs/>
        </w:rPr>
        <w:t>ที่ใช้ในการดำเนินงาน รวมทั้งเป็นผู้ให้บริการที่เกี่ยวข้องกับระบบงานดังกล่าวโดยคิดในอัตราคงที่เดือนละ 30</w:t>
      </w:r>
      <w:r w:rsidRPr="000E0127">
        <w:rPr>
          <w:rFonts w:asciiTheme="majorBidi" w:hAnsiTheme="majorBidi" w:cstheme="majorBidi"/>
          <w:sz w:val="30"/>
          <w:szCs w:val="30"/>
        </w:rPr>
        <w:t>,</w:t>
      </w:r>
      <w:r w:rsidRPr="000E0127">
        <w:rPr>
          <w:rFonts w:asciiTheme="majorBidi" w:hAnsiTheme="majorBidi" w:cstheme="majorBidi"/>
          <w:sz w:val="30"/>
          <w:szCs w:val="30"/>
          <w:cs/>
        </w:rPr>
        <w:t>000 บาท รวมกับค่าบริการอื่นๆที่จะเรียกเก็บตามที่เกิดขึ้นจริงในอัตราที่ตกลงกันไว้ สัญญามีกำหนดระยะเวลาตั้งแต่วันที่</w:t>
      </w:r>
      <w:r w:rsidR="00986423" w:rsidRPr="000E0127">
        <w:rPr>
          <w:rFonts w:asciiTheme="majorBidi" w:hAnsiTheme="majorBidi" w:cstheme="majorBidi"/>
          <w:sz w:val="30"/>
          <w:szCs w:val="30"/>
        </w:rPr>
        <w:br/>
      </w:r>
      <w:r w:rsidRPr="000E0127">
        <w:rPr>
          <w:rFonts w:asciiTheme="majorBidi" w:hAnsiTheme="majorBidi" w:cstheme="majorBidi"/>
          <w:sz w:val="30"/>
          <w:szCs w:val="30"/>
          <w:cs/>
        </w:rPr>
        <w:t>1 กันยายน</w:t>
      </w:r>
      <w:r w:rsidR="005C3EB2" w:rsidRPr="000E0127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5C3EB2" w:rsidRPr="000E0127">
        <w:rPr>
          <w:rFonts w:asciiTheme="majorBidi" w:hAnsiTheme="majorBidi" w:cstheme="majorBidi"/>
          <w:sz w:val="30"/>
          <w:szCs w:val="30"/>
        </w:rPr>
        <w:t>6</w:t>
      </w:r>
      <w:r w:rsidR="008545C5">
        <w:rPr>
          <w:rFonts w:asciiTheme="majorBidi" w:hAnsiTheme="majorBidi" w:cstheme="majorBidi"/>
          <w:sz w:val="30"/>
          <w:szCs w:val="30"/>
        </w:rPr>
        <w:t>1</w:t>
      </w:r>
      <w:r w:rsidRPr="000E0127">
        <w:rPr>
          <w:rFonts w:asciiTheme="majorBidi" w:hAnsiTheme="majorBidi" w:cstheme="majorBidi"/>
          <w:sz w:val="30"/>
          <w:szCs w:val="30"/>
          <w:cs/>
        </w:rPr>
        <w:t xml:space="preserve"> ถึงวันที่ 31 สิงหาคม</w:t>
      </w:r>
      <w:r w:rsidR="005C3EB2" w:rsidRPr="000E0127">
        <w:rPr>
          <w:rFonts w:asciiTheme="majorBidi" w:hAnsiTheme="majorBidi" w:cstheme="majorBidi"/>
          <w:sz w:val="30"/>
          <w:szCs w:val="30"/>
          <w:cs/>
        </w:rPr>
        <w:t xml:space="preserve"> 256</w:t>
      </w:r>
      <w:r w:rsidR="008545C5">
        <w:rPr>
          <w:rFonts w:asciiTheme="majorBidi" w:hAnsiTheme="majorBidi" w:cstheme="majorBidi"/>
          <w:sz w:val="30"/>
          <w:szCs w:val="30"/>
        </w:rPr>
        <w:t>2</w:t>
      </w:r>
    </w:p>
    <w:p w:rsidR="00EC1B21" w:rsidRPr="003C1E76" w:rsidRDefault="00EC1B21" w:rsidP="003C1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:rsidR="008B34E7" w:rsidRPr="000E0127" w:rsidRDefault="008B34E7" w:rsidP="008B3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E0127">
        <w:rPr>
          <w:rFonts w:asciiTheme="majorBidi" w:hAnsiTheme="majorBidi" w:cstheme="majorBidi"/>
          <w:i/>
          <w:iCs/>
          <w:sz w:val="30"/>
          <w:szCs w:val="30"/>
          <w:cs/>
        </w:rPr>
        <w:t>การทำสัญญาค้ำประกันหนี้สินทางการค้า</w:t>
      </w:r>
    </w:p>
    <w:p w:rsidR="008B34E7" w:rsidRPr="003C1E76" w:rsidRDefault="008B34E7" w:rsidP="0058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DC216F" w:rsidRDefault="008B34E7" w:rsidP="008B3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0127">
        <w:rPr>
          <w:rFonts w:asciiTheme="majorBidi" w:hAnsiTheme="majorBidi" w:cstheme="majorBidi"/>
          <w:sz w:val="30"/>
          <w:szCs w:val="30"/>
          <w:cs/>
        </w:rPr>
        <w:t xml:space="preserve">บริษัทเข้าทำสัญญาค้ำประกันหนี้สินทางการค้าของ บริษัท วีเซิร์ฟพลัส จำกัด โดยบริษัทมีภาระค้ำประกันในหนี้สินทางการค้าร้อยละ </w:t>
      </w:r>
      <w:r w:rsidRPr="000E0127">
        <w:rPr>
          <w:rFonts w:asciiTheme="majorBidi" w:hAnsiTheme="majorBidi" w:cstheme="majorBidi"/>
          <w:sz w:val="30"/>
          <w:szCs w:val="30"/>
        </w:rPr>
        <w:t xml:space="preserve">51 </w:t>
      </w:r>
      <w:r w:rsidRPr="000E0127">
        <w:rPr>
          <w:rFonts w:asciiTheme="majorBidi" w:hAnsiTheme="majorBidi" w:cstheme="majorBidi"/>
          <w:sz w:val="30"/>
          <w:szCs w:val="30"/>
          <w:cs/>
        </w:rPr>
        <w:t>ตามสัดส่วนการถือหุ้นในบริษัท</w:t>
      </w:r>
      <w:r w:rsidR="00986423" w:rsidRPr="000E01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0127">
        <w:rPr>
          <w:rFonts w:asciiTheme="majorBidi" w:hAnsiTheme="majorBidi" w:cstheme="majorBidi"/>
          <w:sz w:val="30"/>
          <w:szCs w:val="30"/>
          <w:cs/>
        </w:rPr>
        <w:t>วีเซิร์ฟพลัส จำกัด</w:t>
      </w:r>
    </w:p>
    <w:p w:rsidR="00DC216F" w:rsidRDefault="00DC2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3C1E76" w:rsidRDefault="003C1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C6792" w:rsidRPr="000E0127" w:rsidRDefault="00584B04" w:rsidP="00172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4C532C" w:rsidRPr="000E0127">
        <w:rPr>
          <w:rFonts w:asciiTheme="majorBidi" w:hAnsiTheme="majorBidi" w:cstheme="majorBidi"/>
          <w:b/>
          <w:bCs/>
          <w:sz w:val="30"/>
          <w:szCs w:val="30"/>
        </w:rPr>
        <w:tab/>
      </w:r>
      <w:r w:rsidR="005032A3" w:rsidRPr="000E0127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ลูกหนี้การค้าและลูกหนี้อื่น</w:t>
      </w:r>
    </w:p>
    <w:p w:rsidR="00752303" w:rsidRPr="00584B04" w:rsidRDefault="00752303" w:rsidP="00752303">
      <w:pPr>
        <w:spacing w:line="240" w:lineRule="auto"/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481DC0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81DC0" w:rsidRPr="001E2AFE" w:rsidRDefault="00481DC0" w:rsidP="009204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481DC0" w:rsidRPr="001E2AFE" w:rsidRDefault="00481DC0" w:rsidP="009204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584B04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481DC0" w:rsidRPr="001E2AFE" w:rsidRDefault="001A69C6" w:rsidP="001A69C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7019D8" w:rsidP="007019D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4,408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81DC0" w:rsidRPr="00784DA0" w:rsidRDefault="00D21524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4DA0">
              <w:rPr>
                <w:rFonts w:asciiTheme="majorBidi" w:hAnsiTheme="majorBidi" w:cstheme="majorBidi"/>
                <w:sz w:val="30"/>
                <w:szCs w:val="30"/>
              </w:rPr>
              <w:t>251,750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599,811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81DC0" w:rsidRPr="001E2AFE" w:rsidRDefault="007019D8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120,196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460,359</w:t>
            </w: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81DC0" w:rsidRPr="00784DA0" w:rsidRDefault="001E092F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251,82</w:t>
            </w:r>
            <w:r w:rsidR="00D21524" w:rsidRPr="00784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599,811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81DC0" w:rsidRPr="001E2AFE" w:rsidRDefault="007019D8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124,604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460,359</w:t>
            </w: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784DA0" w:rsidRDefault="00D21524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DA0">
              <w:rPr>
                <w:rFonts w:asciiTheme="majorBidi" w:hAnsiTheme="majorBidi" w:cstheme="majorBidi"/>
                <w:sz w:val="30"/>
                <w:szCs w:val="30"/>
              </w:rPr>
              <w:t>(719</w:t>
            </w:r>
            <w:r w:rsidR="001A69C6" w:rsidRPr="00784D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(678)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7019D8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</w:tr>
      <w:tr w:rsidR="00B96370" w:rsidRPr="001E2AFE" w:rsidTr="009204EF">
        <w:tc>
          <w:tcPr>
            <w:tcW w:w="3240" w:type="dxa"/>
            <w:shd w:val="clear" w:color="auto" w:fill="auto"/>
          </w:tcPr>
          <w:p w:rsidR="00B96370" w:rsidRPr="001E2AFE" w:rsidRDefault="00B96370" w:rsidP="00B9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96370" w:rsidRPr="00560626" w:rsidRDefault="00B96370" w:rsidP="00B96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E72C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370" w:rsidRPr="00784DA0" w:rsidRDefault="00B96370" w:rsidP="00B963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4D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251,107</w:t>
            </w:r>
          </w:p>
        </w:tc>
        <w:tc>
          <w:tcPr>
            <w:tcW w:w="262" w:type="dxa"/>
            <w:shd w:val="clear" w:color="auto" w:fill="auto"/>
          </w:tcPr>
          <w:p w:rsidR="00B96370" w:rsidRPr="001E2AFE" w:rsidRDefault="00B96370" w:rsidP="00B963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370" w:rsidRPr="001E2AFE" w:rsidRDefault="00B96370" w:rsidP="00B963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</w:tcPr>
          <w:p w:rsidR="00B96370" w:rsidRPr="001E2AFE" w:rsidRDefault="00B96370" w:rsidP="00B9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370" w:rsidRPr="001E2AFE" w:rsidRDefault="00B96370" w:rsidP="00B963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124,376</w:t>
            </w:r>
          </w:p>
        </w:tc>
        <w:tc>
          <w:tcPr>
            <w:tcW w:w="270" w:type="dxa"/>
            <w:shd w:val="clear" w:color="auto" w:fill="auto"/>
          </w:tcPr>
          <w:p w:rsidR="00B96370" w:rsidRPr="001E2AFE" w:rsidRDefault="00B96370" w:rsidP="00B9637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6370" w:rsidRPr="001E2AFE" w:rsidRDefault="00B96370" w:rsidP="00B963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460,131</w:t>
            </w:r>
          </w:p>
        </w:tc>
      </w:tr>
      <w:tr w:rsidR="007656F5" w:rsidRPr="001E2AFE" w:rsidTr="00813528">
        <w:tc>
          <w:tcPr>
            <w:tcW w:w="3240" w:type="dxa"/>
            <w:shd w:val="clear" w:color="auto" w:fill="auto"/>
          </w:tcPr>
          <w:p w:rsidR="007656F5" w:rsidRPr="00584B04" w:rsidRDefault="007656F5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7656F5" w:rsidRPr="00584B04" w:rsidRDefault="007656F5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7656F5" w:rsidRPr="00584B04" w:rsidRDefault="007656F5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656F5" w:rsidRPr="00584B04" w:rsidRDefault="007656F5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7656F5" w:rsidRPr="00584B04" w:rsidRDefault="007656F5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656F5" w:rsidRPr="00584B04" w:rsidRDefault="007656F5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7656F5" w:rsidRPr="00584B04" w:rsidRDefault="007656F5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656F5" w:rsidRPr="00584B04" w:rsidRDefault="007656F5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7656F5" w:rsidRPr="00584B04" w:rsidRDefault="007656F5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13528" w:rsidRPr="001E2AFE" w:rsidTr="00813528">
        <w:tc>
          <w:tcPr>
            <w:tcW w:w="3240" w:type="dxa"/>
            <w:shd w:val="clear" w:color="auto" w:fill="auto"/>
          </w:tcPr>
          <w:p w:rsidR="00813528" w:rsidRPr="00560626" w:rsidRDefault="00813528" w:rsidP="0081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6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ลูกหนี้ตามสัญญาเช่าทางการเงิน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813528" w:rsidRPr="00560626" w:rsidRDefault="00813528" w:rsidP="0081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13528" w:rsidRPr="00560626" w:rsidRDefault="00813528" w:rsidP="0081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3528" w:rsidRPr="00560626" w:rsidRDefault="00813528" w:rsidP="0081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813528" w:rsidRPr="00560626" w:rsidRDefault="00813528" w:rsidP="0081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3528" w:rsidRPr="00560626" w:rsidRDefault="00813528" w:rsidP="0081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13528" w:rsidRPr="00560626" w:rsidRDefault="00813528" w:rsidP="0081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3528" w:rsidRPr="00560626" w:rsidRDefault="00813528" w:rsidP="0081352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13528" w:rsidRPr="00560626" w:rsidRDefault="00813528" w:rsidP="0081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13528" w:rsidRPr="001E2AFE" w:rsidTr="00813528">
        <w:tc>
          <w:tcPr>
            <w:tcW w:w="3240" w:type="dxa"/>
            <w:shd w:val="clear" w:color="auto" w:fill="auto"/>
          </w:tcPr>
          <w:p w:rsidR="00813528" w:rsidRPr="00560626" w:rsidRDefault="00813528" w:rsidP="0081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813528" w:rsidRPr="00560626" w:rsidRDefault="00813528" w:rsidP="0081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E72C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:rsidR="00813528" w:rsidRPr="00560626" w:rsidRDefault="00813528" w:rsidP="0081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4,764</w:t>
            </w:r>
          </w:p>
        </w:tc>
        <w:tc>
          <w:tcPr>
            <w:tcW w:w="262" w:type="dxa"/>
            <w:shd w:val="clear" w:color="auto" w:fill="auto"/>
          </w:tcPr>
          <w:p w:rsidR="00813528" w:rsidRPr="00560626" w:rsidRDefault="00813528" w:rsidP="0081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813528" w:rsidRPr="00560626" w:rsidRDefault="00813528" w:rsidP="0081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5,884</w:t>
            </w:r>
          </w:p>
        </w:tc>
        <w:tc>
          <w:tcPr>
            <w:tcW w:w="262" w:type="dxa"/>
            <w:shd w:val="clear" w:color="auto" w:fill="auto"/>
          </w:tcPr>
          <w:p w:rsidR="00813528" w:rsidRPr="00560626" w:rsidRDefault="00813528" w:rsidP="0081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13528" w:rsidRPr="00E05799" w:rsidRDefault="00813528" w:rsidP="008135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13528" w:rsidRPr="00E05799" w:rsidRDefault="00813528" w:rsidP="0081352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13528" w:rsidRPr="00E05799" w:rsidRDefault="00813528" w:rsidP="008135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5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13528" w:rsidRPr="001E2AFE" w:rsidTr="007656F5">
        <w:tc>
          <w:tcPr>
            <w:tcW w:w="3240" w:type="dxa"/>
            <w:shd w:val="clear" w:color="auto" w:fill="auto"/>
          </w:tcPr>
          <w:p w:rsidR="00813528" w:rsidRPr="00584B04" w:rsidRDefault="00813528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813528" w:rsidRPr="00584B04" w:rsidRDefault="00813528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13528" w:rsidRPr="00584B04" w:rsidRDefault="00813528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3528" w:rsidRPr="00584B04" w:rsidRDefault="00813528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813528" w:rsidRPr="00584B04" w:rsidRDefault="00813528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13528" w:rsidRPr="00584B04" w:rsidRDefault="00813528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813528" w:rsidRPr="00584B04" w:rsidRDefault="00813528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13528" w:rsidRPr="00584B04" w:rsidRDefault="00813528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13528" w:rsidRPr="00584B04" w:rsidRDefault="00813528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81DC0" w:rsidRPr="001E2AFE" w:rsidTr="009204EF">
        <w:trPr>
          <w:trHeight w:val="80"/>
        </w:trPr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BE72CC" w:rsidP="00BE7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E72C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81DC0" w:rsidRPr="00D92EFA" w:rsidRDefault="00BE72CC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53,310</w:t>
            </w:r>
          </w:p>
        </w:tc>
        <w:tc>
          <w:tcPr>
            <w:tcW w:w="262" w:type="dxa"/>
            <w:shd w:val="clear" w:color="auto" w:fill="auto"/>
          </w:tcPr>
          <w:p w:rsidR="00481DC0" w:rsidRPr="00D92EFA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81DC0" w:rsidRPr="00D92EFA" w:rsidRDefault="00BE72CC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55,612</w:t>
            </w:r>
          </w:p>
        </w:tc>
        <w:tc>
          <w:tcPr>
            <w:tcW w:w="262" w:type="dxa"/>
            <w:shd w:val="clear" w:color="auto" w:fill="auto"/>
          </w:tcPr>
          <w:p w:rsidR="00481DC0" w:rsidRPr="00D92EFA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81DC0" w:rsidRPr="00D92EFA" w:rsidRDefault="007019D8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2E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14,375</w:t>
            </w:r>
          </w:p>
        </w:tc>
        <w:tc>
          <w:tcPr>
            <w:tcW w:w="270" w:type="dxa"/>
            <w:shd w:val="clear" w:color="auto" w:fill="auto"/>
          </w:tcPr>
          <w:p w:rsidR="00481DC0" w:rsidRPr="00D92EFA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81DC0" w:rsidRPr="00D92EFA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2E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11,348</w:t>
            </w:r>
          </w:p>
        </w:tc>
      </w:tr>
      <w:tr w:rsidR="00481DC0" w:rsidRPr="000E0127" w:rsidTr="009204EF">
        <w:tc>
          <w:tcPr>
            <w:tcW w:w="3240" w:type="dxa"/>
            <w:shd w:val="clear" w:color="auto" w:fill="auto"/>
          </w:tcPr>
          <w:p w:rsidR="00481DC0" w:rsidRPr="00D92EFA" w:rsidRDefault="00481DC0" w:rsidP="000E01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D92EFA" w:rsidRDefault="00481DC0" w:rsidP="000E0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81DC0" w:rsidRPr="00D92EFA" w:rsidRDefault="00481DC0" w:rsidP="000E01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D92EFA" w:rsidRDefault="00481DC0" w:rsidP="000E01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81DC0" w:rsidRPr="00D92EFA" w:rsidRDefault="00481DC0" w:rsidP="000E01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D92EFA" w:rsidRDefault="00481DC0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81DC0" w:rsidRPr="00D92EFA" w:rsidRDefault="00481DC0" w:rsidP="000E01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81DC0" w:rsidRPr="00D92EFA" w:rsidRDefault="00481DC0" w:rsidP="000E012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81DC0" w:rsidRPr="00D92EFA" w:rsidRDefault="00481DC0" w:rsidP="000E01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D92EFA" w:rsidP="00765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1A69C6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204E99" w:rsidRDefault="007F5E13" w:rsidP="00D215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E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1,699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1,630</w:t>
            </w: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81DC0" w:rsidRPr="0060194E" w:rsidRDefault="00BE72CC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90,990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81DC0" w:rsidRPr="001E2AFE" w:rsidRDefault="00BE72CC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93,121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81DC0" w:rsidRPr="00204E99" w:rsidRDefault="007F5E13" w:rsidP="007F5E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E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65,882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70,794</w:t>
            </w: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DC0" w:rsidRPr="0060194E" w:rsidRDefault="00BE72CC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90,990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DC0" w:rsidRPr="001E2AFE" w:rsidRDefault="00BE72CC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72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93,121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DC0" w:rsidRPr="00204E99" w:rsidRDefault="007019D8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04E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67,581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72,424</w:t>
            </w:r>
          </w:p>
        </w:tc>
      </w:tr>
      <w:tr w:rsidR="00481DC0" w:rsidRPr="000E0127" w:rsidTr="009204EF">
        <w:tc>
          <w:tcPr>
            <w:tcW w:w="3240" w:type="dxa"/>
            <w:shd w:val="clear" w:color="auto" w:fill="auto"/>
          </w:tcPr>
          <w:p w:rsidR="00481DC0" w:rsidRPr="003C1E76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3C1E76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81DC0" w:rsidRPr="003C1E76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3C1E76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81DC0" w:rsidRPr="003C1E76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3C1E76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81DC0" w:rsidRPr="003C1E76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81DC0" w:rsidRPr="003C1E76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81DC0" w:rsidRPr="003C1E76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81DC0" w:rsidRPr="001E2AFE" w:rsidTr="009204EF">
        <w:tc>
          <w:tcPr>
            <w:tcW w:w="324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81DC0" w:rsidRPr="0060194E" w:rsidRDefault="0060194E" w:rsidP="006019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19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A56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6019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56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DE64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747,866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81DC0" w:rsidRPr="00204E99" w:rsidRDefault="00C90A2D" w:rsidP="00C90A2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4E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206,332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543,903</w:t>
            </w:r>
          </w:p>
        </w:tc>
      </w:tr>
      <w:tr w:rsidR="00481DC0" w:rsidRPr="000E0127" w:rsidTr="009204EF">
        <w:tc>
          <w:tcPr>
            <w:tcW w:w="3240" w:type="dxa"/>
            <w:shd w:val="clear" w:color="auto" w:fill="auto"/>
          </w:tcPr>
          <w:p w:rsidR="003C1E76" w:rsidRPr="001148F9" w:rsidRDefault="003C1E76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481DC0" w:rsidRPr="001148F9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481DC0" w:rsidRPr="001148F9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1148F9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481DC0" w:rsidRPr="001148F9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1148F9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481DC0" w:rsidRPr="001148F9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81DC0" w:rsidRPr="001148F9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481DC0" w:rsidRPr="001148F9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56F5" w:rsidRPr="001E2AFE" w:rsidTr="003B7458">
        <w:tc>
          <w:tcPr>
            <w:tcW w:w="4230" w:type="dxa"/>
            <w:gridSpan w:val="2"/>
            <w:shd w:val="clear" w:color="auto" w:fill="auto"/>
          </w:tcPr>
          <w:p w:rsidR="007656F5" w:rsidRPr="001E2AFE" w:rsidRDefault="007656F5" w:rsidP="00765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656F5" w:rsidRPr="001E2AFE" w:rsidRDefault="007656F5" w:rsidP="00765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7656F5" w:rsidRPr="001E2AFE" w:rsidRDefault="007656F5" w:rsidP="00765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656F5" w:rsidRPr="001E2AFE" w:rsidRDefault="007656F5" w:rsidP="00765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7656F5" w:rsidRPr="001E2AFE" w:rsidRDefault="007656F5" w:rsidP="00765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656F5" w:rsidRPr="001E2AFE" w:rsidRDefault="007656F5" w:rsidP="00765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7656F5" w:rsidRPr="001E2AFE" w:rsidRDefault="007656F5" w:rsidP="00765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656F5" w:rsidRPr="001E2AFE" w:rsidRDefault="007656F5" w:rsidP="00765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7656F5" w:rsidRPr="007656F5" w:rsidTr="003B7458">
        <w:tc>
          <w:tcPr>
            <w:tcW w:w="4230" w:type="dxa"/>
            <w:gridSpan w:val="2"/>
            <w:shd w:val="clear" w:color="auto" w:fill="auto"/>
          </w:tcPr>
          <w:p w:rsidR="007656F5" w:rsidRPr="001E2AFE" w:rsidRDefault="007656F5" w:rsidP="00765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7656F5" w:rsidRPr="007656F5" w:rsidRDefault="007656F5" w:rsidP="007656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656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56F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56F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656F5" w:rsidRPr="001E2AFE" w:rsidTr="007656F5">
        <w:tc>
          <w:tcPr>
            <w:tcW w:w="4230" w:type="dxa"/>
            <w:gridSpan w:val="2"/>
            <w:shd w:val="clear" w:color="auto" w:fill="auto"/>
          </w:tcPr>
          <w:p w:rsidR="007656F5" w:rsidRPr="001E2AFE" w:rsidRDefault="007656F5" w:rsidP="00765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656F5" w:rsidRPr="001E2AFE" w:rsidRDefault="007656F5" w:rsidP="007656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656F5" w:rsidRPr="001E2AFE" w:rsidRDefault="007656F5" w:rsidP="007656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656F5" w:rsidRPr="001E2AFE" w:rsidRDefault="007656F5" w:rsidP="007656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656F5" w:rsidRPr="001E2AFE" w:rsidRDefault="007656F5" w:rsidP="00765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656F5" w:rsidRPr="001E2AFE" w:rsidRDefault="007656F5" w:rsidP="007656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656F5" w:rsidRPr="001E2AFE" w:rsidRDefault="007656F5" w:rsidP="007656F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656F5" w:rsidRPr="001E2AFE" w:rsidRDefault="007656F5" w:rsidP="007656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56F5" w:rsidRPr="001E2AFE" w:rsidTr="009204EF">
        <w:tc>
          <w:tcPr>
            <w:tcW w:w="4230" w:type="dxa"/>
            <w:gridSpan w:val="2"/>
            <w:shd w:val="clear" w:color="auto" w:fill="auto"/>
          </w:tcPr>
          <w:p w:rsidR="007656F5" w:rsidRPr="007656F5" w:rsidRDefault="007656F5" w:rsidP="00765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656F5" w:rsidRPr="001E2AFE" w:rsidRDefault="00FD301D" w:rsidP="007656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62" w:type="dxa"/>
            <w:shd w:val="clear" w:color="auto" w:fill="auto"/>
          </w:tcPr>
          <w:p w:rsidR="007656F5" w:rsidRPr="001E2AFE" w:rsidRDefault="007656F5" w:rsidP="007656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656F5" w:rsidRPr="001E2AFE" w:rsidRDefault="00365A64" w:rsidP="007656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(218</w:t>
            </w:r>
            <w:r w:rsidR="007656F5"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7656F5" w:rsidRPr="001E2AFE" w:rsidRDefault="007656F5" w:rsidP="00765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656F5" w:rsidRPr="001E2AFE" w:rsidRDefault="00FD301D" w:rsidP="00FD301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656F5" w:rsidRPr="001E2AFE" w:rsidRDefault="007656F5" w:rsidP="007656F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7656F5" w:rsidRPr="001E2AFE" w:rsidRDefault="00365A64" w:rsidP="007656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</w:tbl>
    <w:p w:rsidR="001148F9" w:rsidRDefault="001148F9" w:rsidP="0055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148F9" w:rsidRDefault="0011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71680" w:rsidRPr="001E2AFE" w:rsidRDefault="00B71680" w:rsidP="0055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98060A" w:rsidRPr="003C1E76" w:rsidRDefault="0098060A" w:rsidP="00555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481DC0" w:rsidRPr="001E2AFE" w:rsidRDefault="00481DC0" w:rsidP="009204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481DC0" w:rsidRPr="001E2AFE" w:rsidRDefault="00481DC0" w:rsidP="009204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1DC0" w:rsidRPr="001E2AFE" w:rsidTr="00481DC0">
        <w:trPr>
          <w:trHeight w:val="80"/>
        </w:trPr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81DC0" w:rsidRPr="001E2AFE" w:rsidTr="009204EF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FC16DE" w:rsidP="00FC16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FD301D" w:rsidRDefault="00FD301D" w:rsidP="00FD30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301D">
              <w:rPr>
                <w:rFonts w:asciiTheme="majorBidi" w:hAnsiTheme="majorBidi" w:cstheme="majorBidi"/>
                <w:sz w:val="30"/>
                <w:szCs w:val="30"/>
              </w:rPr>
              <w:t>3,041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FC16DE" w:rsidP="00FC16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FD301D" w:rsidP="00FD30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1,367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FC16DE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FD301D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FC16DE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FD301D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FC16DE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FD301D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DC0" w:rsidRPr="001E2AFE" w:rsidTr="009204EF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1DC0" w:rsidRPr="001E2AFE" w:rsidRDefault="00FC16DE" w:rsidP="00FC16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81DC0" w:rsidRPr="001E2AFE" w:rsidRDefault="00FD301D" w:rsidP="00FD30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4,408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FC16DE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FD301D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DC0" w:rsidRPr="001E2AFE" w:rsidRDefault="00FC16DE" w:rsidP="003C1E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DC0" w:rsidRPr="001E2AFE" w:rsidRDefault="00FD301D" w:rsidP="00FD30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4,408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81DC0" w:rsidRPr="001E2AFE" w:rsidTr="007656F5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0" w:type="dxa"/>
            <w:shd w:val="clear" w:color="auto" w:fill="auto"/>
          </w:tcPr>
          <w:p w:rsidR="00481DC0" w:rsidRPr="001E2AFE" w:rsidRDefault="00FC16DE" w:rsidP="00481D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159,382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336,303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5D0772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85,254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252,332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481DC0" w:rsidRPr="001E2AFE" w:rsidRDefault="00FC16DE" w:rsidP="00481D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79,424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252,319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5D0772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22,803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197,379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:rsidR="00481DC0" w:rsidRPr="001E2AFE" w:rsidRDefault="00FC16DE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10,511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5D0772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1,699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10,420</w:t>
            </w:r>
          </w:p>
        </w:tc>
      </w:tr>
      <w:tr w:rsidR="00481DC0" w:rsidRPr="001E2AFE" w:rsidTr="009204EF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FC16DE" w:rsidP="00FC16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10,240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81DC0" w:rsidRPr="001E2AFE" w:rsidRDefault="005D0772" w:rsidP="005D07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10,212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FC16DE" w:rsidP="00481D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5D0772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81DC0" w:rsidRPr="001E2AFE" w:rsidRDefault="00FC16DE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251,750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599,811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81DC0" w:rsidRPr="001E2AFE" w:rsidRDefault="005D0772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120,196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460,359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81DC0" w:rsidRPr="001E2AFE" w:rsidRDefault="00FC16DE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(719)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(678)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5D0772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DC0" w:rsidRPr="001E2AFE" w:rsidRDefault="00FC16DE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251,031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DC0" w:rsidRPr="001E2AFE" w:rsidRDefault="005D0772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119,968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460,131</w:t>
            </w:r>
          </w:p>
        </w:tc>
      </w:tr>
      <w:tr w:rsidR="00481DC0" w:rsidRPr="000E0127" w:rsidTr="00481DC0">
        <w:trPr>
          <w:trHeight w:val="125"/>
        </w:trPr>
        <w:tc>
          <w:tcPr>
            <w:tcW w:w="4230" w:type="dxa"/>
            <w:shd w:val="clear" w:color="auto" w:fill="auto"/>
          </w:tcPr>
          <w:p w:rsidR="00481DC0" w:rsidRPr="000E0127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81DC0" w:rsidRPr="000E0127" w:rsidRDefault="00481DC0" w:rsidP="00481DC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0E0127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81DC0" w:rsidRPr="000E0127" w:rsidRDefault="00481DC0" w:rsidP="00481DC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0E0127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481DC0" w:rsidRPr="000E0127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81DC0" w:rsidRPr="000E0127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481DC0" w:rsidRPr="000E0127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81DC0" w:rsidRPr="001E2AFE" w:rsidTr="00481DC0">
        <w:tc>
          <w:tcPr>
            <w:tcW w:w="4230" w:type="dxa"/>
            <w:shd w:val="clear" w:color="auto" w:fill="auto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81DC0" w:rsidRPr="001E2AFE" w:rsidRDefault="00FC16DE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251,107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81DC0" w:rsidRPr="001E2AFE" w:rsidRDefault="00481DC0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81DC0" w:rsidRPr="001E2AFE" w:rsidRDefault="005D0772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124,376</w:t>
            </w:r>
          </w:p>
        </w:tc>
        <w:tc>
          <w:tcPr>
            <w:tcW w:w="270" w:type="dxa"/>
            <w:shd w:val="clear" w:color="auto" w:fill="auto"/>
          </w:tcPr>
          <w:p w:rsidR="00481DC0" w:rsidRPr="001E2AFE" w:rsidRDefault="00481DC0" w:rsidP="00481D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81DC0" w:rsidRPr="001E2AFE" w:rsidRDefault="00481DC0" w:rsidP="00481D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460,131</w:t>
            </w:r>
          </w:p>
        </w:tc>
      </w:tr>
    </w:tbl>
    <w:p w:rsidR="001148F9" w:rsidRDefault="001148F9" w:rsidP="001618A0">
      <w:pPr>
        <w:pStyle w:val="Heading6"/>
        <w:tabs>
          <w:tab w:val="left" w:pos="540"/>
        </w:tabs>
        <w:ind w:left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</w:p>
    <w:p w:rsidR="00D75511" w:rsidRPr="001E2AFE" w:rsidRDefault="005B1B34" w:rsidP="001618A0">
      <w:pPr>
        <w:pStyle w:val="Heading6"/>
        <w:tabs>
          <w:tab w:val="left" w:pos="540"/>
        </w:tabs>
        <w:ind w:left="540"/>
        <w:jc w:val="both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E2AFE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1E2AFE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มีระยะเวลาตั้งแต่</w:t>
      </w:r>
      <w:r w:rsidR="00E728EB" w:rsidRPr="001E2AFE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 xml:space="preserve"> 30</w:t>
      </w:r>
      <w:r w:rsidRPr="001E2AFE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วัน</w:t>
      </w:r>
      <w:r w:rsidRPr="001E2AFE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b w:val="0"/>
          <w:bCs w:val="0"/>
          <w:sz w:val="30"/>
          <w:szCs w:val="30"/>
          <w:cs/>
        </w:rPr>
        <w:t>ถึง</w:t>
      </w:r>
      <w:r w:rsidR="00E728EB" w:rsidRPr="001E2AFE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 xml:space="preserve"> </w:t>
      </w:r>
      <w:r w:rsidR="00C10E6E" w:rsidRPr="001E2AFE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>90</w:t>
      </w:r>
      <w:r w:rsidR="00E728EB" w:rsidRPr="001E2AFE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 xml:space="preserve"> </w:t>
      </w:r>
      <w:r w:rsidRPr="001E2AFE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วัน</w:t>
      </w:r>
    </w:p>
    <w:p w:rsidR="00113980" w:rsidRPr="000E0127" w:rsidRDefault="00113980" w:rsidP="00B1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:rsidR="001148F9" w:rsidRDefault="0011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  <w:cs/>
        </w:rPr>
      </w:pPr>
      <w:r>
        <w:rPr>
          <w:rFonts w:asciiTheme="majorBidi" w:eastAsia="MS Mincho" w:hAnsiTheme="majorBidi" w:cstheme="majorBidi"/>
          <w:sz w:val="30"/>
          <w:szCs w:val="30"/>
          <w:cs/>
        </w:rPr>
        <w:br w:type="page"/>
      </w:r>
    </w:p>
    <w:p w:rsidR="00A16EB2" w:rsidRPr="001E2AFE" w:rsidRDefault="000F63E2" w:rsidP="0087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1E2AFE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ลูกหนี้อื่น</w:t>
      </w:r>
      <w:r w:rsidR="00B34325" w:rsidRPr="001E2AFE">
        <w:rPr>
          <w:rFonts w:asciiTheme="majorBidi" w:eastAsia="MS Mincho" w:hAnsiTheme="majorBidi" w:cstheme="majorBidi"/>
          <w:sz w:val="30"/>
          <w:szCs w:val="30"/>
          <w:cs/>
        </w:rPr>
        <w:t>ประกอบด้วย</w:t>
      </w:r>
    </w:p>
    <w:p w:rsidR="0050635B" w:rsidRPr="001E2AFE" w:rsidRDefault="0050635B" w:rsidP="0087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D51DDE" w:rsidRPr="001E2AFE" w:rsidTr="00D51DDE">
        <w:tc>
          <w:tcPr>
            <w:tcW w:w="3510" w:type="dxa"/>
            <w:shd w:val="clear" w:color="auto" w:fill="auto"/>
          </w:tcPr>
          <w:p w:rsidR="00D51DDE" w:rsidRPr="001E2AFE" w:rsidRDefault="00D51DDE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51DDE" w:rsidRPr="001E2AFE" w:rsidRDefault="00D51DDE" w:rsidP="009204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D51DDE" w:rsidRPr="001E2AFE" w:rsidRDefault="00D51DDE" w:rsidP="009204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1DDE" w:rsidRPr="001E2AFE" w:rsidTr="00D51DDE">
        <w:tc>
          <w:tcPr>
            <w:tcW w:w="3510" w:type="dxa"/>
            <w:shd w:val="clear" w:color="auto" w:fill="auto"/>
          </w:tcPr>
          <w:p w:rsidR="00D51DDE" w:rsidRPr="001E2AFE" w:rsidRDefault="00D51DDE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1E2AFE" w:rsidRDefault="00D51DDE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D51DDE" w:rsidRPr="001E2AFE" w:rsidRDefault="00D51DDE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1E2AFE" w:rsidRDefault="00D51DDE" w:rsidP="00481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51DDE" w:rsidRPr="001E2AFE" w:rsidTr="00D51DDE">
        <w:tc>
          <w:tcPr>
            <w:tcW w:w="3510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D51DDE" w:rsidRPr="001E2AFE" w:rsidTr="00D51DDE">
        <w:tc>
          <w:tcPr>
            <w:tcW w:w="3510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1DDE" w:rsidRPr="001E2AFE" w:rsidTr="00D51DDE">
        <w:tc>
          <w:tcPr>
            <w:tcW w:w="3510" w:type="dxa"/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ต้นทุนขายและบริการจ่ายล่วงหน้า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71,780</w:t>
            </w:r>
          </w:p>
        </w:tc>
        <w:tc>
          <w:tcPr>
            <w:tcW w:w="262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77,372</w:t>
            </w:r>
          </w:p>
        </w:tc>
        <w:tc>
          <w:tcPr>
            <w:tcW w:w="262" w:type="dxa"/>
            <w:shd w:val="clear" w:color="auto" w:fill="auto"/>
          </w:tcPr>
          <w:p w:rsidR="00D51DDE" w:rsidRPr="00882A2B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59,544</w:t>
            </w:r>
          </w:p>
        </w:tc>
        <w:tc>
          <w:tcPr>
            <w:tcW w:w="270" w:type="dxa"/>
            <w:shd w:val="clear" w:color="auto" w:fill="auto"/>
          </w:tcPr>
          <w:p w:rsidR="00D51DDE" w:rsidRPr="00882A2B" w:rsidRDefault="00D51DDE" w:rsidP="00D51DD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64,752</w:t>
            </w:r>
          </w:p>
        </w:tc>
      </w:tr>
      <w:tr w:rsidR="00D51DDE" w:rsidRPr="001E2AFE" w:rsidTr="00D51DDE">
        <w:tc>
          <w:tcPr>
            <w:tcW w:w="3510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11,015</w:t>
            </w:r>
          </w:p>
        </w:tc>
        <w:tc>
          <w:tcPr>
            <w:tcW w:w="262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6,517</w:t>
            </w:r>
          </w:p>
        </w:tc>
        <w:tc>
          <w:tcPr>
            <w:tcW w:w="262" w:type="dxa"/>
            <w:shd w:val="clear" w:color="auto" w:fill="auto"/>
          </w:tcPr>
          <w:p w:rsidR="00D51DDE" w:rsidRPr="00882A2B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2,654</w:t>
            </w:r>
          </w:p>
        </w:tc>
        <w:tc>
          <w:tcPr>
            <w:tcW w:w="270" w:type="dxa"/>
            <w:shd w:val="clear" w:color="auto" w:fill="auto"/>
          </w:tcPr>
          <w:p w:rsidR="00D51DDE" w:rsidRPr="00882A2B" w:rsidRDefault="00D51DDE" w:rsidP="00D51D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1,762</w:t>
            </w:r>
          </w:p>
        </w:tc>
      </w:tr>
      <w:tr w:rsidR="00D51DDE" w:rsidRPr="001E2AFE" w:rsidTr="00D51DDE">
        <w:tc>
          <w:tcPr>
            <w:tcW w:w="3510" w:type="dxa"/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5,186</w:t>
            </w:r>
          </w:p>
        </w:tc>
        <w:tc>
          <w:tcPr>
            <w:tcW w:w="262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3,409</w:t>
            </w:r>
          </w:p>
        </w:tc>
        <w:tc>
          <w:tcPr>
            <w:tcW w:w="262" w:type="dxa"/>
            <w:shd w:val="clear" w:color="auto" w:fill="auto"/>
          </w:tcPr>
          <w:p w:rsidR="00D51DDE" w:rsidRPr="00882A2B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1,980</w:t>
            </w:r>
          </w:p>
        </w:tc>
        <w:tc>
          <w:tcPr>
            <w:tcW w:w="270" w:type="dxa"/>
            <w:shd w:val="clear" w:color="auto" w:fill="auto"/>
          </w:tcPr>
          <w:p w:rsidR="00D51DDE" w:rsidRPr="00882A2B" w:rsidRDefault="00D51DDE" w:rsidP="00D51DD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1,734</w:t>
            </w:r>
          </w:p>
        </w:tc>
      </w:tr>
      <w:tr w:rsidR="00D51DDE" w:rsidRPr="001E2AFE" w:rsidTr="00D51DDE">
        <w:tc>
          <w:tcPr>
            <w:tcW w:w="3510" w:type="dxa"/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2,294</w:t>
            </w:r>
          </w:p>
        </w:tc>
        <w:tc>
          <w:tcPr>
            <w:tcW w:w="262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3,369</w:t>
            </w:r>
          </w:p>
        </w:tc>
        <w:tc>
          <w:tcPr>
            <w:tcW w:w="262" w:type="dxa"/>
            <w:shd w:val="clear" w:color="auto" w:fill="auto"/>
          </w:tcPr>
          <w:p w:rsidR="00D51DDE" w:rsidRPr="00882A2B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2,012</w:t>
            </w:r>
          </w:p>
        </w:tc>
        <w:tc>
          <w:tcPr>
            <w:tcW w:w="270" w:type="dxa"/>
            <w:shd w:val="clear" w:color="auto" w:fill="auto"/>
          </w:tcPr>
          <w:p w:rsidR="00D51DDE" w:rsidRPr="00882A2B" w:rsidRDefault="00D51DDE" w:rsidP="00D51D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1,849</w:t>
            </w:r>
          </w:p>
        </w:tc>
      </w:tr>
      <w:tr w:rsidR="00D51DDE" w:rsidRPr="001E2AFE" w:rsidTr="00D51DDE">
        <w:tc>
          <w:tcPr>
            <w:tcW w:w="3510" w:type="dxa"/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51DDE" w:rsidRPr="00882A2B" w:rsidRDefault="00D51DDE" w:rsidP="00D51D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62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D51DDE" w:rsidRPr="00882A2B" w:rsidRDefault="00D51DDE" w:rsidP="00D51D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2,454</w:t>
            </w:r>
          </w:p>
        </w:tc>
        <w:tc>
          <w:tcPr>
            <w:tcW w:w="262" w:type="dxa"/>
            <w:shd w:val="clear" w:color="auto" w:fill="auto"/>
          </w:tcPr>
          <w:p w:rsidR="00D51DDE" w:rsidRPr="00882A2B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1,391</w:t>
            </w:r>
          </w:p>
        </w:tc>
        <w:tc>
          <w:tcPr>
            <w:tcW w:w="270" w:type="dxa"/>
            <w:shd w:val="clear" w:color="auto" w:fill="auto"/>
          </w:tcPr>
          <w:p w:rsidR="00D51DDE" w:rsidRPr="00882A2B" w:rsidRDefault="00D51DDE" w:rsidP="00D51D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2,327</w:t>
            </w:r>
          </w:p>
        </w:tc>
      </w:tr>
      <w:tr w:rsidR="00D51DDE" w:rsidRPr="001E2AFE" w:rsidTr="00D51DDE">
        <w:tc>
          <w:tcPr>
            <w:tcW w:w="3510" w:type="dxa"/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DDE" w:rsidRPr="00882A2B" w:rsidRDefault="00BE72CC" w:rsidP="00D51DD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90,990</w:t>
            </w:r>
          </w:p>
        </w:tc>
        <w:tc>
          <w:tcPr>
            <w:tcW w:w="262" w:type="dxa"/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DDE" w:rsidRPr="00882A2B" w:rsidRDefault="00BE72CC" w:rsidP="00D51DD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93,121</w:t>
            </w:r>
          </w:p>
        </w:tc>
        <w:tc>
          <w:tcPr>
            <w:tcW w:w="262" w:type="dxa"/>
            <w:shd w:val="clear" w:color="auto" w:fill="auto"/>
          </w:tcPr>
          <w:p w:rsidR="00D51DDE" w:rsidRPr="00882A2B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67,581</w:t>
            </w:r>
          </w:p>
        </w:tc>
        <w:tc>
          <w:tcPr>
            <w:tcW w:w="270" w:type="dxa"/>
            <w:shd w:val="clear" w:color="auto" w:fill="auto"/>
          </w:tcPr>
          <w:p w:rsidR="00D51DDE" w:rsidRPr="00882A2B" w:rsidRDefault="00D51DDE" w:rsidP="00D51DD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DDE" w:rsidRPr="00882A2B" w:rsidRDefault="00D51DDE" w:rsidP="00D51DD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2A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72,424</w:t>
            </w:r>
          </w:p>
        </w:tc>
      </w:tr>
    </w:tbl>
    <w:p w:rsidR="00990DE6" w:rsidRPr="001E2AFE" w:rsidRDefault="00990DE6" w:rsidP="00990DE6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F524D2" w:rsidRPr="001E2AFE" w:rsidRDefault="00172489" w:rsidP="008D4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990DE6" w:rsidRPr="001E2AFE">
        <w:rPr>
          <w:rFonts w:asciiTheme="majorBidi" w:hAnsiTheme="majorBidi" w:cstheme="majorBidi"/>
          <w:b/>
          <w:bCs/>
          <w:sz w:val="30"/>
          <w:szCs w:val="30"/>
        </w:rPr>
        <w:tab/>
      </w:r>
      <w:r w:rsidR="00F524D2" w:rsidRPr="001E2AF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:rsidR="00764B39" w:rsidRPr="00AA16FC" w:rsidRDefault="00764B39" w:rsidP="00506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98"/>
        <w:gridCol w:w="262"/>
        <w:gridCol w:w="998"/>
        <w:gridCol w:w="270"/>
        <w:gridCol w:w="990"/>
      </w:tblGrid>
      <w:tr w:rsidR="00AD75AF" w:rsidRPr="001E2AFE" w:rsidTr="0056329F">
        <w:tc>
          <w:tcPr>
            <w:tcW w:w="5580" w:type="dxa"/>
            <w:shd w:val="clear" w:color="auto" w:fill="auto"/>
          </w:tcPr>
          <w:p w:rsidR="00AD75AF" w:rsidRPr="001E2AFE" w:rsidRDefault="00AD75AF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D75AF" w:rsidRPr="001E2AFE" w:rsidRDefault="00AD75AF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D75AF" w:rsidRPr="001E2AFE" w:rsidRDefault="00AD75AF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AD75AF" w:rsidRPr="001E2AFE" w:rsidRDefault="00AD75AF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75AF" w:rsidRPr="001E2AFE" w:rsidTr="0056329F">
        <w:tc>
          <w:tcPr>
            <w:tcW w:w="5580" w:type="dxa"/>
            <w:shd w:val="clear" w:color="auto" w:fill="auto"/>
          </w:tcPr>
          <w:p w:rsidR="00AD75AF" w:rsidRPr="001E2AFE" w:rsidRDefault="00AD75AF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E2AF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1E2AF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31 มีนาคม</w:t>
            </w:r>
          </w:p>
        </w:tc>
        <w:tc>
          <w:tcPr>
            <w:tcW w:w="998" w:type="dxa"/>
            <w:shd w:val="clear" w:color="auto" w:fill="auto"/>
          </w:tcPr>
          <w:p w:rsidR="00AD75AF" w:rsidRPr="001E2AFE" w:rsidRDefault="00AD75AF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AD75AF" w:rsidRPr="001E2AFE" w:rsidRDefault="00AD75AF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D75AF" w:rsidRPr="001E2AFE" w:rsidRDefault="00AD75AF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D78B9"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AD75AF" w:rsidRPr="001E2AFE" w:rsidRDefault="00AD75AF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D75AF" w:rsidRPr="001E2AFE" w:rsidRDefault="00AD75AF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="009D78B9"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D75AF" w:rsidRPr="001E2AFE" w:rsidTr="0056329F">
        <w:tc>
          <w:tcPr>
            <w:tcW w:w="5580" w:type="dxa"/>
            <w:shd w:val="clear" w:color="auto" w:fill="auto"/>
          </w:tcPr>
          <w:p w:rsidR="00AD75AF" w:rsidRPr="001E2AFE" w:rsidRDefault="00AD75AF" w:rsidP="000E0127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AD75AF" w:rsidRPr="001E2AFE" w:rsidRDefault="00AD75AF" w:rsidP="000E0127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D75AF" w:rsidRPr="001E2AFE" w:rsidRDefault="00AD75AF" w:rsidP="000E0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AD75AF" w:rsidRPr="001E2AFE" w:rsidRDefault="00AD75AF" w:rsidP="000E0127">
            <w:pPr>
              <w:pStyle w:val="acctfourfigures"/>
              <w:tabs>
                <w:tab w:val="clear" w:pos="765"/>
              </w:tabs>
              <w:spacing w:line="380" w:lineRule="exact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78B9" w:rsidRPr="001E2AFE" w:rsidTr="0056329F">
        <w:tc>
          <w:tcPr>
            <w:tcW w:w="558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AB21B7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253,592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42,238</w:t>
            </w:r>
          </w:p>
        </w:tc>
      </w:tr>
      <w:tr w:rsidR="009D78B9" w:rsidRPr="001E2AFE" w:rsidTr="0056329F">
        <w:tc>
          <w:tcPr>
            <w:tcW w:w="558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</w:t>
            </w: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FA0AE4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5,051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3,904</w:t>
            </w:r>
          </w:p>
        </w:tc>
      </w:tr>
      <w:tr w:rsidR="009D78B9" w:rsidRPr="001E2AFE" w:rsidTr="0056329F">
        <w:tc>
          <w:tcPr>
            <w:tcW w:w="5580" w:type="dxa"/>
            <w:shd w:val="clear" w:color="auto" w:fill="auto"/>
          </w:tcPr>
          <w:p w:rsidR="009D78B9" w:rsidRPr="00AB21B7" w:rsidRDefault="009D78B9" w:rsidP="00F36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21B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AB21B7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(37)</w:t>
            </w:r>
          </w:p>
        </w:tc>
      </w:tr>
      <w:tr w:rsidR="009D78B9" w:rsidRPr="001E2AFE" w:rsidTr="004E3264">
        <w:tc>
          <w:tcPr>
            <w:tcW w:w="558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8B9" w:rsidRPr="001E2AFE" w:rsidRDefault="00AB21B7" w:rsidP="00AB21B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4,715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78B9" w:rsidRPr="001E2AFE" w:rsidTr="0056329F">
        <w:tc>
          <w:tcPr>
            <w:tcW w:w="558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78B9" w:rsidRPr="001E2AFE" w:rsidRDefault="00AB21B7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FA0A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3,365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46,105</w:t>
            </w:r>
          </w:p>
        </w:tc>
      </w:tr>
    </w:tbl>
    <w:p w:rsidR="001A02AC" w:rsidRPr="00AA16FC" w:rsidRDefault="001A02AC" w:rsidP="001618A0">
      <w:pPr>
        <w:pStyle w:val="block"/>
        <w:spacing w:after="0" w:line="240" w:lineRule="auto"/>
        <w:ind w:left="518" w:right="-45" w:firstLine="22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:rsidR="007E2BDF" w:rsidRDefault="007E2BDF" w:rsidP="007E2BDF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2562 บริษัทได้ลงทุนเพิ่มในบริษัท วินท์คอม เทคโนโลยี (เมียนมาร์) จำกัด ซึ่งเป็นบริษัทที่จัดตั้งขึ้นในประเทศเมียนมาร์ เป็นจำนวนเงิน 4.7</w:t>
      </w:r>
      <w:r w:rsidR="004822B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สัดส่วนการลงทุนในบริษัทดังกล่าวไม่มีการเปลี่ยนแปลง</w:t>
      </w:r>
    </w:p>
    <w:p w:rsidR="0096723B" w:rsidRPr="001E2AFE" w:rsidRDefault="0096723B" w:rsidP="007E2BDF">
      <w:pPr>
        <w:pStyle w:val="block"/>
        <w:spacing w:after="0" w:line="240" w:lineRule="auto"/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:rsidR="000458EE" w:rsidRPr="001E2AFE" w:rsidRDefault="000458EE" w:rsidP="001C1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0458EE" w:rsidRPr="001E2AFE" w:rsidSect="009D78B9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:rsidR="003D53C9" w:rsidRDefault="008C00AC" w:rsidP="00275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87479C" w:rsidRPr="001E2AFE">
        <w:rPr>
          <w:rFonts w:asciiTheme="majorBidi" w:hAnsiTheme="majorBidi" w:cstheme="majorBidi"/>
          <w:sz w:val="30"/>
          <w:szCs w:val="30"/>
        </w:rPr>
        <w:t>3</w:t>
      </w:r>
      <w:r w:rsidR="0087479C" w:rsidRPr="001E2AFE">
        <w:rPr>
          <w:rFonts w:asciiTheme="majorBidi" w:hAnsiTheme="majorBidi" w:cstheme="majorBidi"/>
          <w:sz w:val="30"/>
          <w:szCs w:val="30"/>
          <w:cs/>
        </w:rPr>
        <w:t>1 มีนาคม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479C" w:rsidRPr="001E2AFE">
        <w:rPr>
          <w:rFonts w:asciiTheme="majorBidi" w:hAnsiTheme="majorBidi" w:cstheme="majorBidi"/>
          <w:sz w:val="30"/>
          <w:szCs w:val="30"/>
        </w:rPr>
        <w:t>25</w:t>
      </w:r>
      <w:r w:rsidR="0087479C" w:rsidRPr="001E2AFE">
        <w:rPr>
          <w:rFonts w:asciiTheme="majorBidi" w:hAnsiTheme="majorBidi" w:cstheme="majorBidi"/>
          <w:sz w:val="30"/>
          <w:szCs w:val="30"/>
          <w:cs/>
        </w:rPr>
        <w:t>6</w:t>
      </w:r>
      <w:r w:rsidR="009D78B9" w:rsidRPr="001E2AFE">
        <w:rPr>
          <w:rFonts w:asciiTheme="majorBidi" w:hAnsiTheme="majorBidi" w:cstheme="majorBidi"/>
          <w:sz w:val="30"/>
          <w:szCs w:val="30"/>
        </w:rPr>
        <w:t>2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E2AFE">
        <w:rPr>
          <w:rFonts w:asciiTheme="majorBidi" w:hAnsiTheme="majorBidi" w:cstheme="majorBidi"/>
          <w:sz w:val="30"/>
          <w:szCs w:val="30"/>
        </w:rPr>
        <w:t xml:space="preserve">31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7479C" w:rsidRPr="001E2AFE">
        <w:rPr>
          <w:rFonts w:asciiTheme="majorBidi" w:hAnsiTheme="majorBidi" w:cstheme="majorBidi"/>
          <w:sz w:val="30"/>
          <w:szCs w:val="30"/>
        </w:rPr>
        <w:t>25</w:t>
      </w:r>
      <w:r w:rsidR="00EE776A" w:rsidRPr="001E2AFE">
        <w:rPr>
          <w:rFonts w:asciiTheme="majorBidi" w:hAnsiTheme="majorBidi" w:cstheme="majorBidi"/>
          <w:sz w:val="30"/>
          <w:szCs w:val="30"/>
          <w:cs/>
        </w:rPr>
        <w:t>6</w:t>
      </w:r>
      <w:r w:rsidR="009D78B9" w:rsidRPr="001E2AFE">
        <w:rPr>
          <w:rFonts w:asciiTheme="majorBidi" w:hAnsiTheme="majorBidi" w:cstheme="majorBidi"/>
          <w:sz w:val="30"/>
          <w:szCs w:val="30"/>
        </w:rPr>
        <w:t>1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4537C3" w:rsidRPr="004537C3" w:rsidRDefault="004537C3" w:rsidP="0045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pPr w:leftFromText="180" w:rightFromText="180" w:vertAnchor="text" w:horzAnchor="margin" w:tblpX="-112" w:tblpY="47"/>
        <w:tblW w:w="154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630"/>
        <w:gridCol w:w="809"/>
        <w:gridCol w:w="180"/>
        <w:gridCol w:w="901"/>
        <w:gridCol w:w="180"/>
        <w:gridCol w:w="806"/>
        <w:gridCol w:w="180"/>
        <w:gridCol w:w="904"/>
        <w:gridCol w:w="180"/>
        <w:gridCol w:w="810"/>
        <w:gridCol w:w="185"/>
        <w:gridCol w:w="895"/>
        <w:gridCol w:w="180"/>
        <w:gridCol w:w="806"/>
        <w:gridCol w:w="190"/>
        <w:gridCol w:w="894"/>
        <w:gridCol w:w="180"/>
        <w:gridCol w:w="808"/>
        <w:gridCol w:w="180"/>
        <w:gridCol w:w="902"/>
        <w:gridCol w:w="180"/>
        <w:gridCol w:w="806"/>
        <w:gridCol w:w="184"/>
        <w:gridCol w:w="900"/>
      </w:tblGrid>
      <w:tr w:rsidR="00FD6641" w:rsidRPr="001E2AFE" w:rsidTr="000F7067">
        <w:trPr>
          <w:cantSplit/>
          <w:tblHeader/>
        </w:trPr>
        <w:tc>
          <w:tcPr>
            <w:tcW w:w="2610" w:type="dxa"/>
            <w:vAlign w:val="bottom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0" w:type="dxa"/>
            <w:gridSpan w:val="23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D6641" w:rsidRPr="001E2AFE" w:rsidTr="000F7067">
        <w:trPr>
          <w:cantSplit/>
          <w:trHeight w:val="507"/>
          <w:tblHeader/>
        </w:trPr>
        <w:tc>
          <w:tcPr>
            <w:tcW w:w="2610" w:type="dxa"/>
            <w:vAlign w:val="bottom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</w:p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0" w:type="dxa"/>
            <w:vAlign w:val="bottom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:rsidR="00FD6641" w:rsidRPr="001E2AFE" w:rsidRDefault="00FD6641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BE43E3" w:rsidRPr="001E2AFE" w:rsidTr="000F7067">
        <w:trPr>
          <w:cantSplit/>
          <w:trHeight w:val="389"/>
          <w:tblHeader/>
        </w:trPr>
        <w:tc>
          <w:tcPr>
            <w:tcW w:w="261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:rsidR="00BE43E3" w:rsidRPr="00F3658D" w:rsidRDefault="00BE43E3" w:rsidP="00F365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:rsidR="00BE43E3" w:rsidRPr="00F3658D" w:rsidRDefault="00F3658D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365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F70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43E3" w:rsidRPr="00F365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BE43E3" w:rsidRPr="001E2AFE" w:rsidRDefault="00BE43E3" w:rsidP="000F7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F70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BE43E3" w:rsidRPr="001E2AFE" w:rsidRDefault="000F7067" w:rsidP="000F7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E43E3" w:rsidRPr="001E2A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5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BE43E3" w:rsidRPr="000F7067" w:rsidRDefault="00BE43E3" w:rsidP="000F7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</w:tcPr>
          <w:p w:rsidR="00BE43E3" w:rsidRPr="000F7067" w:rsidRDefault="00BE43E3" w:rsidP="000F7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BE43E3" w:rsidRPr="000F7067" w:rsidRDefault="00BE43E3" w:rsidP="000F7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BE43E3" w:rsidRPr="001E2AFE" w:rsidTr="000F7067">
        <w:trPr>
          <w:cantSplit/>
          <w:trHeight w:val="389"/>
          <w:tblHeader/>
        </w:trPr>
        <w:tc>
          <w:tcPr>
            <w:tcW w:w="261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5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9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BE43E3" w:rsidRPr="001E2AFE" w:rsidTr="000F7067">
        <w:trPr>
          <w:cantSplit/>
          <w:tblHeader/>
        </w:trPr>
        <w:tc>
          <w:tcPr>
            <w:tcW w:w="261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2A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0" w:type="dxa"/>
            <w:gridSpan w:val="19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</w:tabs>
              <w:spacing w:line="240" w:lineRule="auto"/>
              <w:ind w:left="-79" w:right="10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E43E3" w:rsidRPr="001E2AFE" w:rsidTr="000F7067">
        <w:trPr>
          <w:cantSplit/>
        </w:trPr>
        <w:tc>
          <w:tcPr>
            <w:tcW w:w="2610" w:type="dxa"/>
          </w:tcPr>
          <w:p w:rsidR="00BE43E3" w:rsidRPr="001E2AFE" w:rsidRDefault="00BE43E3" w:rsidP="00BE43E3">
            <w:pPr>
              <w:spacing w:line="240" w:lineRule="auto"/>
              <w:ind w:left="191" w:right="-46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 เทคโนโลยี</w:t>
            </w:r>
            <w:r w:rsidRPr="001E2A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BE43E3" w:rsidRPr="001E2AFE" w:rsidRDefault="00BE43E3" w:rsidP="00BE43E3">
            <w:pPr>
              <w:spacing w:line="240" w:lineRule="auto"/>
              <w:ind w:left="191" w:right="-46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</w:rPr>
              <w:t>(เมียนมาร์) จำกัด</w:t>
            </w:r>
          </w:p>
        </w:tc>
        <w:tc>
          <w:tcPr>
            <w:tcW w:w="63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809" w:type="dxa"/>
          </w:tcPr>
          <w:p w:rsidR="00BE43E3" w:rsidRDefault="00BE43E3" w:rsidP="00BE43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AB21B7" w:rsidRPr="001E2AFE" w:rsidRDefault="00AB21B7" w:rsidP="00BE43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BE43E3" w:rsidRDefault="00BE43E3" w:rsidP="00BE43E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AB21B7" w:rsidRPr="001E2AFE" w:rsidRDefault="00AB21B7" w:rsidP="00BE43E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16,55</w:t>
            </w:r>
            <w:r w:rsidR="00AA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11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,842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BE43E3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AB21B7" w:rsidRPr="001E2AFE" w:rsidRDefault="00AB21B7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16,55</w:t>
            </w:r>
            <w:r w:rsidR="00AA16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5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11,842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BE43E3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AB21B7" w:rsidRPr="001E2AFE" w:rsidRDefault="00AB21B7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3,045</w:t>
            </w:r>
          </w:p>
        </w:tc>
        <w:tc>
          <w:tcPr>
            <w:tcW w:w="19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BE43E3" w:rsidRDefault="00BE43E3" w:rsidP="00BE43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AB21B7" w:rsidRPr="001E2AFE" w:rsidRDefault="00AB21B7" w:rsidP="00BE43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BE43E3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AB21B7" w:rsidRPr="001E2AFE" w:rsidRDefault="00AB21B7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3,045</w:t>
            </w:r>
          </w:p>
        </w:tc>
        <w:tc>
          <w:tcPr>
            <w:tcW w:w="18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</w:tr>
      <w:tr w:rsidR="00BE43E3" w:rsidRPr="001E2AFE" w:rsidTr="000F7067">
        <w:trPr>
          <w:cantSplit/>
        </w:trPr>
        <w:tc>
          <w:tcPr>
            <w:tcW w:w="2610" w:type="dxa"/>
          </w:tcPr>
          <w:p w:rsidR="00BE43E3" w:rsidRPr="001E2AFE" w:rsidRDefault="00BE43E3" w:rsidP="00BE43E3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</w:t>
            </w:r>
            <w:r w:rsidRPr="001E2A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</w:rPr>
              <w:t>เทคโนโลยี</w:t>
            </w:r>
          </w:p>
          <w:p w:rsidR="00BE43E3" w:rsidRPr="001E2AFE" w:rsidRDefault="00BE43E3" w:rsidP="00BE43E3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(เอสจี) จำกัด</w:t>
            </w:r>
          </w:p>
        </w:tc>
        <w:tc>
          <w:tcPr>
            <w:tcW w:w="63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809" w:type="dxa"/>
          </w:tcPr>
          <w:p w:rsidR="00BE43E3" w:rsidRDefault="00BE43E3" w:rsidP="00BE43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AB21B7" w:rsidRPr="001E2AFE" w:rsidRDefault="00AB21B7" w:rsidP="00BE43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BE43E3" w:rsidRDefault="00BE43E3" w:rsidP="00BE43E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AB21B7" w:rsidRPr="001E2AFE" w:rsidRDefault="00AB21B7" w:rsidP="00BE43E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BE43E3" w:rsidRDefault="00BE43E3" w:rsidP="00BE43E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AB21B7" w:rsidRPr="001E2AFE" w:rsidRDefault="00AB21B7" w:rsidP="00BE43E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5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  <w:r w:rsidRPr="001E2A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BE43E3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AB21B7" w:rsidRPr="001E2AFE" w:rsidRDefault="00AB21B7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7,770</w:t>
            </w:r>
          </w:p>
        </w:tc>
        <w:tc>
          <w:tcPr>
            <w:tcW w:w="19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4,200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BE43E3" w:rsidRDefault="00BE43E3" w:rsidP="00BE43E3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AB21B7" w:rsidRPr="001E2AFE" w:rsidRDefault="00AB21B7" w:rsidP="00BE43E3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BE43E3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AB21B7" w:rsidRPr="001E2AFE" w:rsidRDefault="00AB21B7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7,770</w:t>
            </w:r>
          </w:p>
        </w:tc>
        <w:tc>
          <w:tcPr>
            <w:tcW w:w="18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4,200</w:t>
            </w:r>
          </w:p>
        </w:tc>
      </w:tr>
      <w:tr w:rsidR="00BE43E3" w:rsidRPr="001E2AFE" w:rsidTr="000F7067">
        <w:trPr>
          <w:cantSplit/>
          <w:trHeight w:val="80"/>
        </w:trPr>
        <w:tc>
          <w:tcPr>
            <w:tcW w:w="2610" w:type="dxa"/>
          </w:tcPr>
          <w:p w:rsidR="00BE43E3" w:rsidRPr="001E2AFE" w:rsidRDefault="00BE43E3" w:rsidP="00BE43E3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ไอ-ซีเคียว</w:t>
            </w:r>
            <w:r w:rsidRPr="001E2A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2AF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63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809" w:type="dxa"/>
          </w:tcPr>
          <w:p w:rsidR="00BE43E3" w:rsidRPr="001E2AFE" w:rsidRDefault="00AB21B7" w:rsidP="00BE43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BE43E3" w:rsidRPr="001E2AFE" w:rsidRDefault="00AB21B7" w:rsidP="00BE43E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BE43E3" w:rsidRPr="001E2AFE" w:rsidRDefault="00AB21B7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193,184</w:t>
            </w:r>
          </w:p>
        </w:tc>
        <w:tc>
          <w:tcPr>
            <w:tcW w:w="185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193,184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BE43E3" w:rsidRPr="001E2AFE" w:rsidRDefault="00FA0AE4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194,939</w:t>
            </w:r>
          </w:p>
        </w:tc>
        <w:tc>
          <w:tcPr>
            <w:tcW w:w="19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195,465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BE43E3" w:rsidRPr="001E2AFE" w:rsidRDefault="00AB21B7" w:rsidP="00BE43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BE43E3" w:rsidRPr="001E2AFE" w:rsidRDefault="00FA0AE4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194,939</w:t>
            </w:r>
          </w:p>
        </w:tc>
        <w:tc>
          <w:tcPr>
            <w:tcW w:w="18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195,465</w:t>
            </w:r>
          </w:p>
        </w:tc>
      </w:tr>
      <w:tr w:rsidR="00BE43E3" w:rsidRPr="001E2AFE" w:rsidTr="000F7067">
        <w:trPr>
          <w:cantSplit/>
        </w:trPr>
        <w:tc>
          <w:tcPr>
            <w:tcW w:w="2610" w:type="dxa"/>
          </w:tcPr>
          <w:p w:rsidR="00BE43E3" w:rsidRPr="001E2AFE" w:rsidRDefault="00BE43E3" w:rsidP="00BE43E3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63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809" w:type="dxa"/>
          </w:tcPr>
          <w:p w:rsidR="00BE43E3" w:rsidRPr="001E2AFE" w:rsidRDefault="00AB21B7" w:rsidP="00BE43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:rsidR="00BE43E3" w:rsidRPr="001E2AFE" w:rsidRDefault="00AB21B7" w:rsidP="00BE43E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BE43E3" w:rsidRPr="001E2AFE" w:rsidRDefault="00AB21B7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5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BE43E3" w:rsidRPr="001E2AFE" w:rsidRDefault="00AB21B7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57,611</w:t>
            </w:r>
          </w:p>
        </w:tc>
        <w:tc>
          <w:tcPr>
            <w:tcW w:w="19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53,912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BE43E3" w:rsidRPr="001E2AFE" w:rsidRDefault="00AB21B7" w:rsidP="00BE43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BE43E3" w:rsidRPr="001E2AFE" w:rsidRDefault="00AB21B7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57,611</w:t>
            </w:r>
          </w:p>
        </w:tc>
        <w:tc>
          <w:tcPr>
            <w:tcW w:w="184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53,912</w:t>
            </w:r>
          </w:p>
        </w:tc>
      </w:tr>
      <w:tr w:rsidR="00BE43E3" w:rsidRPr="001E2AFE" w:rsidTr="000F7067">
        <w:trPr>
          <w:cantSplit/>
          <w:trHeight w:val="197"/>
        </w:trPr>
        <w:tc>
          <w:tcPr>
            <w:tcW w:w="2610" w:type="dxa"/>
            <w:vAlign w:val="bottom"/>
          </w:tcPr>
          <w:p w:rsidR="00BE43E3" w:rsidRPr="001E2AFE" w:rsidRDefault="00BE43E3" w:rsidP="00BE43E3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43E3" w:rsidRPr="001E2AFE" w:rsidRDefault="00AB21B7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230,65</w:t>
            </w:r>
            <w:r w:rsidR="00AA16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1E2A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1E2A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5,939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43E3" w:rsidRPr="001E2AFE" w:rsidRDefault="00FA0AE4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263,365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253,</w:t>
            </w:r>
            <w:r w:rsidRPr="001E2A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43E3" w:rsidRPr="001E2AFE" w:rsidRDefault="00AB21B7" w:rsidP="00BE43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43E3" w:rsidRPr="001E2AFE" w:rsidRDefault="00FA0AE4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263,365</w:t>
            </w:r>
          </w:p>
        </w:tc>
        <w:tc>
          <w:tcPr>
            <w:tcW w:w="184" w:type="dxa"/>
            <w:vAlign w:val="bottom"/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E43E3" w:rsidRPr="001E2AFE" w:rsidRDefault="00BE43E3" w:rsidP="00BE43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253,592</w:t>
            </w:r>
          </w:p>
        </w:tc>
      </w:tr>
    </w:tbl>
    <w:p w:rsidR="004537C3" w:rsidRPr="004537C3" w:rsidRDefault="004537C3" w:rsidP="0045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/>
          <w:b/>
          <w:bCs/>
          <w:sz w:val="14"/>
          <w:szCs w:val="14"/>
          <w:cs/>
        </w:rPr>
      </w:pPr>
    </w:p>
    <w:p w:rsidR="00D067F8" w:rsidRPr="00D067F8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D067F8">
        <w:rPr>
          <w:rFonts w:asciiTheme="majorBidi" w:eastAsia="MS Mincho" w:hAnsiTheme="majorBidi" w:hint="cs"/>
          <w:b/>
          <w:bCs/>
          <w:sz w:val="30"/>
          <w:szCs w:val="30"/>
          <w:cs/>
        </w:rPr>
        <w:t>ลักษณะธุรกิจ</w:t>
      </w:r>
    </w:p>
    <w:p w:rsidR="00D067F8" w:rsidRPr="00D067F8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30"/>
          <w:szCs w:val="30"/>
        </w:rPr>
      </w:pPr>
      <w:r w:rsidRPr="00D067F8">
        <w:rPr>
          <w:rFonts w:asciiTheme="majorBidi" w:eastAsia="MS Mincho" w:hAnsiTheme="majorBidi"/>
          <w:sz w:val="30"/>
          <w:szCs w:val="30"/>
          <w:cs/>
        </w:rPr>
        <w:t xml:space="preserve">(1) </w:t>
      </w:r>
      <w:r w:rsidRPr="00D067F8">
        <w:rPr>
          <w:rFonts w:asciiTheme="majorBidi" w:eastAsia="MS Mincho" w:hAnsiTheme="majorBidi" w:hint="cs"/>
          <w:sz w:val="30"/>
          <w:szCs w:val="30"/>
          <w:cs/>
        </w:rPr>
        <w:t>ให้บริการเกี่ยวกับการติดตั้ง</w:t>
      </w:r>
      <w:r w:rsidRPr="00D067F8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D067F8">
        <w:rPr>
          <w:rFonts w:asciiTheme="majorBidi" w:eastAsia="MS Mincho" w:hAnsiTheme="majorBidi" w:hint="cs"/>
          <w:sz w:val="30"/>
          <w:szCs w:val="30"/>
          <w:cs/>
        </w:rPr>
        <w:t>ให้คำปรึกษา</w:t>
      </w:r>
      <w:r w:rsidRPr="00D067F8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D067F8">
        <w:rPr>
          <w:rFonts w:asciiTheme="majorBidi" w:eastAsia="MS Mincho" w:hAnsiTheme="majorBidi" w:hint="cs"/>
          <w:sz w:val="30"/>
          <w:szCs w:val="30"/>
          <w:cs/>
        </w:rPr>
        <w:t>และซ่อมบำรุงเกี่ยวกับระบบคอมพิวเตอร์</w:t>
      </w:r>
    </w:p>
    <w:p w:rsidR="00D067F8" w:rsidRPr="00D067F8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30"/>
          <w:szCs w:val="30"/>
        </w:rPr>
      </w:pPr>
      <w:r w:rsidRPr="00D067F8">
        <w:rPr>
          <w:rFonts w:asciiTheme="majorBidi" w:eastAsia="MS Mincho" w:hAnsiTheme="majorBidi"/>
          <w:sz w:val="30"/>
          <w:szCs w:val="30"/>
          <w:cs/>
        </w:rPr>
        <w:t xml:space="preserve">(2) </w:t>
      </w:r>
      <w:r w:rsidRPr="00D067F8">
        <w:rPr>
          <w:rFonts w:asciiTheme="majorBidi" w:eastAsia="MS Mincho" w:hAnsiTheme="majorBidi" w:hint="cs"/>
          <w:sz w:val="30"/>
          <w:szCs w:val="30"/>
          <w:cs/>
        </w:rPr>
        <w:t>การขายเครื่องคอมพิวเตอร์</w:t>
      </w:r>
      <w:r w:rsidRPr="00D067F8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D067F8">
        <w:rPr>
          <w:rFonts w:asciiTheme="majorBidi" w:eastAsia="MS Mincho" w:hAnsiTheme="majorBidi" w:hint="cs"/>
          <w:sz w:val="30"/>
          <w:szCs w:val="30"/>
          <w:cs/>
        </w:rPr>
        <w:t>และอุปกรณ์รวมทั้งซอฟต์แวร์ที่เกี่ยวข้อง</w:t>
      </w:r>
    </w:p>
    <w:p w:rsidR="00D067F8" w:rsidRPr="00D067F8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30"/>
          <w:szCs w:val="30"/>
        </w:rPr>
      </w:pPr>
      <w:r w:rsidRPr="00D067F8">
        <w:rPr>
          <w:rFonts w:asciiTheme="majorBidi" w:eastAsia="MS Mincho" w:hAnsiTheme="majorBidi"/>
          <w:sz w:val="30"/>
          <w:szCs w:val="30"/>
          <w:cs/>
        </w:rPr>
        <w:t xml:space="preserve">(3) </w:t>
      </w:r>
      <w:r w:rsidRPr="00D067F8">
        <w:rPr>
          <w:rFonts w:asciiTheme="majorBidi" w:eastAsia="MS Mincho" w:hAnsiTheme="majorBidi" w:hint="cs"/>
          <w:sz w:val="30"/>
          <w:szCs w:val="30"/>
          <w:cs/>
        </w:rPr>
        <w:t>ให้บริการเกี่ยวกับระบบรักษาความปลอดภัยทางคอมพิวเตอร์และระบบเครือข่าย</w:t>
      </w:r>
    </w:p>
    <w:p w:rsidR="00F24387" w:rsidRDefault="00D067F8" w:rsidP="0045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  <w:r w:rsidRPr="00D067F8">
        <w:rPr>
          <w:rFonts w:asciiTheme="majorBidi" w:eastAsia="MS Mincho" w:hAnsiTheme="majorBidi"/>
          <w:sz w:val="30"/>
          <w:szCs w:val="30"/>
          <w:cs/>
        </w:rPr>
        <w:t xml:space="preserve">(4) </w:t>
      </w:r>
      <w:r w:rsidRPr="00D067F8">
        <w:rPr>
          <w:rFonts w:asciiTheme="majorBidi" w:eastAsia="MS Mincho" w:hAnsiTheme="majorBidi" w:hint="cs"/>
          <w:sz w:val="30"/>
          <w:szCs w:val="30"/>
          <w:cs/>
        </w:rPr>
        <w:t>ให้บริการเกี่ยวกับการติดตั้ง</w:t>
      </w:r>
      <w:r w:rsidRPr="00D067F8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D067F8">
        <w:rPr>
          <w:rFonts w:asciiTheme="majorBidi" w:eastAsia="MS Mincho" w:hAnsiTheme="majorBidi" w:hint="cs"/>
          <w:sz w:val="30"/>
          <w:szCs w:val="30"/>
          <w:cs/>
        </w:rPr>
        <w:t>ให้คำปรึกษา</w:t>
      </w:r>
      <w:r w:rsidRPr="00D067F8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D067F8">
        <w:rPr>
          <w:rFonts w:asciiTheme="majorBidi" w:eastAsia="MS Mincho" w:hAnsiTheme="majorBidi" w:hint="cs"/>
          <w:sz w:val="30"/>
          <w:szCs w:val="30"/>
          <w:cs/>
        </w:rPr>
        <w:t>และซ่อมบำรุงเกี่ยวกับระบบคอมพิวเตอร์</w:t>
      </w:r>
      <w:r w:rsidR="000F7067">
        <w:rPr>
          <w:rFonts w:asciiTheme="majorBidi" w:eastAsia="MS Mincho" w:hAnsiTheme="majorBidi"/>
          <w:sz w:val="30"/>
          <w:szCs w:val="30"/>
        </w:rPr>
        <w:br/>
      </w:r>
      <w:r w:rsidR="000F7067" w:rsidRPr="004537C3">
        <w:rPr>
          <w:rFonts w:asciiTheme="majorBidi" w:eastAsia="MS Mincho" w:hAnsiTheme="majorBidi"/>
          <w:sz w:val="14"/>
          <w:szCs w:val="14"/>
        </w:rPr>
        <w:br/>
      </w:r>
      <w:r w:rsidR="00281978" w:rsidRPr="001E2AFE">
        <w:rPr>
          <w:rFonts w:asciiTheme="majorBidi" w:eastAsia="MS Mincho" w:hAnsiTheme="majorBidi" w:cstheme="majorBidi"/>
          <w:sz w:val="30"/>
          <w:szCs w:val="30"/>
          <w:cs/>
        </w:rPr>
        <w:t>บริษัท</w:t>
      </w:r>
      <w:r w:rsidR="00386E9C" w:rsidRPr="001E2AFE">
        <w:rPr>
          <w:rFonts w:asciiTheme="majorBidi" w:eastAsia="MS Mincho" w:hAnsiTheme="majorBidi" w:cstheme="majorBidi"/>
          <w:sz w:val="30"/>
          <w:szCs w:val="30"/>
          <w:cs/>
        </w:rPr>
        <w:t>ไม่มีเงินปันผล</w:t>
      </w:r>
      <w:r w:rsidR="00DE04C3" w:rsidRPr="001E2AFE">
        <w:rPr>
          <w:rFonts w:asciiTheme="majorBidi" w:eastAsia="MS Mincho" w:hAnsiTheme="majorBidi" w:cstheme="majorBidi"/>
          <w:sz w:val="30"/>
          <w:szCs w:val="30"/>
          <w:cs/>
        </w:rPr>
        <w:t>รับ</w:t>
      </w:r>
      <w:r w:rsidR="00386E9C" w:rsidRPr="001E2AFE">
        <w:rPr>
          <w:rFonts w:asciiTheme="majorBidi" w:eastAsia="MS Mincho" w:hAnsiTheme="majorBidi" w:cstheme="majorBidi"/>
          <w:sz w:val="30"/>
          <w:szCs w:val="30"/>
          <w:cs/>
        </w:rPr>
        <w:t>จากเงินลงทุนดังกล่าวข้างต้นในระหว่างงวด</w:t>
      </w:r>
      <w:r w:rsidR="00DE04C3" w:rsidRPr="001E2AFE">
        <w:rPr>
          <w:rFonts w:asciiTheme="majorBidi" w:eastAsia="MS Mincho" w:hAnsiTheme="majorBidi" w:cstheme="majorBidi"/>
          <w:sz w:val="30"/>
          <w:szCs w:val="30"/>
          <w:cs/>
        </w:rPr>
        <w:t>สามเดือน</w:t>
      </w:r>
      <w:r w:rsidR="00386E9C" w:rsidRPr="001E2AFE">
        <w:rPr>
          <w:rFonts w:asciiTheme="majorBidi" w:eastAsia="MS Mincho" w:hAnsiTheme="majorBidi" w:cstheme="majorBidi"/>
          <w:sz w:val="30"/>
          <w:szCs w:val="30"/>
          <w:cs/>
        </w:rPr>
        <w:t xml:space="preserve">สิ้นสุดวันที่ </w:t>
      </w:r>
      <w:r w:rsidR="00386E9C" w:rsidRPr="001E2AFE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="00386E9C" w:rsidRPr="001E2AFE">
        <w:rPr>
          <w:rFonts w:asciiTheme="majorBidi" w:eastAsia="MS Mincho" w:hAnsiTheme="majorBidi" w:cstheme="majorBidi"/>
          <w:sz w:val="30"/>
          <w:szCs w:val="30"/>
          <w:cs/>
        </w:rPr>
        <w:t xml:space="preserve">มีนาคม </w:t>
      </w:r>
      <w:r w:rsidR="00386E9C" w:rsidRPr="001E2AFE">
        <w:rPr>
          <w:rFonts w:asciiTheme="majorBidi" w:eastAsia="MS Mincho" w:hAnsiTheme="majorBidi" w:cstheme="majorBidi"/>
          <w:sz w:val="30"/>
          <w:szCs w:val="30"/>
        </w:rPr>
        <w:t>256</w:t>
      </w:r>
      <w:r w:rsidR="009D78B9" w:rsidRPr="001E2AFE">
        <w:rPr>
          <w:rFonts w:asciiTheme="majorBidi" w:eastAsia="MS Mincho" w:hAnsiTheme="majorBidi" w:cstheme="majorBidi"/>
          <w:sz w:val="30"/>
          <w:szCs w:val="30"/>
        </w:rPr>
        <w:t>2</w:t>
      </w:r>
      <w:r w:rsidR="00386E9C" w:rsidRPr="001E2AF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386E9C" w:rsidRPr="001E2AFE">
        <w:rPr>
          <w:rFonts w:asciiTheme="majorBidi" w:eastAsia="MS Mincho" w:hAnsiTheme="majorBidi" w:cstheme="majorBidi"/>
          <w:sz w:val="30"/>
          <w:szCs w:val="30"/>
          <w:cs/>
        </w:rPr>
        <w:t xml:space="preserve">และ </w:t>
      </w:r>
      <w:r w:rsidR="00EE776A" w:rsidRPr="001E2AFE">
        <w:rPr>
          <w:rFonts w:asciiTheme="majorBidi" w:eastAsia="MS Mincho" w:hAnsiTheme="majorBidi" w:cstheme="majorBidi"/>
          <w:sz w:val="30"/>
          <w:szCs w:val="30"/>
        </w:rPr>
        <w:t>25</w:t>
      </w:r>
      <w:r w:rsidR="00EE776A" w:rsidRPr="001E2AFE">
        <w:rPr>
          <w:rFonts w:asciiTheme="majorBidi" w:eastAsia="MS Mincho" w:hAnsiTheme="majorBidi" w:cstheme="majorBidi"/>
          <w:sz w:val="30"/>
          <w:szCs w:val="30"/>
          <w:cs/>
        </w:rPr>
        <w:t>6</w:t>
      </w:r>
      <w:r w:rsidR="009D78B9" w:rsidRPr="001E2AFE">
        <w:rPr>
          <w:rFonts w:asciiTheme="majorBidi" w:eastAsia="MS Mincho" w:hAnsiTheme="majorBidi" w:cstheme="majorBidi"/>
          <w:sz w:val="30"/>
          <w:szCs w:val="30"/>
        </w:rPr>
        <w:t>1</w:t>
      </w:r>
    </w:p>
    <w:p w:rsidR="00172489" w:rsidRPr="000F7067" w:rsidRDefault="00172489" w:rsidP="0045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/>
          <w:sz w:val="30"/>
          <w:szCs w:val="30"/>
          <w:cs/>
        </w:rPr>
        <w:sectPr w:rsidR="00172489" w:rsidRPr="000F7067" w:rsidSect="009D78B9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172489" w:rsidRDefault="00172489" w:rsidP="001B2A32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6</w:t>
      </w:r>
      <w:r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Pr="00483B81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ค่าความนิยม</w:t>
      </w:r>
    </w:p>
    <w:p w:rsidR="00A76DE6" w:rsidRPr="00A76DE6" w:rsidRDefault="00A76DE6" w:rsidP="00A76DE6">
      <w:pPr>
        <w:rPr>
          <w:sz w:val="24"/>
          <w:szCs w:val="24"/>
          <w:lang w:eastAsia="x-none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900"/>
        <w:gridCol w:w="1108"/>
        <w:gridCol w:w="262"/>
        <w:gridCol w:w="1092"/>
        <w:gridCol w:w="322"/>
        <w:gridCol w:w="1076"/>
        <w:gridCol w:w="322"/>
        <w:gridCol w:w="1107"/>
      </w:tblGrid>
      <w:tr w:rsidR="00A76DE6" w:rsidRPr="00D658AD" w:rsidTr="000E565B">
        <w:trPr>
          <w:trHeight w:hRule="exact" w:val="374"/>
          <w:tblHeader/>
        </w:trPr>
        <w:tc>
          <w:tcPr>
            <w:tcW w:w="1622" w:type="pct"/>
          </w:tcPr>
          <w:p w:rsidR="00A76DE6" w:rsidRPr="00D658AD" w:rsidRDefault="00A76DE6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A76DE6" w:rsidRPr="00D658AD" w:rsidRDefault="00A76DE6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:rsidR="00A76DE6" w:rsidRPr="00D658AD" w:rsidRDefault="00A76DE6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6" w:type="pct"/>
          </w:tcPr>
          <w:p w:rsidR="00A76DE6" w:rsidRPr="00D658AD" w:rsidRDefault="00A76DE6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pct"/>
            <w:gridSpan w:val="3"/>
          </w:tcPr>
          <w:p w:rsidR="00A76DE6" w:rsidRPr="00D658AD" w:rsidRDefault="00A76DE6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5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8F9" w:rsidRPr="00D658AD" w:rsidTr="000E565B">
        <w:trPr>
          <w:trHeight w:hRule="exact" w:val="374"/>
          <w:tblHeader/>
        </w:trPr>
        <w:tc>
          <w:tcPr>
            <w:tcW w:w="1622" w:type="pct"/>
          </w:tcPr>
          <w:p w:rsidR="001148F9" w:rsidRPr="00D658AD" w:rsidRDefault="001148F9" w:rsidP="00114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1148F9" w:rsidRPr="00D658AD" w:rsidRDefault="001148F9" w:rsidP="00114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:rsidR="001148F9" w:rsidRPr="00D658AD" w:rsidRDefault="001148F9" w:rsidP="00114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58A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4783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1148F9" w:rsidRPr="00D658AD" w:rsidRDefault="001148F9" w:rsidP="00114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1148F9" w:rsidRPr="00D658AD" w:rsidRDefault="001148F9" w:rsidP="00114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4783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6" w:type="pct"/>
          </w:tcPr>
          <w:p w:rsidR="001148F9" w:rsidRPr="00D658AD" w:rsidRDefault="001148F9" w:rsidP="00114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148F9" w:rsidRPr="00D658AD" w:rsidRDefault="001148F9" w:rsidP="00114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58A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4783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6" w:type="pct"/>
          </w:tcPr>
          <w:p w:rsidR="001148F9" w:rsidRPr="00D658AD" w:rsidRDefault="001148F9" w:rsidP="00114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1148F9" w:rsidRPr="00D658AD" w:rsidRDefault="001148F9" w:rsidP="00114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58A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4783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148F9" w:rsidRPr="00D658AD" w:rsidTr="000E565B">
        <w:trPr>
          <w:trHeight w:hRule="exact" w:val="374"/>
          <w:tblHeader/>
        </w:trPr>
        <w:tc>
          <w:tcPr>
            <w:tcW w:w="1622" w:type="pct"/>
          </w:tcPr>
          <w:p w:rsidR="001148F9" w:rsidRPr="00D658AD" w:rsidRDefault="001148F9" w:rsidP="00114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1148F9" w:rsidRPr="00D658AD" w:rsidRDefault="001148F9" w:rsidP="00114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7" w:type="pct"/>
            <w:gridSpan w:val="7"/>
          </w:tcPr>
          <w:p w:rsidR="001148F9" w:rsidRPr="00D658AD" w:rsidRDefault="001148F9" w:rsidP="00114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D658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148F9" w:rsidRPr="00D658AD" w:rsidTr="000E565B">
        <w:trPr>
          <w:trHeight w:hRule="exact" w:val="374"/>
        </w:trPr>
        <w:tc>
          <w:tcPr>
            <w:tcW w:w="1622" w:type="pct"/>
          </w:tcPr>
          <w:p w:rsidR="001148F9" w:rsidRPr="00D658AD" w:rsidRDefault="001148F9" w:rsidP="0011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58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91" w:type="pct"/>
          </w:tcPr>
          <w:p w:rsidR="001148F9" w:rsidRPr="00D658AD" w:rsidRDefault="001148F9" w:rsidP="0011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:rsidR="001148F9" w:rsidRPr="00D658AD" w:rsidRDefault="001148F9" w:rsidP="001148F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3" w:type="pct"/>
          </w:tcPr>
          <w:p w:rsidR="001148F9" w:rsidRPr="00D658AD" w:rsidRDefault="001148F9" w:rsidP="001148F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1148F9" w:rsidRPr="00D658AD" w:rsidRDefault="001148F9" w:rsidP="001148F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76" w:type="pct"/>
          </w:tcPr>
          <w:p w:rsidR="001148F9" w:rsidRPr="00D658AD" w:rsidRDefault="001148F9" w:rsidP="001148F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:rsidR="001148F9" w:rsidRPr="00D658AD" w:rsidRDefault="001148F9" w:rsidP="001148F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76" w:type="pct"/>
          </w:tcPr>
          <w:p w:rsidR="001148F9" w:rsidRPr="00D658AD" w:rsidRDefault="001148F9" w:rsidP="001148F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</w:tcPr>
          <w:p w:rsidR="001148F9" w:rsidRPr="00D658AD" w:rsidRDefault="001148F9" w:rsidP="001148F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EE31FA" w:rsidRPr="00D658AD" w:rsidTr="000E565B">
        <w:trPr>
          <w:trHeight w:hRule="exact" w:val="374"/>
        </w:trPr>
        <w:tc>
          <w:tcPr>
            <w:tcW w:w="1622" w:type="pct"/>
          </w:tcPr>
          <w:p w:rsidR="00EE31FA" w:rsidRPr="00D658AD" w:rsidRDefault="00EE31FA" w:rsidP="00EE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658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658A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658A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91" w:type="pct"/>
          </w:tcPr>
          <w:p w:rsidR="00EE31FA" w:rsidRPr="00D658AD" w:rsidRDefault="00EE31FA" w:rsidP="00EE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:rsidR="00EE31FA" w:rsidRPr="00EE31FA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EE31F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154,6</w:t>
            </w:r>
            <w:r w:rsidR="00C30A0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143" w:type="pct"/>
          </w:tcPr>
          <w:p w:rsidR="00EE31FA" w:rsidRPr="00D658AD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EE31FA" w:rsidRPr="00D658AD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658A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EE31FA" w:rsidRPr="00D658AD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:rsidR="00EE31FA" w:rsidRPr="00D658AD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658A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EE31FA" w:rsidRPr="00D658AD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</w:tcPr>
          <w:p w:rsidR="00EE31FA" w:rsidRPr="00D658AD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658A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30A0A" w:rsidRPr="00D658AD" w:rsidTr="000E565B">
        <w:trPr>
          <w:trHeight w:hRule="exact" w:val="374"/>
        </w:trPr>
        <w:tc>
          <w:tcPr>
            <w:tcW w:w="1622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58AD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491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:rsidR="00C30A0A" w:rsidRPr="00D658AD" w:rsidRDefault="00C30A0A" w:rsidP="00C3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30A0A" w:rsidRPr="00C30A0A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A3CA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658A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658A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30A0A" w:rsidRPr="00D658AD" w:rsidTr="000E565B">
        <w:trPr>
          <w:trHeight w:hRule="exact" w:val="374"/>
        </w:trPr>
        <w:tc>
          <w:tcPr>
            <w:tcW w:w="1622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5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91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:rsidR="00C30A0A" w:rsidRPr="00EE31FA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EE31F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154,6</w:t>
            </w: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143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:rsidR="00C30A0A" w:rsidRPr="00C30A0A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30A0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D658A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D658A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EE31FA" w:rsidRPr="00D658AD" w:rsidTr="000E565B">
        <w:trPr>
          <w:trHeight w:hRule="exact" w:val="374"/>
        </w:trPr>
        <w:tc>
          <w:tcPr>
            <w:tcW w:w="1622" w:type="pct"/>
          </w:tcPr>
          <w:p w:rsidR="00EE31FA" w:rsidRPr="00432057" w:rsidRDefault="00EE31FA" w:rsidP="00EE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1" w:type="pct"/>
          </w:tcPr>
          <w:p w:rsidR="00EE31FA" w:rsidRPr="00432057" w:rsidRDefault="00EE31FA" w:rsidP="00EE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EE31FA" w:rsidRPr="00432057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143" w:type="pct"/>
          </w:tcPr>
          <w:p w:rsidR="00EE31FA" w:rsidRPr="00432057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EE31FA" w:rsidRPr="00C30A0A" w:rsidRDefault="00EE31F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76" w:type="pct"/>
          </w:tcPr>
          <w:p w:rsidR="00EE31FA" w:rsidRPr="00432057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EE31FA" w:rsidRPr="00432057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176" w:type="pct"/>
          </w:tcPr>
          <w:p w:rsidR="00EE31FA" w:rsidRPr="00432057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:rsidR="00EE31FA" w:rsidRPr="00432057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</w:tr>
      <w:tr w:rsidR="00EE31FA" w:rsidRPr="00D658AD" w:rsidTr="000E565B">
        <w:trPr>
          <w:trHeight w:hRule="exact" w:val="374"/>
        </w:trPr>
        <w:tc>
          <w:tcPr>
            <w:tcW w:w="1622" w:type="pct"/>
          </w:tcPr>
          <w:p w:rsidR="00EE31FA" w:rsidRPr="00A9676F" w:rsidRDefault="00EE31FA" w:rsidP="00EE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491" w:type="pct"/>
          </w:tcPr>
          <w:p w:rsidR="00EE31FA" w:rsidRPr="00D658AD" w:rsidRDefault="00EE31FA" w:rsidP="00EE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EE31FA" w:rsidRPr="00D658AD" w:rsidRDefault="00EE31FA" w:rsidP="00EE3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E31FA" w:rsidRPr="00D658AD" w:rsidRDefault="00EE31FA" w:rsidP="00EE3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EE31FA" w:rsidRPr="00C30A0A" w:rsidRDefault="00EE31F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76" w:type="pct"/>
          </w:tcPr>
          <w:p w:rsidR="00EE31FA" w:rsidRPr="00D658AD" w:rsidRDefault="00EE31FA" w:rsidP="00EE3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EE31FA" w:rsidRPr="00D658AD" w:rsidRDefault="00EE31FA" w:rsidP="00EE3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" w:type="pct"/>
          </w:tcPr>
          <w:p w:rsidR="00EE31FA" w:rsidRPr="00D658AD" w:rsidRDefault="00EE31FA" w:rsidP="00EE3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EE31FA" w:rsidRPr="00D658AD" w:rsidRDefault="00EE31FA" w:rsidP="00EE3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0A0A" w:rsidRPr="00D658AD" w:rsidTr="000E565B">
        <w:trPr>
          <w:trHeight w:hRule="exact" w:val="374"/>
        </w:trPr>
        <w:tc>
          <w:tcPr>
            <w:tcW w:w="1622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58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658A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658A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91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C30A0A" w:rsidRPr="00D658AD" w:rsidRDefault="00C30A0A" w:rsidP="00C3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D658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C30A0A" w:rsidRPr="00D658AD" w:rsidRDefault="00C30A0A" w:rsidP="00C3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C30A0A" w:rsidRPr="00C30A0A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F1FE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C30A0A" w:rsidRPr="00D658AD" w:rsidRDefault="00C30A0A" w:rsidP="00C3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C30A0A" w:rsidRPr="00D658AD" w:rsidRDefault="00C30A0A" w:rsidP="00C3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D658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" w:type="pct"/>
          </w:tcPr>
          <w:p w:rsidR="00C30A0A" w:rsidRPr="00D658AD" w:rsidRDefault="00C30A0A" w:rsidP="00C3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C30A0A" w:rsidRPr="00D658AD" w:rsidRDefault="00C30A0A" w:rsidP="00C30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D658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0A0A" w:rsidRPr="00D658AD" w:rsidTr="00A76DE6">
        <w:trPr>
          <w:trHeight w:hRule="exact" w:val="374"/>
        </w:trPr>
        <w:tc>
          <w:tcPr>
            <w:tcW w:w="1622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658A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91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658A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C30A0A" w:rsidRPr="00C30A0A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F1FEA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658A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D658A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C30A0A" w:rsidRPr="00D658AD" w:rsidTr="00A76DE6">
        <w:trPr>
          <w:trHeight w:hRule="exact" w:val="374"/>
        </w:trPr>
        <w:tc>
          <w:tcPr>
            <w:tcW w:w="1622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5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58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91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D658A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:rsidR="00C30A0A" w:rsidRPr="00C30A0A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30A0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D658A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C30A0A" w:rsidRPr="00D658AD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D658A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EE31FA" w:rsidRPr="00D4783A" w:rsidTr="000E565B">
        <w:trPr>
          <w:trHeight w:hRule="exact" w:val="374"/>
        </w:trPr>
        <w:tc>
          <w:tcPr>
            <w:tcW w:w="1622" w:type="pct"/>
          </w:tcPr>
          <w:p w:rsidR="00EE31FA" w:rsidRPr="00D4783A" w:rsidRDefault="00EE31FA" w:rsidP="00EE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1" w:type="pct"/>
          </w:tcPr>
          <w:p w:rsidR="00EE31FA" w:rsidRPr="00D4783A" w:rsidRDefault="00EE31FA" w:rsidP="00EE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EE31FA" w:rsidRPr="00D4783A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143" w:type="pct"/>
          </w:tcPr>
          <w:p w:rsidR="00EE31FA" w:rsidRPr="00D4783A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EE31FA" w:rsidRPr="00C30A0A" w:rsidRDefault="00EE31F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76" w:type="pct"/>
          </w:tcPr>
          <w:p w:rsidR="00EE31FA" w:rsidRPr="00D4783A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EE31FA" w:rsidRPr="00D4783A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176" w:type="pct"/>
          </w:tcPr>
          <w:p w:rsidR="00EE31FA" w:rsidRPr="00D4783A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:rsidR="00EE31FA" w:rsidRPr="00D4783A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</w:tr>
      <w:tr w:rsidR="00EE31FA" w:rsidRPr="00D658AD" w:rsidTr="000E565B">
        <w:trPr>
          <w:trHeight w:hRule="exact" w:val="374"/>
        </w:trPr>
        <w:tc>
          <w:tcPr>
            <w:tcW w:w="1622" w:type="pct"/>
          </w:tcPr>
          <w:p w:rsidR="00EE31FA" w:rsidRPr="00D658AD" w:rsidRDefault="00EE31FA" w:rsidP="00EE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58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91" w:type="pct"/>
          </w:tcPr>
          <w:p w:rsidR="00EE31FA" w:rsidRPr="00D658AD" w:rsidRDefault="00EE31FA" w:rsidP="00EE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:rsidR="00EE31FA" w:rsidRPr="00D658AD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3" w:type="pct"/>
          </w:tcPr>
          <w:p w:rsidR="00EE31FA" w:rsidRPr="00D658AD" w:rsidRDefault="00EE31FA" w:rsidP="00EE31F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EE31FA" w:rsidRPr="00D658AD" w:rsidRDefault="00EE31F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76" w:type="pct"/>
          </w:tcPr>
          <w:p w:rsidR="00EE31FA" w:rsidRPr="00D658AD" w:rsidRDefault="00EE31FA" w:rsidP="000E56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:rsidR="00EE31FA" w:rsidRPr="00D658AD" w:rsidRDefault="00EE31FA" w:rsidP="000E56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76" w:type="pct"/>
          </w:tcPr>
          <w:p w:rsidR="00EE31FA" w:rsidRPr="00D658AD" w:rsidRDefault="00EE31FA" w:rsidP="000E56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</w:tcPr>
          <w:p w:rsidR="00EE31FA" w:rsidRPr="00D658AD" w:rsidRDefault="00EE31FA" w:rsidP="000E565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C30A0A" w:rsidRPr="00D658AD" w:rsidTr="000E565B">
        <w:trPr>
          <w:trHeight w:hRule="exact" w:val="374"/>
        </w:trPr>
        <w:tc>
          <w:tcPr>
            <w:tcW w:w="1622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5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58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65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491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:rsidR="00C30A0A" w:rsidRPr="00EE31FA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EE31F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154,6</w:t>
            </w: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143" w:type="pct"/>
          </w:tcPr>
          <w:p w:rsidR="00C30A0A" w:rsidRPr="00A76DE6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C30A0A" w:rsidRPr="00C30A0A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06087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C30A0A" w:rsidRPr="00A76DE6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C30A0A" w:rsidRPr="00A76DE6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C30A0A" w:rsidRPr="00A76DE6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C30A0A" w:rsidRPr="00A76DE6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C30A0A" w:rsidRPr="00D658AD" w:rsidTr="000E565B">
        <w:trPr>
          <w:trHeight w:hRule="exact" w:val="374"/>
        </w:trPr>
        <w:tc>
          <w:tcPr>
            <w:tcW w:w="1622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8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58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91" w:type="pct"/>
          </w:tcPr>
          <w:p w:rsidR="00C30A0A" w:rsidRPr="00D658AD" w:rsidRDefault="00C30A0A" w:rsidP="00C3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</w:tcPr>
          <w:p w:rsidR="00C30A0A" w:rsidRPr="00EE31FA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EE31F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154,6</w:t>
            </w: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69</w:t>
            </w:r>
          </w:p>
        </w:tc>
        <w:tc>
          <w:tcPr>
            <w:tcW w:w="143" w:type="pct"/>
          </w:tcPr>
          <w:p w:rsidR="00C30A0A" w:rsidRPr="00A76DE6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6" w:type="pct"/>
            <w:tcBorders>
              <w:top w:val="double" w:sz="4" w:space="0" w:color="auto"/>
              <w:bottom w:val="double" w:sz="4" w:space="0" w:color="auto"/>
            </w:tcBorders>
          </w:tcPr>
          <w:p w:rsidR="00C30A0A" w:rsidRPr="00C30A0A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30A0A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C30A0A" w:rsidRPr="00A76DE6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:rsidR="00C30A0A" w:rsidRPr="00A76DE6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C30A0A" w:rsidRPr="00A76DE6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tcBorders>
              <w:top w:val="double" w:sz="4" w:space="0" w:color="auto"/>
              <w:bottom w:val="double" w:sz="4" w:space="0" w:color="auto"/>
            </w:tcBorders>
          </w:tcPr>
          <w:p w:rsidR="00C30A0A" w:rsidRPr="00A76DE6" w:rsidRDefault="00C30A0A" w:rsidP="00C30A0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:rsidR="00A76DE6" w:rsidRPr="00EE31FA" w:rsidRDefault="00A76DE6" w:rsidP="00A76DE6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:rsidR="00A76DE6" w:rsidRPr="002803B4" w:rsidRDefault="00A76DE6" w:rsidP="00A76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ค่าความนิยม</w:t>
      </w:r>
      <w:r w:rsidRPr="002803B4">
        <w:rPr>
          <w:rFonts w:ascii="Angsana New" w:hAnsi="Angsana New"/>
          <w:sz w:val="30"/>
          <w:szCs w:val="30"/>
          <w:cs/>
        </w:rPr>
        <w:t>เกิดจากการที่บริษัทซื้อหุ้นใน</w:t>
      </w:r>
      <w:r w:rsidRPr="002803B4">
        <w:rPr>
          <w:rFonts w:ascii="Angsana New" w:hAnsi="Angsana New" w:hint="cs"/>
          <w:sz w:val="30"/>
          <w:szCs w:val="30"/>
          <w:cs/>
        </w:rPr>
        <w:t>อัตราส่วนร้อยละ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</w:t>
      </w:r>
      <w:r w:rsidRPr="002803B4">
        <w:rPr>
          <w:rFonts w:ascii="Angsana New" w:hAnsi="Angsana New"/>
          <w:sz w:val="30"/>
          <w:szCs w:val="30"/>
          <w:cs/>
        </w:rPr>
        <w:t xml:space="preserve">0 </w:t>
      </w:r>
      <w:r w:rsidRPr="002803B4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>
        <w:rPr>
          <w:rFonts w:ascii="Angsana New" w:hAnsi="Angsana New" w:hint="cs"/>
          <w:sz w:val="30"/>
          <w:szCs w:val="30"/>
          <w:cs/>
        </w:rPr>
        <w:t>ไอ</w:t>
      </w: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ซี</w:t>
      </w:r>
      <w:r w:rsidRPr="00831ED9">
        <w:rPr>
          <w:rFonts w:ascii="Angsana New" w:hAnsi="Angsana New" w:hint="cs"/>
          <w:sz w:val="30"/>
          <w:szCs w:val="30"/>
          <w:cs/>
        </w:rPr>
        <w:t xml:space="preserve">เคียว จำกัด </w:t>
      </w:r>
      <w:r w:rsidR="00C30A0A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="00C30A0A">
        <w:rPr>
          <w:rFonts w:ascii="Angsana New" w:hAnsi="Angsana New"/>
          <w:sz w:val="30"/>
          <w:szCs w:val="30"/>
        </w:rPr>
        <w:t>2561</w:t>
      </w:r>
    </w:p>
    <w:p w:rsidR="00A76DE6" w:rsidRPr="001148F9" w:rsidRDefault="00A76DE6" w:rsidP="00A76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76496" w:rsidRDefault="00E7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  <w:br w:type="page"/>
      </w:r>
    </w:p>
    <w:p w:rsidR="00172489" w:rsidRPr="00172489" w:rsidRDefault="00172489" w:rsidP="00A76DE6">
      <w:pPr>
        <w:tabs>
          <w:tab w:val="clear" w:pos="227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 w:rsidRPr="00172489"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  <w:lastRenderedPageBreak/>
        <w:t>7</w:t>
      </w:r>
      <w:r w:rsidRPr="00172489">
        <w:rPr>
          <w:rFonts w:asciiTheme="majorBidi" w:hAnsiTheme="majorBidi" w:cstheme="majorBidi"/>
          <w:b/>
          <w:bCs/>
          <w:sz w:val="30"/>
          <w:szCs w:val="30"/>
          <w:lang w:eastAsia="x-none"/>
        </w:rPr>
        <w:tab/>
      </w:r>
      <w:r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ab/>
      </w:r>
      <w:r w:rsidRPr="00483B81">
        <w:rPr>
          <w:rFonts w:asciiTheme="majorBidi" w:hAnsiTheme="majorBidi" w:cstheme="majorBidi" w:hint="cs"/>
          <w:b/>
          <w:bCs/>
          <w:sz w:val="30"/>
          <w:szCs w:val="30"/>
          <w:cs/>
          <w:lang w:eastAsia="x-none"/>
        </w:rPr>
        <w:t>หนี้สินที่มีภาระดอกเบี้ย</w:t>
      </w:r>
    </w:p>
    <w:p w:rsidR="00172489" w:rsidRPr="00B65467" w:rsidRDefault="00172489" w:rsidP="00172489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B65467" w:rsidRPr="00053244" w:rsidTr="000E565B">
        <w:tc>
          <w:tcPr>
            <w:tcW w:w="3240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324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5324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5467" w:rsidRPr="00053244" w:rsidTr="000E565B">
        <w:tc>
          <w:tcPr>
            <w:tcW w:w="3240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053244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5324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</w:t>
            </w:r>
            <w:r w:rsidRPr="00053244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05324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05324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5324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5324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</w:t>
            </w:r>
            <w:r w:rsidRPr="00053244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05324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05324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5324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B65467" w:rsidRPr="00053244" w:rsidTr="000E565B">
        <w:tc>
          <w:tcPr>
            <w:tcW w:w="3240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053244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324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3244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324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53244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B65467" w:rsidRPr="00053244" w:rsidTr="000E565B">
        <w:tc>
          <w:tcPr>
            <w:tcW w:w="3240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5324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5467" w:rsidRPr="00053244" w:rsidTr="000E565B">
        <w:tc>
          <w:tcPr>
            <w:tcW w:w="3240" w:type="dxa"/>
            <w:shd w:val="clear" w:color="auto" w:fill="auto"/>
          </w:tcPr>
          <w:p w:rsidR="00B65467" w:rsidRPr="00053244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32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053244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5467" w:rsidRPr="00053244" w:rsidTr="000E565B">
        <w:tc>
          <w:tcPr>
            <w:tcW w:w="3240" w:type="dxa"/>
            <w:shd w:val="clear" w:color="auto" w:fill="auto"/>
          </w:tcPr>
          <w:p w:rsidR="00B65467" w:rsidRPr="00053244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5324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053244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053244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053244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053244" w:rsidRDefault="00B65467" w:rsidP="000E56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053244" w:rsidRDefault="00B65467" w:rsidP="000E56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65467" w:rsidRPr="00053244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053244" w:rsidRDefault="00B65467" w:rsidP="000E56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65467" w:rsidRPr="00D47482" w:rsidTr="000E565B">
        <w:tc>
          <w:tcPr>
            <w:tcW w:w="3240" w:type="dxa"/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5324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47482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177,000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177,000</w:t>
            </w:r>
          </w:p>
        </w:tc>
      </w:tr>
      <w:tr w:rsidR="00B65467" w:rsidRPr="00D47482" w:rsidTr="000E565B">
        <w:tc>
          <w:tcPr>
            <w:tcW w:w="3240" w:type="dxa"/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748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65467" w:rsidRPr="00D47482" w:rsidTr="000E565B">
        <w:tc>
          <w:tcPr>
            <w:tcW w:w="3240" w:type="dxa"/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7482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65467" w:rsidRPr="00D47482" w:rsidTr="000E565B">
        <w:tc>
          <w:tcPr>
            <w:tcW w:w="3240" w:type="dxa"/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7482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3,430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3,430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65467" w:rsidRPr="00D47482" w:rsidTr="000E565B">
        <w:tc>
          <w:tcPr>
            <w:tcW w:w="3240" w:type="dxa"/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748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หนี้สินตามสัญญาเช่าการเงินที่ถึง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65467" w:rsidRPr="00D47482" w:rsidTr="000E565B">
        <w:tc>
          <w:tcPr>
            <w:tcW w:w="3240" w:type="dxa"/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7482">
              <w:rPr>
                <w:rFonts w:ascii="Angsana New" w:hAnsi="Angsana New" w:hint="cs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65467" w:rsidRPr="00D47482" w:rsidRDefault="002137A4" w:rsidP="000E56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1,224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  <w:r w:rsidR="000E565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65467" w:rsidRPr="00D47482" w:rsidRDefault="00CF73DC" w:rsidP="000E56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1,224</w:t>
            </w:r>
          </w:p>
        </w:tc>
        <w:tc>
          <w:tcPr>
            <w:tcW w:w="270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  <w:r w:rsidR="000E565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B65467" w:rsidRPr="00D47482" w:rsidTr="000E565B">
        <w:tc>
          <w:tcPr>
            <w:tcW w:w="3240" w:type="dxa"/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4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รวมหนี้สินที่มีดอกเบี้ยหมุนเวียน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D47482" w:rsidRDefault="00B65467" w:rsidP="000E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65467" w:rsidRPr="00D47482" w:rsidRDefault="00B65467" w:rsidP="000E56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47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2137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F73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181,00</w:t>
            </w:r>
            <w:r w:rsidR="000E56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65467" w:rsidRPr="00D47482" w:rsidRDefault="00CF73DC" w:rsidP="000E565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1,224</w:t>
            </w:r>
          </w:p>
        </w:tc>
        <w:tc>
          <w:tcPr>
            <w:tcW w:w="270" w:type="dxa"/>
            <w:shd w:val="clear" w:color="auto" w:fill="auto"/>
          </w:tcPr>
          <w:p w:rsidR="00B65467" w:rsidRPr="00D47482" w:rsidRDefault="00B65467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65467" w:rsidRPr="00D47482" w:rsidRDefault="00B65467" w:rsidP="000E565B">
            <w:pPr>
              <w:pStyle w:val="acctfourfigures"/>
              <w:tabs>
                <w:tab w:val="clear" w:pos="765"/>
                <w:tab w:val="left" w:pos="792"/>
              </w:tabs>
              <w:spacing w:line="240" w:lineRule="auto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177,57</w:t>
            </w:r>
            <w:r w:rsidR="000E56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:rsidR="00B65467" w:rsidRPr="00E76496" w:rsidRDefault="00B65467">
      <w:pPr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B65467" w:rsidRPr="00D47482" w:rsidTr="000E565B">
        <w:tc>
          <w:tcPr>
            <w:tcW w:w="3240" w:type="dxa"/>
            <w:shd w:val="clear" w:color="auto" w:fill="auto"/>
          </w:tcPr>
          <w:p w:rsidR="00B65467" w:rsidRPr="00D47482" w:rsidRDefault="00B65467" w:rsidP="00B65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74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D47482" w:rsidRDefault="00B65467" w:rsidP="00B65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B6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65467" w:rsidRPr="00D47482" w:rsidRDefault="00B65467" w:rsidP="00B6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5467" w:rsidRPr="00D47482" w:rsidTr="000E565B">
        <w:tc>
          <w:tcPr>
            <w:tcW w:w="3240" w:type="dxa"/>
            <w:shd w:val="clear" w:color="auto" w:fill="auto"/>
          </w:tcPr>
          <w:p w:rsidR="00B65467" w:rsidRPr="00D47482" w:rsidRDefault="00B65467" w:rsidP="00B65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47482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D47482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D47482" w:rsidRDefault="00B65467" w:rsidP="00B65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B6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65467" w:rsidRPr="00D47482" w:rsidRDefault="00B65467" w:rsidP="00B6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65467" w:rsidRPr="00D47482" w:rsidTr="000E565B">
        <w:tc>
          <w:tcPr>
            <w:tcW w:w="3240" w:type="dxa"/>
            <w:shd w:val="clear" w:color="auto" w:fill="auto"/>
          </w:tcPr>
          <w:p w:rsidR="00B65467" w:rsidRPr="00D47482" w:rsidRDefault="00B65467" w:rsidP="00B65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47482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ส่วนที่มีหลักประกัน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D47482" w:rsidRDefault="00B65467" w:rsidP="00B65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1,769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2,455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B6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65467" w:rsidRPr="00D47482" w:rsidRDefault="00B65467" w:rsidP="00B6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65467" w:rsidRPr="00D47482" w:rsidTr="000E565B">
        <w:tc>
          <w:tcPr>
            <w:tcW w:w="3240" w:type="dxa"/>
            <w:shd w:val="clear" w:color="auto" w:fill="auto"/>
          </w:tcPr>
          <w:p w:rsidR="00B65467" w:rsidRPr="00D47482" w:rsidRDefault="00B65467" w:rsidP="00B65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7482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D47482" w:rsidRDefault="00B65467" w:rsidP="00B65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65467" w:rsidRPr="00D47482" w:rsidRDefault="00CF73DC" w:rsidP="00B6546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B6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65467" w:rsidRPr="00D47482" w:rsidRDefault="00CF73DC" w:rsidP="00B6546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B65467" w:rsidRPr="00D47482" w:rsidRDefault="00B65467" w:rsidP="00B6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</w:tr>
      <w:tr w:rsidR="00B65467" w:rsidRPr="00053244" w:rsidTr="000E565B">
        <w:tc>
          <w:tcPr>
            <w:tcW w:w="3240" w:type="dxa"/>
            <w:shd w:val="clear" w:color="auto" w:fill="auto"/>
          </w:tcPr>
          <w:p w:rsidR="00B65467" w:rsidRPr="00D47482" w:rsidRDefault="00B65467" w:rsidP="00B65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4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5467" w:rsidRPr="00D47482" w:rsidRDefault="00B65467" w:rsidP="00B65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65467" w:rsidRPr="00D47482" w:rsidRDefault="00CF73DC" w:rsidP="00B6546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1,829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65467" w:rsidRPr="00D47482" w:rsidRDefault="00B65467" w:rsidP="00B6546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3,308</w:t>
            </w:r>
          </w:p>
        </w:tc>
        <w:tc>
          <w:tcPr>
            <w:tcW w:w="262" w:type="dxa"/>
            <w:shd w:val="clear" w:color="auto" w:fill="auto"/>
          </w:tcPr>
          <w:p w:rsidR="00B65467" w:rsidRPr="00D47482" w:rsidRDefault="00B65467" w:rsidP="00B6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B65467" w:rsidRPr="00D47482" w:rsidRDefault="00CF73DC" w:rsidP="00B65467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B65467" w:rsidRPr="00D47482" w:rsidRDefault="00B65467" w:rsidP="00B65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B65467" w:rsidRPr="00053244" w:rsidRDefault="00B65467" w:rsidP="00B654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7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</w:tr>
    </w:tbl>
    <w:p w:rsidR="00B65467" w:rsidRPr="00B65467" w:rsidRDefault="00B65467" w:rsidP="00B65467">
      <w:pPr>
        <w:rPr>
          <w:sz w:val="24"/>
          <w:szCs w:val="24"/>
          <w:lang w:eastAsia="x-none"/>
        </w:rPr>
      </w:pPr>
    </w:p>
    <w:p w:rsidR="00B65467" w:rsidRPr="00053244" w:rsidRDefault="000E565B" w:rsidP="00B65467">
      <w:pPr>
        <w:pStyle w:val="Heading6"/>
        <w:ind w:left="540" w:right="-223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ณ วันที่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31 </w:t>
      </w:r>
      <w:r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มีนาคม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2562 </w:t>
      </w:r>
      <w:r w:rsidR="00C30A0A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กลุ่ม</w:t>
      </w:r>
      <w:r w:rsidR="00B65467" w:rsidRPr="0005324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</w:t>
      </w:r>
      <w:r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ไม่</w:t>
      </w:r>
      <w:r w:rsidR="00B65467" w:rsidRPr="0005324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มีเงินกู้ยืมระยะสั้นจากสถาบันการเงิน </w:t>
      </w:r>
      <w:r w:rsidRPr="006B769E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6B769E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6B769E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2561: 177 </w:t>
      </w:r>
      <w:r w:rsidRPr="006B769E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="00B65467" w:rsidRPr="006B769E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โดยมีอัตราดอกเบี้ยคงที่ต่อปี เงื่อนไขการเรียกชำระคืนเงินกู้เมื่อทวงถาม</w:t>
      </w:r>
      <w:r w:rsidRPr="006B769E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</w:p>
    <w:p w:rsidR="00B65467" w:rsidRPr="00B65467" w:rsidRDefault="00B65467" w:rsidP="00B65467">
      <w:pPr>
        <w:rPr>
          <w:sz w:val="24"/>
          <w:szCs w:val="24"/>
          <w:lang w:eastAsia="x-none"/>
        </w:rPr>
      </w:pPr>
    </w:p>
    <w:p w:rsidR="00B65467" w:rsidRDefault="00B65467" w:rsidP="00B65467">
      <w:pPr>
        <w:pStyle w:val="Heading6"/>
        <w:ind w:left="540" w:right="-11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05324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กลุ่มบริษัทมีเงินกู้ยืมระยะยาวจากสถาบันการเงิน โดยมีอัตราดอกเบี้ยร้อยละ </w:t>
      </w:r>
      <w:r w:rsidRPr="0005324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MLR </w:t>
      </w:r>
      <w:r w:rsidR="00E904AD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-</w:t>
      </w:r>
      <w:r w:rsidRPr="0005324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0.25 </w:t>
      </w:r>
      <w:r w:rsidRPr="0005324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ต่อปี และมีกำหนดชำระภายในปี </w:t>
      </w:r>
      <w:r w:rsidRPr="0005324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2564 </w:t>
      </w:r>
    </w:p>
    <w:p w:rsidR="00721804" w:rsidRDefault="00721804" w:rsidP="00721804">
      <w:pPr>
        <w:rPr>
          <w:lang w:eastAsia="x-none"/>
        </w:rPr>
      </w:pPr>
    </w:p>
    <w:p w:rsidR="00E76496" w:rsidRDefault="00E7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21804" w:rsidRPr="00917005" w:rsidRDefault="00721804" w:rsidP="0072180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917005">
        <w:rPr>
          <w:rFonts w:ascii="Angsana New" w:hAnsi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หนี้สินที่มีภาระดอกเบี้ยซึ่งไม่รวมหนี้สินตามสัญญาเช่าการเงิน</w:t>
      </w:r>
      <w:r w:rsidRPr="0091700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917005">
        <w:rPr>
          <w:rFonts w:ascii="Angsana New" w:hAnsi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Pr="00917005">
        <w:rPr>
          <w:rFonts w:ascii="Angsana New" w:hAnsi="Angsana New" w:hint="cs"/>
          <w:sz w:val="30"/>
          <w:szCs w:val="30"/>
          <w:cs/>
          <w:lang w:bidi="th-TH"/>
        </w:rPr>
        <w:t xml:space="preserve">          ณ วันที่ 31 </w:t>
      </w:r>
      <w:r w:rsidR="00917005" w:rsidRPr="00917005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917005" w:rsidRPr="00917005">
        <w:rPr>
          <w:rFonts w:ascii="Angsana New" w:hAnsi="Angsana New"/>
          <w:sz w:val="30"/>
          <w:szCs w:val="30"/>
          <w:lang w:bidi="th-TH"/>
        </w:rPr>
        <w:t xml:space="preserve"> </w:t>
      </w:r>
      <w:r w:rsidR="00917005" w:rsidRPr="00917005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="00917005" w:rsidRPr="00917005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917005" w:rsidRPr="00917005">
        <w:rPr>
          <w:rFonts w:ascii="Angsana New" w:hAnsi="Angsana New"/>
          <w:sz w:val="30"/>
          <w:szCs w:val="30"/>
          <w:lang w:val="en-US" w:bidi="th-TH"/>
        </w:rPr>
        <w:t>31</w:t>
      </w:r>
      <w:r w:rsidR="000E565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17005" w:rsidRPr="00917005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="00917005" w:rsidRPr="00917005">
        <w:rPr>
          <w:rFonts w:ascii="Angsana New" w:hAnsi="Angsana New"/>
          <w:sz w:val="30"/>
          <w:szCs w:val="30"/>
          <w:lang w:val="en-US" w:bidi="th-TH"/>
        </w:rPr>
        <w:t>256</w:t>
      </w:r>
      <w:r w:rsidR="000E565B">
        <w:rPr>
          <w:rFonts w:ascii="Angsana New" w:hAnsi="Angsana New"/>
          <w:sz w:val="30"/>
          <w:szCs w:val="30"/>
          <w:lang w:val="en-US" w:bidi="th-TH"/>
        </w:rPr>
        <w:t>1</w:t>
      </w:r>
      <w:r w:rsidRPr="0091700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917005">
        <w:rPr>
          <w:rFonts w:ascii="Angsana New" w:hAnsi="Angsana New"/>
          <w:sz w:val="30"/>
          <w:szCs w:val="30"/>
          <w:cs/>
          <w:lang w:bidi="th-TH"/>
        </w:rPr>
        <w:t>ได้ดังนี้</w:t>
      </w:r>
    </w:p>
    <w:p w:rsidR="00721804" w:rsidRPr="00917005" w:rsidRDefault="00721804" w:rsidP="00721804">
      <w:pPr>
        <w:ind w:left="540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09"/>
        <w:gridCol w:w="270"/>
        <w:gridCol w:w="1151"/>
        <w:gridCol w:w="270"/>
        <w:gridCol w:w="1076"/>
        <w:gridCol w:w="270"/>
        <w:gridCol w:w="1084"/>
      </w:tblGrid>
      <w:tr w:rsidR="00721804" w:rsidRPr="00917005" w:rsidTr="00917005">
        <w:tc>
          <w:tcPr>
            <w:tcW w:w="4140" w:type="dxa"/>
            <w:shd w:val="clear" w:color="auto" w:fill="auto"/>
          </w:tcPr>
          <w:p w:rsidR="00721804" w:rsidRPr="00917005" w:rsidRDefault="00721804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21804" w:rsidRPr="00917005" w:rsidRDefault="00721804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70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21804" w:rsidRPr="00917005" w:rsidRDefault="00721804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21804" w:rsidRPr="00917005" w:rsidRDefault="00721804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70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7005" w:rsidRPr="00917005" w:rsidTr="00917005">
        <w:tc>
          <w:tcPr>
            <w:tcW w:w="414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700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91700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917005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700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91700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91700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700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91700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917005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700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91700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91700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917005" w:rsidRPr="00917005" w:rsidTr="00917005">
        <w:tc>
          <w:tcPr>
            <w:tcW w:w="414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917005" w:rsidRPr="00917005" w:rsidRDefault="00917005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17005" w:rsidRPr="00917005" w:rsidRDefault="00917005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917005" w:rsidRPr="00917005" w:rsidRDefault="00917005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917005" w:rsidRPr="00917005" w:rsidRDefault="00917005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917005" w:rsidRPr="00917005" w:rsidRDefault="00917005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17005" w:rsidRPr="00917005" w:rsidRDefault="00917005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917005" w:rsidRPr="00917005" w:rsidRDefault="00917005" w:rsidP="000E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17005" w:rsidRPr="00917005" w:rsidTr="00917005">
        <w:tc>
          <w:tcPr>
            <w:tcW w:w="414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1700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7005" w:rsidRPr="00917005" w:rsidTr="00917005">
        <w:tc>
          <w:tcPr>
            <w:tcW w:w="414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917005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917005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91700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09" w:type="dxa"/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3,430</w:t>
            </w:r>
          </w:p>
        </w:tc>
        <w:tc>
          <w:tcPr>
            <w:tcW w:w="27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7005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0,430</w:t>
            </w:r>
          </w:p>
        </w:tc>
        <w:tc>
          <w:tcPr>
            <w:tcW w:w="27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</w:rPr>
              <w:t>177,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917005" w:rsidRPr="00917005" w:rsidTr="00917005">
        <w:tc>
          <w:tcPr>
            <w:tcW w:w="414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17005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917005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917005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917005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91700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09" w:type="dxa"/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1,769</w:t>
            </w:r>
          </w:p>
        </w:tc>
        <w:tc>
          <w:tcPr>
            <w:tcW w:w="27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2,455</w:t>
            </w:r>
          </w:p>
        </w:tc>
        <w:tc>
          <w:tcPr>
            <w:tcW w:w="27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7005" w:rsidRPr="00917005" w:rsidTr="00917005">
        <w:tc>
          <w:tcPr>
            <w:tcW w:w="414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17005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917005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91700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09" w:type="dxa"/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7005" w:rsidRPr="00917005" w:rsidTr="00917005">
        <w:tc>
          <w:tcPr>
            <w:tcW w:w="414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5,199</w:t>
            </w:r>
          </w:p>
        </w:tc>
        <w:tc>
          <w:tcPr>
            <w:tcW w:w="27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005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2,885</w:t>
            </w:r>
          </w:p>
        </w:tc>
        <w:tc>
          <w:tcPr>
            <w:tcW w:w="27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7005" w:rsidRPr="00917005" w:rsidRDefault="00917005" w:rsidP="00917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917005" w:rsidRPr="00917005" w:rsidRDefault="00917005" w:rsidP="009170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177,000</w:t>
            </w:r>
          </w:p>
        </w:tc>
      </w:tr>
    </w:tbl>
    <w:p w:rsidR="00721804" w:rsidRPr="00917005" w:rsidRDefault="00721804" w:rsidP="00721804">
      <w:pPr>
        <w:ind w:left="540"/>
        <w:rPr>
          <w:rFonts w:ascii="Angsana New" w:hAnsi="Angsana New"/>
          <w:sz w:val="24"/>
          <w:szCs w:val="24"/>
        </w:rPr>
      </w:pPr>
    </w:p>
    <w:p w:rsidR="00721804" w:rsidRDefault="00721804" w:rsidP="00721804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3F7592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หนี้สินที่มีภาระดอกเบี้ยส่วนที่มีหลักประกัน</w:t>
      </w:r>
      <w:r w:rsidRPr="003F7592">
        <w:rPr>
          <w:rFonts w:ascii="Angsana New" w:hAnsi="Angsana New" w:hint="cs"/>
          <w:sz w:val="30"/>
          <w:szCs w:val="30"/>
          <w:cs/>
          <w:lang w:bidi="th-TH"/>
        </w:rPr>
        <w:t xml:space="preserve"> ณ วันที่ 31 </w:t>
      </w:r>
      <w:r w:rsidR="00917005" w:rsidRPr="003F7592">
        <w:rPr>
          <w:rFonts w:ascii="Angsana New" w:hAnsi="Angsana New" w:hint="cs"/>
          <w:sz w:val="30"/>
          <w:szCs w:val="30"/>
          <w:cs/>
          <w:lang w:bidi="th-TH"/>
        </w:rPr>
        <w:t xml:space="preserve">มีนาคม </w:t>
      </w:r>
      <w:r w:rsidR="00917005" w:rsidRPr="003F7592">
        <w:rPr>
          <w:rFonts w:ascii="Angsana New" w:hAnsi="Angsana New"/>
          <w:sz w:val="30"/>
          <w:szCs w:val="30"/>
          <w:lang w:val="en-US" w:bidi="th-TH"/>
        </w:rPr>
        <w:t>2562</w:t>
      </w:r>
      <w:r w:rsidR="00917005" w:rsidRPr="003F7592">
        <w:rPr>
          <w:rFonts w:ascii="Angsana New" w:hAnsi="Angsana New" w:hint="cs"/>
          <w:sz w:val="30"/>
          <w:szCs w:val="30"/>
          <w:cs/>
          <w:lang w:bidi="th-TH"/>
        </w:rPr>
        <w:t xml:space="preserve"> และ </w:t>
      </w:r>
      <w:r w:rsidR="00917005" w:rsidRPr="003F7592">
        <w:rPr>
          <w:rFonts w:ascii="Angsana New" w:hAnsi="Angsana New"/>
          <w:sz w:val="30"/>
          <w:szCs w:val="30"/>
          <w:lang w:val="en-US" w:bidi="th-TH"/>
        </w:rPr>
        <w:t>31</w:t>
      </w:r>
      <w:r w:rsidR="00917005" w:rsidRPr="003F7592">
        <w:rPr>
          <w:rFonts w:ascii="Angsana New" w:hAnsi="Angsana New" w:hint="cs"/>
          <w:sz w:val="30"/>
          <w:szCs w:val="30"/>
          <w:cs/>
          <w:lang w:val="en-US" w:bidi="th-TH"/>
        </w:rPr>
        <w:t xml:space="preserve"> ธันวาคม</w:t>
      </w:r>
      <w:r w:rsidR="00917005" w:rsidRPr="003F7592">
        <w:rPr>
          <w:rFonts w:ascii="Angsana New" w:hAnsi="Angsana New"/>
          <w:sz w:val="30"/>
          <w:szCs w:val="30"/>
          <w:lang w:val="en-US" w:bidi="th-TH"/>
        </w:rPr>
        <w:t xml:space="preserve"> 2561</w:t>
      </w:r>
      <w:r w:rsidRPr="003F7592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F7592">
        <w:rPr>
          <w:rFonts w:ascii="Angsana New" w:hAnsi="Angsana New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:rsidR="001B7F00" w:rsidRDefault="001B7F00" w:rsidP="00721804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09"/>
        <w:gridCol w:w="270"/>
        <w:gridCol w:w="1151"/>
        <w:gridCol w:w="270"/>
        <w:gridCol w:w="1076"/>
        <w:gridCol w:w="270"/>
        <w:gridCol w:w="1084"/>
      </w:tblGrid>
      <w:tr w:rsidR="001B7F00" w:rsidRPr="00917005" w:rsidTr="006B769E">
        <w:tc>
          <w:tcPr>
            <w:tcW w:w="4140" w:type="dxa"/>
            <w:shd w:val="clear" w:color="auto" w:fill="auto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70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70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F00" w:rsidRPr="00917005" w:rsidTr="006B769E">
        <w:tc>
          <w:tcPr>
            <w:tcW w:w="4140" w:type="dxa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700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91700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917005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700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91700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91700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700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91700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917005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7005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91700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917005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1B7F00" w:rsidRPr="00917005" w:rsidTr="006B769E">
        <w:tc>
          <w:tcPr>
            <w:tcW w:w="4140" w:type="dxa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B7F00" w:rsidRPr="00917005" w:rsidTr="006B769E">
        <w:tc>
          <w:tcPr>
            <w:tcW w:w="4140" w:type="dxa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1B7F00" w:rsidRPr="00917005" w:rsidRDefault="001B7F00" w:rsidP="006B7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1700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7F00" w:rsidRPr="00917005" w:rsidTr="006B769E">
        <w:tc>
          <w:tcPr>
            <w:tcW w:w="4140" w:type="dxa"/>
          </w:tcPr>
          <w:p w:rsidR="001B7F00" w:rsidRPr="003F7592" w:rsidRDefault="001B7F00" w:rsidP="001B7F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F759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3F7592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009" w:type="dxa"/>
          </w:tcPr>
          <w:p w:rsidR="001B7F00" w:rsidRPr="001B7F00" w:rsidRDefault="001B7F00" w:rsidP="001B7F0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7F00">
              <w:rPr>
                <w:rFonts w:ascii="Angsana New" w:hAnsi="Angsana New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70" w:type="dxa"/>
          </w:tcPr>
          <w:p w:rsidR="001B7F00" w:rsidRPr="00917005" w:rsidRDefault="001B7F00" w:rsidP="001B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1B7F00" w:rsidRPr="001B7F00" w:rsidRDefault="001B7F00" w:rsidP="001B7F0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7F00">
              <w:rPr>
                <w:rFonts w:ascii="Angsana New" w:hAnsi="Angsana New"/>
                <w:sz w:val="30"/>
                <w:szCs w:val="30"/>
                <w:lang w:val="en-US" w:bidi="th-TH"/>
              </w:rPr>
              <w:t>686</w:t>
            </w:r>
          </w:p>
        </w:tc>
        <w:tc>
          <w:tcPr>
            <w:tcW w:w="270" w:type="dxa"/>
          </w:tcPr>
          <w:p w:rsidR="001B7F00" w:rsidRPr="00917005" w:rsidRDefault="001B7F00" w:rsidP="001B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1B7F00" w:rsidRPr="00917005" w:rsidRDefault="001B7F00" w:rsidP="001B7F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7F00" w:rsidRPr="00917005" w:rsidRDefault="001B7F00" w:rsidP="001B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:rsidR="001B7F00" w:rsidRPr="00917005" w:rsidRDefault="001B7F00" w:rsidP="001B7F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7F00" w:rsidRPr="00917005" w:rsidTr="006B769E">
        <w:tc>
          <w:tcPr>
            <w:tcW w:w="4140" w:type="dxa"/>
          </w:tcPr>
          <w:p w:rsidR="001B7F00" w:rsidRPr="003F7592" w:rsidRDefault="001B7F00" w:rsidP="001B7F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F7592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09" w:type="dxa"/>
          </w:tcPr>
          <w:p w:rsidR="001B7F00" w:rsidRPr="001B7F00" w:rsidRDefault="001B7F00" w:rsidP="001B7F0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7F00">
              <w:rPr>
                <w:rFonts w:ascii="Angsana New" w:hAnsi="Angsana New"/>
                <w:sz w:val="30"/>
                <w:szCs w:val="30"/>
                <w:lang w:val="en-US" w:bidi="th-TH"/>
              </w:rPr>
              <w:t>10,500</w:t>
            </w:r>
          </w:p>
        </w:tc>
        <w:tc>
          <w:tcPr>
            <w:tcW w:w="270" w:type="dxa"/>
          </w:tcPr>
          <w:p w:rsidR="001B7F00" w:rsidRPr="00917005" w:rsidRDefault="001B7F00" w:rsidP="001B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:rsidR="001B7F00" w:rsidRPr="001B7F00" w:rsidRDefault="001B7F00" w:rsidP="001B7F0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7F00">
              <w:rPr>
                <w:rFonts w:ascii="Angsana New" w:hAnsi="Angsana New"/>
                <w:sz w:val="30"/>
                <w:szCs w:val="30"/>
                <w:lang w:val="en-US" w:bidi="th-TH"/>
              </w:rPr>
              <w:t>10,500</w:t>
            </w:r>
          </w:p>
        </w:tc>
        <w:tc>
          <w:tcPr>
            <w:tcW w:w="270" w:type="dxa"/>
          </w:tcPr>
          <w:p w:rsidR="001B7F00" w:rsidRPr="00917005" w:rsidRDefault="001B7F00" w:rsidP="001B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:rsidR="001B7F00" w:rsidRPr="001B7F00" w:rsidRDefault="001B7F00" w:rsidP="001B7F0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7F00">
              <w:rPr>
                <w:rFonts w:ascii="Angsana New" w:hAnsi="Angsana New"/>
                <w:sz w:val="30"/>
                <w:szCs w:val="30"/>
                <w:lang w:val="en-US" w:bidi="th-TH"/>
              </w:rPr>
              <w:t>10,500</w:t>
            </w:r>
          </w:p>
        </w:tc>
        <w:tc>
          <w:tcPr>
            <w:tcW w:w="270" w:type="dxa"/>
          </w:tcPr>
          <w:p w:rsidR="001B7F00" w:rsidRPr="00917005" w:rsidRDefault="001B7F00" w:rsidP="001B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:rsidR="001B7F00" w:rsidRPr="001B7F00" w:rsidRDefault="001B7F00" w:rsidP="001B7F0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7F00">
              <w:rPr>
                <w:rFonts w:ascii="Angsana New" w:hAnsi="Angsana New"/>
                <w:sz w:val="30"/>
                <w:szCs w:val="30"/>
                <w:lang w:val="en-US" w:bidi="th-TH"/>
              </w:rPr>
              <w:t>10,500</w:t>
            </w:r>
          </w:p>
        </w:tc>
      </w:tr>
      <w:tr w:rsidR="001B7F00" w:rsidRPr="00917005" w:rsidTr="006B769E">
        <w:tc>
          <w:tcPr>
            <w:tcW w:w="4140" w:type="dxa"/>
          </w:tcPr>
          <w:p w:rsidR="001B7F00" w:rsidRPr="003F7592" w:rsidRDefault="001B7F00" w:rsidP="001B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75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1B7F00" w:rsidRPr="001B7F00" w:rsidRDefault="001B7F00" w:rsidP="001B7F0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7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11,186</w:t>
            </w:r>
          </w:p>
        </w:tc>
        <w:tc>
          <w:tcPr>
            <w:tcW w:w="270" w:type="dxa"/>
          </w:tcPr>
          <w:p w:rsidR="001B7F00" w:rsidRPr="00917005" w:rsidRDefault="001B7F00" w:rsidP="001B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1B7F00" w:rsidRPr="001B7F00" w:rsidRDefault="001B7F00" w:rsidP="001B7F0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7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11,186</w:t>
            </w:r>
          </w:p>
        </w:tc>
        <w:tc>
          <w:tcPr>
            <w:tcW w:w="270" w:type="dxa"/>
          </w:tcPr>
          <w:p w:rsidR="001B7F00" w:rsidRPr="00917005" w:rsidRDefault="001B7F00" w:rsidP="001B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1B7F00" w:rsidRPr="001B7F00" w:rsidRDefault="001B7F00" w:rsidP="001B7F0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7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10,500</w:t>
            </w:r>
          </w:p>
        </w:tc>
        <w:tc>
          <w:tcPr>
            <w:tcW w:w="270" w:type="dxa"/>
          </w:tcPr>
          <w:p w:rsidR="001B7F00" w:rsidRPr="00917005" w:rsidRDefault="001B7F00" w:rsidP="001B7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1B7F00" w:rsidRPr="001B7F00" w:rsidRDefault="001B7F00" w:rsidP="001B7F0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7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10,500</w:t>
            </w:r>
          </w:p>
        </w:tc>
      </w:tr>
    </w:tbl>
    <w:p w:rsidR="00721804" w:rsidRPr="003F7592" w:rsidRDefault="00721804" w:rsidP="00721804">
      <w:pPr>
        <w:ind w:left="540"/>
        <w:rPr>
          <w:rFonts w:ascii="Angsana New" w:hAnsi="Angsana New"/>
          <w:sz w:val="24"/>
          <w:szCs w:val="24"/>
        </w:rPr>
      </w:pPr>
    </w:p>
    <w:p w:rsidR="00721804" w:rsidRPr="003F7592" w:rsidRDefault="00721804" w:rsidP="0072180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F7592">
        <w:rPr>
          <w:rFonts w:ascii="Angsana New" w:hAnsi="Angsana New"/>
          <w:sz w:val="30"/>
          <w:szCs w:val="30"/>
        </w:rPr>
        <w:t xml:space="preserve">* </w:t>
      </w:r>
      <w:r w:rsidRPr="003F7592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3F7592">
        <w:rPr>
          <w:rFonts w:ascii="Angsana New" w:hAnsi="Angsana New"/>
          <w:sz w:val="30"/>
          <w:szCs w:val="30"/>
          <w:cs/>
        </w:rPr>
        <w:t>ได้มีการมอบอำนาจการรับเงินจากลูกหนี้การค้าตามสัญญาให้กับธนาคาร</w:t>
      </w:r>
    </w:p>
    <w:p w:rsidR="00721804" w:rsidRPr="00721804" w:rsidRDefault="00721804" w:rsidP="00721804">
      <w:pPr>
        <w:ind w:left="540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721804" w:rsidRPr="0088142C" w:rsidRDefault="00721804" w:rsidP="00721804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bookmarkStart w:id="0" w:name="_Hlk8263099"/>
      <w:r w:rsidRPr="008D2310">
        <w:rPr>
          <w:rFonts w:ascii="Angsana New" w:hAnsi="Angsana New" w:hint="cs"/>
          <w:sz w:val="30"/>
          <w:szCs w:val="30"/>
          <w:cs/>
          <w:lang w:bidi="th-TH"/>
        </w:rPr>
        <w:t>ณ วันที่</w:t>
      </w:r>
      <w:r w:rsidRPr="008D2310">
        <w:rPr>
          <w:rFonts w:ascii="Angsana New" w:hAnsi="Angsana New"/>
          <w:sz w:val="30"/>
          <w:szCs w:val="30"/>
          <w:lang w:bidi="th-TH"/>
        </w:rPr>
        <w:t xml:space="preserve"> 31 </w:t>
      </w:r>
      <w:r w:rsidR="00FA0AE4" w:rsidRPr="008D2310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="00FA0AE4" w:rsidRPr="008D2310">
        <w:rPr>
          <w:rFonts w:ascii="Angsana New" w:hAnsi="Angsana New"/>
          <w:sz w:val="30"/>
          <w:szCs w:val="30"/>
          <w:lang w:bidi="th-TH"/>
        </w:rPr>
        <w:t xml:space="preserve"> </w:t>
      </w:r>
      <w:r w:rsidR="00FA0AE4" w:rsidRPr="008D2310">
        <w:rPr>
          <w:rFonts w:ascii="Angsana New" w:hAnsi="Angsana New"/>
          <w:sz w:val="30"/>
          <w:szCs w:val="30"/>
          <w:lang w:val="en-US" w:bidi="th-TH"/>
        </w:rPr>
        <w:t>2562</w:t>
      </w:r>
      <w:r w:rsidRPr="008D2310">
        <w:rPr>
          <w:rFonts w:ascii="Angsana New" w:hAnsi="Angsana New"/>
          <w:sz w:val="30"/>
          <w:szCs w:val="30"/>
          <w:lang w:bidi="th-TH"/>
        </w:rPr>
        <w:t xml:space="preserve"> </w:t>
      </w:r>
      <w:r w:rsidRPr="008D2310">
        <w:rPr>
          <w:rFonts w:ascii="Angsana New" w:hAnsi="Angsana New" w:hint="cs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8D2310">
        <w:rPr>
          <w:rFonts w:ascii="Angsana New" w:hAnsi="Angsana New"/>
          <w:sz w:val="30"/>
          <w:szCs w:val="30"/>
          <w:lang w:bidi="th-TH"/>
        </w:rPr>
        <w:t xml:space="preserve"> </w:t>
      </w:r>
      <w:r w:rsidR="008D2310" w:rsidRPr="008D2310">
        <w:rPr>
          <w:rFonts w:ascii="Angsana New" w:hAnsi="Angsana New"/>
          <w:sz w:val="30"/>
          <w:szCs w:val="30"/>
          <w:lang w:val="en-US" w:bidi="th-TH"/>
        </w:rPr>
        <w:t>7</w:t>
      </w:r>
      <w:r w:rsidR="00D561F0">
        <w:rPr>
          <w:rFonts w:ascii="Angsana New" w:hAnsi="Angsana New"/>
          <w:sz w:val="30"/>
          <w:szCs w:val="30"/>
          <w:lang w:val="en-US" w:bidi="th-TH"/>
        </w:rPr>
        <w:t>95</w:t>
      </w:r>
      <w:r w:rsidR="008D2310" w:rsidRPr="008D2310">
        <w:rPr>
          <w:rFonts w:ascii="Angsana New" w:hAnsi="Angsana New"/>
          <w:sz w:val="30"/>
          <w:szCs w:val="30"/>
          <w:lang w:val="en-US" w:bidi="th-TH"/>
        </w:rPr>
        <w:t>.96</w:t>
      </w:r>
      <w:r w:rsidRPr="008D2310">
        <w:rPr>
          <w:rFonts w:ascii="Angsana New" w:hAnsi="Angsana New"/>
          <w:sz w:val="30"/>
          <w:szCs w:val="30"/>
          <w:lang w:bidi="th-TH"/>
        </w:rPr>
        <w:t xml:space="preserve"> </w:t>
      </w:r>
      <w:r w:rsidRPr="008D2310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Pr="008D2310">
        <w:rPr>
          <w:rFonts w:ascii="Angsana New" w:hAnsi="Angsana New"/>
          <w:sz w:val="30"/>
          <w:szCs w:val="30"/>
          <w:lang w:bidi="th-TH"/>
        </w:rPr>
        <w:t xml:space="preserve"> </w:t>
      </w:r>
      <w:r w:rsidRPr="008D2310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8D2310">
        <w:rPr>
          <w:rFonts w:ascii="Angsana New" w:hAnsi="Angsana New"/>
          <w:sz w:val="30"/>
          <w:szCs w:val="30"/>
          <w:rtl/>
          <w:cs/>
        </w:rPr>
        <w:t xml:space="preserve"> </w:t>
      </w:r>
      <w:r w:rsidR="008D2310" w:rsidRPr="008D2310">
        <w:rPr>
          <w:rFonts w:ascii="Angsana New" w:hAnsi="Angsana New"/>
          <w:sz w:val="30"/>
          <w:szCs w:val="30"/>
          <w:lang w:val="en-US" w:bidi="th-TH"/>
        </w:rPr>
        <w:t>711.15</w:t>
      </w:r>
      <w:r w:rsidRPr="008D2310">
        <w:rPr>
          <w:rFonts w:ascii="Angsana New" w:hAnsi="Angsana New"/>
          <w:sz w:val="30"/>
          <w:szCs w:val="30"/>
          <w:lang w:bidi="th-TH"/>
        </w:rPr>
        <w:t xml:space="preserve"> </w:t>
      </w:r>
      <w:r w:rsidRPr="008D2310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Pr="008D2310">
        <w:rPr>
          <w:rFonts w:ascii="Angsana New" w:hAnsi="Angsana New"/>
          <w:sz w:val="30"/>
          <w:szCs w:val="30"/>
          <w:lang w:bidi="th-TH"/>
        </w:rPr>
        <w:t xml:space="preserve"> </w:t>
      </w:r>
      <w:r w:rsidRPr="008D2310">
        <w:rPr>
          <w:rFonts w:ascii="Angsana New" w:hAnsi="Angsana New" w:hint="cs"/>
          <w:sz w:val="30"/>
          <w:szCs w:val="30"/>
          <w:cs/>
          <w:lang w:bidi="th-TH"/>
        </w:rPr>
        <w:t xml:space="preserve">ตามลำดับ </w:t>
      </w:r>
      <w:r w:rsidRPr="008D2310">
        <w:rPr>
          <w:rFonts w:ascii="Angsana New" w:hAnsi="Angsana New"/>
          <w:i/>
          <w:iCs/>
          <w:sz w:val="30"/>
          <w:szCs w:val="30"/>
          <w:lang w:bidi="th-TH"/>
        </w:rPr>
        <w:t>(</w:t>
      </w:r>
      <w:r w:rsidR="00FA0AE4" w:rsidRPr="008D2310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31 </w:t>
      </w:r>
      <w:r w:rsidR="00FA0AE4" w:rsidRPr="008D231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8D2310">
        <w:rPr>
          <w:rFonts w:ascii="Angsana New" w:hAnsi="Angsana New"/>
          <w:i/>
          <w:iCs/>
          <w:sz w:val="30"/>
          <w:szCs w:val="30"/>
          <w:rtl/>
          <w:cs/>
        </w:rPr>
        <w:t>25</w:t>
      </w:r>
      <w:r w:rsidRPr="008D2310">
        <w:rPr>
          <w:rFonts w:ascii="Angsana New" w:hAnsi="Angsana New"/>
          <w:i/>
          <w:iCs/>
          <w:sz w:val="30"/>
          <w:szCs w:val="30"/>
          <w:lang w:bidi="th-TH"/>
        </w:rPr>
        <w:t>6</w:t>
      </w:r>
      <w:r w:rsidR="00FA0AE4" w:rsidRPr="008D2310">
        <w:rPr>
          <w:rFonts w:ascii="Angsana New" w:hAnsi="Angsana New"/>
          <w:i/>
          <w:iCs/>
          <w:sz w:val="30"/>
          <w:szCs w:val="30"/>
          <w:lang w:bidi="th-TH"/>
        </w:rPr>
        <w:t>1</w:t>
      </w:r>
      <w:r w:rsidRPr="008D2310">
        <w:rPr>
          <w:rFonts w:ascii="Angsana New" w:hAnsi="Angsana New"/>
          <w:i/>
          <w:iCs/>
          <w:sz w:val="30"/>
          <w:szCs w:val="30"/>
          <w:lang w:bidi="th-TH"/>
        </w:rPr>
        <w:t>:</w:t>
      </w:r>
      <w:r w:rsidR="003B00C2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  <w:r w:rsidR="00FA0AE4" w:rsidRPr="008D2310">
        <w:rPr>
          <w:rFonts w:ascii="Angsana New" w:hAnsi="Angsana New"/>
          <w:i/>
          <w:iCs/>
          <w:sz w:val="30"/>
          <w:szCs w:val="30"/>
          <w:lang w:bidi="th-TH"/>
        </w:rPr>
        <w:t xml:space="preserve">620.04 </w:t>
      </w:r>
      <w:r w:rsidRPr="008D2310">
        <w:rPr>
          <w:rFonts w:ascii="Angsana New" w:hAnsi="Angsana New" w:hint="cs"/>
          <w:i/>
          <w:iCs/>
          <w:sz w:val="30"/>
          <w:szCs w:val="30"/>
          <w:cs/>
          <w:lang w:bidi="th-TH"/>
        </w:rPr>
        <w:t>ล้านบาท</w:t>
      </w:r>
      <w:r w:rsidRPr="008D2310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  <w:r w:rsidRPr="008D2310">
        <w:rPr>
          <w:rFonts w:ascii="Angsana New" w:hAnsi="Angsana New" w:hint="cs"/>
          <w:i/>
          <w:iCs/>
          <w:sz w:val="30"/>
          <w:szCs w:val="30"/>
          <w:cs/>
          <w:lang w:bidi="th-TH"/>
        </w:rPr>
        <w:t>และ</w:t>
      </w:r>
      <w:r w:rsidR="00FA0AE4" w:rsidRPr="008D2310">
        <w:rPr>
          <w:rFonts w:ascii="Angsana New" w:hAnsi="Angsana New"/>
          <w:i/>
          <w:iCs/>
          <w:sz w:val="30"/>
          <w:szCs w:val="30"/>
          <w:lang w:bidi="th-TH"/>
        </w:rPr>
        <w:t xml:space="preserve"> 534.1</w:t>
      </w:r>
      <w:r w:rsidR="0015340B">
        <w:rPr>
          <w:rFonts w:ascii="Angsana New" w:hAnsi="Angsana New"/>
          <w:i/>
          <w:iCs/>
          <w:sz w:val="30"/>
          <w:szCs w:val="30"/>
          <w:lang w:val="en-US" w:bidi="th-TH"/>
        </w:rPr>
        <w:t>5</w:t>
      </w:r>
      <w:r w:rsidR="00FA0AE4" w:rsidRPr="008D2310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  <w:r w:rsidRPr="008D2310">
        <w:rPr>
          <w:rFonts w:ascii="Angsana New" w:hAnsi="Angsana New" w:hint="cs"/>
          <w:i/>
          <w:iCs/>
          <w:sz w:val="30"/>
          <w:szCs w:val="30"/>
          <w:cs/>
          <w:lang w:bidi="th-TH"/>
        </w:rPr>
        <w:t>ล้านบาท ตามลำดับ</w:t>
      </w:r>
      <w:r w:rsidRPr="008D2310">
        <w:rPr>
          <w:rFonts w:ascii="Angsana New" w:hAnsi="Angsana New"/>
          <w:i/>
          <w:iCs/>
          <w:sz w:val="30"/>
          <w:szCs w:val="30"/>
          <w:lang w:bidi="th-TH"/>
        </w:rPr>
        <w:t>)</w:t>
      </w:r>
    </w:p>
    <w:bookmarkEnd w:id="0"/>
    <w:p w:rsidR="00172489" w:rsidRPr="00172489" w:rsidRDefault="00172489" w:rsidP="001B2A32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:rsidR="00E76496" w:rsidRDefault="00E7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eastAsia="MS Mincho" w:hAnsiTheme="majorBidi" w:cstheme="majorBidi"/>
          <w:sz w:val="30"/>
          <w:szCs w:val="30"/>
        </w:rPr>
        <w:br w:type="page"/>
      </w:r>
    </w:p>
    <w:p w:rsidR="00A57F80" w:rsidRPr="001E2AFE" w:rsidRDefault="007454F1" w:rsidP="001B2A32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72489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8</w:t>
      </w:r>
      <w:r w:rsidR="00CB3B4E" w:rsidRPr="00172489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A57F80" w:rsidRPr="00172489">
        <w:rPr>
          <w:rFonts w:asciiTheme="majorBidi" w:eastAsia="MS Mincho" w:hAnsiTheme="majorBidi" w:cstheme="majorBidi"/>
          <w:sz w:val="30"/>
          <w:szCs w:val="30"/>
          <w:cs/>
        </w:rPr>
        <w:t>เจ้าหนี้การค้าและเจ้าหนี้</w:t>
      </w:r>
      <w:r w:rsidR="00A57F80" w:rsidRPr="001E2AFE">
        <w:rPr>
          <w:rFonts w:asciiTheme="majorBidi" w:eastAsia="MS Mincho" w:hAnsiTheme="majorBidi" w:cstheme="majorBidi"/>
          <w:sz w:val="30"/>
          <w:szCs w:val="30"/>
          <w:cs/>
        </w:rPr>
        <w:t>อื่น</w:t>
      </w:r>
    </w:p>
    <w:p w:rsidR="001B2A32" w:rsidRPr="00DC206C" w:rsidRDefault="001B2A32" w:rsidP="001B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eastAsia="MS Mincho" w:hAnsiTheme="majorBidi" w:cstheme="majorBidi"/>
          <w:sz w:val="24"/>
          <w:szCs w:val="24"/>
        </w:rPr>
      </w:pPr>
      <w:r w:rsidRPr="000E0127">
        <w:rPr>
          <w:rFonts w:asciiTheme="majorBidi" w:eastAsia="MS Mincho" w:hAnsiTheme="majorBidi" w:cstheme="majorBidi"/>
          <w:sz w:val="30"/>
          <w:szCs w:val="30"/>
        </w:rPr>
        <w:tab/>
      </w:r>
      <w:r w:rsidRPr="000E0127">
        <w:rPr>
          <w:rFonts w:asciiTheme="majorBidi" w:eastAsia="MS Mincho" w:hAnsiTheme="majorBidi" w:cstheme="majorBidi"/>
          <w:sz w:val="30"/>
          <w:szCs w:val="30"/>
        </w:rPr>
        <w:tab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E0F5E" w:rsidRPr="001E2AFE" w:rsidTr="009204EF">
        <w:tc>
          <w:tcPr>
            <w:tcW w:w="3330" w:type="dxa"/>
            <w:shd w:val="clear" w:color="auto" w:fill="auto"/>
          </w:tcPr>
          <w:p w:rsidR="005E0F5E" w:rsidRPr="001E2AFE" w:rsidRDefault="005E0F5E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E0F5E" w:rsidRPr="001E2AFE" w:rsidRDefault="005E0F5E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5E0F5E" w:rsidRPr="001E2AFE" w:rsidRDefault="005E0F5E" w:rsidP="009204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5E0F5E" w:rsidRPr="001E2AFE" w:rsidRDefault="005E0F5E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5E0F5E" w:rsidRPr="001E2AFE" w:rsidRDefault="005E0F5E" w:rsidP="009204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E0F5E" w:rsidRPr="001E2AFE" w:rsidTr="009204EF">
        <w:tc>
          <w:tcPr>
            <w:tcW w:w="3330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E0F5E" w:rsidRPr="001E2AFE" w:rsidRDefault="005E0F5E" w:rsidP="005E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E0F5E" w:rsidRPr="001E2AFE" w:rsidTr="009204EF">
        <w:tc>
          <w:tcPr>
            <w:tcW w:w="3330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E0F5E" w:rsidRPr="001E2AFE" w:rsidRDefault="005E0F5E" w:rsidP="005E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5E0F5E" w:rsidRPr="001E2AFE" w:rsidTr="009204EF">
        <w:tc>
          <w:tcPr>
            <w:tcW w:w="3330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0F5E" w:rsidRPr="001E2AFE" w:rsidTr="009204EF">
        <w:tc>
          <w:tcPr>
            <w:tcW w:w="3330" w:type="dxa"/>
            <w:shd w:val="clear" w:color="auto" w:fill="auto"/>
          </w:tcPr>
          <w:p w:rsidR="005E0F5E" w:rsidRPr="001E2AFE" w:rsidRDefault="005E0F5E" w:rsidP="005E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E0F5E" w:rsidRPr="001E2AFE" w:rsidRDefault="005E0F5E" w:rsidP="005E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0F5E" w:rsidRPr="001E2AFE" w:rsidTr="009204EF">
        <w:tc>
          <w:tcPr>
            <w:tcW w:w="3330" w:type="dxa"/>
            <w:shd w:val="clear" w:color="auto" w:fill="auto"/>
          </w:tcPr>
          <w:p w:rsidR="005E0F5E" w:rsidRPr="001E2AFE" w:rsidRDefault="005E0F5E" w:rsidP="005E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E0F5E" w:rsidRPr="001E2AFE" w:rsidRDefault="007454F1" w:rsidP="005E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5E0F5E" w:rsidRPr="00DC206C" w:rsidRDefault="00053244" w:rsidP="005E0F5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20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E0F5E" w:rsidRPr="001E2AFE" w:rsidRDefault="00053244" w:rsidP="0005324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5E0F5E" w:rsidRPr="001E2AFE" w:rsidTr="009204EF">
        <w:tc>
          <w:tcPr>
            <w:tcW w:w="3330" w:type="dxa"/>
            <w:shd w:val="clear" w:color="auto" w:fill="auto"/>
          </w:tcPr>
          <w:p w:rsidR="005E0F5E" w:rsidRPr="001E2AFE" w:rsidRDefault="005E0F5E" w:rsidP="005E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E0F5E" w:rsidRPr="001E2AFE" w:rsidRDefault="005E0F5E" w:rsidP="005E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E0F5E" w:rsidRPr="00DC206C" w:rsidRDefault="00053244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20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99,16</w:t>
            </w:r>
            <w:r w:rsidR="004537C3" w:rsidRPr="00DC20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206,536</w:t>
            </w:r>
          </w:p>
        </w:tc>
        <w:tc>
          <w:tcPr>
            <w:tcW w:w="262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5E0F5E" w:rsidRPr="001E2AFE" w:rsidRDefault="00053244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60,74</w:t>
            </w:r>
            <w:r w:rsidR="00EF657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5E0F5E" w:rsidRPr="001E2AFE" w:rsidRDefault="005E0F5E" w:rsidP="005E0F5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123,217</w:t>
            </w:r>
          </w:p>
        </w:tc>
      </w:tr>
      <w:tr w:rsidR="005E0F5E" w:rsidRPr="001E2AFE" w:rsidTr="009204EF">
        <w:tc>
          <w:tcPr>
            <w:tcW w:w="3330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E0F5E" w:rsidRPr="001E2AFE" w:rsidRDefault="005E0F5E" w:rsidP="005E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E0F5E" w:rsidRPr="00DC206C" w:rsidRDefault="002940FB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2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99,16</w:t>
            </w:r>
            <w:r w:rsidR="004537C3" w:rsidRPr="00DC2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206,536</w:t>
            </w:r>
          </w:p>
        </w:tc>
        <w:tc>
          <w:tcPr>
            <w:tcW w:w="262" w:type="dxa"/>
            <w:shd w:val="clear" w:color="auto" w:fill="auto"/>
          </w:tcPr>
          <w:p w:rsidR="005E0F5E" w:rsidRPr="001E2AFE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5E0F5E" w:rsidRPr="001E2AFE" w:rsidRDefault="002940FB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</w:t>
            </w:r>
            <w:r w:rsidR="005F2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EF6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5E0F5E" w:rsidRPr="001E2AFE" w:rsidRDefault="005E0F5E" w:rsidP="005E0F5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E0F5E" w:rsidRPr="001E2AFE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123,627</w:t>
            </w:r>
          </w:p>
        </w:tc>
      </w:tr>
      <w:tr w:rsidR="005E0F5E" w:rsidRPr="001E2AFE" w:rsidTr="009204EF">
        <w:tc>
          <w:tcPr>
            <w:tcW w:w="3330" w:type="dxa"/>
            <w:shd w:val="clear" w:color="auto" w:fill="auto"/>
          </w:tcPr>
          <w:p w:rsidR="005E0F5E" w:rsidRPr="00DC206C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E0F5E" w:rsidRPr="00DC206C" w:rsidRDefault="005E0F5E" w:rsidP="005E0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E0F5E" w:rsidRPr="00DC206C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E0F5E" w:rsidRPr="00DC206C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5E0F5E" w:rsidRPr="00DC206C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E0F5E" w:rsidRPr="00DC206C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5E0F5E" w:rsidRPr="00DC206C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E0F5E" w:rsidRPr="00DC206C" w:rsidRDefault="005E0F5E" w:rsidP="005E0F5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E0F5E" w:rsidRPr="00DC206C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D1F32" w:rsidRPr="001E2AFE" w:rsidTr="009204EF">
        <w:tc>
          <w:tcPr>
            <w:tcW w:w="3330" w:type="dxa"/>
            <w:shd w:val="clear" w:color="auto" w:fill="auto"/>
          </w:tcPr>
          <w:p w:rsidR="006D1F32" w:rsidRPr="001E2AFE" w:rsidRDefault="006D1F32" w:rsidP="00DC2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D1F32" w:rsidRPr="001E2AFE" w:rsidRDefault="006D1F32" w:rsidP="006D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1F32" w:rsidRPr="00DC206C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D1F32" w:rsidRPr="001E2AFE" w:rsidRDefault="006D1F32" w:rsidP="006D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1F32" w:rsidRPr="001E2AFE" w:rsidRDefault="006D1F32" w:rsidP="006D1F3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F32" w:rsidRPr="001E2AFE" w:rsidTr="009204EF">
        <w:tc>
          <w:tcPr>
            <w:tcW w:w="3330" w:type="dxa"/>
            <w:shd w:val="clear" w:color="auto" w:fill="auto"/>
          </w:tcPr>
          <w:p w:rsidR="006D1F32" w:rsidRPr="001E2AFE" w:rsidRDefault="006D1F32" w:rsidP="006D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1E2AF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D1F32" w:rsidRPr="001E2AFE" w:rsidRDefault="00DC206C" w:rsidP="006D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6D1F32" w:rsidRPr="00DC206C" w:rsidRDefault="004537C3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20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262" w:type="dxa"/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6D1F32" w:rsidRPr="001E2AFE" w:rsidRDefault="006D1F32" w:rsidP="006D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D1F32" w:rsidRPr="001E2AFE" w:rsidRDefault="002940FB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70" w:type="dxa"/>
            <w:shd w:val="clear" w:color="auto" w:fill="auto"/>
          </w:tcPr>
          <w:p w:rsidR="006D1F32" w:rsidRPr="001E2AFE" w:rsidRDefault="006D1F32" w:rsidP="006D1F3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6D1F32" w:rsidRPr="001E2AFE" w:rsidTr="009204EF">
        <w:tc>
          <w:tcPr>
            <w:tcW w:w="3330" w:type="dxa"/>
            <w:shd w:val="clear" w:color="auto" w:fill="auto"/>
          </w:tcPr>
          <w:p w:rsidR="006D1F32" w:rsidRPr="001E2AFE" w:rsidRDefault="006D1F32" w:rsidP="00DC2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D1F32" w:rsidRPr="001E2AFE" w:rsidRDefault="006D1F32" w:rsidP="006D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D1F32" w:rsidRPr="00DC206C" w:rsidRDefault="002940FB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206C">
              <w:rPr>
                <w:rFonts w:asciiTheme="majorBidi" w:hAnsiTheme="majorBidi" w:cstheme="majorBidi"/>
                <w:sz w:val="30"/>
                <w:szCs w:val="30"/>
              </w:rPr>
              <w:t>216,</w:t>
            </w:r>
            <w:r w:rsidR="004537C3" w:rsidRPr="00DC206C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62" w:type="dxa"/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266,572</w:t>
            </w:r>
          </w:p>
        </w:tc>
        <w:tc>
          <w:tcPr>
            <w:tcW w:w="262" w:type="dxa"/>
            <w:shd w:val="clear" w:color="auto" w:fill="auto"/>
          </w:tcPr>
          <w:p w:rsidR="006D1F32" w:rsidRPr="001E2AFE" w:rsidRDefault="006D1F32" w:rsidP="006D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D1F32" w:rsidRPr="001E2AFE" w:rsidRDefault="002940FB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152,29</w:t>
            </w:r>
            <w:r w:rsidR="005B7B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6D1F32" w:rsidRPr="001E2AFE" w:rsidRDefault="006D1F32" w:rsidP="006D1F3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</w:rPr>
              <w:t>184,423</w:t>
            </w:r>
          </w:p>
        </w:tc>
      </w:tr>
      <w:tr w:rsidR="006D1F32" w:rsidRPr="001E2AFE" w:rsidTr="009204EF">
        <w:tc>
          <w:tcPr>
            <w:tcW w:w="3330" w:type="dxa"/>
            <w:shd w:val="clear" w:color="auto" w:fill="auto"/>
          </w:tcPr>
          <w:p w:rsidR="006D1F32" w:rsidRPr="001E2AFE" w:rsidRDefault="006D1F32" w:rsidP="006D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D1F32" w:rsidRPr="001E2AFE" w:rsidRDefault="006D1F32" w:rsidP="006D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1F32" w:rsidRPr="00DC206C" w:rsidRDefault="002940FB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2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217,00</w:t>
            </w:r>
            <w:r w:rsidR="004537C3" w:rsidRPr="00DC20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266,674</w:t>
            </w:r>
          </w:p>
        </w:tc>
        <w:tc>
          <w:tcPr>
            <w:tcW w:w="262" w:type="dxa"/>
            <w:shd w:val="clear" w:color="auto" w:fill="auto"/>
          </w:tcPr>
          <w:p w:rsidR="006D1F32" w:rsidRPr="001E2AFE" w:rsidRDefault="006D1F32" w:rsidP="006D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1F32" w:rsidRPr="001E2AFE" w:rsidRDefault="002940FB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152,53</w:t>
            </w:r>
            <w:r w:rsidR="005B7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6D1F32" w:rsidRPr="001E2AFE" w:rsidRDefault="006D1F32" w:rsidP="006D1F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184,569</w:t>
            </w:r>
          </w:p>
        </w:tc>
      </w:tr>
      <w:tr w:rsidR="006D1F32" w:rsidRPr="001E2AFE" w:rsidTr="009204EF">
        <w:tc>
          <w:tcPr>
            <w:tcW w:w="3330" w:type="dxa"/>
            <w:shd w:val="clear" w:color="auto" w:fill="auto"/>
          </w:tcPr>
          <w:p w:rsidR="006D1F32" w:rsidRPr="003C1E76" w:rsidRDefault="006D1F32" w:rsidP="006D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D1F32" w:rsidRPr="003C1E76" w:rsidRDefault="006D1F32" w:rsidP="006D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1F32" w:rsidRPr="003C1E76" w:rsidRDefault="006D1F32" w:rsidP="006D1F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6D1F32" w:rsidRPr="003C1E76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1F32" w:rsidRPr="003C1E76" w:rsidRDefault="006D1F32" w:rsidP="006D1F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6D1F32" w:rsidRPr="003C1E76" w:rsidRDefault="006D1F32" w:rsidP="006D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1F32" w:rsidRPr="003C1E76" w:rsidRDefault="006D1F32" w:rsidP="006D1F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D1F32" w:rsidRPr="003C1E76" w:rsidRDefault="006D1F32" w:rsidP="006D1F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1F32" w:rsidRPr="003C1E76" w:rsidRDefault="006D1F32" w:rsidP="006D1F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D1F32" w:rsidRPr="001E2AFE" w:rsidTr="009204EF">
        <w:tc>
          <w:tcPr>
            <w:tcW w:w="3330" w:type="dxa"/>
            <w:shd w:val="clear" w:color="auto" w:fill="auto"/>
          </w:tcPr>
          <w:p w:rsidR="006D1F32" w:rsidRPr="001E2AFE" w:rsidRDefault="006D1F32" w:rsidP="006D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6D1F32" w:rsidRPr="001E2AFE" w:rsidRDefault="006D1F32" w:rsidP="006D1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6D1F32" w:rsidRPr="00DC206C" w:rsidRDefault="002940FB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20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316,173</w:t>
            </w:r>
          </w:p>
        </w:tc>
        <w:tc>
          <w:tcPr>
            <w:tcW w:w="262" w:type="dxa"/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473,210</w:t>
            </w:r>
          </w:p>
        </w:tc>
        <w:tc>
          <w:tcPr>
            <w:tcW w:w="262" w:type="dxa"/>
            <w:shd w:val="clear" w:color="auto" w:fill="auto"/>
          </w:tcPr>
          <w:p w:rsidR="006D1F32" w:rsidRPr="001E2AFE" w:rsidRDefault="006D1F32" w:rsidP="006D1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6D1F32" w:rsidRPr="001E2AFE" w:rsidRDefault="002940FB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213,278</w:t>
            </w:r>
          </w:p>
        </w:tc>
        <w:tc>
          <w:tcPr>
            <w:tcW w:w="270" w:type="dxa"/>
            <w:shd w:val="clear" w:color="auto" w:fill="auto"/>
          </w:tcPr>
          <w:p w:rsidR="006D1F32" w:rsidRPr="001E2AFE" w:rsidRDefault="006D1F32" w:rsidP="006D1F3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6D1F32" w:rsidRPr="001E2AFE" w:rsidRDefault="006D1F32" w:rsidP="006D1F3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308,196</w:t>
            </w:r>
          </w:p>
        </w:tc>
      </w:tr>
    </w:tbl>
    <w:p w:rsidR="00E76496" w:rsidRPr="00E76496" w:rsidRDefault="00597156" w:rsidP="00506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57"/>
        <w:rPr>
          <w:rFonts w:asciiTheme="majorBidi" w:hAnsiTheme="majorBidi" w:cstheme="majorBidi"/>
          <w:sz w:val="24"/>
          <w:szCs w:val="24"/>
          <w:lang w:val="x-none" w:eastAsia="x-none"/>
        </w:rPr>
      </w:pPr>
      <w:r w:rsidRPr="000E0127">
        <w:rPr>
          <w:rFonts w:asciiTheme="majorBidi" w:hAnsiTheme="majorBidi" w:cstheme="majorBidi"/>
          <w:sz w:val="30"/>
          <w:szCs w:val="30"/>
          <w:lang w:val="x-none" w:eastAsia="x-none"/>
        </w:rPr>
        <w:tab/>
      </w:r>
    </w:p>
    <w:p w:rsidR="00A57F80" w:rsidRPr="000E0127" w:rsidRDefault="00597156" w:rsidP="00E7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0E0127">
        <w:rPr>
          <w:rFonts w:asciiTheme="majorBidi" w:hAnsiTheme="majorBidi" w:cstheme="majorBidi"/>
          <w:sz w:val="30"/>
          <w:szCs w:val="30"/>
          <w:cs/>
        </w:rPr>
        <w:t>เจ้าหนี้อื่นประกอบด้วย</w:t>
      </w:r>
    </w:p>
    <w:p w:rsidR="0050635B" w:rsidRPr="00DC206C" w:rsidRDefault="0050635B" w:rsidP="00506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57"/>
        <w:rPr>
          <w:rFonts w:asciiTheme="majorBidi" w:hAnsiTheme="majorBidi" w:cstheme="majorBidi"/>
          <w:sz w:val="24"/>
          <w:szCs w:val="24"/>
        </w:rPr>
      </w:pPr>
    </w:p>
    <w:tbl>
      <w:tblPr>
        <w:tblW w:w="90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5"/>
        <w:gridCol w:w="1035"/>
        <w:gridCol w:w="990"/>
        <w:gridCol w:w="262"/>
        <w:gridCol w:w="998"/>
        <w:gridCol w:w="262"/>
        <w:gridCol w:w="998"/>
        <w:gridCol w:w="270"/>
        <w:gridCol w:w="954"/>
      </w:tblGrid>
      <w:tr w:rsidR="00D51DDE" w:rsidRPr="001E2AFE" w:rsidTr="00430F6C">
        <w:tc>
          <w:tcPr>
            <w:tcW w:w="3285" w:type="dxa"/>
            <w:shd w:val="clear" w:color="auto" w:fill="auto"/>
          </w:tcPr>
          <w:p w:rsidR="00D51DDE" w:rsidRPr="001E2AFE" w:rsidRDefault="00D51DDE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51DDE" w:rsidRPr="001E2AFE" w:rsidRDefault="00D51DDE" w:rsidP="009204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shd w:val="clear" w:color="auto" w:fill="auto"/>
            <w:vAlign w:val="bottom"/>
          </w:tcPr>
          <w:p w:rsidR="00D51DDE" w:rsidRPr="001E2AFE" w:rsidRDefault="00D51DDE" w:rsidP="009204E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1DDE" w:rsidRPr="001E2AFE" w:rsidTr="00430F6C">
        <w:tc>
          <w:tcPr>
            <w:tcW w:w="3285" w:type="dxa"/>
            <w:shd w:val="clear" w:color="auto" w:fill="auto"/>
          </w:tcPr>
          <w:p w:rsidR="00D51DDE" w:rsidRPr="001E2AFE" w:rsidRDefault="00D51DD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1E2AFE" w:rsidRDefault="00D51DD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D51DDE" w:rsidRPr="001E2AFE" w:rsidRDefault="00D51DD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D51DDE" w:rsidRPr="001E2AFE" w:rsidRDefault="00D51DD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51DDE" w:rsidRPr="001E2AFE" w:rsidTr="00430F6C">
        <w:tc>
          <w:tcPr>
            <w:tcW w:w="3285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D51DDE" w:rsidRPr="001E2AFE" w:rsidTr="00430F6C">
        <w:tc>
          <w:tcPr>
            <w:tcW w:w="3285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4" w:type="dxa"/>
            <w:gridSpan w:val="7"/>
            <w:shd w:val="clear" w:color="auto" w:fill="auto"/>
            <w:vAlign w:val="bottom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51DDE" w:rsidRPr="001E2AFE" w:rsidTr="00430F6C">
        <w:tc>
          <w:tcPr>
            <w:tcW w:w="3285" w:type="dxa"/>
            <w:shd w:val="clear" w:color="auto" w:fill="auto"/>
            <w:vAlign w:val="center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</w:t>
            </w:r>
            <w:r w:rsidR="001B7F0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108,232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106,867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78,197</w:t>
            </w:r>
          </w:p>
        </w:tc>
        <w:tc>
          <w:tcPr>
            <w:tcW w:w="270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81,916</w:t>
            </w:r>
          </w:p>
        </w:tc>
      </w:tr>
      <w:tr w:rsidR="00D51DDE" w:rsidRPr="001E2AFE" w:rsidTr="00430F6C">
        <w:tc>
          <w:tcPr>
            <w:tcW w:w="3285" w:type="dxa"/>
            <w:shd w:val="clear" w:color="auto" w:fill="auto"/>
            <w:vAlign w:val="center"/>
          </w:tcPr>
          <w:p w:rsidR="00D51DDE" w:rsidRPr="001E2AFE" w:rsidRDefault="00D51DDE" w:rsidP="00D51DD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  <w:vAlign w:val="center"/>
          </w:tcPr>
          <w:p w:rsidR="00D51DDE" w:rsidRPr="001E2AFE" w:rsidRDefault="00D51DDE" w:rsidP="00D51DD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6906B3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6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46,8</w:t>
            </w:r>
            <w:r w:rsidR="003E06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69,730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26,628</w:t>
            </w:r>
          </w:p>
        </w:tc>
        <w:tc>
          <w:tcPr>
            <w:tcW w:w="270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37,465</w:t>
            </w:r>
          </w:p>
        </w:tc>
      </w:tr>
      <w:tr w:rsidR="00D51DDE" w:rsidRPr="001E2AFE" w:rsidTr="00430F6C">
        <w:tc>
          <w:tcPr>
            <w:tcW w:w="3285" w:type="dxa"/>
            <w:shd w:val="clear" w:color="auto" w:fill="auto"/>
            <w:vAlign w:val="center"/>
          </w:tcPr>
          <w:p w:rsidR="00D51DDE" w:rsidRPr="001E2AFE" w:rsidRDefault="00D51DDE" w:rsidP="00D51DD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  <w:vAlign w:val="center"/>
          </w:tcPr>
          <w:p w:rsidR="00D51DDE" w:rsidRPr="001E2AFE" w:rsidRDefault="00D51DDE" w:rsidP="00D51DD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6906B3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6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42,095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65,306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40,190</w:t>
            </w:r>
          </w:p>
        </w:tc>
        <w:tc>
          <w:tcPr>
            <w:tcW w:w="270" w:type="dxa"/>
            <w:shd w:val="clear" w:color="auto" w:fill="auto"/>
          </w:tcPr>
          <w:p w:rsidR="00D51DDE" w:rsidRPr="001E2AFE" w:rsidRDefault="00D51DDE" w:rsidP="00D51D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52,850</w:t>
            </w:r>
          </w:p>
        </w:tc>
      </w:tr>
      <w:tr w:rsidR="00D51DDE" w:rsidRPr="001E2AFE" w:rsidTr="00430F6C">
        <w:tc>
          <w:tcPr>
            <w:tcW w:w="3285" w:type="dxa"/>
            <w:shd w:val="clear" w:color="auto" w:fill="auto"/>
            <w:vAlign w:val="center"/>
          </w:tcPr>
          <w:p w:rsidR="00D51DDE" w:rsidRPr="001E2AFE" w:rsidRDefault="00D51DDE" w:rsidP="00D51DD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  <w:vAlign w:val="center"/>
          </w:tcPr>
          <w:p w:rsidR="00D51DDE" w:rsidRPr="001E2AFE" w:rsidRDefault="00D51DDE" w:rsidP="00D51DD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51DDE" w:rsidRPr="006906B3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6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6,482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12,157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3,355</w:t>
            </w:r>
          </w:p>
        </w:tc>
        <w:tc>
          <w:tcPr>
            <w:tcW w:w="270" w:type="dxa"/>
            <w:shd w:val="clear" w:color="auto" w:fill="auto"/>
          </w:tcPr>
          <w:p w:rsidR="00D51DDE" w:rsidRPr="001E2AFE" w:rsidRDefault="00D51DDE" w:rsidP="00D51D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8,386</w:t>
            </w:r>
          </w:p>
        </w:tc>
      </w:tr>
      <w:tr w:rsidR="00D51DDE" w:rsidRPr="001E2AFE" w:rsidTr="00430F6C">
        <w:tc>
          <w:tcPr>
            <w:tcW w:w="3285" w:type="dxa"/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51DDE" w:rsidRPr="006906B3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906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</w:t>
            </w:r>
            <w:r w:rsidR="003E06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12,614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4,164</w:t>
            </w:r>
          </w:p>
        </w:tc>
        <w:tc>
          <w:tcPr>
            <w:tcW w:w="270" w:type="dxa"/>
            <w:shd w:val="clear" w:color="auto" w:fill="auto"/>
          </w:tcPr>
          <w:p w:rsidR="00D51DDE" w:rsidRPr="001E2AFE" w:rsidRDefault="00D51DDE" w:rsidP="00D51D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3,952</w:t>
            </w:r>
          </w:p>
        </w:tc>
      </w:tr>
      <w:tr w:rsidR="00D51DDE" w:rsidRPr="001E2AFE" w:rsidTr="00430F6C">
        <w:tc>
          <w:tcPr>
            <w:tcW w:w="3285" w:type="dxa"/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:rsidR="00D51DDE" w:rsidRPr="001E2AFE" w:rsidRDefault="00D51DDE" w:rsidP="00D51D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DDE" w:rsidRPr="006906B3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06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217,00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266,674</w:t>
            </w:r>
          </w:p>
        </w:tc>
        <w:tc>
          <w:tcPr>
            <w:tcW w:w="262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152,534</w:t>
            </w:r>
          </w:p>
        </w:tc>
        <w:tc>
          <w:tcPr>
            <w:tcW w:w="270" w:type="dxa"/>
            <w:shd w:val="clear" w:color="auto" w:fill="auto"/>
          </w:tcPr>
          <w:p w:rsidR="00D51DDE" w:rsidRPr="001E2AFE" w:rsidRDefault="00D51DDE" w:rsidP="00D51DD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DDE" w:rsidRPr="001E2AFE" w:rsidRDefault="00D51DDE" w:rsidP="00D51D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184,569</w:t>
            </w:r>
          </w:p>
        </w:tc>
      </w:tr>
    </w:tbl>
    <w:p w:rsidR="000E0127" w:rsidRDefault="000E0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:rsidR="00E76496" w:rsidRDefault="00E7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9A45B0" w:rsidRPr="001E2AFE" w:rsidRDefault="001B7F00" w:rsidP="001B2A32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lastRenderedPageBreak/>
        <w:t>9</w:t>
      </w:r>
      <w:r w:rsidR="00CB3B4E" w:rsidRPr="001E2AFE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9A45B0" w:rsidRPr="001E2AFE">
        <w:rPr>
          <w:rFonts w:asciiTheme="majorBidi" w:hAnsiTheme="majorBidi" w:cstheme="majorBidi"/>
          <w:sz w:val="30"/>
          <w:szCs w:val="30"/>
          <w:cs/>
          <w:lang w:val="th-TH"/>
        </w:rPr>
        <w:t>ส่วนงาน</w:t>
      </w:r>
      <w:r w:rsidR="0056329F" w:rsidRPr="001E2AFE">
        <w:rPr>
          <w:rFonts w:asciiTheme="majorBidi" w:hAnsiTheme="majorBidi" w:cstheme="majorBidi"/>
          <w:sz w:val="30"/>
          <w:szCs w:val="30"/>
          <w:cs/>
          <w:lang w:val="th-TH"/>
        </w:rPr>
        <w:t>ดำเนินงาน</w:t>
      </w:r>
    </w:p>
    <w:p w:rsidR="009A45B0" w:rsidRPr="00DC206C" w:rsidRDefault="009A45B0" w:rsidP="00920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:rsidR="000440BF" w:rsidRPr="006E744A" w:rsidRDefault="006E744A" w:rsidP="0004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 w:rsidRPr="006E744A">
        <w:rPr>
          <w:rFonts w:asciiTheme="majorBidi" w:eastAsia="Cordia New" w:hAnsiTheme="majorBidi" w:hint="cs"/>
          <w:color w:val="000000"/>
          <w:sz w:val="30"/>
          <w:szCs w:val="30"/>
          <w:cs/>
        </w:rPr>
        <w:t>ข้อมูลส่วนงานดำเนินงานกำหนดให้กลุ่มบริษัท</w:t>
      </w:r>
      <w:r w:rsidRPr="006E744A">
        <w:rPr>
          <w:rFonts w:asciiTheme="majorBidi" w:eastAsia="Cordia New" w:hAnsiTheme="majorBidi"/>
          <w:color w:val="000000"/>
          <w:sz w:val="30"/>
          <w:szCs w:val="30"/>
        </w:rPr>
        <w:t>/</w:t>
      </w:r>
      <w:r w:rsidRPr="006E744A">
        <w:rPr>
          <w:rFonts w:asciiTheme="majorBidi" w:eastAsia="Cordia New" w:hAnsiTheme="majorBidi" w:hint="cs"/>
          <w:color w:val="000000"/>
          <w:sz w:val="30"/>
          <w:szCs w:val="30"/>
          <w:cs/>
        </w:rPr>
        <w:t>บริษัทระบุส่วนงานดำเนินงานโดยอ้างอิงจากการรายงานภายใน ซึ่งจะถูกสอบทานโดยู้มีอำนาจตัดสินใจสูงสุดด้านการดำเนินงานอย่างสม่ำเสมอ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:rsidR="000440BF" w:rsidRDefault="000440BF" w:rsidP="0004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  <w:highlight w:val="yellow"/>
        </w:rPr>
      </w:pPr>
    </w:p>
    <w:p w:rsidR="0057585F" w:rsidRPr="0057585F" w:rsidRDefault="0057585F" w:rsidP="0004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57585F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ข้อมูลเกี่ยวกับการดำเนินงานของกลุ่มบริษัท</w:t>
      </w:r>
      <w:r w:rsidRPr="0057585F">
        <w:rPr>
          <w:rFonts w:asciiTheme="majorBidi" w:eastAsia="Cordia New" w:hAnsiTheme="majorBidi" w:cstheme="majorBidi"/>
          <w:color w:val="000000"/>
          <w:sz w:val="30"/>
          <w:szCs w:val="30"/>
        </w:rPr>
        <w:t>/</w:t>
      </w:r>
      <w:r w:rsidRPr="0057585F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บริษัทจำแนกตามส่วนงานทางธุรกิจได้ดังต่อไปนี้ </w:t>
      </w:r>
      <w:r w:rsidRPr="0057585F">
        <w:rPr>
          <w:rFonts w:asciiTheme="majorBidi" w:eastAsia="Cordia New" w:hAnsiTheme="majorBidi" w:cstheme="majorBidi"/>
          <w:color w:val="000000"/>
          <w:sz w:val="30"/>
          <w:szCs w:val="30"/>
        </w:rPr>
        <w:t>:</w:t>
      </w:r>
    </w:p>
    <w:p w:rsidR="000440BF" w:rsidRPr="0057585F" w:rsidRDefault="000440BF" w:rsidP="0004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57585F">
        <w:rPr>
          <w:rFonts w:asciiTheme="majorBidi" w:eastAsia="Cordia New" w:hAnsiTheme="majorBidi" w:hint="cs"/>
          <w:color w:val="000000"/>
          <w:sz w:val="30"/>
          <w:szCs w:val="30"/>
          <w:cs/>
        </w:rPr>
        <w:t>ส่วนงาน</w:t>
      </w:r>
      <w:r w:rsidRPr="0057585F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1 </w:t>
      </w:r>
      <w:r w:rsidRPr="0057585F">
        <w:rPr>
          <w:rFonts w:asciiTheme="majorBidi" w:eastAsia="Cordia New" w:hAnsiTheme="majorBidi" w:hint="cs"/>
          <w:color w:val="000000"/>
          <w:sz w:val="30"/>
          <w:szCs w:val="30"/>
          <w:cs/>
        </w:rPr>
        <w:t>ขายสินค้า</w:t>
      </w:r>
    </w:p>
    <w:p w:rsidR="000440BF" w:rsidRPr="0057585F" w:rsidRDefault="000440BF" w:rsidP="0004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57585F">
        <w:rPr>
          <w:rFonts w:asciiTheme="majorBidi" w:eastAsia="Cordia New" w:hAnsiTheme="majorBidi" w:hint="cs"/>
          <w:color w:val="000000"/>
          <w:sz w:val="30"/>
          <w:szCs w:val="30"/>
          <w:cs/>
        </w:rPr>
        <w:t>ส่วนงาน</w:t>
      </w:r>
      <w:r w:rsidRPr="0057585F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2 </w:t>
      </w:r>
      <w:r w:rsidRPr="0057585F">
        <w:rPr>
          <w:rFonts w:asciiTheme="majorBidi" w:eastAsia="Cordia New" w:hAnsiTheme="majorBidi" w:hint="cs"/>
          <w:color w:val="000000"/>
          <w:sz w:val="30"/>
          <w:szCs w:val="30"/>
          <w:cs/>
        </w:rPr>
        <w:t>บริการ</w:t>
      </w:r>
    </w:p>
    <w:p w:rsidR="006E744A" w:rsidRPr="0057585F" w:rsidRDefault="006E744A" w:rsidP="0004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ordia New" w:hAnsiTheme="majorBidi"/>
          <w:color w:val="000000"/>
          <w:sz w:val="24"/>
          <w:szCs w:val="24"/>
          <w:highlight w:val="yellow"/>
        </w:rPr>
      </w:pPr>
    </w:p>
    <w:p w:rsidR="008300E9" w:rsidRPr="001E2AFE" w:rsidRDefault="008300E9" w:rsidP="00830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2A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:rsidR="008300E9" w:rsidRPr="0057585F" w:rsidRDefault="008300E9" w:rsidP="00830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8300E9" w:rsidRPr="001E2AFE" w:rsidTr="008300E9">
        <w:trPr>
          <w:trHeight w:val="80"/>
        </w:trPr>
        <w:tc>
          <w:tcPr>
            <w:tcW w:w="2340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300E9" w:rsidRPr="001E2AFE" w:rsidTr="008300E9">
        <w:trPr>
          <w:trHeight w:val="80"/>
        </w:trPr>
        <w:tc>
          <w:tcPr>
            <w:tcW w:w="2340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1E2AFE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1E2AFE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1E2AF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8300E9" w:rsidRPr="001E2AFE" w:rsidTr="008300E9">
        <w:tc>
          <w:tcPr>
            <w:tcW w:w="2340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8300E9" w:rsidRPr="001E2AFE" w:rsidTr="008300E9">
        <w:tc>
          <w:tcPr>
            <w:tcW w:w="2340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D78B9"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="009D78B9"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D78B9"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="009D78B9"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D78B9"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="009D78B9"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8300E9" w:rsidRPr="001E2AFE" w:rsidTr="001F1615">
        <w:tc>
          <w:tcPr>
            <w:tcW w:w="2340" w:type="dxa"/>
            <w:shd w:val="clear" w:color="auto" w:fill="auto"/>
          </w:tcPr>
          <w:p w:rsidR="008300E9" w:rsidRPr="001E2AFE" w:rsidRDefault="008300E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8300E9" w:rsidRPr="001E2AFE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0F5E" w:rsidRPr="00735A5F" w:rsidTr="00AD5EE1">
        <w:tc>
          <w:tcPr>
            <w:tcW w:w="2340" w:type="dxa"/>
            <w:shd w:val="clear" w:color="auto" w:fill="auto"/>
            <w:vAlign w:val="bottom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0F5E" w:rsidRPr="00735A5F" w:rsidRDefault="00252E9A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218,096</w:t>
            </w:r>
          </w:p>
        </w:tc>
        <w:tc>
          <w:tcPr>
            <w:tcW w:w="262" w:type="dxa"/>
            <w:shd w:val="clear" w:color="auto" w:fill="auto"/>
          </w:tcPr>
          <w:p w:rsidR="005E0F5E" w:rsidRPr="00735A5F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0F5E" w:rsidRPr="00735A5F" w:rsidRDefault="005E0F5E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168,985</w:t>
            </w:r>
          </w:p>
        </w:tc>
        <w:tc>
          <w:tcPr>
            <w:tcW w:w="262" w:type="dxa"/>
            <w:shd w:val="clear" w:color="auto" w:fill="auto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0F5E" w:rsidRPr="00735A5F" w:rsidRDefault="00AA19D8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52E9A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54,004</w:t>
            </w:r>
          </w:p>
        </w:tc>
        <w:tc>
          <w:tcPr>
            <w:tcW w:w="270" w:type="dxa"/>
            <w:shd w:val="clear" w:color="auto" w:fill="auto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0F5E" w:rsidRPr="00735A5F" w:rsidRDefault="005E0F5E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95,569</w:t>
            </w:r>
          </w:p>
        </w:tc>
        <w:tc>
          <w:tcPr>
            <w:tcW w:w="270" w:type="dxa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5E0F5E" w:rsidRPr="00735A5F" w:rsidRDefault="00AA19D8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372,100</w:t>
            </w:r>
          </w:p>
        </w:tc>
        <w:tc>
          <w:tcPr>
            <w:tcW w:w="270" w:type="dxa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5E0F5E" w:rsidRPr="00735A5F" w:rsidRDefault="005E0F5E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264,554</w:t>
            </w:r>
          </w:p>
        </w:tc>
      </w:tr>
      <w:tr w:rsidR="005E0F5E" w:rsidRPr="00735A5F" w:rsidTr="00AD5EE1">
        <w:tc>
          <w:tcPr>
            <w:tcW w:w="2340" w:type="dxa"/>
            <w:shd w:val="clear" w:color="auto" w:fill="auto"/>
            <w:vAlign w:val="bottom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0F5E" w:rsidRPr="00735A5F" w:rsidRDefault="005E0F5E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E0F5E" w:rsidRPr="00735A5F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0F5E" w:rsidRPr="00735A5F" w:rsidRDefault="005E0F5E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0F5E" w:rsidRPr="00735A5F" w:rsidRDefault="005E0F5E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E0F5E" w:rsidRPr="00735A5F" w:rsidRDefault="005E0F5E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5E0F5E" w:rsidRPr="00735A5F" w:rsidRDefault="005E0F5E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5E0F5E" w:rsidRPr="00735A5F" w:rsidRDefault="005E0F5E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E0F5E" w:rsidRPr="00735A5F" w:rsidTr="00AD5EE1">
        <w:tc>
          <w:tcPr>
            <w:tcW w:w="2340" w:type="dxa"/>
            <w:shd w:val="clear" w:color="auto" w:fill="auto"/>
            <w:vAlign w:val="bottom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735A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0F5E" w:rsidRPr="00735A5F" w:rsidRDefault="00AA19D8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52E9A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BE72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681</w:t>
            </w:r>
          </w:p>
        </w:tc>
        <w:tc>
          <w:tcPr>
            <w:tcW w:w="262" w:type="dxa"/>
            <w:shd w:val="clear" w:color="auto" w:fill="auto"/>
          </w:tcPr>
          <w:p w:rsidR="005E0F5E" w:rsidRPr="00735A5F" w:rsidRDefault="005E0F5E" w:rsidP="005E0F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0F5E" w:rsidRPr="00735A5F" w:rsidRDefault="005E0F5E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13,594</w:t>
            </w:r>
          </w:p>
        </w:tc>
        <w:tc>
          <w:tcPr>
            <w:tcW w:w="262" w:type="dxa"/>
            <w:shd w:val="clear" w:color="auto" w:fill="auto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0F5E" w:rsidRPr="00735A5F" w:rsidRDefault="00252E9A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</w:t>
            </w:r>
            <w:r w:rsidR="00BE72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E0F5E" w:rsidRPr="00735A5F" w:rsidRDefault="005E0F5E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32,521</w:t>
            </w:r>
          </w:p>
        </w:tc>
        <w:tc>
          <w:tcPr>
            <w:tcW w:w="270" w:type="dxa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5E0F5E" w:rsidRPr="00735A5F" w:rsidRDefault="00AA19D8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75,749</w:t>
            </w:r>
          </w:p>
        </w:tc>
        <w:tc>
          <w:tcPr>
            <w:tcW w:w="270" w:type="dxa"/>
          </w:tcPr>
          <w:p w:rsidR="005E0F5E" w:rsidRPr="00735A5F" w:rsidRDefault="005E0F5E" w:rsidP="005E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5E0F5E" w:rsidRPr="00735A5F" w:rsidRDefault="005E0F5E" w:rsidP="005E0F5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46,115</w:t>
            </w:r>
          </w:p>
        </w:tc>
      </w:tr>
      <w:tr w:rsidR="008300E9" w:rsidRPr="00735A5F" w:rsidTr="008300E9">
        <w:trPr>
          <w:trHeight w:val="80"/>
        </w:trPr>
        <w:tc>
          <w:tcPr>
            <w:tcW w:w="2340" w:type="dxa"/>
            <w:shd w:val="clear" w:color="auto" w:fill="auto"/>
          </w:tcPr>
          <w:p w:rsidR="008300E9" w:rsidRPr="00735A5F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561226" w:rsidRPr="00735A5F" w:rsidRDefault="00561226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</w:pPr>
          </w:p>
          <w:p w:rsidR="008300E9" w:rsidRPr="00735A5F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งบการเงินเ</w:t>
            </w:r>
            <w:r w:rsidRPr="00735A5F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ฉพาะกิจการ</w:t>
            </w:r>
          </w:p>
        </w:tc>
      </w:tr>
      <w:tr w:rsidR="008300E9" w:rsidRPr="00735A5F" w:rsidTr="008300E9">
        <w:trPr>
          <w:trHeight w:val="80"/>
        </w:trPr>
        <w:tc>
          <w:tcPr>
            <w:tcW w:w="2340" w:type="dxa"/>
            <w:shd w:val="clear" w:color="auto" w:fill="auto"/>
          </w:tcPr>
          <w:p w:rsidR="008300E9" w:rsidRPr="00735A5F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8300E9" w:rsidRPr="00735A5F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735A5F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300E9" w:rsidRPr="00735A5F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8300E9" w:rsidRPr="00735A5F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735A5F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00E9" w:rsidRPr="00735A5F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8300E9" w:rsidRPr="00735A5F" w:rsidRDefault="008300E9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735A5F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8300E9" w:rsidRPr="00735A5F" w:rsidTr="008300E9">
        <w:tc>
          <w:tcPr>
            <w:tcW w:w="2340" w:type="dxa"/>
            <w:shd w:val="clear" w:color="auto" w:fill="auto"/>
          </w:tcPr>
          <w:p w:rsidR="008300E9" w:rsidRPr="00735A5F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8300E9" w:rsidRPr="00735A5F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300E9" w:rsidRPr="00735A5F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735A5F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8300E9" w:rsidRPr="00735A5F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300E9" w:rsidRPr="00735A5F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300E9" w:rsidRPr="00735A5F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300E9" w:rsidRPr="00735A5F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300E9" w:rsidRPr="00735A5F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735A5F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300E9" w:rsidRPr="00735A5F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300E9" w:rsidRPr="00735A5F" w:rsidRDefault="008300E9" w:rsidP="00830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9D78B9" w:rsidRPr="00735A5F" w:rsidTr="008300E9">
        <w:tc>
          <w:tcPr>
            <w:tcW w:w="234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9D78B9" w:rsidRPr="00735A5F" w:rsidTr="001F1615">
        <w:tc>
          <w:tcPr>
            <w:tcW w:w="234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8B9" w:rsidRPr="00735A5F" w:rsidTr="00AD5EE1">
        <w:tc>
          <w:tcPr>
            <w:tcW w:w="2340" w:type="dxa"/>
            <w:shd w:val="clear" w:color="auto" w:fill="auto"/>
            <w:vAlign w:val="bottom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735A5F" w:rsidRDefault="00252E9A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111,586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124,972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735A5F" w:rsidRDefault="00252E9A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59,771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43,105</w:t>
            </w:r>
          </w:p>
        </w:tc>
        <w:tc>
          <w:tcPr>
            <w:tcW w:w="270" w:type="dxa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D78B9" w:rsidRPr="00735A5F" w:rsidRDefault="002940FB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171,357</w:t>
            </w:r>
          </w:p>
        </w:tc>
        <w:tc>
          <w:tcPr>
            <w:tcW w:w="270" w:type="dxa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168,077</w:t>
            </w:r>
          </w:p>
        </w:tc>
      </w:tr>
      <w:tr w:rsidR="009D78B9" w:rsidRPr="00735A5F" w:rsidTr="00AD5EE1">
        <w:tc>
          <w:tcPr>
            <w:tcW w:w="2340" w:type="dxa"/>
            <w:shd w:val="clear" w:color="auto" w:fill="auto"/>
            <w:vAlign w:val="bottom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78B9" w:rsidRPr="00735A5F" w:rsidTr="002A4CC6">
        <w:trPr>
          <w:trHeight w:val="80"/>
        </w:trPr>
        <w:tc>
          <w:tcPr>
            <w:tcW w:w="2340" w:type="dxa"/>
            <w:shd w:val="clear" w:color="auto" w:fill="auto"/>
            <w:vAlign w:val="bottom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735A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735A5F" w:rsidRDefault="00252E9A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</w:t>
            </w:r>
            <w:r w:rsidR="00BE72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7,327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735A5F" w:rsidRDefault="00252E9A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="00BE72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8,664</w:t>
            </w:r>
          </w:p>
        </w:tc>
        <w:tc>
          <w:tcPr>
            <w:tcW w:w="270" w:type="dxa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D78B9" w:rsidRPr="00735A5F" w:rsidRDefault="002940FB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25,462</w:t>
            </w:r>
          </w:p>
        </w:tc>
        <w:tc>
          <w:tcPr>
            <w:tcW w:w="270" w:type="dxa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15,991</w:t>
            </w:r>
          </w:p>
        </w:tc>
      </w:tr>
    </w:tbl>
    <w:p w:rsidR="001B7F00" w:rsidRPr="00735A5F" w:rsidRDefault="001B7F00" w:rsidP="00E9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E76496" w:rsidRPr="00735A5F" w:rsidRDefault="00E7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5A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F14CC6" w:rsidRPr="00735A5F" w:rsidRDefault="00F14CC6" w:rsidP="00E9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5A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การกระทบยอดกำไรหรือขาดทุนของส่วนงานที่รายงาน</w:t>
      </w:r>
    </w:p>
    <w:p w:rsidR="00AC1FE6" w:rsidRPr="00735A5F" w:rsidRDefault="00AC1FE6" w:rsidP="00216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2"/>
        <w:gridCol w:w="998"/>
        <w:gridCol w:w="262"/>
        <w:gridCol w:w="998"/>
        <w:gridCol w:w="270"/>
        <w:gridCol w:w="1035"/>
      </w:tblGrid>
      <w:tr w:rsidR="00942A28" w:rsidRPr="00735A5F" w:rsidTr="009D78B9">
        <w:tc>
          <w:tcPr>
            <w:tcW w:w="4320" w:type="dxa"/>
            <w:shd w:val="clear" w:color="auto" w:fill="auto"/>
          </w:tcPr>
          <w:p w:rsidR="00942A28" w:rsidRPr="00735A5F" w:rsidRDefault="00942A28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942A28" w:rsidRPr="00735A5F" w:rsidRDefault="00942A28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942A28" w:rsidRPr="00735A5F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03" w:type="dxa"/>
            <w:gridSpan w:val="3"/>
            <w:shd w:val="clear" w:color="auto" w:fill="auto"/>
            <w:vAlign w:val="bottom"/>
          </w:tcPr>
          <w:p w:rsidR="00942A28" w:rsidRPr="00735A5F" w:rsidRDefault="00942A28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42A28" w:rsidRPr="00735A5F" w:rsidTr="009D78B9">
        <w:tc>
          <w:tcPr>
            <w:tcW w:w="4320" w:type="dxa"/>
            <w:shd w:val="clear" w:color="auto" w:fill="auto"/>
          </w:tcPr>
          <w:p w:rsidR="00942A28" w:rsidRPr="00735A5F" w:rsidRDefault="00942A28" w:rsidP="009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1 มีนาคม</w:t>
            </w:r>
          </w:p>
        </w:tc>
        <w:tc>
          <w:tcPr>
            <w:tcW w:w="990" w:type="dxa"/>
            <w:shd w:val="clear" w:color="auto" w:fill="auto"/>
          </w:tcPr>
          <w:p w:rsidR="00942A28" w:rsidRPr="00735A5F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D78B9"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942A28" w:rsidRPr="00735A5F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2A28" w:rsidRPr="00735A5F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="009D78B9"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42A28" w:rsidRPr="00735A5F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2A28" w:rsidRPr="00735A5F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D78B9"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942A28" w:rsidRPr="00735A5F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42A28" w:rsidRPr="00735A5F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="009D78B9"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942A28" w:rsidRPr="00735A5F" w:rsidTr="009D78B9">
        <w:tc>
          <w:tcPr>
            <w:tcW w:w="4320" w:type="dxa"/>
            <w:shd w:val="clear" w:color="auto" w:fill="auto"/>
          </w:tcPr>
          <w:p w:rsidR="00942A28" w:rsidRPr="00735A5F" w:rsidRDefault="00942A28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:rsidR="00942A28" w:rsidRPr="00735A5F" w:rsidRDefault="00942A28" w:rsidP="001F16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2A28" w:rsidRPr="00735A5F" w:rsidTr="009D78B9">
        <w:tc>
          <w:tcPr>
            <w:tcW w:w="4320" w:type="dxa"/>
            <w:shd w:val="clear" w:color="auto" w:fill="auto"/>
          </w:tcPr>
          <w:p w:rsidR="00942A28" w:rsidRPr="00735A5F" w:rsidRDefault="00942A28" w:rsidP="001F16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  <w:shd w:val="clear" w:color="auto" w:fill="auto"/>
          </w:tcPr>
          <w:p w:rsidR="00942A28" w:rsidRPr="00735A5F" w:rsidRDefault="00942A28" w:rsidP="001F16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42A28" w:rsidRPr="00735A5F" w:rsidRDefault="00942A28" w:rsidP="001F16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42A28" w:rsidRPr="00735A5F" w:rsidRDefault="00942A28" w:rsidP="001F16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42A28" w:rsidRPr="00735A5F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2A28" w:rsidRPr="00735A5F" w:rsidRDefault="00942A28" w:rsidP="001F16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2A28" w:rsidRPr="00735A5F" w:rsidRDefault="00942A28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42A28" w:rsidRPr="00735A5F" w:rsidRDefault="00942A28" w:rsidP="001F161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78B9" w:rsidRPr="00735A5F" w:rsidTr="009D78B9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735A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  <w:shd w:val="clear" w:color="auto" w:fill="auto"/>
          </w:tcPr>
          <w:p w:rsidR="009D78B9" w:rsidRPr="00735A5F" w:rsidRDefault="00445467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75,749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46,115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2940FB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25,462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15,991</w:t>
            </w:r>
          </w:p>
        </w:tc>
      </w:tr>
      <w:tr w:rsidR="009D78B9" w:rsidRPr="00735A5F" w:rsidTr="009D78B9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78B9" w:rsidRPr="00735A5F" w:rsidTr="009D78B9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9D78B9" w:rsidRPr="00735A5F" w:rsidRDefault="00445467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2,355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3,992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2940FB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1,453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2,511</w:t>
            </w:r>
          </w:p>
        </w:tc>
      </w:tr>
      <w:tr w:rsidR="009D78B9" w:rsidRPr="00735A5F" w:rsidTr="009D78B9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:rsidR="009D78B9" w:rsidRPr="00735A5F" w:rsidRDefault="00445467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(14,286)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(8,108)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940FB" w:rsidRPr="00735A5F" w:rsidRDefault="002940FB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(6,858)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(5,144)</w:t>
            </w:r>
          </w:p>
        </w:tc>
      </w:tr>
      <w:tr w:rsidR="009D78B9" w:rsidRPr="00735A5F" w:rsidTr="009D78B9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:rsidR="009D78B9" w:rsidRPr="00735A5F" w:rsidRDefault="00445467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(47,965)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(30,420)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2940FB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(15,059)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(12,879)</w:t>
            </w:r>
          </w:p>
        </w:tc>
      </w:tr>
      <w:tr w:rsidR="009D78B9" w:rsidRPr="00735A5F" w:rsidTr="009D78B9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:rsidR="009D78B9" w:rsidRPr="00735A5F" w:rsidRDefault="00445467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(931)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(199)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2940FB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(679)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(38)</w:t>
            </w:r>
          </w:p>
        </w:tc>
      </w:tr>
      <w:tr w:rsidR="009D78B9" w:rsidRPr="00735A5F" w:rsidTr="009D78B9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8B9" w:rsidRPr="00735A5F" w:rsidRDefault="00445467" w:rsidP="0044546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8B9" w:rsidRPr="00735A5F" w:rsidRDefault="002940FB" w:rsidP="002940F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D78B9" w:rsidRPr="00735A5F" w:rsidRDefault="00483B81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5,051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3,904</w:t>
            </w:r>
          </w:p>
        </w:tc>
      </w:tr>
      <w:tr w:rsidR="009D78B9" w:rsidRPr="00735A5F" w:rsidTr="009D78B9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78B9" w:rsidRPr="00735A5F" w:rsidRDefault="00445467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14,9</w:t>
            </w:r>
            <w:r w:rsidR="00245C03"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78B9" w:rsidRPr="00735A5F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11,380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78B9" w:rsidRPr="00735A5F" w:rsidRDefault="00483B81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9,370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4,345</w:t>
            </w:r>
          </w:p>
        </w:tc>
      </w:tr>
      <w:tr w:rsidR="009D78B9" w:rsidRPr="00735A5F" w:rsidTr="009D78B9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03" w:type="dxa"/>
            <w:gridSpan w:val="3"/>
            <w:shd w:val="clear" w:color="auto" w:fill="auto"/>
            <w:vAlign w:val="bottom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D78B9" w:rsidRPr="00735A5F" w:rsidTr="009D78B9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31 ธันวาคม</w:t>
            </w:r>
          </w:p>
        </w:tc>
      </w:tr>
      <w:tr w:rsidR="009204EF" w:rsidRPr="00735A5F" w:rsidTr="009D78B9">
        <w:tc>
          <w:tcPr>
            <w:tcW w:w="4320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9204EF" w:rsidRPr="00735A5F" w:rsidTr="009D78B9">
        <w:tc>
          <w:tcPr>
            <w:tcW w:w="4320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:rsidR="009204EF" w:rsidRPr="00735A5F" w:rsidRDefault="009204EF" w:rsidP="009204E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04EF" w:rsidRPr="00735A5F" w:rsidTr="000440BF">
        <w:tc>
          <w:tcPr>
            <w:tcW w:w="4320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9204EF" w:rsidRPr="00735A5F" w:rsidRDefault="00445467" w:rsidP="009204E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907,662</w:t>
            </w:r>
          </w:p>
        </w:tc>
        <w:tc>
          <w:tcPr>
            <w:tcW w:w="262" w:type="dxa"/>
            <w:shd w:val="clear" w:color="auto" w:fill="auto"/>
          </w:tcPr>
          <w:p w:rsidR="009204EF" w:rsidRPr="00735A5F" w:rsidRDefault="009204EF" w:rsidP="009204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204EF" w:rsidRPr="00735A5F" w:rsidRDefault="00F557DF" w:rsidP="009204E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1,229,306</w:t>
            </w:r>
          </w:p>
        </w:tc>
        <w:tc>
          <w:tcPr>
            <w:tcW w:w="262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204EF" w:rsidRPr="00735A5F" w:rsidRDefault="00483B81" w:rsidP="009204E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723,194</w:t>
            </w:r>
          </w:p>
        </w:tc>
        <w:tc>
          <w:tcPr>
            <w:tcW w:w="270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:rsidR="009204EF" w:rsidRPr="00735A5F" w:rsidRDefault="00F557DF" w:rsidP="009204E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986,033</w:t>
            </w:r>
          </w:p>
        </w:tc>
      </w:tr>
      <w:tr w:rsidR="009204EF" w:rsidRPr="00735A5F" w:rsidTr="000440BF">
        <w:tc>
          <w:tcPr>
            <w:tcW w:w="4320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9204EF" w:rsidRPr="00735A5F" w:rsidRDefault="00445467" w:rsidP="009204E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433,97</w:t>
            </w:r>
            <w:r w:rsidR="00483B81"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9204EF" w:rsidRPr="00735A5F" w:rsidRDefault="009204EF" w:rsidP="009204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204EF" w:rsidRPr="00735A5F" w:rsidRDefault="00F557DF" w:rsidP="009204E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767,356</w:t>
            </w:r>
          </w:p>
        </w:tc>
        <w:tc>
          <w:tcPr>
            <w:tcW w:w="262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204EF" w:rsidRPr="00735A5F" w:rsidRDefault="002D4EBD" w:rsidP="009204E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304,742</w:t>
            </w:r>
          </w:p>
        </w:tc>
        <w:tc>
          <w:tcPr>
            <w:tcW w:w="270" w:type="dxa"/>
            <w:shd w:val="clear" w:color="auto" w:fill="auto"/>
          </w:tcPr>
          <w:p w:rsidR="009204EF" w:rsidRPr="00735A5F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:rsidR="009204EF" w:rsidRPr="00735A5F" w:rsidRDefault="00F557DF" w:rsidP="009204E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576,054</w:t>
            </w:r>
          </w:p>
        </w:tc>
      </w:tr>
    </w:tbl>
    <w:p w:rsidR="008B3281" w:rsidRPr="00735A5F" w:rsidRDefault="008B3281" w:rsidP="008B3281">
      <w:pPr>
        <w:pStyle w:val="Heading6"/>
        <w:tabs>
          <w:tab w:val="left" w:pos="540"/>
        </w:tabs>
        <w:ind w:left="540" w:right="-45"/>
        <w:jc w:val="thaiDistribute"/>
        <w:rPr>
          <w:rFonts w:asciiTheme="majorBidi" w:eastAsia="MS Mincho" w:hAnsiTheme="majorBidi" w:cstheme="majorBidi"/>
          <w:lang w:val="en-US"/>
        </w:rPr>
      </w:pPr>
    </w:p>
    <w:p w:rsidR="00134537" w:rsidRPr="00735A5F" w:rsidRDefault="00134537" w:rsidP="003C1E76">
      <w:pPr>
        <w:tabs>
          <w:tab w:val="clear" w:pos="454"/>
        </w:tabs>
        <w:ind w:left="313" w:firstLine="227"/>
        <w:rPr>
          <w:rFonts w:asciiTheme="majorBidi" w:hAnsiTheme="majorBidi" w:cstheme="majorBidi"/>
          <w:b/>
          <w:bCs/>
          <w:i/>
          <w:iCs/>
          <w:color w:val="0000CC"/>
          <w:sz w:val="30"/>
          <w:szCs w:val="30"/>
        </w:rPr>
      </w:pPr>
      <w:r w:rsidRPr="00735A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735A5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134537" w:rsidRPr="00735A5F" w:rsidRDefault="00134537" w:rsidP="00134537">
      <w:pPr>
        <w:rPr>
          <w:rFonts w:asciiTheme="majorBidi" w:hAnsiTheme="majorBidi" w:cstheme="majorBidi"/>
          <w:sz w:val="24"/>
          <w:szCs w:val="24"/>
        </w:rPr>
      </w:pPr>
    </w:p>
    <w:p w:rsidR="00134537" w:rsidRPr="00735A5F" w:rsidRDefault="00134537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-6"/>
        <w:jc w:val="thaiDistribute"/>
        <w:rPr>
          <w:rFonts w:asciiTheme="majorBidi" w:hAnsiTheme="majorBidi" w:cstheme="majorBidi"/>
          <w:sz w:val="30"/>
          <w:szCs w:val="30"/>
        </w:rPr>
      </w:pPr>
      <w:r w:rsidRPr="00735A5F">
        <w:rPr>
          <w:rFonts w:asciiTheme="majorBidi" w:hAnsiTheme="majorBidi" w:cstheme="majorBidi"/>
          <w:sz w:val="30"/>
          <w:szCs w:val="30"/>
          <w:cs/>
        </w:rPr>
        <w:t xml:space="preserve">ส่วนงานที่ 1 และ </w:t>
      </w:r>
      <w:r w:rsidRPr="00735A5F">
        <w:rPr>
          <w:rFonts w:asciiTheme="majorBidi" w:hAnsiTheme="majorBidi" w:cstheme="majorBidi"/>
          <w:sz w:val="30"/>
          <w:szCs w:val="30"/>
        </w:rPr>
        <w:t>2</w:t>
      </w:r>
      <w:r w:rsidRPr="00735A5F">
        <w:rPr>
          <w:rFonts w:asciiTheme="majorBidi" w:hAnsiTheme="majorBidi" w:cstheme="majorBidi"/>
          <w:sz w:val="30"/>
          <w:szCs w:val="30"/>
          <w:cs/>
        </w:rPr>
        <w:t xml:space="preserve"> มีการดำเนินงานและมีสำนักงานขายในประเทศไทย เมียนมาร์ และกัมพูชา</w:t>
      </w:r>
    </w:p>
    <w:p w:rsidR="00134537" w:rsidRPr="00735A5F" w:rsidRDefault="00134537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Theme="majorBidi" w:hAnsiTheme="majorBidi" w:cstheme="majorBidi"/>
          <w:sz w:val="24"/>
          <w:szCs w:val="24"/>
        </w:rPr>
      </w:pPr>
    </w:p>
    <w:p w:rsidR="00134537" w:rsidRPr="00735A5F" w:rsidRDefault="00134537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Theme="majorBidi" w:hAnsiTheme="majorBidi" w:cstheme="majorBidi"/>
          <w:sz w:val="30"/>
          <w:szCs w:val="30"/>
        </w:rPr>
      </w:pPr>
      <w:r w:rsidRPr="00735A5F">
        <w:rPr>
          <w:rFonts w:asciiTheme="majorBidi" w:hAnsiTheme="majorBidi" w:cstheme="majorBidi"/>
          <w:sz w:val="30"/>
          <w:szCs w:val="30"/>
          <w:cs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 </w:t>
      </w:r>
    </w:p>
    <w:p w:rsidR="00134537" w:rsidRPr="00735A5F" w:rsidRDefault="00134537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Theme="majorBidi" w:hAnsiTheme="majorBidi" w:cstheme="majorBidi"/>
          <w:sz w:val="24"/>
          <w:szCs w:val="24"/>
        </w:rPr>
      </w:pPr>
    </w:p>
    <w:p w:rsidR="00E76496" w:rsidRPr="00735A5F" w:rsidRDefault="00E7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5A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134537" w:rsidRPr="00735A5F" w:rsidRDefault="00134537" w:rsidP="00134537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5A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:rsidR="00F2469E" w:rsidRPr="00735A5F" w:rsidRDefault="00F2469E" w:rsidP="00134537">
      <w:pPr>
        <w:ind w:left="680" w:hanging="1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2"/>
        <w:gridCol w:w="998"/>
        <w:gridCol w:w="262"/>
        <w:gridCol w:w="998"/>
        <w:gridCol w:w="270"/>
        <w:gridCol w:w="990"/>
      </w:tblGrid>
      <w:tr w:rsidR="00F2469E" w:rsidRPr="00735A5F" w:rsidTr="001F1615">
        <w:tc>
          <w:tcPr>
            <w:tcW w:w="4320" w:type="dxa"/>
            <w:shd w:val="clear" w:color="auto" w:fill="auto"/>
          </w:tcPr>
          <w:p w:rsidR="00F2469E" w:rsidRPr="00735A5F" w:rsidRDefault="00F2469E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F2469E" w:rsidRPr="00735A5F" w:rsidRDefault="00F2469E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F2469E" w:rsidRPr="00735A5F" w:rsidRDefault="00F2469E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F2469E" w:rsidRPr="00735A5F" w:rsidRDefault="00F2469E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78B9" w:rsidRPr="00735A5F" w:rsidTr="001F1615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1 มีนาคม</w:t>
            </w:r>
          </w:p>
        </w:tc>
        <w:tc>
          <w:tcPr>
            <w:tcW w:w="99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9D78B9" w:rsidRPr="00735A5F" w:rsidTr="001F1615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78B9" w:rsidRPr="00735A5F" w:rsidTr="004E3264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</w:tcPr>
          <w:p w:rsidR="009D78B9" w:rsidRPr="00735A5F" w:rsidRDefault="004078F6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281,490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188,319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703DB4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162,481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94,844</w:t>
            </w:r>
          </w:p>
        </w:tc>
      </w:tr>
      <w:tr w:rsidR="006902B9" w:rsidRPr="00735A5F" w:rsidTr="004E3264">
        <w:tc>
          <w:tcPr>
            <w:tcW w:w="4320" w:type="dxa"/>
            <w:shd w:val="clear" w:color="auto" w:fill="auto"/>
          </w:tcPr>
          <w:p w:rsidR="006902B9" w:rsidRPr="00735A5F" w:rsidRDefault="004078F6" w:rsidP="009D78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</w:tcPr>
          <w:p w:rsidR="006902B9" w:rsidRPr="00735A5F" w:rsidRDefault="004078F6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47,337</w:t>
            </w:r>
          </w:p>
        </w:tc>
        <w:tc>
          <w:tcPr>
            <w:tcW w:w="262" w:type="dxa"/>
            <w:shd w:val="clear" w:color="auto" w:fill="auto"/>
          </w:tcPr>
          <w:p w:rsidR="006902B9" w:rsidRPr="00735A5F" w:rsidRDefault="006902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902B9" w:rsidRPr="00735A5F" w:rsidRDefault="004078F6" w:rsidP="004078F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13,725</w:t>
            </w:r>
          </w:p>
        </w:tc>
        <w:tc>
          <w:tcPr>
            <w:tcW w:w="262" w:type="dxa"/>
            <w:shd w:val="clear" w:color="auto" w:fill="auto"/>
          </w:tcPr>
          <w:p w:rsidR="006902B9" w:rsidRPr="00735A5F" w:rsidRDefault="006902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902B9" w:rsidRPr="00735A5F" w:rsidRDefault="004078F6" w:rsidP="004078F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6,327 </w:t>
            </w:r>
          </w:p>
        </w:tc>
        <w:tc>
          <w:tcPr>
            <w:tcW w:w="270" w:type="dxa"/>
            <w:shd w:val="clear" w:color="auto" w:fill="auto"/>
          </w:tcPr>
          <w:p w:rsidR="006902B9" w:rsidRPr="00735A5F" w:rsidRDefault="006902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902B9" w:rsidRPr="00735A5F" w:rsidRDefault="004078F6" w:rsidP="004078F6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13,725</w:t>
            </w:r>
          </w:p>
        </w:tc>
      </w:tr>
      <w:tr w:rsidR="009D78B9" w:rsidRPr="00735A5F" w:rsidTr="004E3264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</w:tcPr>
          <w:p w:rsidR="009D78B9" w:rsidRPr="00735A5F" w:rsidRDefault="004078F6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19,448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59,638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735A5F" w:rsidRDefault="00703DB4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2,549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59,508</w:t>
            </w:r>
          </w:p>
        </w:tc>
      </w:tr>
      <w:tr w:rsidR="009D78B9" w:rsidRPr="00735A5F" w:rsidTr="004E3264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8B9" w:rsidRPr="00735A5F" w:rsidRDefault="004078F6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23,825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78B9" w:rsidRPr="00735A5F" w:rsidRDefault="004078F6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D78B9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D78B9" w:rsidRPr="00735A5F" w:rsidRDefault="004078F6" w:rsidP="004078F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D78B9" w:rsidRPr="00735A5F" w:rsidRDefault="004078F6" w:rsidP="004078F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D78B9" w:rsidRPr="00735A5F" w:rsidTr="004E3264">
        <w:tc>
          <w:tcPr>
            <w:tcW w:w="432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78B9" w:rsidRPr="00735A5F" w:rsidRDefault="004078F6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372,100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264,554</w:t>
            </w:r>
          </w:p>
        </w:tc>
        <w:tc>
          <w:tcPr>
            <w:tcW w:w="262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78B9" w:rsidRPr="00735A5F" w:rsidRDefault="00703DB4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171,357</w:t>
            </w:r>
          </w:p>
        </w:tc>
        <w:tc>
          <w:tcPr>
            <w:tcW w:w="270" w:type="dxa"/>
            <w:shd w:val="clear" w:color="auto" w:fill="auto"/>
          </w:tcPr>
          <w:p w:rsidR="009D78B9" w:rsidRPr="00735A5F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78B9" w:rsidRPr="00735A5F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168,077</w:t>
            </w:r>
          </w:p>
        </w:tc>
      </w:tr>
    </w:tbl>
    <w:p w:rsidR="0075381D" w:rsidRPr="00735A5F" w:rsidRDefault="0075381D" w:rsidP="0075381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E34BB3" w:rsidRPr="00735A5F" w:rsidRDefault="00E34BB3" w:rsidP="00E34BB3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735A5F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1B7F00" w:rsidRPr="00735A5F">
        <w:rPr>
          <w:rFonts w:asciiTheme="majorBidi" w:eastAsia="MS Mincho" w:hAnsiTheme="majorBidi" w:cstheme="majorBidi"/>
          <w:sz w:val="30"/>
          <w:szCs w:val="30"/>
          <w:lang w:val="en-US"/>
        </w:rPr>
        <w:t>0</w:t>
      </w:r>
      <w:r w:rsidRPr="00735A5F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735A5F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Pr="00735A5F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รายได้</w:t>
      </w:r>
    </w:p>
    <w:p w:rsidR="00E34BB3" w:rsidRPr="00735A5F" w:rsidRDefault="00E34BB3" w:rsidP="00E34BB3">
      <w:pPr>
        <w:rPr>
          <w:lang w:eastAsia="x-none"/>
        </w:rPr>
      </w:pPr>
    </w:p>
    <w:p w:rsidR="00E34BB3" w:rsidRPr="00735A5F" w:rsidRDefault="00E34BB3" w:rsidP="00E34BB3">
      <w:pPr>
        <w:tabs>
          <w:tab w:val="clear" w:pos="22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5A5F">
        <w:rPr>
          <w:rFonts w:asciiTheme="majorBidi" w:hAnsiTheme="majorBidi" w:cstheme="majorBidi" w:hint="cs"/>
          <w:sz w:val="30"/>
          <w:szCs w:val="30"/>
          <w:cs/>
        </w:rPr>
        <w:t>การดำเนินงานและรายได้หลักของกลุ่มบริษัท</w:t>
      </w:r>
      <w:r w:rsidR="00011219" w:rsidRPr="00735A5F">
        <w:rPr>
          <w:rFonts w:asciiTheme="majorBidi" w:hAnsiTheme="majorBidi" w:cstheme="majorBidi"/>
          <w:sz w:val="30"/>
          <w:szCs w:val="30"/>
        </w:rPr>
        <w:t>/</w:t>
      </w:r>
      <w:r w:rsidR="00011219" w:rsidRPr="00735A5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35A5F">
        <w:rPr>
          <w:rFonts w:asciiTheme="majorBidi" w:hAnsiTheme="majorBidi" w:cstheme="majorBidi" w:hint="cs"/>
          <w:sz w:val="30"/>
          <w:szCs w:val="30"/>
          <w:cs/>
        </w:rPr>
        <w:t>ได้เปิดเผยไว้ในงบการเงินประจำปีล่าสุด</w:t>
      </w:r>
      <w:r w:rsidRPr="00735A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5A5F">
        <w:rPr>
          <w:rFonts w:asciiTheme="majorBidi" w:hAnsiTheme="majorBidi" w:cstheme="majorBidi" w:hint="cs"/>
          <w:sz w:val="30"/>
          <w:szCs w:val="30"/>
          <w:cs/>
        </w:rPr>
        <w:t>รายได้หลักของกลุ่มบริษัทได้มาจากสัญญาที่ทำกับลูกค้า</w:t>
      </w:r>
    </w:p>
    <w:p w:rsidR="00011219" w:rsidRPr="00735A5F" w:rsidRDefault="00011219" w:rsidP="0001121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3312F3" w:rsidRPr="00735A5F" w:rsidRDefault="003312F3" w:rsidP="003312F3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35A5F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:rsidR="003312F3" w:rsidRPr="00735A5F" w:rsidRDefault="003312F3" w:rsidP="003312F3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:rsidR="003312F3" w:rsidRPr="00735A5F" w:rsidRDefault="003312F3" w:rsidP="003312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5A5F">
        <w:rPr>
          <w:rFonts w:asciiTheme="majorBidi" w:hAnsiTheme="majorBidi" w:cstheme="majorBidi"/>
          <w:sz w:val="30"/>
          <w:szCs w:val="30"/>
          <w:cs/>
        </w:rPr>
        <w:t>ตาราง</w:t>
      </w:r>
      <w:r w:rsidRPr="00735A5F">
        <w:rPr>
          <w:rFonts w:asciiTheme="majorBidi" w:hAnsiTheme="majorBidi" w:cstheme="majorBidi" w:hint="cs"/>
          <w:sz w:val="30"/>
          <w:szCs w:val="30"/>
          <w:cs/>
        </w:rPr>
        <w:t>ต่อไปนี้แสดง</w:t>
      </w:r>
      <w:r w:rsidRPr="00735A5F">
        <w:rPr>
          <w:rFonts w:asciiTheme="majorBidi" w:hAnsiTheme="majorBidi" w:cstheme="majorBidi"/>
          <w:sz w:val="30"/>
          <w:szCs w:val="30"/>
          <w:cs/>
        </w:rPr>
        <w:t>ข้อมูลรายได้</w:t>
      </w:r>
      <w:r w:rsidRPr="00735A5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35A5F">
        <w:rPr>
          <w:rFonts w:asciiTheme="majorBidi" w:hAnsiTheme="majorBidi" w:cstheme="majorBidi"/>
          <w:sz w:val="30"/>
          <w:szCs w:val="30"/>
          <w:cs/>
        </w:rPr>
        <w:t xml:space="preserve">ถูกจำแนกตามส่วนงานภูมิศาสตร์หลัก </w:t>
      </w:r>
      <w:r w:rsidRPr="00735A5F">
        <w:rPr>
          <w:rFonts w:asciiTheme="majorBidi" w:hAnsiTheme="majorBidi" w:cstheme="majorBidi" w:hint="cs"/>
          <w:sz w:val="30"/>
          <w:szCs w:val="30"/>
          <w:cs/>
        </w:rPr>
        <w:t xml:space="preserve">ประเภทของผลิตภัณฑ์และบริการหลัก </w:t>
      </w:r>
      <w:r w:rsidRPr="00735A5F">
        <w:rPr>
          <w:rFonts w:asciiTheme="majorBidi" w:hAnsiTheme="majorBidi" w:cstheme="majorBidi"/>
          <w:sz w:val="30"/>
          <w:szCs w:val="30"/>
          <w:cs/>
        </w:rPr>
        <w:t xml:space="preserve">และจังหวะเวลาในการรับรู้รายได้ </w:t>
      </w:r>
    </w:p>
    <w:p w:rsidR="003312F3" w:rsidRPr="00735A5F" w:rsidRDefault="003312F3" w:rsidP="0001121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11219" w:rsidRPr="00735A5F" w:rsidRDefault="00011219" w:rsidP="00011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35A5F">
        <w:rPr>
          <w:rFonts w:ascii="Angsana New" w:hAnsi="Angsana New"/>
          <w:sz w:val="30"/>
          <w:szCs w:val="30"/>
          <w:cs/>
        </w:rPr>
        <w:t>กลุ่มบริษั</w:t>
      </w:r>
      <w:r w:rsidRPr="00735A5F">
        <w:rPr>
          <w:rFonts w:ascii="Angsana New" w:hAnsi="Angsana New" w:hint="cs"/>
          <w:sz w:val="30"/>
          <w:szCs w:val="30"/>
          <w:cs/>
        </w:rPr>
        <w:t>ทนำ</w:t>
      </w:r>
      <w:r w:rsidRPr="00735A5F">
        <w:rPr>
          <w:rFonts w:ascii="Angsana New" w:hAnsi="Angsana New"/>
          <w:sz w:val="30"/>
          <w:szCs w:val="30"/>
        </w:rPr>
        <w:t xml:space="preserve"> TFRS</w:t>
      </w:r>
      <w:r w:rsidRPr="00735A5F">
        <w:rPr>
          <w:rFonts w:ascii="Angsana New" w:hAnsi="Angsana New"/>
          <w:sz w:val="30"/>
          <w:szCs w:val="30"/>
          <w:cs/>
        </w:rPr>
        <w:t xml:space="preserve"> </w:t>
      </w:r>
      <w:r w:rsidRPr="00735A5F">
        <w:rPr>
          <w:rFonts w:ascii="Angsana New" w:hAnsi="Angsana New"/>
          <w:sz w:val="30"/>
          <w:szCs w:val="30"/>
        </w:rPr>
        <w:t xml:space="preserve">15 </w:t>
      </w:r>
      <w:r w:rsidRPr="00735A5F">
        <w:rPr>
          <w:rFonts w:ascii="Angsana New" w:hAnsi="Angsana New" w:hint="cs"/>
          <w:sz w:val="30"/>
          <w:szCs w:val="30"/>
          <w:cs/>
        </w:rPr>
        <w:t xml:space="preserve">มาถือปฏิบัติโดยใช้วิธีรับรู้ผลกระทบสะสมโดยปรับปรุงกับกำไรสะสม ณ วันที่ </w:t>
      </w:r>
      <w:r w:rsidRPr="00735A5F">
        <w:rPr>
          <w:rFonts w:ascii="Angsana New" w:hAnsi="Angsana New"/>
          <w:sz w:val="30"/>
          <w:szCs w:val="30"/>
          <w:cs/>
        </w:rPr>
        <w:br/>
      </w:r>
      <w:r w:rsidRPr="00735A5F">
        <w:rPr>
          <w:rFonts w:ascii="Angsana New" w:hAnsi="Angsana New"/>
          <w:sz w:val="30"/>
          <w:szCs w:val="30"/>
        </w:rPr>
        <w:t xml:space="preserve">1 </w:t>
      </w:r>
      <w:r w:rsidRPr="00735A5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735A5F">
        <w:rPr>
          <w:rFonts w:ascii="Angsana New" w:hAnsi="Angsana New"/>
          <w:sz w:val="30"/>
          <w:szCs w:val="30"/>
        </w:rPr>
        <w:t>2562</w:t>
      </w:r>
      <w:r w:rsidRPr="00735A5F">
        <w:rPr>
          <w:rFonts w:ascii="Angsana New" w:hAnsi="Angsana New"/>
          <w:sz w:val="30"/>
          <w:szCs w:val="30"/>
          <w:cs/>
        </w:rPr>
        <w:t xml:space="preserve"> </w:t>
      </w:r>
      <w:r w:rsidRPr="00735A5F">
        <w:rPr>
          <w:rFonts w:ascii="Angsana New" w:hAnsi="Angsana New" w:hint="cs"/>
          <w:sz w:val="30"/>
          <w:szCs w:val="30"/>
          <w:cs/>
        </w:rPr>
        <w:t>ดังนั้น</w:t>
      </w:r>
      <w:r w:rsidRPr="00735A5F">
        <w:rPr>
          <w:rFonts w:ascii="Angsana New" w:hAnsi="Angsana New"/>
          <w:sz w:val="30"/>
          <w:szCs w:val="30"/>
          <w:cs/>
        </w:rPr>
        <w:t>กลุ่มบริษัท</w:t>
      </w:r>
      <w:r w:rsidRPr="00735A5F">
        <w:rPr>
          <w:rFonts w:ascii="Angsana New" w:hAnsi="Angsana New" w:hint="cs"/>
          <w:sz w:val="30"/>
          <w:szCs w:val="30"/>
          <w:cs/>
        </w:rPr>
        <w:t xml:space="preserve">จึงไม่นำ </w:t>
      </w:r>
      <w:r w:rsidRPr="00735A5F">
        <w:rPr>
          <w:rFonts w:ascii="Angsana New" w:hAnsi="Angsana New"/>
          <w:sz w:val="30"/>
          <w:szCs w:val="30"/>
        </w:rPr>
        <w:t>TFRS</w:t>
      </w:r>
      <w:r w:rsidRPr="00735A5F">
        <w:rPr>
          <w:rFonts w:ascii="Angsana New" w:hAnsi="Angsana New"/>
          <w:sz w:val="30"/>
          <w:szCs w:val="30"/>
          <w:cs/>
        </w:rPr>
        <w:t xml:space="preserve"> </w:t>
      </w:r>
      <w:r w:rsidRPr="00735A5F">
        <w:rPr>
          <w:rFonts w:ascii="Angsana New" w:hAnsi="Angsana New"/>
          <w:sz w:val="30"/>
          <w:szCs w:val="30"/>
        </w:rPr>
        <w:t xml:space="preserve">15 </w:t>
      </w:r>
      <w:r w:rsidRPr="00735A5F">
        <w:rPr>
          <w:rFonts w:ascii="Angsana New" w:hAnsi="Angsana New" w:hint="cs"/>
          <w:sz w:val="30"/>
          <w:szCs w:val="30"/>
          <w:cs/>
        </w:rPr>
        <w:t>มาถือปฏิบัติกับข้อมูลที่แสดงเปรียบเทียบ</w:t>
      </w:r>
    </w:p>
    <w:p w:rsidR="00E76496" w:rsidRPr="00735A5F" w:rsidRDefault="00E76496">
      <w:bookmarkStart w:id="1" w:name="_Hlk8221109"/>
      <w:r w:rsidRPr="00735A5F"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3312F3" w:rsidRPr="00735A5F" w:rsidTr="003B4045">
        <w:trPr>
          <w:trHeight w:val="80"/>
        </w:trPr>
        <w:tc>
          <w:tcPr>
            <w:tcW w:w="234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312F3" w:rsidRPr="00735A5F" w:rsidTr="003B4045">
        <w:trPr>
          <w:trHeight w:val="80"/>
        </w:trPr>
        <w:tc>
          <w:tcPr>
            <w:tcW w:w="234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735A5F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735A5F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735A5F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3312F3" w:rsidRPr="00735A5F" w:rsidTr="003B4045">
        <w:tc>
          <w:tcPr>
            <w:tcW w:w="234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312F3" w:rsidRPr="00735A5F" w:rsidTr="003B4045">
        <w:tc>
          <w:tcPr>
            <w:tcW w:w="234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3312F3" w:rsidRPr="00735A5F" w:rsidTr="003B4045">
        <w:tc>
          <w:tcPr>
            <w:tcW w:w="234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2F3" w:rsidRPr="00735A5F" w:rsidTr="003312F3">
        <w:tc>
          <w:tcPr>
            <w:tcW w:w="234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  <w:r w:rsidRPr="00735A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312F3" w:rsidRPr="00735A5F" w:rsidTr="003312F3">
        <w:tc>
          <w:tcPr>
            <w:tcW w:w="2340" w:type="dxa"/>
            <w:shd w:val="clear" w:color="auto" w:fill="auto"/>
          </w:tcPr>
          <w:p w:rsidR="003312F3" w:rsidRPr="00735A5F" w:rsidRDefault="003312F3" w:rsidP="003312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252E9A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132,092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E93A89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105,494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E93A89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52E9A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49,398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E93A89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82,825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E93A89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281,490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E93A89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188,319</w:t>
            </w:r>
          </w:p>
        </w:tc>
      </w:tr>
      <w:tr w:rsidR="003312F3" w:rsidRPr="00735A5F" w:rsidTr="003312F3">
        <w:tc>
          <w:tcPr>
            <w:tcW w:w="2340" w:type="dxa"/>
            <w:shd w:val="clear" w:color="auto" w:fill="auto"/>
          </w:tcPr>
          <w:p w:rsidR="003312F3" w:rsidRPr="00735A5F" w:rsidRDefault="003312F3" w:rsidP="003312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97733C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46,711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97733C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13,707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97733C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97733C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97733C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47,337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97733C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13,725</w:t>
            </w:r>
          </w:p>
        </w:tc>
      </w:tr>
      <w:tr w:rsidR="003312F3" w:rsidRPr="00735A5F" w:rsidTr="003312F3">
        <w:tc>
          <w:tcPr>
            <w:tcW w:w="2340" w:type="dxa"/>
            <w:shd w:val="clear" w:color="auto" w:fill="auto"/>
          </w:tcPr>
          <w:p w:rsidR="003312F3" w:rsidRPr="00735A5F" w:rsidRDefault="003312F3" w:rsidP="003312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E93A89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</w:t>
            </w:r>
            <w:r w:rsidR="00252E9A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E93A89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49,784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BC0D5D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E93A89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9,854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E93A89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19,448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E93A89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59,638</w:t>
            </w:r>
          </w:p>
        </w:tc>
      </w:tr>
      <w:tr w:rsidR="003312F3" w:rsidRPr="00735A5F" w:rsidTr="003312F3">
        <w:tc>
          <w:tcPr>
            <w:tcW w:w="2340" w:type="dxa"/>
            <w:shd w:val="clear" w:color="auto" w:fill="auto"/>
          </w:tcPr>
          <w:p w:rsidR="003312F3" w:rsidRPr="00735A5F" w:rsidRDefault="003312F3" w:rsidP="003312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2F3" w:rsidRPr="00735A5F" w:rsidRDefault="00D81AF4" w:rsidP="00772B6D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7733C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0,425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2F3" w:rsidRPr="00735A5F" w:rsidRDefault="0097733C" w:rsidP="003B4045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2F3" w:rsidRPr="00735A5F" w:rsidRDefault="0097733C" w:rsidP="00772B6D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3,400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2F3" w:rsidRPr="00735A5F" w:rsidRDefault="0097733C" w:rsidP="00772B6D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2,872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312F3" w:rsidRPr="00735A5F" w:rsidRDefault="0097733C" w:rsidP="00772B6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23,825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312F3" w:rsidRPr="00735A5F" w:rsidRDefault="0097733C" w:rsidP="00772B6D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2,872</w:t>
            </w: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2F3" w:rsidRPr="00735A5F" w:rsidRDefault="0097733C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252E9A"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8,096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2F3" w:rsidRPr="00735A5F" w:rsidRDefault="0097733C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168,985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2F3" w:rsidRPr="00735A5F" w:rsidRDefault="0097733C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52E9A"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54,004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2F3" w:rsidRPr="00735A5F" w:rsidRDefault="0097733C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95,569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2F3" w:rsidRPr="00735A5F" w:rsidRDefault="0097733C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372,100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2F3" w:rsidRPr="00735A5F" w:rsidRDefault="0097733C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264,554</w:t>
            </w: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65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</w:t>
            </w:r>
          </w:p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/>
                <w:sz w:val="30"/>
                <w:szCs w:val="30"/>
                <w:cs/>
              </w:rPr>
            </w:pPr>
            <w:r w:rsidRPr="00735A5F">
              <w:rPr>
                <w:rFonts w:asciiTheme="majorBidi" w:eastAsia="MS Mincho" w:hAnsiTheme="majorBidi" w:hint="cs"/>
                <w:sz w:val="30"/>
                <w:szCs w:val="30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eastAsia="MS Mincho" w:hAnsiTheme="majorBidi" w:hint="cs"/>
                <w:sz w:val="30"/>
                <w:szCs w:val="30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27021D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210,49</w:t>
            </w:r>
            <w:r w:rsidR="00252E9A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277778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168,985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277778" w:rsidP="003B404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277778" w:rsidP="003B404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277778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210,49</w:t>
            </w:r>
            <w:r w:rsidR="00252E9A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277778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168,985</w:t>
            </w: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/>
                <w:sz w:val="30"/>
                <w:szCs w:val="30"/>
                <w:cs/>
              </w:rPr>
            </w:pPr>
            <w:r w:rsidRPr="00735A5F">
              <w:rPr>
                <w:rFonts w:asciiTheme="majorBidi" w:eastAsia="MS Mincho" w:hAnsiTheme="majorBidi" w:hint="cs"/>
                <w:sz w:val="30"/>
                <w:szCs w:val="30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/>
                <w:sz w:val="30"/>
                <w:szCs w:val="30"/>
                <w:cs/>
              </w:rPr>
            </w:pPr>
            <w:r w:rsidRPr="00735A5F">
              <w:rPr>
                <w:rFonts w:asciiTheme="majorBidi" w:eastAsia="MS Mincho" w:hAnsiTheme="majorBidi" w:hint="cs"/>
                <w:sz w:val="30"/>
                <w:szCs w:val="30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/>
                <w:sz w:val="30"/>
                <w:szCs w:val="30"/>
                <w:cs/>
              </w:rPr>
            </w:pPr>
            <w:r w:rsidRPr="00735A5F">
              <w:rPr>
                <w:rFonts w:asciiTheme="majorBidi" w:eastAsia="MS Mincho" w:hAnsiTheme="majorBidi" w:hint="cs"/>
                <w:sz w:val="30"/>
                <w:szCs w:val="30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/>
                <w:sz w:val="30"/>
                <w:szCs w:val="30"/>
                <w:cs/>
              </w:rPr>
            </w:pPr>
            <w:r w:rsidRPr="00735A5F">
              <w:rPr>
                <w:rFonts w:asciiTheme="majorBidi" w:eastAsia="MS Mincho" w:hAnsiTheme="majorBidi" w:hint="cs"/>
                <w:sz w:val="30"/>
                <w:szCs w:val="30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277778" w:rsidP="003B404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277778" w:rsidP="003B4045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BC0D5D" w:rsidP="0027777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</w:t>
            </w:r>
            <w:r w:rsidR="00252E9A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277778" w:rsidP="003B404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277778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</w:t>
            </w:r>
            <w:r w:rsidR="00252E9A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B4045" w:rsidP="002777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/>
                <w:sz w:val="30"/>
                <w:szCs w:val="30"/>
                <w:cs/>
              </w:rPr>
            </w:pPr>
            <w:r w:rsidRPr="00735A5F">
              <w:rPr>
                <w:rFonts w:asciiTheme="majorBidi" w:eastAsia="MS Mincho" w:hAnsiTheme="majorBidi" w:hint="cs"/>
                <w:sz w:val="30"/>
                <w:szCs w:val="30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/>
                <w:sz w:val="30"/>
                <w:szCs w:val="30"/>
                <w:cs/>
              </w:rPr>
            </w:pPr>
            <w:r w:rsidRPr="00735A5F">
              <w:rPr>
                <w:rFonts w:asciiTheme="majorBidi" w:eastAsia="MS Mincho" w:hAnsiTheme="majorBidi" w:hint="cs"/>
                <w:sz w:val="30"/>
                <w:szCs w:val="30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2F3" w:rsidRPr="00735A5F" w:rsidRDefault="00252E9A" w:rsidP="00252E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7,600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2F3" w:rsidRPr="00735A5F" w:rsidRDefault="00277778" w:rsidP="003B4045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2F3" w:rsidRPr="00735A5F" w:rsidRDefault="00252E9A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138,533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2F3" w:rsidRPr="00735A5F" w:rsidRDefault="00277778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95,569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312F3" w:rsidRPr="00735A5F" w:rsidRDefault="00277778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</w:t>
            </w:r>
            <w:r w:rsidR="00252E9A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312F3" w:rsidRPr="00735A5F" w:rsidRDefault="00277778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95,569</w:t>
            </w: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2F3" w:rsidRPr="00735A5F" w:rsidRDefault="00277778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252E9A"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8,096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2F3" w:rsidRPr="00735A5F" w:rsidRDefault="00277778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168,985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2F3" w:rsidRPr="00735A5F" w:rsidRDefault="00252E9A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154,004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2F3" w:rsidRPr="00735A5F" w:rsidRDefault="00277778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95,569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2F3" w:rsidRPr="00735A5F" w:rsidRDefault="00277778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372,100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2F3" w:rsidRPr="00735A5F" w:rsidRDefault="00277778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264,554</w:t>
            </w: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655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312F3" w:rsidRPr="00735A5F" w:rsidTr="003B4045">
        <w:tc>
          <w:tcPr>
            <w:tcW w:w="234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จังหวะเวลาในการรับรู้ </w:t>
            </w:r>
          </w:p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  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252E9A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218,096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277778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168,985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277778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</w:t>
            </w:r>
            <w:r w:rsidR="00252E9A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252E9A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50,882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252E9A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309,903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252E9A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219,867</w:t>
            </w:r>
          </w:p>
        </w:tc>
      </w:tr>
      <w:tr w:rsidR="003312F3" w:rsidRPr="00735A5F" w:rsidTr="003312F3">
        <w:tc>
          <w:tcPr>
            <w:tcW w:w="2340" w:type="dxa"/>
            <w:shd w:val="clear" w:color="auto" w:fill="auto"/>
            <w:vAlign w:val="bottom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2F3" w:rsidRPr="00735A5F" w:rsidRDefault="00277778" w:rsidP="003B4045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2F3" w:rsidRPr="00735A5F" w:rsidRDefault="00277778" w:rsidP="003B4045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2F3" w:rsidRPr="00735A5F" w:rsidRDefault="00252E9A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62,197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12F3" w:rsidRPr="00735A5F" w:rsidRDefault="00252E9A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44,687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312F3" w:rsidRPr="00735A5F" w:rsidRDefault="00252E9A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62,197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312F3" w:rsidRPr="00735A5F" w:rsidRDefault="00252E9A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44,687</w:t>
            </w:r>
          </w:p>
        </w:tc>
      </w:tr>
      <w:tr w:rsidR="003312F3" w:rsidRPr="00735A5F" w:rsidTr="003312F3">
        <w:tc>
          <w:tcPr>
            <w:tcW w:w="234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2F3" w:rsidRPr="00735A5F" w:rsidRDefault="00252E9A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218,096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2F3" w:rsidRPr="00735A5F" w:rsidRDefault="00277778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168,985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2F3" w:rsidRPr="00735A5F" w:rsidRDefault="00277778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52E9A"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54,004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12F3" w:rsidRPr="00735A5F" w:rsidRDefault="00277778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95,569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2F3" w:rsidRPr="00735A5F" w:rsidRDefault="00277778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372,100</w:t>
            </w:r>
          </w:p>
        </w:tc>
        <w:tc>
          <w:tcPr>
            <w:tcW w:w="270" w:type="dxa"/>
          </w:tcPr>
          <w:p w:rsidR="003312F3" w:rsidRPr="00735A5F" w:rsidRDefault="003312F3" w:rsidP="0033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12F3" w:rsidRPr="00735A5F" w:rsidRDefault="00277778" w:rsidP="003312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264,554</w:t>
            </w:r>
          </w:p>
        </w:tc>
      </w:tr>
      <w:bookmarkEnd w:id="1"/>
    </w:tbl>
    <w:p w:rsidR="003312F3" w:rsidRPr="00735A5F" w:rsidRDefault="003312F3" w:rsidP="00011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42114" w:rsidRPr="00735A5F" w:rsidRDefault="00D42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735A5F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3312F3" w:rsidRPr="00735A5F" w:rsidTr="003B4045">
        <w:trPr>
          <w:trHeight w:val="80"/>
        </w:trPr>
        <w:tc>
          <w:tcPr>
            <w:tcW w:w="234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" w:name="_Hlk8221182"/>
          </w:p>
        </w:tc>
        <w:tc>
          <w:tcPr>
            <w:tcW w:w="7290" w:type="dxa"/>
            <w:gridSpan w:val="11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 w:rsidRPr="00735A5F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3312F3" w:rsidRPr="00735A5F" w:rsidTr="003B4045">
        <w:trPr>
          <w:trHeight w:val="80"/>
        </w:trPr>
        <w:tc>
          <w:tcPr>
            <w:tcW w:w="234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735A5F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735A5F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735A5F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3312F3" w:rsidRPr="00735A5F" w:rsidTr="003B4045">
        <w:tc>
          <w:tcPr>
            <w:tcW w:w="234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312F3" w:rsidRPr="00735A5F" w:rsidTr="003B4045">
        <w:tc>
          <w:tcPr>
            <w:tcW w:w="234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735A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735A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735A5F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3312F3" w:rsidRPr="00735A5F" w:rsidTr="003B4045">
        <w:tc>
          <w:tcPr>
            <w:tcW w:w="234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2F3" w:rsidRPr="00735A5F" w:rsidTr="003B4045">
        <w:tc>
          <w:tcPr>
            <w:tcW w:w="234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  <w:r w:rsidRPr="00735A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312F3" w:rsidRPr="00735A5F" w:rsidRDefault="003312F3" w:rsidP="003B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312F3" w:rsidRPr="00735A5F" w:rsidRDefault="003312F3" w:rsidP="003B404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5EF3" w:rsidRPr="00735A5F" w:rsidTr="003B4045">
        <w:tc>
          <w:tcPr>
            <w:tcW w:w="2340" w:type="dxa"/>
            <w:shd w:val="clear" w:color="auto" w:fill="auto"/>
          </w:tcPr>
          <w:p w:rsidR="00035EF3" w:rsidRPr="00735A5F" w:rsidRDefault="00035EF3" w:rsidP="00035E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252E9A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103,569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61,481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252E9A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58,912</w:t>
            </w: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33,363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162,481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94,844</w:t>
            </w:r>
          </w:p>
        </w:tc>
      </w:tr>
      <w:tr w:rsidR="00035EF3" w:rsidRPr="00735A5F" w:rsidTr="003B4045">
        <w:tc>
          <w:tcPr>
            <w:tcW w:w="2340" w:type="dxa"/>
            <w:shd w:val="clear" w:color="auto" w:fill="auto"/>
          </w:tcPr>
          <w:p w:rsidR="00035EF3" w:rsidRPr="00735A5F" w:rsidRDefault="00035EF3" w:rsidP="00035E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5,701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13,707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6,327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13,725</w:t>
            </w:r>
          </w:p>
        </w:tc>
      </w:tr>
      <w:tr w:rsidR="00035EF3" w:rsidRPr="00735A5F" w:rsidTr="003B4045">
        <w:tc>
          <w:tcPr>
            <w:tcW w:w="2340" w:type="dxa"/>
            <w:shd w:val="clear" w:color="auto" w:fill="auto"/>
          </w:tcPr>
          <w:p w:rsidR="00035EF3" w:rsidRPr="00735A5F" w:rsidRDefault="00035EF3" w:rsidP="00035E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52E9A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,316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49,784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252E9A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9,724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2,549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59,508</w:t>
            </w:r>
          </w:p>
        </w:tc>
      </w:tr>
      <w:tr w:rsidR="00035EF3" w:rsidRPr="00735A5F" w:rsidTr="003B4045">
        <w:tc>
          <w:tcPr>
            <w:tcW w:w="2340" w:type="dxa"/>
            <w:shd w:val="clear" w:color="auto" w:fill="auto"/>
            <w:vAlign w:val="bottom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5EF3" w:rsidRPr="00735A5F" w:rsidRDefault="00252E9A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111,586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124,972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5EF3" w:rsidRPr="00735A5F" w:rsidRDefault="00BC0D5D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59,771</w:t>
            </w: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43,105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171,357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168,077</w:t>
            </w:r>
          </w:p>
        </w:tc>
      </w:tr>
      <w:tr w:rsidR="00035EF3" w:rsidRPr="00735A5F" w:rsidTr="003B4045">
        <w:tc>
          <w:tcPr>
            <w:tcW w:w="2340" w:type="dxa"/>
            <w:shd w:val="clear" w:color="auto" w:fill="auto"/>
            <w:vAlign w:val="bottom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35EF3" w:rsidRPr="00735A5F" w:rsidTr="003B4045">
        <w:tc>
          <w:tcPr>
            <w:tcW w:w="2340" w:type="dxa"/>
            <w:shd w:val="clear" w:color="auto" w:fill="auto"/>
            <w:vAlign w:val="bottom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</w:t>
            </w:r>
          </w:p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5EF3" w:rsidRPr="00735A5F" w:rsidTr="003B4045">
        <w:tc>
          <w:tcPr>
            <w:tcW w:w="2340" w:type="dxa"/>
            <w:shd w:val="clear" w:color="auto" w:fill="auto"/>
            <w:vAlign w:val="bottom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/>
                <w:sz w:val="30"/>
                <w:szCs w:val="30"/>
                <w:cs/>
              </w:rPr>
            </w:pPr>
            <w:r w:rsidRPr="00735A5F">
              <w:rPr>
                <w:rFonts w:asciiTheme="majorBidi" w:eastAsia="MS Mincho" w:hAnsiTheme="majorBidi" w:hint="cs"/>
                <w:sz w:val="30"/>
                <w:szCs w:val="30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5EF3" w:rsidRPr="00735A5F" w:rsidTr="003B4045">
        <w:tc>
          <w:tcPr>
            <w:tcW w:w="2340" w:type="dxa"/>
            <w:shd w:val="clear" w:color="auto" w:fill="auto"/>
            <w:vAlign w:val="bottom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35A5F">
              <w:rPr>
                <w:rFonts w:asciiTheme="majorBidi" w:eastAsia="MS Mincho" w:hAnsiTheme="majorBidi" w:hint="cs"/>
                <w:sz w:val="30"/>
                <w:szCs w:val="30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103,986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124,972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103,986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124,972</w:t>
            </w:r>
          </w:p>
        </w:tc>
      </w:tr>
      <w:tr w:rsidR="00035EF3" w:rsidRPr="00735A5F" w:rsidTr="003B4045">
        <w:tc>
          <w:tcPr>
            <w:tcW w:w="2340" w:type="dxa"/>
            <w:shd w:val="clear" w:color="auto" w:fill="auto"/>
            <w:vAlign w:val="bottom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/>
                <w:sz w:val="30"/>
                <w:szCs w:val="30"/>
                <w:cs/>
              </w:rPr>
            </w:pPr>
            <w:r w:rsidRPr="00735A5F">
              <w:rPr>
                <w:rFonts w:asciiTheme="majorBidi" w:eastAsia="MS Mincho" w:hAnsiTheme="majorBidi" w:hint="cs"/>
                <w:sz w:val="30"/>
                <w:szCs w:val="30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5EF3" w:rsidRPr="00735A5F" w:rsidTr="003B4045">
        <w:tc>
          <w:tcPr>
            <w:tcW w:w="2340" w:type="dxa"/>
            <w:shd w:val="clear" w:color="auto" w:fill="auto"/>
            <w:vAlign w:val="bottom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/>
                <w:sz w:val="30"/>
                <w:szCs w:val="30"/>
                <w:cs/>
              </w:rPr>
            </w:pPr>
            <w:r w:rsidRPr="00735A5F">
              <w:rPr>
                <w:rFonts w:asciiTheme="majorBidi" w:eastAsia="MS Mincho" w:hAnsiTheme="majorBidi" w:hint="cs"/>
                <w:sz w:val="30"/>
                <w:szCs w:val="30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EF3" w:rsidRPr="00735A5F" w:rsidRDefault="00252E9A" w:rsidP="00252E9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7,600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EF3" w:rsidRPr="00735A5F" w:rsidRDefault="00252E9A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59,771</w:t>
            </w: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43,105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35EF3" w:rsidRPr="00735A5F" w:rsidRDefault="009C541B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67,371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35EF3" w:rsidRPr="00735A5F" w:rsidRDefault="009C541B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43,105</w:t>
            </w:r>
          </w:p>
        </w:tc>
      </w:tr>
      <w:tr w:rsidR="00035EF3" w:rsidRPr="00735A5F" w:rsidTr="003B4045">
        <w:tc>
          <w:tcPr>
            <w:tcW w:w="2340" w:type="dxa"/>
            <w:shd w:val="clear" w:color="auto" w:fill="auto"/>
            <w:vAlign w:val="bottom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52E9A"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11,586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124,972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5EF3" w:rsidRPr="00735A5F" w:rsidRDefault="00252E9A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59,771</w:t>
            </w: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43,105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EF3" w:rsidRPr="00735A5F" w:rsidRDefault="009C541B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171,357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EF3" w:rsidRPr="00735A5F" w:rsidRDefault="009C541B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168,077</w:t>
            </w:r>
          </w:p>
        </w:tc>
      </w:tr>
      <w:tr w:rsidR="00035EF3" w:rsidRPr="00735A5F" w:rsidTr="003B4045">
        <w:tc>
          <w:tcPr>
            <w:tcW w:w="2340" w:type="dxa"/>
            <w:shd w:val="clear" w:color="auto" w:fill="auto"/>
            <w:vAlign w:val="bottom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35EF3" w:rsidRPr="00735A5F" w:rsidTr="003B4045">
        <w:tc>
          <w:tcPr>
            <w:tcW w:w="234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จังหวะเวลาในการรับรู้ </w:t>
            </w:r>
          </w:p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  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5EF3" w:rsidRPr="00735A5F" w:rsidTr="003B4045">
        <w:tc>
          <w:tcPr>
            <w:tcW w:w="2340" w:type="dxa"/>
            <w:shd w:val="clear" w:color="auto" w:fill="auto"/>
            <w:vAlign w:val="bottom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8A086E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111,586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124,972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30,54</w:t>
            </w:r>
            <w:r w:rsidR="008A086E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A086E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,010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9C541B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A086E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42,131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35EF3" w:rsidRPr="00735A5F" w:rsidRDefault="009C541B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A086E"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25,982</w:t>
            </w:r>
          </w:p>
        </w:tc>
      </w:tr>
      <w:tr w:rsidR="00035EF3" w:rsidRPr="00735A5F" w:rsidTr="003B4045">
        <w:tc>
          <w:tcPr>
            <w:tcW w:w="2340" w:type="dxa"/>
            <w:shd w:val="clear" w:color="auto" w:fill="auto"/>
            <w:vAlign w:val="bottom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EF3" w:rsidRPr="00735A5F" w:rsidRDefault="008A086E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29,226</w:t>
            </w: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5EF3" w:rsidRPr="00735A5F" w:rsidRDefault="008A086E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42,095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35EF3" w:rsidRPr="00735A5F" w:rsidRDefault="008A086E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29,226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35EF3" w:rsidRPr="00735A5F" w:rsidRDefault="008A086E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42,095</w:t>
            </w:r>
          </w:p>
        </w:tc>
      </w:tr>
      <w:tr w:rsidR="00035EF3" w:rsidRPr="00735A5F" w:rsidTr="003B4045">
        <w:tc>
          <w:tcPr>
            <w:tcW w:w="234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A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5EF3" w:rsidRPr="00735A5F" w:rsidRDefault="008A086E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111,586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124,972</w:t>
            </w:r>
          </w:p>
        </w:tc>
        <w:tc>
          <w:tcPr>
            <w:tcW w:w="262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5EF3" w:rsidRPr="00735A5F" w:rsidRDefault="008A086E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59,771</w:t>
            </w:r>
          </w:p>
        </w:tc>
        <w:tc>
          <w:tcPr>
            <w:tcW w:w="270" w:type="dxa"/>
            <w:shd w:val="clear" w:color="auto" w:fill="auto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5EF3" w:rsidRPr="00735A5F" w:rsidRDefault="00035EF3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43,105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EF3" w:rsidRPr="00735A5F" w:rsidRDefault="009C541B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171,357</w:t>
            </w:r>
          </w:p>
        </w:tc>
        <w:tc>
          <w:tcPr>
            <w:tcW w:w="270" w:type="dxa"/>
          </w:tcPr>
          <w:p w:rsidR="00035EF3" w:rsidRPr="00735A5F" w:rsidRDefault="00035EF3" w:rsidP="00035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5EF3" w:rsidRPr="00735A5F" w:rsidRDefault="009C541B" w:rsidP="00035E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5A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168,077</w:t>
            </w:r>
          </w:p>
        </w:tc>
      </w:tr>
      <w:bookmarkEnd w:id="2"/>
    </w:tbl>
    <w:p w:rsidR="003312F3" w:rsidRPr="00735A5F" w:rsidRDefault="0033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:rsidR="003312F3" w:rsidRPr="00735A5F" w:rsidRDefault="0033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:rsidR="003312F3" w:rsidRPr="00735A5F" w:rsidRDefault="0033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:rsidR="00D81AF4" w:rsidRPr="00735A5F" w:rsidRDefault="00D81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</w:pPr>
    </w:p>
    <w:p w:rsidR="00D536BA" w:rsidRPr="00735A5F" w:rsidRDefault="00D53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</w:pPr>
      <w:r w:rsidRPr="00735A5F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br w:type="page"/>
      </w:r>
    </w:p>
    <w:p w:rsidR="00011219" w:rsidRPr="00735A5F" w:rsidRDefault="00011219" w:rsidP="0040727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AU"/>
        </w:rPr>
      </w:pPr>
      <w:r w:rsidRPr="00735A5F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lastRenderedPageBreak/>
        <w:t>ยอดคงเหลือของสัญญา</w:t>
      </w:r>
    </w:p>
    <w:p w:rsidR="00011219" w:rsidRPr="00735A5F" w:rsidRDefault="00011219" w:rsidP="00407276">
      <w:pPr>
        <w:spacing w:line="240" w:lineRule="auto"/>
        <w:ind w:left="540"/>
        <w:rPr>
          <w:rFonts w:asciiTheme="majorBidi" w:hAnsiTheme="majorBidi" w:cstheme="majorBidi"/>
          <w:b/>
          <w:bCs/>
          <w:sz w:val="24"/>
          <w:szCs w:val="24"/>
          <w:vertAlign w:val="superscript"/>
          <w:lang w:val="en-AU"/>
        </w:rPr>
      </w:pPr>
    </w:p>
    <w:p w:rsidR="00011219" w:rsidRPr="00735A5F" w:rsidRDefault="00011219" w:rsidP="0040727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735A5F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สินทรัพย์ที่เกิดจากสัญญาและหนี้สินที่เกิดจากสัญญาที่ทำกับลูกค้า</w:t>
      </w:r>
      <w:r w:rsidRPr="00735A5F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:rsidR="00011219" w:rsidRPr="00735A5F" w:rsidRDefault="00011219" w:rsidP="00407276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88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01"/>
        <w:gridCol w:w="990"/>
        <w:gridCol w:w="1170"/>
        <w:gridCol w:w="180"/>
        <w:gridCol w:w="1080"/>
        <w:gridCol w:w="180"/>
        <w:gridCol w:w="1170"/>
        <w:gridCol w:w="180"/>
        <w:gridCol w:w="1080"/>
      </w:tblGrid>
      <w:tr w:rsidR="00813528" w:rsidRPr="00735A5F" w:rsidTr="00B928E3">
        <w:trPr>
          <w:cantSplit/>
          <w:tblHeader/>
        </w:trPr>
        <w:tc>
          <w:tcPr>
            <w:tcW w:w="2801" w:type="dxa"/>
          </w:tcPr>
          <w:p w:rsidR="00813528" w:rsidRPr="00735A5F" w:rsidRDefault="00813528" w:rsidP="00B928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813528" w:rsidRPr="00735A5F" w:rsidRDefault="00813528" w:rsidP="00B928E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813528" w:rsidRPr="00735A5F" w:rsidRDefault="00813528" w:rsidP="00B928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735A5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:rsidR="00813528" w:rsidRPr="00735A5F" w:rsidRDefault="00813528" w:rsidP="00B928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813528" w:rsidRPr="00735A5F" w:rsidRDefault="00813528" w:rsidP="00B928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13528" w:rsidRPr="00735A5F" w:rsidTr="00B928E3">
        <w:trPr>
          <w:cantSplit/>
          <w:trHeight w:val="103"/>
          <w:tblHeader/>
        </w:trPr>
        <w:tc>
          <w:tcPr>
            <w:tcW w:w="2801" w:type="dxa"/>
          </w:tcPr>
          <w:p w:rsidR="00813528" w:rsidRPr="00735A5F" w:rsidRDefault="00813528" w:rsidP="00B928E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813528" w:rsidRPr="00735A5F" w:rsidRDefault="00813528" w:rsidP="00B928E3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  <w:p w:rsidR="00813528" w:rsidRPr="00735A5F" w:rsidRDefault="00813528" w:rsidP="00B928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หมายเหตุ</w:t>
            </w:r>
          </w:p>
        </w:tc>
        <w:tc>
          <w:tcPr>
            <w:tcW w:w="1170" w:type="dxa"/>
            <w:hideMark/>
          </w:tcPr>
          <w:p w:rsidR="00813528" w:rsidRPr="00735A5F" w:rsidRDefault="00813528" w:rsidP="00B928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eastAsia="en-GB"/>
              </w:rPr>
              <w:t>3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/>
              </w:rPr>
              <w:t xml:space="preserve">1 </w:t>
            </w:r>
            <w:r w:rsidRPr="00735A5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eastAsia="en-GB" w:bidi="th-TH"/>
              </w:rPr>
              <w:t>มีนาคม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813528" w:rsidRPr="00735A5F" w:rsidRDefault="00813528" w:rsidP="00B928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813528" w:rsidRPr="00735A5F" w:rsidRDefault="00813528" w:rsidP="00B928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813528" w:rsidRPr="00735A5F" w:rsidRDefault="00813528" w:rsidP="00B928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813528" w:rsidRPr="00735A5F" w:rsidRDefault="00813528" w:rsidP="00B928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31</w:t>
            </w:r>
            <w:r w:rsidRPr="00735A5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eastAsia="en-GB" w:bidi="th-TH"/>
              </w:rPr>
              <w:t xml:space="preserve"> มีนาคม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813528" w:rsidRPr="00735A5F" w:rsidRDefault="00813528" w:rsidP="00B928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813528" w:rsidRPr="00735A5F" w:rsidRDefault="00813528" w:rsidP="00B928E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735A5F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813528" w:rsidRPr="00735A5F" w:rsidTr="00B928E3">
        <w:trPr>
          <w:cantSplit/>
          <w:trHeight w:val="74"/>
          <w:tblHeader/>
        </w:trPr>
        <w:tc>
          <w:tcPr>
            <w:tcW w:w="2801" w:type="dxa"/>
          </w:tcPr>
          <w:p w:rsidR="00813528" w:rsidRPr="00735A5F" w:rsidRDefault="00813528" w:rsidP="00B928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813528" w:rsidRPr="00735A5F" w:rsidRDefault="00813528" w:rsidP="00B928E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:rsidR="00813528" w:rsidRPr="00735A5F" w:rsidRDefault="00813528" w:rsidP="00B928E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735A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735A5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028DB" w:rsidRPr="00735A5F" w:rsidTr="00B928E3">
        <w:trPr>
          <w:cantSplit/>
        </w:trPr>
        <w:tc>
          <w:tcPr>
            <w:tcW w:w="2801" w:type="dxa"/>
            <w:hideMark/>
          </w:tcPr>
          <w:p w:rsidR="00E028DB" w:rsidRPr="00735A5F" w:rsidRDefault="00E028DB" w:rsidP="00E028DB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170" w:type="dxa"/>
            <w:hideMark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Pr="00735A5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51</w:t>
            </w: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,107</w:t>
            </w:r>
          </w:p>
        </w:tc>
        <w:tc>
          <w:tcPr>
            <w:tcW w:w="180" w:type="dxa"/>
          </w:tcPr>
          <w:p w:rsidR="00E028DB" w:rsidRPr="00735A5F" w:rsidRDefault="00E028DB" w:rsidP="00E028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599,133</w:t>
            </w:r>
          </w:p>
        </w:tc>
        <w:tc>
          <w:tcPr>
            <w:tcW w:w="180" w:type="dxa"/>
          </w:tcPr>
          <w:p w:rsidR="00E028DB" w:rsidRPr="00735A5F" w:rsidRDefault="00E028DB" w:rsidP="00E028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124,376</w:t>
            </w:r>
          </w:p>
        </w:tc>
        <w:tc>
          <w:tcPr>
            <w:tcW w:w="180" w:type="dxa"/>
          </w:tcPr>
          <w:p w:rsidR="00E028DB" w:rsidRPr="00735A5F" w:rsidRDefault="00E028DB" w:rsidP="00E028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460,131</w:t>
            </w:r>
          </w:p>
        </w:tc>
      </w:tr>
      <w:tr w:rsidR="00E028DB" w:rsidRPr="00735A5F" w:rsidTr="00B928E3">
        <w:trPr>
          <w:cantSplit/>
        </w:trPr>
        <w:tc>
          <w:tcPr>
            <w:tcW w:w="2801" w:type="dxa"/>
          </w:tcPr>
          <w:p w:rsidR="00E028DB" w:rsidRPr="00735A5F" w:rsidRDefault="00E028DB" w:rsidP="00E028DB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01704">
              <w:rPr>
                <w:rFonts w:asciiTheme="majorBidi" w:hAnsiTheme="majorBidi" w:hint="cs"/>
                <w:sz w:val="30"/>
                <w:szCs w:val="30"/>
                <w:cs/>
                <w:lang w:eastAsia="en-GB"/>
              </w:rPr>
              <w:t>ลูกหนี้ตามสัญญาเช่าทางการเงิน</w:t>
            </w:r>
          </w:p>
        </w:tc>
        <w:tc>
          <w:tcPr>
            <w:tcW w:w="990" w:type="dxa"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170" w:type="dxa"/>
          </w:tcPr>
          <w:p w:rsidR="00E028DB" w:rsidRPr="002C78A5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4,764</w:t>
            </w:r>
          </w:p>
        </w:tc>
        <w:tc>
          <w:tcPr>
            <w:tcW w:w="180" w:type="dxa"/>
          </w:tcPr>
          <w:p w:rsidR="00E028DB" w:rsidRPr="00735A5F" w:rsidRDefault="00E028DB" w:rsidP="00E028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028DB" w:rsidRPr="003A120B" w:rsidRDefault="00E028DB" w:rsidP="00E028D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5,884</w:t>
            </w:r>
          </w:p>
        </w:tc>
        <w:tc>
          <w:tcPr>
            <w:tcW w:w="180" w:type="dxa"/>
          </w:tcPr>
          <w:p w:rsidR="00E028DB" w:rsidRPr="00735A5F" w:rsidRDefault="00E028DB" w:rsidP="00E028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028DB" w:rsidRPr="00735A5F" w:rsidRDefault="00E028DB" w:rsidP="00E028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E028DB" w:rsidRPr="00735A5F" w:rsidTr="00B928E3">
        <w:trPr>
          <w:cantSplit/>
        </w:trPr>
        <w:tc>
          <w:tcPr>
            <w:tcW w:w="2801" w:type="dxa"/>
            <w:hideMark/>
          </w:tcPr>
          <w:p w:rsidR="00E028DB" w:rsidRPr="00735A5F" w:rsidRDefault="00E028DB" w:rsidP="00E028DB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  <w:p w:rsidR="00E028DB" w:rsidRPr="00735A5F" w:rsidRDefault="00E028DB" w:rsidP="00E028DB">
            <w:pPr>
              <w:pStyle w:val="ListParagraph"/>
              <w:ind w:left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</w:t>
            </w:r>
            <w:r w:rsidRPr="00735A5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  <w:p w:rsidR="00E028DB" w:rsidRPr="00735A5F" w:rsidRDefault="00E028DB" w:rsidP="00E028DB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170" w:type="dxa"/>
            <w:hideMark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48,546</w:t>
            </w:r>
          </w:p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E028DB" w:rsidRPr="00735A5F" w:rsidRDefault="00E028DB" w:rsidP="00E028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028DB" w:rsidRPr="00735A5F" w:rsidRDefault="00B308B4" w:rsidP="00E028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</w:t>
            </w:r>
            <w:r w:rsidR="00E028D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728</w:t>
            </w:r>
            <w:bookmarkStart w:id="3" w:name="_GoBack"/>
            <w:bookmarkEnd w:id="3"/>
          </w:p>
        </w:tc>
        <w:tc>
          <w:tcPr>
            <w:tcW w:w="180" w:type="dxa"/>
          </w:tcPr>
          <w:p w:rsidR="00E028DB" w:rsidRPr="00735A5F" w:rsidRDefault="00E028DB" w:rsidP="00E028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14,375</w:t>
            </w:r>
          </w:p>
        </w:tc>
        <w:tc>
          <w:tcPr>
            <w:tcW w:w="180" w:type="dxa"/>
          </w:tcPr>
          <w:p w:rsidR="00E028DB" w:rsidRPr="00735A5F" w:rsidRDefault="00E028DB" w:rsidP="00E028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11,348</w:t>
            </w:r>
          </w:p>
        </w:tc>
      </w:tr>
      <w:tr w:rsidR="00E028DB" w:rsidRPr="00735A5F" w:rsidTr="00B928E3">
        <w:trPr>
          <w:cantSplit/>
        </w:trPr>
        <w:tc>
          <w:tcPr>
            <w:tcW w:w="2801" w:type="dxa"/>
            <w:hideMark/>
          </w:tcPr>
          <w:p w:rsidR="00E028DB" w:rsidRPr="00735A5F" w:rsidRDefault="00E028DB" w:rsidP="00E028DB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  <w:p w:rsidR="00E028DB" w:rsidRPr="00735A5F" w:rsidRDefault="00E028DB" w:rsidP="00E028DB">
            <w:pPr>
              <w:pStyle w:val="ListParagraph"/>
              <w:ind w:left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</w:t>
            </w:r>
            <w:r w:rsidRPr="00735A5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0" w:type="dxa"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  <w:p w:rsidR="00E028DB" w:rsidRPr="00735A5F" w:rsidRDefault="00E028DB" w:rsidP="00E028DB">
            <w:pPr>
              <w:pStyle w:val="acctfourfigures"/>
              <w:tabs>
                <w:tab w:val="clear" w:pos="765"/>
              </w:tabs>
              <w:spacing w:line="240" w:lineRule="atLeast"/>
              <w:ind w:left="-80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170" w:type="dxa"/>
            <w:hideMark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108,232</w:t>
            </w:r>
          </w:p>
        </w:tc>
        <w:tc>
          <w:tcPr>
            <w:tcW w:w="180" w:type="dxa"/>
          </w:tcPr>
          <w:p w:rsidR="00E028DB" w:rsidRPr="00735A5F" w:rsidRDefault="00E028DB" w:rsidP="00E028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106,867</w:t>
            </w:r>
          </w:p>
        </w:tc>
        <w:tc>
          <w:tcPr>
            <w:tcW w:w="180" w:type="dxa"/>
          </w:tcPr>
          <w:p w:rsidR="00E028DB" w:rsidRPr="00735A5F" w:rsidRDefault="00E028DB" w:rsidP="00E028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78,197</w:t>
            </w:r>
          </w:p>
        </w:tc>
        <w:tc>
          <w:tcPr>
            <w:tcW w:w="180" w:type="dxa"/>
          </w:tcPr>
          <w:p w:rsidR="00E028DB" w:rsidRPr="00735A5F" w:rsidRDefault="00E028DB" w:rsidP="00E028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E028DB" w:rsidRPr="00735A5F" w:rsidRDefault="00E028DB" w:rsidP="00E028D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5A5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81,916</w:t>
            </w:r>
          </w:p>
        </w:tc>
      </w:tr>
    </w:tbl>
    <w:p w:rsidR="00011219" w:rsidRPr="00735A5F" w:rsidRDefault="00011219" w:rsidP="00011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13528" w:rsidRPr="00D81AF4" w:rsidRDefault="00813528" w:rsidP="008135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5A5F">
        <w:rPr>
          <w:rFonts w:asciiTheme="majorBidi" w:hAnsiTheme="majorBidi" w:cstheme="majorBidi"/>
          <w:sz w:val="30"/>
          <w:szCs w:val="30"/>
          <w:cs/>
          <w:lang w:val="en-AU"/>
        </w:rPr>
        <w:t>สินทรัพย์ที่เกิดจากสัญญา</w:t>
      </w:r>
      <w:r w:rsidRPr="00735A5F">
        <w:rPr>
          <w:rFonts w:asciiTheme="majorBidi" w:hAnsiTheme="majorBidi" w:cstheme="majorBidi" w:hint="cs"/>
          <w:sz w:val="30"/>
          <w:szCs w:val="30"/>
          <w:cs/>
          <w:lang w:val="en-AU"/>
        </w:rPr>
        <w:t>ประกอบด้วย</w:t>
      </w:r>
      <w:r>
        <w:rPr>
          <w:rFonts w:asciiTheme="majorBidi" w:hAnsiTheme="majorBidi" w:cstheme="majorBidi" w:hint="cs"/>
          <w:sz w:val="30"/>
          <w:szCs w:val="30"/>
          <w:cs/>
          <w:lang w:val="en-AU"/>
        </w:rPr>
        <w:t>ลูกหนี้การค้าที่ยังไม่เรียกเก็บ</w:t>
      </w:r>
      <w:r w:rsidRPr="00735A5F">
        <w:rPr>
          <w:rFonts w:asciiTheme="majorBidi" w:hAnsiTheme="majorBidi" w:cstheme="majorBidi" w:hint="cs"/>
          <w:sz w:val="30"/>
          <w:szCs w:val="30"/>
          <w:cs/>
          <w:lang w:val="en-AU"/>
        </w:rPr>
        <w:t xml:space="preserve"> โดยส่วนใหญ่</w:t>
      </w:r>
      <w:r w:rsidRPr="00735A5F">
        <w:rPr>
          <w:rFonts w:asciiTheme="majorBidi" w:hAnsiTheme="majorBidi" w:cstheme="majorBidi"/>
          <w:sz w:val="30"/>
          <w:szCs w:val="30"/>
          <w:cs/>
          <w:lang w:val="en-AU"/>
        </w:rPr>
        <w:t>แสดงถึงสิท</w:t>
      </w:r>
      <w:r w:rsidRPr="00735A5F">
        <w:rPr>
          <w:rFonts w:asciiTheme="majorBidi" w:hAnsiTheme="majorBidi" w:cstheme="majorBidi"/>
          <w:sz w:val="30"/>
          <w:szCs w:val="30"/>
          <w:cs/>
        </w:rPr>
        <w:t>ธิของกลุ่มบริษัทในการได้รับสิ่งตอบแทน</w:t>
      </w:r>
      <w:r w:rsidRPr="00735A5F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FD17F6">
        <w:rPr>
          <w:rFonts w:asciiTheme="majorBidi" w:hAnsiTheme="majorBidi" w:cstheme="majorBidi" w:hint="cs"/>
          <w:sz w:val="30"/>
          <w:szCs w:val="30"/>
          <w:cs/>
        </w:rPr>
        <w:t>งานบริการบำรุงรักษา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D17F6">
        <w:rPr>
          <w:rFonts w:asciiTheme="majorBidi" w:hAnsiTheme="majorBidi" w:hint="cs"/>
          <w:sz w:val="30"/>
          <w:szCs w:val="30"/>
          <w:cs/>
        </w:rPr>
        <w:t>บริการเกี่ยวกับระบบรักษาความปลอดภัยทางคอมพิวเตอร์และระบบเครือข่าย</w:t>
      </w:r>
      <w:r w:rsidRPr="00FD17F6">
        <w:rPr>
          <w:rFonts w:asciiTheme="majorBidi" w:hAnsiTheme="majorBidi" w:cstheme="majorBidi" w:hint="cs"/>
          <w:sz w:val="30"/>
          <w:szCs w:val="30"/>
          <w:cs/>
        </w:rPr>
        <w:t xml:space="preserve"> และบริการอื่น</w:t>
      </w:r>
      <w:r w:rsidRPr="00FD17F6">
        <w:rPr>
          <w:rFonts w:asciiTheme="majorBidi" w:hAnsiTheme="majorBidi" w:cstheme="majorBidi"/>
          <w:sz w:val="30"/>
          <w:szCs w:val="30"/>
          <w:cs/>
        </w:rPr>
        <w:t xml:space="preserve"> เพื่อ</w:t>
      </w:r>
      <w:r w:rsidRPr="00735A5F">
        <w:rPr>
          <w:rFonts w:asciiTheme="majorBidi" w:hAnsiTheme="majorBidi" w:cstheme="majorBidi"/>
          <w:sz w:val="30"/>
          <w:szCs w:val="30"/>
          <w:cs/>
        </w:rPr>
        <w:t>เป็นการแลกเปลี่ยนกับ</w:t>
      </w:r>
      <w:r w:rsidRPr="00D81AF4">
        <w:rPr>
          <w:rFonts w:asciiTheme="majorBidi" w:hAnsiTheme="majorBidi" w:cstheme="majorBidi"/>
          <w:sz w:val="30"/>
          <w:szCs w:val="30"/>
          <w:cs/>
        </w:rPr>
        <w:t>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</w:t>
      </w:r>
      <w:r w:rsidRPr="00D51DD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81AF4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D81AF4">
        <w:rPr>
          <w:rFonts w:asciiTheme="majorBidi" w:hAnsiTheme="majorBidi" w:cstheme="majorBidi"/>
          <w:sz w:val="30"/>
          <w:szCs w:val="30"/>
          <w:cs/>
        </w:rPr>
        <w:t>สิทธิในการได้รับสิ่งตอบแทน</w:t>
      </w:r>
      <w:r w:rsidRPr="00D81AF4">
        <w:rPr>
          <w:rFonts w:asciiTheme="majorBidi" w:hAnsiTheme="majorBidi" w:cstheme="majorBidi" w:hint="cs"/>
          <w:sz w:val="30"/>
          <w:szCs w:val="30"/>
          <w:cs/>
        </w:rPr>
        <w:t>โดยไม่มีเงื่อนไข</w:t>
      </w:r>
      <w:r w:rsidRPr="00D81AF4">
        <w:rPr>
          <w:rFonts w:asciiTheme="majorBidi" w:hAnsiTheme="majorBidi" w:cstheme="majorBidi"/>
          <w:sz w:val="30"/>
          <w:szCs w:val="30"/>
          <w:cs/>
        </w:rPr>
        <w:t xml:space="preserve"> ซึ่งโดย</w:t>
      </w:r>
      <w:r w:rsidRPr="00D81AF4">
        <w:rPr>
          <w:rFonts w:asciiTheme="majorBidi" w:hAnsiTheme="majorBidi" w:cstheme="majorBidi" w:hint="cs"/>
          <w:sz w:val="30"/>
          <w:szCs w:val="30"/>
          <w:cs/>
        </w:rPr>
        <w:t>ทั่วไป</w:t>
      </w:r>
      <w:r w:rsidRPr="00D81AF4">
        <w:rPr>
          <w:rFonts w:asciiTheme="majorBidi" w:hAnsiTheme="majorBidi" w:cstheme="majorBidi"/>
          <w:sz w:val="30"/>
          <w:szCs w:val="30"/>
          <w:cs/>
        </w:rPr>
        <w:t xml:space="preserve">เกิดขึ้นเมื่อออกใบแจ้งหนี้ </w:t>
      </w:r>
    </w:p>
    <w:p w:rsidR="00011219" w:rsidRPr="00D51DDE" w:rsidRDefault="00011219" w:rsidP="0001121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11219" w:rsidRPr="00D51DDE" w:rsidRDefault="00011219" w:rsidP="000112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1AF4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r w:rsidR="00D51DDE">
        <w:rPr>
          <w:rFonts w:asciiTheme="majorBidi" w:hAnsiTheme="majorBidi" w:cstheme="majorBidi" w:hint="cs"/>
          <w:sz w:val="30"/>
          <w:szCs w:val="30"/>
          <w:cs/>
        </w:rPr>
        <w:t xml:space="preserve">ประกอบด้วยรายได้รับล่วงหน้า </w:t>
      </w:r>
      <w:r w:rsidRPr="00D81AF4">
        <w:rPr>
          <w:rFonts w:asciiTheme="majorBidi" w:hAnsiTheme="majorBidi" w:cstheme="majorBidi" w:hint="cs"/>
          <w:sz w:val="30"/>
          <w:szCs w:val="30"/>
          <w:cs/>
        </w:rPr>
        <w:t>โดยส่วนใหญ่</w:t>
      </w:r>
      <w:r w:rsidRPr="00D81AF4">
        <w:rPr>
          <w:rFonts w:asciiTheme="majorBidi" w:hAnsiTheme="majorBidi" w:cstheme="majorBidi"/>
          <w:sz w:val="30"/>
          <w:szCs w:val="30"/>
          <w:cs/>
        </w:rPr>
        <w:t>เกิดจากสิ่งตอบแทนที่ได้รับล่วงหน้าจากลูกค้าสำหรับ</w:t>
      </w:r>
      <w:r w:rsidRPr="00D51DDE">
        <w:rPr>
          <w:rFonts w:asciiTheme="majorBidi" w:hAnsiTheme="majorBidi" w:cstheme="majorBidi" w:hint="cs"/>
          <w:sz w:val="30"/>
          <w:szCs w:val="30"/>
          <w:cs/>
        </w:rPr>
        <w:t>การขายสินค้า</w:t>
      </w:r>
      <w:r w:rsidR="00D81AF4" w:rsidRPr="00D51DDE">
        <w:rPr>
          <w:rFonts w:asciiTheme="majorBidi" w:hAnsiTheme="majorBidi" w:cstheme="majorBidi" w:hint="cs"/>
          <w:sz w:val="30"/>
          <w:szCs w:val="30"/>
          <w:cs/>
        </w:rPr>
        <w:t>และบริการ</w:t>
      </w:r>
      <w:r w:rsidRPr="00D81AF4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Pr="00D51DD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81AF4">
        <w:rPr>
          <w:rFonts w:asciiTheme="majorBidi" w:hAnsiTheme="majorBidi" w:cstheme="majorBidi" w:hint="cs"/>
          <w:sz w:val="30"/>
          <w:szCs w:val="30"/>
          <w:cs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 และ</w:t>
      </w:r>
      <w:r w:rsidRPr="00D51DDE">
        <w:rPr>
          <w:rFonts w:asciiTheme="majorBidi" w:hAnsiTheme="majorBidi" w:cstheme="majorBidi" w:hint="cs"/>
          <w:sz w:val="30"/>
          <w:szCs w:val="30"/>
          <w:cs/>
        </w:rPr>
        <w:t>สิ่งตอบแทนที่ได้รับซึ่งปันส่วนให้การบริการรับประกันสินค้าเพิ่มเติมที่ยังให้บริการไม่เสร็จสิ้น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</w:p>
    <w:p w:rsidR="00011219" w:rsidRPr="00011219" w:rsidRDefault="00011219" w:rsidP="000112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51DDE" w:rsidRDefault="00D51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eastAsia="MS Mincho" w:hAnsiTheme="majorBidi" w:cstheme="majorBidi"/>
          <w:sz w:val="30"/>
          <w:szCs w:val="30"/>
        </w:rPr>
        <w:br w:type="page"/>
      </w:r>
    </w:p>
    <w:p w:rsidR="00F2469E" w:rsidRPr="0059593A" w:rsidRDefault="00B96F63" w:rsidP="00F2469E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1</w:t>
      </w:r>
      <w:r w:rsidR="001B7F00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8B3281" w:rsidRPr="0059593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D631D2" w:rsidRPr="0059593A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F2469E" w:rsidRPr="0059593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ภาษีเงินได้</w:t>
      </w:r>
    </w:p>
    <w:p w:rsidR="00F2469E" w:rsidRPr="00466EDE" w:rsidRDefault="00F2469E" w:rsidP="00DB3297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eastAsia="MS Mincho" w:hAnsiTheme="majorBidi" w:cstheme="majorBidi"/>
          <w:lang w:val="en-US"/>
        </w:rPr>
      </w:pPr>
    </w:p>
    <w:p w:rsidR="00F2469E" w:rsidRPr="001E2AFE" w:rsidRDefault="00F2469E" w:rsidP="00F2469E">
      <w:pPr>
        <w:ind w:left="540" w:right="-90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ำเนินงานต่อเนื่องสำหรับงวดสามเดือนสิ้นสุดวันที่ </w:t>
      </w:r>
      <w:r w:rsidRPr="001E2AFE">
        <w:rPr>
          <w:rFonts w:asciiTheme="majorBidi" w:hAnsiTheme="majorBidi" w:cstheme="majorBidi"/>
          <w:sz w:val="30"/>
          <w:szCs w:val="30"/>
        </w:rPr>
        <w:t xml:space="preserve">31 </w:t>
      </w:r>
      <w:r w:rsidRPr="001E2AFE">
        <w:rPr>
          <w:rFonts w:asciiTheme="majorBidi" w:hAnsiTheme="majorBidi" w:cstheme="majorBidi"/>
          <w:sz w:val="30"/>
          <w:szCs w:val="30"/>
          <w:cs/>
        </w:rPr>
        <w:t>มีนาคม 256</w:t>
      </w:r>
      <w:r w:rsidR="009D78B9" w:rsidRPr="001E2AFE">
        <w:rPr>
          <w:rFonts w:asciiTheme="majorBidi" w:hAnsiTheme="majorBidi" w:cstheme="majorBidi"/>
          <w:sz w:val="30"/>
          <w:szCs w:val="30"/>
        </w:rPr>
        <w:t>2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="00C1702C">
        <w:rPr>
          <w:rFonts w:asciiTheme="majorBidi" w:hAnsiTheme="majorBidi" w:cstheme="majorBidi"/>
          <w:sz w:val="30"/>
          <w:szCs w:val="30"/>
        </w:rPr>
        <w:t xml:space="preserve"> 21.4</w:t>
      </w:r>
      <w:r w:rsidR="001B7F00">
        <w:rPr>
          <w:rFonts w:asciiTheme="majorBidi" w:hAnsiTheme="majorBidi" w:cstheme="majorBidi"/>
          <w:sz w:val="30"/>
          <w:szCs w:val="30"/>
        </w:rPr>
        <w:t>1</w:t>
      </w:r>
      <w:r w:rsidR="00C1702C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E2A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Pr="001E2AF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1E2AFE">
        <w:rPr>
          <w:rFonts w:asciiTheme="majorBidi" w:hAnsiTheme="majorBidi" w:cstheme="majorBidi"/>
          <w:i/>
          <w:iCs/>
          <w:sz w:val="30"/>
          <w:szCs w:val="30"/>
          <w:cs/>
        </w:rPr>
        <w:t>มีนาคม 256</w:t>
      </w:r>
      <w:r w:rsidR="009D78B9" w:rsidRPr="001E2AFE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E2A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1B1992" w:rsidRPr="001E2AFE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D78B9" w:rsidRPr="001E2AFE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1B1992" w:rsidRPr="001E2AF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D78B9" w:rsidRPr="001E2AFE">
        <w:rPr>
          <w:rFonts w:asciiTheme="majorBidi" w:hAnsiTheme="majorBidi" w:cstheme="majorBidi"/>
          <w:i/>
          <w:iCs/>
          <w:sz w:val="30"/>
          <w:szCs w:val="30"/>
        </w:rPr>
        <w:t>52</w:t>
      </w:r>
      <w:r w:rsidRPr="001E2AFE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อัตราภาษีเงินได้ที่แท้จริงของบริษัทในการดำเนินงานต่อเนื่องสำหรับงวดสามเดือนสิ้นสุดวันที่ </w:t>
      </w:r>
      <w:r w:rsidR="00C84A04" w:rsidRPr="001E2AFE">
        <w:rPr>
          <w:rFonts w:asciiTheme="majorBidi" w:hAnsiTheme="majorBidi" w:cstheme="majorBidi"/>
          <w:sz w:val="30"/>
          <w:szCs w:val="30"/>
        </w:rPr>
        <w:t xml:space="preserve">31 </w:t>
      </w:r>
      <w:r w:rsidR="00C84A04" w:rsidRPr="001E2AFE">
        <w:rPr>
          <w:rFonts w:asciiTheme="majorBidi" w:hAnsiTheme="majorBidi" w:cstheme="majorBidi"/>
          <w:sz w:val="30"/>
          <w:szCs w:val="30"/>
          <w:cs/>
        </w:rPr>
        <w:t>มีนาคม 256</w:t>
      </w:r>
      <w:r w:rsidR="009D78B9" w:rsidRPr="001E2AFE">
        <w:rPr>
          <w:rFonts w:asciiTheme="majorBidi" w:hAnsiTheme="majorBidi" w:cstheme="majorBidi"/>
          <w:sz w:val="30"/>
          <w:szCs w:val="30"/>
        </w:rPr>
        <w:t>2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="00C1702C">
        <w:rPr>
          <w:rFonts w:asciiTheme="majorBidi" w:hAnsiTheme="majorBidi" w:cstheme="majorBidi"/>
          <w:sz w:val="30"/>
          <w:szCs w:val="30"/>
        </w:rPr>
        <w:t xml:space="preserve"> </w:t>
      </w:r>
      <w:r w:rsidR="001B7F00">
        <w:rPr>
          <w:rFonts w:asciiTheme="majorBidi" w:hAnsiTheme="majorBidi" w:cstheme="majorBidi"/>
          <w:sz w:val="30"/>
          <w:szCs w:val="30"/>
        </w:rPr>
        <w:t>9.65</w:t>
      </w:r>
      <w:r w:rsidR="00C1702C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E2A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="00C84A04" w:rsidRPr="001E2AF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C84A04" w:rsidRPr="001E2AFE">
        <w:rPr>
          <w:rFonts w:asciiTheme="majorBidi" w:hAnsiTheme="majorBidi" w:cstheme="majorBidi"/>
          <w:i/>
          <w:iCs/>
          <w:sz w:val="30"/>
          <w:szCs w:val="30"/>
          <w:cs/>
        </w:rPr>
        <w:t>มีนาคม 256</w:t>
      </w:r>
      <w:r w:rsidR="009D78B9" w:rsidRPr="001E2AF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84A04" w:rsidRPr="001E2AFE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Pr="001E2A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ร้อยละ</w:t>
      </w:r>
      <w:r w:rsidR="00C84A04" w:rsidRPr="001E2A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D78B9" w:rsidRPr="001E2AFE">
        <w:rPr>
          <w:rFonts w:asciiTheme="majorBidi" w:hAnsiTheme="majorBidi" w:cstheme="majorBidi"/>
          <w:i/>
          <w:iCs/>
          <w:sz w:val="30"/>
          <w:szCs w:val="30"/>
        </w:rPr>
        <w:t>3.50</w:t>
      </w:r>
      <w:r w:rsidRPr="001E2AF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84A04" w:rsidRPr="001E2A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</w:t>
      </w:r>
      <w:r w:rsidR="001B1992" w:rsidRPr="001E2AFE">
        <w:rPr>
          <w:rFonts w:asciiTheme="majorBidi" w:hAnsiTheme="majorBidi" w:cstheme="majorBidi"/>
          <w:sz w:val="30"/>
          <w:szCs w:val="30"/>
          <w:cs/>
        </w:rPr>
        <w:t xml:space="preserve">ส่วนแบ่งกำไรจากเงินลงทุนในบริษัทย่อย </w:t>
      </w:r>
      <w:r w:rsidRPr="001E2AFE">
        <w:rPr>
          <w:rFonts w:asciiTheme="majorBidi" w:hAnsiTheme="majorBidi" w:cstheme="majorBidi"/>
          <w:color w:val="000000"/>
          <w:sz w:val="30"/>
          <w:szCs w:val="30"/>
          <w:cs/>
        </w:rPr>
        <w:t>รายได้รับล่วงหน้า และประมาณการหนี้สิน</w:t>
      </w:r>
    </w:p>
    <w:p w:rsidR="00F2469E" w:rsidRPr="00B12345" w:rsidRDefault="00F2469E" w:rsidP="00DB3297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:rsidR="003407EA" w:rsidRPr="00B12345" w:rsidRDefault="00EA6DFE" w:rsidP="00F2469E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1B7F00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="00F2469E" w:rsidRPr="00B12345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7F67C8" w:rsidRPr="00B1234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กำไ</w:t>
      </w:r>
      <w:r w:rsidR="00DE4A29" w:rsidRPr="00B1234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ร</w:t>
      </w:r>
      <w:r w:rsidR="007F67C8" w:rsidRPr="00B1234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ต่อ</w:t>
      </w:r>
      <w:r w:rsidR="004119C4" w:rsidRPr="00B1234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หุ้นขั้นพื้นฐาน</w:t>
      </w:r>
    </w:p>
    <w:p w:rsidR="00FB335F" w:rsidRPr="00466EDE" w:rsidRDefault="00FB335F" w:rsidP="001618A0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B12345" w:rsidRDefault="004F39F8" w:rsidP="00D42114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2345">
        <w:rPr>
          <w:rFonts w:asciiTheme="majorBidi" w:hAnsiTheme="majorBidi" w:cstheme="majorBidi"/>
          <w:sz w:val="30"/>
          <w:szCs w:val="30"/>
          <w:cs/>
        </w:rPr>
        <w:t>กำไรต่อหุ้นขั้นพื้น</w:t>
      </w:r>
      <w:r w:rsidR="00F918A4" w:rsidRPr="00B12345">
        <w:rPr>
          <w:rFonts w:asciiTheme="majorBidi" w:hAnsiTheme="majorBidi" w:cstheme="majorBidi"/>
          <w:sz w:val="30"/>
          <w:szCs w:val="30"/>
          <w:cs/>
        </w:rPr>
        <w:t>ฐานสำหรับงวดสามเดือน</w:t>
      </w:r>
      <w:r w:rsidRPr="00B1234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F918A4" w:rsidRPr="00B12345">
        <w:rPr>
          <w:rFonts w:asciiTheme="majorBidi" w:hAnsiTheme="majorBidi" w:cstheme="majorBidi"/>
          <w:sz w:val="30"/>
          <w:szCs w:val="30"/>
        </w:rPr>
        <w:t>3</w:t>
      </w:r>
      <w:r w:rsidR="00F918A4" w:rsidRPr="00B12345">
        <w:rPr>
          <w:rFonts w:asciiTheme="majorBidi" w:hAnsiTheme="majorBidi" w:cstheme="majorBidi"/>
          <w:sz w:val="30"/>
          <w:szCs w:val="30"/>
          <w:cs/>
        </w:rPr>
        <w:t>1</w:t>
      </w:r>
      <w:r w:rsidR="00D631D2" w:rsidRPr="00B12345">
        <w:rPr>
          <w:rFonts w:asciiTheme="majorBidi" w:hAnsiTheme="majorBidi" w:cstheme="majorBidi"/>
          <w:sz w:val="30"/>
          <w:szCs w:val="30"/>
        </w:rPr>
        <w:t xml:space="preserve"> </w:t>
      </w:r>
      <w:r w:rsidR="00F918A4" w:rsidRPr="00B1234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918A4" w:rsidRPr="00B12345">
        <w:rPr>
          <w:rFonts w:asciiTheme="majorBidi" w:hAnsiTheme="majorBidi" w:cstheme="majorBidi"/>
          <w:sz w:val="30"/>
          <w:szCs w:val="30"/>
        </w:rPr>
        <w:t>25</w:t>
      </w:r>
      <w:r w:rsidR="00F918A4" w:rsidRPr="00B12345">
        <w:rPr>
          <w:rFonts w:asciiTheme="majorBidi" w:hAnsiTheme="majorBidi" w:cstheme="majorBidi"/>
          <w:sz w:val="30"/>
          <w:szCs w:val="30"/>
          <w:cs/>
        </w:rPr>
        <w:t>6</w:t>
      </w:r>
      <w:r w:rsidR="00322B2E">
        <w:rPr>
          <w:rFonts w:asciiTheme="majorBidi" w:hAnsiTheme="majorBidi" w:cstheme="majorBidi"/>
          <w:sz w:val="30"/>
          <w:szCs w:val="30"/>
        </w:rPr>
        <w:t>2</w:t>
      </w:r>
      <w:r w:rsidRPr="00B12345">
        <w:rPr>
          <w:rFonts w:asciiTheme="majorBidi" w:hAnsiTheme="majorBidi" w:cstheme="majorBidi"/>
          <w:sz w:val="30"/>
          <w:szCs w:val="30"/>
        </w:rPr>
        <w:t xml:space="preserve"> </w:t>
      </w:r>
      <w:r w:rsidRPr="00B12345">
        <w:rPr>
          <w:rFonts w:asciiTheme="majorBidi" w:hAnsiTheme="majorBidi" w:cstheme="majorBidi"/>
          <w:sz w:val="30"/>
          <w:szCs w:val="30"/>
          <w:cs/>
        </w:rPr>
        <w:t>และ</w:t>
      </w:r>
      <w:r w:rsidR="00F918A4" w:rsidRPr="00B12345">
        <w:rPr>
          <w:rFonts w:asciiTheme="majorBidi" w:hAnsiTheme="majorBidi" w:cstheme="majorBidi"/>
          <w:sz w:val="30"/>
          <w:szCs w:val="30"/>
        </w:rPr>
        <w:t xml:space="preserve"> 25</w:t>
      </w:r>
      <w:r w:rsidR="00322B2E">
        <w:rPr>
          <w:rFonts w:asciiTheme="majorBidi" w:hAnsiTheme="majorBidi" w:cstheme="majorBidi"/>
          <w:sz w:val="30"/>
          <w:szCs w:val="30"/>
          <w:cs/>
        </w:rPr>
        <w:t>6</w:t>
      </w:r>
      <w:r w:rsidR="00322B2E">
        <w:rPr>
          <w:rFonts w:asciiTheme="majorBidi" w:hAnsiTheme="majorBidi" w:cstheme="majorBidi"/>
          <w:sz w:val="30"/>
          <w:szCs w:val="30"/>
        </w:rPr>
        <w:t>1</w:t>
      </w:r>
      <w:r w:rsidR="00F918A4" w:rsidRPr="00B12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2345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B12345">
        <w:rPr>
          <w:rFonts w:asciiTheme="majorBidi" w:hAnsiTheme="majorBidi" w:cstheme="majorBidi"/>
          <w:sz w:val="30"/>
          <w:szCs w:val="30"/>
        </w:rPr>
        <w:t xml:space="preserve"> </w:t>
      </w:r>
    </w:p>
    <w:p w:rsidR="00D42114" w:rsidRPr="00466EDE" w:rsidRDefault="00D42114" w:rsidP="00D42114">
      <w:pPr>
        <w:pStyle w:val="ListParagraph"/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2"/>
        <w:gridCol w:w="998"/>
        <w:gridCol w:w="262"/>
        <w:gridCol w:w="998"/>
        <w:gridCol w:w="270"/>
        <w:gridCol w:w="990"/>
      </w:tblGrid>
      <w:tr w:rsidR="00C84A04" w:rsidRPr="001E2AFE" w:rsidTr="001F1615">
        <w:tc>
          <w:tcPr>
            <w:tcW w:w="4320" w:type="dxa"/>
            <w:shd w:val="clear" w:color="auto" w:fill="auto"/>
          </w:tcPr>
          <w:p w:rsidR="00C84A04" w:rsidRPr="001E2AFE" w:rsidRDefault="00C84A04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C84A04" w:rsidRPr="001E2AFE" w:rsidRDefault="00C84A04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C84A04" w:rsidRPr="001E2AFE" w:rsidRDefault="00C84A04" w:rsidP="001F1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C84A04" w:rsidRPr="001E2AFE" w:rsidRDefault="00C84A04" w:rsidP="001F16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78B9" w:rsidRPr="001E2AFE" w:rsidTr="001F1615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Pr="001E2AF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1 มีนาคม</w:t>
            </w: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1E2A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1E2AF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9D78B9" w:rsidRPr="001E2AFE" w:rsidTr="001F1615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 xml:space="preserve">(พันบาท </w:t>
            </w: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1E2A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 xml:space="preserve"> พันหุ้น)</w:t>
            </w:r>
          </w:p>
        </w:tc>
      </w:tr>
      <w:tr w:rsidR="009D78B9" w:rsidRPr="001E2AFE" w:rsidTr="00C84A04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78B9" w:rsidRPr="001E2AFE" w:rsidTr="004E3264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9D78B9" w:rsidRPr="001E2AFE" w:rsidRDefault="000E413D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8,46</w:t>
            </w:r>
            <w:r w:rsidR="001B7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4,193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D78B9" w:rsidRPr="001E2AFE" w:rsidRDefault="001B7F00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8,466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4,193</w:t>
            </w:r>
          </w:p>
        </w:tc>
      </w:tr>
      <w:tr w:rsidR="009D78B9" w:rsidRPr="001E2AFE" w:rsidTr="004E3264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D78B9" w:rsidRPr="001E2AFE" w:rsidTr="001F1615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1E2AFE" w:rsidRDefault="000E413D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</w:t>
            </w:r>
            <w:r w:rsidR="00E764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1E2AFE" w:rsidRDefault="0032025C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</w:tr>
      <w:tr w:rsidR="009D78B9" w:rsidRPr="001E2AFE" w:rsidTr="004E3264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D78B9" w:rsidRPr="001E2AFE" w:rsidTr="004E3264">
        <w:tc>
          <w:tcPr>
            <w:tcW w:w="432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E2A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1E2AFE" w:rsidRDefault="000E413D" w:rsidP="009D78B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0.03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0.01</w:t>
            </w:r>
          </w:p>
        </w:tc>
        <w:tc>
          <w:tcPr>
            <w:tcW w:w="262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1E2AFE" w:rsidRDefault="0032025C" w:rsidP="009D78B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</w:t>
            </w:r>
            <w:r w:rsidR="000E41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9D78B9" w:rsidRPr="001E2AFE" w:rsidRDefault="009D78B9" w:rsidP="009D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D78B9" w:rsidRPr="001E2AFE" w:rsidRDefault="009D78B9" w:rsidP="009D78B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2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0.01</w:t>
            </w:r>
          </w:p>
        </w:tc>
      </w:tr>
    </w:tbl>
    <w:p w:rsidR="007F67C8" w:rsidRPr="00B12345" w:rsidRDefault="007F67C8" w:rsidP="001618A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:rsidR="00D42114" w:rsidRDefault="00D42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highlight w:val="cyan"/>
          <w:lang w:val="en-GB" w:eastAsia="x-none"/>
        </w:rPr>
      </w:pPr>
      <w:r>
        <w:rPr>
          <w:rFonts w:ascii="Angsana New" w:eastAsia="MS Mincho" w:hAnsi="Angsana New"/>
          <w:sz w:val="30"/>
          <w:szCs w:val="30"/>
          <w:highlight w:val="cyan"/>
          <w:lang w:val="en-GB"/>
        </w:rPr>
        <w:br w:type="page"/>
      </w:r>
    </w:p>
    <w:p w:rsidR="00B96F63" w:rsidRPr="00C1702C" w:rsidRDefault="00B96F63" w:rsidP="00B96F63">
      <w:pPr>
        <w:pStyle w:val="Heading6"/>
        <w:tabs>
          <w:tab w:val="left" w:pos="540"/>
        </w:tabs>
        <w:ind w:left="720" w:right="-45" w:hanging="72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C1702C">
        <w:rPr>
          <w:rFonts w:ascii="Angsana New" w:eastAsia="MS Mincho" w:hAnsi="Angsana New"/>
          <w:sz w:val="30"/>
          <w:szCs w:val="30"/>
          <w:lang w:val="en-GB"/>
        </w:rPr>
        <w:lastRenderedPageBreak/>
        <w:t>1</w:t>
      </w:r>
      <w:r w:rsidR="001B7F00">
        <w:rPr>
          <w:rFonts w:ascii="Angsana New" w:eastAsia="MS Mincho" w:hAnsi="Angsana New"/>
          <w:sz w:val="30"/>
          <w:szCs w:val="30"/>
          <w:lang w:val="en-GB"/>
        </w:rPr>
        <w:t>3</w:t>
      </w:r>
      <w:r w:rsidRPr="00C1702C">
        <w:rPr>
          <w:rFonts w:ascii="Angsana New" w:eastAsia="MS Mincho" w:hAnsi="Angsana New"/>
          <w:sz w:val="30"/>
          <w:szCs w:val="30"/>
          <w:lang w:val="en-GB"/>
        </w:rPr>
        <w:tab/>
      </w:r>
      <w:r w:rsidRPr="00C1702C">
        <w:rPr>
          <w:rFonts w:ascii="Angsana New" w:eastAsia="MS Mincho" w:hAnsi="Angsana New"/>
          <w:sz w:val="30"/>
          <w:szCs w:val="30"/>
          <w:cs/>
          <w:lang w:val="en-GB"/>
        </w:rPr>
        <w:t>เครื่องมือทางการเงิน</w:t>
      </w:r>
    </w:p>
    <w:p w:rsidR="00B96F63" w:rsidRPr="00C1702C" w:rsidRDefault="00B96F63" w:rsidP="00B96F63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:rsidR="00B96F63" w:rsidRPr="00C1702C" w:rsidRDefault="00B96F63" w:rsidP="00B96F63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C1702C">
        <w:rPr>
          <w:rFonts w:ascii="Angsana New" w:hAnsi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B96F63" w:rsidRPr="00C1702C" w:rsidRDefault="00B96F63" w:rsidP="00B96F63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B96F63" w:rsidRDefault="00B96F63" w:rsidP="00B96F63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1702C">
        <w:rPr>
          <w:rFonts w:ascii="Angsana New" w:hAnsi="Angsana New"/>
          <w:sz w:val="30"/>
          <w:szCs w:val="30"/>
          <w:cs/>
          <w:lang w:bidi="th-TH"/>
        </w:rPr>
        <w:t xml:space="preserve"> 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3C1E76" w:rsidRPr="003C1E76" w:rsidRDefault="003C1E76" w:rsidP="00B96F63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180"/>
        <w:gridCol w:w="818"/>
        <w:gridCol w:w="178"/>
        <w:gridCol w:w="902"/>
        <w:gridCol w:w="180"/>
        <w:gridCol w:w="900"/>
        <w:gridCol w:w="180"/>
        <w:gridCol w:w="900"/>
      </w:tblGrid>
      <w:tr w:rsidR="00B96F63" w:rsidRPr="00C1702C" w:rsidTr="00CC16D0">
        <w:trPr>
          <w:cantSplit/>
          <w:trHeight w:val="363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70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170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Pr="00C170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6F63" w:rsidRPr="00C1702C" w:rsidTr="00CC16D0">
        <w:trPr>
          <w:cantSplit/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96F63" w:rsidRPr="00C1702C" w:rsidTr="00CC16D0">
        <w:trPr>
          <w:cantSplit/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96F63" w:rsidRPr="00C1702C" w:rsidTr="00CC16D0">
        <w:trPr>
          <w:cantSplit/>
          <w:trHeight w:val="363"/>
          <w:tblHeader/>
        </w:trPr>
        <w:tc>
          <w:tcPr>
            <w:tcW w:w="3870" w:type="dxa"/>
            <w:shd w:val="clear" w:color="auto" w:fill="auto"/>
            <w:vAlign w:val="bottom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1702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1702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C1702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6F63" w:rsidRPr="00C1702C" w:rsidTr="00CC16D0">
        <w:trPr>
          <w:cantSplit/>
          <w:tblHeader/>
        </w:trPr>
        <w:tc>
          <w:tcPr>
            <w:tcW w:w="3870" w:type="dxa"/>
            <w:shd w:val="clear" w:color="auto" w:fill="auto"/>
          </w:tcPr>
          <w:p w:rsidR="00B96F63" w:rsidRPr="00C1702C" w:rsidRDefault="00B96F63" w:rsidP="00CC16D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1702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6F63" w:rsidRPr="00C1702C" w:rsidTr="00CC16D0">
        <w:trPr>
          <w:tblHeader/>
        </w:trPr>
        <w:tc>
          <w:tcPr>
            <w:tcW w:w="3870" w:type="dxa"/>
            <w:shd w:val="clear" w:color="auto" w:fill="auto"/>
          </w:tcPr>
          <w:p w:rsidR="00B96F63" w:rsidRPr="00C1702C" w:rsidRDefault="00B96F63" w:rsidP="00B96F63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0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170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170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1702C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F63" w:rsidRPr="00C1702C" w:rsidTr="00CC16D0">
        <w:trPr>
          <w:tblHeader/>
        </w:trPr>
        <w:tc>
          <w:tcPr>
            <w:tcW w:w="3870" w:type="dxa"/>
            <w:shd w:val="clear" w:color="auto" w:fill="auto"/>
          </w:tcPr>
          <w:p w:rsidR="00B96F63" w:rsidRPr="00C1702C" w:rsidRDefault="00C1702C" w:rsidP="00CC16D0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B96F63" w:rsidRPr="00C170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</w:t>
            </w:r>
          </w:p>
          <w:p w:rsidR="00B96F63" w:rsidRPr="00C1702C" w:rsidRDefault="00B96F63" w:rsidP="00CC16D0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0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170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F63" w:rsidRPr="00C1702C" w:rsidTr="00CC16D0">
        <w:trPr>
          <w:tblHeader/>
        </w:trPr>
        <w:tc>
          <w:tcPr>
            <w:tcW w:w="3870" w:type="dxa"/>
            <w:shd w:val="clear" w:color="auto" w:fill="auto"/>
          </w:tcPr>
          <w:p w:rsidR="00B96F63" w:rsidRPr="00C1702C" w:rsidRDefault="00B96F63" w:rsidP="00CC16D0">
            <w:pPr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  <w:p w:rsidR="00B96F63" w:rsidRPr="00C1702C" w:rsidRDefault="00B96F63" w:rsidP="00CC16D0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02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1702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1702C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C170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B96F63" w:rsidRPr="00C1702C" w:rsidRDefault="00583E36" w:rsidP="00CC16D0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1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96F63" w:rsidRPr="00C1702C" w:rsidRDefault="00C1702C" w:rsidP="00C1702C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B96F63" w:rsidRPr="00C1702C" w:rsidRDefault="00583E36" w:rsidP="00CC16D0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1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96F63" w:rsidRPr="00C1702C" w:rsidRDefault="00C1702C" w:rsidP="00CC16D0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B96F63" w:rsidRPr="00C1702C" w:rsidRDefault="00583E36" w:rsidP="00CC16D0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lang w:val="en-US" w:bidi="th-TH"/>
              </w:rPr>
              <w:t>521</w:t>
            </w:r>
          </w:p>
        </w:tc>
      </w:tr>
      <w:tr w:rsidR="00B96F63" w:rsidRPr="00C1702C" w:rsidTr="00CC16D0">
        <w:trPr>
          <w:cantSplit/>
          <w:tblHeader/>
        </w:trPr>
        <w:tc>
          <w:tcPr>
            <w:tcW w:w="3870" w:type="dxa"/>
            <w:shd w:val="clear" w:color="auto" w:fill="auto"/>
          </w:tcPr>
          <w:p w:rsidR="00B96F63" w:rsidRPr="00C1702C" w:rsidRDefault="00B96F63" w:rsidP="00CC16D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</w:tr>
      <w:tr w:rsidR="00B96F63" w:rsidRPr="00C1702C" w:rsidTr="00CC16D0">
        <w:trPr>
          <w:tblHeader/>
        </w:trPr>
        <w:tc>
          <w:tcPr>
            <w:tcW w:w="3870" w:type="dxa"/>
            <w:shd w:val="clear" w:color="auto" w:fill="auto"/>
          </w:tcPr>
          <w:p w:rsidR="00B96F63" w:rsidRPr="00C1702C" w:rsidRDefault="00B96F63" w:rsidP="00CC16D0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0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170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1702C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F63" w:rsidRPr="00C1702C" w:rsidTr="00CC16D0">
        <w:trPr>
          <w:tblHeader/>
        </w:trPr>
        <w:tc>
          <w:tcPr>
            <w:tcW w:w="3870" w:type="dxa"/>
            <w:shd w:val="clear" w:color="auto" w:fill="auto"/>
          </w:tcPr>
          <w:p w:rsidR="00B96F63" w:rsidRPr="00C1702C" w:rsidRDefault="00C1702C" w:rsidP="00CC16D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B96F63" w:rsidRPr="00C170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</w:t>
            </w:r>
          </w:p>
          <w:p w:rsidR="00B96F63" w:rsidRPr="00C1702C" w:rsidRDefault="00B96F63" w:rsidP="00CC16D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0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170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F63" w:rsidRPr="00C1702C" w:rsidTr="00CC16D0">
        <w:trPr>
          <w:tblHeader/>
        </w:trPr>
        <w:tc>
          <w:tcPr>
            <w:tcW w:w="3870" w:type="dxa"/>
            <w:shd w:val="clear" w:color="auto" w:fill="auto"/>
          </w:tcPr>
          <w:p w:rsidR="00B96F63" w:rsidRPr="00C1702C" w:rsidRDefault="00B96F63" w:rsidP="00CC16D0">
            <w:pPr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  <w:p w:rsidR="00B96F63" w:rsidRPr="00C1702C" w:rsidRDefault="00B96F63" w:rsidP="00CC16D0">
            <w:pPr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02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1702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1702C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C170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center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96F63" w:rsidRPr="00C1702C" w:rsidRDefault="00B96F63" w:rsidP="00370BB4">
            <w:pPr>
              <w:pStyle w:val="acctfourfigures"/>
              <w:tabs>
                <w:tab w:val="clear" w:pos="765"/>
                <w:tab w:val="center" w:pos="550"/>
                <w:tab w:val="decimal" w:pos="1001"/>
              </w:tabs>
              <w:spacing w:line="240" w:lineRule="auto"/>
              <w:ind w:right="9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180" w:type="dxa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96F63" w:rsidRPr="00C1702C" w:rsidRDefault="00B96F63" w:rsidP="00CC16D0">
            <w:pPr>
              <w:pStyle w:val="acctfourfigures"/>
              <w:tabs>
                <w:tab w:val="clear" w:pos="765"/>
                <w:tab w:val="left" w:pos="255"/>
                <w:tab w:val="center" w:pos="324"/>
                <w:tab w:val="center" w:pos="4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96F63" w:rsidRPr="00C1702C" w:rsidRDefault="00B96F63" w:rsidP="00370BB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lang w:bidi="th-TH"/>
              </w:rPr>
              <w:t>107</w:t>
            </w:r>
          </w:p>
        </w:tc>
        <w:tc>
          <w:tcPr>
            <w:tcW w:w="1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96F63" w:rsidRPr="00C1702C" w:rsidRDefault="00B96F63" w:rsidP="00CC16D0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96F63" w:rsidRPr="00C1702C" w:rsidRDefault="00B96F63" w:rsidP="00CC16D0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B96F63" w:rsidRPr="00C1702C" w:rsidRDefault="00B96F63" w:rsidP="00370BB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9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lang w:bidi="th-TH"/>
              </w:rPr>
              <w:t>107</w:t>
            </w:r>
          </w:p>
        </w:tc>
      </w:tr>
    </w:tbl>
    <w:p w:rsidR="00B96F63" w:rsidRPr="00C1702C" w:rsidRDefault="00B96F63" w:rsidP="00B96F63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D42114" w:rsidRPr="00C1702C" w:rsidRDefault="00D42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C1702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96F63" w:rsidRPr="00C1702C" w:rsidRDefault="00B96F63" w:rsidP="00B96F63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  <w:r w:rsidRPr="00C1702C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</w:p>
    <w:p w:rsidR="00B96F63" w:rsidRPr="00C1702C" w:rsidRDefault="00B96F63" w:rsidP="003C1E76">
      <w:pPr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B96F63" w:rsidRPr="00C1702C" w:rsidRDefault="00B96F63" w:rsidP="00B96F63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C1702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:rsidR="00B96F63" w:rsidRPr="00C1702C" w:rsidRDefault="00B96F63" w:rsidP="00B96F63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B96F63" w:rsidRPr="00C1702C" w:rsidRDefault="00B96F63" w:rsidP="00B96F6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1702C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C1702C">
        <w:rPr>
          <w:rFonts w:ascii="Angsana New" w:hAnsi="Angsana New"/>
          <w:sz w:val="30"/>
          <w:szCs w:val="30"/>
          <w:lang w:val="en-US" w:bidi="th-TH"/>
        </w:rPr>
        <w:t>2</w:t>
      </w:r>
      <w:r w:rsidRPr="00C1702C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:rsidR="00B96F63" w:rsidRPr="00C1702C" w:rsidRDefault="00B96F63" w:rsidP="00B96F63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96F63" w:rsidRPr="00C1702C" w:rsidTr="00CC16D0">
        <w:trPr>
          <w:trHeight w:val="2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C1702C" w:rsidRDefault="00B96F63" w:rsidP="00CC16D0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170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96F63" w:rsidRPr="00C1702C" w:rsidRDefault="00B96F63" w:rsidP="00CC16D0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C1702C" w:rsidRDefault="00B96F63" w:rsidP="00CC16D0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170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96F63" w:rsidRPr="00C1702C" w:rsidTr="00CC16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C1702C" w:rsidRDefault="00B96F63" w:rsidP="00CC16D0">
            <w:pPr>
              <w:pStyle w:val="block"/>
              <w:spacing w:after="0" w:line="240" w:lineRule="atLeast"/>
              <w:ind w:left="144" w:right="-108" w:hanging="1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96F63" w:rsidRPr="00C1702C" w:rsidRDefault="00B96F63" w:rsidP="00CC16D0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C1702C" w:rsidRDefault="00B96F63" w:rsidP="00CC16D0">
            <w:pPr>
              <w:pStyle w:val="block"/>
              <w:spacing w:after="0" w:line="240" w:lineRule="atLeast"/>
              <w:ind w:left="196" w:right="72" w:hanging="19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702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  <w:r w:rsidRPr="00C170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</w:t>
            </w: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B96F63" w:rsidRPr="00C1702C" w:rsidRDefault="00B96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en-GB"/>
        </w:rPr>
      </w:pPr>
    </w:p>
    <w:p w:rsidR="00B96F63" w:rsidRPr="00C1702C" w:rsidRDefault="00B96F63" w:rsidP="00B96F63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C1702C">
        <w:rPr>
          <w:rFonts w:ascii="Angsana New" w:hAnsi="Angsana New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:rsidR="00B96F63" w:rsidRPr="00C1702C" w:rsidRDefault="00B96F63" w:rsidP="00B96F63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96F63" w:rsidRPr="00C1702C" w:rsidTr="00CC16D0">
        <w:trPr>
          <w:tblHeader/>
        </w:trPr>
        <w:tc>
          <w:tcPr>
            <w:tcW w:w="2880" w:type="dxa"/>
            <w:vAlign w:val="bottom"/>
            <w:hideMark/>
          </w:tcPr>
          <w:p w:rsidR="00B96F63" w:rsidRPr="00C1702C" w:rsidRDefault="00B96F63" w:rsidP="00CC16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7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:rsidR="00B96F63" w:rsidRPr="00C1702C" w:rsidRDefault="00B96F63" w:rsidP="00CC16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vAlign w:val="bottom"/>
            <w:hideMark/>
          </w:tcPr>
          <w:p w:rsidR="00B96F63" w:rsidRPr="00C1702C" w:rsidRDefault="00B96F63" w:rsidP="00CC16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7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96F63" w:rsidRPr="00C1702C" w:rsidTr="00CC16D0">
        <w:trPr>
          <w:tblHeader/>
        </w:trPr>
        <w:tc>
          <w:tcPr>
            <w:tcW w:w="2880" w:type="dxa"/>
            <w:hideMark/>
          </w:tcPr>
          <w:p w:rsidR="00B96F63" w:rsidRPr="00C1702C" w:rsidRDefault="00B96F63" w:rsidP="00CC16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0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:rsidR="00B96F63" w:rsidRPr="00C1702C" w:rsidRDefault="00B96F63" w:rsidP="00CC16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hideMark/>
          </w:tcPr>
          <w:p w:rsidR="00B96F63" w:rsidRPr="00C1702C" w:rsidRDefault="00B96F63" w:rsidP="00CC16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การเปรียบเทียบอัตราดอกเบี้ยกับอัตราตลาด</w:t>
            </w:r>
          </w:p>
        </w:tc>
      </w:tr>
      <w:tr w:rsidR="00B96F63" w:rsidRPr="00216640" w:rsidTr="00CC16D0">
        <w:tc>
          <w:tcPr>
            <w:tcW w:w="2880" w:type="dxa"/>
            <w:hideMark/>
          </w:tcPr>
          <w:p w:rsidR="00B96F63" w:rsidRPr="00C1702C" w:rsidRDefault="00B96F63" w:rsidP="00CC16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70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เจ้าหนี้ค่าซื้อธุรกิจ</w:t>
            </w:r>
          </w:p>
        </w:tc>
        <w:tc>
          <w:tcPr>
            <w:tcW w:w="236" w:type="dxa"/>
          </w:tcPr>
          <w:p w:rsidR="00B96F63" w:rsidRPr="00C1702C" w:rsidRDefault="00B96F63" w:rsidP="00CC16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hideMark/>
          </w:tcPr>
          <w:p w:rsidR="00B96F63" w:rsidRPr="00216640" w:rsidRDefault="00B96F63" w:rsidP="00CC16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170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ใช้อัตราดอกเบี้ยที่ปรับค่าความเสี่ยงด้านการให้สินเชื่อเป็นอัตราคิดลด</w:t>
            </w:r>
          </w:p>
        </w:tc>
      </w:tr>
    </w:tbl>
    <w:p w:rsidR="00B96F63" w:rsidRDefault="00B96F63" w:rsidP="00CB3B4E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:rsidR="001C2306" w:rsidRPr="00B12345" w:rsidRDefault="00CB3B4E" w:rsidP="00CB3B4E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B12345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1B7F00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Pr="00B12345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020390" w:rsidRPr="00B1234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สัญญาเกี่ยวกับการซื้อธุรกิจ</w:t>
      </w:r>
    </w:p>
    <w:p w:rsidR="005B4D2D" w:rsidRPr="00C1702C" w:rsidRDefault="005B4D2D" w:rsidP="005B4D2D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:rsidR="006B2E0F" w:rsidRPr="00B12345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B1234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สัญญาให้บริการตามสัญญาการโอนธุรกิจ </w:t>
      </w:r>
    </w:p>
    <w:p w:rsidR="006B2E0F" w:rsidRPr="00C1702C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B2E0F" w:rsidRPr="001E2AFE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1E2AFE">
        <w:rPr>
          <w:rFonts w:asciiTheme="majorBidi" w:hAnsiTheme="majorBidi" w:cstheme="majorBidi"/>
          <w:sz w:val="30"/>
          <w:szCs w:val="30"/>
        </w:rPr>
        <w:t xml:space="preserve">IT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จาก บริษัท วีเอสที อีซีเอส (ประเทศไทย) จำกัด วันที่ 23 สิงหาคม 2559 </w:t>
      </w:r>
      <w:r w:rsidR="00020390" w:rsidRPr="001E2AF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20390" w:rsidRPr="001E2AFE">
        <w:rPr>
          <w:rFonts w:asciiTheme="majorBidi" w:hAnsiTheme="majorBidi" w:cstheme="majorBidi"/>
          <w:sz w:val="30"/>
          <w:szCs w:val="30"/>
        </w:rPr>
        <w:t>1</w:t>
      </w:r>
      <w:r w:rsidR="00C1702C">
        <w:rPr>
          <w:rFonts w:asciiTheme="majorBidi" w:hAnsiTheme="majorBidi" w:cstheme="majorBidi"/>
          <w:sz w:val="30"/>
          <w:szCs w:val="30"/>
        </w:rPr>
        <w:t>4.63</w:t>
      </w:r>
      <w:r w:rsidR="00020390"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="00020390" w:rsidRPr="001E2AFE">
        <w:rPr>
          <w:rFonts w:asciiTheme="majorBidi" w:hAnsiTheme="majorBidi" w:cstheme="majorBidi"/>
          <w:sz w:val="30"/>
          <w:szCs w:val="30"/>
          <w:cs/>
        </w:rPr>
        <w:t xml:space="preserve">ล้านบาท (มูลค่าตามบัญชี ณ วันที่ </w:t>
      </w:r>
      <w:r w:rsidR="00020390" w:rsidRPr="001E2AFE">
        <w:rPr>
          <w:rFonts w:asciiTheme="majorBidi" w:hAnsiTheme="majorBidi" w:cstheme="majorBidi"/>
          <w:sz w:val="30"/>
          <w:szCs w:val="30"/>
        </w:rPr>
        <w:t xml:space="preserve">31 </w:t>
      </w:r>
      <w:r w:rsidR="00020390" w:rsidRPr="001E2AF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20390" w:rsidRPr="001E2AFE">
        <w:rPr>
          <w:rFonts w:asciiTheme="majorBidi" w:hAnsiTheme="majorBidi" w:cstheme="majorBidi"/>
          <w:sz w:val="30"/>
          <w:szCs w:val="30"/>
        </w:rPr>
        <w:t>256</w:t>
      </w:r>
      <w:r w:rsidR="00C1702C">
        <w:rPr>
          <w:rFonts w:asciiTheme="majorBidi" w:hAnsiTheme="majorBidi" w:cstheme="majorBidi"/>
          <w:sz w:val="30"/>
          <w:szCs w:val="30"/>
        </w:rPr>
        <w:t>2</w:t>
      </w:r>
      <w:r w:rsidR="00020390" w:rsidRPr="001E2AFE">
        <w:rPr>
          <w:rFonts w:asciiTheme="majorBidi" w:hAnsiTheme="majorBidi" w:cstheme="majorBidi"/>
          <w:sz w:val="30"/>
          <w:szCs w:val="30"/>
        </w:rPr>
        <w:t xml:space="preserve">) </w:t>
      </w:r>
      <w:r w:rsidR="00020390" w:rsidRPr="001E2AFE">
        <w:rPr>
          <w:rFonts w:asciiTheme="majorBidi" w:hAnsiTheme="majorBidi" w:cstheme="majorBidi"/>
          <w:sz w:val="30"/>
          <w:szCs w:val="30"/>
          <w:cs/>
        </w:rPr>
        <w:t xml:space="preserve">ซึ่งมีกำหนดชำระในปี </w:t>
      </w:r>
      <w:r w:rsidR="00020390" w:rsidRPr="001E2AFE">
        <w:rPr>
          <w:rFonts w:asciiTheme="majorBidi" w:hAnsiTheme="majorBidi" w:cstheme="majorBidi"/>
          <w:sz w:val="30"/>
          <w:szCs w:val="30"/>
        </w:rPr>
        <w:t xml:space="preserve">2562 </w:t>
      </w:r>
      <w:r w:rsidRPr="001E2AFE">
        <w:rPr>
          <w:rFonts w:asciiTheme="majorBidi" w:hAnsiTheme="majorBidi" w:cstheme="majorBidi"/>
          <w:sz w:val="30"/>
          <w:szCs w:val="30"/>
          <w:cs/>
        </w:rPr>
        <w:t>โดยรับโอนบุคลากร อุปกรณ์ และสัญญาในการดำเนินงานต่างๆ ภายใต้เงื่อนไขใน</w:t>
      </w:r>
      <w:r w:rsidRPr="001E2AFE">
        <w:rPr>
          <w:rFonts w:asciiTheme="majorBidi" w:hAnsiTheme="majorBidi" w:cstheme="majorBidi"/>
          <w:sz w:val="30"/>
          <w:szCs w:val="30"/>
        </w:rPr>
        <w:t xml:space="preserve"> Business Transfer Agreement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E2AFE">
        <w:rPr>
          <w:rFonts w:asciiTheme="majorBidi" w:hAnsiTheme="majorBidi" w:cstheme="majorBidi"/>
          <w:sz w:val="30"/>
          <w:szCs w:val="30"/>
        </w:rPr>
        <w:t xml:space="preserve">Service Level Agreement </w:t>
      </w:r>
      <w:r w:rsidRPr="001E2AFE">
        <w:rPr>
          <w:rFonts w:asciiTheme="majorBidi" w:hAnsiTheme="majorBidi" w:cstheme="majorBidi"/>
          <w:sz w:val="30"/>
          <w:szCs w:val="30"/>
          <w:cs/>
        </w:rPr>
        <w:t>บริษัท วีเอสที</w:t>
      </w:r>
      <w:r w:rsidRPr="001E2AFE">
        <w:rPr>
          <w:rFonts w:asciiTheme="majorBidi" w:hAnsiTheme="majorBidi" w:cstheme="majorBidi"/>
          <w:sz w:val="30"/>
          <w:szCs w:val="30"/>
        </w:rPr>
        <w:t xml:space="preserve"> </w:t>
      </w:r>
      <w:r w:rsidRPr="001E2AFE">
        <w:rPr>
          <w:rFonts w:asciiTheme="majorBidi" w:hAnsiTheme="majorBidi" w:cstheme="majorBidi"/>
          <w:sz w:val="30"/>
          <w:szCs w:val="30"/>
          <w:cs/>
        </w:rPr>
        <w:t>อีซีเอส (ประเทศ</w:t>
      </w:r>
      <w:r w:rsidR="00571F55" w:rsidRPr="001E2AFE">
        <w:rPr>
          <w:rFonts w:asciiTheme="majorBidi" w:hAnsiTheme="majorBidi" w:cstheme="majorBidi"/>
          <w:sz w:val="30"/>
          <w:szCs w:val="30"/>
          <w:cs/>
        </w:rPr>
        <w:t>ไทย) จำกัด ได้มอบหมายให้ บริษัท</w:t>
      </w:r>
      <w:r w:rsidR="00571F55" w:rsidRPr="001E2AFE">
        <w:rPr>
          <w:rFonts w:asciiTheme="majorBidi" w:hAnsiTheme="majorBidi" w:cstheme="majorBidi"/>
          <w:sz w:val="30"/>
          <w:szCs w:val="30"/>
        </w:rPr>
        <w:br/>
      </w:r>
      <w:r w:rsidRPr="001E2AFE">
        <w:rPr>
          <w:rFonts w:asciiTheme="majorBidi" w:hAnsiTheme="majorBidi" w:cstheme="majorBidi"/>
          <w:sz w:val="30"/>
          <w:szCs w:val="30"/>
          <w:cs/>
        </w:rPr>
        <w:t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</w:t>
      </w:r>
      <w:r w:rsidRPr="001E2AFE">
        <w:rPr>
          <w:rFonts w:asciiTheme="majorBidi" w:hAnsiTheme="majorBidi" w:cstheme="majorBidi"/>
          <w:sz w:val="30"/>
          <w:szCs w:val="30"/>
        </w:rPr>
        <w:t xml:space="preserve"> 1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E2AFE">
        <w:rPr>
          <w:rFonts w:asciiTheme="majorBidi" w:hAnsiTheme="majorBidi" w:cstheme="majorBidi"/>
          <w:sz w:val="30"/>
          <w:szCs w:val="30"/>
        </w:rPr>
        <w:t xml:space="preserve">2559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1E2AFE">
        <w:rPr>
          <w:rFonts w:asciiTheme="majorBidi" w:hAnsiTheme="majorBidi" w:cstheme="majorBidi"/>
          <w:sz w:val="30"/>
          <w:szCs w:val="30"/>
        </w:rPr>
        <w:t xml:space="preserve">31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1E2AFE">
        <w:rPr>
          <w:rFonts w:asciiTheme="majorBidi" w:hAnsiTheme="majorBidi" w:cstheme="majorBidi"/>
          <w:sz w:val="30"/>
          <w:szCs w:val="30"/>
        </w:rPr>
        <w:t>2566</w:t>
      </w:r>
    </w:p>
    <w:p w:rsidR="006B2E0F" w:rsidRPr="00C1702C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B2E0F" w:rsidRPr="001E2AFE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E2AFE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Pr="001E2AFE">
        <w:rPr>
          <w:rFonts w:asciiTheme="majorBidi" w:hAnsiTheme="majorBidi" w:cstheme="majorBidi"/>
          <w:sz w:val="30"/>
          <w:szCs w:val="30"/>
        </w:rPr>
        <w:t xml:space="preserve">2560 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1E2AFE">
        <w:rPr>
          <w:rFonts w:asciiTheme="majorBidi" w:hAnsiTheme="majorBidi" w:cstheme="majorBidi"/>
          <w:sz w:val="30"/>
          <w:szCs w:val="30"/>
        </w:rPr>
        <w:t>Business Transfer Agreement</w:t>
      </w:r>
      <w:r w:rsidRPr="001E2AFE">
        <w:rPr>
          <w:rFonts w:asciiTheme="majorBidi" w:hAnsiTheme="majorBidi" w:cstheme="majorBidi"/>
          <w:sz w:val="30"/>
          <w:szCs w:val="30"/>
          <w:cs/>
        </w:rPr>
        <w:t xml:space="preserve"> ลงวันที่ 23 สิงหาคม 2559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:rsidR="00B12345" w:rsidRPr="00C1702C" w:rsidRDefault="00B12345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:rsidR="00C1702C" w:rsidRDefault="00C17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:rsidR="006B2E0F" w:rsidRPr="001E2AFE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1E2AFE">
        <w:rPr>
          <w:rFonts w:asciiTheme="majorBidi" w:hAnsiTheme="majorBidi" w:cstheme="majorBidi"/>
          <w:i/>
          <w:iCs/>
          <w:sz w:val="30"/>
          <w:szCs w:val="30"/>
        </w:rPr>
        <w:lastRenderedPageBreak/>
        <w:t>Service Level Agreement</w:t>
      </w:r>
    </w:p>
    <w:p w:rsidR="00B12345" w:rsidRPr="00C1702C" w:rsidRDefault="00B12345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:rsidR="006B2E0F" w:rsidRDefault="006B2E0F" w:rsidP="006B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312F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วีเซิร์ฟพลัส จำกัดเข้าทำสัญญา </w:t>
      </w:r>
      <w:r w:rsidRPr="003312F3">
        <w:rPr>
          <w:rFonts w:asciiTheme="majorBidi" w:hAnsiTheme="majorBidi" w:cstheme="majorBidi"/>
          <w:spacing w:val="-4"/>
          <w:sz w:val="30"/>
          <w:szCs w:val="30"/>
        </w:rPr>
        <w:t xml:space="preserve">Service Level Agreement </w:t>
      </w:r>
      <w:r w:rsidRPr="003312F3">
        <w:rPr>
          <w:rFonts w:asciiTheme="majorBidi" w:hAnsiTheme="majorBidi" w:cstheme="majorBidi"/>
          <w:spacing w:val="-4"/>
          <w:sz w:val="30"/>
          <w:szCs w:val="30"/>
          <w:cs/>
        </w:rPr>
        <w:t>กับบริษัท วีเอสที อีซีเอส เซอร์วิสเซส</w:t>
      </w:r>
      <w:r w:rsidRPr="003312F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312F3">
        <w:rPr>
          <w:rFonts w:asciiTheme="majorBidi" w:hAnsiTheme="majorBidi" w:cstheme="majorBidi"/>
          <w:spacing w:val="-4"/>
          <w:sz w:val="30"/>
          <w:szCs w:val="30"/>
          <w:cs/>
        </w:rPr>
        <w:t>(ประเทศไทย) จำกัด โดยให้สิทธิ</w:t>
      </w:r>
      <w:r w:rsidRPr="003312F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312F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Pr="003312F3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3312F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3312F3">
        <w:rPr>
          <w:rFonts w:asciiTheme="majorBidi" w:hAnsiTheme="majorBidi" w:cstheme="majorBidi"/>
          <w:spacing w:val="-4"/>
          <w:sz w:val="30"/>
          <w:szCs w:val="30"/>
        </w:rPr>
        <w:t xml:space="preserve">2560 </w:t>
      </w:r>
      <w:r w:rsidRPr="003312F3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ถึงวันที่ </w:t>
      </w:r>
      <w:r w:rsidRPr="003312F3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312F3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สิงหาคม </w:t>
      </w:r>
      <w:r w:rsidRPr="003312F3">
        <w:rPr>
          <w:rFonts w:asciiTheme="majorBidi" w:hAnsiTheme="majorBidi" w:cstheme="majorBidi"/>
          <w:spacing w:val="-4"/>
          <w:sz w:val="30"/>
          <w:szCs w:val="30"/>
        </w:rPr>
        <w:t>2562</w:t>
      </w:r>
    </w:p>
    <w:p w:rsidR="00CE2722" w:rsidRDefault="00CE2722" w:rsidP="00CE2722">
      <w:pPr>
        <w:pStyle w:val="BodyText2"/>
        <w:tabs>
          <w:tab w:val="left" w:pos="990"/>
        </w:tabs>
        <w:ind w:left="540"/>
        <w:jc w:val="thaiDistribute"/>
        <w:rPr>
          <w:sz w:val="24"/>
          <w:szCs w:val="24"/>
        </w:rPr>
      </w:pPr>
    </w:p>
    <w:p w:rsidR="001B7F00" w:rsidRPr="001B7F00" w:rsidRDefault="001B7F00" w:rsidP="00CE2722">
      <w:pPr>
        <w:pStyle w:val="BodyText2"/>
        <w:tabs>
          <w:tab w:val="left" w:pos="990"/>
        </w:tabs>
        <w:ind w:left="540"/>
        <w:jc w:val="thaiDistribute"/>
        <w:rPr>
          <w:i/>
          <w:iCs/>
          <w:cs/>
        </w:rPr>
      </w:pPr>
      <w:r w:rsidRPr="001B7F00">
        <w:rPr>
          <w:rFonts w:hint="cs"/>
          <w:i/>
          <w:iCs/>
          <w:cs/>
        </w:rPr>
        <w:t>สัญญาการซื้อขายหุ้น</w:t>
      </w:r>
    </w:p>
    <w:p w:rsidR="001B7F00" w:rsidRPr="00721804" w:rsidRDefault="001B7F00" w:rsidP="00CE2722">
      <w:pPr>
        <w:pStyle w:val="BodyText2"/>
        <w:tabs>
          <w:tab w:val="left" w:pos="990"/>
        </w:tabs>
        <w:ind w:left="540"/>
        <w:jc w:val="thaiDistribute"/>
        <w:rPr>
          <w:sz w:val="24"/>
          <w:szCs w:val="24"/>
          <w:cs/>
        </w:rPr>
      </w:pPr>
    </w:p>
    <w:p w:rsidR="00CE2722" w:rsidRPr="000F3C1F" w:rsidRDefault="00CE2722" w:rsidP="00CE2722">
      <w:pPr>
        <w:pStyle w:val="BodyText2"/>
        <w:tabs>
          <w:tab w:val="left" w:pos="990"/>
        </w:tabs>
        <w:ind w:left="540"/>
        <w:jc w:val="thaiDistribute"/>
        <w:rPr>
          <w:lang w:val="en-US"/>
        </w:rPr>
      </w:pPr>
      <w:r w:rsidRPr="00FA0AE4">
        <w:rPr>
          <w:cs/>
        </w:rPr>
        <w:t xml:space="preserve">เมื่อวันที่ </w:t>
      </w:r>
      <w:r w:rsidRPr="00FA0AE4">
        <w:rPr>
          <w:lang w:val="en-US"/>
        </w:rPr>
        <w:t>17</w:t>
      </w:r>
      <w:r w:rsidRPr="00FA0AE4">
        <w:rPr>
          <w:cs/>
        </w:rPr>
        <w:t xml:space="preserve"> </w:t>
      </w:r>
      <w:r w:rsidRPr="00FA0AE4">
        <w:rPr>
          <w:rFonts w:hint="cs"/>
          <w:cs/>
        </w:rPr>
        <w:t>ตุลาคม</w:t>
      </w:r>
      <w:r w:rsidRPr="00FA0AE4">
        <w:rPr>
          <w:lang w:val="en-US"/>
        </w:rPr>
        <w:t xml:space="preserve"> 2561 </w:t>
      </w:r>
      <w:r w:rsidRPr="00FA0AE4">
        <w:rPr>
          <w:cs/>
        </w:rPr>
        <w:t>กลุ่มบริษัท</w:t>
      </w:r>
      <w:r w:rsidRPr="00FA0AE4">
        <w:rPr>
          <w:rFonts w:hint="cs"/>
          <w:cs/>
        </w:rPr>
        <w:t>ได้มาซึ่งอำนาจควบคุมในบริษัท</w:t>
      </w:r>
      <w:r w:rsidRPr="00FA0AE4">
        <w:rPr>
          <w:lang w:val="en-US"/>
        </w:rPr>
        <w:t xml:space="preserve"> </w:t>
      </w:r>
      <w:r w:rsidRPr="00FA0AE4">
        <w:rPr>
          <w:rFonts w:hint="cs"/>
          <w:cs/>
          <w:lang w:val="en-US"/>
        </w:rPr>
        <w:t>ไอ</w:t>
      </w:r>
      <w:r w:rsidRPr="00FA0AE4">
        <w:rPr>
          <w:lang w:val="en-US"/>
        </w:rPr>
        <w:t>-</w:t>
      </w:r>
      <w:r w:rsidRPr="00FA0AE4">
        <w:rPr>
          <w:rFonts w:hint="cs"/>
          <w:cs/>
          <w:lang w:val="en-US"/>
        </w:rPr>
        <w:t>ซีเคียว</w:t>
      </w:r>
      <w:r w:rsidRPr="00FA0AE4">
        <w:rPr>
          <w:cs/>
        </w:rPr>
        <w:t xml:space="preserve"> จำกัด ซึ่งเป็นผู้</w:t>
      </w:r>
      <w:r w:rsidRPr="00FA0AE4">
        <w:rPr>
          <w:cs/>
          <w:lang w:val="en-US"/>
        </w:rPr>
        <w:t>ให้บริการเกี่ยวกับการ</w:t>
      </w:r>
      <w:r w:rsidRPr="00FA0AE4">
        <w:rPr>
          <w:rFonts w:hint="cs"/>
          <w:cs/>
          <w:lang w:val="en-US"/>
        </w:rPr>
        <w:t xml:space="preserve">เฝ้าระวังระบบรักษาความปลอดภัยทางคอมพิวเตอร์และระบบเครือข่าย </w:t>
      </w:r>
      <w:r w:rsidRPr="00FA0AE4">
        <w:rPr>
          <w:lang w:val="en-US"/>
        </w:rPr>
        <w:t xml:space="preserve">(MSSP) </w:t>
      </w:r>
      <w:r w:rsidRPr="00FA0AE4">
        <w:rPr>
          <w:rFonts w:hint="cs"/>
          <w:cs/>
          <w:lang w:val="en-US"/>
        </w:rPr>
        <w:t>ให้บริการศูนย์</w:t>
      </w:r>
      <w:r w:rsidRPr="00FA0AE4">
        <w:rPr>
          <w:lang w:val="en-US"/>
        </w:rPr>
        <w:br/>
      </w:r>
      <w:r w:rsidRPr="00FA0AE4">
        <w:rPr>
          <w:rFonts w:hint="cs"/>
          <w:cs/>
          <w:lang w:val="en-US"/>
        </w:rPr>
        <w:t xml:space="preserve">เฝ้าระวังระบบรักษาความปลอดภัยทางคอมพิวเตอร์และระบบเครือข่าย </w:t>
      </w:r>
      <w:r w:rsidRPr="00FA0AE4">
        <w:rPr>
          <w:lang w:val="en-US"/>
        </w:rPr>
        <w:t xml:space="preserve">(SOC) </w:t>
      </w:r>
      <w:r w:rsidRPr="00FA0AE4">
        <w:rPr>
          <w:rFonts w:hint="cs"/>
          <w:cs/>
          <w:lang w:val="en-US"/>
        </w:rPr>
        <w:t>และ</w:t>
      </w:r>
      <w:r w:rsidRPr="00FA0AE4">
        <w:rPr>
          <w:cs/>
          <w:lang w:val="en-US"/>
        </w:rPr>
        <w:t>ให้คำปรึกษา</w:t>
      </w:r>
      <w:r w:rsidRPr="00FA0AE4">
        <w:rPr>
          <w:rFonts w:hint="cs"/>
          <w:cs/>
          <w:lang w:val="en-US"/>
        </w:rPr>
        <w:t>เกี่ยวกับระบบรักษาความปลอดภัย</w:t>
      </w:r>
      <w:r w:rsidRPr="00FA0AE4">
        <w:rPr>
          <w:lang w:val="en-US"/>
        </w:rPr>
        <w:t xml:space="preserve"> </w:t>
      </w:r>
      <w:r w:rsidRPr="00FA0AE4">
        <w:rPr>
          <w:rFonts w:hint="cs"/>
          <w:cs/>
          <w:lang w:val="en-US"/>
        </w:rPr>
        <w:t>โดย</w:t>
      </w:r>
      <w:r w:rsidRPr="00FA0AE4">
        <w:rPr>
          <w:cs/>
        </w:rPr>
        <w:t>การ</w:t>
      </w:r>
      <w:r w:rsidRPr="00FA0AE4">
        <w:rPr>
          <w:rFonts w:hint="cs"/>
          <w:cs/>
        </w:rPr>
        <w:t>ซื้อหุ้นทุนและสิทธิออกเสียงในบริษัทร้อยละ</w:t>
      </w:r>
      <w:r w:rsidRPr="00FA0AE4">
        <w:rPr>
          <w:cs/>
        </w:rPr>
        <w:t xml:space="preserve"> </w:t>
      </w:r>
      <w:r w:rsidRPr="00FA0AE4">
        <w:rPr>
          <w:lang w:val="en-US"/>
        </w:rPr>
        <w:t>100</w:t>
      </w:r>
      <w:r w:rsidRPr="00FA0AE4">
        <w:rPr>
          <w:cs/>
        </w:rPr>
        <w:t xml:space="preserve"> </w:t>
      </w:r>
      <w:r w:rsidRPr="00FA0AE4">
        <w:rPr>
          <w:rFonts w:hint="cs"/>
          <w:cs/>
          <w:lang w:val="en-US"/>
        </w:rPr>
        <w:t xml:space="preserve">จากบุคคลที่ไม่เกี่ยวโยงกันของบริษัท </w:t>
      </w:r>
      <w:r w:rsidRPr="00FA0AE4">
        <w:rPr>
          <w:lang w:val="en-US"/>
        </w:rPr>
        <w:t>(“</w:t>
      </w:r>
      <w:r w:rsidRPr="00FA0AE4">
        <w:rPr>
          <w:rFonts w:hint="cs"/>
          <w:cs/>
          <w:lang w:val="en-US"/>
        </w:rPr>
        <w:t>ผู้ขาย</w:t>
      </w:r>
      <w:r w:rsidRPr="00FA0AE4">
        <w:rPr>
          <w:lang w:val="en-US"/>
        </w:rPr>
        <w:t xml:space="preserve">”) </w:t>
      </w:r>
      <w:r w:rsidRPr="00FA0AE4">
        <w:rPr>
          <w:rFonts w:hint="cs"/>
          <w:cs/>
          <w:lang w:val="en-US"/>
        </w:rPr>
        <w:t xml:space="preserve">ด้วยเงินสดจำนวน </w:t>
      </w:r>
      <w:r w:rsidRPr="00FA0AE4">
        <w:rPr>
          <w:lang w:val="en-US"/>
        </w:rPr>
        <w:t xml:space="preserve">115 </w:t>
      </w:r>
      <w:r w:rsidRPr="00FA0AE4">
        <w:rPr>
          <w:rFonts w:hint="cs"/>
          <w:cs/>
          <w:lang w:val="en-US"/>
        </w:rPr>
        <w:t>ล้านบาท นอกจากนี้ บริษัทยังมีภาระในการชำระ</w:t>
      </w:r>
      <w:r w:rsidRPr="00FA0AE4">
        <w:rPr>
          <w:cs/>
        </w:rPr>
        <w:t>สิ่งตอบแทนที่คาดว่าจะต้องจ่าย</w:t>
      </w:r>
      <w:r w:rsidRPr="00FA0AE4">
        <w:rPr>
          <w:rFonts w:hint="cs"/>
          <w:cs/>
        </w:rPr>
        <w:t xml:space="preserve">ตามเงื่อนไขที่ระบุไว้ในสัญญาจำนวน </w:t>
      </w:r>
      <w:r w:rsidRPr="00FA0AE4">
        <w:rPr>
          <w:lang w:val="en-US"/>
        </w:rPr>
        <w:t>78</w:t>
      </w:r>
      <w:r w:rsidR="001B7F00">
        <w:rPr>
          <w:lang w:val="en-US"/>
        </w:rPr>
        <w:t>.86</w:t>
      </w:r>
      <w:r w:rsidRPr="00FA0AE4">
        <w:rPr>
          <w:lang w:val="en-US"/>
        </w:rPr>
        <w:t xml:space="preserve"> </w:t>
      </w:r>
      <w:r w:rsidRPr="00FA0AE4">
        <w:rPr>
          <w:rFonts w:hint="cs"/>
          <w:cs/>
          <w:lang w:val="en-US"/>
        </w:rPr>
        <w:t>ล้านบาท</w:t>
      </w:r>
      <w:r w:rsidRPr="00FA0AE4">
        <w:rPr>
          <w:lang w:val="en-US"/>
        </w:rPr>
        <w:t xml:space="preserve"> (</w:t>
      </w:r>
      <w:r w:rsidRPr="00FA0AE4">
        <w:rPr>
          <w:rFonts w:hint="cs"/>
          <w:cs/>
          <w:lang w:val="en-US"/>
        </w:rPr>
        <w:t>มูลค่า</w:t>
      </w:r>
      <w:r w:rsidR="001B7F00">
        <w:rPr>
          <w:rFonts w:hint="cs"/>
          <w:cs/>
          <w:lang w:val="en-US"/>
        </w:rPr>
        <w:t>ตามบัญชี</w:t>
      </w:r>
      <w:r w:rsidRPr="00FA0AE4">
        <w:rPr>
          <w:rFonts w:hint="cs"/>
          <w:cs/>
          <w:lang w:val="en-US"/>
        </w:rPr>
        <w:t xml:space="preserve"> ณ วันที่</w:t>
      </w:r>
      <w:r w:rsidR="001B7F00">
        <w:rPr>
          <w:rFonts w:hint="cs"/>
          <w:cs/>
          <w:lang w:val="en-US"/>
        </w:rPr>
        <w:t xml:space="preserve"> </w:t>
      </w:r>
      <w:r w:rsidR="001B7F00">
        <w:rPr>
          <w:lang w:val="en-US"/>
        </w:rPr>
        <w:t xml:space="preserve">31 </w:t>
      </w:r>
      <w:r w:rsidR="001B7F00">
        <w:rPr>
          <w:rFonts w:hint="cs"/>
          <w:cs/>
          <w:lang w:val="en-US"/>
        </w:rPr>
        <w:t xml:space="preserve">มีนาคม </w:t>
      </w:r>
      <w:r w:rsidR="001B7F00">
        <w:rPr>
          <w:lang w:val="en-US"/>
        </w:rPr>
        <w:t>2562</w:t>
      </w:r>
      <w:r w:rsidRPr="00FA0AE4">
        <w:rPr>
          <w:lang w:val="en-US"/>
        </w:rPr>
        <w:t xml:space="preserve">) </w:t>
      </w:r>
      <w:r w:rsidRPr="00FA0AE4">
        <w:rPr>
          <w:rFonts w:hint="cs"/>
          <w:cs/>
          <w:lang w:val="en-US"/>
        </w:rPr>
        <w:t xml:space="preserve">ซึ่งจะต้องจ่ายชำระภายในปี </w:t>
      </w:r>
      <w:r w:rsidRPr="00FA0AE4">
        <w:rPr>
          <w:lang w:val="en-US"/>
        </w:rPr>
        <w:t>2564</w:t>
      </w:r>
    </w:p>
    <w:p w:rsidR="00B12345" w:rsidRPr="00C1702C" w:rsidRDefault="00B12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</w:p>
    <w:p w:rsidR="00820F68" w:rsidRPr="00B12345" w:rsidRDefault="00E53A5C" w:rsidP="00CB3B4E">
      <w:pPr>
        <w:pStyle w:val="Heading6"/>
        <w:ind w:left="540" w:right="-45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B12345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="001B7F00">
        <w:rPr>
          <w:rFonts w:asciiTheme="majorBidi" w:eastAsia="MS Mincho" w:hAnsiTheme="majorBidi" w:cstheme="majorBidi"/>
          <w:sz w:val="30"/>
          <w:szCs w:val="30"/>
          <w:lang w:val="en-US"/>
        </w:rPr>
        <w:t>5</w:t>
      </w:r>
      <w:r w:rsidR="00CB3B4E" w:rsidRPr="00B12345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820F68" w:rsidRPr="00B1234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:rsidR="001973A5" w:rsidRPr="00C1702C" w:rsidRDefault="001973A5" w:rsidP="001973A5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88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065"/>
        <w:gridCol w:w="11"/>
        <w:gridCol w:w="269"/>
        <w:gridCol w:w="7"/>
        <w:gridCol w:w="1006"/>
        <w:gridCol w:w="278"/>
        <w:gridCol w:w="1088"/>
        <w:gridCol w:w="7"/>
        <w:gridCol w:w="239"/>
        <w:gridCol w:w="1084"/>
        <w:gridCol w:w="12"/>
      </w:tblGrid>
      <w:tr w:rsidR="00292ABE" w:rsidRPr="00B12345" w:rsidTr="001B7F00">
        <w:trPr>
          <w:tblHeader/>
        </w:trPr>
        <w:tc>
          <w:tcPr>
            <w:tcW w:w="2136" w:type="pct"/>
          </w:tcPr>
          <w:p w:rsidR="00292ABE" w:rsidRPr="00B12345" w:rsidRDefault="00292ABE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5"/>
          </w:tcPr>
          <w:p w:rsidR="00292ABE" w:rsidRPr="00B12345" w:rsidRDefault="00292ABE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</w:tcPr>
          <w:p w:rsidR="00292ABE" w:rsidRPr="00B12345" w:rsidRDefault="00292ABE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pct"/>
            <w:gridSpan w:val="5"/>
          </w:tcPr>
          <w:p w:rsidR="00292ABE" w:rsidRPr="00B12345" w:rsidRDefault="00292ABE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204EF" w:rsidRPr="00B12345" w:rsidTr="001B7F00">
        <w:trPr>
          <w:gridAfter w:val="1"/>
          <w:wAfter w:w="7" w:type="pct"/>
          <w:trHeight w:val="344"/>
          <w:tblHeader/>
        </w:trPr>
        <w:tc>
          <w:tcPr>
            <w:tcW w:w="2136" w:type="pct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1234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B1234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56" w:type="pct"/>
            <w:gridSpan w:val="2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1234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B1234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" w:type="pct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1234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B1234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3" w:type="pct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1234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B1234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9204EF" w:rsidRPr="00B12345" w:rsidTr="001B7F00">
        <w:trPr>
          <w:gridAfter w:val="1"/>
          <w:wAfter w:w="7" w:type="pct"/>
          <w:trHeight w:val="344"/>
          <w:tblHeader/>
        </w:trPr>
        <w:tc>
          <w:tcPr>
            <w:tcW w:w="2136" w:type="pct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56" w:type="pct"/>
            <w:gridSpan w:val="2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57" w:type="pct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3" w:type="pct"/>
          </w:tcPr>
          <w:p w:rsidR="009204EF" w:rsidRPr="00B12345" w:rsidRDefault="009204EF" w:rsidP="0092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9204EF" w:rsidRPr="00B12345" w:rsidTr="001B7F00">
        <w:trPr>
          <w:tblHeader/>
        </w:trPr>
        <w:tc>
          <w:tcPr>
            <w:tcW w:w="2136" w:type="pct"/>
          </w:tcPr>
          <w:p w:rsidR="009204EF" w:rsidRPr="00B12345" w:rsidRDefault="009204EF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4" w:type="pct"/>
            <w:gridSpan w:val="11"/>
          </w:tcPr>
          <w:p w:rsidR="009204EF" w:rsidRPr="00B12345" w:rsidRDefault="009204EF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04EF" w:rsidRPr="00B12345" w:rsidTr="001B7F00">
        <w:trPr>
          <w:gridAfter w:val="1"/>
          <w:wAfter w:w="7" w:type="pct"/>
        </w:trPr>
        <w:tc>
          <w:tcPr>
            <w:tcW w:w="2136" w:type="pct"/>
          </w:tcPr>
          <w:p w:rsidR="009204EF" w:rsidRPr="00B12345" w:rsidRDefault="009204EF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9204EF" w:rsidRPr="00B12345" w:rsidRDefault="009204EF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ภายใต้สัญญาเช่าดำเนินงานที่บอกเลิกไม่ได้</w:t>
            </w:r>
          </w:p>
        </w:tc>
        <w:tc>
          <w:tcPr>
            <w:tcW w:w="608" w:type="pct"/>
            <w:gridSpan w:val="2"/>
          </w:tcPr>
          <w:p w:rsidR="009204EF" w:rsidRPr="00B12345" w:rsidRDefault="009204EF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:rsidR="009204EF" w:rsidRPr="00B12345" w:rsidRDefault="009204EF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:rsidR="009204EF" w:rsidRPr="00B12345" w:rsidRDefault="009204EF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:rsidR="009204EF" w:rsidRPr="00B12345" w:rsidRDefault="009204EF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:rsidR="009204EF" w:rsidRPr="00B12345" w:rsidRDefault="009204EF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:rsidR="009204EF" w:rsidRPr="00B12345" w:rsidRDefault="009204EF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9204EF" w:rsidRPr="00B12345" w:rsidRDefault="009204EF" w:rsidP="00920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00C" w:rsidRPr="00B12345" w:rsidTr="001B7F00">
        <w:trPr>
          <w:gridAfter w:val="1"/>
          <w:wAfter w:w="7" w:type="pct"/>
        </w:trPr>
        <w:tc>
          <w:tcPr>
            <w:tcW w:w="2136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8" w:type="pct"/>
            <w:gridSpan w:val="2"/>
          </w:tcPr>
          <w:p w:rsidR="0086100C" w:rsidRPr="00C1702C" w:rsidRDefault="003075DB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02C">
              <w:rPr>
                <w:rFonts w:asciiTheme="majorBidi" w:hAnsiTheme="majorBidi" w:cstheme="majorBidi"/>
                <w:sz w:val="30"/>
                <w:szCs w:val="30"/>
              </w:rPr>
              <w:t>14,9</w:t>
            </w:r>
            <w:r w:rsidR="002C4421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52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sz w:val="30"/>
                <w:szCs w:val="30"/>
              </w:rPr>
              <w:t>14,186</w:t>
            </w:r>
          </w:p>
        </w:tc>
        <w:tc>
          <w:tcPr>
            <w:tcW w:w="157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:rsidR="0086100C" w:rsidRPr="00B12345" w:rsidRDefault="00133A97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1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4421">
              <w:rPr>
                <w:rFonts w:asciiTheme="majorBidi" w:hAnsiTheme="majorBidi" w:cstheme="majorBidi"/>
                <w:sz w:val="30"/>
                <w:szCs w:val="30"/>
              </w:rPr>
              <w:t>,217</w:t>
            </w:r>
          </w:p>
        </w:tc>
        <w:tc>
          <w:tcPr>
            <w:tcW w:w="139" w:type="pct"/>
            <w:gridSpan w:val="2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1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</w:tr>
      <w:tr w:rsidR="0086100C" w:rsidRPr="00B12345" w:rsidTr="001B7F00">
        <w:trPr>
          <w:gridAfter w:val="1"/>
          <w:wAfter w:w="7" w:type="pct"/>
        </w:trPr>
        <w:tc>
          <w:tcPr>
            <w:tcW w:w="2136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08" w:type="pct"/>
            <w:gridSpan w:val="2"/>
          </w:tcPr>
          <w:p w:rsidR="0086100C" w:rsidRPr="00C1702C" w:rsidRDefault="003075DB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02C">
              <w:rPr>
                <w:rFonts w:asciiTheme="majorBidi" w:hAnsiTheme="majorBidi" w:cstheme="majorBidi"/>
                <w:sz w:val="30"/>
                <w:szCs w:val="30"/>
              </w:rPr>
              <w:t>15,247</w:t>
            </w:r>
          </w:p>
        </w:tc>
        <w:tc>
          <w:tcPr>
            <w:tcW w:w="152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sz w:val="30"/>
                <w:szCs w:val="30"/>
              </w:rPr>
              <w:t>12,673</w:t>
            </w:r>
          </w:p>
        </w:tc>
        <w:tc>
          <w:tcPr>
            <w:tcW w:w="157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:rsidR="0086100C" w:rsidRPr="00B12345" w:rsidRDefault="00133A97" w:rsidP="00133A97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gridSpan w:val="2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86100C" w:rsidRPr="00B12345" w:rsidRDefault="0086100C" w:rsidP="00133A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3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100C" w:rsidRPr="00B12345" w:rsidTr="001B7F00">
        <w:trPr>
          <w:gridAfter w:val="1"/>
          <w:wAfter w:w="7" w:type="pct"/>
        </w:trPr>
        <w:tc>
          <w:tcPr>
            <w:tcW w:w="2136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6100C" w:rsidRPr="00C1702C" w:rsidRDefault="003075DB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</w:t>
            </w:r>
            <w:r w:rsidR="002C4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152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26,859</w:t>
            </w:r>
          </w:p>
        </w:tc>
        <w:tc>
          <w:tcPr>
            <w:tcW w:w="157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:rsidR="0086100C" w:rsidRPr="00B12345" w:rsidRDefault="00133A97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</w:t>
            </w:r>
            <w:r w:rsidR="002C4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39" w:type="pct"/>
            <w:gridSpan w:val="2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1,739</w:t>
            </w:r>
          </w:p>
        </w:tc>
      </w:tr>
      <w:tr w:rsidR="001B7F00" w:rsidRPr="00B12345" w:rsidTr="001B7F00">
        <w:trPr>
          <w:gridAfter w:val="1"/>
          <w:wAfter w:w="7" w:type="pct"/>
        </w:trPr>
        <w:tc>
          <w:tcPr>
            <w:tcW w:w="2136" w:type="pct"/>
          </w:tcPr>
          <w:p w:rsidR="001B7F00" w:rsidRPr="00C1702C" w:rsidRDefault="001B7F00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2" w:type="pct"/>
          </w:tcPr>
          <w:p w:rsidR="001B7F00" w:rsidRPr="00C1702C" w:rsidRDefault="001B7F00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pct"/>
            <w:gridSpan w:val="2"/>
          </w:tcPr>
          <w:p w:rsidR="001B7F00" w:rsidRPr="00C1702C" w:rsidRDefault="001B7F00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1B7F00" w:rsidRPr="00C1702C" w:rsidRDefault="001B7F00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" w:type="pct"/>
          </w:tcPr>
          <w:p w:rsidR="001B7F00" w:rsidRPr="00C1702C" w:rsidRDefault="001B7F00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1B7F00" w:rsidRPr="00C1702C" w:rsidRDefault="001B7F00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pct"/>
          </w:tcPr>
          <w:p w:rsidR="001B7F00" w:rsidRPr="00C1702C" w:rsidRDefault="001B7F00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</w:tcPr>
          <w:p w:rsidR="001B7F00" w:rsidRPr="00C1702C" w:rsidRDefault="001B7F00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100C" w:rsidRPr="00B12345" w:rsidTr="001B7F00">
        <w:trPr>
          <w:gridAfter w:val="1"/>
          <w:wAfter w:w="7" w:type="pct"/>
        </w:trPr>
        <w:tc>
          <w:tcPr>
            <w:tcW w:w="2136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02" w:type="pct"/>
          </w:tcPr>
          <w:p w:rsidR="0086100C" w:rsidRPr="00C1702C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" w:type="pct"/>
            <w:gridSpan w:val="2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00C" w:rsidRPr="00B12345" w:rsidTr="001B7F00">
        <w:trPr>
          <w:gridAfter w:val="1"/>
          <w:wAfter w:w="7" w:type="pct"/>
        </w:trPr>
        <w:tc>
          <w:tcPr>
            <w:tcW w:w="2136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2345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602" w:type="pct"/>
          </w:tcPr>
          <w:p w:rsidR="0086100C" w:rsidRPr="00C1702C" w:rsidRDefault="003075DB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702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54C3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170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4C31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58" w:type="pct"/>
            <w:gridSpan w:val="2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sz w:val="30"/>
                <w:szCs w:val="30"/>
              </w:rPr>
              <w:t>47,010</w:t>
            </w:r>
          </w:p>
        </w:tc>
        <w:tc>
          <w:tcPr>
            <w:tcW w:w="157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86100C" w:rsidRPr="00B12345" w:rsidRDefault="00DD64FD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8343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343C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135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sz w:val="30"/>
                <w:szCs w:val="30"/>
              </w:rPr>
              <w:t>22,855</w:t>
            </w:r>
          </w:p>
        </w:tc>
      </w:tr>
      <w:tr w:rsidR="0086100C" w:rsidRPr="00B12345" w:rsidTr="001B7F00">
        <w:trPr>
          <w:gridAfter w:val="1"/>
          <w:wAfter w:w="7" w:type="pct"/>
        </w:trPr>
        <w:tc>
          <w:tcPr>
            <w:tcW w:w="2136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2" w:type="pct"/>
          </w:tcPr>
          <w:p w:rsidR="0086100C" w:rsidRPr="00B12345" w:rsidRDefault="003075DB" w:rsidP="008610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AB391C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58" w:type="pct"/>
            <w:gridSpan w:val="2"/>
          </w:tcPr>
          <w:p w:rsidR="0086100C" w:rsidRPr="00B12345" w:rsidRDefault="0086100C" w:rsidP="008610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2"/>
          </w:tcPr>
          <w:p w:rsidR="0086100C" w:rsidRPr="00B12345" w:rsidRDefault="0086100C" w:rsidP="0086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sz w:val="30"/>
                <w:szCs w:val="30"/>
              </w:rPr>
              <w:t>4,585</w:t>
            </w:r>
          </w:p>
        </w:tc>
        <w:tc>
          <w:tcPr>
            <w:tcW w:w="157" w:type="pct"/>
          </w:tcPr>
          <w:p w:rsidR="0086100C" w:rsidRPr="00B12345" w:rsidRDefault="0086100C" w:rsidP="008610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86100C" w:rsidRPr="00B12345" w:rsidRDefault="00DD64FD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35" w:type="pct"/>
          </w:tcPr>
          <w:p w:rsidR="0086100C" w:rsidRPr="00B12345" w:rsidRDefault="0086100C" w:rsidP="0086100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  <w:tr w:rsidR="0086100C" w:rsidRPr="00B12345" w:rsidTr="001B7F00">
        <w:trPr>
          <w:gridAfter w:val="1"/>
          <w:wAfter w:w="7" w:type="pct"/>
        </w:trPr>
        <w:tc>
          <w:tcPr>
            <w:tcW w:w="2136" w:type="pct"/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86100C" w:rsidRPr="00B12345" w:rsidRDefault="003075DB" w:rsidP="00861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1B7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AB3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158" w:type="pct"/>
            <w:gridSpan w:val="2"/>
          </w:tcPr>
          <w:p w:rsidR="0086100C" w:rsidRPr="00B12345" w:rsidRDefault="0086100C" w:rsidP="00861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6100C" w:rsidRPr="00B12345" w:rsidRDefault="0086100C" w:rsidP="00861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51,595</w:t>
            </w:r>
          </w:p>
        </w:tc>
        <w:tc>
          <w:tcPr>
            <w:tcW w:w="157" w:type="pct"/>
          </w:tcPr>
          <w:p w:rsidR="0086100C" w:rsidRPr="00B12345" w:rsidRDefault="0086100C" w:rsidP="00861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6100C" w:rsidRPr="00B12345" w:rsidRDefault="00DD64FD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83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83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135" w:type="pct"/>
          </w:tcPr>
          <w:p w:rsidR="0086100C" w:rsidRPr="00B12345" w:rsidRDefault="0086100C" w:rsidP="0086100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86100C" w:rsidRPr="00B12345" w:rsidRDefault="0086100C" w:rsidP="00861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23,705</w:t>
            </w:r>
          </w:p>
        </w:tc>
      </w:tr>
    </w:tbl>
    <w:p w:rsidR="00016437" w:rsidRPr="00B12345" w:rsidRDefault="00016437" w:rsidP="004978A3">
      <w:pPr>
        <w:tabs>
          <w:tab w:val="clear" w:pos="227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B12345">
        <w:rPr>
          <w:rFonts w:asciiTheme="majorBidi" w:eastAsia="MS Mincho" w:hAnsiTheme="majorBidi" w:cstheme="majorBidi"/>
          <w:b/>
          <w:bCs/>
          <w:sz w:val="30"/>
          <w:szCs w:val="30"/>
          <w:cs/>
        </w:rPr>
        <w:lastRenderedPageBreak/>
        <w:t>สัญญาเช่าและสัญญาบริการ</w:t>
      </w:r>
    </w:p>
    <w:p w:rsidR="0036531D" w:rsidRPr="00C1702C" w:rsidRDefault="0036531D" w:rsidP="004978A3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:rsidR="00016437" w:rsidRPr="00B12345" w:rsidRDefault="00016437" w:rsidP="004978A3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B12345">
        <w:rPr>
          <w:rFonts w:asciiTheme="majorBidi" w:eastAsia="MS Mincho" w:hAnsiTheme="majorBidi" w:cstheme="majorBidi"/>
          <w:sz w:val="30"/>
          <w:szCs w:val="30"/>
          <w:cs/>
        </w:rPr>
        <w:t>กลุ่มบริษัทได้ทำสัญญาเช่าพื้นที่</w:t>
      </w:r>
      <w:r w:rsidR="004D6528" w:rsidRPr="00B12345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F83984" w:rsidRPr="00B12345">
        <w:rPr>
          <w:rFonts w:asciiTheme="majorBidi" w:eastAsia="MS Mincho" w:hAnsiTheme="majorBidi" w:cstheme="majorBidi"/>
          <w:sz w:val="30"/>
          <w:szCs w:val="30"/>
          <w:cs/>
        </w:rPr>
        <w:t>สัญญาบริการพื้นที่</w:t>
      </w:r>
      <w:r w:rsidRPr="00B12345">
        <w:rPr>
          <w:rFonts w:asciiTheme="majorBidi" w:eastAsia="MS Mincho" w:hAnsiTheme="majorBidi" w:cstheme="majorBidi"/>
          <w:sz w:val="30"/>
          <w:szCs w:val="30"/>
          <w:cs/>
        </w:rPr>
        <w:t>อาคารสำนักงาน</w:t>
      </w:r>
      <w:r w:rsidR="004D6528" w:rsidRPr="00B12345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B12345">
        <w:rPr>
          <w:rFonts w:asciiTheme="majorBidi" w:eastAsia="MS Mincho" w:hAnsiTheme="majorBidi" w:cstheme="majorBidi"/>
          <w:sz w:val="30"/>
          <w:szCs w:val="30"/>
          <w:cs/>
        </w:rPr>
        <w:t>และโกดังเก็บสินค้า สัญญา</w:t>
      </w:r>
      <w:r w:rsidR="00E53A5C" w:rsidRPr="00B12345">
        <w:rPr>
          <w:rFonts w:asciiTheme="majorBidi" w:eastAsia="MS Mincho" w:hAnsiTheme="majorBidi" w:cstheme="majorBidi"/>
          <w:sz w:val="30"/>
          <w:szCs w:val="30"/>
          <w:cs/>
        </w:rPr>
        <w:t>เช่าดังกล่าว</w:t>
      </w:r>
      <w:r w:rsidRPr="00B12345">
        <w:rPr>
          <w:rFonts w:asciiTheme="majorBidi" w:eastAsia="MS Mincho" w:hAnsiTheme="majorBidi" w:cstheme="majorBidi"/>
          <w:sz w:val="30"/>
          <w:szCs w:val="30"/>
          <w:cs/>
        </w:rPr>
        <w:t>มีอายุ</w:t>
      </w:r>
      <w:r w:rsidR="00742C03" w:rsidRPr="00B12345">
        <w:rPr>
          <w:rFonts w:asciiTheme="majorBidi" w:eastAsia="MS Mincho" w:hAnsiTheme="majorBidi" w:cstheme="majorBidi"/>
          <w:sz w:val="30"/>
          <w:szCs w:val="30"/>
        </w:rPr>
        <w:br/>
      </w:r>
      <w:r w:rsidR="009D588B" w:rsidRPr="003075DB">
        <w:rPr>
          <w:rFonts w:asciiTheme="majorBidi" w:eastAsia="MS Mincho" w:hAnsiTheme="majorBidi" w:cstheme="majorBidi"/>
          <w:sz w:val="30"/>
          <w:szCs w:val="30"/>
        </w:rPr>
        <w:t>1</w:t>
      </w:r>
      <w:r w:rsidR="00A53C1C" w:rsidRPr="003075D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9D588B" w:rsidRPr="003075DB">
        <w:rPr>
          <w:rFonts w:asciiTheme="majorBidi" w:eastAsia="MS Mincho" w:hAnsiTheme="majorBidi" w:cstheme="majorBidi"/>
          <w:sz w:val="30"/>
          <w:szCs w:val="30"/>
          <w:cs/>
        </w:rPr>
        <w:t>ปี</w:t>
      </w:r>
      <w:r w:rsidR="00742C03" w:rsidRPr="003075DB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E53A5C" w:rsidRPr="003075DB">
        <w:rPr>
          <w:rFonts w:asciiTheme="majorBidi" w:eastAsia="MS Mincho" w:hAnsiTheme="majorBidi" w:cstheme="majorBidi"/>
          <w:sz w:val="30"/>
          <w:szCs w:val="30"/>
          <w:cs/>
        </w:rPr>
        <w:t xml:space="preserve">ถึง </w:t>
      </w:r>
      <w:r w:rsidR="00435D65" w:rsidRPr="003075DB">
        <w:rPr>
          <w:rFonts w:asciiTheme="majorBidi" w:eastAsia="MS Mincho" w:hAnsiTheme="majorBidi" w:cstheme="majorBidi"/>
          <w:sz w:val="30"/>
          <w:szCs w:val="30"/>
        </w:rPr>
        <w:t>3</w:t>
      </w:r>
      <w:r w:rsidR="00742C03" w:rsidRPr="003075DB">
        <w:rPr>
          <w:rFonts w:asciiTheme="majorBidi" w:eastAsia="MS Mincho" w:hAnsiTheme="majorBidi" w:cstheme="majorBidi"/>
          <w:sz w:val="30"/>
          <w:szCs w:val="30"/>
          <w:cs/>
        </w:rPr>
        <w:t xml:space="preserve"> ปี</w:t>
      </w:r>
      <w:r w:rsidR="009D588B" w:rsidRPr="003075D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DE7203" w:rsidRPr="003075DB">
        <w:rPr>
          <w:rFonts w:asciiTheme="majorBidi" w:eastAsia="MS Mincho" w:hAnsiTheme="majorBidi" w:cstheme="majorBidi"/>
          <w:sz w:val="30"/>
          <w:szCs w:val="30"/>
        </w:rPr>
        <w:t>9</w:t>
      </w:r>
      <w:r w:rsidR="00A53C1C" w:rsidRPr="003075D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A53C1C" w:rsidRPr="003075DB">
        <w:rPr>
          <w:rFonts w:asciiTheme="majorBidi" w:eastAsia="MS Mincho" w:hAnsiTheme="majorBidi" w:cstheme="majorBidi"/>
          <w:sz w:val="30"/>
          <w:szCs w:val="30"/>
          <w:cs/>
        </w:rPr>
        <w:t>เดือน</w:t>
      </w:r>
      <w:r w:rsidR="003D433C" w:rsidRPr="003075DB">
        <w:rPr>
          <w:rFonts w:asciiTheme="majorBidi" w:eastAsia="MS Mincho" w:hAnsiTheme="majorBidi" w:cstheme="majorBidi"/>
          <w:sz w:val="30"/>
          <w:szCs w:val="30"/>
          <w:cs/>
        </w:rPr>
        <w:t xml:space="preserve"> โดยจะหมดอายุภายในปี </w:t>
      </w:r>
      <w:r w:rsidR="003D433C" w:rsidRPr="003075DB">
        <w:rPr>
          <w:rFonts w:asciiTheme="majorBidi" w:eastAsia="MS Mincho" w:hAnsiTheme="majorBidi" w:cstheme="majorBidi"/>
          <w:sz w:val="30"/>
          <w:szCs w:val="30"/>
        </w:rPr>
        <w:t>25</w:t>
      </w:r>
      <w:r w:rsidR="00DD64FD" w:rsidRPr="003075DB">
        <w:rPr>
          <w:rFonts w:asciiTheme="majorBidi" w:eastAsia="MS Mincho" w:hAnsiTheme="majorBidi" w:cstheme="majorBidi"/>
          <w:sz w:val="30"/>
          <w:szCs w:val="30"/>
          <w:cs/>
        </w:rPr>
        <w:t>6</w:t>
      </w:r>
      <w:r w:rsidR="00DD64FD" w:rsidRPr="003075DB">
        <w:rPr>
          <w:rFonts w:asciiTheme="majorBidi" w:eastAsia="MS Mincho" w:hAnsiTheme="majorBidi" w:cstheme="majorBidi"/>
          <w:sz w:val="30"/>
          <w:szCs w:val="30"/>
        </w:rPr>
        <w:t>2</w:t>
      </w:r>
      <w:r w:rsidR="00E53A5C" w:rsidRPr="003075DB">
        <w:rPr>
          <w:rFonts w:asciiTheme="majorBidi" w:eastAsia="MS Mincho" w:hAnsiTheme="majorBidi" w:cstheme="majorBidi"/>
          <w:sz w:val="30"/>
          <w:szCs w:val="30"/>
          <w:cs/>
        </w:rPr>
        <w:t xml:space="preserve"> ถึง</w:t>
      </w:r>
      <w:r w:rsidR="00742C03" w:rsidRPr="003075DB">
        <w:rPr>
          <w:rFonts w:asciiTheme="majorBidi" w:eastAsia="MS Mincho" w:hAnsiTheme="majorBidi" w:cstheme="majorBidi"/>
          <w:sz w:val="30"/>
          <w:szCs w:val="30"/>
          <w:cs/>
        </w:rPr>
        <w:t>ปี</w:t>
      </w:r>
      <w:r w:rsidR="003D433C" w:rsidRPr="003075DB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3D433C" w:rsidRPr="003075DB">
        <w:rPr>
          <w:rFonts w:asciiTheme="majorBidi" w:eastAsia="MS Mincho" w:hAnsiTheme="majorBidi" w:cstheme="majorBidi"/>
          <w:sz w:val="30"/>
          <w:szCs w:val="30"/>
        </w:rPr>
        <w:t>25</w:t>
      </w:r>
      <w:r w:rsidR="009D588B" w:rsidRPr="003075DB">
        <w:rPr>
          <w:rFonts w:asciiTheme="majorBidi" w:eastAsia="MS Mincho" w:hAnsiTheme="majorBidi" w:cstheme="majorBidi"/>
          <w:sz w:val="30"/>
          <w:szCs w:val="30"/>
          <w:cs/>
        </w:rPr>
        <w:t>6</w:t>
      </w:r>
      <w:r w:rsidR="00DE7203" w:rsidRPr="003075DB">
        <w:rPr>
          <w:rFonts w:asciiTheme="majorBidi" w:eastAsia="MS Mincho" w:hAnsiTheme="majorBidi" w:cstheme="majorBidi"/>
          <w:sz w:val="30"/>
          <w:szCs w:val="30"/>
        </w:rPr>
        <w:t>5</w:t>
      </w:r>
    </w:p>
    <w:p w:rsidR="00D42114" w:rsidRDefault="00D42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:rsidR="009B1177" w:rsidRPr="00B12345" w:rsidRDefault="00E53A5C" w:rsidP="00CB3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B12345">
        <w:rPr>
          <w:rFonts w:asciiTheme="majorBidi" w:eastAsia="MS Mincho" w:hAnsiTheme="majorBidi" w:cstheme="majorBidi"/>
          <w:b/>
          <w:bCs/>
          <w:sz w:val="30"/>
          <w:szCs w:val="30"/>
        </w:rPr>
        <w:t>1</w:t>
      </w:r>
      <w:r w:rsidR="00EA7F2E">
        <w:rPr>
          <w:rFonts w:asciiTheme="majorBidi" w:eastAsia="MS Mincho" w:hAnsiTheme="majorBidi" w:cstheme="majorBidi"/>
          <w:b/>
          <w:bCs/>
          <w:sz w:val="30"/>
          <w:szCs w:val="30"/>
        </w:rPr>
        <w:t>6</w:t>
      </w:r>
      <w:r w:rsidR="00CB3B4E" w:rsidRPr="00B12345">
        <w:rPr>
          <w:rFonts w:asciiTheme="majorBidi" w:eastAsia="MS Mincho" w:hAnsiTheme="majorBidi" w:cstheme="majorBidi"/>
          <w:b/>
          <w:bCs/>
          <w:sz w:val="30"/>
          <w:szCs w:val="30"/>
        </w:rPr>
        <w:tab/>
      </w:r>
      <w:r w:rsidR="00F3561A" w:rsidRPr="00B12345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:rsidR="00F3561A" w:rsidRPr="00C1702C" w:rsidRDefault="00F3561A" w:rsidP="001618A0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Theme="majorBidi" w:eastAsia="MS Mincho" w:hAnsiTheme="majorBidi" w:cstheme="majorBidi"/>
          <w:b/>
          <w:bCs/>
          <w:sz w:val="24"/>
          <w:szCs w:val="24"/>
        </w:rPr>
      </w:pPr>
    </w:p>
    <w:p w:rsidR="00C237FC" w:rsidRPr="00B12345" w:rsidRDefault="00C90333" w:rsidP="004978A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x-none"/>
        </w:rPr>
      </w:pPr>
      <w:r w:rsidRPr="00B12345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ในปี 2554</w:t>
      </w:r>
      <w:r w:rsidRPr="00B1234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C237FC" w:rsidRPr="00B12345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บริษัทถูกบริษัทแห่งหนึ่งฟ้องร้องในคดีแพ่ง ละเมิดโดยเรียกค่าเสียหา</w:t>
      </w:r>
      <w:r w:rsidR="00440BBF" w:rsidRPr="00B12345">
        <w:rPr>
          <w:rFonts w:asciiTheme="majorBidi" w:eastAsia="MS Mincho" w:hAnsiTheme="majorBidi" w:cstheme="majorBidi"/>
          <w:sz w:val="30"/>
          <w:szCs w:val="30"/>
          <w:cs/>
          <w:lang w:val="x-none"/>
        </w:rPr>
        <w:t xml:space="preserve">ย 120.12 ล้านบาท และในปี  2555 </w:t>
      </w:r>
      <w:r w:rsidR="00C237FC" w:rsidRPr="00B12345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บริษัทดังกล่าวได้ยื่นฟ้องร้องบริษัทในคดีเดียวกันต่อศาลอาญา</w:t>
      </w:r>
    </w:p>
    <w:p w:rsidR="00C237FC" w:rsidRPr="00C1702C" w:rsidRDefault="00C237FC" w:rsidP="004978A3">
      <w:pPr>
        <w:spacing w:line="240" w:lineRule="auto"/>
        <w:ind w:left="540" w:hanging="90"/>
        <w:jc w:val="thaiDistribute"/>
        <w:rPr>
          <w:rFonts w:asciiTheme="majorBidi" w:eastAsia="MS Mincho" w:hAnsiTheme="majorBidi" w:cstheme="majorBidi"/>
          <w:sz w:val="24"/>
          <w:szCs w:val="24"/>
          <w:lang w:val="x-none"/>
        </w:rPr>
      </w:pPr>
    </w:p>
    <w:p w:rsidR="0031469C" w:rsidRPr="00B12345" w:rsidRDefault="00C90333" w:rsidP="004978A3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x-none"/>
        </w:rPr>
      </w:pPr>
      <w:r w:rsidRPr="00B12345">
        <w:rPr>
          <w:rFonts w:asciiTheme="majorBidi" w:eastAsia="MS Mincho" w:hAnsiTheme="majorBidi" w:cstheme="majorBidi"/>
          <w:sz w:val="30"/>
          <w:szCs w:val="30"/>
          <w:cs/>
          <w:lang w:val="x-none"/>
        </w:rPr>
        <w:t xml:space="preserve">ในปี 2556 </w:t>
      </w:r>
      <w:r w:rsidR="00C237FC" w:rsidRPr="00B12345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:rsidR="00094C02" w:rsidRPr="00C1702C" w:rsidRDefault="00094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4"/>
          <w:szCs w:val="24"/>
          <w:cs/>
          <w:lang w:val="x-none"/>
        </w:rPr>
      </w:pPr>
    </w:p>
    <w:p w:rsidR="00C237FC" w:rsidRDefault="00C237FC" w:rsidP="004978A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sz w:val="30"/>
          <w:szCs w:val="30"/>
        </w:rPr>
      </w:pPr>
      <w:r w:rsidRPr="00B12345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ในปี 2559 ศาลอาญาได้มีคำพิพากษายกฟ้องโจทก์</w:t>
      </w:r>
      <w:r w:rsidRPr="00B12345">
        <w:rPr>
          <w:rFonts w:asciiTheme="majorBidi" w:eastAsia="MS Mincho" w:hAnsiTheme="majorBidi" w:cstheme="majorBidi"/>
          <w:sz w:val="30"/>
          <w:szCs w:val="30"/>
          <w:cs/>
        </w:rPr>
        <w:t>ในคดีอาญาที่บริษัทถูกฟ้อง</w:t>
      </w:r>
    </w:p>
    <w:p w:rsidR="00D440C4" w:rsidRPr="00D440C4" w:rsidRDefault="00D440C4" w:rsidP="004978A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eastAsia="MS Mincho" w:hAnsiTheme="majorBidi" w:cstheme="majorBidi"/>
          <w:sz w:val="24"/>
          <w:szCs w:val="24"/>
        </w:rPr>
      </w:pPr>
    </w:p>
    <w:p w:rsidR="00871D3E" w:rsidRDefault="00871D3E" w:rsidP="00742C03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12345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ณ วันที่ 27 มกราคม 2560 โจทก์ได้ยื่นอุทธรณ์</w:t>
      </w:r>
      <w:r w:rsidRPr="00B1234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E53A5C" w:rsidRPr="00B12345">
        <w:rPr>
          <w:rFonts w:asciiTheme="majorBidi" w:eastAsia="MS Mincho" w:hAnsiTheme="majorBidi" w:cstheme="majorBidi"/>
          <w:sz w:val="30"/>
          <w:szCs w:val="30"/>
          <w:cs/>
        </w:rPr>
        <w:t xml:space="preserve"> และบริษัทได้ยื่นคำแก้อุทธรณ์ต่อศาสอาญาแล้วเมื่อวันที่</w:t>
      </w:r>
      <w:r w:rsidR="00742C03" w:rsidRPr="00B12345">
        <w:rPr>
          <w:rFonts w:asciiTheme="majorBidi" w:eastAsia="MS Mincho" w:hAnsiTheme="majorBidi" w:cstheme="majorBidi"/>
          <w:sz w:val="30"/>
          <w:szCs w:val="30"/>
        </w:rPr>
        <w:br/>
      </w:r>
      <w:r w:rsidR="00007B63">
        <w:rPr>
          <w:rFonts w:asciiTheme="majorBidi" w:eastAsia="MS Mincho" w:hAnsiTheme="majorBidi" w:cstheme="majorBidi"/>
          <w:sz w:val="30"/>
          <w:szCs w:val="30"/>
          <w:cs/>
        </w:rPr>
        <w:t>16 พฤษภาคม 2560</w:t>
      </w:r>
    </w:p>
    <w:p w:rsidR="00007B63" w:rsidRPr="00C1702C" w:rsidRDefault="00007B63" w:rsidP="00742C03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:rsidR="00007B63" w:rsidRPr="00007B63" w:rsidRDefault="00007B63" w:rsidP="00742C03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8C3A11">
        <w:rPr>
          <w:rFonts w:asciiTheme="majorBidi" w:eastAsia="MS Mincho" w:hAnsiTheme="majorBidi" w:cstheme="majorBidi" w:hint="cs"/>
          <w:sz w:val="30"/>
          <w:szCs w:val="30"/>
          <w:cs/>
        </w:rPr>
        <w:t xml:space="preserve">ณ วันที่ </w:t>
      </w:r>
      <w:r w:rsidRPr="008C3A11">
        <w:rPr>
          <w:rFonts w:asciiTheme="majorBidi" w:eastAsia="MS Mincho" w:hAnsiTheme="majorBidi" w:cstheme="majorBidi"/>
          <w:sz w:val="30"/>
          <w:szCs w:val="30"/>
        </w:rPr>
        <w:t xml:space="preserve">15 </w:t>
      </w:r>
      <w:r w:rsidRPr="008C3A11">
        <w:rPr>
          <w:rFonts w:asciiTheme="majorBidi" w:eastAsia="MS Mincho" w:hAnsiTheme="majorBidi" w:cstheme="majorBidi" w:hint="cs"/>
          <w:sz w:val="30"/>
          <w:szCs w:val="30"/>
          <w:cs/>
        </w:rPr>
        <w:t xml:space="preserve">พฤศจิกายน </w:t>
      </w:r>
      <w:r w:rsidRPr="008C3A11">
        <w:rPr>
          <w:rFonts w:asciiTheme="majorBidi" w:eastAsia="MS Mincho" w:hAnsiTheme="majorBidi" w:cstheme="majorBidi"/>
          <w:sz w:val="30"/>
          <w:szCs w:val="30"/>
        </w:rPr>
        <w:t xml:space="preserve">2561 </w:t>
      </w:r>
      <w:r w:rsidRPr="008C3A11">
        <w:rPr>
          <w:rFonts w:asciiTheme="majorBidi" w:eastAsia="MS Mincho" w:hAnsiTheme="majorBidi" w:cstheme="majorBidi" w:hint="cs"/>
          <w:sz w:val="30"/>
          <w:szCs w:val="30"/>
          <w:cs/>
        </w:rPr>
        <w:t xml:space="preserve">ศาลอุทธรณ์ได้ตัดสินโดยมีคำสั่งยืนตามศาลชั้นต้น กล่าวคือ ยกฟ้องให้จำเลยทั้ง </w:t>
      </w:r>
      <w:r w:rsidRPr="008C3A11">
        <w:rPr>
          <w:rFonts w:asciiTheme="majorBidi" w:eastAsia="MS Mincho" w:hAnsiTheme="majorBidi" w:cstheme="majorBidi"/>
          <w:sz w:val="30"/>
          <w:szCs w:val="30"/>
          <w:cs/>
        </w:rPr>
        <w:br/>
      </w:r>
      <w:r w:rsidRPr="008C3A11">
        <w:rPr>
          <w:rFonts w:asciiTheme="majorBidi" w:eastAsia="MS Mincho" w:hAnsiTheme="majorBidi" w:cstheme="majorBidi"/>
          <w:sz w:val="30"/>
          <w:szCs w:val="30"/>
        </w:rPr>
        <w:t xml:space="preserve">10 </w:t>
      </w:r>
      <w:r w:rsidRPr="008C3A11">
        <w:rPr>
          <w:rFonts w:asciiTheme="majorBidi" w:eastAsia="MS Mincho" w:hAnsiTheme="majorBidi" w:cstheme="majorBidi" w:hint="cs"/>
          <w:sz w:val="30"/>
          <w:szCs w:val="30"/>
          <w:cs/>
        </w:rPr>
        <w:t xml:space="preserve">ไม่มีความผิด </w:t>
      </w:r>
      <w:r w:rsidR="008C3A11" w:rsidRPr="008C3A11">
        <w:rPr>
          <w:rFonts w:asciiTheme="majorBidi" w:eastAsia="MS Mincho" w:hAnsiTheme="majorBidi" w:hint="cs"/>
          <w:sz w:val="30"/>
          <w:szCs w:val="30"/>
          <w:cs/>
        </w:rPr>
        <w:t>ปัจจุบันทางคู่กรณีได้ขอยื่นฎีกา</w:t>
      </w:r>
      <w:r w:rsidR="008C3A11" w:rsidRPr="008C3A1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8C3A11" w:rsidRPr="008C3A11">
        <w:rPr>
          <w:rFonts w:asciiTheme="majorBidi" w:eastAsia="MS Mincho" w:hAnsiTheme="majorBidi" w:hint="cs"/>
          <w:sz w:val="30"/>
          <w:szCs w:val="30"/>
          <w:cs/>
        </w:rPr>
        <w:t>แต่ศาลยังไม่ได้มีคำสั่งว่าให้ฎีกาได้</w:t>
      </w:r>
    </w:p>
    <w:p w:rsidR="00871D3E" w:rsidRPr="00C1702C" w:rsidRDefault="00871D3E" w:rsidP="00871D3E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24"/>
          <w:szCs w:val="24"/>
        </w:rPr>
      </w:pPr>
    </w:p>
    <w:p w:rsidR="00F925E3" w:rsidRPr="00B12345" w:rsidRDefault="00C237FC" w:rsidP="004978A3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x-none"/>
        </w:rPr>
      </w:pPr>
      <w:r w:rsidRPr="00B12345">
        <w:rPr>
          <w:rFonts w:asciiTheme="majorBidi" w:eastAsia="MS Mincho" w:hAnsiTheme="majorBidi" w:cstheme="majorBidi"/>
          <w:sz w:val="30"/>
          <w:szCs w:val="30"/>
          <w:cs/>
          <w:lang w:val="x-none"/>
        </w:rPr>
        <w:t xml:space="preserve">ณ วันที่ </w:t>
      </w:r>
      <w:r w:rsidR="00871D3E" w:rsidRPr="00B12345">
        <w:rPr>
          <w:rFonts w:asciiTheme="majorBidi" w:eastAsia="MS Mincho" w:hAnsiTheme="majorBidi" w:cstheme="majorBidi"/>
          <w:sz w:val="30"/>
          <w:szCs w:val="30"/>
        </w:rPr>
        <w:t>31</w:t>
      </w:r>
      <w:r w:rsidR="00871D3E" w:rsidRPr="00B12345">
        <w:rPr>
          <w:rFonts w:asciiTheme="majorBidi" w:eastAsia="MS Mincho" w:hAnsiTheme="majorBidi" w:cstheme="majorBidi"/>
          <w:sz w:val="30"/>
          <w:szCs w:val="30"/>
          <w:cs/>
        </w:rPr>
        <w:t xml:space="preserve"> มีนาคม</w:t>
      </w:r>
      <w:r w:rsidR="00871D3E" w:rsidRPr="00B12345">
        <w:rPr>
          <w:rFonts w:asciiTheme="majorBidi" w:eastAsia="MS Mincho" w:hAnsiTheme="majorBidi" w:cstheme="majorBidi"/>
          <w:sz w:val="30"/>
          <w:szCs w:val="30"/>
        </w:rPr>
        <w:t xml:space="preserve"> 256</w:t>
      </w:r>
      <w:r w:rsidR="00322B2E">
        <w:rPr>
          <w:rFonts w:asciiTheme="majorBidi" w:eastAsia="MS Mincho" w:hAnsiTheme="majorBidi" w:cstheme="majorBidi"/>
          <w:sz w:val="30"/>
          <w:szCs w:val="30"/>
        </w:rPr>
        <w:t>2</w:t>
      </w:r>
      <w:r w:rsidR="00871D3E" w:rsidRPr="00B12345">
        <w:rPr>
          <w:rFonts w:asciiTheme="majorBidi" w:eastAsia="MS Mincho" w:hAnsiTheme="majorBidi" w:cstheme="majorBidi"/>
          <w:sz w:val="30"/>
          <w:szCs w:val="30"/>
          <w:cs/>
          <w:lang w:val="x-none"/>
        </w:rPr>
        <w:t xml:space="preserve"> และ วันที่ 31 ธันวาคม 25</w:t>
      </w:r>
      <w:r w:rsidR="00322B2E">
        <w:rPr>
          <w:rFonts w:asciiTheme="majorBidi" w:eastAsia="MS Mincho" w:hAnsiTheme="majorBidi" w:cstheme="majorBidi"/>
          <w:sz w:val="30"/>
          <w:szCs w:val="30"/>
        </w:rPr>
        <w:t>61</w:t>
      </w:r>
      <w:r w:rsidRPr="00B12345">
        <w:rPr>
          <w:rFonts w:asciiTheme="majorBidi" w:eastAsia="MS Mincho" w:hAnsiTheme="majorBidi" w:cstheme="majorBidi"/>
          <w:sz w:val="30"/>
          <w:szCs w:val="30"/>
          <w:cs/>
          <w:lang w:val="x-none"/>
        </w:rPr>
        <w:t xml:space="preserve"> </w:t>
      </w:r>
      <w:r w:rsidR="00F925E3" w:rsidRPr="00B12345">
        <w:rPr>
          <w:rFonts w:asciiTheme="majorBidi" w:eastAsia="MS Mincho" w:hAnsiTheme="majorBidi" w:cstheme="majorBidi"/>
          <w:sz w:val="30"/>
          <w:szCs w:val="30"/>
          <w:cs/>
          <w:lang w:val="x-none"/>
        </w:rPr>
        <w:t>บริษัทไม่ได้ตั้งประมาณการหนี้สินสำหรับค่าเสียหายดังกล่าวเนื่องจากผู้บริหารเชื่อว่าบริษัทไม่ได้กระทำละเมิดตามคำฟ้องตามที่ทนายได้ให้ความเห็นไว้</w:t>
      </w:r>
    </w:p>
    <w:p w:rsidR="001809BE" w:rsidRPr="00C1702C" w:rsidRDefault="001809BE" w:rsidP="004978A3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x-none"/>
        </w:rPr>
      </w:pPr>
    </w:p>
    <w:p w:rsidR="001809BE" w:rsidRPr="00B12345" w:rsidRDefault="00C1702C" w:rsidP="001809BE">
      <w:pPr>
        <w:tabs>
          <w:tab w:val="clear" w:pos="454"/>
          <w:tab w:val="clear" w:pos="680"/>
        </w:tabs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</w:rPr>
        <w:t>1</w:t>
      </w:r>
      <w:r w:rsidR="00EA7F2E">
        <w:rPr>
          <w:rFonts w:asciiTheme="majorBidi" w:eastAsia="MS Mincho" w:hAnsiTheme="majorBidi" w:cstheme="majorBidi"/>
          <w:b/>
          <w:bCs/>
          <w:sz w:val="30"/>
          <w:szCs w:val="30"/>
        </w:rPr>
        <w:t>7</w:t>
      </w:r>
      <w:r w:rsidR="001809BE" w:rsidRPr="00B12345">
        <w:rPr>
          <w:rFonts w:asciiTheme="majorBidi" w:eastAsia="MS Mincho" w:hAnsiTheme="majorBidi" w:cstheme="majorBidi"/>
          <w:b/>
          <w:bCs/>
          <w:sz w:val="30"/>
          <w:szCs w:val="30"/>
        </w:rPr>
        <w:tab/>
      </w:r>
      <w:r w:rsidR="001809BE" w:rsidRPr="00B12345">
        <w:rPr>
          <w:rFonts w:asciiTheme="majorBidi" w:eastAsia="MS Mincho" w:hAnsiTheme="majorBidi" w:cstheme="majorBidi"/>
          <w:b/>
          <w:bCs/>
          <w:sz w:val="30"/>
          <w:szCs w:val="30"/>
        </w:rPr>
        <w:tab/>
      </w:r>
      <w:r w:rsidR="001809BE" w:rsidRPr="00B12345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1809BE" w:rsidRPr="00093474" w:rsidRDefault="001809BE" w:rsidP="0091679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p w:rsidR="00B817AE" w:rsidRPr="00093474" w:rsidRDefault="00B817AE" w:rsidP="0009347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093474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474">
        <w:rPr>
          <w:rFonts w:asciiTheme="majorBidi" w:hAnsiTheme="majorBidi" w:cstheme="majorBidi"/>
          <w:sz w:val="30"/>
          <w:szCs w:val="30"/>
        </w:rPr>
        <w:t xml:space="preserve">5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474">
        <w:rPr>
          <w:rFonts w:asciiTheme="majorBidi" w:hAnsiTheme="majorBidi" w:cstheme="majorBidi"/>
          <w:sz w:val="30"/>
          <w:szCs w:val="30"/>
        </w:rPr>
        <w:t xml:space="preserve">2562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หากลูกจ้างทำงานติดต่อกันครบ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474">
        <w:rPr>
          <w:rFonts w:asciiTheme="majorBidi" w:hAnsiTheme="majorBidi" w:cstheme="majorBidi"/>
          <w:sz w:val="30"/>
          <w:szCs w:val="30"/>
        </w:rPr>
        <w:t xml:space="preserve">20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ปีขึ้นไป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474">
        <w:rPr>
          <w:rFonts w:asciiTheme="majorBidi" w:hAnsiTheme="majorBidi" w:cstheme="majorBidi"/>
          <w:sz w:val="30"/>
          <w:szCs w:val="30"/>
        </w:rPr>
        <w:t xml:space="preserve">400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Pr="00093474">
        <w:rPr>
          <w:rFonts w:asciiTheme="majorBidi" w:hAnsiTheme="majorBidi" w:cstheme="majorBidi"/>
          <w:sz w:val="30"/>
          <w:szCs w:val="30"/>
        </w:rPr>
        <w:t xml:space="preserve">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ปี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474">
        <w:rPr>
          <w:rFonts w:asciiTheme="majorBidi" w:hAnsiTheme="majorBidi" w:cstheme="majorBidi"/>
          <w:sz w:val="30"/>
          <w:szCs w:val="30"/>
        </w:rPr>
        <w:t xml:space="preserve">2562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474">
        <w:rPr>
          <w:rFonts w:asciiTheme="majorBidi" w:hAnsiTheme="majorBidi" w:cstheme="majorBidi"/>
          <w:sz w:val="30"/>
          <w:szCs w:val="30"/>
        </w:rPr>
        <w:t xml:space="preserve">30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474">
        <w:rPr>
          <w:rFonts w:asciiTheme="majorBidi" w:hAnsiTheme="majorBidi" w:cstheme="majorBidi"/>
          <w:sz w:val="30"/>
          <w:szCs w:val="30"/>
        </w:rPr>
        <w:t xml:space="preserve">2562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และต้นทุนบริการในอดีตเพิ่มขึ้นสำหรับงวดสามเดือนและหกเดือนสิ้นสุดวันเดียวกันในงบก</w:t>
      </w:r>
      <w:r w:rsidR="0091679A" w:rsidRPr="00093474">
        <w:rPr>
          <w:rFonts w:asciiTheme="majorBidi" w:hAnsiTheme="majorBidi" w:cstheme="majorBidi" w:hint="cs"/>
          <w:sz w:val="30"/>
          <w:szCs w:val="30"/>
          <w:cs/>
        </w:rPr>
        <w:t>ารเงินรวมและงบการเงิน</w:t>
      </w:r>
      <w:r w:rsidR="00093474">
        <w:rPr>
          <w:rFonts w:asciiTheme="majorBidi" w:hAnsiTheme="majorBidi" w:cstheme="majorBidi"/>
          <w:sz w:val="30"/>
          <w:szCs w:val="30"/>
        </w:rPr>
        <w:br/>
      </w:r>
      <w:r w:rsidR="0091679A" w:rsidRPr="00093474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679A" w:rsidRPr="00093474">
        <w:rPr>
          <w:rFonts w:asciiTheme="majorBidi" w:hAnsiTheme="majorBidi" w:cstheme="majorBidi"/>
          <w:sz w:val="30"/>
          <w:szCs w:val="30"/>
        </w:rPr>
        <w:t>3.</w:t>
      </w:r>
      <w:r w:rsidR="004B0E1F" w:rsidRPr="00093474">
        <w:rPr>
          <w:rFonts w:asciiTheme="majorBidi" w:hAnsiTheme="majorBidi" w:cstheme="majorBidi"/>
          <w:sz w:val="30"/>
          <w:szCs w:val="30"/>
        </w:rPr>
        <w:t>35</w:t>
      </w:r>
      <w:r w:rsidRPr="00093474">
        <w:rPr>
          <w:rFonts w:asciiTheme="majorBidi" w:hAnsiTheme="majorBidi" w:cstheme="majorBidi"/>
          <w:sz w:val="30"/>
          <w:szCs w:val="30"/>
        </w:rPr>
        <w:t xml:space="preserve">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91679A"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679A" w:rsidRPr="00093474">
        <w:rPr>
          <w:rFonts w:asciiTheme="majorBidi" w:hAnsiTheme="majorBidi" w:cstheme="majorBidi"/>
          <w:sz w:val="30"/>
          <w:szCs w:val="30"/>
        </w:rPr>
        <w:t>2</w:t>
      </w:r>
      <w:r w:rsidR="0075232A" w:rsidRPr="00093474">
        <w:rPr>
          <w:rFonts w:asciiTheme="majorBidi" w:hAnsiTheme="majorBidi" w:cstheme="majorBidi"/>
          <w:sz w:val="30"/>
          <w:szCs w:val="30"/>
        </w:rPr>
        <w:t>.50</w:t>
      </w:r>
      <w:r w:rsidRPr="00093474">
        <w:rPr>
          <w:rFonts w:asciiTheme="majorBidi" w:hAnsiTheme="majorBidi" w:cstheme="majorBidi"/>
          <w:sz w:val="30"/>
          <w:szCs w:val="30"/>
        </w:rPr>
        <w:t xml:space="preserve">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3474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:rsidR="00B817AE" w:rsidRPr="00C1702C" w:rsidRDefault="00B817AE" w:rsidP="00094C02">
      <w:pPr>
        <w:tabs>
          <w:tab w:val="clear" w:pos="227"/>
          <w:tab w:val="clear" w:pos="454"/>
          <w:tab w:val="clear" w:pos="680"/>
        </w:tabs>
        <w:ind w:left="567"/>
        <w:jc w:val="both"/>
        <w:rPr>
          <w:rFonts w:asciiTheme="majorBidi" w:hAnsiTheme="majorBidi" w:cstheme="majorBidi"/>
          <w:sz w:val="24"/>
          <w:szCs w:val="24"/>
          <w:highlight w:val="cyan"/>
        </w:rPr>
      </w:pPr>
    </w:p>
    <w:p w:rsidR="001809BE" w:rsidRPr="00093474" w:rsidRDefault="001809BE" w:rsidP="0009347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</w:tabs>
        <w:jc w:val="both"/>
        <w:rPr>
          <w:rFonts w:asciiTheme="majorBidi" w:hAnsiTheme="majorBidi" w:cstheme="majorBidi"/>
          <w:sz w:val="30"/>
          <w:szCs w:val="30"/>
        </w:rPr>
      </w:pPr>
      <w:r w:rsidRPr="00093474">
        <w:rPr>
          <w:rFonts w:asciiTheme="majorBidi" w:hAnsiTheme="majorBidi" w:cstheme="majorBidi"/>
          <w:sz w:val="30"/>
          <w:szCs w:val="30"/>
          <w:cs/>
        </w:rPr>
        <w:lastRenderedPageBreak/>
        <w:t>ในการประชุมสามัญประจำปีของผู้ถือหุ้น</w:t>
      </w:r>
      <w:r w:rsidR="00322B2E" w:rsidRPr="00093474">
        <w:rPr>
          <w:rFonts w:asciiTheme="majorBidi" w:hAnsiTheme="majorBidi" w:cstheme="majorBidi"/>
          <w:sz w:val="30"/>
          <w:szCs w:val="30"/>
          <w:cs/>
        </w:rPr>
        <w:t xml:space="preserve">ของบริษัทเมื่อวันที่ </w:t>
      </w:r>
      <w:r w:rsidR="00B55D45" w:rsidRPr="00093474">
        <w:rPr>
          <w:rFonts w:asciiTheme="majorBidi" w:hAnsiTheme="majorBidi" w:cstheme="majorBidi"/>
          <w:sz w:val="30"/>
          <w:szCs w:val="30"/>
        </w:rPr>
        <w:t>26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เมษายน 256</w:t>
      </w:r>
      <w:r w:rsidR="00322B2E" w:rsidRPr="00093474">
        <w:rPr>
          <w:rFonts w:asciiTheme="majorBidi" w:hAnsiTheme="majorBidi" w:cstheme="majorBidi"/>
          <w:sz w:val="30"/>
          <w:szCs w:val="30"/>
        </w:rPr>
        <w:t>2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B55D45" w:rsidRPr="00093474">
        <w:rPr>
          <w:rFonts w:asciiTheme="majorBidi" w:hAnsiTheme="majorBidi" w:cstheme="majorBidi"/>
          <w:sz w:val="30"/>
          <w:szCs w:val="30"/>
        </w:rPr>
        <w:t>0.12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 </w:t>
      </w:r>
      <w:r w:rsidR="00B55D45" w:rsidRPr="00093474">
        <w:rPr>
          <w:rFonts w:asciiTheme="majorBidi" w:hAnsiTheme="majorBidi" w:cstheme="majorBidi"/>
          <w:sz w:val="30"/>
          <w:szCs w:val="30"/>
        </w:rPr>
        <w:t>36</w:t>
      </w:r>
      <w:r w:rsidRPr="00093474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</w:t>
      </w:r>
      <w:r w:rsidR="00F212B9" w:rsidRPr="00093474">
        <w:rPr>
          <w:rFonts w:asciiTheme="majorBidi" w:hAnsiTheme="majorBidi" w:cstheme="majorBidi"/>
          <w:sz w:val="30"/>
          <w:szCs w:val="30"/>
          <w:cs/>
        </w:rPr>
        <w:t>ได้จ่ายให้แก่ผู้ถือหุ้นใน</w:t>
      </w:r>
      <w:r w:rsidR="00EA7F2E" w:rsidRPr="00093474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B55D45" w:rsidRPr="00093474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B55D45" w:rsidRPr="00093474">
        <w:rPr>
          <w:rFonts w:asciiTheme="majorBidi" w:hAnsiTheme="majorBidi" w:cstheme="majorBidi"/>
          <w:sz w:val="30"/>
          <w:szCs w:val="30"/>
        </w:rPr>
        <w:t>2562</w:t>
      </w:r>
    </w:p>
    <w:p w:rsidR="00C1702C" w:rsidRDefault="00C17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highlight w:val="cyan"/>
        </w:rPr>
      </w:pPr>
    </w:p>
    <w:p w:rsidR="003A369D" w:rsidRPr="00EE1300" w:rsidRDefault="00C1702C" w:rsidP="003A369D">
      <w:pPr>
        <w:tabs>
          <w:tab w:val="clear" w:pos="454"/>
          <w:tab w:val="clear" w:pos="680"/>
        </w:tabs>
        <w:ind w:left="540" w:hanging="540"/>
        <w:rPr>
          <w:rFonts w:asciiTheme="majorBidi" w:eastAsia="MS Mincho" w:hAnsiTheme="majorBidi"/>
          <w:b/>
          <w:bCs/>
          <w:sz w:val="30"/>
          <w:szCs w:val="30"/>
        </w:rPr>
      </w:pPr>
      <w:r w:rsidRPr="00EE1300">
        <w:rPr>
          <w:rFonts w:asciiTheme="majorBidi" w:eastAsia="MS Mincho" w:hAnsiTheme="majorBidi" w:cstheme="majorBidi"/>
          <w:b/>
          <w:bCs/>
          <w:sz w:val="30"/>
          <w:szCs w:val="30"/>
        </w:rPr>
        <w:t>1</w:t>
      </w:r>
      <w:r w:rsidR="00EA7F2E">
        <w:rPr>
          <w:rFonts w:asciiTheme="majorBidi" w:eastAsia="MS Mincho" w:hAnsiTheme="majorBidi" w:cstheme="majorBidi"/>
          <w:b/>
          <w:bCs/>
          <w:sz w:val="30"/>
          <w:szCs w:val="30"/>
        </w:rPr>
        <w:t>8</w:t>
      </w:r>
      <w:r w:rsidR="003A369D" w:rsidRPr="00EE1300">
        <w:rPr>
          <w:rFonts w:asciiTheme="majorBidi" w:eastAsia="MS Mincho" w:hAnsiTheme="majorBidi" w:cstheme="majorBidi"/>
          <w:b/>
          <w:bCs/>
          <w:sz w:val="30"/>
          <w:szCs w:val="30"/>
        </w:rPr>
        <w:tab/>
      </w:r>
      <w:r w:rsidR="003A369D" w:rsidRPr="00EE1300">
        <w:rPr>
          <w:rFonts w:asciiTheme="majorBidi" w:eastAsia="MS Mincho" w:hAnsiTheme="majorBidi" w:cstheme="majorBidi"/>
          <w:b/>
          <w:bCs/>
          <w:sz w:val="30"/>
          <w:szCs w:val="30"/>
        </w:rPr>
        <w:tab/>
      </w:r>
      <w:r w:rsidR="003A369D" w:rsidRPr="00EE1300">
        <w:rPr>
          <w:rFonts w:asciiTheme="majorBidi" w:eastAsia="MS Mincho" w:hAnsiTheme="majorBidi" w:cstheme="majorBidi" w:hint="cs"/>
          <w:b/>
          <w:bCs/>
          <w:sz w:val="30"/>
          <w:szCs w:val="30"/>
          <w:cs/>
        </w:rPr>
        <w:t>ม</w:t>
      </w:r>
      <w:r w:rsidR="003A369D" w:rsidRPr="00EE1300">
        <w:rPr>
          <w:rFonts w:asciiTheme="majorBidi" w:eastAsia="MS Mincho" w:hAnsiTheme="majorBidi" w:hint="cs"/>
          <w:b/>
          <w:bCs/>
          <w:sz w:val="30"/>
          <w:szCs w:val="30"/>
          <w:cs/>
        </w:rPr>
        <w:t>าตรฐานการรายงานทางการเงินที่ยังไม่ได้ใช้</w:t>
      </w:r>
    </w:p>
    <w:p w:rsidR="0075232A" w:rsidRPr="00EE1300" w:rsidRDefault="0075232A" w:rsidP="00BC5308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BC5308" w:rsidRPr="00EE1300" w:rsidRDefault="00BC5308" w:rsidP="00BC5308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EE1300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EE1300">
        <w:rPr>
          <w:rFonts w:ascii="Angsana New" w:hAnsi="Angsana New" w:hint="cs"/>
          <w:sz w:val="30"/>
          <w:szCs w:val="30"/>
          <w:cs/>
          <w:lang w:val="en-US" w:bidi="th-TH"/>
        </w:rPr>
        <w:t>ที่ออกที่เกี่ยวกับการดำเนินงานของกลุ่มบริษัท ซึ่งคาดว่าจะมีผลกระทบที่มีสาระสำคัญต่องบการเงินรวมและงบการเงินเฉพาะกิจการ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EE130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EE1300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EE1300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EE1300">
        <w:rPr>
          <w:rFonts w:ascii="Angsana New" w:hAnsi="Angsana New"/>
          <w:sz w:val="30"/>
          <w:szCs w:val="30"/>
          <w:cs/>
          <w:lang w:val="en-US" w:bidi="th-TH"/>
        </w:rPr>
        <w:t>สำหรับรอบระยะเวลาบัญชีที่เริ่มในหรือหลังวันที่</w:t>
      </w:r>
      <w:r w:rsidRPr="00EE1300">
        <w:rPr>
          <w:rFonts w:ascii="Angsana New" w:hAnsi="Angsana New"/>
          <w:sz w:val="30"/>
          <w:szCs w:val="30"/>
          <w:lang w:val="en-US" w:bidi="th-TH"/>
        </w:rPr>
        <w:t xml:space="preserve"> 1</w:t>
      </w:r>
      <w:r w:rsidRPr="00EE1300">
        <w:rPr>
          <w:rFonts w:ascii="Angsana New" w:hAnsi="Angsana New"/>
          <w:sz w:val="30"/>
          <w:szCs w:val="30"/>
          <w:cs/>
          <w:lang w:val="en-US" w:bidi="th-TH"/>
        </w:rPr>
        <w:t xml:space="preserve"> มกราคม</w:t>
      </w:r>
      <w:r w:rsidRPr="00EE130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EE1300">
        <w:rPr>
          <w:rFonts w:ascii="Angsana New" w:hAnsi="Angsana New"/>
          <w:sz w:val="30"/>
          <w:szCs w:val="30"/>
          <w:lang w:val="en-US" w:bidi="th-TH"/>
        </w:rPr>
        <w:t>2563</w:t>
      </w:r>
      <w:r w:rsidRPr="00EE130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EE1300">
        <w:rPr>
          <w:rFonts w:ascii="Angsana New" w:hAnsi="Angsana New" w:hint="cs"/>
          <w:sz w:val="30"/>
          <w:szCs w:val="30"/>
          <w:cs/>
          <w:lang w:val="en-US" w:bidi="th-TH"/>
        </w:rPr>
        <w:t>ซึ่งมีดังต่อไปนี้</w:t>
      </w:r>
    </w:p>
    <w:p w:rsidR="00BC5308" w:rsidRPr="00EE1300" w:rsidRDefault="00BC5308" w:rsidP="00BC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BC5308" w:rsidRPr="00EE1300" w:rsidTr="00EF5B44">
        <w:trPr>
          <w:tblHeader/>
        </w:trPr>
        <w:tc>
          <w:tcPr>
            <w:tcW w:w="3960" w:type="dxa"/>
            <w:vAlign w:val="bottom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E130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E130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C5308" w:rsidRPr="00EE1300" w:rsidTr="00EF5B44">
        <w:tc>
          <w:tcPr>
            <w:tcW w:w="3960" w:type="dxa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EE130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E1300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E1300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C5308" w:rsidRPr="00EE1300" w:rsidTr="00EF5B44">
        <w:tc>
          <w:tcPr>
            <w:tcW w:w="3960" w:type="dxa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E130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E1300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E130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5308" w:rsidRPr="00EE1300" w:rsidTr="00EF5B44">
        <w:tc>
          <w:tcPr>
            <w:tcW w:w="3960" w:type="dxa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EE130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E1300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E1300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EE130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BC5308" w:rsidRPr="00EE1300" w:rsidTr="00EF5B44">
        <w:tc>
          <w:tcPr>
            <w:tcW w:w="3960" w:type="dxa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E1300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EE1300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EE1300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EE1300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E1300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BC5308" w:rsidRPr="00EE1300" w:rsidTr="00EF5B44">
        <w:tc>
          <w:tcPr>
            <w:tcW w:w="3960" w:type="dxa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130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E1300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1300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C5308" w:rsidRPr="00EE1300" w:rsidTr="00EF5B44">
        <w:tc>
          <w:tcPr>
            <w:tcW w:w="3960" w:type="dxa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1300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E1300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BC5308" w:rsidRPr="00EE1300" w:rsidRDefault="00BC5308" w:rsidP="00EF5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1300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A5E2B" w:rsidRPr="00EE1300" w:rsidRDefault="00DA5E2B" w:rsidP="00BC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BC5308" w:rsidRPr="00EE1300" w:rsidRDefault="00BC5308" w:rsidP="00BC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E1300">
        <w:rPr>
          <w:rFonts w:ascii="Angsana New" w:hAnsi="Angsana New"/>
          <w:i/>
          <w:iCs/>
          <w:sz w:val="30"/>
          <w:szCs w:val="30"/>
        </w:rPr>
        <w:t xml:space="preserve">* </w:t>
      </w:r>
      <w:r w:rsidRPr="00EE1300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BC5308" w:rsidRPr="00EE1300" w:rsidRDefault="00BC5308" w:rsidP="00BC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24"/>
          <w:szCs w:val="24"/>
          <w:cs/>
        </w:rPr>
      </w:pPr>
    </w:p>
    <w:p w:rsidR="00BC5308" w:rsidRPr="00EE1300" w:rsidRDefault="00BC5308" w:rsidP="00BC530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E130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C5308" w:rsidRPr="00EE1300" w:rsidRDefault="00BC5308" w:rsidP="00BC53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BC5308" w:rsidRPr="00EE1300" w:rsidRDefault="00BC5308" w:rsidP="00BC53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E1300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EE1300">
        <w:rPr>
          <w:rFonts w:ascii="Angsana New" w:hAnsi="Angsana New"/>
          <w:sz w:val="30"/>
          <w:szCs w:val="30"/>
          <w:cs/>
        </w:rPr>
        <w:br/>
      </w:r>
      <w:r w:rsidRPr="00EE1300">
        <w:rPr>
          <w:rFonts w:ascii="Angsana New" w:hAnsi="Angsana New" w:hint="cs"/>
          <w:sz w:val="30"/>
          <w:szCs w:val="30"/>
          <w:cs/>
        </w:rPr>
        <w:t xml:space="preserve">การบัญชีป้องกันความเสี่ยง </w:t>
      </w:r>
    </w:p>
    <w:p w:rsidR="00BC5308" w:rsidRPr="00EE1300" w:rsidRDefault="00BC5308" w:rsidP="00BC53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E76496" w:rsidRDefault="00BC5308" w:rsidP="00E7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E1300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EE1300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Pr="00EE1300">
        <w:rPr>
          <w:rFonts w:ascii="Angsana New" w:hAnsi="Angsana New"/>
          <w:sz w:val="30"/>
          <w:szCs w:val="30"/>
          <w:cs/>
        </w:rPr>
        <w:t>เป็นครั้งแรกต่อ</w:t>
      </w:r>
      <w:r w:rsidRPr="00EE1300">
        <w:rPr>
          <w:rFonts w:ascii="Angsana New" w:hAnsi="Angsana New" w:hint="cs"/>
          <w:sz w:val="30"/>
          <w:szCs w:val="30"/>
          <w:cs/>
        </w:rPr>
        <w:t>งบการเงินรวมและงบเฉพาะกิจการ</w:t>
      </w:r>
    </w:p>
    <w:p w:rsidR="00E76496" w:rsidRDefault="00E7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:rsidR="00E76496" w:rsidRDefault="00E76496" w:rsidP="00E7649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E130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E7649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ฉบับที่</w:t>
      </w:r>
      <w:r w:rsidRPr="00E764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E7649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16 </w:t>
      </w:r>
      <w:r w:rsidRPr="00E7649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</w:t>
      </w:r>
      <w:r w:rsidRPr="00E764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E7649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E76496" w:rsidRPr="00E76496" w:rsidRDefault="00E76496" w:rsidP="00E7649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:rsidR="00BC5308" w:rsidRDefault="00E76496" w:rsidP="00E7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7649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6496">
        <w:rPr>
          <w:rFonts w:ascii="Angsana New" w:hAnsi="Angsana New"/>
          <w:sz w:val="30"/>
          <w:szCs w:val="30"/>
          <w:cs/>
        </w:rPr>
        <w:t xml:space="preserve"> </w:t>
      </w:r>
      <w:r w:rsidRPr="00E76496">
        <w:rPr>
          <w:rFonts w:ascii="Angsana New" w:hAnsi="Angsana New" w:hint="cs"/>
          <w:sz w:val="30"/>
          <w:szCs w:val="30"/>
          <w:cs/>
        </w:rPr>
        <w:t>ฉบับที่</w:t>
      </w:r>
      <w:r w:rsidRPr="00E76496">
        <w:rPr>
          <w:rFonts w:ascii="Angsana New" w:hAnsi="Angsana New"/>
          <w:sz w:val="30"/>
          <w:szCs w:val="30"/>
          <w:cs/>
        </w:rPr>
        <w:t xml:space="preserve"> </w:t>
      </w:r>
      <w:r w:rsidRPr="00E76496">
        <w:rPr>
          <w:rFonts w:ascii="Angsana New" w:hAnsi="Angsana New"/>
          <w:sz w:val="30"/>
          <w:szCs w:val="30"/>
        </w:rPr>
        <w:t xml:space="preserve">16 </w:t>
      </w:r>
      <w:r w:rsidRPr="00E76496">
        <w:rPr>
          <w:rFonts w:ascii="Angsana New" w:hAnsi="Angsana New" w:hint="cs"/>
          <w:sz w:val="30"/>
          <w:szCs w:val="30"/>
          <w:cs/>
        </w:rPr>
        <w:t>ได้นำเสนอวิธีการบัญชีเดียวสำหรับผู้เช่า</w:t>
      </w:r>
      <w:r w:rsidRPr="00E76496">
        <w:rPr>
          <w:rFonts w:ascii="Angsana New" w:hAnsi="Angsana New"/>
          <w:sz w:val="30"/>
          <w:szCs w:val="30"/>
          <w:cs/>
        </w:rPr>
        <w:t xml:space="preserve"> (</w:t>
      </w:r>
      <w:r w:rsidRPr="00E76496">
        <w:rPr>
          <w:rFonts w:ascii="Angsana New" w:hAnsi="Angsana New"/>
          <w:sz w:val="30"/>
          <w:szCs w:val="30"/>
        </w:rPr>
        <w:t xml:space="preserve">Single lessee accounting model) </w:t>
      </w:r>
      <w:r w:rsidRPr="00E76496">
        <w:rPr>
          <w:rFonts w:ascii="Angsana New" w:hAnsi="Angsana New" w:hint="cs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</w:t>
      </w:r>
      <w:r w:rsidRPr="00E76496">
        <w:rPr>
          <w:rFonts w:ascii="Angsana New" w:hAnsi="Angsana New"/>
          <w:sz w:val="30"/>
          <w:szCs w:val="30"/>
          <w:cs/>
        </w:rPr>
        <w:t xml:space="preserve"> </w:t>
      </w:r>
      <w:r w:rsidRPr="00E76496">
        <w:rPr>
          <w:rFonts w:ascii="Angsana New" w:hAnsi="Angsana New" w:hint="cs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E76496">
        <w:rPr>
          <w:rFonts w:ascii="Angsana New" w:hAnsi="Angsana New"/>
          <w:sz w:val="30"/>
          <w:szCs w:val="30"/>
          <w:cs/>
        </w:rPr>
        <w:t xml:space="preserve"> </w:t>
      </w:r>
      <w:r w:rsidRPr="00E76496">
        <w:rPr>
          <w:rFonts w:ascii="Angsana New" w:hAnsi="Angsana New" w:hint="cs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E76496">
        <w:rPr>
          <w:rFonts w:ascii="Angsana New" w:hAnsi="Angsana New"/>
          <w:sz w:val="30"/>
          <w:szCs w:val="30"/>
          <w:cs/>
        </w:rPr>
        <w:t xml:space="preserve"> </w:t>
      </w:r>
      <w:r w:rsidRPr="00E76496">
        <w:rPr>
          <w:rFonts w:ascii="Angsana New" w:hAnsi="Angsana New" w:hint="cs"/>
          <w:sz w:val="30"/>
          <w:szCs w:val="30"/>
          <w:cs/>
        </w:rPr>
        <w:t>เช่น</w:t>
      </w:r>
      <w:r w:rsidRPr="00E76496">
        <w:rPr>
          <w:rFonts w:ascii="Angsana New" w:hAnsi="Angsana New"/>
          <w:sz w:val="30"/>
          <w:szCs w:val="30"/>
          <w:cs/>
        </w:rPr>
        <w:t xml:space="preserve"> </w:t>
      </w:r>
      <w:r w:rsidRPr="00E76496">
        <w:rPr>
          <w:rFonts w:ascii="Angsana New" w:hAnsi="Angsana New" w:hint="cs"/>
          <w:sz w:val="30"/>
          <w:szCs w:val="30"/>
          <w:cs/>
        </w:rPr>
        <w:t>ผู้ให้เช่ายังคงต้องจัดประเภทสัญญาเช่าเป็นสัญญาเช่าการเงินหรือสัญญาเช่าดำเนินงาน</w:t>
      </w:r>
      <w:r w:rsidRPr="00E76496">
        <w:rPr>
          <w:rFonts w:ascii="Angsana New" w:hAnsi="Angsana New"/>
          <w:sz w:val="30"/>
          <w:szCs w:val="30"/>
          <w:cs/>
        </w:rPr>
        <w:t xml:space="preserve">  </w:t>
      </w:r>
    </w:p>
    <w:p w:rsidR="00D75529" w:rsidRPr="00D75529" w:rsidRDefault="00D75529" w:rsidP="00E7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5633B9" w:rsidRPr="00D75529" w:rsidRDefault="00D75529" w:rsidP="00D7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75529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D75529">
        <w:rPr>
          <w:rFonts w:ascii="Angsana New" w:hAnsi="Angsana New"/>
          <w:sz w:val="30"/>
          <w:szCs w:val="30"/>
          <w:cs/>
        </w:rPr>
        <w:t xml:space="preserve"> </w:t>
      </w:r>
      <w:r w:rsidRPr="00D75529">
        <w:rPr>
          <w:rFonts w:ascii="Angsana New" w:hAnsi="Angsana New" w:hint="cs"/>
          <w:sz w:val="30"/>
          <w:szCs w:val="30"/>
          <w:cs/>
        </w:rPr>
        <w:t>ฉบับที่</w:t>
      </w:r>
      <w:r w:rsidRPr="00D75529">
        <w:rPr>
          <w:rFonts w:ascii="Angsana New" w:hAnsi="Angsana New"/>
          <w:sz w:val="30"/>
          <w:szCs w:val="30"/>
          <w:cs/>
        </w:rPr>
        <w:t xml:space="preserve"> </w:t>
      </w:r>
      <w:r w:rsidRPr="00D75529">
        <w:rPr>
          <w:rFonts w:ascii="Angsana New" w:hAnsi="Angsana New"/>
          <w:sz w:val="30"/>
          <w:szCs w:val="30"/>
        </w:rPr>
        <w:t xml:space="preserve">16 </w:t>
      </w:r>
      <w:r w:rsidRPr="00D75529">
        <w:rPr>
          <w:rFonts w:ascii="Angsana New" w:hAnsi="Angsana New" w:hint="cs"/>
          <w:sz w:val="30"/>
          <w:szCs w:val="30"/>
          <w:cs/>
        </w:rPr>
        <w:t>เป็นครั้งแรกต่องบการเงินรวมและงบการเงินเฉพาะกิจการ</w:t>
      </w:r>
      <w:r w:rsidRPr="00D75529">
        <w:rPr>
          <w:rFonts w:ascii="Angsana New" w:hAnsi="Angsana New"/>
          <w:sz w:val="30"/>
          <w:szCs w:val="30"/>
          <w:cs/>
        </w:rPr>
        <w:t xml:space="preserve"> </w:t>
      </w:r>
    </w:p>
    <w:sectPr w:rsidR="005633B9" w:rsidRPr="00D75529" w:rsidSect="009D78B9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95C" w:rsidRDefault="002D795C" w:rsidP="00900EE2">
      <w:r>
        <w:separator/>
      </w:r>
    </w:p>
  </w:endnote>
  <w:endnote w:type="continuationSeparator" w:id="0">
    <w:p w:rsidR="002D795C" w:rsidRDefault="002D795C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altName w:val="Eucrosia UPC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Pr="000F001E" w:rsidRDefault="002137A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:rsidR="002137A4" w:rsidRDefault="002137A4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95C" w:rsidRDefault="002D795C" w:rsidP="00900EE2">
      <w:r>
        <w:separator/>
      </w:r>
    </w:p>
  </w:footnote>
  <w:footnote w:type="continuationSeparator" w:id="0">
    <w:p w:rsidR="002D795C" w:rsidRDefault="002D795C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Default="002137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Pr="00E669A5" w:rsidRDefault="002137A4" w:rsidP="00E26280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:rsidR="002137A4" w:rsidRPr="00E669A5" w:rsidRDefault="002137A4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2137A4" w:rsidRPr="00DF07CF" w:rsidRDefault="002137A4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 w:rsidRPr="00A1375B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>2562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2137A4" w:rsidRPr="004B3C0B" w:rsidRDefault="002137A4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A4" w:rsidRDefault="002137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AE4E26"/>
    <w:multiLevelType w:val="hybridMultilevel"/>
    <w:tmpl w:val="D0B42930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3"/>
  </w:num>
  <w:num w:numId="13">
    <w:abstractNumId w:val="27"/>
  </w:num>
  <w:num w:numId="14">
    <w:abstractNumId w:val="16"/>
  </w:num>
  <w:num w:numId="15">
    <w:abstractNumId w:val="21"/>
  </w:num>
  <w:num w:numId="16">
    <w:abstractNumId w:val="24"/>
  </w:num>
  <w:num w:numId="17">
    <w:abstractNumId w:val="17"/>
  </w:num>
  <w:num w:numId="18">
    <w:abstractNumId w:val="29"/>
  </w:num>
  <w:num w:numId="19">
    <w:abstractNumId w:val="15"/>
  </w:num>
  <w:num w:numId="20">
    <w:abstractNumId w:val="20"/>
  </w:num>
  <w:num w:numId="21">
    <w:abstractNumId w:val="22"/>
  </w:num>
  <w:num w:numId="22">
    <w:abstractNumId w:val="12"/>
  </w:num>
  <w:num w:numId="23">
    <w:abstractNumId w:val="23"/>
  </w:num>
  <w:num w:numId="24">
    <w:abstractNumId w:val="28"/>
  </w:num>
  <w:num w:numId="25">
    <w:abstractNumId w:val="26"/>
  </w:num>
  <w:num w:numId="26">
    <w:abstractNumId w:val="10"/>
  </w:num>
  <w:num w:numId="27">
    <w:abstractNumId w:val="19"/>
  </w:num>
  <w:num w:numId="28">
    <w:abstractNumId w:val="25"/>
  </w:num>
  <w:num w:numId="29">
    <w:abstractNumId w:val="11"/>
  </w:num>
  <w:num w:numId="30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5FBF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7BA"/>
    <w:rsid w:val="00040B06"/>
    <w:rsid w:val="00040B37"/>
    <w:rsid w:val="00040C52"/>
    <w:rsid w:val="0004106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85"/>
    <w:rsid w:val="00046E6B"/>
    <w:rsid w:val="00046F93"/>
    <w:rsid w:val="0004733E"/>
    <w:rsid w:val="000477E5"/>
    <w:rsid w:val="00047A85"/>
    <w:rsid w:val="00047DF2"/>
    <w:rsid w:val="00047F60"/>
    <w:rsid w:val="00050592"/>
    <w:rsid w:val="0005075E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BD8"/>
    <w:rsid w:val="0006448C"/>
    <w:rsid w:val="00064533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2C9"/>
    <w:rsid w:val="000708C1"/>
    <w:rsid w:val="00070A79"/>
    <w:rsid w:val="0007104E"/>
    <w:rsid w:val="00071553"/>
    <w:rsid w:val="00071775"/>
    <w:rsid w:val="00071904"/>
    <w:rsid w:val="0007199D"/>
    <w:rsid w:val="00071E21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B5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734D"/>
    <w:rsid w:val="00097413"/>
    <w:rsid w:val="000976FF"/>
    <w:rsid w:val="000979F9"/>
    <w:rsid w:val="00097B31"/>
    <w:rsid w:val="00097CFD"/>
    <w:rsid w:val="00097E01"/>
    <w:rsid w:val="00097FEF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A19"/>
    <w:rsid w:val="000C2C29"/>
    <w:rsid w:val="000C3898"/>
    <w:rsid w:val="000C39B3"/>
    <w:rsid w:val="000C3AD4"/>
    <w:rsid w:val="000C3BA8"/>
    <w:rsid w:val="000C43CD"/>
    <w:rsid w:val="000C4506"/>
    <w:rsid w:val="000C55AB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131E"/>
    <w:rsid w:val="000E16A8"/>
    <w:rsid w:val="000E1C67"/>
    <w:rsid w:val="000E1E18"/>
    <w:rsid w:val="000E1FE7"/>
    <w:rsid w:val="000E26EE"/>
    <w:rsid w:val="000E2B23"/>
    <w:rsid w:val="000E2B2A"/>
    <w:rsid w:val="000E2E17"/>
    <w:rsid w:val="000E32C2"/>
    <w:rsid w:val="000E3770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A4E"/>
    <w:rsid w:val="000F1C0A"/>
    <w:rsid w:val="000F1F5D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E86"/>
    <w:rsid w:val="00123F38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773"/>
    <w:rsid w:val="00141954"/>
    <w:rsid w:val="00141BC6"/>
    <w:rsid w:val="00141CD5"/>
    <w:rsid w:val="00141CEB"/>
    <w:rsid w:val="00141FB5"/>
    <w:rsid w:val="00141FE0"/>
    <w:rsid w:val="001431ED"/>
    <w:rsid w:val="00143563"/>
    <w:rsid w:val="001437E2"/>
    <w:rsid w:val="001437F6"/>
    <w:rsid w:val="00143866"/>
    <w:rsid w:val="00143A19"/>
    <w:rsid w:val="00143C88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C6"/>
    <w:rsid w:val="00196DF5"/>
    <w:rsid w:val="001973A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C5B"/>
    <w:rsid w:val="001A4DEF"/>
    <w:rsid w:val="001A50AE"/>
    <w:rsid w:val="001A5430"/>
    <w:rsid w:val="001A549F"/>
    <w:rsid w:val="001A57CB"/>
    <w:rsid w:val="001A592E"/>
    <w:rsid w:val="001A6090"/>
    <w:rsid w:val="001A613A"/>
    <w:rsid w:val="001A626A"/>
    <w:rsid w:val="001A64A8"/>
    <w:rsid w:val="001A65F0"/>
    <w:rsid w:val="001A6697"/>
    <w:rsid w:val="001A66D8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55D"/>
    <w:rsid w:val="001B1992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87C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872"/>
    <w:rsid w:val="001C0A2E"/>
    <w:rsid w:val="001C0BB4"/>
    <w:rsid w:val="001C0BDB"/>
    <w:rsid w:val="001C0D86"/>
    <w:rsid w:val="001C0F69"/>
    <w:rsid w:val="001C1A27"/>
    <w:rsid w:val="001C1F46"/>
    <w:rsid w:val="001C1F52"/>
    <w:rsid w:val="001C224B"/>
    <w:rsid w:val="001C2306"/>
    <w:rsid w:val="001C23E4"/>
    <w:rsid w:val="001C2541"/>
    <w:rsid w:val="001C258D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AFE"/>
    <w:rsid w:val="001E33FE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366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E71"/>
    <w:rsid w:val="0023489F"/>
    <w:rsid w:val="0023495C"/>
    <w:rsid w:val="00234A7A"/>
    <w:rsid w:val="00234B79"/>
    <w:rsid w:val="00234CB7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7C6"/>
    <w:rsid w:val="00242C5A"/>
    <w:rsid w:val="00243203"/>
    <w:rsid w:val="0024390E"/>
    <w:rsid w:val="00243E02"/>
    <w:rsid w:val="00243E96"/>
    <w:rsid w:val="00244179"/>
    <w:rsid w:val="00244291"/>
    <w:rsid w:val="0024491F"/>
    <w:rsid w:val="00244A4C"/>
    <w:rsid w:val="00244D1B"/>
    <w:rsid w:val="00244EF0"/>
    <w:rsid w:val="002453AC"/>
    <w:rsid w:val="00245743"/>
    <w:rsid w:val="00245C03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6001A"/>
    <w:rsid w:val="0026020D"/>
    <w:rsid w:val="002607FD"/>
    <w:rsid w:val="002609A8"/>
    <w:rsid w:val="0026109F"/>
    <w:rsid w:val="00261326"/>
    <w:rsid w:val="002615EC"/>
    <w:rsid w:val="0026186A"/>
    <w:rsid w:val="00261A0A"/>
    <w:rsid w:val="00262A58"/>
    <w:rsid w:val="00263103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12"/>
    <w:rsid w:val="002767E6"/>
    <w:rsid w:val="002768B0"/>
    <w:rsid w:val="00276A7C"/>
    <w:rsid w:val="00276AFC"/>
    <w:rsid w:val="00276DAA"/>
    <w:rsid w:val="00276DE6"/>
    <w:rsid w:val="0027704B"/>
    <w:rsid w:val="00277778"/>
    <w:rsid w:val="00277C8A"/>
    <w:rsid w:val="00277E3C"/>
    <w:rsid w:val="00277F65"/>
    <w:rsid w:val="002808E9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AB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0FB"/>
    <w:rsid w:val="00294496"/>
    <w:rsid w:val="0029459B"/>
    <w:rsid w:val="00294EB0"/>
    <w:rsid w:val="0029549E"/>
    <w:rsid w:val="00295555"/>
    <w:rsid w:val="0029560F"/>
    <w:rsid w:val="00295ACD"/>
    <w:rsid w:val="00295CF0"/>
    <w:rsid w:val="0029654D"/>
    <w:rsid w:val="00296B2D"/>
    <w:rsid w:val="00296CAE"/>
    <w:rsid w:val="00296D2A"/>
    <w:rsid w:val="00297356"/>
    <w:rsid w:val="0029788A"/>
    <w:rsid w:val="002979A7"/>
    <w:rsid w:val="00297E63"/>
    <w:rsid w:val="002A030F"/>
    <w:rsid w:val="002A0336"/>
    <w:rsid w:val="002A0530"/>
    <w:rsid w:val="002A0754"/>
    <w:rsid w:val="002A0928"/>
    <w:rsid w:val="002A0954"/>
    <w:rsid w:val="002A1249"/>
    <w:rsid w:val="002A18EE"/>
    <w:rsid w:val="002A1A59"/>
    <w:rsid w:val="002A1C89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77ED"/>
    <w:rsid w:val="002D795C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20AE"/>
    <w:rsid w:val="00312284"/>
    <w:rsid w:val="00312BC4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17F09"/>
    <w:rsid w:val="00320189"/>
    <w:rsid w:val="0032025C"/>
    <w:rsid w:val="00320448"/>
    <w:rsid w:val="0032050F"/>
    <w:rsid w:val="00320F19"/>
    <w:rsid w:val="003212AD"/>
    <w:rsid w:val="003212C4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3335"/>
    <w:rsid w:val="00323430"/>
    <w:rsid w:val="00323451"/>
    <w:rsid w:val="00323741"/>
    <w:rsid w:val="0032385D"/>
    <w:rsid w:val="00323A66"/>
    <w:rsid w:val="00323ACD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B1F"/>
    <w:rsid w:val="00333CEB"/>
    <w:rsid w:val="00333DF6"/>
    <w:rsid w:val="003341A8"/>
    <w:rsid w:val="00334259"/>
    <w:rsid w:val="0033436E"/>
    <w:rsid w:val="003348C0"/>
    <w:rsid w:val="00334D1C"/>
    <w:rsid w:val="00334F1F"/>
    <w:rsid w:val="00335314"/>
    <w:rsid w:val="003353DF"/>
    <w:rsid w:val="003358B4"/>
    <w:rsid w:val="00335CF7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4097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F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105E"/>
    <w:rsid w:val="00381189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496"/>
    <w:rsid w:val="003976D1"/>
    <w:rsid w:val="0039795F"/>
    <w:rsid w:val="00397A31"/>
    <w:rsid w:val="00397F32"/>
    <w:rsid w:val="003A0430"/>
    <w:rsid w:val="003A0450"/>
    <w:rsid w:val="003A0662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964"/>
    <w:rsid w:val="003A3C37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17B"/>
    <w:rsid w:val="003A51B8"/>
    <w:rsid w:val="003A52DF"/>
    <w:rsid w:val="003A5542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F57"/>
    <w:rsid w:val="003C242A"/>
    <w:rsid w:val="003C242C"/>
    <w:rsid w:val="003C245F"/>
    <w:rsid w:val="003C26BD"/>
    <w:rsid w:val="003C26F0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8EC"/>
    <w:rsid w:val="003D4D1E"/>
    <w:rsid w:val="003D4E1F"/>
    <w:rsid w:val="003D50E5"/>
    <w:rsid w:val="003D5271"/>
    <w:rsid w:val="003D53C9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2A8"/>
    <w:rsid w:val="00405513"/>
    <w:rsid w:val="004059B8"/>
    <w:rsid w:val="004059D4"/>
    <w:rsid w:val="004061DA"/>
    <w:rsid w:val="004063A5"/>
    <w:rsid w:val="0040671A"/>
    <w:rsid w:val="00406806"/>
    <w:rsid w:val="00406CC6"/>
    <w:rsid w:val="00406E06"/>
    <w:rsid w:val="00407276"/>
    <w:rsid w:val="0040739A"/>
    <w:rsid w:val="00407513"/>
    <w:rsid w:val="004078F6"/>
    <w:rsid w:val="00407C74"/>
    <w:rsid w:val="00407CD5"/>
    <w:rsid w:val="00407E56"/>
    <w:rsid w:val="004100B4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B18"/>
    <w:rsid w:val="00412B7C"/>
    <w:rsid w:val="00412E6D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890"/>
    <w:rsid w:val="00416EF7"/>
    <w:rsid w:val="00417411"/>
    <w:rsid w:val="0041742F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919"/>
    <w:rsid w:val="00423967"/>
    <w:rsid w:val="00423A99"/>
    <w:rsid w:val="00423D93"/>
    <w:rsid w:val="00424207"/>
    <w:rsid w:val="00424878"/>
    <w:rsid w:val="00424C79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5D65"/>
    <w:rsid w:val="00436E06"/>
    <w:rsid w:val="0043709E"/>
    <w:rsid w:val="004370E4"/>
    <w:rsid w:val="004373D1"/>
    <w:rsid w:val="00437568"/>
    <w:rsid w:val="0043756B"/>
    <w:rsid w:val="004379E9"/>
    <w:rsid w:val="00437A1E"/>
    <w:rsid w:val="00437D3E"/>
    <w:rsid w:val="0044065B"/>
    <w:rsid w:val="00440676"/>
    <w:rsid w:val="00440864"/>
    <w:rsid w:val="004409CD"/>
    <w:rsid w:val="00440BBF"/>
    <w:rsid w:val="00440C52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3331"/>
    <w:rsid w:val="00443530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3"/>
    <w:rsid w:val="00454A74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8DB"/>
    <w:rsid w:val="00487ABC"/>
    <w:rsid w:val="00487F3C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90F"/>
    <w:rsid w:val="004A7989"/>
    <w:rsid w:val="004A7A0B"/>
    <w:rsid w:val="004B02B5"/>
    <w:rsid w:val="004B0308"/>
    <w:rsid w:val="004B0459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AA4"/>
    <w:rsid w:val="004B3C0B"/>
    <w:rsid w:val="004B3E82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3B"/>
    <w:rsid w:val="004B6253"/>
    <w:rsid w:val="004B64F9"/>
    <w:rsid w:val="004B66CF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8F2"/>
    <w:rsid w:val="00520BB6"/>
    <w:rsid w:val="00520BEF"/>
    <w:rsid w:val="00520EA3"/>
    <w:rsid w:val="00520F92"/>
    <w:rsid w:val="005213E6"/>
    <w:rsid w:val="00521517"/>
    <w:rsid w:val="00521575"/>
    <w:rsid w:val="00521781"/>
    <w:rsid w:val="005222E9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F76"/>
    <w:rsid w:val="0052740B"/>
    <w:rsid w:val="005277A2"/>
    <w:rsid w:val="00527A52"/>
    <w:rsid w:val="00527D55"/>
    <w:rsid w:val="00530717"/>
    <w:rsid w:val="00531478"/>
    <w:rsid w:val="00531671"/>
    <w:rsid w:val="00531E5B"/>
    <w:rsid w:val="00532276"/>
    <w:rsid w:val="0053271F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134C"/>
    <w:rsid w:val="005415A4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380"/>
    <w:rsid w:val="0055158D"/>
    <w:rsid w:val="00551725"/>
    <w:rsid w:val="00551DA8"/>
    <w:rsid w:val="00551F1E"/>
    <w:rsid w:val="00551F35"/>
    <w:rsid w:val="0055286B"/>
    <w:rsid w:val="00552C5E"/>
    <w:rsid w:val="00552FCE"/>
    <w:rsid w:val="0055300C"/>
    <w:rsid w:val="00553019"/>
    <w:rsid w:val="005530BD"/>
    <w:rsid w:val="005536D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7BC"/>
    <w:rsid w:val="00563928"/>
    <w:rsid w:val="00563A39"/>
    <w:rsid w:val="005641F3"/>
    <w:rsid w:val="0056427C"/>
    <w:rsid w:val="00564343"/>
    <w:rsid w:val="0056458D"/>
    <w:rsid w:val="00564D20"/>
    <w:rsid w:val="00564D34"/>
    <w:rsid w:val="00564F21"/>
    <w:rsid w:val="00565260"/>
    <w:rsid w:val="005652DD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BD"/>
    <w:rsid w:val="00586417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05C"/>
    <w:rsid w:val="0059514E"/>
    <w:rsid w:val="005952B7"/>
    <w:rsid w:val="00595313"/>
    <w:rsid w:val="00595444"/>
    <w:rsid w:val="00595851"/>
    <w:rsid w:val="0059593A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11"/>
    <w:rsid w:val="005A54B2"/>
    <w:rsid w:val="005A54EA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4E2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44"/>
    <w:rsid w:val="005D00C4"/>
    <w:rsid w:val="005D0196"/>
    <w:rsid w:val="005D0449"/>
    <w:rsid w:val="005D059E"/>
    <w:rsid w:val="005D0635"/>
    <w:rsid w:val="005D0772"/>
    <w:rsid w:val="005D0A9C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9D1"/>
    <w:rsid w:val="005F2C2E"/>
    <w:rsid w:val="005F2EEF"/>
    <w:rsid w:val="005F30F9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94E"/>
    <w:rsid w:val="00601982"/>
    <w:rsid w:val="006019D1"/>
    <w:rsid w:val="00601ABE"/>
    <w:rsid w:val="00601E2A"/>
    <w:rsid w:val="00601ED1"/>
    <w:rsid w:val="00602222"/>
    <w:rsid w:val="00602464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D1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EC1"/>
    <w:rsid w:val="00620F03"/>
    <w:rsid w:val="00621446"/>
    <w:rsid w:val="0062158E"/>
    <w:rsid w:val="0062181F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B0"/>
    <w:rsid w:val="0062544F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B4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0FC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AA9"/>
    <w:rsid w:val="00645B28"/>
    <w:rsid w:val="006460AA"/>
    <w:rsid w:val="00646CD0"/>
    <w:rsid w:val="00646EBA"/>
    <w:rsid w:val="0064762D"/>
    <w:rsid w:val="00647B83"/>
    <w:rsid w:val="00647D84"/>
    <w:rsid w:val="00647F21"/>
    <w:rsid w:val="00647FA7"/>
    <w:rsid w:val="006500F4"/>
    <w:rsid w:val="006501B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1B7A"/>
    <w:rsid w:val="00652173"/>
    <w:rsid w:val="006524DA"/>
    <w:rsid w:val="006528C9"/>
    <w:rsid w:val="00652A8F"/>
    <w:rsid w:val="00652C4F"/>
    <w:rsid w:val="00652D89"/>
    <w:rsid w:val="00652D8B"/>
    <w:rsid w:val="00652F93"/>
    <w:rsid w:val="0065394C"/>
    <w:rsid w:val="00653F5F"/>
    <w:rsid w:val="006544FD"/>
    <w:rsid w:val="006547F5"/>
    <w:rsid w:val="006552DD"/>
    <w:rsid w:val="00655436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C25"/>
    <w:rsid w:val="006915F7"/>
    <w:rsid w:val="00691655"/>
    <w:rsid w:val="00691ACC"/>
    <w:rsid w:val="00691C40"/>
    <w:rsid w:val="006923FD"/>
    <w:rsid w:val="00692749"/>
    <w:rsid w:val="006929AA"/>
    <w:rsid w:val="00692A62"/>
    <w:rsid w:val="00692D2A"/>
    <w:rsid w:val="00693775"/>
    <w:rsid w:val="006938CC"/>
    <w:rsid w:val="006939A6"/>
    <w:rsid w:val="006942C4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2CE"/>
    <w:rsid w:val="006A6C4D"/>
    <w:rsid w:val="006A6E2B"/>
    <w:rsid w:val="006B0150"/>
    <w:rsid w:val="006B0197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69E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859"/>
    <w:rsid w:val="006C3960"/>
    <w:rsid w:val="006C3ACD"/>
    <w:rsid w:val="006C43F0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D18"/>
    <w:rsid w:val="00710DA3"/>
    <w:rsid w:val="00710DD0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84A"/>
    <w:rsid w:val="0074389E"/>
    <w:rsid w:val="0074399A"/>
    <w:rsid w:val="007449C7"/>
    <w:rsid w:val="007454F1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B39"/>
    <w:rsid w:val="00764C5E"/>
    <w:rsid w:val="00764D07"/>
    <w:rsid w:val="007651FB"/>
    <w:rsid w:val="007656F5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9F6"/>
    <w:rsid w:val="00777B9C"/>
    <w:rsid w:val="00777CE2"/>
    <w:rsid w:val="00780773"/>
    <w:rsid w:val="00780870"/>
    <w:rsid w:val="00780A7E"/>
    <w:rsid w:val="00780BD4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634"/>
    <w:rsid w:val="00791D74"/>
    <w:rsid w:val="00792057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5D9"/>
    <w:rsid w:val="007B599A"/>
    <w:rsid w:val="007B5BDF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73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B1F"/>
    <w:rsid w:val="007E2BD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143C"/>
    <w:rsid w:val="008014F3"/>
    <w:rsid w:val="00801808"/>
    <w:rsid w:val="008026A5"/>
    <w:rsid w:val="00802910"/>
    <w:rsid w:val="00802A1F"/>
    <w:rsid w:val="00802D1A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28"/>
    <w:rsid w:val="008135BB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20B"/>
    <w:rsid w:val="00826A99"/>
    <w:rsid w:val="00826ACB"/>
    <w:rsid w:val="00827E1B"/>
    <w:rsid w:val="008300E9"/>
    <w:rsid w:val="0083039F"/>
    <w:rsid w:val="008304D8"/>
    <w:rsid w:val="00830AD7"/>
    <w:rsid w:val="00830BC6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DBE"/>
    <w:rsid w:val="0084125B"/>
    <w:rsid w:val="00841BA7"/>
    <w:rsid w:val="00841D5D"/>
    <w:rsid w:val="008421D1"/>
    <w:rsid w:val="00842A0E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9EA"/>
    <w:rsid w:val="00854AD5"/>
    <w:rsid w:val="00854AF6"/>
    <w:rsid w:val="00854BD2"/>
    <w:rsid w:val="00854C31"/>
    <w:rsid w:val="00855202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B0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9A"/>
    <w:rsid w:val="0086490C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E86"/>
    <w:rsid w:val="00880ED5"/>
    <w:rsid w:val="0088114B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E4C"/>
    <w:rsid w:val="008B1ED5"/>
    <w:rsid w:val="008B1FA7"/>
    <w:rsid w:val="008B225C"/>
    <w:rsid w:val="008B2968"/>
    <w:rsid w:val="008B31C0"/>
    <w:rsid w:val="008B3281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41BA"/>
    <w:rsid w:val="008D43A7"/>
    <w:rsid w:val="008D4BA1"/>
    <w:rsid w:val="008D4BBA"/>
    <w:rsid w:val="008D503B"/>
    <w:rsid w:val="008D519B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F"/>
    <w:rsid w:val="008E7F56"/>
    <w:rsid w:val="008E7FED"/>
    <w:rsid w:val="008F00E5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E"/>
    <w:rsid w:val="008F1B9F"/>
    <w:rsid w:val="008F2022"/>
    <w:rsid w:val="008F231E"/>
    <w:rsid w:val="008F239A"/>
    <w:rsid w:val="008F23C7"/>
    <w:rsid w:val="008F282B"/>
    <w:rsid w:val="008F2A87"/>
    <w:rsid w:val="008F2CCF"/>
    <w:rsid w:val="008F2E5A"/>
    <w:rsid w:val="008F376B"/>
    <w:rsid w:val="008F3900"/>
    <w:rsid w:val="008F3EA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9AD"/>
    <w:rsid w:val="008F5D4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F4C"/>
    <w:rsid w:val="009029DC"/>
    <w:rsid w:val="00902A6D"/>
    <w:rsid w:val="00902BD8"/>
    <w:rsid w:val="00902D9C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4E0"/>
    <w:rsid w:val="0091478A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DB"/>
    <w:rsid w:val="009343F6"/>
    <w:rsid w:val="009347F2"/>
    <w:rsid w:val="00934A7B"/>
    <w:rsid w:val="00934AD6"/>
    <w:rsid w:val="00934F78"/>
    <w:rsid w:val="0093520D"/>
    <w:rsid w:val="00935795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4A4"/>
    <w:rsid w:val="009805CF"/>
    <w:rsid w:val="0098060A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254F"/>
    <w:rsid w:val="0099293E"/>
    <w:rsid w:val="00992A47"/>
    <w:rsid w:val="00992A7D"/>
    <w:rsid w:val="00992CAE"/>
    <w:rsid w:val="00992DBA"/>
    <w:rsid w:val="00992FCE"/>
    <w:rsid w:val="009931FA"/>
    <w:rsid w:val="009932CA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D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73C"/>
    <w:rsid w:val="009C1862"/>
    <w:rsid w:val="009C1A88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BE3"/>
    <w:rsid w:val="009D1048"/>
    <w:rsid w:val="009D128E"/>
    <w:rsid w:val="009D1459"/>
    <w:rsid w:val="009D15FD"/>
    <w:rsid w:val="009D16C6"/>
    <w:rsid w:val="009D1D28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93"/>
    <w:rsid w:val="009D55A3"/>
    <w:rsid w:val="009D588B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850"/>
    <w:rsid w:val="009E19E7"/>
    <w:rsid w:val="009E1AF0"/>
    <w:rsid w:val="009E1BCB"/>
    <w:rsid w:val="009E2576"/>
    <w:rsid w:val="009E25D4"/>
    <w:rsid w:val="009E2E2E"/>
    <w:rsid w:val="009E33AF"/>
    <w:rsid w:val="009E3499"/>
    <w:rsid w:val="009E381B"/>
    <w:rsid w:val="009E394B"/>
    <w:rsid w:val="009E399C"/>
    <w:rsid w:val="009E3B83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620"/>
    <w:rsid w:val="009F5B7D"/>
    <w:rsid w:val="009F5DEC"/>
    <w:rsid w:val="009F5EEA"/>
    <w:rsid w:val="009F6176"/>
    <w:rsid w:val="009F67FC"/>
    <w:rsid w:val="009F70E1"/>
    <w:rsid w:val="009F76FD"/>
    <w:rsid w:val="009F7799"/>
    <w:rsid w:val="009F793F"/>
    <w:rsid w:val="009F799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D1"/>
    <w:rsid w:val="00A02793"/>
    <w:rsid w:val="00A02940"/>
    <w:rsid w:val="00A0318E"/>
    <w:rsid w:val="00A03377"/>
    <w:rsid w:val="00A03534"/>
    <w:rsid w:val="00A038AB"/>
    <w:rsid w:val="00A03C53"/>
    <w:rsid w:val="00A03EF7"/>
    <w:rsid w:val="00A049BB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AB8"/>
    <w:rsid w:val="00A220AB"/>
    <w:rsid w:val="00A220EC"/>
    <w:rsid w:val="00A22546"/>
    <w:rsid w:val="00A22678"/>
    <w:rsid w:val="00A22A12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5804"/>
    <w:rsid w:val="00A25B8B"/>
    <w:rsid w:val="00A26248"/>
    <w:rsid w:val="00A269FD"/>
    <w:rsid w:val="00A26CE6"/>
    <w:rsid w:val="00A27117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916"/>
    <w:rsid w:val="00A32CB9"/>
    <w:rsid w:val="00A32F32"/>
    <w:rsid w:val="00A32F4C"/>
    <w:rsid w:val="00A32F92"/>
    <w:rsid w:val="00A33171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C9"/>
    <w:rsid w:val="00A37C22"/>
    <w:rsid w:val="00A37D84"/>
    <w:rsid w:val="00A406DD"/>
    <w:rsid w:val="00A40D87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0E8"/>
    <w:rsid w:val="00A5218A"/>
    <w:rsid w:val="00A524FB"/>
    <w:rsid w:val="00A52C19"/>
    <w:rsid w:val="00A53158"/>
    <w:rsid w:val="00A53451"/>
    <w:rsid w:val="00A534D4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7635"/>
    <w:rsid w:val="00A57AF1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DC6"/>
    <w:rsid w:val="00A76DE6"/>
    <w:rsid w:val="00A76E0F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510"/>
    <w:rsid w:val="00A8164F"/>
    <w:rsid w:val="00A818A4"/>
    <w:rsid w:val="00A8196A"/>
    <w:rsid w:val="00A81CB8"/>
    <w:rsid w:val="00A82594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672"/>
    <w:rsid w:val="00A90AE7"/>
    <w:rsid w:val="00A90AFC"/>
    <w:rsid w:val="00A90CD8"/>
    <w:rsid w:val="00A90F68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992"/>
    <w:rsid w:val="00A95A3D"/>
    <w:rsid w:val="00A95BB1"/>
    <w:rsid w:val="00A95D34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A01A6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813"/>
    <w:rsid w:val="00AB1A71"/>
    <w:rsid w:val="00AB1D3A"/>
    <w:rsid w:val="00AB1F1E"/>
    <w:rsid w:val="00AB21B7"/>
    <w:rsid w:val="00AB2844"/>
    <w:rsid w:val="00AB2A14"/>
    <w:rsid w:val="00AB2D74"/>
    <w:rsid w:val="00AB2FDB"/>
    <w:rsid w:val="00AB356B"/>
    <w:rsid w:val="00AB358D"/>
    <w:rsid w:val="00AB35DC"/>
    <w:rsid w:val="00AB369D"/>
    <w:rsid w:val="00AB3798"/>
    <w:rsid w:val="00AB37CE"/>
    <w:rsid w:val="00AB391C"/>
    <w:rsid w:val="00AB3ADA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FA4"/>
    <w:rsid w:val="00AE60F4"/>
    <w:rsid w:val="00AE6157"/>
    <w:rsid w:val="00AE615B"/>
    <w:rsid w:val="00AE6537"/>
    <w:rsid w:val="00AE6833"/>
    <w:rsid w:val="00AE710A"/>
    <w:rsid w:val="00AE72D3"/>
    <w:rsid w:val="00AE737F"/>
    <w:rsid w:val="00AE781B"/>
    <w:rsid w:val="00AE7827"/>
    <w:rsid w:val="00AE7F63"/>
    <w:rsid w:val="00AF06B7"/>
    <w:rsid w:val="00AF06EB"/>
    <w:rsid w:val="00AF09BB"/>
    <w:rsid w:val="00AF1073"/>
    <w:rsid w:val="00AF11F7"/>
    <w:rsid w:val="00AF170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511"/>
    <w:rsid w:val="00B125C2"/>
    <w:rsid w:val="00B125FE"/>
    <w:rsid w:val="00B131C0"/>
    <w:rsid w:val="00B133A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11D9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8B4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786"/>
    <w:rsid w:val="00B36BC4"/>
    <w:rsid w:val="00B36C2E"/>
    <w:rsid w:val="00B36EF5"/>
    <w:rsid w:val="00B37183"/>
    <w:rsid w:val="00B37554"/>
    <w:rsid w:val="00B375F7"/>
    <w:rsid w:val="00B37600"/>
    <w:rsid w:val="00B378C2"/>
    <w:rsid w:val="00B37A08"/>
    <w:rsid w:val="00B37B7C"/>
    <w:rsid w:val="00B37C2E"/>
    <w:rsid w:val="00B37CE1"/>
    <w:rsid w:val="00B4044D"/>
    <w:rsid w:val="00B4062D"/>
    <w:rsid w:val="00B406BB"/>
    <w:rsid w:val="00B40796"/>
    <w:rsid w:val="00B409D9"/>
    <w:rsid w:val="00B40AD4"/>
    <w:rsid w:val="00B40F2E"/>
    <w:rsid w:val="00B4149F"/>
    <w:rsid w:val="00B4164E"/>
    <w:rsid w:val="00B41B83"/>
    <w:rsid w:val="00B41B9E"/>
    <w:rsid w:val="00B41F0F"/>
    <w:rsid w:val="00B41F92"/>
    <w:rsid w:val="00B4226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BC9"/>
    <w:rsid w:val="00B81F8A"/>
    <w:rsid w:val="00B82131"/>
    <w:rsid w:val="00B82297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1CF2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370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C47"/>
    <w:rsid w:val="00BA6D38"/>
    <w:rsid w:val="00BA6DC2"/>
    <w:rsid w:val="00BA6EA1"/>
    <w:rsid w:val="00BA6F69"/>
    <w:rsid w:val="00BA788B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9FC"/>
    <w:rsid w:val="00BC0CD3"/>
    <w:rsid w:val="00BC0D00"/>
    <w:rsid w:val="00BC0D5D"/>
    <w:rsid w:val="00BC0DE8"/>
    <w:rsid w:val="00BC16FD"/>
    <w:rsid w:val="00BC181D"/>
    <w:rsid w:val="00BC18FA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AD5"/>
    <w:rsid w:val="00BC3B77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B2D"/>
    <w:rsid w:val="00BD4E82"/>
    <w:rsid w:val="00BD5130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776"/>
    <w:rsid w:val="00BE58C4"/>
    <w:rsid w:val="00BE5B26"/>
    <w:rsid w:val="00BE5D4A"/>
    <w:rsid w:val="00BE5F3E"/>
    <w:rsid w:val="00BE62F2"/>
    <w:rsid w:val="00BE6579"/>
    <w:rsid w:val="00BE6590"/>
    <w:rsid w:val="00BE65E4"/>
    <w:rsid w:val="00BE66FA"/>
    <w:rsid w:val="00BE6A2B"/>
    <w:rsid w:val="00BE6AB3"/>
    <w:rsid w:val="00BE72CC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6287"/>
    <w:rsid w:val="00BF6702"/>
    <w:rsid w:val="00BF6779"/>
    <w:rsid w:val="00BF6843"/>
    <w:rsid w:val="00BF6C8D"/>
    <w:rsid w:val="00BF7022"/>
    <w:rsid w:val="00BF74CE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66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299"/>
    <w:rsid w:val="00C25526"/>
    <w:rsid w:val="00C255EB"/>
    <w:rsid w:val="00C25632"/>
    <w:rsid w:val="00C2573D"/>
    <w:rsid w:val="00C257EB"/>
    <w:rsid w:val="00C25A33"/>
    <w:rsid w:val="00C25FC9"/>
    <w:rsid w:val="00C2660B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C4B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9A3"/>
    <w:rsid w:val="00C82B70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5A4"/>
    <w:rsid w:val="00C84A04"/>
    <w:rsid w:val="00C84B27"/>
    <w:rsid w:val="00C84DE0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1E9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D0228"/>
    <w:rsid w:val="00CD02AA"/>
    <w:rsid w:val="00CD02D7"/>
    <w:rsid w:val="00CD0580"/>
    <w:rsid w:val="00CD0CE9"/>
    <w:rsid w:val="00CD14C1"/>
    <w:rsid w:val="00CD18B5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508C"/>
    <w:rsid w:val="00CF535B"/>
    <w:rsid w:val="00CF64BA"/>
    <w:rsid w:val="00CF68F6"/>
    <w:rsid w:val="00CF6953"/>
    <w:rsid w:val="00CF6E44"/>
    <w:rsid w:val="00CF73DC"/>
    <w:rsid w:val="00CF789A"/>
    <w:rsid w:val="00CF78B3"/>
    <w:rsid w:val="00CF78DF"/>
    <w:rsid w:val="00CF7AAC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A64"/>
    <w:rsid w:val="00D13C6E"/>
    <w:rsid w:val="00D13E29"/>
    <w:rsid w:val="00D14530"/>
    <w:rsid w:val="00D146D5"/>
    <w:rsid w:val="00D147C7"/>
    <w:rsid w:val="00D14CCD"/>
    <w:rsid w:val="00D15177"/>
    <w:rsid w:val="00D1524D"/>
    <w:rsid w:val="00D1531D"/>
    <w:rsid w:val="00D15370"/>
    <w:rsid w:val="00D1581C"/>
    <w:rsid w:val="00D15B45"/>
    <w:rsid w:val="00D15FCC"/>
    <w:rsid w:val="00D16779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DB"/>
    <w:rsid w:val="00D413DF"/>
    <w:rsid w:val="00D414AB"/>
    <w:rsid w:val="00D4170D"/>
    <w:rsid w:val="00D41767"/>
    <w:rsid w:val="00D417A5"/>
    <w:rsid w:val="00D418FF"/>
    <w:rsid w:val="00D41CF1"/>
    <w:rsid w:val="00D41E87"/>
    <w:rsid w:val="00D41F86"/>
    <w:rsid w:val="00D42114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0C4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83A"/>
    <w:rsid w:val="00D47DDB"/>
    <w:rsid w:val="00D501A6"/>
    <w:rsid w:val="00D501C0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B12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D5C"/>
    <w:rsid w:val="00D768FE"/>
    <w:rsid w:val="00D76B59"/>
    <w:rsid w:val="00D772FF"/>
    <w:rsid w:val="00D7750F"/>
    <w:rsid w:val="00D7754D"/>
    <w:rsid w:val="00D7787E"/>
    <w:rsid w:val="00D778CB"/>
    <w:rsid w:val="00D77A57"/>
    <w:rsid w:val="00D77E7B"/>
    <w:rsid w:val="00D77ECC"/>
    <w:rsid w:val="00D77FEB"/>
    <w:rsid w:val="00D80190"/>
    <w:rsid w:val="00D802D3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4097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700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F8"/>
    <w:rsid w:val="00DE6E32"/>
    <w:rsid w:val="00DE6F47"/>
    <w:rsid w:val="00DE6FD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CD8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7037"/>
    <w:rsid w:val="00DF72C9"/>
    <w:rsid w:val="00DF73C8"/>
    <w:rsid w:val="00DF7456"/>
    <w:rsid w:val="00DF759F"/>
    <w:rsid w:val="00DF77B0"/>
    <w:rsid w:val="00DF797A"/>
    <w:rsid w:val="00DF7B34"/>
    <w:rsid w:val="00DF7DF2"/>
    <w:rsid w:val="00DF7F26"/>
    <w:rsid w:val="00E001C2"/>
    <w:rsid w:val="00E005CC"/>
    <w:rsid w:val="00E00606"/>
    <w:rsid w:val="00E0060E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8DB"/>
    <w:rsid w:val="00E02AA4"/>
    <w:rsid w:val="00E02F58"/>
    <w:rsid w:val="00E031C1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FA"/>
    <w:rsid w:val="00E21AE6"/>
    <w:rsid w:val="00E21C30"/>
    <w:rsid w:val="00E21F02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810"/>
    <w:rsid w:val="00E55B8E"/>
    <w:rsid w:val="00E55DBF"/>
    <w:rsid w:val="00E56C1D"/>
    <w:rsid w:val="00E56D62"/>
    <w:rsid w:val="00E57C1B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E29"/>
    <w:rsid w:val="00E6535A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4AD"/>
    <w:rsid w:val="00E90650"/>
    <w:rsid w:val="00E90998"/>
    <w:rsid w:val="00E90A02"/>
    <w:rsid w:val="00E9173A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A89"/>
    <w:rsid w:val="00E93B8D"/>
    <w:rsid w:val="00E93C7B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362"/>
    <w:rsid w:val="00E979CB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CCE"/>
    <w:rsid w:val="00EC7FB1"/>
    <w:rsid w:val="00ED010C"/>
    <w:rsid w:val="00ED03AE"/>
    <w:rsid w:val="00ED06B4"/>
    <w:rsid w:val="00ED0B8E"/>
    <w:rsid w:val="00ED0C07"/>
    <w:rsid w:val="00ED0E7F"/>
    <w:rsid w:val="00ED1112"/>
    <w:rsid w:val="00ED1A44"/>
    <w:rsid w:val="00ED1BAA"/>
    <w:rsid w:val="00ED249F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667"/>
    <w:rsid w:val="00EE0408"/>
    <w:rsid w:val="00EE044E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B44"/>
    <w:rsid w:val="00EF6200"/>
    <w:rsid w:val="00EF6574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D1F"/>
    <w:rsid w:val="00F0406F"/>
    <w:rsid w:val="00F041C1"/>
    <w:rsid w:val="00F042EC"/>
    <w:rsid w:val="00F044C7"/>
    <w:rsid w:val="00F045B8"/>
    <w:rsid w:val="00F04EFF"/>
    <w:rsid w:val="00F05550"/>
    <w:rsid w:val="00F05B4A"/>
    <w:rsid w:val="00F05C49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852"/>
    <w:rsid w:val="00F119F2"/>
    <w:rsid w:val="00F12089"/>
    <w:rsid w:val="00F12273"/>
    <w:rsid w:val="00F1229C"/>
    <w:rsid w:val="00F125E9"/>
    <w:rsid w:val="00F127BC"/>
    <w:rsid w:val="00F12DA0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6DB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98E"/>
    <w:rsid w:val="00F31D82"/>
    <w:rsid w:val="00F31EE4"/>
    <w:rsid w:val="00F3205A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AAB"/>
    <w:rsid w:val="00F36B06"/>
    <w:rsid w:val="00F3730E"/>
    <w:rsid w:val="00F3794F"/>
    <w:rsid w:val="00F37BE2"/>
    <w:rsid w:val="00F37CEE"/>
    <w:rsid w:val="00F37E6F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EEB"/>
    <w:rsid w:val="00F50F8B"/>
    <w:rsid w:val="00F5154A"/>
    <w:rsid w:val="00F5178A"/>
    <w:rsid w:val="00F51842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60D"/>
    <w:rsid w:val="00F57D1A"/>
    <w:rsid w:val="00F603D2"/>
    <w:rsid w:val="00F6058D"/>
    <w:rsid w:val="00F607AF"/>
    <w:rsid w:val="00F6087D"/>
    <w:rsid w:val="00F60DCA"/>
    <w:rsid w:val="00F6136A"/>
    <w:rsid w:val="00F6155A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88"/>
    <w:rsid w:val="00F765A1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50DE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696"/>
    <w:rsid w:val="00F909C2"/>
    <w:rsid w:val="00F9108D"/>
    <w:rsid w:val="00F915EA"/>
    <w:rsid w:val="00F918A4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122"/>
    <w:rsid w:val="00F93612"/>
    <w:rsid w:val="00F93AD5"/>
    <w:rsid w:val="00F9418A"/>
    <w:rsid w:val="00F941F9"/>
    <w:rsid w:val="00F94284"/>
    <w:rsid w:val="00F9463B"/>
    <w:rsid w:val="00F94DC3"/>
    <w:rsid w:val="00F95BE6"/>
    <w:rsid w:val="00F95C1A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BCF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113F"/>
    <w:rsid w:val="00FC16DE"/>
    <w:rsid w:val="00FC1E79"/>
    <w:rsid w:val="00FC23B1"/>
    <w:rsid w:val="00FC27CC"/>
    <w:rsid w:val="00FC28B1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D4"/>
    <w:rsid w:val="00FC6F6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F022E"/>
    <w:rsid w:val="00FF044D"/>
    <w:rsid w:val="00FF074A"/>
    <w:rsid w:val="00FF0AA6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C0A"/>
    <w:rsid w:val="00FF4EAC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1028178"/>
  <w15:chartTrackingRefBased/>
  <w15:docId w15:val="{25FF9119-CBB1-4683-93EE-F01230B9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BF962-41C7-4479-89A0-375650E5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1</Pages>
  <Words>5889</Words>
  <Characters>33572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Chareangsakdawong, Maythaporn</dc:creator>
  <cp:keywords/>
  <dc:description/>
  <cp:lastModifiedBy>Mukda, Tantipisankul</cp:lastModifiedBy>
  <cp:revision>9</cp:revision>
  <cp:lastPrinted>2019-05-10T17:48:00Z</cp:lastPrinted>
  <dcterms:created xsi:type="dcterms:W3CDTF">2019-05-13T06:48:00Z</dcterms:created>
  <dcterms:modified xsi:type="dcterms:W3CDTF">2019-05-13T11:08:00Z</dcterms:modified>
</cp:coreProperties>
</file>