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63" w:rsidRPr="00EC0020" w:rsidRDefault="00A30A40" w:rsidP="00A30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</w:t>
      </w:r>
      <w:r w:rsidR="004577C1" w:rsidRPr="00EC0020">
        <w:rPr>
          <w:rFonts w:ascii="Angsana New" w:hAnsi="Angsana New" w:hint="cs"/>
          <w:sz w:val="28"/>
          <w:szCs w:val="28"/>
          <w:cs/>
        </w:rPr>
        <w:t>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เป็นส่วนหนึ่งของข้อมูลทางการเงิน</w:t>
      </w:r>
      <w:r w:rsidR="004577C1" w:rsidRPr="00EC0020">
        <w:rPr>
          <w:rFonts w:ascii="Angsana New" w:hAnsi="Angsana New" w:hint="cs"/>
          <w:sz w:val="28"/>
          <w:szCs w:val="28"/>
          <w:cs/>
        </w:rPr>
        <w:t>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:rsidR="00ED3FC8" w:rsidRPr="00E4363B" w:rsidRDefault="00ED3FC8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เกณฑ์การจัดทำ</w:t>
      </w:r>
      <w:r w:rsidR="0008568E">
        <w:rPr>
          <w:rFonts w:hint="cs"/>
          <w:b/>
          <w:bCs/>
          <w:u w:val="none"/>
          <w:cs/>
        </w:rPr>
        <w:t>ข้อมูลทางการเงิน</w:t>
      </w:r>
      <w:r w:rsidRPr="00E4363B">
        <w:rPr>
          <w:b/>
          <w:bCs/>
          <w:u w:val="none"/>
          <w:cs/>
        </w:rPr>
        <w:t>ระหว่างกาล</w:t>
      </w:r>
    </w:p>
    <w:p w:rsidR="00ED3FC8" w:rsidRPr="00E4363B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ข้อมูลทางการเงินระหว่างกาลของบริษัทมีวัตถุประสงค์ที่จัดทำขึ้นเพื่อแสดงฐานะการเงิน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ED3FC8" w:rsidRPr="00E4363B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การแสดงรายการในข้อมูลทางการเงินระหว่างกาลนี้ได้จัดทำขึ้นเพื่อให้เป็นไปตามประกาศของ คปภ.</w:t>
      </w:r>
      <w:r w:rsidR="004577C1"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 xml:space="preserve">เรื่องหลักเกณฑ์ วิธีการ </w:t>
      </w:r>
      <w:r w:rsidRPr="00467B57">
        <w:rPr>
          <w:rFonts w:ascii="Angsana New" w:hAnsi="Angsana New"/>
          <w:spacing w:val="-2"/>
          <w:sz w:val="28"/>
          <w:szCs w:val="28"/>
          <w:cs/>
        </w:rPr>
        <w:t>เงื่อนไข และระยะเวลาในการจัดทำและยื่นงบการเงินและรายงานเกี่ยวกับผลการด</w:t>
      </w:r>
      <w:r w:rsidR="00CC1FE6" w:rsidRPr="00467B57">
        <w:rPr>
          <w:rFonts w:ascii="Angsana New" w:hAnsi="Angsana New"/>
          <w:spacing w:val="-2"/>
          <w:sz w:val="28"/>
          <w:szCs w:val="28"/>
          <w:cs/>
        </w:rPr>
        <w:t>ำเนินงานของบริษัทประกันวินาศภัย</w:t>
      </w:r>
      <w:r w:rsidR="00CC1FE6" w:rsidRPr="00467B57">
        <w:rPr>
          <w:rFonts w:ascii="Angsana New" w:hAnsi="Angsana New"/>
          <w:spacing w:val="-2"/>
          <w:sz w:val="28"/>
          <w:szCs w:val="28"/>
        </w:rPr>
        <w:t xml:space="preserve"> </w:t>
      </w:r>
      <w:r w:rsidRPr="00467B57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="00CC1FE6" w:rsidRPr="00467B57">
        <w:rPr>
          <w:rFonts w:ascii="Angsana New" w:hAnsi="Angsana New"/>
          <w:spacing w:val="-2"/>
          <w:sz w:val="28"/>
          <w:szCs w:val="28"/>
        </w:rPr>
        <w:t>2559</w:t>
      </w:r>
      <w:r w:rsidR="00CC1FE6">
        <w:rPr>
          <w:rFonts w:ascii="Angsana New" w:hAnsi="Angsana New"/>
          <w:sz w:val="28"/>
          <w:szCs w:val="28"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CC1FE6">
        <w:rPr>
          <w:rFonts w:ascii="Angsana New" w:hAnsi="Angsana New"/>
          <w:sz w:val="28"/>
          <w:szCs w:val="28"/>
        </w:rPr>
        <w:t>4</w:t>
      </w:r>
      <w:r w:rsidRPr="00E4363B">
        <w:rPr>
          <w:rFonts w:ascii="Angsana New" w:hAnsi="Angsana New"/>
          <w:sz w:val="28"/>
          <w:szCs w:val="28"/>
          <w:cs/>
        </w:rPr>
        <w:t xml:space="preserve"> มีนาคม </w:t>
      </w:r>
      <w:r w:rsidRPr="00E4363B">
        <w:rPr>
          <w:rFonts w:ascii="Angsana New" w:hAnsi="Angsana New"/>
          <w:sz w:val="28"/>
          <w:szCs w:val="28"/>
        </w:rPr>
        <w:t>2559</w:t>
      </w:r>
      <w:r w:rsidRPr="00E4363B">
        <w:rPr>
          <w:rFonts w:ascii="Angsana New" w:hAnsi="Angsana New"/>
          <w:sz w:val="28"/>
          <w:szCs w:val="28"/>
          <w:cs/>
        </w:rPr>
        <w:t xml:space="preserve"> </w:t>
      </w:r>
    </w:p>
    <w:p w:rsidR="00ED3FC8" w:rsidRPr="00E4363B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4363B">
        <w:rPr>
          <w:rFonts w:ascii="Angsana New" w:hAnsi="Angsana New"/>
          <w:sz w:val="28"/>
          <w:szCs w:val="28"/>
        </w:rPr>
        <w:t>31</w:t>
      </w:r>
      <w:r w:rsidRPr="00E4363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4363B">
        <w:rPr>
          <w:rFonts w:ascii="Angsana New" w:hAnsi="Angsana New"/>
          <w:sz w:val="28"/>
          <w:szCs w:val="28"/>
        </w:rPr>
        <w:t>256</w:t>
      </w:r>
      <w:r w:rsidR="002A4568" w:rsidRPr="00E4363B">
        <w:rPr>
          <w:rFonts w:ascii="Angsana New" w:hAnsi="Angsana New"/>
          <w:sz w:val="28"/>
          <w:szCs w:val="28"/>
        </w:rPr>
        <w:t>1</w:t>
      </w:r>
      <w:r w:rsidRPr="00E4363B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</w:t>
      </w:r>
      <w:r w:rsidR="004577C1" w:rsidRPr="00E4363B">
        <w:rPr>
          <w:rFonts w:ascii="Angsana New" w:hAnsi="Angsana New"/>
          <w:sz w:val="28"/>
          <w:szCs w:val="28"/>
          <w:cs/>
        </w:rPr>
        <w:t>จกรรม เหตุการณ์และสถานการณ์ใหม่</w:t>
      </w:r>
      <w:r w:rsidR="0008568E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E4363B">
        <w:rPr>
          <w:rFonts w:ascii="Angsana New" w:hAnsi="Angsana New"/>
          <w:sz w:val="28"/>
          <w:szCs w:val="28"/>
        </w:rPr>
        <w:t>31</w:t>
      </w:r>
      <w:r w:rsidRPr="00E4363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4363B">
        <w:rPr>
          <w:rFonts w:ascii="Angsana New" w:hAnsi="Angsana New"/>
          <w:sz w:val="28"/>
          <w:szCs w:val="28"/>
        </w:rPr>
        <w:t>256</w:t>
      </w:r>
      <w:r w:rsidR="002A4568" w:rsidRPr="00E4363B">
        <w:rPr>
          <w:rFonts w:ascii="Angsana New" w:hAnsi="Angsana New"/>
          <w:sz w:val="28"/>
          <w:szCs w:val="28"/>
        </w:rPr>
        <w:t>1</w:t>
      </w:r>
    </w:p>
    <w:p w:rsidR="00ED3FC8" w:rsidRPr="00E4363B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</w:t>
      </w:r>
      <w:r w:rsidR="004577C1" w:rsidRPr="00E4363B">
        <w:rPr>
          <w:rFonts w:ascii="Angsana New" w:hAnsi="Angsana New"/>
          <w:sz w:val="28"/>
          <w:szCs w:val="28"/>
          <w:cs/>
        </w:rPr>
        <w:t>ลทางการเงินระหว่างกาล</w:t>
      </w:r>
      <w:r w:rsidR="0008568E">
        <w:rPr>
          <w:rFonts w:ascii="Angsana New" w:hAnsi="Angsana New" w:hint="cs"/>
          <w:sz w:val="28"/>
          <w:szCs w:val="28"/>
          <w:cs/>
        </w:rPr>
        <w:t xml:space="preserve"> </w:t>
      </w:r>
      <w:r w:rsidR="004577C1" w:rsidRPr="00E4363B">
        <w:rPr>
          <w:rFonts w:ascii="Angsana New" w:hAnsi="Angsana New"/>
          <w:sz w:val="28"/>
          <w:szCs w:val="28"/>
          <w:cs/>
        </w:rPr>
        <w:t>รายการอื่น</w:t>
      </w:r>
      <w:r w:rsidR="0008568E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>ๆ ในข้อมูลทางการเงินระหว่างกาลนี้จัดทำขึ้นโดยถือหลักเกณฑ์การบันทึกตามราคาทุนเดิม</w:t>
      </w:r>
    </w:p>
    <w:p w:rsidR="00ED3FC8" w:rsidRPr="00E4363B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5F2C5B" w:rsidRPr="00B63B64" w:rsidRDefault="005F2C5B" w:rsidP="003F2EAF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สถานะของบริษัท</w:t>
      </w:r>
    </w:p>
    <w:p w:rsidR="006E0A23" w:rsidRPr="00E14183" w:rsidRDefault="006E0A23" w:rsidP="00E141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14183">
        <w:rPr>
          <w:rFonts w:ascii="Angsana New" w:hAnsi="Angsana New"/>
          <w:sz w:val="28"/>
          <w:szCs w:val="28"/>
          <w:cs/>
        </w:rPr>
        <w:t xml:space="preserve">ตั้งแต่เดือนเมษายน </w:t>
      </w:r>
      <w:r w:rsidRPr="00E14183">
        <w:rPr>
          <w:rFonts w:ascii="Angsana New" w:hAnsi="Angsana New"/>
          <w:sz w:val="28"/>
          <w:szCs w:val="28"/>
        </w:rPr>
        <w:t>2557</w:t>
      </w:r>
      <w:r w:rsidRPr="00E14183">
        <w:rPr>
          <w:rFonts w:ascii="Angsana New" w:hAnsi="Angsana New" w:hint="cs"/>
          <w:sz w:val="28"/>
          <w:szCs w:val="28"/>
          <w:cs/>
        </w:rPr>
        <w:t xml:space="preserve"> บริษัทไม่สามารถดำรงสินทรัพย์หนุนหลังของบริษัทให้เพียงพออย่างต่อเนื่องตามที่กำหนดในพระราชบัญญัติประกันวินาศภัย (ฉบับที่ </w:t>
      </w:r>
      <w:r w:rsidRPr="00E14183">
        <w:rPr>
          <w:rFonts w:ascii="Angsana New" w:hAnsi="Angsana New"/>
          <w:sz w:val="28"/>
          <w:szCs w:val="28"/>
        </w:rPr>
        <w:t>2</w:t>
      </w:r>
      <w:r w:rsidRPr="00E14183">
        <w:rPr>
          <w:rFonts w:ascii="Angsana New" w:hAnsi="Angsana New" w:hint="cs"/>
          <w:sz w:val="28"/>
          <w:szCs w:val="28"/>
          <w:cs/>
        </w:rPr>
        <w:t xml:space="preserve">) พ.ศ. </w:t>
      </w:r>
      <w:r w:rsidRPr="00E14183">
        <w:rPr>
          <w:rFonts w:ascii="Angsana New" w:hAnsi="Angsana New"/>
          <w:sz w:val="28"/>
          <w:szCs w:val="28"/>
        </w:rPr>
        <w:t>2551</w:t>
      </w:r>
      <w:r w:rsidRPr="00E14183">
        <w:rPr>
          <w:rFonts w:ascii="Angsana New" w:hAnsi="Angsana New" w:hint="cs"/>
          <w:sz w:val="28"/>
          <w:szCs w:val="28"/>
          <w:cs/>
        </w:rPr>
        <w:t xml:space="preserve"> บริษัทต้องจ่ายค่าปรับเป็นเงิน </w:t>
      </w:r>
      <w:r w:rsidRPr="00E14183">
        <w:rPr>
          <w:rFonts w:ascii="Angsana New" w:hAnsi="Angsana New"/>
          <w:sz w:val="28"/>
          <w:szCs w:val="28"/>
        </w:rPr>
        <w:t>7,500</w:t>
      </w:r>
      <w:r w:rsidRPr="00E14183">
        <w:rPr>
          <w:rFonts w:ascii="Angsana New" w:hAnsi="Angsana New" w:hint="cs"/>
          <w:sz w:val="28"/>
          <w:szCs w:val="28"/>
          <w:cs/>
        </w:rPr>
        <w:t xml:space="preserve"> บาท ต่อวัน ต่อมาเมื่อวันที่ </w:t>
      </w:r>
      <w:r w:rsidRPr="00E14183">
        <w:rPr>
          <w:rFonts w:ascii="Angsana New" w:hAnsi="Angsana New"/>
          <w:sz w:val="28"/>
          <w:szCs w:val="28"/>
        </w:rPr>
        <w:t>7</w:t>
      </w:r>
      <w:r w:rsidRPr="00E14183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E14183">
        <w:rPr>
          <w:rFonts w:ascii="Angsana New" w:hAnsi="Angsana New"/>
          <w:sz w:val="28"/>
          <w:szCs w:val="28"/>
        </w:rPr>
        <w:t>2559</w:t>
      </w:r>
      <w:r w:rsidRPr="00E14183">
        <w:rPr>
          <w:rFonts w:ascii="Angsana New" w:hAnsi="Angsana New" w:hint="cs"/>
          <w:sz w:val="28"/>
          <w:szCs w:val="28"/>
          <w:cs/>
        </w:rPr>
        <w:t xml:space="preserve"> บริษัทได้รับจดหมายจาก คปภ. ลงวันที่ </w:t>
      </w:r>
      <w:r w:rsidRPr="00E14183">
        <w:rPr>
          <w:rFonts w:ascii="Angsana New" w:hAnsi="Angsana New"/>
          <w:sz w:val="28"/>
          <w:szCs w:val="28"/>
        </w:rPr>
        <w:t>2</w:t>
      </w:r>
      <w:r w:rsidRPr="00E14183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E14183">
        <w:rPr>
          <w:rFonts w:ascii="Angsana New" w:hAnsi="Angsana New"/>
          <w:sz w:val="28"/>
          <w:szCs w:val="28"/>
        </w:rPr>
        <w:t>2559</w:t>
      </w:r>
      <w:r w:rsidRPr="00E14183">
        <w:rPr>
          <w:rFonts w:ascii="Angsana New" w:hAnsi="Angsana New" w:hint="cs"/>
          <w:sz w:val="28"/>
          <w:szCs w:val="28"/>
          <w:cs/>
        </w:rPr>
        <w:t xml:space="preserve"> ระบุว่าเบี้ยปรับดังกล่าวได้ถูกปรับเพิ่มเป็นวันละ </w:t>
      </w:r>
      <w:r w:rsidRPr="00E14183">
        <w:rPr>
          <w:rFonts w:ascii="Angsana New" w:hAnsi="Angsana New"/>
          <w:sz w:val="28"/>
          <w:szCs w:val="28"/>
        </w:rPr>
        <w:t>11,250</w:t>
      </w:r>
      <w:r w:rsidRPr="00E14183">
        <w:rPr>
          <w:rFonts w:ascii="Angsana New" w:hAnsi="Angsana New" w:hint="cs"/>
          <w:sz w:val="28"/>
          <w:szCs w:val="28"/>
          <w:cs/>
        </w:rPr>
        <w:t xml:space="preserve"> บาท และมีผลย้อนหลังไปยังเดือนกันยายน </w:t>
      </w:r>
      <w:r w:rsidRPr="00E14183">
        <w:rPr>
          <w:rFonts w:ascii="Angsana New" w:hAnsi="Angsana New"/>
          <w:sz w:val="28"/>
          <w:szCs w:val="28"/>
        </w:rPr>
        <w:t>2558</w:t>
      </w:r>
      <w:r w:rsidRPr="00E14183">
        <w:rPr>
          <w:rFonts w:ascii="Angsana New" w:hAnsi="Angsana New" w:hint="cs"/>
          <w:sz w:val="28"/>
          <w:szCs w:val="28"/>
          <w:cs/>
        </w:rPr>
        <w:t xml:space="preserve"> </w:t>
      </w:r>
      <w:r w:rsidRPr="00E14183">
        <w:rPr>
          <w:rFonts w:ascii="Angsana New" w:hAnsi="Angsana New"/>
          <w:sz w:val="28"/>
          <w:szCs w:val="28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</w:t>
      </w:r>
      <w:r w:rsidRPr="00E14183">
        <w:rPr>
          <w:rFonts w:ascii="Angsana New" w:hAnsi="Angsana New" w:hint="cs"/>
          <w:sz w:val="28"/>
          <w:szCs w:val="28"/>
          <w:cs/>
        </w:rPr>
        <w:t>อย่างสม่ำเสมอ</w:t>
      </w:r>
      <w:r w:rsidRPr="00E14183">
        <w:rPr>
          <w:rFonts w:ascii="Angsana New" w:hAnsi="Angsana New"/>
          <w:sz w:val="28"/>
          <w:szCs w:val="28"/>
          <w:cs/>
        </w:rPr>
        <w:t>ตามที่กฎหมายกำหนด</w:t>
      </w:r>
    </w:p>
    <w:p w:rsidR="006E0A23" w:rsidRPr="00E4363B" w:rsidRDefault="006E0A23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 xml:space="preserve">ในที่ประชุมคณะกรรมการบริษัทครั้งที่ </w:t>
      </w:r>
      <w:r w:rsidRPr="00E4363B">
        <w:rPr>
          <w:rFonts w:ascii="Angsana New" w:hAnsi="Angsana New"/>
          <w:sz w:val="28"/>
          <w:szCs w:val="28"/>
        </w:rPr>
        <w:t xml:space="preserve">6/2560 </w:t>
      </w:r>
      <w:r w:rsidRPr="00E4363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E4363B">
        <w:rPr>
          <w:rFonts w:ascii="Angsana New" w:hAnsi="Angsana New"/>
          <w:sz w:val="28"/>
          <w:szCs w:val="28"/>
        </w:rPr>
        <w:t xml:space="preserve">15 </w:t>
      </w:r>
      <w:r w:rsidRPr="00E4363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E4363B">
        <w:rPr>
          <w:rFonts w:ascii="Angsana New" w:hAnsi="Angsana New"/>
          <w:sz w:val="28"/>
          <w:szCs w:val="28"/>
        </w:rPr>
        <w:t xml:space="preserve">2560 </w:t>
      </w:r>
      <w:r w:rsidRPr="00E4363B">
        <w:rPr>
          <w:rFonts w:ascii="Angsana New" w:hAnsi="Angsana New" w:hint="cs"/>
          <w:sz w:val="28"/>
          <w:szCs w:val="28"/>
          <w:cs/>
        </w:rPr>
        <w:t xml:space="preserve">คณะกรรมการบริษัทมีมติเป็นเอกฉันท์ มอบหมายให้ คณะกรรมการบริหารดำเนินการเจรจาจัดหาแหล่งเงินทุนโดยการกู้ยืมเงิน รวมทั้งการเจรจาเพื่อกำหนดรูปแบบในการกู้ยืมเงิน </w:t>
      </w:r>
      <w:r w:rsidRPr="0008568E">
        <w:rPr>
          <w:rFonts w:ascii="Angsana New" w:hAnsi="Angsana New" w:hint="cs"/>
          <w:spacing w:val="-4"/>
          <w:sz w:val="28"/>
          <w:szCs w:val="28"/>
          <w:cs/>
        </w:rPr>
        <w:t>จำนวนเงินกู้ อัตราดอกเบี้ย และเงื่อนไขต่าง ๆ ในการกู้ยืมเงิน เพื่อให้เงินกองทุนประเภทต่าง ๆ ของบริษัทมีจำนวนไม่น้อยไปกว่า</w:t>
      </w:r>
      <w:r w:rsidRPr="00E4363B">
        <w:rPr>
          <w:rFonts w:ascii="Angsana New" w:hAnsi="Angsana New" w:hint="cs"/>
          <w:sz w:val="28"/>
          <w:szCs w:val="28"/>
          <w:cs/>
        </w:rPr>
        <w:t xml:space="preserve">ตามที่กำหนดในพระราชบัญญัติประกันวินาศภัย (ฉบับที่ </w:t>
      </w:r>
      <w:r w:rsidRPr="00E4363B">
        <w:rPr>
          <w:rFonts w:ascii="Angsana New" w:hAnsi="Angsana New"/>
          <w:sz w:val="28"/>
          <w:szCs w:val="28"/>
        </w:rPr>
        <w:t>2</w:t>
      </w:r>
      <w:r w:rsidRPr="00E4363B">
        <w:rPr>
          <w:rFonts w:ascii="Angsana New" w:hAnsi="Angsana New" w:hint="cs"/>
          <w:sz w:val="28"/>
          <w:szCs w:val="28"/>
          <w:cs/>
        </w:rPr>
        <w:t xml:space="preserve">) พ.ศ. </w:t>
      </w:r>
      <w:r w:rsidRPr="00E4363B">
        <w:rPr>
          <w:rFonts w:ascii="Angsana New" w:hAnsi="Angsana New"/>
          <w:sz w:val="28"/>
          <w:szCs w:val="28"/>
        </w:rPr>
        <w:t xml:space="preserve">2551 </w:t>
      </w:r>
      <w:r w:rsidRPr="00E4363B">
        <w:rPr>
          <w:rFonts w:ascii="Angsana New" w:hAnsi="Angsana New" w:hint="cs"/>
          <w:sz w:val="28"/>
          <w:szCs w:val="28"/>
          <w:cs/>
        </w:rPr>
        <w:t>และให้นำเสนอคณะกรรมการบริษัทเพื่อพิจารณาอนุมัติต่อไป</w:t>
      </w:r>
    </w:p>
    <w:p w:rsidR="006E0A23" w:rsidRPr="00E4363B" w:rsidRDefault="006E0A23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0" w:name="OLE_LINK3"/>
      <w:r w:rsidRPr="00E4363B">
        <w:rPr>
          <w:rFonts w:ascii="Angsana New" w:hAnsi="Angsana New"/>
          <w:sz w:val="28"/>
          <w:szCs w:val="28"/>
          <w:cs/>
        </w:rPr>
        <w:t xml:space="preserve">ในที่ประชุมคณะกรรมการบริษัทครั้งที่ </w:t>
      </w:r>
      <w:r w:rsidRPr="00E4363B">
        <w:rPr>
          <w:rFonts w:ascii="Angsana New" w:hAnsi="Angsana New"/>
          <w:sz w:val="28"/>
          <w:szCs w:val="28"/>
        </w:rPr>
        <w:t>7/2560</w:t>
      </w:r>
      <w:r w:rsidRPr="00E4363B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E4363B">
        <w:rPr>
          <w:rFonts w:ascii="Angsana New" w:hAnsi="Angsana New"/>
          <w:sz w:val="28"/>
          <w:szCs w:val="28"/>
        </w:rPr>
        <w:t>18</w:t>
      </w:r>
      <w:r w:rsidRPr="00E4363B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E4363B">
        <w:rPr>
          <w:rFonts w:ascii="Angsana New" w:hAnsi="Angsana New"/>
          <w:sz w:val="28"/>
          <w:szCs w:val="28"/>
        </w:rPr>
        <w:t>2560</w:t>
      </w:r>
      <w:r w:rsidRPr="00E4363B">
        <w:rPr>
          <w:rFonts w:ascii="Angsana New" w:hAnsi="Angsana New" w:hint="cs"/>
          <w:sz w:val="28"/>
          <w:szCs w:val="28"/>
          <w:cs/>
        </w:rPr>
        <w:t xml:space="preserve"> คณะกรรมการบริษัทมีมติเป็นเอกฉันท์ อนุมัติให้</w:t>
      </w:r>
      <w:bookmarkEnd w:id="0"/>
      <w:r w:rsidRPr="002D66BF">
        <w:rPr>
          <w:rFonts w:ascii="Angsana New" w:hAnsi="Angsana New" w:hint="cs"/>
          <w:spacing w:val="-4"/>
          <w:sz w:val="28"/>
          <w:szCs w:val="28"/>
          <w:cs/>
        </w:rPr>
        <w:t xml:space="preserve">คณะกรรมการบริหารดำเนินการกู้ยืมเงินในจำนวนเงินกู้ไม่เกิน </w:t>
      </w:r>
      <w:r w:rsidRPr="002D66BF">
        <w:rPr>
          <w:rFonts w:ascii="Angsana New" w:hAnsi="Angsana New"/>
          <w:spacing w:val="-4"/>
          <w:sz w:val="28"/>
          <w:szCs w:val="28"/>
        </w:rPr>
        <w:t xml:space="preserve">100 </w:t>
      </w:r>
      <w:r w:rsidRPr="002D66BF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2D66BF">
        <w:rPr>
          <w:rFonts w:ascii="Angsana New" w:hAnsi="Angsana New"/>
          <w:spacing w:val="-4"/>
          <w:sz w:val="28"/>
          <w:szCs w:val="28"/>
        </w:rPr>
        <w:t xml:space="preserve"> </w:t>
      </w:r>
      <w:r w:rsidRPr="002D66BF">
        <w:rPr>
          <w:rFonts w:ascii="Angsana New" w:hAnsi="Angsana New" w:hint="cs"/>
          <w:spacing w:val="-4"/>
          <w:sz w:val="28"/>
          <w:szCs w:val="28"/>
          <w:cs/>
        </w:rPr>
        <w:t>จากกรรมการ สถาบันการเงิน หรือบุคคลภายนอกอื่น</w:t>
      </w:r>
      <w:r w:rsidRPr="00E4363B">
        <w:rPr>
          <w:rFonts w:ascii="Angsana New" w:hAnsi="Angsana New" w:hint="cs"/>
          <w:sz w:val="28"/>
          <w:szCs w:val="28"/>
          <w:cs/>
        </w:rPr>
        <w:t xml:space="preserve"> เพื่อเพิ่มเงินกองทุนประเภทต่าง ๆ ของบริษัทให้มีจำนวนไม่น้อยไปกว่าที่กำหนดตามกฎหมายว่าด้วยการประกันวินาศภัย โดยมีเงื่อนไขในการกู้ยืมอื่น ๆ ตามที่คณะกรรมการบริหารเห็นสมควร</w:t>
      </w:r>
    </w:p>
    <w:p w:rsidR="006E0A23" w:rsidRPr="00B61037" w:rsidRDefault="006E0A23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lastRenderedPageBreak/>
        <w:t xml:space="preserve">บริษัทได้นำส่งแผนการแก้ไขการจัดสรรทรัพย์สินตามมาตรา </w:t>
      </w:r>
      <w:r w:rsidRPr="00E4363B">
        <w:rPr>
          <w:rFonts w:ascii="Angsana New" w:hAnsi="Angsana New"/>
          <w:sz w:val="28"/>
          <w:szCs w:val="28"/>
        </w:rPr>
        <w:t>23</w:t>
      </w:r>
      <w:r w:rsidRPr="00E4363B">
        <w:rPr>
          <w:rFonts w:ascii="Angsana New" w:hAnsi="Angsana New" w:hint="cs"/>
          <w:sz w:val="28"/>
          <w:szCs w:val="28"/>
          <w:cs/>
        </w:rPr>
        <w:t xml:space="preserve"> (สินทรัพย์หนุนหลัง) ตามมติที่ประชุมคณะกรรมการครั้งที่ </w:t>
      </w:r>
      <w:r w:rsidRPr="00B61037">
        <w:rPr>
          <w:rFonts w:ascii="Angsana New" w:hAnsi="Angsana New"/>
          <w:spacing w:val="-6"/>
          <w:sz w:val="28"/>
          <w:szCs w:val="28"/>
        </w:rPr>
        <w:t xml:space="preserve">7/2560 </w:t>
      </w:r>
      <w:r w:rsidRPr="00B61037">
        <w:rPr>
          <w:rFonts w:ascii="Angsana New" w:hAnsi="Angsana New" w:hint="cs"/>
          <w:spacing w:val="-6"/>
          <w:sz w:val="28"/>
          <w:szCs w:val="28"/>
          <w:cs/>
        </w:rPr>
        <w:t xml:space="preserve">ดังกล่าวแก่ คปภ. แล้วเมื่อวันที่ </w:t>
      </w:r>
      <w:r w:rsidRPr="00B61037">
        <w:rPr>
          <w:rFonts w:ascii="Angsana New" w:hAnsi="Angsana New"/>
          <w:spacing w:val="-6"/>
          <w:sz w:val="28"/>
          <w:szCs w:val="28"/>
        </w:rPr>
        <w:t xml:space="preserve">1 </w:t>
      </w:r>
      <w:r w:rsidRPr="00B61037">
        <w:rPr>
          <w:rFonts w:ascii="Angsana New" w:hAnsi="Angsana New" w:hint="cs"/>
          <w:spacing w:val="-6"/>
          <w:sz w:val="28"/>
          <w:szCs w:val="28"/>
          <w:cs/>
        </w:rPr>
        <w:t xml:space="preserve">พฤศจิกายน </w:t>
      </w:r>
      <w:r w:rsidRPr="00B61037">
        <w:rPr>
          <w:rFonts w:ascii="Angsana New" w:hAnsi="Angsana New"/>
          <w:spacing w:val="-6"/>
          <w:sz w:val="28"/>
          <w:szCs w:val="28"/>
        </w:rPr>
        <w:t xml:space="preserve">2560 </w:t>
      </w:r>
      <w:r w:rsidRPr="00B61037">
        <w:rPr>
          <w:rFonts w:ascii="Angsana New" w:hAnsi="Angsana New" w:hint="cs"/>
          <w:spacing w:val="-6"/>
          <w:sz w:val="28"/>
          <w:szCs w:val="28"/>
          <w:cs/>
        </w:rPr>
        <w:t xml:space="preserve">และได้แจ้ง คปภ. ว่าบริษัทจะดำเนินการเพิ่มทุนจดทะเบียนภายในปี </w:t>
      </w:r>
      <w:r w:rsidRPr="00B61037">
        <w:rPr>
          <w:rFonts w:ascii="Angsana New" w:hAnsi="Angsana New"/>
          <w:spacing w:val="-6"/>
          <w:sz w:val="28"/>
          <w:szCs w:val="28"/>
        </w:rPr>
        <w:t>2561</w:t>
      </w:r>
      <w:bookmarkStart w:id="1" w:name="OLE_LINK6"/>
    </w:p>
    <w:p w:rsidR="006E0A23" w:rsidRPr="00E4363B" w:rsidRDefault="006E0A23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E4363B">
        <w:rPr>
          <w:rFonts w:ascii="Angsana New" w:hAnsi="Angsana New"/>
          <w:sz w:val="28"/>
          <w:szCs w:val="28"/>
        </w:rPr>
        <w:t xml:space="preserve">8 </w:t>
      </w:r>
      <w:r w:rsidRPr="00E4363B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E4363B">
        <w:rPr>
          <w:rFonts w:ascii="Angsana New" w:hAnsi="Angsana New"/>
          <w:sz w:val="28"/>
          <w:szCs w:val="28"/>
        </w:rPr>
        <w:t xml:space="preserve">2560 </w:t>
      </w:r>
      <w:r w:rsidRPr="00E4363B">
        <w:rPr>
          <w:rFonts w:ascii="Angsana New" w:hAnsi="Angsana New" w:hint="cs"/>
          <w:sz w:val="28"/>
          <w:szCs w:val="28"/>
          <w:cs/>
        </w:rPr>
        <w:t xml:space="preserve">บริษัทได้ทำบันทึกถ้อยคำกับ คปภ. ว่าบริษัทมีการจัดสรรทรัพย์สินตามมาตรา </w:t>
      </w:r>
      <w:r w:rsidRPr="00E4363B">
        <w:rPr>
          <w:rFonts w:ascii="Angsana New" w:hAnsi="Angsana New"/>
          <w:sz w:val="28"/>
          <w:szCs w:val="28"/>
        </w:rPr>
        <w:t xml:space="preserve">23 </w:t>
      </w:r>
      <w:r w:rsidRPr="00E4363B">
        <w:rPr>
          <w:rFonts w:ascii="Angsana New" w:hAnsi="Angsana New" w:hint="cs"/>
          <w:sz w:val="28"/>
          <w:szCs w:val="28"/>
          <w:cs/>
        </w:rPr>
        <w:t>ของ</w:t>
      </w:r>
      <w:bookmarkEnd w:id="1"/>
      <w:r w:rsidRPr="00E4363B">
        <w:rPr>
          <w:rFonts w:ascii="Angsana New" w:hAnsi="Angsana New" w:hint="cs"/>
          <w:sz w:val="28"/>
          <w:szCs w:val="28"/>
          <w:cs/>
        </w:rPr>
        <w:t xml:space="preserve">พระราชบัญญัติประกันวินาศภัย (ฉบับที่ </w:t>
      </w:r>
      <w:r w:rsidRPr="00E4363B">
        <w:rPr>
          <w:rFonts w:ascii="Angsana New" w:hAnsi="Angsana New"/>
          <w:sz w:val="28"/>
          <w:szCs w:val="28"/>
        </w:rPr>
        <w:t>2</w:t>
      </w:r>
      <w:r w:rsidRPr="00E4363B">
        <w:rPr>
          <w:rFonts w:ascii="Angsana New" w:hAnsi="Angsana New" w:hint="cs"/>
          <w:sz w:val="28"/>
          <w:szCs w:val="28"/>
          <w:cs/>
        </w:rPr>
        <w:t xml:space="preserve">) พ.ศ. </w:t>
      </w:r>
      <w:r w:rsidRPr="00E4363B">
        <w:rPr>
          <w:rFonts w:ascii="Angsana New" w:hAnsi="Angsana New"/>
          <w:sz w:val="28"/>
          <w:szCs w:val="28"/>
        </w:rPr>
        <w:t>2551</w:t>
      </w:r>
      <w:r w:rsidRPr="00E4363B">
        <w:rPr>
          <w:rFonts w:ascii="Angsana New" w:hAnsi="Angsana New" w:hint="cs"/>
          <w:sz w:val="28"/>
          <w:szCs w:val="28"/>
          <w:cs/>
        </w:rPr>
        <w:t xml:space="preserve"> (“มาตรา </w:t>
      </w:r>
      <w:r w:rsidRPr="00E4363B">
        <w:rPr>
          <w:rFonts w:ascii="Angsana New" w:hAnsi="Angsana New"/>
          <w:sz w:val="28"/>
          <w:szCs w:val="28"/>
        </w:rPr>
        <w:t>23</w:t>
      </w:r>
      <w:r w:rsidRPr="00E4363B">
        <w:rPr>
          <w:rFonts w:ascii="Angsana New" w:hAnsi="Angsana New" w:hint="cs"/>
          <w:sz w:val="28"/>
          <w:szCs w:val="28"/>
          <w:cs/>
        </w:rPr>
        <w:t>”) ไม่เพียงพอ จึงถือได้ว่าบริษัทกระทำการฝ่าฝืนหรือ</w:t>
      </w:r>
      <w:r w:rsidR="002D66BF">
        <w:rPr>
          <w:rFonts w:ascii="Angsana New" w:hAnsi="Angsana New"/>
          <w:sz w:val="28"/>
          <w:szCs w:val="28"/>
        </w:rPr>
        <w:t xml:space="preserve">            </w:t>
      </w:r>
      <w:r w:rsidRPr="00E4363B">
        <w:rPr>
          <w:rFonts w:ascii="Angsana New" w:hAnsi="Angsana New" w:hint="cs"/>
          <w:sz w:val="28"/>
          <w:szCs w:val="28"/>
          <w:cs/>
        </w:rPr>
        <w:t xml:space="preserve">ไม่ปฏิบัติตามกฎหมาย และคณะกรรมการเปรียบเทียบได้มีมติให้เปรียบเทียบปรับบริษัทมาแล้วจำนวนเงินรวม </w:t>
      </w:r>
      <w:r w:rsidRPr="00E4363B">
        <w:rPr>
          <w:rFonts w:ascii="Angsana New" w:hAnsi="Angsana New"/>
          <w:sz w:val="28"/>
          <w:szCs w:val="28"/>
        </w:rPr>
        <w:t xml:space="preserve">11.2 </w:t>
      </w:r>
      <w:r w:rsidRPr="00E4363B">
        <w:rPr>
          <w:rFonts w:ascii="Angsana New" w:hAnsi="Angsana New" w:hint="cs"/>
          <w:sz w:val="28"/>
          <w:szCs w:val="28"/>
          <w:cs/>
        </w:rPr>
        <w:t xml:space="preserve"> ล้านบาท และยังมีผลต่อเนื่องจนกว่าบริษัทจะสามารถจัดสรรทรัพย์สินตามมาตรา </w:t>
      </w:r>
      <w:r w:rsidRPr="00E4363B">
        <w:rPr>
          <w:rFonts w:ascii="Angsana New" w:hAnsi="Angsana New"/>
          <w:sz w:val="28"/>
          <w:szCs w:val="28"/>
        </w:rPr>
        <w:t xml:space="preserve">23 </w:t>
      </w:r>
      <w:r w:rsidRPr="00E4363B">
        <w:rPr>
          <w:rFonts w:ascii="Angsana New" w:hAnsi="Angsana New" w:hint="cs"/>
          <w:sz w:val="28"/>
          <w:szCs w:val="28"/>
          <w:cs/>
        </w:rPr>
        <w:t>ให้เพียงพอ ดังนั้น เพื่อเป็นการกำกับดูแลและติดตามการดำเนินงานของบริษัทอย่างใกล้ชิด คปภ. จึงให้บริษัททำรายงานการรับ-จ่ายเงิน (</w:t>
      </w:r>
      <w:r w:rsidRPr="00E4363B">
        <w:rPr>
          <w:rFonts w:ascii="Angsana New" w:hAnsi="Angsana New"/>
          <w:sz w:val="28"/>
          <w:szCs w:val="28"/>
        </w:rPr>
        <w:t>Cashflow</w:t>
      </w:r>
      <w:r w:rsidRPr="00E4363B">
        <w:rPr>
          <w:rFonts w:ascii="Angsana New" w:hAnsi="Angsana New" w:hint="cs"/>
          <w:sz w:val="28"/>
          <w:szCs w:val="28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Pr="00E4363B">
        <w:rPr>
          <w:rFonts w:ascii="Angsana New" w:hAnsi="Angsana New"/>
          <w:sz w:val="28"/>
          <w:szCs w:val="28"/>
        </w:rPr>
        <w:t xml:space="preserve">1 </w:t>
      </w:r>
      <w:r w:rsidRPr="00E4363B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E4363B">
        <w:rPr>
          <w:rFonts w:ascii="Angsana New" w:hAnsi="Angsana New"/>
          <w:sz w:val="28"/>
          <w:szCs w:val="28"/>
        </w:rPr>
        <w:t xml:space="preserve">10 </w:t>
      </w:r>
      <w:r w:rsidRPr="00E4363B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E4363B">
        <w:rPr>
          <w:rFonts w:ascii="Angsana New" w:hAnsi="Angsana New"/>
          <w:sz w:val="28"/>
          <w:szCs w:val="28"/>
        </w:rPr>
        <w:t xml:space="preserve">2560 </w:t>
      </w:r>
      <w:r w:rsidRPr="00E4363B">
        <w:rPr>
          <w:rFonts w:ascii="Angsana New" w:hAnsi="Angsana New" w:hint="cs"/>
          <w:sz w:val="28"/>
          <w:szCs w:val="28"/>
          <w:cs/>
        </w:rPr>
        <w:t xml:space="preserve">นำส่งให้สำนักงาน คปภ. ในวันที่ </w:t>
      </w:r>
      <w:r w:rsidRPr="00E4363B">
        <w:rPr>
          <w:rFonts w:ascii="Angsana New" w:hAnsi="Angsana New"/>
          <w:sz w:val="28"/>
          <w:szCs w:val="28"/>
        </w:rPr>
        <w:t xml:space="preserve">13 </w:t>
      </w:r>
      <w:r w:rsidRPr="00E4363B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E4363B">
        <w:rPr>
          <w:rFonts w:ascii="Angsana New" w:hAnsi="Angsana New"/>
          <w:sz w:val="28"/>
          <w:szCs w:val="28"/>
        </w:rPr>
        <w:t>2560</w:t>
      </w:r>
    </w:p>
    <w:p w:rsidR="006E0A23" w:rsidRPr="00170216" w:rsidRDefault="006E0A23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8"/>
          <w:sz w:val="28"/>
          <w:szCs w:val="28"/>
        </w:rPr>
      </w:pPr>
      <w:r w:rsidRPr="00E4363B">
        <w:rPr>
          <w:rFonts w:ascii="Angsana New" w:hAnsi="Angsana New" w:hint="cs"/>
          <w:sz w:val="28"/>
          <w:szCs w:val="28"/>
          <w:cs/>
        </w:rPr>
        <w:t>ใน</w:t>
      </w:r>
      <w:r w:rsidRPr="00E4363B">
        <w:rPr>
          <w:rFonts w:ascii="Angsana New" w:hAnsi="Angsana New"/>
          <w:sz w:val="28"/>
          <w:szCs w:val="28"/>
          <w:cs/>
        </w:rPr>
        <w:t>ที่ประชุมวิสามัญผู้ถือหุ้นครั้งที่</w:t>
      </w:r>
      <w:r w:rsidRPr="00E4363B">
        <w:rPr>
          <w:rFonts w:ascii="Angsana New" w:hAnsi="Angsana New"/>
          <w:sz w:val="28"/>
          <w:szCs w:val="28"/>
        </w:rPr>
        <w:t xml:space="preserve"> 1/2560</w:t>
      </w:r>
      <w:r w:rsidRPr="00E4363B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E4363B">
        <w:rPr>
          <w:rFonts w:ascii="Angsana New" w:hAnsi="Angsana New"/>
          <w:sz w:val="28"/>
          <w:szCs w:val="28"/>
        </w:rPr>
        <w:t>28</w:t>
      </w:r>
      <w:r w:rsidRPr="00E4363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E4363B">
        <w:rPr>
          <w:rFonts w:ascii="Angsana New" w:hAnsi="Angsana New"/>
          <w:sz w:val="28"/>
          <w:szCs w:val="28"/>
        </w:rPr>
        <w:t>2560</w:t>
      </w:r>
      <w:r w:rsidRPr="00E4363B">
        <w:rPr>
          <w:rFonts w:ascii="Angsana New" w:hAnsi="Angsana New" w:hint="cs"/>
          <w:sz w:val="28"/>
          <w:szCs w:val="28"/>
          <w:cs/>
        </w:rPr>
        <w:t xml:space="preserve"> ผู้ถือหุ้นได้มีมติอนุมัติเรื่องต่าง</w:t>
      </w:r>
      <w:r w:rsidRPr="00E4363B">
        <w:rPr>
          <w:rFonts w:ascii="Angsana New" w:hAnsi="Angsana New"/>
          <w:sz w:val="28"/>
          <w:szCs w:val="28"/>
        </w:rPr>
        <w:t xml:space="preserve"> </w:t>
      </w:r>
      <w:r w:rsidRPr="00E4363B">
        <w:rPr>
          <w:rFonts w:ascii="Angsana New" w:hAnsi="Angsana New" w:hint="cs"/>
          <w:sz w:val="28"/>
          <w:szCs w:val="28"/>
          <w:cs/>
        </w:rPr>
        <w:t>ๆ รวมทั้งการจัดสรรหุ้น</w:t>
      </w:r>
      <w:r w:rsidRPr="002D66BF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เพิ่มทุนจำนวน </w:t>
      </w:r>
      <w:r w:rsidRPr="002D66BF">
        <w:rPr>
          <w:rFonts w:ascii="Angsana New" w:hAnsi="Angsana New"/>
          <w:spacing w:val="-2"/>
          <w:sz w:val="28"/>
          <w:szCs w:val="28"/>
        </w:rPr>
        <w:t xml:space="preserve">185 </w:t>
      </w:r>
      <w:r w:rsidRPr="002D66BF">
        <w:rPr>
          <w:rFonts w:ascii="Angsana New" w:hAnsi="Angsana New" w:hint="cs"/>
          <w:spacing w:val="-2"/>
          <w:sz w:val="28"/>
          <w:szCs w:val="28"/>
          <w:cs/>
        </w:rPr>
        <w:t>ล้านหุ้น เพื่อเสนอขายให้แก่บุคคลในวงจำกัด (</w:t>
      </w:r>
      <w:r w:rsidRPr="002D66BF">
        <w:rPr>
          <w:rFonts w:ascii="Angsana New" w:hAnsi="Angsana New"/>
          <w:spacing w:val="-2"/>
          <w:sz w:val="28"/>
          <w:szCs w:val="28"/>
        </w:rPr>
        <w:t>Private Placement</w:t>
      </w:r>
      <w:r w:rsidRPr="002D66BF">
        <w:rPr>
          <w:rFonts w:ascii="Angsana New" w:hAnsi="Angsana New" w:hint="cs"/>
          <w:spacing w:val="-2"/>
          <w:sz w:val="28"/>
          <w:szCs w:val="28"/>
          <w:cs/>
        </w:rPr>
        <w:t>)</w:t>
      </w:r>
      <w:r w:rsidRPr="002D66BF">
        <w:rPr>
          <w:rFonts w:ascii="Angsana New" w:hAnsi="Angsana New"/>
          <w:spacing w:val="-2"/>
          <w:sz w:val="28"/>
          <w:szCs w:val="28"/>
        </w:rPr>
        <w:t xml:space="preserve"> </w:t>
      </w:r>
      <w:r w:rsidRPr="002D66BF">
        <w:rPr>
          <w:rFonts w:ascii="Angsana New" w:hAnsi="Angsana New" w:hint="cs"/>
          <w:spacing w:val="-2"/>
          <w:sz w:val="28"/>
          <w:szCs w:val="28"/>
          <w:cs/>
        </w:rPr>
        <w:t xml:space="preserve">โดยกำหนดราคาเสนอขายหุ้นละ </w:t>
      </w:r>
      <w:r w:rsidRPr="002D66BF">
        <w:rPr>
          <w:rFonts w:ascii="Angsana New" w:hAnsi="Angsana New"/>
          <w:spacing w:val="-2"/>
          <w:sz w:val="28"/>
          <w:szCs w:val="28"/>
        </w:rPr>
        <w:t xml:space="preserve">0.60 </w:t>
      </w:r>
      <w:r w:rsidRPr="002D66BF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170216">
        <w:rPr>
          <w:rFonts w:ascii="Angsana New" w:hAnsi="Angsana New" w:hint="cs"/>
          <w:spacing w:val="8"/>
          <w:sz w:val="28"/>
          <w:szCs w:val="28"/>
          <w:cs/>
        </w:rPr>
        <w:t xml:space="preserve">ตามที่กล่าวไว้ในหมายเหตุ </w:t>
      </w:r>
      <w:r w:rsidR="00113ADE" w:rsidRPr="00170216">
        <w:rPr>
          <w:rFonts w:ascii="Angsana New" w:hAnsi="Angsana New"/>
          <w:spacing w:val="8"/>
          <w:sz w:val="28"/>
          <w:szCs w:val="28"/>
        </w:rPr>
        <w:t>19</w:t>
      </w:r>
      <w:r w:rsidRPr="00170216">
        <w:rPr>
          <w:rFonts w:ascii="Angsana New" w:hAnsi="Angsana New"/>
          <w:spacing w:val="8"/>
          <w:sz w:val="28"/>
          <w:szCs w:val="28"/>
        </w:rPr>
        <w:t xml:space="preserve"> </w:t>
      </w:r>
      <w:r w:rsidRPr="00170216">
        <w:rPr>
          <w:rFonts w:ascii="Angsana New" w:hAnsi="Angsana New" w:hint="cs"/>
          <w:spacing w:val="8"/>
          <w:sz w:val="28"/>
          <w:szCs w:val="28"/>
          <w:cs/>
        </w:rPr>
        <w:t xml:space="preserve">บริษัทได้รับชำระค่าหุ้นแล้วจำนวนเงิน </w:t>
      </w:r>
      <w:r w:rsidRPr="00170216">
        <w:rPr>
          <w:rFonts w:ascii="Angsana New" w:hAnsi="Angsana New"/>
          <w:spacing w:val="8"/>
          <w:sz w:val="28"/>
          <w:szCs w:val="28"/>
        </w:rPr>
        <w:t xml:space="preserve">80.5 </w:t>
      </w:r>
      <w:r w:rsidRPr="00170216">
        <w:rPr>
          <w:rFonts w:ascii="Angsana New" w:hAnsi="Angsana New" w:hint="cs"/>
          <w:spacing w:val="8"/>
          <w:sz w:val="28"/>
          <w:szCs w:val="28"/>
          <w:cs/>
        </w:rPr>
        <w:t xml:space="preserve">ล้านบาท ในเดือนธันวาคม </w:t>
      </w:r>
      <w:r w:rsidRPr="00170216">
        <w:rPr>
          <w:rFonts w:ascii="Angsana New" w:hAnsi="Angsana New"/>
          <w:spacing w:val="8"/>
          <w:sz w:val="28"/>
          <w:szCs w:val="28"/>
        </w:rPr>
        <w:t>2560</w:t>
      </w:r>
      <w:r w:rsidRPr="00170216">
        <w:rPr>
          <w:rFonts w:ascii="Angsana New" w:hAnsi="Angsana New" w:hint="cs"/>
          <w:spacing w:val="8"/>
          <w:sz w:val="28"/>
          <w:szCs w:val="28"/>
          <w:cs/>
        </w:rPr>
        <w:t xml:space="preserve"> บริษัทได้จดทะเบียนเพิ่มทุนจำนวน </w:t>
      </w:r>
      <w:r w:rsidRPr="00170216">
        <w:rPr>
          <w:rFonts w:ascii="Angsana New" w:hAnsi="Angsana New"/>
          <w:spacing w:val="8"/>
          <w:sz w:val="28"/>
          <w:szCs w:val="28"/>
        </w:rPr>
        <w:t xml:space="preserve">80.5 </w:t>
      </w:r>
      <w:r w:rsidRPr="00170216">
        <w:rPr>
          <w:rFonts w:ascii="Angsana New" w:hAnsi="Angsana New" w:hint="cs"/>
          <w:spacing w:val="8"/>
          <w:sz w:val="28"/>
          <w:szCs w:val="28"/>
          <w:cs/>
        </w:rPr>
        <w:t>ล้านบาท</w:t>
      </w:r>
      <w:r w:rsidRPr="00170216">
        <w:rPr>
          <w:rFonts w:ascii="Angsana New" w:hAnsi="Angsana New"/>
          <w:spacing w:val="8"/>
          <w:sz w:val="28"/>
          <w:szCs w:val="28"/>
        </w:rPr>
        <w:t xml:space="preserve"> </w:t>
      </w:r>
      <w:r w:rsidRPr="00170216">
        <w:rPr>
          <w:rFonts w:ascii="Angsana New" w:hAnsi="Angsana New" w:hint="cs"/>
          <w:spacing w:val="8"/>
          <w:sz w:val="28"/>
          <w:szCs w:val="28"/>
          <w:cs/>
        </w:rPr>
        <w:t xml:space="preserve">กับกระทรวงพาณิชย์แล้วเมื่อวันที่ </w:t>
      </w:r>
      <w:r w:rsidRPr="00170216">
        <w:rPr>
          <w:rFonts w:ascii="Angsana New" w:hAnsi="Angsana New"/>
          <w:spacing w:val="8"/>
          <w:sz w:val="28"/>
          <w:szCs w:val="28"/>
        </w:rPr>
        <w:t xml:space="preserve">29 </w:t>
      </w:r>
      <w:r w:rsidRPr="00170216">
        <w:rPr>
          <w:rFonts w:ascii="Angsana New" w:hAnsi="Angsana New" w:hint="cs"/>
          <w:spacing w:val="8"/>
          <w:sz w:val="28"/>
          <w:szCs w:val="28"/>
          <w:cs/>
        </w:rPr>
        <w:t xml:space="preserve">ธันวาคม </w:t>
      </w:r>
      <w:r w:rsidRPr="00170216">
        <w:rPr>
          <w:rFonts w:ascii="Angsana New" w:hAnsi="Angsana New"/>
          <w:spacing w:val="8"/>
          <w:sz w:val="28"/>
          <w:szCs w:val="28"/>
        </w:rPr>
        <w:t>2560</w:t>
      </w:r>
    </w:p>
    <w:p w:rsidR="006E0A23" w:rsidRPr="001966DC" w:rsidRDefault="006E0A23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1966DC">
        <w:rPr>
          <w:rFonts w:ascii="Angsana New" w:hAnsi="Angsana New" w:hint="cs"/>
          <w:spacing w:val="6"/>
          <w:sz w:val="28"/>
          <w:szCs w:val="28"/>
          <w:cs/>
        </w:rPr>
        <w:t xml:space="preserve">ต่อมาในเดือนมกราคม </w:t>
      </w:r>
      <w:r w:rsidRPr="001966DC">
        <w:rPr>
          <w:rFonts w:ascii="Angsana New" w:hAnsi="Angsana New"/>
          <w:spacing w:val="6"/>
          <w:sz w:val="28"/>
          <w:szCs w:val="28"/>
        </w:rPr>
        <w:t xml:space="preserve">2561 </w:t>
      </w:r>
      <w:r w:rsidRPr="001966DC">
        <w:rPr>
          <w:rFonts w:ascii="Angsana New" w:hAnsi="Angsana New" w:hint="cs"/>
          <w:spacing w:val="6"/>
          <w:sz w:val="28"/>
          <w:szCs w:val="28"/>
          <w:cs/>
        </w:rPr>
        <w:t xml:space="preserve">และมีนาคม </w:t>
      </w:r>
      <w:r w:rsidRPr="001966DC">
        <w:rPr>
          <w:rFonts w:ascii="Angsana New" w:hAnsi="Angsana New"/>
          <w:spacing w:val="6"/>
          <w:sz w:val="28"/>
          <w:szCs w:val="28"/>
        </w:rPr>
        <w:t xml:space="preserve">2561 </w:t>
      </w:r>
      <w:r w:rsidRPr="001966DC">
        <w:rPr>
          <w:rFonts w:ascii="Angsana New" w:hAnsi="Angsana New" w:hint="cs"/>
          <w:spacing w:val="6"/>
          <w:sz w:val="28"/>
          <w:szCs w:val="28"/>
          <w:cs/>
        </w:rPr>
        <w:t xml:space="preserve">บริษัทได้รับชำระค่าหุ้นเพิ่มเติมจำนวนเงินรวม </w:t>
      </w:r>
      <w:r w:rsidRPr="001966DC">
        <w:rPr>
          <w:rFonts w:ascii="Angsana New" w:hAnsi="Angsana New"/>
          <w:spacing w:val="6"/>
          <w:sz w:val="28"/>
          <w:szCs w:val="28"/>
        </w:rPr>
        <w:t xml:space="preserve">17.7 </w:t>
      </w:r>
      <w:r w:rsidRPr="001966DC">
        <w:rPr>
          <w:rFonts w:ascii="Angsana New" w:hAnsi="Angsana New" w:hint="cs"/>
          <w:spacing w:val="6"/>
          <w:sz w:val="28"/>
          <w:szCs w:val="28"/>
          <w:cs/>
        </w:rPr>
        <w:t xml:space="preserve">ล้านบาท ซึ่งบริษัทได้จดทะเบียนกับกระทรวงพาณิชย์เมื่อวันที่ </w:t>
      </w:r>
      <w:r w:rsidRPr="001966DC">
        <w:rPr>
          <w:rFonts w:ascii="Angsana New" w:hAnsi="Angsana New"/>
          <w:spacing w:val="6"/>
          <w:sz w:val="28"/>
          <w:szCs w:val="28"/>
        </w:rPr>
        <w:t xml:space="preserve">27 </w:t>
      </w:r>
      <w:r w:rsidRPr="001966DC">
        <w:rPr>
          <w:rFonts w:ascii="Angsana New" w:hAnsi="Angsana New" w:hint="cs"/>
          <w:spacing w:val="6"/>
          <w:sz w:val="28"/>
          <w:szCs w:val="28"/>
          <w:cs/>
        </w:rPr>
        <w:t xml:space="preserve">เมษายน </w:t>
      </w:r>
      <w:r w:rsidRPr="001966DC">
        <w:rPr>
          <w:rFonts w:ascii="Angsana New" w:hAnsi="Angsana New"/>
          <w:spacing w:val="6"/>
          <w:sz w:val="28"/>
          <w:szCs w:val="28"/>
        </w:rPr>
        <w:t>2561</w:t>
      </w:r>
    </w:p>
    <w:p w:rsidR="006E0A23" w:rsidRDefault="006E0A23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E4363B">
        <w:rPr>
          <w:rFonts w:ascii="Angsana New" w:hAnsi="Angsana New"/>
          <w:sz w:val="28"/>
          <w:szCs w:val="28"/>
        </w:rPr>
        <w:t xml:space="preserve">23 </w:t>
      </w:r>
      <w:r w:rsidRPr="00E4363B">
        <w:rPr>
          <w:rFonts w:ascii="Angsana New" w:hAnsi="Angsana New"/>
          <w:sz w:val="28"/>
          <w:szCs w:val="28"/>
          <w:cs/>
        </w:rPr>
        <w:t>พ</w:t>
      </w:r>
      <w:r w:rsidRPr="00E4363B">
        <w:rPr>
          <w:rFonts w:ascii="Angsana New" w:hAnsi="Angsana New" w:hint="cs"/>
          <w:sz w:val="28"/>
          <w:szCs w:val="28"/>
          <w:cs/>
        </w:rPr>
        <w:t>ฤ</w:t>
      </w:r>
      <w:r w:rsidRPr="00E4363B">
        <w:rPr>
          <w:rFonts w:ascii="Angsana New" w:hAnsi="Angsana New"/>
          <w:sz w:val="28"/>
          <w:szCs w:val="28"/>
          <w:cs/>
        </w:rPr>
        <w:t xml:space="preserve">ศจิกายน </w:t>
      </w:r>
      <w:r w:rsidRPr="00E4363B">
        <w:rPr>
          <w:rFonts w:ascii="Angsana New" w:hAnsi="Angsana New"/>
          <w:sz w:val="28"/>
          <w:szCs w:val="28"/>
        </w:rPr>
        <w:t xml:space="preserve">2561 </w:t>
      </w:r>
      <w:r w:rsidRPr="00E4363B">
        <w:rPr>
          <w:rFonts w:ascii="Angsana New" w:hAnsi="Angsana New" w:hint="cs"/>
          <w:sz w:val="28"/>
          <w:szCs w:val="28"/>
          <w:cs/>
        </w:rPr>
        <w:t>บริษัทได้ทำ</w:t>
      </w:r>
      <w:r w:rsidRPr="00E4363B">
        <w:rPr>
          <w:rFonts w:ascii="Angsana New" w:hAnsi="Angsana New"/>
          <w:sz w:val="28"/>
          <w:szCs w:val="28"/>
          <w:cs/>
        </w:rPr>
        <w:t>บันทึ</w:t>
      </w:r>
      <w:r w:rsidRPr="00E4363B">
        <w:rPr>
          <w:rFonts w:ascii="Angsana New" w:hAnsi="Angsana New" w:hint="cs"/>
          <w:sz w:val="28"/>
          <w:szCs w:val="28"/>
          <w:cs/>
        </w:rPr>
        <w:t>ก</w:t>
      </w:r>
      <w:r w:rsidRPr="00E4363B">
        <w:rPr>
          <w:rFonts w:ascii="Angsana New" w:hAnsi="Angsana New"/>
          <w:sz w:val="28"/>
          <w:szCs w:val="28"/>
          <w:cs/>
        </w:rPr>
        <w:t>ถ้อยคำ</w:t>
      </w:r>
      <w:r w:rsidRPr="00E4363B">
        <w:rPr>
          <w:rFonts w:ascii="Angsana New" w:hAnsi="Angsana New" w:hint="cs"/>
          <w:sz w:val="28"/>
          <w:szCs w:val="28"/>
          <w:cs/>
        </w:rPr>
        <w:t xml:space="preserve">กับ </w:t>
      </w:r>
      <w:r w:rsidRPr="00E4363B">
        <w:rPr>
          <w:rFonts w:ascii="Angsana New" w:hAnsi="Angsana New"/>
          <w:sz w:val="28"/>
          <w:szCs w:val="28"/>
          <w:cs/>
        </w:rPr>
        <w:t xml:space="preserve">คปภ. </w:t>
      </w:r>
      <w:r w:rsidRPr="00E4363B">
        <w:rPr>
          <w:rFonts w:ascii="Angsana New" w:hAnsi="Angsana New" w:hint="cs"/>
          <w:sz w:val="28"/>
          <w:szCs w:val="28"/>
          <w:cs/>
        </w:rPr>
        <w:t>โดย</w:t>
      </w:r>
      <w:r w:rsidRPr="00E4363B">
        <w:rPr>
          <w:rFonts w:ascii="Angsana New" w:hAnsi="Angsana New"/>
          <w:sz w:val="28"/>
          <w:szCs w:val="28"/>
          <w:cs/>
        </w:rPr>
        <w:t>พนักงานเจ้าหน้าที่แจ้งว่า จากการตรวจสอบเอกสาร</w:t>
      </w:r>
      <w:r w:rsidRPr="00913BA4">
        <w:rPr>
          <w:rFonts w:ascii="Angsana New" w:hAnsi="Angsana New"/>
          <w:spacing w:val="8"/>
          <w:sz w:val="28"/>
          <w:szCs w:val="28"/>
          <w:cs/>
        </w:rPr>
        <w:t xml:space="preserve">การรับ-จ่ายเงิน และรายงานการจัดการค่าสินไหมทดแทนของบริษัทตั้งแต่สัปดาห์แรกที่บริษัทได้รายงานมาจนถึงวันที่ </w:t>
      </w:r>
      <w:r w:rsidRPr="00913BA4">
        <w:rPr>
          <w:rFonts w:ascii="Angsana New" w:hAnsi="Angsana New"/>
          <w:spacing w:val="8"/>
          <w:sz w:val="28"/>
          <w:szCs w:val="28"/>
        </w:rPr>
        <w:t xml:space="preserve">1 </w:t>
      </w:r>
      <w:r w:rsidRPr="00913BA4">
        <w:rPr>
          <w:rFonts w:ascii="Angsana New" w:hAnsi="Angsana New"/>
          <w:spacing w:val="8"/>
          <w:sz w:val="28"/>
          <w:szCs w:val="28"/>
          <w:cs/>
        </w:rPr>
        <w:t>พ</w:t>
      </w:r>
      <w:r w:rsidRPr="00913BA4">
        <w:rPr>
          <w:rFonts w:ascii="Angsana New" w:hAnsi="Angsana New" w:hint="cs"/>
          <w:spacing w:val="8"/>
          <w:sz w:val="28"/>
          <w:szCs w:val="28"/>
          <w:cs/>
        </w:rPr>
        <w:t>ฤ</w:t>
      </w:r>
      <w:r w:rsidRPr="00913BA4">
        <w:rPr>
          <w:rFonts w:ascii="Angsana New" w:hAnsi="Angsana New"/>
          <w:spacing w:val="8"/>
          <w:sz w:val="28"/>
          <w:szCs w:val="28"/>
          <w:cs/>
        </w:rPr>
        <w:t xml:space="preserve">ศจิกายน </w:t>
      </w:r>
      <w:r w:rsidRPr="00913BA4">
        <w:rPr>
          <w:rFonts w:ascii="Angsana New" w:hAnsi="Angsana New"/>
          <w:spacing w:val="8"/>
          <w:sz w:val="28"/>
          <w:szCs w:val="28"/>
        </w:rPr>
        <w:t>2561</w:t>
      </w:r>
      <w:r w:rsidRPr="00E4363B">
        <w:rPr>
          <w:rFonts w:ascii="Angsana New" w:hAnsi="Angsana New"/>
          <w:sz w:val="28"/>
          <w:szCs w:val="28"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>พบว่า บริษัทมีการรับ-จ่ายเงิน เป็นไปตามการดำเนินธุรกิจของบริษัทและจากการตรวจสอบยังไม่พบรายการรับ-จ่าย</w:t>
      </w:r>
      <w:r w:rsidRPr="00E4363B">
        <w:rPr>
          <w:rFonts w:ascii="Angsana New" w:hAnsi="Angsana New" w:hint="cs"/>
          <w:sz w:val="28"/>
          <w:szCs w:val="28"/>
          <w:cs/>
        </w:rPr>
        <w:t>เงิน</w:t>
      </w:r>
      <w:r w:rsidRPr="00E4363B">
        <w:rPr>
          <w:rFonts w:ascii="Angsana New" w:hAnsi="Angsana New"/>
          <w:sz w:val="28"/>
          <w:szCs w:val="28"/>
          <w:cs/>
        </w:rPr>
        <w:t>ที่ผิดปกติ</w:t>
      </w:r>
      <w:r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>ดังนั้น จึงให้บริษัทระงับการรายงานการรับ-จ่าย</w:t>
      </w:r>
      <w:r w:rsidRPr="00E4363B">
        <w:rPr>
          <w:rFonts w:ascii="Angsana New" w:hAnsi="Angsana New" w:hint="cs"/>
          <w:sz w:val="28"/>
          <w:szCs w:val="28"/>
          <w:cs/>
        </w:rPr>
        <w:t>เงิน</w:t>
      </w:r>
      <w:r w:rsidRPr="00E4363B">
        <w:rPr>
          <w:rFonts w:ascii="Angsana New" w:hAnsi="Angsana New"/>
          <w:sz w:val="28"/>
          <w:szCs w:val="28"/>
          <w:cs/>
        </w:rPr>
        <w:t xml:space="preserve">และรายงานการจัดการค่าสินไหมทดแทนตั้งแต่งวดวันที่ </w:t>
      </w:r>
      <w:r w:rsidRPr="00E4363B">
        <w:rPr>
          <w:rFonts w:ascii="Angsana New" w:hAnsi="Angsana New"/>
          <w:sz w:val="28"/>
          <w:szCs w:val="28"/>
        </w:rPr>
        <w:t xml:space="preserve">24 </w:t>
      </w:r>
      <w:r w:rsidRPr="00E4363B">
        <w:rPr>
          <w:rFonts w:ascii="Angsana New" w:hAnsi="Angsana New"/>
          <w:sz w:val="28"/>
          <w:szCs w:val="28"/>
          <w:cs/>
        </w:rPr>
        <w:t>พ</w:t>
      </w:r>
      <w:r w:rsidRPr="00E4363B">
        <w:rPr>
          <w:rFonts w:ascii="Angsana New" w:hAnsi="Angsana New" w:hint="cs"/>
          <w:sz w:val="28"/>
          <w:szCs w:val="28"/>
          <w:cs/>
        </w:rPr>
        <w:t>ฤ</w:t>
      </w:r>
      <w:r w:rsidRPr="00E4363B">
        <w:rPr>
          <w:rFonts w:ascii="Angsana New" w:hAnsi="Angsana New"/>
          <w:sz w:val="28"/>
          <w:szCs w:val="28"/>
          <w:cs/>
        </w:rPr>
        <w:t xml:space="preserve">ศจิกายน </w:t>
      </w:r>
      <w:r w:rsidRPr="00E4363B">
        <w:rPr>
          <w:rFonts w:ascii="Angsana New" w:hAnsi="Angsana New"/>
          <w:sz w:val="28"/>
          <w:szCs w:val="28"/>
        </w:rPr>
        <w:t xml:space="preserve">2561 </w:t>
      </w:r>
      <w:r w:rsidRPr="00E4363B">
        <w:rPr>
          <w:rFonts w:ascii="Angsana New" w:hAnsi="Angsana New"/>
          <w:sz w:val="28"/>
          <w:szCs w:val="28"/>
          <w:cs/>
        </w:rPr>
        <w:t>เป็นต้นไป</w:t>
      </w:r>
    </w:p>
    <w:p w:rsidR="006E0A23" w:rsidRDefault="006E0A23" w:rsidP="00E141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14183">
        <w:rPr>
          <w:rFonts w:ascii="Angsana New" w:hAnsi="Angsana New"/>
          <w:sz w:val="28"/>
          <w:szCs w:val="28"/>
          <w:cs/>
        </w:rPr>
        <w:t>บริษัทมีผลขาดทุนสะสม ณ วันที่</w:t>
      </w:r>
      <w:r w:rsidRPr="00E14183">
        <w:rPr>
          <w:rFonts w:ascii="Angsana New" w:hAnsi="Angsana New" w:hint="cs"/>
          <w:sz w:val="28"/>
          <w:szCs w:val="28"/>
          <w:cs/>
        </w:rPr>
        <w:t xml:space="preserve"> </w:t>
      </w:r>
      <w:r w:rsidR="005357F5" w:rsidRPr="00E14183">
        <w:rPr>
          <w:rFonts w:ascii="Angsana New" w:hAnsi="Angsana New"/>
          <w:sz w:val="28"/>
          <w:szCs w:val="28"/>
        </w:rPr>
        <w:t>31</w:t>
      </w:r>
      <w:r w:rsidR="005357F5" w:rsidRPr="00E14183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357F5" w:rsidRPr="00E14183">
        <w:rPr>
          <w:rFonts w:ascii="Angsana New" w:hAnsi="Angsana New"/>
          <w:sz w:val="28"/>
          <w:szCs w:val="28"/>
        </w:rPr>
        <w:t xml:space="preserve">2562 </w:t>
      </w:r>
      <w:r w:rsidR="005357F5" w:rsidRPr="00E14183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E14183">
        <w:rPr>
          <w:rFonts w:ascii="Angsana New" w:hAnsi="Angsana New"/>
          <w:sz w:val="28"/>
          <w:szCs w:val="28"/>
        </w:rPr>
        <w:t>31</w:t>
      </w:r>
      <w:r w:rsidRPr="00E1418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14183">
        <w:rPr>
          <w:rFonts w:ascii="Angsana New" w:hAnsi="Angsana New"/>
          <w:sz w:val="28"/>
          <w:szCs w:val="28"/>
        </w:rPr>
        <w:t xml:space="preserve">2561 </w:t>
      </w:r>
      <w:r w:rsidRPr="00E14183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1966DC">
        <w:rPr>
          <w:rFonts w:ascii="Angsana New" w:hAnsi="Angsana New"/>
          <w:sz w:val="28"/>
          <w:szCs w:val="28"/>
        </w:rPr>
        <w:t xml:space="preserve">905.3 </w:t>
      </w:r>
      <w:r w:rsidRPr="00E14183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5357F5" w:rsidRPr="00E14183">
        <w:rPr>
          <w:rFonts w:ascii="Angsana New" w:hAnsi="Angsana New"/>
          <w:sz w:val="28"/>
          <w:szCs w:val="28"/>
        </w:rPr>
        <w:t>890.5</w:t>
      </w:r>
      <w:r w:rsidR="005357F5" w:rsidRPr="00E14183">
        <w:rPr>
          <w:rFonts w:ascii="Angsana New" w:hAnsi="Angsana New"/>
          <w:sz w:val="28"/>
          <w:szCs w:val="28"/>
          <w:cs/>
        </w:rPr>
        <w:t xml:space="preserve"> </w:t>
      </w:r>
      <w:r w:rsidRPr="00E14183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E14183">
        <w:rPr>
          <w:rFonts w:ascii="Angsana New" w:hAnsi="Angsana New" w:hint="cs"/>
          <w:sz w:val="28"/>
          <w:szCs w:val="28"/>
          <w:cs/>
        </w:rPr>
        <w:t xml:space="preserve"> มีขาดทุนจากการดำเนินงานต่อเนื่อง</w:t>
      </w:r>
      <w:r w:rsidRPr="00E14183">
        <w:rPr>
          <w:rFonts w:ascii="Angsana New" w:hAnsi="Angsana New"/>
          <w:sz w:val="28"/>
          <w:szCs w:val="28"/>
          <w:cs/>
        </w:rPr>
        <w:t xml:space="preserve"> และสินทรัพย์หนุนหลังของบริษัทไม่เพียงพอ</w:t>
      </w:r>
      <w:r w:rsidRPr="00E14183">
        <w:rPr>
          <w:rFonts w:ascii="Angsana New" w:hAnsi="Angsana New" w:hint="cs"/>
          <w:sz w:val="28"/>
          <w:szCs w:val="28"/>
          <w:cs/>
        </w:rPr>
        <w:t>อย่างสม่ำเสมอ</w:t>
      </w:r>
      <w:r w:rsidRPr="00E14183">
        <w:rPr>
          <w:rFonts w:ascii="Angsana New" w:hAnsi="Angsana New"/>
          <w:sz w:val="28"/>
          <w:szCs w:val="28"/>
          <w:cs/>
        </w:rPr>
        <w:t xml:space="preserve">ตั้งแต่เดือนเมษายน </w:t>
      </w:r>
      <w:r w:rsidRPr="00E14183">
        <w:rPr>
          <w:rFonts w:ascii="Angsana New" w:hAnsi="Angsana New"/>
          <w:sz w:val="28"/>
          <w:szCs w:val="28"/>
        </w:rPr>
        <w:t>2557</w:t>
      </w:r>
      <w:r w:rsidRPr="00E14183">
        <w:rPr>
          <w:rFonts w:ascii="Angsana New" w:hAnsi="Angsana New"/>
          <w:sz w:val="28"/>
          <w:szCs w:val="28"/>
          <w:cs/>
        </w:rPr>
        <w:t xml:space="preserve"> ปัจจัย</w:t>
      </w:r>
      <w:r w:rsidRPr="00E14183">
        <w:rPr>
          <w:rFonts w:ascii="Angsana New" w:hAnsi="Angsana New" w:hint="cs"/>
          <w:sz w:val="28"/>
          <w:szCs w:val="28"/>
          <w:cs/>
        </w:rPr>
        <w:t>เหล่านี้</w:t>
      </w:r>
      <w:r w:rsidRPr="00E14183">
        <w:rPr>
          <w:rFonts w:ascii="Angsana New" w:hAnsi="Angsana New"/>
          <w:sz w:val="28"/>
          <w:szCs w:val="28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Pr="00E14183">
        <w:rPr>
          <w:rFonts w:ascii="Angsana New" w:hAnsi="Angsana New" w:hint="cs"/>
          <w:sz w:val="28"/>
          <w:szCs w:val="28"/>
          <w:cs/>
        </w:rPr>
        <w:t>ในการนี้</w:t>
      </w:r>
      <w:r w:rsidRPr="00E14183">
        <w:rPr>
          <w:rFonts w:ascii="Angsana New" w:hAnsi="Angsana New"/>
          <w:sz w:val="28"/>
          <w:szCs w:val="28"/>
        </w:rPr>
        <w:t xml:space="preserve"> </w:t>
      </w:r>
      <w:r w:rsidRPr="00E14183">
        <w:rPr>
          <w:rFonts w:ascii="Angsana New" w:hAnsi="Angsana New" w:hint="cs"/>
          <w:sz w:val="28"/>
          <w:szCs w:val="28"/>
          <w:cs/>
        </w:rPr>
        <w:t>บริษัทได้รับเงินเพิ่มทุนจดทะเบียนแบบเฉพาะเจาะจงจำนวนเงิน</w:t>
      </w:r>
      <w:r w:rsidRPr="00E14183">
        <w:rPr>
          <w:rFonts w:ascii="Angsana New" w:hAnsi="Angsana New"/>
          <w:sz w:val="28"/>
          <w:szCs w:val="28"/>
        </w:rPr>
        <w:t xml:space="preserve"> </w:t>
      </w:r>
      <w:r w:rsidR="001966DC">
        <w:rPr>
          <w:rFonts w:ascii="Angsana New" w:hAnsi="Angsana New"/>
          <w:sz w:val="28"/>
          <w:szCs w:val="28"/>
        </w:rPr>
        <w:t>98.2</w:t>
      </w:r>
      <w:r w:rsidRPr="00E14183">
        <w:rPr>
          <w:rFonts w:ascii="Angsana New" w:hAnsi="Angsana New"/>
          <w:sz w:val="28"/>
          <w:szCs w:val="28"/>
        </w:rPr>
        <w:t xml:space="preserve"> </w:t>
      </w:r>
      <w:r w:rsidRPr="00E1418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B61037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B61037">
        <w:rPr>
          <w:rFonts w:ascii="Angsana New" w:hAnsi="Angsana New"/>
          <w:sz w:val="28"/>
          <w:szCs w:val="28"/>
        </w:rPr>
        <w:t>2560</w:t>
      </w:r>
      <w:r w:rsidR="001966D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61037">
        <w:rPr>
          <w:rFonts w:ascii="Angsana New" w:hAnsi="Angsana New"/>
          <w:sz w:val="28"/>
          <w:szCs w:val="28"/>
        </w:rPr>
        <w:t>2561</w:t>
      </w:r>
      <w:r w:rsidRPr="00E14183">
        <w:rPr>
          <w:rFonts w:ascii="Angsana New" w:hAnsi="Angsana New"/>
          <w:sz w:val="28"/>
          <w:szCs w:val="28"/>
        </w:rPr>
        <w:t xml:space="preserve"> </w:t>
      </w:r>
      <w:r w:rsidRPr="00E14183">
        <w:rPr>
          <w:rFonts w:ascii="Angsana New" w:hAnsi="Angsana New"/>
          <w:sz w:val="28"/>
          <w:szCs w:val="28"/>
          <w:cs/>
        </w:rPr>
        <w:t>ตามที่บริษัทได้รายงาน</w:t>
      </w:r>
      <w:r w:rsidRPr="001966DC">
        <w:rPr>
          <w:rFonts w:ascii="Angsana New" w:hAnsi="Angsana New"/>
          <w:sz w:val="28"/>
          <w:szCs w:val="28"/>
          <w:cs/>
        </w:rPr>
        <w:t>ต่อ คปภ.</w:t>
      </w:r>
      <w:r w:rsidR="001966DC" w:rsidRPr="001966DC">
        <w:rPr>
          <w:rFonts w:ascii="Angsana New" w:hAnsi="Angsana New" w:hint="cs"/>
          <w:sz w:val="28"/>
          <w:szCs w:val="28"/>
          <w:cs/>
        </w:rPr>
        <w:t xml:space="preserve"> </w:t>
      </w:r>
      <w:r w:rsidR="001966DC" w:rsidRPr="0013378B">
        <w:rPr>
          <w:rFonts w:ascii="Angsana New" w:hAnsi="Angsana New" w:hint="cs"/>
          <w:sz w:val="28"/>
          <w:szCs w:val="28"/>
          <w:cs/>
        </w:rPr>
        <w:t>นอกจากนี้</w:t>
      </w:r>
      <w:r w:rsidR="0013378B" w:rsidRPr="0013378B">
        <w:rPr>
          <w:rFonts w:ascii="Angsana New" w:hAnsi="Angsana New"/>
          <w:sz w:val="28"/>
          <w:szCs w:val="28"/>
          <w:cs/>
        </w:rPr>
        <w:t>ตาม</w:t>
      </w:r>
      <w:r w:rsidR="0013378B" w:rsidRPr="00FA7BB7">
        <w:rPr>
          <w:rFonts w:ascii="Angsana New" w:hAnsi="Angsana New"/>
          <w:spacing w:val="-6"/>
          <w:sz w:val="28"/>
          <w:szCs w:val="28"/>
          <w:cs/>
        </w:rPr>
        <w:t xml:space="preserve">รายงานการประชุมคณะกรรมการบริษัทครั้งที่ </w:t>
      </w:r>
      <w:r w:rsidR="0013378B" w:rsidRPr="00FA7BB7">
        <w:rPr>
          <w:rFonts w:ascii="Angsana New" w:hAnsi="Angsana New"/>
          <w:spacing w:val="-6"/>
          <w:sz w:val="28"/>
          <w:szCs w:val="28"/>
        </w:rPr>
        <w:t xml:space="preserve">9/2562 </w:t>
      </w:r>
      <w:r w:rsidR="0013378B" w:rsidRPr="00FA7BB7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13378B" w:rsidRPr="00FA7BB7">
        <w:rPr>
          <w:rFonts w:ascii="Angsana New" w:hAnsi="Angsana New"/>
          <w:spacing w:val="-6"/>
          <w:sz w:val="28"/>
          <w:szCs w:val="28"/>
        </w:rPr>
        <w:t xml:space="preserve">25 </w:t>
      </w:r>
      <w:r w:rsidR="0013378B" w:rsidRPr="00FA7BB7">
        <w:rPr>
          <w:rFonts w:ascii="Angsana New" w:hAnsi="Angsana New"/>
          <w:spacing w:val="-6"/>
          <w:sz w:val="28"/>
          <w:szCs w:val="28"/>
          <w:cs/>
        </w:rPr>
        <w:t>เมษายน</w:t>
      </w:r>
      <w:r w:rsidR="0013378B" w:rsidRPr="00FA7BB7">
        <w:rPr>
          <w:rFonts w:ascii="Angsana New" w:hAnsi="Angsana New"/>
          <w:spacing w:val="-6"/>
          <w:sz w:val="28"/>
          <w:szCs w:val="28"/>
        </w:rPr>
        <w:t xml:space="preserve"> 2562 </w:t>
      </w:r>
      <w:r w:rsidR="0013378B" w:rsidRPr="00FA7BB7">
        <w:rPr>
          <w:rFonts w:ascii="Angsana New" w:hAnsi="Angsana New"/>
          <w:spacing w:val="-6"/>
          <w:sz w:val="28"/>
          <w:szCs w:val="28"/>
          <w:cs/>
        </w:rPr>
        <w:t xml:space="preserve">ที่ประชุมได้มีมติอนุมัติการกู้ยืมเงินจำนวน </w:t>
      </w:r>
      <w:r w:rsidR="0013378B" w:rsidRPr="00FA7BB7">
        <w:rPr>
          <w:rFonts w:ascii="Angsana New" w:hAnsi="Angsana New"/>
          <w:spacing w:val="-6"/>
          <w:sz w:val="28"/>
          <w:szCs w:val="28"/>
        </w:rPr>
        <w:t xml:space="preserve">70 </w:t>
      </w:r>
      <w:r w:rsidR="00FA7BB7" w:rsidRPr="00FA7BB7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13378B" w:rsidRPr="00FA7BB7">
        <w:rPr>
          <w:rFonts w:ascii="Angsana New" w:hAnsi="Angsana New"/>
          <w:spacing w:val="-6"/>
          <w:sz w:val="28"/>
          <w:szCs w:val="28"/>
          <w:cs/>
        </w:rPr>
        <w:t>จาก</w:t>
      </w:r>
      <w:r w:rsidR="0013378B" w:rsidRPr="0013378B">
        <w:rPr>
          <w:rFonts w:ascii="Angsana New" w:hAnsi="Angsana New"/>
          <w:sz w:val="28"/>
          <w:szCs w:val="28"/>
          <w:cs/>
        </w:rPr>
        <w:t xml:space="preserve">กรรมการบริษัท </w:t>
      </w:r>
      <w:r w:rsidR="0013378B" w:rsidRPr="0013378B">
        <w:rPr>
          <w:rFonts w:ascii="Angsana New" w:hAnsi="Angsana New" w:hint="cs"/>
          <w:spacing w:val="-6"/>
          <w:sz w:val="28"/>
          <w:szCs w:val="28"/>
          <w:cs/>
        </w:rPr>
        <w:t>ทั้งนี้</w:t>
      </w:r>
      <w:r w:rsidR="0013378B" w:rsidRPr="0013378B">
        <w:rPr>
          <w:rFonts w:ascii="Angsana New" w:hAnsi="Angsana New"/>
          <w:spacing w:val="-6"/>
          <w:sz w:val="28"/>
          <w:szCs w:val="28"/>
          <w:cs/>
        </w:rPr>
        <w:t xml:space="preserve">บริษัทได้รับเงินกู้จำนวน </w:t>
      </w:r>
      <w:r w:rsidR="0013378B" w:rsidRPr="0013378B">
        <w:rPr>
          <w:rFonts w:ascii="Angsana New" w:hAnsi="Angsana New"/>
          <w:spacing w:val="-6"/>
          <w:sz w:val="28"/>
          <w:szCs w:val="28"/>
        </w:rPr>
        <w:t xml:space="preserve">30 </w:t>
      </w:r>
      <w:r w:rsidR="0013378B" w:rsidRPr="0013378B">
        <w:rPr>
          <w:rFonts w:ascii="Angsana New" w:hAnsi="Angsana New"/>
          <w:spacing w:val="-6"/>
          <w:sz w:val="28"/>
          <w:szCs w:val="28"/>
          <w:cs/>
        </w:rPr>
        <w:t xml:space="preserve">ล้านบาทแล้วเมื่อวันที่ </w:t>
      </w:r>
      <w:r w:rsidR="0013378B" w:rsidRPr="0013378B">
        <w:rPr>
          <w:rFonts w:ascii="Angsana New" w:hAnsi="Angsana New"/>
          <w:spacing w:val="-6"/>
          <w:sz w:val="28"/>
          <w:szCs w:val="28"/>
        </w:rPr>
        <w:t xml:space="preserve">29 </w:t>
      </w:r>
      <w:r w:rsidR="0013378B" w:rsidRPr="0013378B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13378B" w:rsidRPr="0013378B">
        <w:rPr>
          <w:rFonts w:ascii="Angsana New" w:hAnsi="Angsana New"/>
          <w:spacing w:val="-6"/>
          <w:sz w:val="28"/>
          <w:szCs w:val="28"/>
        </w:rPr>
        <w:t>2562</w:t>
      </w:r>
      <w:r w:rsidRPr="0013378B">
        <w:rPr>
          <w:rFonts w:ascii="Angsana New" w:hAnsi="Angsana New"/>
          <w:sz w:val="28"/>
          <w:szCs w:val="28"/>
          <w:cs/>
        </w:rPr>
        <w:t xml:space="preserve"> </w:t>
      </w:r>
      <w:r w:rsidRPr="001966DC">
        <w:rPr>
          <w:rFonts w:ascii="Angsana New" w:hAnsi="Angsana New"/>
          <w:sz w:val="28"/>
          <w:szCs w:val="28"/>
          <w:cs/>
        </w:rPr>
        <w:t>ดังนั้น ผู้บริหาร</w:t>
      </w:r>
      <w:r w:rsidRPr="00E14183">
        <w:rPr>
          <w:rFonts w:ascii="Angsana New" w:hAnsi="Angsana New"/>
          <w:sz w:val="28"/>
          <w:szCs w:val="28"/>
          <w:cs/>
        </w:rPr>
        <w:t>พิจารณาว่าการจัดทำ</w:t>
      </w:r>
      <w:r w:rsidR="005357F5" w:rsidRPr="00E14183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ข้อมูลทางการเงินระหว่างกาลสำหรับงวดสามเดือน</w:t>
      </w:r>
      <w:r w:rsidRPr="00E1418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E14183">
        <w:rPr>
          <w:rFonts w:ascii="Angsana New" w:hAnsi="Angsana New"/>
          <w:sz w:val="28"/>
          <w:szCs w:val="28"/>
        </w:rPr>
        <w:t>31</w:t>
      </w:r>
      <w:r w:rsidRPr="00E14183">
        <w:rPr>
          <w:rFonts w:ascii="Angsana New" w:hAnsi="Angsana New"/>
          <w:sz w:val="28"/>
          <w:szCs w:val="28"/>
          <w:cs/>
        </w:rPr>
        <w:t xml:space="preserve"> </w:t>
      </w:r>
      <w:r w:rsidR="005357F5" w:rsidRPr="00E1418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357F5" w:rsidRPr="00E14183">
        <w:rPr>
          <w:rFonts w:ascii="Angsana New" w:hAnsi="Angsana New"/>
          <w:sz w:val="28"/>
          <w:szCs w:val="28"/>
        </w:rPr>
        <w:t>2562</w:t>
      </w:r>
      <w:r w:rsidRPr="00E14183">
        <w:rPr>
          <w:rFonts w:ascii="Angsana New" w:hAnsi="Angsana New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E14183">
        <w:rPr>
          <w:rFonts w:ascii="Angsana New" w:hAnsi="Angsana New"/>
          <w:sz w:val="28"/>
          <w:szCs w:val="28"/>
        </w:rPr>
        <w:t xml:space="preserve"> </w:t>
      </w:r>
      <w:r w:rsidRPr="00E14183">
        <w:rPr>
          <w:rFonts w:ascii="Angsana New" w:hAnsi="Angsana New"/>
          <w:sz w:val="28"/>
          <w:szCs w:val="28"/>
          <w:cs/>
        </w:rPr>
        <w:t xml:space="preserve">ดังนั้น </w:t>
      </w:r>
      <w:r w:rsidR="005357F5" w:rsidRPr="00E14183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5357F5" w:rsidRPr="001966DC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1966DC">
        <w:rPr>
          <w:rFonts w:ascii="Angsana New" w:hAnsi="Angsana New"/>
          <w:spacing w:val="-2"/>
          <w:sz w:val="28"/>
          <w:szCs w:val="28"/>
          <w:cs/>
        </w:rPr>
        <w:t>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</w:t>
      </w:r>
      <w:r w:rsidRPr="00E14183">
        <w:rPr>
          <w:rFonts w:ascii="Angsana New" w:hAnsi="Angsana New"/>
          <w:sz w:val="28"/>
          <w:szCs w:val="28"/>
          <w:cs/>
        </w:rPr>
        <w:t>ของหนี้สิน ซึ่งอาจจำเป็นถ้าบริษัทไม่สามารถดำเนินงานต่อเนื่องไปได้</w:t>
      </w:r>
    </w:p>
    <w:p w:rsidR="00BD6745" w:rsidRPr="00E4363B" w:rsidRDefault="00BD6745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lastRenderedPageBreak/>
        <w:t>นโยบายการบัญชีที่สำคัญ</w:t>
      </w:r>
    </w:p>
    <w:p w:rsidR="00BD6745" w:rsidRPr="00E4363B" w:rsidRDefault="00BD6745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ทั้งนี้บริษัทได้ใช้นโยบายการบัญชีที่สำคัญใน</w:t>
      </w:r>
      <w:r w:rsidR="00C034B2" w:rsidRPr="00E4363B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Pr="00E4363B">
        <w:rPr>
          <w:rFonts w:ascii="Angsana New" w:hAnsi="Angsana New"/>
          <w:sz w:val="28"/>
          <w:szCs w:val="28"/>
          <w:cs/>
        </w:rPr>
        <w:t xml:space="preserve">ระหว่างกาลสำหรับงวดสามเดือนสิ้นสุดวันที่ </w:t>
      </w:r>
      <w:r w:rsidRPr="00E4363B">
        <w:rPr>
          <w:rFonts w:ascii="Angsana New" w:hAnsi="Angsana New"/>
          <w:sz w:val="28"/>
          <w:szCs w:val="28"/>
        </w:rPr>
        <w:t>31</w:t>
      </w:r>
      <w:r w:rsidRPr="00E4363B">
        <w:rPr>
          <w:rFonts w:ascii="Angsana New" w:hAnsi="Angsana New"/>
          <w:sz w:val="28"/>
          <w:szCs w:val="28"/>
          <w:cs/>
        </w:rPr>
        <w:t xml:space="preserve"> มีนาคม </w:t>
      </w:r>
      <w:r w:rsidRPr="00E4363B">
        <w:rPr>
          <w:rFonts w:ascii="Angsana New" w:hAnsi="Angsana New"/>
          <w:sz w:val="28"/>
          <w:szCs w:val="28"/>
        </w:rPr>
        <w:t>256</w:t>
      </w:r>
      <w:r w:rsidR="00177211" w:rsidRPr="00E4363B">
        <w:rPr>
          <w:rFonts w:ascii="Angsana New" w:hAnsi="Angsana New"/>
          <w:sz w:val="28"/>
          <w:szCs w:val="28"/>
        </w:rPr>
        <w:t>2</w:t>
      </w:r>
      <w:r w:rsidRPr="00E4363B">
        <w:rPr>
          <w:rFonts w:ascii="Angsana New" w:hAnsi="Angsana New"/>
          <w:sz w:val="28"/>
          <w:szCs w:val="28"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 xml:space="preserve">เช่นเดียวกับที่ใช้สำหรับงบการเงินสำหรับปีสิ้นสุดวันที่ </w:t>
      </w:r>
      <w:r w:rsidRPr="00E4363B">
        <w:rPr>
          <w:rFonts w:ascii="Angsana New" w:hAnsi="Angsana New"/>
          <w:sz w:val="28"/>
          <w:szCs w:val="28"/>
        </w:rPr>
        <w:t>31</w:t>
      </w:r>
      <w:r w:rsidRPr="00E4363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77211" w:rsidRPr="00E4363B">
        <w:rPr>
          <w:rFonts w:ascii="Angsana New" w:hAnsi="Angsana New"/>
          <w:sz w:val="28"/>
          <w:szCs w:val="28"/>
        </w:rPr>
        <w:t>2561</w:t>
      </w:r>
    </w:p>
    <w:p w:rsidR="00BD6745" w:rsidRPr="00E4363B" w:rsidRDefault="00BD6745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การประมาณการและการใช้ดุลยพินิจ</w:t>
      </w:r>
    </w:p>
    <w:p w:rsidR="00BD6745" w:rsidRPr="001966DC" w:rsidRDefault="00BD6745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ในการจัดทำข้อมูลทางการเงินระหว่างกาลนี้ ผู้บริหารต้องใช้ดุลยพินิจ</w:t>
      </w:r>
      <w:r w:rsidR="00DC4E9B"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>การประมาณและข้อสมมติฐานหลายประการ ซึ่งมี</w:t>
      </w:r>
      <w:r w:rsidRPr="001966DC">
        <w:rPr>
          <w:rFonts w:ascii="Angsana New" w:hAnsi="Angsana New"/>
          <w:spacing w:val="6"/>
          <w:sz w:val="28"/>
          <w:szCs w:val="28"/>
          <w:cs/>
        </w:rPr>
        <w:t>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BD6745" w:rsidRPr="00E4363B" w:rsidRDefault="00BD6745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  <w:r w:rsidR="00C034B2"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 xml:space="preserve">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E4363B">
        <w:rPr>
          <w:rFonts w:ascii="Angsana New" w:hAnsi="Angsana New"/>
          <w:sz w:val="28"/>
          <w:szCs w:val="28"/>
        </w:rPr>
        <w:t>31</w:t>
      </w:r>
      <w:r w:rsidRPr="00E4363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77211" w:rsidRPr="00E4363B">
        <w:rPr>
          <w:rFonts w:ascii="Angsana New" w:hAnsi="Angsana New"/>
          <w:sz w:val="28"/>
          <w:szCs w:val="28"/>
        </w:rPr>
        <w:t>2561</w:t>
      </w:r>
    </w:p>
    <w:p w:rsidR="007C7CC5" w:rsidRPr="00E4363B" w:rsidRDefault="007862E4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รายการกับ</w:t>
      </w:r>
      <w:r w:rsidR="007C7CC5" w:rsidRPr="00E4363B">
        <w:rPr>
          <w:b/>
          <w:bCs/>
          <w:u w:val="none"/>
          <w:cs/>
        </w:rPr>
        <w:t>บุคคลหรือกิจการที่เกี่ยวข้องกัน</w:t>
      </w:r>
    </w:p>
    <w:p w:rsidR="00F3146F" w:rsidRPr="00E4363B" w:rsidRDefault="006A6F2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E4363B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E4363B">
        <w:rPr>
          <w:rFonts w:ascii="Angsana New" w:hAnsi="Angsana New"/>
          <w:sz w:val="28"/>
          <w:szCs w:val="28"/>
          <w:cs/>
        </w:rPr>
        <w:t>รายได้</w:t>
      </w:r>
      <w:r w:rsidR="00F3146F" w:rsidRPr="00E4363B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FE2BCF" w:rsidRPr="00E4363B">
        <w:rPr>
          <w:rFonts w:ascii="Angsana New" w:hAnsi="Angsana New"/>
          <w:sz w:val="28"/>
          <w:szCs w:val="28"/>
          <w:cs/>
        </w:rPr>
        <w:t xml:space="preserve"> </w:t>
      </w:r>
      <w:r w:rsidR="00F3146F" w:rsidRPr="00E4363B">
        <w:rPr>
          <w:rFonts w:ascii="Angsana New" w:hAnsi="Angsana New"/>
          <w:sz w:val="28"/>
          <w:szCs w:val="28"/>
          <w:cs/>
        </w:rPr>
        <w:t>กิจการ</w:t>
      </w:r>
      <w:r w:rsidR="00775208" w:rsidRPr="00E4363B">
        <w:rPr>
          <w:rFonts w:ascii="Angsana New" w:hAnsi="Angsana New"/>
          <w:sz w:val="28"/>
          <w:szCs w:val="28"/>
          <w:cs/>
        </w:rPr>
        <w:t>เหล่า</w:t>
      </w:r>
      <w:r w:rsidR="00F3146F" w:rsidRPr="00E4363B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E4363B">
        <w:rPr>
          <w:rFonts w:ascii="Angsana New" w:hAnsi="Angsana New"/>
          <w:sz w:val="28"/>
          <w:szCs w:val="28"/>
        </w:rPr>
        <w:t>/</w:t>
      </w:r>
      <w:r w:rsidR="00F3146F" w:rsidRPr="00E4363B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620DD5" w:rsidRPr="00E4363B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E4363B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:rsidR="006C53F4" w:rsidRPr="0027353C" w:rsidRDefault="00F3146F" w:rsidP="002735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859AF">
        <w:rPr>
          <w:rFonts w:ascii="Angsana New" w:hAnsi="Angsana New"/>
          <w:sz w:val="28"/>
          <w:szCs w:val="28"/>
          <w:cs/>
        </w:rPr>
        <w:t>ยอดคงเหลือกับกิจการที่เกี่ยวข้องกัน</w:t>
      </w:r>
      <w:r w:rsidR="00215A45" w:rsidRPr="001859AF">
        <w:rPr>
          <w:rFonts w:ascii="Angsana New" w:hAnsi="Angsana New"/>
          <w:sz w:val="28"/>
          <w:szCs w:val="28"/>
        </w:rPr>
        <w:t xml:space="preserve"> </w:t>
      </w:r>
      <w:r w:rsidR="00DB66A7" w:rsidRPr="001859AF">
        <w:rPr>
          <w:rFonts w:ascii="Angsana New" w:hAnsi="Angsana New"/>
          <w:sz w:val="28"/>
          <w:szCs w:val="28"/>
          <w:cs/>
        </w:rPr>
        <w:t xml:space="preserve">ณ </w:t>
      </w:r>
      <w:r w:rsidR="00572F29" w:rsidRPr="001859AF">
        <w:rPr>
          <w:rFonts w:ascii="Angsana New" w:hAnsi="Angsana New"/>
          <w:sz w:val="28"/>
          <w:szCs w:val="28"/>
          <w:cs/>
        </w:rPr>
        <w:t xml:space="preserve">วันที่ </w:t>
      </w:r>
      <w:r w:rsidR="00572F29" w:rsidRPr="001859AF">
        <w:rPr>
          <w:rFonts w:ascii="Angsana New" w:hAnsi="Angsana New"/>
          <w:sz w:val="28"/>
          <w:szCs w:val="28"/>
        </w:rPr>
        <w:t xml:space="preserve">31 </w:t>
      </w:r>
      <w:r w:rsidR="00572F29" w:rsidRPr="001859AF">
        <w:rPr>
          <w:rFonts w:ascii="Angsana New" w:hAnsi="Angsana New"/>
          <w:sz w:val="28"/>
          <w:szCs w:val="28"/>
          <w:cs/>
        </w:rPr>
        <w:t xml:space="preserve">มีนาคม </w:t>
      </w:r>
      <w:r w:rsidR="00572F29" w:rsidRPr="001859AF">
        <w:rPr>
          <w:rFonts w:ascii="Angsana New" w:hAnsi="Angsana New"/>
          <w:sz w:val="28"/>
          <w:szCs w:val="28"/>
        </w:rPr>
        <w:t>256</w:t>
      </w:r>
      <w:r w:rsidR="0083182E" w:rsidRPr="001859AF">
        <w:rPr>
          <w:rFonts w:ascii="Angsana New" w:hAnsi="Angsana New"/>
          <w:sz w:val="28"/>
          <w:szCs w:val="28"/>
        </w:rPr>
        <w:t>2</w:t>
      </w:r>
      <w:r w:rsidR="00572F29" w:rsidRPr="001859AF">
        <w:rPr>
          <w:rFonts w:ascii="Angsana New" w:hAnsi="Angsana New"/>
          <w:sz w:val="28"/>
          <w:szCs w:val="28"/>
        </w:rPr>
        <w:t xml:space="preserve"> </w:t>
      </w:r>
      <w:r w:rsidR="00BD6745" w:rsidRPr="001859AF">
        <w:rPr>
          <w:rFonts w:ascii="Angsana New" w:hAnsi="Angsana New"/>
          <w:sz w:val="28"/>
          <w:szCs w:val="28"/>
          <w:cs/>
        </w:rPr>
        <w:t>และ</w:t>
      </w:r>
      <w:r w:rsidR="00956E4D" w:rsidRPr="001859AF">
        <w:rPr>
          <w:rFonts w:ascii="Angsana New" w:hAnsi="Angsana New"/>
          <w:sz w:val="28"/>
          <w:szCs w:val="28"/>
          <w:cs/>
        </w:rPr>
        <w:t xml:space="preserve">วันที่ </w:t>
      </w:r>
      <w:r w:rsidR="00DB66A7" w:rsidRPr="001859AF">
        <w:rPr>
          <w:rFonts w:ascii="Angsana New" w:hAnsi="Angsana New"/>
          <w:sz w:val="28"/>
          <w:szCs w:val="28"/>
        </w:rPr>
        <w:t xml:space="preserve">31 </w:t>
      </w:r>
      <w:r w:rsidR="00DB66A7" w:rsidRPr="001859AF">
        <w:rPr>
          <w:rFonts w:ascii="Angsana New" w:hAnsi="Angsana New"/>
          <w:sz w:val="28"/>
          <w:szCs w:val="28"/>
          <w:cs/>
        </w:rPr>
        <w:t xml:space="preserve">ธันวาคม </w:t>
      </w:r>
      <w:r w:rsidR="00572F29" w:rsidRPr="001859AF">
        <w:rPr>
          <w:rFonts w:ascii="Angsana New" w:hAnsi="Angsana New"/>
          <w:sz w:val="28"/>
          <w:szCs w:val="28"/>
        </w:rPr>
        <w:t>256</w:t>
      </w:r>
      <w:r w:rsidR="0083182E" w:rsidRPr="001859AF">
        <w:rPr>
          <w:rFonts w:ascii="Angsana New" w:hAnsi="Angsana New"/>
          <w:sz w:val="28"/>
          <w:szCs w:val="28"/>
        </w:rPr>
        <w:t>1</w:t>
      </w:r>
      <w:r w:rsidR="00514A40" w:rsidRPr="001859AF">
        <w:rPr>
          <w:rFonts w:ascii="Angsana New" w:hAnsi="Angsana New"/>
          <w:sz w:val="28"/>
          <w:szCs w:val="28"/>
          <w:cs/>
        </w:rPr>
        <w:t xml:space="preserve"> </w:t>
      </w:r>
      <w:r w:rsidRPr="001859A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270"/>
        <w:gridCol w:w="1440"/>
      </w:tblGrid>
      <w:tr w:rsidR="00CC1FE6" w:rsidRPr="005067F3" w:rsidTr="0027353C">
        <w:trPr>
          <w:cantSplit/>
        </w:trPr>
        <w:tc>
          <w:tcPr>
            <w:tcW w:w="6300" w:type="dxa"/>
          </w:tcPr>
          <w:p w:rsidR="00CC1FE6" w:rsidRPr="005067F3" w:rsidRDefault="00CC1FE6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:rsidR="00CC1FE6" w:rsidRPr="005067F3" w:rsidRDefault="00CC1FE6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53F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233EBA" w:rsidP="0027353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233EBA" w:rsidP="0027353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233EBA" w:rsidP="0027353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เดลต้า สมาร์ท แอ๊ดจัสเตอร์ จำกัด</w:t>
            </w:r>
          </w:p>
        </w:tc>
        <w:tc>
          <w:tcPr>
            <w:tcW w:w="1440" w:type="dxa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0763B1" w:rsidP="0027353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ค่าสำรวจภัย</w:t>
            </w:r>
          </w:p>
        </w:tc>
        <w:tc>
          <w:tcPr>
            <w:tcW w:w="1440" w:type="dxa"/>
            <w:shd w:val="clear" w:color="auto" w:fill="auto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CC9"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1966DC" w:rsidRDefault="00233EBA" w:rsidP="0027353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3EBA" w:rsidRPr="00113CC9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1,675</w:t>
            </w: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233EBA" w:rsidP="0027353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233EBA" w:rsidP="0027353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233EBA" w:rsidP="0027353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ออโต้ บิซซ์ จำกัด</w:t>
            </w:r>
          </w:p>
        </w:tc>
        <w:tc>
          <w:tcPr>
            <w:tcW w:w="144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0763B1" w:rsidP="0027353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ค่าเช่ารถยนต์ค้างจ่าย</w:t>
            </w:r>
          </w:p>
        </w:tc>
        <w:tc>
          <w:tcPr>
            <w:tcW w:w="144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0763B1" w:rsidP="0027353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ค่าเช่าคอมพิวเตอร์ค้างจ่าย</w:t>
            </w:r>
          </w:p>
        </w:tc>
        <w:tc>
          <w:tcPr>
            <w:tcW w:w="144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5067F3" w:rsidRDefault="000763B1" w:rsidP="0027353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0C2B55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0C2B5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าทำความสะอาดค้างจ่าย</w:t>
            </w:r>
          </w:p>
        </w:tc>
        <w:tc>
          <w:tcPr>
            <w:tcW w:w="144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233EBA" w:rsidRPr="005067F3" w:rsidTr="0027353C">
        <w:trPr>
          <w:cantSplit/>
        </w:trPr>
        <w:tc>
          <w:tcPr>
            <w:tcW w:w="6300" w:type="dxa"/>
          </w:tcPr>
          <w:p w:rsidR="00233EBA" w:rsidRPr="001966DC" w:rsidRDefault="00233EBA" w:rsidP="0027353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33EBA" w:rsidRPr="001966DC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1966DC" w:rsidRDefault="00233EBA" w:rsidP="0027353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3EBA" w:rsidRPr="001966DC" w:rsidRDefault="00233EBA" w:rsidP="0027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</w:tr>
    </w:tbl>
    <w:p w:rsidR="00F97C90" w:rsidRPr="005067F3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8"/>
          <w:szCs w:val="28"/>
        </w:rPr>
      </w:pPr>
    </w:p>
    <w:p w:rsidR="007C7CC5" w:rsidRPr="001859AF" w:rsidRDefault="006324A1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  <w:cs/>
        </w:rPr>
        <w:br w:type="page"/>
      </w:r>
      <w:r w:rsidR="007C7CC5" w:rsidRPr="001859AF">
        <w:rPr>
          <w:rFonts w:ascii="Angsana New" w:hAnsi="Angsana New"/>
          <w:sz w:val="28"/>
          <w:szCs w:val="28"/>
          <w:cs/>
        </w:rPr>
        <w:lastRenderedPageBreak/>
        <w:t>รายการซึ่งมีสาระสำคัญที่เกิดขึ้นกับกิจการที่เกี่ยวข้องกันสำหรับ</w:t>
      </w:r>
      <w:r w:rsidR="00061050" w:rsidRPr="001859AF">
        <w:rPr>
          <w:rFonts w:ascii="Angsana New" w:hAnsi="Angsana New"/>
          <w:sz w:val="28"/>
          <w:szCs w:val="28"/>
          <w:cs/>
        </w:rPr>
        <w:t xml:space="preserve">แต่ละงวดสามเดือนสิ้นสุดวันที่ </w:t>
      </w:r>
      <w:r w:rsidR="00061050" w:rsidRPr="001859AF">
        <w:rPr>
          <w:rFonts w:ascii="Angsana New" w:hAnsi="Angsana New"/>
          <w:sz w:val="28"/>
          <w:szCs w:val="28"/>
        </w:rPr>
        <w:t>31</w:t>
      </w:r>
      <w:r w:rsidR="00061050" w:rsidRPr="001859AF">
        <w:rPr>
          <w:rFonts w:ascii="Angsana New" w:hAnsi="Angsana New"/>
          <w:sz w:val="28"/>
          <w:szCs w:val="28"/>
          <w:cs/>
        </w:rPr>
        <w:t xml:space="preserve"> มีนาคม </w:t>
      </w:r>
      <w:r w:rsidR="00061050" w:rsidRPr="001859AF">
        <w:rPr>
          <w:rFonts w:ascii="Angsana New" w:hAnsi="Angsana New"/>
          <w:sz w:val="28"/>
          <w:szCs w:val="28"/>
        </w:rPr>
        <w:t>256</w:t>
      </w:r>
      <w:r w:rsidR="00B24A20" w:rsidRPr="001859AF">
        <w:rPr>
          <w:rFonts w:ascii="Angsana New" w:hAnsi="Angsana New"/>
          <w:sz w:val="28"/>
          <w:szCs w:val="28"/>
        </w:rPr>
        <w:t>2</w:t>
      </w:r>
      <w:r w:rsidR="00061050" w:rsidRPr="001859AF">
        <w:rPr>
          <w:rFonts w:ascii="Angsana New" w:hAnsi="Angsana New"/>
          <w:sz w:val="28"/>
          <w:szCs w:val="28"/>
          <w:cs/>
        </w:rPr>
        <w:t xml:space="preserve"> และ </w:t>
      </w:r>
      <w:r w:rsidR="00061050" w:rsidRPr="001859AF">
        <w:rPr>
          <w:rFonts w:ascii="Angsana New" w:hAnsi="Angsana New"/>
          <w:sz w:val="28"/>
          <w:szCs w:val="28"/>
        </w:rPr>
        <w:t>256</w:t>
      </w:r>
      <w:r w:rsidR="00B24A20" w:rsidRPr="001859AF">
        <w:rPr>
          <w:rFonts w:ascii="Angsana New" w:hAnsi="Angsana New"/>
          <w:sz w:val="28"/>
          <w:szCs w:val="28"/>
        </w:rPr>
        <w:t>1</w:t>
      </w:r>
      <w:r w:rsidR="00061050" w:rsidRPr="001859AF">
        <w:rPr>
          <w:rFonts w:ascii="Angsana New" w:hAnsi="Angsana New"/>
          <w:sz w:val="28"/>
          <w:szCs w:val="28"/>
          <w:cs/>
        </w:rPr>
        <w:t xml:space="preserve"> </w:t>
      </w:r>
      <w:r w:rsidR="00E4363B">
        <w:rPr>
          <w:rFonts w:ascii="Angsana New" w:hAnsi="Angsana New"/>
          <w:sz w:val="28"/>
          <w:szCs w:val="28"/>
          <w:cs/>
        </w:rPr>
        <w:br/>
      </w:r>
      <w:r w:rsidR="00061050" w:rsidRPr="001859A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0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1710"/>
        <w:gridCol w:w="270"/>
        <w:gridCol w:w="1620"/>
        <w:gridCol w:w="236"/>
        <w:gridCol w:w="1306"/>
        <w:gridCol w:w="236"/>
        <w:gridCol w:w="1393"/>
      </w:tblGrid>
      <w:tr w:rsidR="00B37B33" w:rsidRPr="00B37B33" w:rsidTr="00B37B33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37B33" w:rsidRPr="00B37B33" w:rsidRDefault="00B37B33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B33" w:rsidRPr="00B37B33" w:rsidRDefault="00B37B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B37B33" w:rsidRPr="00B37B33" w:rsidRDefault="00B37B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B33" w:rsidRPr="00B37B33" w:rsidRDefault="00B37B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37B33" w:rsidRPr="00B37B33" w:rsidRDefault="00B37B33" w:rsidP="00B3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7B33" w:rsidRPr="00B37B33" w:rsidRDefault="00B37B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5" w:type="dxa"/>
            <w:gridSpan w:val="3"/>
            <w:tcBorders>
              <w:top w:val="nil"/>
              <w:left w:val="nil"/>
              <w:right w:val="nil"/>
            </w:tcBorders>
          </w:tcPr>
          <w:p w:rsidR="00B37B33" w:rsidRPr="00B37B33" w:rsidRDefault="00B37B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17871" w:rsidRPr="00B37B33" w:rsidTr="00B37B33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642CDB" w:rsidRPr="00B37B33" w:rsidRDefault="00B37B33" w:rsidP="00B3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ลักษณ</w:t>
            </w:r>
            <w:r w:rsidRPr="00B37B33">
              <w:rPr>
                <w:rFonts w:asciiTheme="majorBidi" w:hAnsiTheme="majorBidi" w:cstheme="majorBidi" w:hint="cs"/>
                <w:sz w:val="26"/>
                <w:szCs w:val="26"/>
                <w:cs/>
              </w:rPr>
              <w:t>ะ</w:t>
            </w:r>
            <w:r w:rsidR="00642CDB"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642CDB" w:rsidRPr="00B37B33" w:rsidRDefault="00642CDB" w:rsidP="00B3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การกำหนดราคา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642CDB" w:rsidRPr="00B37B33" w:rsidRDefault="00475A1C" w:rsidP="00B3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061050" w:rsidRPr="00B37B3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A5F9A" w:rsidRPr="00B37B3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42CDB" w:rsidRPr="00B37B33" w:rsidRDefault="00642CDB" w:rsidP="00B3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tcBorders>
              <w:left w:val="nil"/>
              <w:right w:val="nil"/>
            </w:tcBorders>
          </w:tcPr>
          <w:p w:rsidR="00642CDB" w:rsidRPr="00B37B33" w:rsidRDefault="00061050" w:rsidP="00B3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F9A" w:rsidRPr="00B37B3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1787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B37B33" w:rsidRDefault="00642CDB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5F9A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A5F9A" w:rsidRPr="006D0F30" w:rsidRDefault="00854B66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854B66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A5F9A" w:rsidRPr="006D0F30" w:rsidRDefault="00854B66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114</w:t>
            </w:r>
          </w:p>
        </w:tc>
      </w:tr>
      <w:tr w:rsidR="00EA5F9A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A5F9A" w:rsidRPr="006D0F30" w:rsidRDefault="00EA5F9A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63B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6D0F30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981</w:t>
            </w:r>
          </w:p>
        </w:tc>
      </w:tr>
      <w:tr w:rsidR="000763B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6D0F30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</w:tr>
      <w:tr w:rsidR="000763B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ค่าทำความสะอาด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</w:tcPr>
          <w:p w:rsidR="000763B1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6D0F30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</w:tcPr>
          <w:p w:rsidR="000763B1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144</w:t>
            </w:r>
          </w:p>
        </w:tc>
      </w:tr>
      <w:tr w:rsidR="000763B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B37B33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  <w:tcBorders>
              <w:left w:val="nil"/>
              <w:bottom w:val="double" w:sz="4" w:space="0" w:color="auto"/>
              <w:right w:val="nil"/>
            </w:tcBorders>
          </w:tcPr>
          <w:p w:rsidR="000763B1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763B1" w:rsidRPr="006D0F30" w:rsidRDefault="000763B1" w:rsidP="0007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left w:val="nil"/>
              <w:bottom w:val="double" w:sz="4" w:space="0" w:color="auto"/>
              <w:right w:val="nil"/>
            </w:tcBorders>
          </w:tcPr>
          <w:p w:rsidR="000763B1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1,150</w:t>
            </w:r>
          </w:p>
        </w:tc>
      </w:tr>
      <w:tr w:rsidR="00717871" w:rsidRPr="00B37B33" w:rsidTr="00B37B33">
        <w:trPr>
          <w:trHeight w:val="16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7060" w:rsidRPr="006D0F30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6D0F30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7060" w:rsidRPr="006D0F30" w:rsidRDefault="00417060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87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เดลต้า สมาร์ท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6D0F30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6D0F30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6D0F30" w:rsidRDefault="00417060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87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แอ๊ดจัสเตอร์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B37B3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6D0F30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6D0F30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6D0F30" w:rsidRDefault="00417060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5F9A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ค่าสำรวจภัย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3E135F" w:rsidP="00D2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D0F30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1804F6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620</w:t>
            </w:r>
          </w:p>
        </w:tc>
      </w:tr>
      <w:tr w:rsidR="00EA5F9A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5F9A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และค่าสำรวจจาก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5F9A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การรับประกันภัย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F9A" w:rsidRPr="006D0F30" w:rsidRDefault="000763B1" w:rsidP="003E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D0F30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F9A" w:rsidRPr="006D0F30" w:rsidRDefault="001804F6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411</w:t>
            </w:r>
          </w:p>
        </w:tc>
      </w:tr>
      <w:tr w:rsidR="00EA5F9A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B37B33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5F9A" w:rsidRPr="006D0F30" w:rsidRDefault="000763B1" w:rsidP="00B3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D0F30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5F9A" w:rsidRPr="006D0F30" w:rsidRDefault="00EA5F9A" w:rsidP="00EA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5F9A" w:rsidRPr="006D0F30" w:rsidRDefault="001804F6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1,031</w:t>
            </w:r>
          </w:p>
        </w:tc>
      </w:tr>
      <w:tr w:rsidR="0071787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B37B33" w:rsidRDefault="005D434E" w:rsidP="005D434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B37B3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B37B3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B37B3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B37B3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B37B3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434E" w:rsidRPr="006D0F3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34E" w:rsidRPr="006D0F3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434E" w:rsidRPr="006D0F30" w:rsidRDefault="005D434E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87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0F147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40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สำนักงานกฎหมาย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6D0F30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6D0F30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6D0F30" w:rsidRDefault="004F2E86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871" w:rsidRPr="00B37B33" w:rsidTr="00B37B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6C53F4" w:rsidP="006C53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F1475"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เอส.พี</w:t>
            </w:r>
            <w:r w:rsidR="000F1475" w:rsidRPr="00B37B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. </w:t>
            </w:r>
            <w:r w:rsidR="004F2E86"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แอนด์</w:t>
            </w: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5761F"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หลุยส์</w:t>
            </w: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37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6D0F30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6D0F30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6D0F30" w:rsidRDefault="004F2E86" w:rsidP="006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7871" w:rsidRPr="00B37B33" w:rsidTr="00BA29C1">
        <w:trPr>
          <w:trHeight w:val="46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1966DC" w:rsidP="0019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B37B3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4F2E86" w:rsidRPr="00B37B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B37B33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2E86" w:rsidRPr="006D0F30" w:rsidRDefault="000763B1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6D0F30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2E86" w:rsidRPr="006D0F30" w:rsidRDefault="00113ADE" w:rsidP="006D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D0F30">
              <w:rPr>
                <w:rFonts w:asciiTheme="majorBidi" w:eastAsia="Cordia New" w:hAnsiTheme="majorBidi" w:cstheme="majorBidi"/>
                <w:sz w:val="28"/>
                <w:szCs w:val="28"/>
              </w:rPr>
              <w:t>80</w:t>
            </w:r>
          </w:p>
        </w:tc>
      </w:tr>
    </w:tbl>
    <w:p w:rsidR="00C37335" w:rsidRPr="006F71D4" w:rsidRDefault="00C37335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F71D4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ค่าตอบแทนที่เป็นตัวเงินของผู้บริหารสำหรับ</w:t>
      </w:r>
      <w:r w:rsidR="005D434E" w:rsidRPr="006F71D4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5D434E" w:rsidRPr="006F71D4">
        <w:rPr>
          <w:rFonts w:ascii="Angsana New" w:hAnsi="Angsana New"/>
          <w:sz w:val="28"/>
          <w:szCs w:val="28"/>
        </w:rPr>
        <w:t>31</w:t>
      </w:r>
      <w:r w:rsidR="005D434E" w:rsidRPr="006F71D4">
        <w:rPr>
          <w:rFonts w:ascii="Angsana New" w:hAnsi="Angsana New"/>
          <w:sz w:val="28"/>
          <w:szCs w:val="28"/>
          <w:cs/>
        </w:rPr>
        <w:t xml:space="preserve"> มีนาคม </w:t>
      </w:r>
      <w:r w:rsidR="005D434E" w:rsidRPr="006F71D4">
        <w:rPr>
          <w:rFonts w:ascii="Angsana New" w:hAnsi="Angsana New"/>
          <w:sz w:val="28"/>
          <w:szCs w:val="28"/>
        </w:rPr>
        <w:t>256</w:t>
      </w:r>
      <w:r w:rsidR="00592366" w:rsidRPr="006F71D4">
        <w:rPr>
          <w:rFonts w:ascii="Angsana New" w:hAnsi="Angsana New"/>
          <w:sz w:val="28"/>
          <w:szCs w:val="28"/>
        </w:rPr>
        <w:t>2</w:t>
      </w:r>
      <w:r w:rsidR="005D434E" w:rsidRPr="006F71D4">
        <w:rPr>
          <w:rFonts w:ascii="Angsana New" w:hAnsi="Angsana New"/>
          <w:sz w:val="28"/>
          <w:szCs w:val="28"/>
          <w:cs/>
        </w:rPr>
        <w:t xml:space="preserve"> และ </w:t>
      </w:r>
      <w:r w:rsidR="005D434E" w:rsidRPr="006F71D4">
        <w:rPr>
          <w:rFonts w:ascii="Angsana New" w:hAnsi="Angsana New"/>
          <w:sz w:val="28"/>
          <w:szCs w:val="28"/>
        </w:rPr>
        <w:t>256</w:t>
      </w:r>
      <w:r w:rsidR="00592366" w:rsidRPr="006F71D4">
        <w:rPr>
          <w:rFonts w:ascii="Angsana New" w:hAnsi="Angsana New"/>
          <w:sz w:val="28"/>
          <w:szCs w:val="28"/>
        </w:rPr>
        <w:t>1</w:t>
      </w:r>
      <w:r w:rsidR="005D434E" w:rsidRPr="006F71D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450"/>
        <w:gridCol w:w="900"/>
        <w:gridCol w:w="270"/>
        <w:gridCol w:w="360"/>
        <w:gridCol w:w="270"/>
        <w:gridCol w:w="1377"/>
        <w:gridCol w:w="243"/>
        <w:gridCol w:w="1350"/>
      </w:tblGrid>
      <w:tr w:rsidR="00717871" w:rsidRPr="005067F3" w:rsidTr="005320C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625A" w:rsidRPr="00620DD5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</w:tcPr>
          <w:p w:rsidR="00C7625A" w:rsidRPr="005067F3" w:rsidRDefault="001804F6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C7625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5320C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</w:tcPr>
          <w:p w:rsidR="00C7625A" w:rsidRPr="005067F3" w:rsidRDefault="005D434E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:rsidR="00C7625A" w:rsidRPr="005067F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7625A" w:rsidRPr="005067F3" w:rsidRDefault="005D434E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2366" w:rsidRPr="005067F3" w:rsidTr="005320C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RDefault="003F2EAF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320CE" w:rsidRDefault="00592366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0CE">
              <w:rPr>
                <w:rFonts w:asciiTheme="majorBidi" w:hAnsiTheme="majorBidi" w:cstheme="majorBidi"/>
                <w:sz w:val="28"/>
                <w:szCs w:val="28"/>
              </w:rPr>
              <w:t>2,730</w:t>
            </w:r>
          </w:p>
        </w:tc>
      </w:tr>
      <w:tr w:rsidR="00592366" w:rsidRPr="005067F3" w:rsidTr="005320C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RDefault="003F2EAF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320CE" w:rsidRDefault="001804F6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0CE">
              <w:rPr>
                <w:rFonts w:asciiTheme="majorBidi" w:hAnsiTheme="majorBidi" w:cstheme="majorBidi"/>
                <w:sz w:val="28"/>
                <w:szCs w:val="28"/>
              </w:rPr>
              <w:t xml:space="preserve"> 205</w:t>
            </w:r>
          </w:p>
        </w:tc>
      </w:tr>
      <w:tr w:rsidR="00592366" w:rsidRPr="005067F3" w:rsidTr="005320C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RDefault="003F2EAF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18</w:t>
            </w:r>
            <w:r w:rsidR="00110DFA"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320CE" w:rsidRDefault="001804F6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0CE">
              <w:rPr>
                <w:rFonts w:asciiTheme="majorBidi" w:hAnsiTheme="majorBidi" w:cstheme="majorBidi"/>
                <w:sz w:val="28"/>
                <w:szCs w:val="28"/>
              </w:rPr>
              <w:t xml:space="preserve"> 132</w:t>
            </w:r>
            <w:r w:rsidR="00592366" w:rsidRPr="005320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92366" w:rsidRPr="005067F3" w:rsidTr="005320C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6F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เงินสมทบเข้ากองทุนสำรองเลี้ยงชีพส่วนของ</w:t>
            </w:r>
            <w:r w:rsidR="006F71D4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</w:t>
            </w: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ริษัท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Del="00CE63E9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Del="00CE63E9" w:rsidRDefault="003F2EAF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2366" w:rsidRPr="005320CE" w:rsidDel="00CE63E9" w:rsidRDefault="001804F6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0C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592366" w:rsidRPr="005067F3" w:rsidTr="005320CE">
        <w:trPr>
          <w:trHeight w:val="3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1966DC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5067F3" w:rsidRDefault="00592366" w:rsidP="0059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left w:val="nil"/>
              <w:bottom w:val="double" w:sz="4" w:space="0" w:color="auto"/>
              <w:right w:val="nil"/>
            </w:tcBorders>
          </w:tcPr>
          <w:p w:rsidR="00592366" w:rsidRPr="00DB65A3" w:rsidRDefault="003F2EAF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3,0</w:t>
            </w:r>
            <w:r w:rsidR="00110DFA"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592366" w:rsidRPr="00DB65A3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592366" w:rsidRPr="005320CE" w:rsidRDefault="001804F6" w:rsidP="0053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0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3,117</w:t>
            </w:r>
          </w:p>
        </w:tc>
      </w:tr>
    </w:tbl>
    <w:p w:rsidR="00BE29D7" w:rsidRPr="00E4363B" w:rsidRDefault="00591279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b/>
          <w:bCs/>
          <w:cs/>
        </w:rPr>
        <w:br w:type="page"/>
      </w:r>
      <w:r w:rsidR="00263326" w:rsidRPr="00E4363B">
        <w:rPr>
          <w:b/>
          <w:bCs/>
          <w:u w:val="none"/>
          <w:cs/>
        </w:rPr>
        <w:t>เงิน</w:t>
      </w:r>
      <w:r w:rsidR="00B114C1" w:rsidRPr="00E4363B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4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36"/>
        <w:gridCol w:w="1528"/>
      </w:tblGrid>
      <w:tr w:rsidR="00717871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5067F3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5067F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5067F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34E" w:rsidRPr="005067F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5067F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5067F3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5067F3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DB65A3" w:rsidRDefault="001804F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20</w:t>
            </w:r>
          </w:p>
        </w:tc>
      </w:tr>
      <w:tr w:rsidR="00717871" w:rsidRPr="005067F3" w:rsidTr="009F4333">
        <w:trPr>
          <w:trHeight w:val="40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5067F3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12E" w:rsidRPr="00DB65A3" w:rsidRDefault="00334017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47,44</w:t>
            </w:r>
            <w:r w:rsidR="003F2EAF"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5067F3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177211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77211">
              <w:rPr>
                <w:rFonts w:asciiTheme="majorBidi" w:eastAsia="Cordia New" w:hAnsiTheme="majorBidi" w:cstheme="majorBidi"/>
                <w:sz w:val="28"/>
                <w:szCs w:val="28"/>
              </w:rPr>
              <w:t>59</w:t>
            </w:r>
            <w:r w:rsidR="00C536B5" w:rsidRPr="0017721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1804F6">
              <w:rPr>
                <w:rFonts w:asciiTheme="majorBidi" w:eastAsia="Cordia New" w:hAnsiTheme="majorBidi" w:cstheme="majorBidi"/>
                <w:sz w:val="28"/>
                <w:szCs w:val="28"/>
              </w:rPr>
              <w:t>470</w:t>
            </w:r>
          </w:p>
        </w:tc>
      </w:tr>
      <w:tr w:rsidR="00717871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F35AA6" w:rsidRDefault="00C536B5" w:rsidP="00F35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F35A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6B5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47,465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DB65A3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6B5" w:rsidRPr="00DB65A3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59</w:t>
            </w:r>
            <w:r w:rsidR="00C536B5"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="001804F6"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</w:tbl>
    <w:p w:rsidR="00435055" w:rsidRPr="00E4363B" w:rsidRDefault="00435055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 xml:space="preserve">เบี้ยประกันภัยค้างรับ </w:t>
      </w:r>
    </w:p>
    <w:p w:rsidR="00435055" w:rsidRPr="001859AF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859AF">
        <w:rPr>
          <w:rFonts w:ascii="Angsana New" w:hAnsi="Angsana New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1859AF">
        <w:rPr>
          <w:rFonts w:ascii="Angsana New" w:hAnsi="Angsana New"/>
          <w:sz w:val="28"/>
          <w:szCs w:val="28"/>
          <w:cs/>
        </w:rPr>
        <w:t xml:space="preserve">ณ </w:t>
      </w:r>
      <w:r w:rsidR="00F04269" w:rsidRPr="001859AF">
        <w:rPr>
          <w:rFonts w:ascii="Angsana New" w:hAnsi="Angsana New"/>
          <w:sz w:val="28"/>
          <w:szCs w:val="28"/>
          <w:cs/>
        </w:rPr>
        <w:t xml:space="preserve">วันที่ </w:t>
      </w:r>
      <w:r w:rsidR="005D434E" w:rsidRPr="001859AF">
        <w:rPr>
          <w:rFonts w:ascii="Angsana New" w:hAnsi="Angsana New"/>
          <w:sz w:val="28"/>
          <w:szCs w:val="28"/>
        </w:rPr>
        <w:t xml:space="preserve">31 </w:t>
      </w:r>
      <w:r w:rsidR="005D434E" w:rsidRPr="001859AF">
        <w:rPr>
          <w:rFonts w:ascii="Angsana New" w:hAnsi="Angsana New"/>
          <w:sz w:val="28"/>
          <w:szCs w:val="28"/>
          <w:cs/>
        </w:rPr>
        <w:t xml:space="preserve">มีนาคม </w:t>
      </w:r>
      <w:r w:rsidR="005D434E" w:rsidRPr="001859AF">
        <w:rPr>
          <w:rFonts w:ascii="Angsana New" w:hAnsi="Angsana New"/>
          <w:sz w:val="28"/>
          <w:szCs w:val="28"/>
        </w:rPr>
        <w:t>256</w:t>
      </w:r>
      <w:r w:rsidR="00C6545A" w:rsidRPr="001859AF">
        <w:rPr>
          <w:rFonts w:ascii="Angsana New" w:hAnsi="Angsana New"/>
          <w:sz w:val="28"/>
          <w:szCs w:val="28"/>
        </w:rPr>
        <w:t>2</w:t>
      </w:r>
      <w:r w:rsidR="005D434E" w:rsidRPr="001859AF">
        <w:rPr>
          <w:rFonts w:ascii="Angsana New" w:hAnsi="Angsana New"/>
          <w:sz w:val="28"/>
          <w:szCs w:val="28"/>
        </w:rPr>
        <w:t xml:space="preserve"> </w:t>
      </w:r>
      <w:r w:rsidR="005D434E" w:rsidRPr="001859AF">
        <w:rPr>
          <w:rFonts w:ascii="Angsana New" w:hAnsi="Angsana New"/>
          <w:sz w:val="28"/>
          <w:szCs w:val="28"/>
          <w:cs/>
        </w:rPr>
        <w:t>และ</w:t>
      </w:r>
      <w:r w:rsidR="00BD6745" w:rsidRPr="001859AF">
        <w:rPr>
          <w:rFonts w:ascii="Angsana New" w:hAnsi="Angsana New"/>
          <w:sz w:val="28"/>
          <w:szCs w:val="28"/>
          <w:cs/>
        </w:rPr>
        <w:t>วันที่</w:t>
      </w:r>
      <w:r w:rsidR="005D434E" w:rsidRPr="001859AF">
        <w:rPr>
          <w:rFonts w:ascii="Angsana New" w:hAnsi="Angsana New"/>
          <w:sz w:val="28"/>
          <w:szCs w:val="28"/>
          <w:cs/>
        </w:rPr>
        <w:t xml:space="preserve"> </w:t>
      </w:r>
      <w:r w:rsidR="0083570B" w:rsidRPr="001859AF">
        <w:rPr>
          <w:rFonts w:ascii="Angsana New" w:hAnsi="Angsana New"/>
          <w:sz w:val="28"/>
          <w:szCs w:val="28"/>
        </w:rPr>
        <w:t xml:space="preserve">31 </w:t>
      </w:r>
      <w:r w:rsidR="0083570B" w:rsidRPr="001859AF">
        <w:rPr>
          <w:rFonts w:ascii="Angsana New" w:hAnsi="Angsana New"/>
          <w:sz w:val="28"/>
          <w:szCs w:val="28"/>
          <w:cs/>
        </w:rPr>
        <w:t xml:space="preserve">ธันวาคม </w:t>
      </w:r>
      <w:r w:rsidR="00C7625A" w:rsidRPr="001859AF">
        <w:rPr>
          <w:rFonts w:ascii="Angsana New" w:hAnsi="Angsana New"/>
          <w:sz w:val="28"/>
          <w:szCs w:val="28"/>
        </w:rPr>
        <w:t>256</w:t>
      </w:r>
      <w:r w:rsidR="00C6545A" w:rsidRPr="001859AF">
        <w:rPr>
          <w:rFonts w:ascii="Angsana New" w:hAnsi="Angsana New"/>
          <w:sz w:val="28"/>
          <w:szCs w:val="28"/>
        </w:rPr>
        <w:t>1</w:t>
      </w:r>
      <w:r w:rsidR="00C7625A" w:rsidRPr="001859AF">
        <w:rPr>
          <w:rFonts w:ascii="Angsana New" w:hAnsi="Angsana New"/>
          <w:sz w:val="28"/>
          <w:szCs w:val="28"/>
        </w:rPr>
        <w:t xml:space="preserve"> </w:t>
      </w:r>
      <w:r w:rsidRPr="001859AF">
        <w:rPr>
          <w:rFonts w:ascii="Angsana New" w:hAnsi="Angsana New"/>
          <w:sz w:val="28"/>
          <w:szCs w:val="28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tbl>
      <w:tblPr>
        <w:tblW w:w="94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120"/>
        <w:gridCol w:w="1530"/>
        <w:gridCol w:w="250"/>
        <w:gridCol w:w="1514"/>
      </w:tblGrid>
      <w:tr w:rsidR="00717871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5067F3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5067F3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45A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45A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F2EAF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24,221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40,930</w:t>
            </w:r>
          </w:p>
        </w:tc>
      </w:tr>
      <w:tr w:rsidR="003F2EAF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13,660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5,513</w:t>
            </w:r>
          </w:p>
        </w:tc>
      </w:tr>
      <w:tr w:rsidR="003F2EAF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30 - 60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10,342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9,748</w:t>
            </w:r>
          </w:p>
        </w:tc>
      </w:tr>
      <w:tr w:rsidR="003F2EAF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60 - 90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5,597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3,540</w:t>
            </w:r>
          </w:p>
        </w:tc>
      </w:tr>
      <w:tr w:rsidR="006D4C22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D4C22" w:rsidRPr="005067F3" w:rsidRDefault="006D4C22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90 - 365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49,287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66,786</w:t>
            </w:r>
          </w:p>
        </w:tc>
      </w:tr>
      <w:tr w:rsidR="006D4C22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D4C22" w:rsidRPr="005067F3" w:rsidRDefault="006D4C22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187,491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199,099</w:t>
            </w:r>
          </w:p>
        </w:tc>
      </w:tr>
      <w:tr w:rsidR="003F2EAF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290,598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325,616</w:t>
            </w:r>
          </w:p>
        </w:tc>
      </w:tr>
      <w:tr w:rsidR="003F2EAF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6D4C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110DFA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(187,491)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(199,099)</w:t>
            </w:r>
          </w:p>
        </w:tc>
      </w:tr>
      <w:tr w:rsidR="003F2EAF" w:rsidRPr="005067F3" w:rsidTr="009F433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AF1B1A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AF1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3F2EAF" w:rsidRPr="00DB65A3" w:rsidRDefault="00110DFA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103,107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126,517</w:t>
            </w:r>
          </w:p>
        </w:tc>
      </w:tr>
    </w:tbl>
    <w:p w:rsidR="00CC1C36" w:rsidRDefault="00207EAF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859AF">
        <w:rPr>
          <w:rFonts w:ascii="Angsana New" w:hAnsi="Angsana New"/>
          <w:sz w:val="28"/>
          <w:szCs w:val="28"/>
          <w:cs/>
        </w:rPr>
        <w:t xml:space="preserve"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บริษัทได้กำหนดหลักเกณฑ์การติดตามหนี้ให้เป็นไปตามกฎหมายว่าด้วยการเก็บเบี้ยประกันภัย </w:t>
      </w:r>
      <w:r w:rsidR="00A0556B" w:rsidRPr="001859AF">
        <w:rPr>
          <w:rFonts w:ascii="Angsana New" w:hAnsi="Angsana New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1859AF">
        <w:rPr>
          <w:rFonts w:ascii="Angsana New" w:hAnsi="Angsana New"/>
          <w:sz w:val="28"/>
          <w:szCs w:val="28"/>
        </w:rPr>
        <w:t xml:space="preserve">5 </w:t>
      </w:r>
      <w:r w:rsidR="00A0556B" w:rsidRPr="001859AF">
        <w:rPr>
          <w:rFonts w:ascii="Angsana New" w:hAnsi="Angsana New"/>
          <w:sz w:val="28"/>
          <w:szCs w:val="28"/>
          <w:cs/>
        </w:rPr>
        <w:t xml:space="preserve">ราย ณ วันที่ </w:t>
      </w:r>
      <w:r w:rsidR="00A0556B" w:rsidRPr="001859AF">
        <w:rPr>
          <w:rFonts w:ascii="Angsana New" w:hAnsi="Angsana New"/>
          <w:sz w:val="28"/>
          <w:szCs w:val="28"/>
        </w:rPr>
        <w:t xml:space="preserve">31 </w:t>
      </w:r>
      <w:r w:rsidR="0055171F" w:rsidRPr="001859AF">
        <w:rPr>
          <w:rFonts w:ascii="Angsana New" w:hAnsi="Angsana New"/>
          <w:sz w:val="28"/>
          <w:szCs w:val="28"/>
          <w:cs/>
        </w:rPr>
        <w:t xml:space="preserve">มีนาคม </w:t>
      </w:r>
      <w:r w:rsidR="0055171F" w:rsidRPr="001859AF">
        <w:rPr>
          <w:rFonts w:ascii="Angsana New" w:hAnsi="Angsana New"/>
          <w:sz w:val="28"/>
          <w:szCs w:val="28"/>
        </w:rPr>
        <w:t>256</w:t>
      </w:r>
      <w:r w:rsidR="00177211" w:rsidRPr="001859AF">
        <w:rPr>
          <w:rFonts w:ascii="Angsana New" w:hAnsi="Angsana New"/>
          <w:sz w:val="28"/>
          <w:szCs w:val="28"/>
        </w:rPr>
        <w:t>2</w:t>
      </w:r>
      <w:r w:rsidR="0055171F" w:rsidRPr="001859AF">
        <w:rPr>
          <w:rFonts w:ascii="Angsana New" w:hAnsi="Angsana New"/>
          <w:sz w:val="28"/>
          <w:szCs w:val="28"/>
        </w:rPr>
        <w:t xml:space="preserve"> </w:t>
      </w:r>
      <w:r w:rsidR="0055171F" w:rsidRPr="001859AF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5171F" w:rsidRPr="001859AF">
        <w:rPr>
          <w:rFonts w:ascii="Angsana New" w:hAnsi="Angsana New"/>
          <w:sz w:val="28"/>
          <w:szCs w:val="28"/>
        </w:rPr>
        <w:t>31</w:t>
      </w:r>
      <w:r w:rsidR="00A0556B" w:rsidRPr="001859A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0556B" w:rsidRPr="006D4C22">
        <w:rPr>
          <w:rFonts w:ascii="Angsana New" w:hAnsi="Angsana New"/>
          <w:sz w:val="28"/>
          <w:szCs w:val="28"/>
        </w:rPr>
        <w:t>256</w:t>
      </w:r>
      <w:r w:rsidR="00177211" w:rsidRPr="006D4C22">
        <w:rPr>
          <w:rFonts w:ascii="Angsana New" w:hAnsi="Angsana New"/>
          <w:sz w:val="28"/>
          <w:szCs w:val="28"/>
        </w:rPr>
        <w:t>1</w:t>
      </w:r>
      <w:r w:rsidR="00A0556B" w:rsidRPr="006D4C22">
        <w:rPr>
          <w:rFonts w:ascii="Angsana New" w:hAnsi="Angsana New"/>
          <w:sz w:val="28"/>
          <w:szCs w:val="28"/>
        </w:rPr>
        <w:t xml:space="preserve"> </w:t>
      </w:r>
      <w:r w:rsidR="003F2EAF" w:rsidRPr="006D4C22">
        <w:rPr>
          <w:rFonts w:ascii="Angsana New" w:hAnsi="Angsana New"/>
          <w:sz w:val="28"/>
          <w:szCs w:val="28"/>
          <w:cs/>
        </w:rPr>
        <w:t>มีจำนวนเงินรวม</w:t>
      </w:r>
      <w:r w:rsidR="00C740EB" w:rsidRPr="006D4C22">
        <w:rPr>
          <w:rFonts w:ascii="Angsana New" w:hAnsi="Angsana New"/>
          <w:sz w:val="28"/>
          <w:szCs w:val="28"/>
        </w:rPr>
        <w:t xml:space="preserve"> 258.7</w:t>
      </w:r>
      <w:r w:rsidR="00A0556B" w:rsidRPr="006D4C22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F35AA6" w:rsidRPr="006D4C22">
        <w:rPr>
          <w:rFonts w:ascii="Angsana New" w:hAnsi="Angsana New"/>
          <w:sz w:val="28"/>
          <w:szCs w:val="28"/>
        </w:rPr>
        <w:t>215.8</w:t>
      </w:r>
      <w:r w:rsidR="0055171F" w:rsidRPr="006D4C22">
        <w:rPr>
          <w:rFonts w:ascii="Angsana New" w:hAnsi="Angsana New"/>
          <w:sz w:val="28"/>
          <w:szCs w:val="28"/>
          <w:cs/>
        </w:rPr>
        <w:t xml:space="preserve"> </w:t>
      </w:r>
      <w:r w:rsidR="00A0556B" w:rsidRPr="006D4C22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="00383C78" w:rsidRPr="006D4C22">
        <w:rPr>
          <w:rFonts w:ascii="Angsana New" w:hAnsi="Angsana New"/>
          <w:sz w:val="28"/>
          <w:szCs w:val="28"/>
          <w:cs/>
        </w:rPr>
        <w:t>สำหรับ</w:t>
      </w:r>
      <w:r w:rsidRPr="006D4C22">
        <w:rPr>
          <w:rFonts w:ascii="Angsana New" w:hAnsi="Angsana New"/>
          <w:sz w:val="28"/>
          <w:szCs w:val="28"/>
          <w:cs/>
        </w:rPr>
        <w:t>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6D4C22">
        <w:rPr>
          <w:rFonts w:ascii="Angsana New" w:hAnsi="Angsana New"/>
          <w:sz w:val="28"/>
          <w:szCs w:val="28"/>
          <w:cs/>
        </w:rPr>
        <w:t xml:space="preserve"> </w:t>
      </w:r>
      <w:r w:rsidR="0055171F" w:rsidRPr="006D4C22">
        <w:rPr>
          <w:rFonts w:ascii="Angsana New" w:hAnsi="Angsana New"/>
          <w:sz w:val="28"/>
          <w:szCs w:val="28"/>
          <w:cs/>
        </w:rPr>
        <w:t xml:space="preserve">วันที่ </w:t>
      </w:r>
      <w:r w:rsidR="0055171F" w:rsidRPr="006D4C22">
        <w:rPr>
          <w:rFonts w:ascii="Angsana New" w:hAnsi="Angsana New"/>
          <w:sz w:val="28"/>
          <w:szCs w:val="28"/>
        </w:rPr>
        <w:t xml:space="preserve">31 </w:t>
      </w:r>
      <w:r w:rsidR="0055171F" w:rsidRPr="006D4C22">
        <w:rPr>
          <w:rFonts w:ascii="Angsana New" w:hAnsi="Angsana New"/>
          <w:sz w:val="28"/>
          <w:szCs w:val="28"/>
          <w:cs/>
        </w:rPr>
        <w:t xml:space="preserve">มีนาคม </w:t>
      </w:r>
      <w:r w:rsidR="00177211" w:rsidRPr="006D4C22">
        <w:rPr>
          <w:rFonts w:ascii="Angsana New" w:hAnsi="Angsana New"/>
          <w:sz w:val="28"/>
          <w:szCs w:val="28"/>
        </w:rPr>
        <w:t>2562</w:t>
      </w:r>
      <w:r w:rsidR="0055171F" w:rsidRPr="006D4C22">
        <w:rPr>
          <w:rFonts w:ascii="Angsana New" w:hAnsi="Angsana New"/>
          <w:sz w:val="28"/>
          <w:szCs w:val="28"/>
        </w:rPr>
        <w:t xml:space="preserve"> </w:t>
      </w:r>
      <w:r w:rsidR="0055171F" w:rsidRPr="006D4C22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177211" w:rsidRPr="006D4C22">
        <w:rPr>
          <w:rFonts w:ascii="Angsana New" w:hAnsi="Angsana New"/>
          <w:sz w:val="28"/>
          <w:szCs w:val="28"/>
        </w:rPr>
        <w:t>31</w:t>
      </w:r>
      <w:r w:rsidR="006A2377" w:rsidRPr="006D4C22">
        <w:rPr>
          <w:rFonts w:ascii="Angsana New" w:hAnsi="Angsana New"/>
          <w:sz w:val="28"/>
          <w:szCs w:val="28"/>
        </w:rPr>
        <w:t xml:space="preserve"> </w:t>
      </w:r>
      <w:r w:rsidR="0055171F" w:rsidRPr="006D4C22">
        <w:rPr>
          <w:rFonts w:ascii="Angsana New" w:hAnsi="Angsana New"/>
          <w:sz w:val="28"/>
          <w:szCs w:val="28"/>
          <w:cs/>
        </w:rPr>
        <w:t xml:space="preserve">ธันวาคม </w:t>
      </w:r>
      <w:r w:rsidR="00177211" w:rsidRPr="006D4C22">
        <w:rPr>
          <w:rFonts w:ascii="Angsana New" w:hAnsi="Angsana New"/>
          <w:sz w:val="28"/>
          <w:szCs w:val="28"/>
        </w:rPr>
        <w:t>2561</w:t>
      </w:r>
      <w:r w:rsidR="0055171F" w:rsidRPr="006D4C22">
        <w:rPr>
          <w:rFonts w:ascii="Angsana New" w:hAnsi="Angsana New"/>
          <w:sz w:val="28"/>
          <w:szCs w:val="28"/>
        </w:rPr>
        <w:t xml:space="preserve"> </w:t>
      </w:r>
      <w:r w:rsidRPr="006D4C22">
        <w:rPr>
          <w:rFonts w:ascii="Angsana New" w:hAnsi="Angsana New"/>
          <w:sz w:val="28"/>
          <w:szCs w:val="28"/>
          <w:cs/>
        </w:rPr>
        <w:t xml:space="preserve">บริษัทตั้งค่าเผื่อหนี้สงสัยจะสูญจำนวนเงินรวม </w:t>
      </w:r>
      <w:r w:rsidR="00C740EB" w:rsidRPr="006D4C22">
        <w:rPr>
          <w:rFonts w:ascii="Angsana New" w:hAnsi="Angsana New"/>
          <w:sz w:val="28"/>
          <w:szCs w:val="28"/>
        </w:rPr>
        <w:t>187.5</w:t>
      </w:r>
      <w:r w:rsidR="0055171F" w:rsidRPr="006D4C22">
        <w:rPr>
          <w:rFonts w:ascii="Angsana New" w:hAnsi="Angsana New"/>
          <w:sz w:val="28"/>
          <w:szCs w:val="28"/>
        </w:rPr>
        <w:t xml:space="preserve"> </w:t>
      </w:r>
      <w:r w:rsidRPr="006D4C22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177211" w:rsidRPr="006D4C22">
        <w:rPr>
          <w:rFonts w:ascii="Angsana New" w:hAnsi="Angsana New"/>
          <w:sz w:val="28"/>
          <w:szCs w:val="28"/>
        </w:rPr>
        <w:t>199.1</w:t>
      </w:r>
      <w:r w:rsidR="0055171F" w:rsidRPr="006D4C22">
        <w:rPr>
          <w:rFonts w:ascii="Angsana New" w:hAnsi="Angsana New"/>
          <w:sz w:val="28"/>
          <w:szCs w:val="28"/>
        </w:rPr>
        <w:t xml:space="preserve"> </w:t>
      </w:r>
      <w:r w:rsidRPr="006D4C22">
        <w:rPr>
          <w:rFonts w:ascii="Angsana New" w:hAnsi="Angsana New"/>
          <w:sz w:val="28"/>
          <w:szCs w:val="28"/>
          <w:cs/>
        </w:rPr>
        <w:t>ล้านบาท</w:t>
      </w:r>
      <w:r w:rsidRPr="001859AF">
        <w:rPr>
          <w:rFonts w:ascii="Angsana New" w:hAnsi="Angsana New"/>
          <w:sz w:val="28"/>
          <w:szCs w:val="28"/>
          <w:cs/>
        </w:rPr>
        <w:t xml:space="preserve"> ตามลำดับ ฝ่ายบริหารของ</w:t>
      </w:r>
      <w:r w:rsidR="004E64C6" w:rsidRPr="001859AF">
        <w:rPr>
          <w:rFonts w:ascii="Angsana New" w:hAnsi="Angsana New"/>
          <w:sz w:val="28"/>
          <w:szCs w:val="28"/>
          <w:cs/>
        </w:rPr>
        <w:t>บริษัท</w:t>
      </w:r>
      <w:r w:rsidRPr="001859AF">
        <w:rPr>
          <w:rFonts w:ascii="Angsana New" w:hAnsi="Angsana New"/>
          <w:sz w:val="28"/>
          <w:szCs w:val="28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:rsidR="00CC1C36" w:rsidRDefault="00CC1C36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CC1C36" w:rsidRDefault="00CC1C36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CC1C36" w:rsidRDefault="00CC1C36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CC1C36" w:rsidRDefault="00CC1C36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E571D9" w:rsidRPr="006F71D4" w:rsidRDefault="004B00B0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859AF">
        <w:rPr>
          <w:rFonts w:ascii="Angsana New" w:hAnsi="Angsana New"/>
          <w:sz w:val="28"/>
          <w:szCs w:val="28"/>
        </w:rPr>
        <w:t xml:space="preserve"> </w:t>
      </w:r>
      <w:r w:rsidR="00E571D9" w:rsidRPr="001859AF">
        <w:rPr>
          <w:rFonts w:ascii="Angsana New" w:hAnsi="Angsana New"/>
          <w:sz w:val="28"/>
          <w:szCs w:val="28"/>
        </w:rPr>
        <w:t xml:space="preserve"> </w:t>
      </w:r>
    </w:p>
    <w:p w:rsidR="00B8760F" w:rsidRPr="00E4363B" w:rsidRDefault="00B8760F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270"/>
        <w:gridCol w:w="1440"/>
      </w:tblGrid>
      <w:tr w:rsidR="00717871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5067F3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5067F3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3DA6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3DA6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F2EAF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7E75EF" w:rsidRDefault="007E75EF" w:rsidP="007E7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="003F2EAF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748FB" w:rsidRDefault="00110DFA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160,624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166,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</w:t>
            </w:r>
          </w:p>
        </w:tc>
      </w:tr>
      <w:tr w:rsidR="003F2EAF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748FB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F2EAF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7E75E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748FB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73,373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87,719</w:t>
            </w:r>
          </w:p>
        </w:tc>
      </w:tr>
      <w:tr w:rsidR="003F2EAF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F35AA6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F35A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F2EAF" w:rsidRPr="003F2EAF" w:rsidRDefault="00110DFA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233,997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F35AA6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F2EAF" w:rsidRPr="00F35AA6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F35AA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253,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821</w:t>
            </w:r>
          </w:p>
        </w:tc>
      </w:tr>
    </w:tbl>
    <w:p w:rsidR="008877F8" w:rsidRPr="00E4363B" w:rsidRDefault="008877F8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270"/>
        <w:gridCol w:w="1440"/>
      </w:tblGrid>
      <w:tr w:rsidR="00717871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5067F3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5067F3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3DA6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3DA6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F2EAF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2EAF">
              <w:rPr>
                <w:rFonts w:asciiTheme="majorBidi" w:hAnsiTheme="majorBidi" w:cstheme="majorBidi"/>
                <w:sz w:val="28"/>
                <w:szCs w:val="28"/>
              </w:rPr>
              <w:t>340,541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3F2EAF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C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2EAF">
              <w:rPr>
                <w:rFonts w:asciiTheme="majorBidi" w:hAnsiTheme="majorBidi" w:cstheme="majorBidi"/>
                <w:sz w:val="28"/>
                <w:szCs w:val="28"/>
              </w:rPr>
              <w:t>(44,522)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(34,320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2EAF" w:rsidRPr="005067F3" w:rsidTr="00274AC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F35AA6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F35A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2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F35AA6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F2EAF" w:rsidRPr="00F35AA6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A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276,840</w:t>
            </w:r>
          </w:p>
        </w:tc>
      </w:tr>
    </w:tbl>
    <w:p w:rsidR="008877F8" w:rsidRPr="00823683" w:rsidRDefault="008877F8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F71D4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6F71D4">
        <w:rPr>
          <w:rFonts w:ascii="Angsana New" w:hAnsi="Angsana New"/>
          <w:sz w:val="28"/>
          <w:szCs w:val="28"/>
          <w:cs/>
        </w:rPr>
        <w:t xml:space="preserve">วันที่ </w:t>
      </w:r>
      <w:r w:rsidR="0055171F" w:rsidRPr="006F71D4">
        <w:rPr>
          <w:rFonts w:ascii="Angsana New" w:hAnsi="Angsana New"/>
          <w:sz w:val="28"/>
          <w:szCs w:val="28"/>
        </w:rPr>
        <w:t xml:space="preserve">31 </w:t>
      </w:r>
      <w:r w:rsidR="0055171F" w:rsidRPr="006F71D4">
        <w:rPr>
          <w:rFonts w:ascii="Angsana New" w:hAnsi="Angsana New"/>
          <w:sz w:val="28"/>
          <w:szCs w:val="28"/>
          <w:cs/>
        </w:rPr>
        <w:t xml:space="preserve">มีนาคม </w:t>
      </w:r>
      <w:r w:rsidR="0055171F" w:rsidRPr="006F71D4">
        <w:rPr>
          <w:rFonts w:ascii="Angsana New" w:hAnsi="Angsana New"/>
          <w:sz w:val="28"/>
          <w:szCs w:val="28"/>
        </w:rPr>
        <w:t>256</w:t>
      </w:r>
      <w:r w:rsidR="00DE3C0B" w:rsidRPr="006F71D4">
        <w:rPr>
          <w:rFonts w:ascii="Angsana New" w:hAnsi="Angsana New"/>
          <w:sz w:val="28"/>
          <w:szCs w:val="28"/>
        </w:rPr>
        <w:t>2</w:t>
      </w:r>
      <w:r w:rsidR="0055171F" w:rsidRPr="006F71D4">
        <w:rPr>
          <w:rFonts w:ascii="Angsana New" w:hAnsi="Angsana New"/>
          <w:sz w:val="28"/>
          <w:szCs w:val="28"/>
        </w:rPr>
        <w:t xml:space="preserve"> </w:t>
      </w:r>
      <w:r w:rsidR="0055171F" w:rsidRPr="006F71D4">
        <w:rPr>
          <w:rFonts w:ascii="Angsana New" w:hAnsi="Angsana New"/>
          <w:sz w:val="28"/>
          <w:szCs w:val="28"/>
          <w:cs/>
        </w:rPr>
        <w:t>และ</w:t>
      </w:r>
      <w:r w:rsidR="00D111A3" w:rsidRPr="006F71D4">
        <w:rPr>
          <w:rFonts w:ascii="Angsana New" w:hAnsi="Angsana New"/>
          <w:sz w:val="28"/>
          <w:szCs w:val="28"/>
          <w:cs/>
        </w:rPr>
        <w:t>วันที่</w:t>
      </w:r>
      <w:r w:rsidR="0055171F" w:rsidRPr="006F71D4">
        <w:rPr>
          <w:rFonts w:ascii="Angsana New" w:hAnsi="Angsana New"/>
          <w:sz w:val="28"/>
          <w:szCs w:val="28"/>
          <w:cs/>
        </w:rPr>
        <w:t xml:space="preserve"> </w:t>
      </w:r>
      <w:r w:rsidRPr="006F71D4">
        <w:rPr>
          <w:rFonts w:ascii="Angsana New" w:hAnsi="Angsana New"/>
          <w:sz w:val="28"/>
          <w:szCs w:val="28"/>
        </w:rPr>
        <w:t xml:space="preserve">31 </w:t>
      </w:r>
      <w:r w:rsidRPr="006F71D4">
        <w:rPr>
          <w:rFonts w:ascii="Angsana New" w:hAnsi="Angsana New"/>
          <w:sz w:val="28"/>
          <w:szCs w:val="28"/>
          <w:cs/>
        </w:rPr>
        <w:t>ธันวาคม</w:t>
      </w:r>
      <w:r w:rsidRPr="006F71D4">
        <w:rPr>
          <w:rFonts w:ascii="Angsana New" w:hAnsi="Angsana New"/>
          <w:sz w:val="28"/>
          <w:szCs w:val="28"/>
        </w:rPr>
        <w:t xml:space="preserve"> </w:t>
      </w:r>
      <w:r w:rsidR="00C7625A" w:rsidRPr="006F71D4">
        <w:rPr>
          <w:rFonts w:ascii="Angsana New" w:hAnsi="Angsana New"/>
          <w:sz w:val="28"/>
          <w:szCs w:val="28"/>
        </w:rPr>
        <w:t>256</w:t>
      </w:r>
      <w:r w:rsidR="00DE3C0B" w:rsidRPr="006F71D4">
        <w:rPr>
          <w:rFonts w:ascii="Angsana New" w:hAnsi="Angsana New"/>
          <w:sz w:val="28"/>
          <w:szCs w:val="28"/>
        </w:rPr>
        <w:t>1</w:t>
      </w:r>
      <w:r w:rsidR="00C7625A" w:rsidRPr="006F71D4">
        <w:rPr>
          <w:rFonts w:ascii="Angsana New" w:hAnsi="Angsana New"/>
          <w:sz w:val="28"/>
          <w:szCs w:val="28"/>
          <w:cs/>
        </w:rPr>
        <w:t xml:space="preserve"> </w:t>
      </w:r>
      <w:r w:rsidRPr="006F71D4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</w:t>
      </w:r>
      <w:r w:rsidRPr="00823683">
        <w:rPr>
          <w:rFonts w:ascii="Angsana New" w:hAnsi="Angsana New"/>
          <w:sz w:val="28"/>
          <w:szCs w:val="28"/>
          <w:cs/>
        </w:rPr>
        <w:t>ค้างชำระแสดงได้ดังนี้</w:t>
      </w:r>
    </w:p>
    <w:tbl>
      <w:tblPr>
        <w:tblW w:w="94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10"/>
        <w:gridCol w:w="1530"/>
        <w:gridCol w:w="270"/>
        <w:gridCol w:w="1440"/>
      </w:tblGrid>
      <w:tr w:rsidR="00717871" w:rsidRPr="005067F3" w:rsidTr="00274ACC">
        <w:tc>
          <w:tcPr>
            <w:tcW w:w="6210" w:type="dxa"/>
          </w:tcPr>
          <w:p w:rsidR="008877F8" w:rsidRPr="005067F3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8877F8" w:rsidRPr="005067F3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274ACC">
        <w:tc>
          <w:tcPr>
            <w:tcW w:w="6210" w:type="dxa"/>
          </w:tcPr>
          <w:p w:rsidR="005D252E" w:rsidRPr="005067F3" w:rsidRDefault="005D252E" w:rsidP="005D25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D252E" w:rsidRPr="005067F3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3C0B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5D252E" w:rsidRPr="005067F3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D252E" w:rsidRPr="005067F3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3C0B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F2EAF" w:rsidRPr="005067F3" w:rsidTr="00274ACC">
        <w:tc>
          <w:tcPr>
            <w:tcW w:w="6210" w:type="dxa"/>
            <w:vAlign w:val="bottom"/>
          </w:tcPr>
          <w:p w:rsidR="003F2EAF" w:rsidRPr="005067F3" w:rsidRDefault="003F2EAF" w:rsidP="003F2EA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2EAF">
              <w:rPr>
                <w:rFonts w:asciiTheme="majorBidi" w:hAnsiTheme="majorBidi" w:cstheme="majorBidi"/>
                <w:sz w:val="28"/>
                <w:szCs w:val="28"/>
              </w:rPr>
              <w:t>77,676</w:t>
            </w:r>
          </w:p>
        </w:tc>
        <w:tc>
          <w:tcPr>
            <w:tcW w:w="270" w:type="dxa"/>
          </w:tcPr>
          <w:p w:rsidR="003F2EAF" w:rsidRPr="005067F3" w:rsidRDefault="003F2EAF" w:rsidP="003F2EA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57,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</w:tr>
      <w:tr w:rsidR="003F2EAF" w:rsidRPr="005067F3" w:rsidTr="00274ACC">
        <w:tc>
          <w:tcPr>
            <w:tcW w:w="6210" w:type="dxa"/>
            <w:vAlign w:val="bottom"/>
          </w:tcPr>
          <w:p w:rsidR="003F2EAF" w:rsidRPr="005067F3" w:rsidRDefault="003F2EAF" w:rsidP="003F2EA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ค้างรับไม่เกินระยะเวลา 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2EAF">
              <w:rPr>
                <w:rFonts w:asciiTheme="majorBidi" w:hAnsiTheme="majorBidi" w:cstheme="majorBidi"/>
                <w:sz w:val="28"/>
                <w:szCs w:val="28"/>
              </w:rPr>
              <w:t>128,229</w:t>
            </w:r>
          </w:p>
        </w:tc>
        <w:tc>
          <w:tcPr>
            <w:tcW w:w="270" w:type="dxa"/>
          </w:tcPr>
          <w:p w:rsidR="003F2EAF" w:rsidRPr="005067F3" w:rsidRDefault="003F2EAF" w:rsidP="003F2EA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132,156 </w:t>
            </w:r>
          </w:p>
        </w:tc>
      </w:tr>
      <w:tr w:rsidR="003F2EAF" w:rsidRPr="005067F3" w:rsidTr="00274ACC">
        <w:tc>
          <w:tcPr>
            <w:tcW w:w="6210" w:type="dxa"/>
            <w:vAlign w:val="bottom"/>
          </w:tcPr>
          <w:p w:rsidR="003F2EAF" w:rsidRPr="005067F3" w:rsidRDefault="003F2EAF" w:rsidP="003F2EA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0F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D0F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2EAF">
              <w:rPr>
                <w:rFonts w:asciiTheme="majorBidi" w:hAnsiTheme="majorBidi" w:cstheme="majorBidi"/>
                <w:sz w:val="28"/>
                <w:szCs w:val="28"/>
              </w:rPr>
              <w:t>18,183</w:t>
            </w:r>
          </w:p>
        </w:tc>
        <w:tc>
          <w:tcPr>
            <w:tcW w:w="270" w:type="dxa"/>
          </w:tcPr>
          <w:p w:rsidR="003F2EAF" w:rsidRPr="005067F3" w:rsidRDefault="003F2EAF" w:rsidP="003F2EA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73,794 </w:t>
            </w:r>
          </w:p>
        </w:tc>
      </w:tr>
      <w:tr w:rsidR="003F2EAF" w:rsidRPr="005067F3" w:rsidTr="00274ACC">
        <w:tc>
          <w:tcPr>
            <w:tcW w:w="6210" w:type="dxa"/>
            <w:vAlign w:val="bottom"/>
          </w:tcPr>
          <w:p w:rsidR="003F2EAF" w:rsidRPr="005067F3" w:rsidRDefault="003F2EAF" w:rsidP="003F2EA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2EAF">
              <w:rPr>
                <w:rFonts w:asciiTheme="majorBidi" w:hAnsiTheme="majorBidi" w:cstheme="majorBidi"/>
                <w:sz w:val="28"/>
                <w:szCs w:val="28"/>
              </w:rPr>
              <w:t>116,453</w:t>
            </w:r>
          </w:p>
        </w:tc>
        <w:tc>
          <w:tcPr>
            <w:tcW w:w="270" w:type="dxa"/>
          </w:tcPr>
          <w:p w:rsidR="003F2EAF" w:rsidRPr="005067F3" w:rsidRDefault="003F2EAF" w:rsidP="003F2EA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47,347</w:t>
            </w:r>
          </w:p>
        </w:tc>
      </w:tr>
      <w:tr w:rsidR="003F2EAF" w:rsidRPr="005067F3" w:rsidTr="00274ACC">
        <w:tc>
          <w:tcPr>
            <w:tcW w:w="6210" w:type="dxa"/>
            <w:vAlign w:val="bottom"/>
          </w:tcPr>
          <w:p w:rsidR="003F2EAF" w:rsidRPr="005067F3" w:rsidRDefault="003F2EAF" w:rsidP="003F2EA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2EAF">
              <w:rPr>
                <w:rFonts w:asciiTheme="majorBidi" w:hAnsiTheme="majorBidi" w:cstheme="majorBidi"/>
                <w:sz w:val="28"/>
                <w:szCs w:val="28"/>
              </w:rPr>
              <w:t>340,541</w:t>
            </w:r>
          </w:p>
        </w:tc>
        <w:tc>
          <w:tcPr>
            <w:tcW w:w="270" w:type="dxa"/>
          </w:tcPr>
          <w:p w:rsidR="003F2EAF" w:rsidRPr="005067F3" w:rsidRDefault="003F2EAF" w:rsidP="003F2EA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311,1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F2EAF" w:rsidRPr="005067F3" w:rsidTr="00274ACC">
        <w:tc>
          <w:tcPr>
            <w:tcW w:w="6210" w:type="dxa"/>
            <w:vAlign w:val="bottom"/>
          </w:tcPr>
          <w:p w:rsidR="003F2EAF" w:rsidRPr="005067F3" w:rsidRDefault="003F2EAF" w:rsidP="003F2EA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C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C1C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2EAF">
              <w:rPr>
                <w:rFonts w:asciiTheme="majorBidi" w:hAnsiTheme="majorBidi" w:cstheme="majorBidi"/>
                <w:sz w:val="28"/>
                <w:szCs w:val="28"/>
              </w:rPr>
              <w:t>(44,522)</w:t>
            </w:r>
          </w:p>
        </w:tc>
        <w:tc>
          <w:tcPr>
            <w:tcW w:w="270" w:type="dxa"/>
          </w:tcPr>
          <w:p w:rsidR="003F2EAF" w:rsidRPr="005067F3" w:rsidRDefault="003F2EAF" w:rsidP="003F2EA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(34,320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2EAF" w:rsidRPr="005067F3" w:rsidTr="00274ACC">
        <w:tc>
          <w:tcPr>
            <w:tcW w:w="6210" w:type="dxa"/>
            <w:vAlign w:val="bottom"/>
          </w:tcPr>
          <w:p w:rsidR="003F2EAF" w:rsidRPr="00673CB1" w:rsidRDefault="003F2EAF" w:rsidP="003F2EA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F2EAF" w:rsidRP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2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296,019</w:t>
            </w:r>
          </w:p>
        </w:tc>
        <w:tc>
          <w:tcPr>
            <w:tcW w:w="270" w:type="dxa"/>
          </w:tcPr>
          <w:p w:rsidR="003F2EAF" w:rsidRPr="00673CB1" w:rsidRDefault="003F2EAF" w:rsidP="003F2EA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F2EAF" w:rsidRPr="00673CB1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276,840</w:t>
            </w:r>
          </w:p>
        </w:tc>
      </w:tr>
    </w:tbl>
    <w:p w:rsidR="00966180" w:rsidRPr="00E4363B" w:rsidRDefault="001B598E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b/>
          <w:bCs/>
          <w:cs/>
        </w:rPr>
        <w:br w:type="page"/>
      </w:r>
      <w:r w:rsidR="00966180" w:rsidRPr="00E4363B">
        <w:rPr>
          <w:b/>
          <w:bCs/>
          <w:u w:val="none"/>
          <w:cs/>
        </w:rPr>
        <w:t xml:space="preserve">เงินลงทุนในหลักทรัพย์ </w:t>
      </w: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260"/>
        <w:gridCol w:w="270"/>
        <w:gridCol w:w="1260"/>
        <w:gridCol w:w="270"/>
        <w:gridCol w:w="1278"/>
      </w:tblGrid>
      <w:tr w:rsidR="003F2EAF" w:rsidRPr="005067F3" w:rsidTr="00644205">
        <w:trPr>
          <w:tblHeader/>
        </w:trPr>
        <w:tc>
          <w:tcPr>
            <w:tcW w:w="3240" w:type="dxa"/>
          </w:tcPr>
          <w:p w:rsidR="003F2EAF" w:rsidRPr="005067F3" w:rsidRDefault="003F2EAF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bottom w:val="single" w:sz="4" w:space="0" w:color="auto"/>
            </w:tcBorders>
          </w:tcPr>
          <w:p w:rsidR="003F2EAF" w:rsidRPr="005067F3" w:rsidRDefault="003F2EAF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F2EAF" w:rsidRPr="005067F3" w:rsidTr="00644205">
        <w:trPr>
          <w:tblHeader/>
        </w:trPr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F2EAF" w:rsidRPr="005067F3" w:rsidTr="004B7DB1">
        <w:trPr>
          <w:tblHeader/>
        </w:trPr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EAF" w:rsidRPr="005067F3" w:rsidTr="004B7DB1">
        <w:trPr>
          <w:tblHeader/>
        </w:trPr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:rsid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  <w:tcBorders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F2EAF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F2EAF" w:rsidRPr="005067F3" w:rsidTr="004B7DB1"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EAF" w:rsidRPr="005067F3" w:rsidTr="004B7DB1">
        <w:trPr>
          <w:trHeight w:val="279"/>
        </w:trPr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110DFA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1,978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3,426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3,035</w:t>
            </w:r>
          </w:p>
        </w:tc>
      </w:tr>
      <w:tr w:rsidR="003F2EAF" w:rsidRPr="005067F3" w:rsidTr="004B7DB1"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1,8</w:t>
            </w:r>
            <w:r w:rsidR="00110DFA">
              <w:rPr>
                <w:rFonts w:asciiTheme="majorBidi" w:eastAsia="Cordia New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110DFA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1,863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46,427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46,899</w:t>
            </w:r>
          </w:p>
        </w:tc>
      </w:tr>
      <w:tr w:rsidR="003F2EAF" w:rsidRPr="005067F3" w:rsidDel="00753ADD" w:rsidTr="004B7DB1"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C2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644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2EAF" w:rsidRPr="001565C3" w:rsidDel="00753ADD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F2EAF" w:rsidRPr="005067F3" w:rsidTr="004B7DB1">
        <w:tc>
          <w:tcPr>
            <w:tcW w:w="3240" w:type="dxa"/>
          </w:tcPr>
          <w:p w:rsidR="003F2EAF" w:rsidRPr="005067F3" w:rsidRDefault="003F2EAF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3F2EAF" w:rsidRPr="001565C3" w:rsidRDefault="00110DFA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(266</w:t>
            </w:r>
            <w:r w:rsidR="003F2EAF"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9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F2EAF" w:rsidRPr="005067F3" w:rsidTr="004B7DB1">
        <w:tc>
          <w:tcPr>
            <w:tcW w:w="3240" w:type="dxa"/>
            <w:tcBorders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3,84</w:t>
            </w:r>
            <w:r w:rsidR="00110DFA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2EAF" w:rsidRPr="001565C3" w:rsidRDefault="00110DFA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3,841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49,934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49,934</w:t>
            </w:r>
          </w:p>
        </w:tc>
      </w:tr>
      <w:tr w:rsidR="003F2EAF" w:rsidRPr="005067F3" w:rsidTr="004B7DB1">
        <w:tc>
          <w:tcPr>
            <w:tcW w:w="3240" w:type="dxa"/>
            <w:tcBorders>
              <w:bottom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vAlign w:val="bottom"/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3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F2EAF" w:rsidRPr="005067F3" w:rsidTr="004B7DB1"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4B7DB1">
        <w:tc>
          <w:tcPr>
            <w:tcW w:w="3240" w:type="dxa"/>
            <w:tcBorders>
              <w:bottom w:val="nil"/>
            </w:tcBorders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5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665AF8" w:rsidRPr="005067F3" w:rsidTr="004B7DB1">
        <w:tc>
          <w:tcPr>
            <w:tcW w:w="3240" w:type="dxa"/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25,999</w:t>
            </w:r>
          </w:p>
        </w:tc>
        <w:tc>
          <w:tcPr>
            <w:tcW w:w="270" w:type="dxa"/>
            <w:tcBorders>
              <w:top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110DFA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53,221</w:t>
            </w:r>
          </w:p>
        </w:tc>
        <w:tc>
          <w:tcPr>
            <w:tcW w:w="270" w:type="dxa"/>
            <w:tcBorders>
              <w:top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25,999</w:t>
            </w:r>
          </w:p>
        </w:tc>
        <w:tc>
          <w:tcPr>
            <w:tcW w:w="270" w:type="dxa"/>
            <w:tcBorders>
              <w:top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665AF8" w:rsidRPr="005067F3" w:rsidTr="004B7DB1">
        <w:tc>
          <w:tcPr>
            <w:tcW w:w="3240" w:type="dxa"/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C2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Del="00753ADD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Del="00753ADD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4B7DB1">
        <w:tc>
          <w:tcPr>
            <w:tcW w:w="3240" w:type="dxa"/>
            <w:tcBorders>
              <w:bottom w:val="nil"/>
            </w:tcBorders>
          </w:tcPr>
          <w:p w:rsidR="00665AF8" w:rsidRPr="005067F3" w:rsidRDefault="00665AF8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27,1</w:t>
            </w:r>
            <w:r w:rsidR="00110DFA">
              <w:rPr>
                <w:rFonts w:asciiTheme="majorBidi" w:eastAsia="Cordia New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26,013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665AF8" w:rsidRPr="005067F3" w:rsidTr="004B7DB1">
        <w:tc>
          <w:tcPr>
            <w:tcW w:w="3240" w:type="dxa"/>
            <w:tcBorders>
              <w:bottom w:val="nil"/>
            </w:tcBorders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65AF8" w:rsidRPr="001565C3" w:rsidRDefault="00110DFA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53,221</w:t>
            </w:r>
          </w:p>
        </w:tc>
        <w:tc>
          <w:tcPr>
            <w:tcW w:w="27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53,2</w:t>
            </w:r>
            <w:r w:rsidR="00110DFA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  <w:tc>
          <w:tcPr>
            <w:tcW w:w="27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3F2EAF" w:rsidRPr="005067F3" w:rsidTr="00CC1C36">
        <w:trPr>
          <w:trHeight w:val="213"/>
        </w:trPr>
        <w:tc>
          <w:tcPr>
            <w:tcW w:w="3240" w:type="dxa"/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vAlign w:val="bottom"/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F2EAF" w:rsidRPr="005067F3" w:rsidTr="004B7DB1">
        <w:tc>
          <w:tcPr>
            <w:tcW w:w="3240" w:type="dxa"/>
            <w:tcBorders>
              <w:top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3F2EAF" w:rsidRPr="001565C3" w:rsidRDefault="003F2EAF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4B7DB1">
        <w:tc>
          <w:tcPr>
            <w:tcW w:w="3240" w:type="dxa"/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20,007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4B7DB1">
        <w:tc>
          <w:tcPr>
            <w:tcW w:w="3240" w:type="dxa"/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Del="00753ADD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4B7DB1">
        <w:tc>
          <w:tcPr>
            <w:tcW w:w="3240" w:type="dxa"/>
            <w:tcBorders>
              <w:bottom w:val="nil"/>
            </w:tcBorders>
          </w:tcPr>
          <w:p w:rsidR="00665AF8" w:rsidRPr="005067F3" w:rsidRDefault="00665AF8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8" w:firstLine="4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665AF8" w:rsidRPr="001565C3" w:rsidRDefault="00110DFA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106,809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109,277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4B7DB1">
        <w:tc>
          <w:tcPr>
            <w:tcW w:w="3240" w:type="dxa"/>
            <w:tcBorders>
              <w:bottom w:val="nil"/>
            </w:tcBorders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126,81</w:t>
            </w:r>
            <w:r w:rsidR="00110DFA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129,293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4B7DB1">
        <w:tc>
          <w:tcPr>
            <w:tcW w:w="3240" w:type="dxa"/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4B7DB1">
        <w:tc>
          <w:tcPr>
            <w:tcW w:w="3240" w:type="dxa"/>
            <w:tcBorders>
              <w:top w:val="nil"/>
              <w:bottom w:val="nil"/>
            </w:tcBorders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665AF8">
        <w:tc>
          <w:tcPr>
            <w:tcW w:w="3240" w:type="dxa"/>
          </w:tcPr>
          <w:p w:rsidR="00665AF8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665AF8" w:rsidRPr="005067F3" w:rsidRDefault="00665AF8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44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6D4C22">
        <w:tc>
          <w:tcPr>
            <w:tcW w:w="3240" w:type="dxa"/>
          </w:tcPr>
          <w:p w:rsidR="00665AF8" w:rsidRPr="005067F3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665AF8" w:rsidRPr="005067F3" w:rsidTr="006D4C22">
        <w:trPr>
          <w:trHeight w:val="225"/>
        </w:trPr>
        <w:tc>
          <w:tcPr>
            <w:tcW w:w="3240" w:type="dxa"/>
            <w:tcBorders>
              <w:bottom w:val="nil"/>
            </w:tcBorders>
          </w:tcPr>
          <w:p w:rsidR="00665AF8" w:rsidRPr="00673CB1" w:rsidRDefault="00665AF8" w:rsidP="0066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:rsidR="00665AF8" w:rsidRPr="001565C3" w:rsidRDefault="00110DFA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185,429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665AF8" w:rsidRPr="001565C3" w:rsidRDefault="00665AF8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665AF8" w:rsidRPr="001565C3" w:rsidRDefault="00665AF8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665AF8" w:rsidRPr="001565C3" w:rsidRDefault="00665AF8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:rsidR="00665AF8" w:rsidRPr="001565C3" w:rsidRDefault="00665AF8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232,850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665AF8" w:rsidRPr="001565C3" w:rsidRDefault="00665AF8" w:rsidP="0015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:rsidR="00281184" w:rsidRPr="00C01A90" w:rsidRDefault="00957DD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</w:rPr>
        <w:br w:type="page"/>
      </w:r>
      <w:r w:rsidR="005D252E" w:rsidRPr="00C01A90">
        <w:rPr>
          <w:rFonts w:ascii="Angsana New" w:hAnsi="Angsana New"/>
          <w:sz w:val="28"/>
          <w:szCs w:val="28"/>
          <w:cs/>
        </w:rPr>
        <w:t>เงินลงทุนที่จะถือจนครบกำหนด ณ วันที่</w:t>
      </w:r>
      <w:r w:rsidR="005D252E" w:rsidRPr="00C01A90">
        <w:rPr>
          <w:rFonts w:ascii="Angsana New" w:hAnsi="Angsana New"/>
          <w:sz w:val="28"/>
          <w:szCs w:val="28"/>
        </w:rPr>
        <w:t xml:space="preserve"> 31 </w:t>
      </w:r>
      <w:r w:rsidR="005D252E" w:rsidRPr="00C01A90">
        <w:rPr>
          <w:rFonts w:ascii="Angsana New" w:hAnsi="Angsana New"/>
          <w:sz w:val="28"/>
          <w:szCs w:val="28"/>
          <w:cs/>
        </w:rPr>
        <w:t xml:space="preserve">มีนาคม </w:t>
      </w:r>
      <w:r w:rsidR="005D252E" w:rsidRPr="00C01A90">
        <w:rPr>
          <w:rFonts w:ascii="Angsana New" w:hAnsi="Angsana New"/>
          <w:sz w:val="28"/>
          <w:szCs w:val="28"/>
        </w:rPr>
        <w:t>256</w:t>
      </w:r>
      <w:r w:rsidR="00526427" w:rsidRPr="00C01A90">
        <w:rPr>
          <w:rFonts w:ascii="Angsana New" w:hAnsi="Angsana New"/>
          <w:sz w:val="28"/>
          <w:szCs w:val="28"/>
        </w:rPr>
        <w:t>2</w:t>
      </w:r>
      <w:r w:rsidR="005D252E" w:rsidRPr="00C01A90">
        <w:rPr>
          <w:rFonts w:ascii="Angsana New" w:hAnsi="Angsana New"/>
          <w:sz w:val="28"/>
          <w:szCs w:val="28"/>
        </w:rPr>
        <w:t xml:space="preserve"> </w:t>
      </w:r>
      <w:r w:rsidR="005D252E" w:rsidRPr="00C01A9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D252E" w:rsidRPr="00C01A90">
        <w:rPr>
          <w:rFonts w:ascii="Angsana New" w:hAnsi="Angsana New"/>
          <w:sz w:val="28"/>
          <w:szCs w:val="28"/>
        </w:rPr>
        <w:t xml:space="preserve">31 </w:t>
      </w:r>
      <w:r w:rsidR="005D252E" w:rsidRPr="00C01A90">
        <w:rPr>
          <w:rFonts w:ascii="Angsana New" w:hAnsi="Angsana New"/>
          <w:sz w:val="28"/>
          <w:szCs w:val="28"/>
          <w:cs/>
        </w:rPr>
        <w:t xml:space="preserve">ธันวาคม </w:t>
      </w:r>
      <w:r w:rsidR="005D252E" w:rsidRPr="00C01A90">
        <w:rPr>
          <w:rFonts w:ascii="Angsana New" w:hAnsi="Angsana New"/>
          <w:sz w:val="28"/>
          <w:szCs w:val="28"/>
        </w:rPr>
        <w:t>256</w:t>
      </w:r>
      <w:r w:rsidR="00526427" w:rsidRPr="00C01A90">
        <w:rPr>
          <w:rFonts w:ascii="Angsana New" w:hAnsi="Angsana New"/>
          <w:sz w:val="28"/>
          <w:szCs w:val="28"/>
        </w:rPr>
        <w:t>1</w:t>
      </w:r>
      <w:r w:rsidR="005D252E" w:rsidRPr="00C01A90">
        <w:rPr>
          <w:rFonts w:ascii="Angsana New" w:hAnsi="Angsana New"/>
          <w:sz w:val="28"/>
          <w:szCs w:val="28"/>
          <w:cs/>
        </w:rPr>
        <w:t xml:space="preserve"> มีระยะเวลาครบกำหนด 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260"/>
        <w:gridCol w:w="270"/>
        <w:gridCol w:w="1170"/>
      </w:tblGrid>
      <w:tr w:rsidR="00717871" w:rsidRPr="005067F3" w:rsidTr="006342B5">
        <w:trPr>
          <w:cantSplit/>
        </w:trPr>
        <w:tc>
          <w:tcPr>
            <w:tcW w:w="3780" w:type="dxa"/>
          </w:tcPr>
          <w:p w:rsidR="00281184" w:rsidRPr="005067F3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535FC2" w:rsidRPr="005067F3" w:rsidTr="006342B5">
        <w:trPr>
          <w:cantSplit/>
        </w:trPr>
        <w:tc>
          <w:tcPr>
            <w:tcW w:w="3780" w:type="dxa"/>
          </w:tcPr>
          <w:p w:rsidR="00535FC2" w:rsidRPr="005067F3" w:rsidRDefault="00535FC2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17871" w:rsidRPr="005067F3" w:rsidTr="006342B5">
        <w:trPr>
          <w:cantSplit/>
        </w:trPr>
        <w:tc>
          <w:tcPr>
            <w:tcW w:w="3780" w:type="dxa"/>
          </w:tcPr>
          <w:p w:rsidR="00281184" w:rsidRPr="005067F3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281184" w:rsidRPr="005067F3" w:rsidRDefault="005D252E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6427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871" w:rsidRPr="005067F3" w:rsidTr="006342B5">
        <w:trPr>
          <w:cantSplit/>
        </w:trPr>
        <w:tc>
          <w:tcPr>
            <w:tcW w:w="3780" w:type="dxa"/>
          </w:tcPr>
          <w:p w:rsidR="00281184" w:rsidRPr="005067F3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6342B5">
        <w:trPr>
          <w:cantSplit/>
        </w:trPr>
        <w:tc>
          <w:tcPr>
            <w:tcW w:w="3780" w:type="dxa"/>
          </w:tcPr>
          <w:p w:rsidR="00281184" w:rsidRPr="005067F3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5678" w:rsidRPr="005067F3" w:rsidTr="006342B5">
        <w:trPr>
          <w:cantSplit/>
        </w:trPr>
        <w:tc>
          <w:tcPr>
            <w:tcW w:w="378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:rsidR="009E5678" w:rsidRPr="00D0567B" w:rsidRDefault="00110DF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20,007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5678" w:rsidRPr="00D0567B" w:rsidRDefault="00110DF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20,007</w:t>
            </w:r>
          </w:p>
        </w:tc>
      </w:tr>
      <w:tr w:rsidR="009E5678" w:rsidRPr="005067F3" w:rsidTr="006342B5">
        <w:trPr>
          <w:cantSplit/>
        </w:trPr>
        <w:tc>
          <w:tcPr>
            <w:tcW w:w="378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678" w:rsidRPr="005067F3" w:rsidTr="006342B5">
        <w:trPr>
          <w:cantSplit/>
        </w:trPr>
        <w:tc>
          <w:tcPr>
            <w:tcW w:w="3780" w:type="dxa"/>
          </w:tcPr>
          <w:p w:rsidR="009E5678" w:rsidRPr="005067F3" w:rsidRDefault="009E5678" w:rsidP="009E5678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5678" w:rsidRPr="00D0567B" w:rsidRDefault="00110DF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106,809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5678" w:rsidRPr="00D0567B" w:rsidRDefault="00110DF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106,809</w:t>
            </w:r>
          </w:p>
        </w:tc>
      </w:tr>
      <w:tr w:rsidR="009E5678" w:rsidRPr="005067F3" w:rsidTr="006342B5">
        <w:trPr>
          <w:cantSplit/>
        </w:trPr>
        <w:tc>
          <w:tcPr>
            <w:tcW w:w="3780" w:type="dxa"/>
          </w:tcPr>
          <w:p w:rsidR="009E5678" w:rsidRPr="00673CB1" w:rsidRDefault="009E5678" w:rsidP="009E5678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678" w:rsidRPr="00D0567B" w:rsidRDefault="00110DF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126,816</w:t>
            </w:r>
          </w:p>
        </w:tc>
        <w:tc>
          <w:tcPr>
            <w:tcW w:w="270" w:type="dxa"/>
            <w:vAlign w:val="bottom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678" w:rsidRPr="00D0567B" w:rsidRDefault="00110DF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126,816</w:t>
            </w:r>
          </w:p>
        </w:tc>
      </w:tr>
    </w:tbl>
    <w:p w:rsidR="00957DDA" w:rsidRPr="005067F3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260"/>
        <w:gridCol w:w="270"/>
        <w:gridCol w:w="1170"/>
      </w:tblGrid>
      <w:tr w:rsidR="00717871" w:rsidRPr="005067F3" w:rsidTr="006342B5">
        <w:trPr>
          <w:cantSplit/>
        </w:trPr>
        <w:tc>
          <w:tcPr>
            <w:tcW w:w="3780" w:type="dxa"/>
          </w:tcPr>
          <w:p w:rsidR="00957DDA" w:rsidRPr="005067F3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535FC2" w:rsidRPr="005067F3" w:rsidTr="006342B5">
        <w:trPr>
          <w:cantSplit/>
        </w:trPr>
        <w:tc>
          <w:tcPr>
            <w:tcW w:w="3780" w:type="dxa"/>
          </w:tcPr>
          <w:p w:rsidR="00535FC2" w:rsidRPr="005067F3" w:rsidRDefault="00535FC2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17871" w:rsidRPr="005067F3" w:rsidTr="006342B5">
        <w:trPr>
          <w:cantSplit/>
        </w:trPr>
        <w:tc>
          <w:tcPr>
            <w:tcW w:w="3780" w:type="dxa"/>
          </w:tcPr>
          <w:p w:rsidR="00957DDA" w:rsidRPr="005067F3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957DDA" w:rsidRPr="005067F3" w:rsidRDefault="005D252E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6427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6342B5">
        <w:trPr>
          <w:cantSplit/>
        </w:trPr>
        <w:tc>
          <w:tcPr>
            <w:tcW w:w="3780" w:type="dxa"/>
          </w:tcPr>
          <w:p w:rsidR="00957DDA" w:rsidRPr="005067F3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6342B5">
        <w:trPr>
          <w:cantSplit/>
        </w:trPr>
        <w:tc>
          <w:tcPr>
            <w:tcW w:w="3780" w:type="dxa"/>
          </w:tcPr>
          <w:p w:rsidR="00957DDA" w:rsidRPr="005067F3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6427" w:rsidRPr="005067F3" w:rsidTr="006342B5">
        <w:trPr>
          <w:cantSplit/>
        </w:trPr>
        <w:tc>
          <w:tcPr>
            <w:tcW w:w="3780" w:type="dxa"/>
          </w:tcPr>
          <w:p w:rsidR="00526427" w:rsidRPr="005067F3" w:rsidRDefault="00526427" w:rsidP="0052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49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78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6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</w:tr>
      <w:tr w:rsidR="00526427" w:rsidRPr="005067F3" w:rsidTr="006342B5">
        <w:trPr>
          <w:cantSplit/>
        </w:trPr>
        <w:tc>
          <w:tcPr>
            <w:tcW w:w="3780" w:type="dxa"/>
          </w:tcPr>
          <w:p w:rsidR="00526427" w:rsidRPr="005067F3" w:rsidRDefault="00526427" w:rsidP="0052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26427" w:rsidRPr="005067F3" w:rsidTr="006342B5">
        <w:trPr>
          <w:cantSplit/>
        </w:trPr>
        <w:tc>
          <w:tcPr>
            <w:tcW w:w="3780" w:type="dxa"/>
          </w:tcPr>
          <w:p w:rsidR="00526427" w:rsidRPr="005067F3" w:rsidRDefault="00526427" w:rsidP="00526427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109,27</w:t>
            </w:r>
            <w:r w:rsidR="00244DFE"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109,27</w:t>
            </w:r>
            <w:r w:rsidR="005E40F7"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</w:tr>
      <w:tr w:rsidR="00526427" w:rsidRPr="005067F3" w:rsidTr="006342B5">
        <w:trPr>
          <w:cantSplit/>
          <w:trHeight w:val="431"/>
        </w:trPr>
        <w:tc>
          <w:tcPr>
            <w:tcW w:w="3780" w:type="dxa"/>
          </w:tcPr>
          <w:p w:rsidR="00526427" w:rsidRPr="00673CB1" w:rsidRDefault="00526427" w:rsidP="00526427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6427" w:rsidRPr="007817D5" w:rsidRDefault="00113ADE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  <w:tc>
          <w:tcPr>
            <w:tcW w:w="270" w:type="dxa"/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6427" w:rsidRPr="007817D5" w:rsidRDefault="00113ADE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</w:tr>
    </w:tbl>
    <w:p w:rsidR="00D16021" w:rsidRPr="00D16021" w:rsidRDefault="00D16021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12"/>
          <w:szCs w:val="12"/>
        </w:rPr>
      </w:pPr>
    </w:p>
    <w:p w:rsidR="000763B1" w:rsidRPr="006C127D" w:rsidRDefault="000763B1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9D63D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9D63DC">
        <w:rPr>
          <w:rFonts w:ascii="Angsana New" w:hAnsi="Angsana New"/>
          <w:spacing w:val="-4"/>
          <w:sz w:val="28"/>
          <w:szCs w:val="28"/>
        </w:rPr>
        <w:t xml:space="preserve">31 </w:t>
      </w:r>
      <w:r w:rsidRPr="009D63DC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Pr="009D63DC">
        <w:rPr>
          <w:rFonts w:ascii="Angsana New" w:hAnsi="Angsana New"/>
          <w:spacing w:val="-4"/>
          <w:sz w:val="28"/>
          <w:szCs w:val="28"/>
        </w:rPr>
        <w:t xml:space="preserve">2562 </w:t>
      </w:r>
      <w:r w:rsidRPr="009D63DC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9D63DC">
        <w:rPr>
          <w:rFonts w:ascii="Angsana New" w:hAnsi="Angsana New"/>
          <w:spacing w:val="-4"/>
          <w:sz w:val="28"/>
          <w:szCs w:val="28"/>
        </w:rPr>
        <w:t xml:space="preserve">31 </w:t>
      </w:r>
      <w:r w:rsidRPr="009D63DC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9D63DC">
        <w:rPr>
          <w:rFonts w:ascii="Angsana New" w:hAnsi="Angsana New"/>
          <w:spacing w:val="-4"/>
          <w:sz w:val="28"/>
          <w:szCs w:val="28"/>
        </w:rPr>
        <w:t xml:space="preserve">2561 </w:t>
      </w:r>
      <w:r w:rsidRPr="009D63DC">
        <w:rPr>
          <w:rFonts w:ascii="Angsana New" w:hAnsi="Angsana New"/>
          <w:spacing w:val="-4"/>
          <w:sz w:val="28"/>
          <w:szCs w:val="28"/>
          <w:cs/>
        </w:rPr>
        <w:t>เงินลงทุนที่จะถือจนครบกำหนดจำนวนเงิน</w:t>
      </w:r>
      <w:r w:rsidRPr="009D63D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63DC" w:rsidRPr="009D63DC">
        <w:rPr>
          <w:rFonts w:ascii="Angsana New" w:hAnsi="Angsana New"/>
          <w:spacing w:val="-4"/>
          <w:sz w:val="28"/>
          <w:szCs w:val="28"/>
        </w:rPr>
        <w:t>114.4</w:t>
      </w:r>
      <w:r w:rsidRPr="009D63DC">
        <w:rPr>
          <w:rFonts w:ascii="Angsana New" w:hAnsi="Angsana New"/>
          <w:spacing w:val="-4"/>
          <w:sz w:val="28"/>
          <w:szCs w:val="28"/>
        </w:rPr>
        <w:t xml:space="preserve"> </w:t>
      </w:r>
      <w:r w:rsidRPr="009D63DC">
        <w:rPr>
          <w:rFonts w:ascii="Angsana New" w:hAnsi="Angsana New"/>
          <w:spacing w:val="-4"/>
          <w:sz w:val="28"/>
          <w:szCs w:val="28"/>
          <w:cs/>
        </w:rPr>
        <w:t>ล้าน</w:t>
      </w:r>
      <w:r w:rsidR="00FF408B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="000816D6">
        <w:rPr>
          <w:rFonts w:ascii="Angsana New" w:hAnsi="Angsana New" w:hint="cs"/>
          <w:spacing w:val="-4"/>
          <w:sz w:val="28"/>
          <w:szCs w:val="28"/>
          <w:cs/>
        </w:rPr>
        <w:t>เท่ากันทั้งสองงวด</w:t>
      </w:r>
      <w:r w:rsidR="009D63DC">
        <w:rPr>
          <w:rFonts w:ascii="Angsana New" w:hAnsi="Angsana New" w:hint="cs"/>
          <w:sz w:val="28"/>
          <w:szCs w:val="28"/>
          <w:cs/>
        </w:rPr>
        <w:t xml:space="preserve"> </w:t>
      </w:r>
      <w:r w:rsidRPr="000763B1">
        <w:rPr>
          <w:rFonts w:ascii="Angsana New" w:hAnsi="Angsana New"/>
          <w:sz w:val="28"/>
          <w:szCs w:val="28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Pr="000763B1">
        <w:rPr>
          <w:rFonts w:ascii="Angsana New" w:hAnsi="Angsana New"/>
          <w:sz w:val="28"/>
          <w:szCs w:val="28"/>
        </w:rPr>
        <w:t>26</w:t>
      </w:r>
      <w:r w:rsidRPr="000763B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0763B1">
        <w:rPr>
          <w:rFonts w:ascii="Angsana New" w:hAnsi="Angsana New"/>
          <w:sz w:val="28"/>
          <w:szCs w:val="28"/>
        </w:rPr>
        <w:t>27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:rsidR="0013198A" w:rsidRDefault="0013198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63075">
        <w:rPr>
          <w:rFonts w:ascii="Angsana New" w:hAnsi="Angsana New"/>
          <w:sz w:val="28"/>
          <w:szCs w:val="28"/>
          <w:cs/>
        </w:rPr>
        <w:t xml:space="preserve">ณ </w:t>
      </w:r>
      <w:r w:rsidR="005D252E" w:rsidRPr="00A63075">
        <w:rPr>
          <w:rFonts w:ascii="Angsana New" w:hAnsi="Angsana New"/>
          <w:sz w:val="28"/>
          <w:szCs w:val="28"/>
          <w:cs/>
        </w:rPr>
        <w:t xml:space="preserve">วันที่ </w:t>
      </w:r>
      <w:r w:rsidR="005D252E" w:rsidRPr="00A63075">
        <w:rPr>
          <w:rFonts w:ascii="Angsana New" w:hAnsi="Angsana New"/>
          <w:sz w:val="28"/>
          <w:szCs w:val="28"/>
        </w:rPr>
        <w:t xml:space="preserve">31 </w:t>
      </w:r>
      <w:r w:rsidR="00D03CBF">
        <w:rPr>
          <w:rFonts w:ascii="Angsana New" w:hAnsi="Angsana New" w:hint="cs"/>
          <w:sz w:val="28"/>
          <w:szCs w:val="28"/>
          <w:cs/>
        </w:rPr>
        <w:t>ธันวาคม</w:t>
      </w:r>
      <w:r w:rsidR="005D252E" w:rsidRPr="00A63075">
        <w:rPr>
          <w:rFonts w:ascii="Angsana New" w:hAnsi="Angsana New"/>
          <w:sz w:val="28"/>
          <w:szCs w:val="28"/>
          <w:cs/>
        </w:rPr>
        <w:t xml:space="preserve"> </w:t>
      </w:r>
      <w:r w:rsidR="005D252E" w:rsidRPr="00A63075">
        <w:rPr>
          <w:rFonts w:ascii="Angsana New" w:hAnsi="Angsana New"/>
          <w:sz w:val="28"/>
          <w:szCs w:val="28"/>
        </w:rPr>
        <w:t>256</w:t>
      </w:r>
      <w:r w:rsidR="001A222B">
        <w:rPr>
          <w:rFonts w:ascii="Angsana New" w:hAnsi="Angsana New"/>
          <w:sz w:val="28"/>
          <w:szCs w:val="28"/>
        </w:rPr>
        <w:t xml:space="preserve">1 </w:t>
      </w:r>
      <w:r w:rsidRPr="00A63075">
        <w:rPr>
          <w:rFonts w:ascii="Angsana New" w:hAnsi="Angsana New"/>
          <w:sz w:val="28"/>
          <w:szCs w:val="28"/>
          <w:cs/>
        </w:rPr>
        <w:t>เงินฝากประจำจำนวนเงิน</w:t>
      </w:r>
      <w:r w:rsidR="00673CB1" w:rsidRPr="00A63075">
        <w:rPr>
          <w:rFonts w:ascii="Angsana New" w:hAnsi="Angsana New" w:hint="cs"/>
          <w:sz w:val="28"/>
          <w:szCs w:val="28"/>
          <w:cs/>
        </w:rPr>
        <w:t xml:space="preserve"> </w:t>
      </w:r>
      <w:r w:rsidR="00D16021">
        <w:rPr>
          <w:rFonts w:ascii="Angsana New" w:hAnsi="Angsana New"/>
          <w:sz w:val="28"/>
          <w:szCs w:val="28"/>
        </w:rPr>
        <w:t xml:space="preserve">2 </w:t>
      </w:r>
      <w:r w:rsidRPr="00A63075">
        <w:rPr>
          <w:rFonts w:ascii="Angsana New" w:hAnsi="Angsana New"/>
          <w:sz w:val="28"/>
          <w:szCs w:val="28"/>
          <w:cs/>
        </w:rPr>
        <w:t>ล้านบาท ได้ถูกจำนำเป็นหลักทรัพย์ค้ำประกันวงเงินสินเชื่อกับธนาคารในประเทศแห่งหนึ่งตามที่กล่าวไว้ใน</w:t>
      </w:r>
      <w:r w:rsidRPr="00C01A90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B310F5">
        <w:rPr>
          <w:rFonts w:ascii="Angsana New" w:hAnsi="Angsana New"/>
          <w:sz w:val="28"/>
          <w:szCs w:val="28"/>
        </w:rPr>
        <w:t xml:space="preserve">29 </w:t>
      </w:r>
      <w:r w:rsidR="00B310F5">
        <w:rPr>
          <w:rFonts w:ascii="Angsana New" w:hAnsi="Angsana New" w:hint="cs"/>
          <w:sz w:val="28"/>
          <w:szCs w:val="28"/>
          <w:cs/>
        </w:rPr>
        <w:t>ค)</w:t>
      </w:r>
      <w:r w:rsidR="000763B1">
        <w:rPr>
          <w:rFonts w:ascii="Angsana New" w:hAnsi="Angsana New"/>
          <w:sz w:val="28"/>
          <w:szCs w:val="28"/>
        </w:rPr>
        <w:tab/>
      </w:r>
    </w:p>
    <w:p w:rsidR="000218DE" w:rsidRPr="00E4363B" w:rsidRDefault="004B00B0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cs/>
        </w:rPr>
        <w:br w:type="page"/>
      </w:r>
      <w:r w:rsidR="00AF3B4A" w:rsidRPr="00E4363B">
        <w:rPr>
          <w:b/>
          <w:bCs/>
          <w:u w:val="none"/>
          <w:cs/>
        </w:rPr>
        <w:t xml:space="preserve">ที่ดิน อาคารและอุปกรณ์ </w:t>
      </w:r>
    </w:p>
    <w:tbl>
      <w:tblPr>
        <w:tblW w:w="9540" w:type="dxa"/>
        <w:tblInd w:w="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810"/>
        <w:gridCol w:w="180"/>
        <w:gridCol w:w="900"/>
        <w:gridCol w:w="18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</w:tblGrid>
      <w:tr w:rsidR="007817D5" w:rsidRPr="005067F3" w:rsidTr="00110DFA">
        <w:trPr>
          <w:cantSplit/>
          <w:tblHeader/>
        </w:trPr>
        <w:tc>
          <w:tcPr>
            <w:tcW w:w="2070" w:type="dxa"/>
          </w:tcPr>
          <w:p w:rsidR="007817D5" w:rsidRPr="005067F3" w:rsidRDefault="007817D5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3"/>
            <w:tcBorders>
              <w:top w:val="nil"/>
              <w:bottom w:val="nil"/>
            </w:tcBorders>
          </w:tcPr>
          <w:p w:rsidR="007817D5" w:rsidRPr="005067F3" w:rsidRDefault="007817D5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10DFA" w:rsidRPr="005067F3" w:rsidTr="00110DFA">
        <w:trPr>
          <w:cantSplit/>
          <w:tblHeader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110DFA">
        <w:trPr>
          <w:cantSplit/>
          <w:tblHeader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110DFA">
        <w:trPr>
          <w:cantSplit/>
          <w:tblHeader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110DFA">
        <w:trPr>
          <w:cantSplit/>
          <w:tblHeader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10DFA" w:rsidRPr="005067F3" w:rsidTr="00110DFA">
        <w:trPr>
          <w:cantSplit/>
        </w:trPr>
        <w:tc>
          <w:tcPr>
            <w:tcW w:w="2070" w:type="dxa"/>
            <w:vAlign w:val="bottom"/>
          </w:tcPr>
          <w:p w:rsidR="00110DFA" w:rsidRPr="00673CB1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81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110DFA">
        <w:trPr>
          <w:cantSplit/>
        </w:trPr>
        <w:tc>
          <w:tcPr>
            <w:tcW w:w="2070" w:type="dxa"/>
          </w:tcPr>
          <w:p w:rsidR="00110DFA" w:rsidRPr="00673CB1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73CB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81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109,531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34,336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144,459</w:t>
            </w:r>
          </w:p>
        </w:tc>
      </w:tr>
      <w:tr w:rsidR="00110DFA" w:rsidRPr="005067F3" w:rsidTr="00110DFA">
        <w:trPr>
          <w:cantSplit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38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38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3,650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4,280</w:t>
            </w:r>
          </w:p>
        </w:tc>
      </w:tr>
      <w:tr w:rsidR="00110DFA" w:rsidRPr="005067F3" w:rsidTr="00110DFA">
        <w:trPr>
          <w:cantSplit/>
          <w:trHeight w:val="351"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10" w:type="dxa"/>
            <w:tcBorders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spacing w:line="240" w:lineRule="auto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spacing w:line="240" w:lineRule="auto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(77)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110DFA" w:rsidRPr="00D0567B" w:rsidRDefault="00110DFA" w:rsidP="00110DFA">
            <w:pPr>
              <w:spacing w:line="240" w:lineRule="auto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0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(572)</w:t>
            </w:r>
          </w:p>
        </w:tc>
      </w:tr>
      <w:tr w:rsidR="00110DFA" w:rsidRPr="005067F3" w:rsidTr="00110DFA">
        <w:trPr>
          <w:cantSplit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110DFA">
        <w:trPr>
          <w:cantSplit/>
        </w:trPr>
        <w:tc>
          <w:tcPr>
            <w:tcW w:w="207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109,531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34,078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:rsidR="00110DFA" w:rsidRPr="00D0567B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148,167</w:t>
            </w:r>
          </w:p>
        </w:tc>
      </w:tr>
    </w:tbl>
    <w:p w:rsidR="00D111A3" w:rsidRPr="005067F3" w:rsidRDefault="00D111A3" w:rsidP="009B3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8"/>
          <w:szCs w:val="28"/>
        </w:rPr>
      </w:pPr>
    </w:p>
    <w:p w:rsidR="009B35CC" w:rsidRPr="00A63075" w:rsidRDefault="009B35CC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A6307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63075">
        <w:rPr>
          <w:rFonts w:ascii="Angsana New" w:hAnsi="Angsana New"/>
          <w:sz w:val="28"/>
          <w:szCs w:val="28"/>
        </w:rPr>
        <w:t xml:space="preserve">31 </w:t>
      </w:r>
      <w:r w:rsidRPr="00A63075">
        <w:rPr>
          <w:rFonts w:ascii="Angsana New" w:hAnsi="Angsana New"/>
          <w:sz w:val="28"/>
          <w:szCs w:val="28"/>
          <w:cs/>
        </w:rPr>
        <w:t xml:space="preserve">มีนาคม </w:t>
      </w:r>
      <w:r w:rsidRPr="00A63075">
        <w:rPr>
          <w:rFonts w:ascii="Angsana New" w:hAnsi="Angsana New"/>
          <w:sz w:val="28"/>
          <w:szCs w:val="28"/>
        </w:rPr>
        <w:t>256</w:t>
      </w:r>
      <w:r w:rsidR="003755DB" w:rsidRPr="00A63075">
        <w:rPr>
          <w:rFonts w:ascii="Angsana New" w:hAnsi="Angsana New"/>
          <w:sz w:val="28"/>
          <w:szCs w:val="28"/>
          <w:cs/>
        </w:rPr>
        <w:t>2</w:t>
      </w:r>
      <w:r w:rsidRPr="00A63075">
        <w:rPr>
          <w:rFonts w:ascii="Angsana New" w:hAnsi="Angsana New"/>
          <w:sz w:val="28"/>
          <w:szCs w:val="28"/>
        </w:rPr>
        <w:t xml:space="preserve"> </w:t>
      </w:r>
      <w:r w:rsidRPr="00A63075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A63075">
        <w:rPr>
          <w:rFonts w:ascii="Angsana New" w:hAnsi="Angsana New"/>
          <w:sz w:val="28"/>
          <w:szCs w:val="28"/>
        </w:rPr>
        <w:t xml:space="preserve">31 </w:t>
      </w:r>
      <w:r w:rsidRPr="00A6307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63075">
        <w:rPr>
          <w:rFonts w:ascii="Angsana New" w:hAnsi="Angsana New"/>
          <w:sz w:val="28"/>
          <w:szCs w:val="28"/>
        </w:rPr>
        <w:t>256</w:t>
      </w:r>
      <w:r w:rsidR="003755DB" w:rsidRPr="00A63075">
        <w:rPr>
          <w:rFonts w:ascii="Angsana New" w:hAnsi="Angsana New"/>
          <w:sz w:val="28"/>
          <w:szCs w:val="28"/>
          <w:cs/>
        </w:rPr>
        <w:t>1</w:t>
      </w:r>
      <w:r w:rsidRPr="00A63075">
        <w:rPr>
          <w:rFonts w:ascii="Angsana New" w:hAnsi="Angsana New"/>
          <w:sz w:val="28"/>
          <w:szCs w:val="28"/>
        </w:rPr>
        <w:t xml:space="preserve"> </w:t>
      </w:r>
      <w:r w:rsidRPr="00A63075">
        <w:rPr>
          <w:rFonts w:ascii="Angsana New" w:hAnsi="Angsana New"/>
          <w:sz w:val="28"/>
          <w:szCs w:val="28"/>
          <w:cs/>
        </w:rPr>
        <w:t>สินทรัพย์ถาวรบางรายการซึ่งมี</w:t>
      </w:r>
      <w:r w:rsidR="00486409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  <w:r w:rsidRPr="00A63075">
        <w:rPr>
          <w:rFonts w:ascii="Angsana New" w:hAnsi="Angsana New"/>
          <w:sz w:val="28"/>
          <w:szCs w:val="28"/>
          <w:cs/>
        </w:rPr>
        <w:t xml:space="preserve"> </w:t>
      </w:r>
    </w:p>
    <w:p w:rsidR="003755DB" w:rsidRPr="00113ADE" w:rsidRDefault="00486409" w:rsidP="000A65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15AA5">
        <w:rPr>
          <w:rFonts w:asciiTheme="majorBidi" w:hAnsiTheme="majorBidi" w:cstheme="majorBidi" w:hint="cs"/>
          <w:spacing w:val="6"/>
          <w:sz w:val="28"/>
          <w:szCs w:val="28"/>
          <w:cs/>
        </w:rPr>
        <w:t>สินทรัพย์ถาวร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  <w:cs/>
        </w:rPr>
        <w:t>มูลค่าต้นทุน</w:t>
      </w:r>
      <w:r w:rsidR="00815AA5" w:rsidRPr="00815AA5">
        <w:rPr>
          <w:rFonts w:asciiTheme="majorBidi" w:hAnsiTheme="majorBidi" w:cstheme="majorBidi" w:hint="cs"/>
          <w:spacing w:val="6"/>
          <w:sz w:val="28"/>
          <w:szCs w:val="28"/>
          <w:cs/>
        </w:rPr>
        <w:t>เป็น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  <w:cs/>
        </w:rPr>
        <w:t>จำนวนเงินรวม</w:t>
      </w:r>
      <w:r w:rsidR="00110DFA" w:rsidRPr="00815AA5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106.4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  <w:cs/>
        </w:rPr>
        <w:t>ล้านบาท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  <w:cs/>
        </w:rPr>
        <w:t>และ</w:t>
      </w:r>
      <w:r w:rsidR="009B41EA" w:rsidRPr="00815AA5">
        <w:rPr>
          <w:rFonts w:asciiTheme="majorBidi" w:hAnsiTheme="majorBidi" w:cstheme="majorBidi" w:hint="cs"/>
          <w:spacing w:val="6"/>
          <w:sz w:val="28"/>
          <w:szCs w:val="28"/>
          <w:cs/>
        </w:rPr>
        <w:t>จำนวนเงินรวม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  <w:cs/>
        </w:rPr>
        <w:t xml:space="preserve"> 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</w:rPr>
        <w:t xml:space="preserve">92.4 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  <w:cs/>
        </w:rPr>
        <w:t>ล้านบาท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113ADE" w:rsidRPr="00815AA5">
        <w:rPr>
          <w:rFonts w:asciiTheme="majorBidi" w:hAnsiTheme="majorBidi" w:cstheme="majorBidi"/>
          <w:spacing w:val="6"/>
          <w:sz w:val="28"/>
          <w:szCs w:val="28"/>
          <w:cs/>
        </w:rPr>
        <w:t xml:space="preserve">ตามลำดับ </w:t>
      </w:r>
      <w:r w:rsidR="00957DDA" w:rsidRPr="00815AA5">
        <w:rPr>
          <w:rFonts w:asciiTheme="majorBidi" w:hAnsiTheme="majorBidi" w:cstheme="majorBidi"/>
          <w:spacing w:val="6"/>
          <w:sz w:val="28"/>
          <w:szCs w:val="28"/>
          <w:cs/>
        </w:rPr>
        <w:t>ได้</w:t>
      </w:r>
      <w:r w:rsidR="00957DDA" w:rsidRPr="00815AA5">
        <w:rPr>
          <w:rFonts w:asciiTheme="majorBidi" w:hAnsiTheme="majorBidi" w:cstheme="majorBidi"/>
          <w:spacing w:val="8"/>
          <w:sz w:val="28"/>
          <w:szCs w:val="28"/>
          <w:cs/>
        </w:rPr>
        <w:t>ตัดค่า</w:t>
      </w:r>
      <w:r w:rsidR="00957DDA" w:rsidRPr="00113ADE">
        <w:rPr>
          <w:rFonts w:asciiTheme="majorBidi" w:hAnsiTheme="majorBidi" w:cstheme="majorBidi"/>
          <w:sz w:val="28"/>
          <w:szCs w:val="28"/>
          <w:cs/>
        </w:rPr>
        <w:t>เสื่อมราคาเต็มจำนวนแล้วแต่บริษัทยังสามารถใช้ประโยชน์จากสินทรัพย์เหล่านั้น</w:t>
      </w:r>
      <w:r w:rsidR="00957DDA" w:rsidRPr="00113ADE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</w:p>
    <w:p w:rsidR="00833FD3" w:rsidRPr="00113ADE" w:rsidRDefault="00486409" w:rsidP="000A65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สินทรัพย์ถาวร</w:t>
      </w:r>
      <w:r w:rsidR="00113ADE" w:rsidRPr="00113ADE">
        <w:rPr>
          <w:rFonts w:asciiTheme="majorBidi" w:hAnsiTheme="majorBidi" w:cstheme="majorBidi"/>
          <w:sz w:val="28"/>
          <w:szCs w:val="28"/>
          <w:cs/>
        </w:rPr>
        <w:t>มูลค่าสุทธิตามบัญชี</w:t>
      </w:r>
      <w:r w:rsidR="00113ADE" w:rsidRPr="00110DFA">
        <w:rPr>
          <w:rFonts w:asciiTheme="majorBidi" w:hAnsiTheme="majorBidi" w:cstheme="majorBidi"/>
          <w:sz w:val="28"/>
          <w:szCs w:val="28"/>
          <w:cs/>
        </w:rPr>
        <w:t>จำนวนเงินรวม</w:t>
      </w:r>
      <w:r w:rsidR="00110DFA" w:rsidRPr="00110DFA">
        <w:rPr>
          <w:rFonts w:asciiTheme="majorBidi" w:hAnsiTheme="majorBidi" w:cstheme="majorBidi"/>
          <w:sz w:val="28"/>
          <w:szCs w:val="28"/>
        </w:rPr>
        <w:t xml:space="preserve"> </w:t>
      </w:r>
      <w:r w:rsidR="00110DFA" w:rsidRPr="00110DFA">
        <w:rPr>
          <w:rFonts w:asciiTheme="majorBidi" w:hAnsiTheme="majorBidi" w:cstheme="majorBidi" w:hint="cs"/>
          <w:sz w:val="28"/>
          <w:szCs w:val="28"/>
          <w:cs/>
        </w:rPr>
        <w:t>29.2</w:t>
      </w:r>
      <w:r w:rsidR="00113ADE" w:rsidRPr="00110DFA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110DF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110DFA">
        <w:rPr>
          <w:rFonts w:asciiTheme="majorBidi" w:hAnsiTheme="majorBidi" w:cstheme="majorBidi"/>
          <w:sz w:val="28"/>
          <w:szCs w:val="28"/>
        </w:rPr>
        <w:t xml:space="preserve"> </w:t>
      </w:r>
      <w:r w:rsidR="000763B1">
        <w:rPr>
          <w:rFonts w:asciiTheme="majorBidi" w:hAnsiTheme="majorBidi" w:cstheme="majorBidi" w:hint="cs"/>
          <w:sz w:val="28"/>
          <w:szCs w:val="28"/>
          <w:cs/>
        </w:rPr>
        <w:t>เท่ากัน</w:t>
      </w:r>
      <w:r w:rsidR="00FB5340">
        <w:rPr>
          <w:rFonts w:asciiTheme="majorBidi" w:hAnsiTheme="majorBidi" w:cstheme="majorBidi" w:hint="cs"/>
          <w:sz w:val="28"/>
          <w:szCs w:val="28"/>
          <w:cs/>
        </w:rPr>
        <w:t>ทั้งสองงวด</w:t>
      </w:r>
      <w:r w:rsidR="000763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57DDA" w:rsidRPr="00113ADE">
        <w:rPr>
          <w:rFonts w:asciiTheme="majorBidi" w:hAnsiTheme="majorBidi" w:cstheme="majorBidi"/>
          <w:sz w:val="28"/>
          <w:szCs w:val="28"/>
          <w:cs/>
        </w:rPr>
        <w:t>ได้ถูก</w:t>
      </w:r>
      <w:r w:rsidR="00FB5340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="00957DDA" w:rsidRPr="00113ADE">
        <w:rPr>
          <w:rFonts w:asciiTheme="majorBidi" w:hAnsiTheme="majorBidi" w:cstheme="majorBidi"/>
          <w:sz w:val="28"/>
          <w:szCs w:val="28"/>
          <w:cs/>
        </w:rPr>
        <w:t xml:space="preserve">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E564FB">
        <w:rPr>
          <w:rFonts w:asciiTheme="majorBidi" w:hAnsiTheme="majorBidi" w:cstheme="majorBidi"/>
          <w:sz w:val="28"/>
          <w:szCs w:val="28"/>
        </w:rPr>
        <w:t>29</w:t>
      </w:r>
      <w:r w:rsidR="00E564FB">
        <w:rPr>
          <w:rFonts w:asciiTheme="majorBidi" w:hAnsiTheme="majorBidi" w:cstheme="majorBidi" w:hint="cs"/>
          <w:sz w:val="28"/>
          <w:szCs w:val="28"/>
          <w:cs/>
        </w:rPr>
        <w:t xml:space="preserve"> ค)</w:t>
      </w:r>
    </w:p>
    <w:p w:rsidR="00FB5340" w:rsidRDefault="000E3D8D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01A90">
        <w:rPr>
          <w:rFonts w:ascii="Angsana New" w:hAnsi="Angsana New"/>
          <w:sz w:val="28"/>
          <w:szCs w:val="28"/>
          <w:cs/>
        </w:rPr>
        <w:t xml:space="preserve">บริษัทได้จัดให้มีการประเมินราคาที่ดิน อาคารและอุปกรณ์ตามรายงานของผู้ประเมินราคาอิสระลงวันที่ในปี </w:t>
      </w:r>
      <w:r w:rsidR="00535FC2">
        <w:rPr>
          <w:rFonts w:ascii="Angsana New" w:hAnsi="Angsana New"/>
          <w:sz w:val="28"/>
          <w:szCs w:val="28"/>
        </w:rPr>
        <w:t>2560</w:t>
      </w:r>
      <w:r w:rsidRPr="00C01A90">
        <w:rPr>
          <w:rFonts w:ascii="Angsana New" w:hAnsi="Angsana New"/>
          <w:sz w:val="28"/>
          <w:szCs w:val="28"/>
        </w:rPr>
        <w:t xml:space="preserve"> </w:t>
      </w:r>
      <w:r w:rsidR="00535FC2">
        <w:rPr>
          <w:rFonts w:ascii="Angsana New" w:hAnsi="Angsana New"/>
          <w:sz w:val="28"/>
          <w:szCs w:val="28"/>
          <w:cs/>
        </w:rPr>
        <w:t>ซึ</w:t>
      </w:r>
      <w:r w:rsidR="00535FC2">
        <w:rPr>
          <w:rFonts w:ascii="Angsana New" w:hAnsi="Angsana New" w:hint="cs"/>
          <w:sz w:val="28"/>
          <w:szCs w:val="28"/>
          <w:cs/>
        </w:rPr>
        <w:t>่</w:t>
      </w:r>
      <w:r w:rsidRPr="00C01A90">
        <w:rPr>
          <w:rFonts w:ascii="Angsana New" w:hAnsi="Angsana New"/>
          <w:sz w:val="28"/>
          <w:szCs w:val="28"/>
          <w:cs/>
        </w:rPr>
        <w:t>ง</w:t>
      </w:r>
      <w:r w:rsidR="006342B5">
        <w:rPr>
          <w:rFonts w:ascii="Angsana New" w:hAnsi="Angsana New"/>
          <w:sz w:val="28"/>
          <w:szCs w:val="28"/>
        </w:rPr>
        <w:t xml:space="preserve">                   </w:t>
      </w:r>
      <w:r w:rsidRPr="00C01A90">
        <w:rPr>
          <w:rFonts w:ascii="Angsana New" w:hAnsi="Angsana New"/>
          <w:sz w:val="28"/>
          <w:szCs w:val="28"/>
          <w:cs/>
        </w:rPr>
        <w:t xml:space="preserve">ใช้วิธีพิจารณาจากมูลค่าตลาดของทรัพย์สินเปรียบเทียบกับราคาตามบัญชีของสินทรัพย์ </w:t>
      </w:r>
    </w:p>
    <w:p w:rsidR="00E04485" w:rsidRPr="00C01A90" w:rsidRDefault="00E04485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B5340">
        <w:rPr>
          <w:rFonts w:ascii="Angsana New" w:hAnsi="Angsana New"/>
          <w:spacing w:val="2"/>
          <w:sz w:val="28"/>
          <w:szCs w:val="28"/>
          <w:cs/>
        </w:rPr>
        <w:t>ค่าเสื่อมราคาของส่วนเกินทุนจากการตีราคาสินทรัพย์ถาวรสำหรับ</w:t>
      </w:r>
      <w:r w:rsidR="00A56620" w:rsidRPr="00FB5340">
        <w:rPr>
          <w:rFonts w:ascii="Angsana New" w:hAnsi="Angsana New"/>
          <w:spacing w:val="2"/>
          <w:sz w:val="28"/>
          <w:szCs w:val="28"/>
          <w:cs/>
        </w:rPr>
        <w:t xml:space="preserve">งวดสามเดือนสิ้นสุดวันที่ </w:t>
      </w:r>
      <w:r w:rsidR="00A56620" w:rsidRPr="00FB5340">
        <w:rPr>
          <w:rFonts w:ascii="Angsana New" w:hAnsi="Angsana New"/>
          <w:spacing w:val="2"/>
          <w:sz w:val="28"/>
          <w:szCs w:val="28"/>
        </w:rPr>
        <w:t>31</w:t>
      </w:r>
      <w:r w:rsidR="00A56620" w:rsidRPr="00FB5340">
        <w:rPr>
          <w:rFonts w:ascii="Angsana New" w:hAnsi="Angsana New"/>
          <w:spacing w:val="2"/>
          <w:sz w:val="28"/>
          <w:szCs w:val="28"/>
          <w:cs/>
        </w:rPr>
        <w:t xml:space="preserve"> มีนาคม </w:t>
      </w:r>
      <w:r w:rsidR="00A56620" w:rsidRPr="00FB5340">
        <w:rPr>
          <w:rFonts w:ascii="Angsana New" w:hAnsi="Angsana New"/>
          <w:spacing w:val="2"/>
          <w:sz w:val="28"/>
          <w:szCs w:val="28"/>
        </w:rPr>
        <w:t>256</w:t>
      </w:r>
      <w:r w:rsidR="003C53CE" w:rsidRPr="00FB5340">
        <w:rPr>
          <w:rFonts w:ascii="Angsana New" w:hAnsi="Angsana New"/>
          <w:spacing w:val="2"/>
          <w:sz w:val="28"/>
          <w:szCs w:val="28"/>
        </w:rPr>
        <w:t>2</w:t>
      </w:r>
      <w:r w:rsidR="00A56620" w:rsidRPr="00FB5340">
        <w:rPr>
          <w:rFonts w:ascii="Angsana New" w:hAnsi="Angsana New"/>
          <w:spacing w:val="2"/>
          <w:sz w:val="28"/>
          <w:szCs w:val="28"/>
        </w:rPr>
        <w:t xml:space="preserve"> </w:t>
      </w:r>
      <w:r w:rsidR="00A56620" w:rsidRPr="00FB5340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="00A56620" w:rsidRPr="00FB5340">
        <w:rPr>
          <w:rFonts w:ascii="Angsana New" w:hAnsi="Angsana New"/>
          <w:spacing w:val="2"/>
          <w:sz w:val="28"/>
          <w:szCs w:val="28"/>
        </w:rPr>
        <w:t>256</w:t>
      </w:r>
      <w:r w:rsidR="003C53CE" w:rsidRPr="00FB5340">
        <w:rPr>
          <w:rFonts w:ascii="Angsana New" w:hAnsi="Angsana New"/>
          <w:spacing w:val="2"/>
          <w:sz w:val="28"/>
          <w:szCs w:val="28"/>
        </w:rPr>
        <w:t>1</w:t>
      </w:r>
      <w:r w:rsidR="00A56620" w:rsidRPr="00FB534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020726" w:rsidRPr="00FB5340">
        <w:rPr>
          <w:rFonts w:ascii="Angsana New" w:hAnsi="Angsana New"/>
          <w:spacing w:val="2"/>
          <w:sz w:val="28"/>
          <w:szCs w:val="28"/>
          <w:cs/>
        </w:rPr>
        <w:t>จำนวน</w:t>
      </w:r>
      <w:r w:rsidR="00B46D44" w:rsidRPr="00FB5340">
        <w:rPr>
          <w:rFonts w:ascii="Angsana New" w:hAnsi="Angsana New"/>
          <w:spacing w:val="2"/>
          <w:sz w:val="28"/>
          <w:szCs w:val="28"/>
          <w:cs/>
        </w:rPr>
        <w:t>เงิน</w:t>
      </w:r>
      <w:r w:rsidR="00BF467C" w:rsidRPr="00110DFA">
        <w:rPr>
          <w:rFonts w:ascii="Angsana New" w:hAnsi="Angsana New"/>
          <w:sz w:val="28"/>
          <w:szCs w:val="28"/>
          <w:cs/>
        </w:rPr>
        <w:t xml:space="preserve"> </w:t>
      </w:r>
      <w:r w:rsidR="00673CB1" w:rsidRPr="00110DFA">
        <w:rPr>
          <w:rFonts w:ascii="Angsana New" w:hAnsi="Angsana New"/>
          <w:sz w:val="28"/>
          <w:szCs w:val="28"/>
        </w:rPr>
        <w:t>0.3</w:t>
      </w:r>
      <w:r w:rsidR="00A56620" w:rsidRPr="00110DFA">
        <w:rPr>
          <w:rFonts w:ascii="Angsana New" w:hAnsi="Angsana New"/>
          <w:sz w:val="28"/>
          <w:szCs w:val="28"/>
        </w:rPr>
        <w:t xml:space="preserve"> </w:t>
      </w:r>
      <w:r w:rsidR="00D34C37" w:rsidRPr="00110DFA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110DFA">
        <w:rPr>
          <w:rFonts w:ascii="Angsana New" w:hAnsi="Angsana New"/>
          <w:sz w:val="28"/>
          <w:szCs w:val="28"/>
          <w:cs/>
        </w:rPr>
        <w:t>ได้โอนไปยังขาดทุนสะสม</w:t>
      </w:r>
    </w:p>
    <w:p w:rsidR="000B3B28" w:rsidRPr="00E4363B" w:rsidRDefault="000B3B28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rFonts w:hint="cs"/>
          <w:b/>
          <w:bCs/>
          <w:u w:val="none"/>
          <w:cs/>
        </w:rPr>
        <w:t>ที่ดิน</w:t>
      </w:r>
      <w:r w:rsidRPr="00E4363B">
        <w:rPr>
          <w:b/>
          <w:bCs/>
          <w:u w:val="none"/>
          <w:cs/>
        </w:rPr>
        <w:t xml:space="preserve">ที่ไม่ได้ใช้ในการดำเนินงาน </w:t>
      </w:r>
    </w:p>
    <w:tbl>
      <w:tblPr>
        <w:tblW w:w="9450" w:type="dxa"/>
        <w:tblInd w:w="450" w:type="dxa"/>
        <w:tblLook w:val="00A0" w:firstRow="1" w:lastRow="0" w:firstColumn="1" w:lastColumn="0" w:noHBand="0" w:noVBand="0"/>
      </w:tblPr>
      <w:tblGrid>
        <w:gridCol w:w="7920"/>
        <w:gridCol w:w="1530"/>
      </w:tblGrid>
      <w:tr w:rsidR="009F4333" w:rsidRPr="000B3B28" w:rsidTr="009F4333">
        <w:tc>
          <w:tcPr>
            <w:tcW w:w="7920" w:type="dxa"/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B3B2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F4333" w:rsidRPr="000B3B28" w:rsidTr="009F4333">
        <w:tc>
          <w:tcPr>
            <w:tcW w:w="7920" w:type="dxa"/>
          </w:tcPr>
          <w:p w:rsidR="009F4333" w:rsidRPr="00673CB1" w:rsidRDefault="009F4333" w:rsidP="000B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73CB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:rsidR="009F4333" w:rsidRPr="000B3B28" w:rsidRDefault="009F4333" w:rsidP="000B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</w:tr>
      <w:tr w:rsidR="009F4333" w:rsidRPr="000B3B28" w:rsidTr="009F4333">
        <w:tc>
          <w:tcPr>
            <w:tcW w:w="7920" w:type="dxa"/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3B2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333" w:rsidRPr="000B3B28" w:rsidTr="009F4333">
        <w:tc>
          <w:tcPr>
            <w:tcW w:w="7920" w:type="dxa"/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0B3B2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9F4333" w:rsidRPr="00673CB1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2,252</w:t>
            </w:r>
          </w:p>
        </w:tc>
      </w:tr>
    </w:tbl>
    <w:p w:rsidR="006342B5" w:rsidRDefault="006342B5" w:rsidP="006342B5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:rsidR="009B41EA" w:rsidRPr="009B41EA" w:rsidRDefault="009B41EA" w:rsidP="009B41EA">
      <w:pPr>
        <w:rPr>
          <w:cs/>
          <w:lang w:val="th-TH"/>
        </w:rPr>
      </w:pPr>
    </w:p>
    <w:p w:rsidR="00E077CC" w:rsidRPr="00E077CC" w:rsidRDefault="00E077CC" w:rsidP="00E077CC">
      <w:pPr>
        <w:rPr>
          <w:cs/>
          <w:lang w:val="th-TH"/>
        </w:rPr>
      </w:pPr>
    </w:p>
    <w:p w:rsidR="000940E7" w:rsidRPr="00E4363B" w:rsidRDefault="000940E7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ค่าสินไหมทดแทน</w:t>
      </w:r>
      <w:r w:rsidR="00E04C01" w:rsidRPr="00E4363B">
        <w:rPr>
          <w:b/>
          <w:bCs/>
          <w:u w:val="none"/>
          <w:cs/>
        </w:rPr>
        <w:t xml:space="preserve">ค้างรับจากคู่กรณี </w:t>
      </w: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620"/>
        <w:gridCol w:w="270"/>
        <w:gridCol w:w="1530"/>
      </w:tblGrid>
      <w:tr w:rsidR="00717871" w:rsidRPr="005067F3" w:rsidTr="006342B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5067F3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0940E7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6342B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5067F3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620" w:rsidRPr="005067F3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55DB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620" w:rsidRPr="005067F3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620" w:rsidRPr="005067F3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55DB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C11C7" w:rsidRPr="005067F3" w:rsidTr="006342B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7" w:rsidRPr="005067F3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D0567B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0567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67B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</w:tr>
      <w:tr w:rsidR="003C11C7" w:rsidRPr="005067F3" w:rsidTr="006342B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7" w:rsidRPr="005067F3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5FC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11C7" w:rsidRPr="00D0567B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Pr="00D0567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67B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11C7" w:rsidRPr="005067F3" w:rsidTr="006342B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7" w:rsidRPr="00CD093D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0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77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77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C11C7" w:rsidRPr="005067F3" w:rsidTr="001F1CA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5067F3" w:rsidRDefault="003C11C7" w:rsidP="003C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11C7" w:rsidRPr="005067F3" w:rsidTr="001F1CA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7" w:rsidRPr="005067F3" w:rsidRDefault="003C11C7" w:rsidP="00E077C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77C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2,820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:rsidR="009964D9" w:rsidRPr="00E4363B" w:rsidRDefault="007D0B63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สินทรัพย์อื่น</w:t>
      </w: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620"/>
        <w:gridCol w:w="270"/>
        <w:gridCol w:w="1530"/>
      </w:tblGrid>
      <w:tr w:rsidR="00717871" w:rsidRPr="005067F3" w:rsidTr="006342B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5067F3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9B41EA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01C7" w:rsidRPr="009B41EA" w:rsidRDefault="00DD01C7" w:rsidP="009B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55DB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55DB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10DFA" w:rsidRPr="005067F3" w:rsidTr="006342B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0DFA" w:rsidRPr="006342B5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35,281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6342B5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0DFA" w:rsidRPr="006342B5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36,948</w:t>
            </w:r>
          </w:p>
        </w:tc>
      </w:tr>
      <w:tr w:rsidR="00535FC2" w:rsidRPr="005067F3" w:rsidTr="00E075CA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FC2" w:rsidRPr="005067F3" w:rsidRDefault="00535FC2" w:rsidP="00535FC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ED36E0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41,382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D0567B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7D700A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D700A">
              <w:rPr>
                <w:rFonts w:asciiTheme="majorBidi" w:eastAsia="Cordia New" w:hAnsiTheme="majorBidi" w:cstheme="majorBidi"/>
                <w:sz w:val="28"/>
                <w:szCs w:val="28"/>
              </w:rPr>
              <w:t>2,091</w:t>
            </w:r>
          </w:p>
        </w:tc>
      </w:tr>
      <w:tr w:rsidR="00E075CA" w:rsidRPr="005067F3" w:rsidTr="00E075CA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5CA" w:rsidRPr="005067F3" w:rsidRDefault="00E075CA" w:rsidP="00E075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5CA" w:rsidRPr="00ED36E0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992208">
              <w:rPr>
                <w:rFonts w:asciiTheme="majorBidi" w:eastAsia="Cordia New" w:hAnsiTheme="majorBidi" w:cstheme="majorBidi"/>
                <w:sz w:val="28"/>
                <w:szCs w:val="28"/>
              </w:rPr>
              <w:t>13,28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75CA" w:rsidRPr="00D0567B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5CA" w:rsidRPr="007D700A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D700A">
              <w:rPr>
                <w:rFonts w:asciiTheme="majorBidi" w:eastAsia="Cordia New" w:hAnsiTheme="majorBidi" w:cstheme="majorBidi"/>
                <w:sz w:val="28"/>
                <w:szCs w:val="28"/>
              </w:rPr>
              <w:t>13,479</w:t>
            </w:r>
          </w:p>
        </w:tc>
      </w:tr>
      <w:tr w:rsidR="00E075CA" w:rsidRPr="005067F3" w:rsidTr="00E075CA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5CA" w:rsidRPr="005067F3" w:rsidRDefault="00E075CA" w:rsidP="00E075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5CA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89,944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75CA" w:rsidRPr="00D0567B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5CA" w:rsidRPr="007D700A" w:rsidRDefault="00E077CC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52,518</w:t>
            </w:r>
          </w:p>
        </w:tc>
      </w:tr>
      <w:tr w:rsidR="00E075CA" w:rsidRPr="005067F3" w:rsidTr="006342B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5CA" w:rsidRDefault="00E075CA" w:rsidP="00E075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5FC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075CA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(23,070)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75CA" w:rsidRPr="00D0567B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075CA" w:rsidRPr="007D700A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E075CA" w:rsidRPr="005067F3" w:rsidTr="006342B5">
        <w:trPr>
          <w:trHeight w:val="39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5CA" w:rsidRPr="00AA3D1A" w:rsidRDefault="00E075CA" w:rsidP="00E075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3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75CA" w:rsidRPr="006342B5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75CA" w:rsidRPr="006342B5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75CA" w:rsidRPr="006342B5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52,518</w:t>
            </w:r>
          </w:p>
        </w:tc>
      </w:tr>
    </w:tbl>
    <w:p w:rsidR="00E253F0" w:rsidRPr="00E4363B" w:rsidRDefault="00E253F0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หนี้สินจากสัญญาประกันภัย</w:t>
      </w: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270"/>
        <w:gridCol w:w="1440"/>
        <w:gridCol w:w="270"/>
        <w:gridCol w:w="1440"/>
      </w:tblGrid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right w:val="nil"/>
            </w:tcBorders>
          </w:tcPr>
          <w:p w:rsidR="00535FC2" w:rsidRPr="005067F3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342B5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110DFA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DFA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110DFA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110DFA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D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110D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10D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35FC2" w:rsidRPr="005067F3" w:rsidTr="00535F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FC2" w:rsidRPr="005067F3" w:rsidTr="00CA478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08718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243,001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(137,924)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105,077</w:t>
            </w:r>
          </w:p>
        </w:tc>
      </w:tr>
      <w:tr w:rsidR="00CA478F" w:rsidRPr="005067F3" w:rsidTr="00CA478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5067F3" w:rsidRDefault="00E077CC" w:rsidP="00E077C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ี่เกิดขึ้นแต่ยังไม่ได้รับรายงาน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CA478F" w:rsidRPr="006342B5" w:rsidRDefault="00CA478F" w:rsidP="0068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87A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342B5">
              <w:rPr>
                <w:rFonts w:asciiTheme="majorBidi" w:hAnsiTheme="majorBidi" w:cstheme="majorBidi"/>
                <w:sz w:val="28"/>
                <w:szCs w:val="28"/>
              </w:rPr>
              <w:t>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78F" w:rsidRPr="000D21F3" w:rsidRDefault="00CA478F" w:rsidP="00CA478F">
            <w:pPr>
              <w:tabs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(22,700)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78F" w:rsidRPr="000D21F3" w:rsidRDefault="00CA478F" w:rsidP="00CA478F">
            <w:pPr>
              <w:tabs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60,430</w:t>
            </w:r>
          </w:p>
        </w:tc>
      </w:tr>
      <w:tr w:rsidR="00CA478F" w:rsidRPr="005067F3" w:rsidTr="00535F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78F" w:rsidRPr="005067F3" w:rsidRDefault="00CA478F" w:rsidP="00CA478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326,131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0D21F3" w:rsidRDefault="00CA478F" w:rsidP="00CA478F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(160,624)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0D21F3" w:rsidRDefault="00CA478F" w:rsidP="00CA478F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165,507</w:t>
            </w:r>
          </w:p>
        </w:tc>
      </w:tr>
      <w:tr w:rsidR="00CA478F" w:rsidRPr="005067F3" w:rsidTr="00535F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5067F3" w:rsidRDefault="00CA478F" w:rsidP="00CA478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162,539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0D21F3" w:rsidRDefault="00CA478F" w:rsidP="00CA478F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(73,373)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0D21F3" w:rsidRDefault="00CA478F" w:rsidP="00CA478F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89,166</w:t>
            </w:r>
          </w:p>
        </w:tc>
      </w:tr>
      <w:tr w:rsidR="00CA478F" w:rsidRPr="005067F3" w:rsidTr="00535F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78F" w:rsidRPr="005067F3" w:rsidRDefault="00CA478F" w:rsidP="00CA478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53740C" w:rsidRDefault="00CA478F" w:rsidP="00CA478F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(233,997)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53740C" w:rsidRDefault="00CA478F" w:rsidP="00CA478F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CA478F" w:rsidRPr="006342B5" w:rsidRDefault="00CA478F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254,673</w:t>
            </w:r>
          </w:p>
        </w:tc>
      </w:tr>
    </w:tbl>
    <w:p w:rsidR="0008718C" w:rsidRDefault="0008718C">
      <w:pPr>
        <w:rPr>
          <w:rFonts w:asciiTheme="majorBidi" w:hAnsiTheme="majorBidi" w:cstheme="majorBidi"/>
          <w:sz w:val="28"/>
          <w:szCs w:val="28"/>
        </w:rPr>
      </w:pPr>
    </w:p>
    <w:p w:rsidR="00E66EDF" w:rsidRDefault="00E66EDF">
      <w:pPr>
        <w:rPr>
          <w:rFonts w:asciiTheme="majorBidi" w:hAnsiTheme="majorBidi" w:cstheme="majorBidi"/>
          <w:sz w:val="28"/>
          <w:szCs w:val="28"/>
        </w:rPr>
      </w:pPr>
    </w:p>
    <w:p w:rsidR="006342B5" w:rsidRDefault="006342B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270"/>
        <w:gridCol w:w="1440"/>
        <w:gridCol w:w="270"/>
        <w:gridCol w:w="1440"/>
      </w:tblGrid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5067F3" w:rsidRDefault="00DD01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40F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A478F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5067F3" w:rsidRDefault="00CA478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right w:val="nil"/>
            </w:tcBorders>
          </w:tcPr>
          <w:p w:rsidR="00CA478F" w:rsidRPr="005067F3" w:rsidRDefault="00CA478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5067F3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9F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9F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9F36D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DD01C7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9F36D0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(2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DD01C7" w:rsidRPr="005067F3" w:rsidRDefault="009F36D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D01C7" w:rsidRPr="005067F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7871" w:rsidRPr="005067F3" w:rsidTr="006342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287A7B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6342B5" w:rsidRDefault="009F36D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  <w:r w:rsidR="00DD01C7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6342B5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6342B5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9F36D0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5E40F7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6342B5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6342B5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F36D0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F36D0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9B41EA" w:rsidRPr="009B41EA" w:rsidRDefault="00F26ADA" w:rsidP="009B41EA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360" w:lineRule="auto"/>
        <w:ind w:left="547" w:right="403" w:hanging="54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75D37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:rsidR="00F26ADA" w:rsidRPr="00815AA5" w:rsidRDefault="00F26ADA" w:rsidP="00815AA5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15AA5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530"/>
      </w:tblGrid>
      <w:tr w:rsidR="00717871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5067F3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D21F3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353,26</w:t>
            </w:r>
            <w:r w:rsidR="00CC676D" w:rsidRPr="006342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463,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  <w:tr w:rsidR="000D21F3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</w:t>
            </w:r>
            <w:r w:rsidR="00292C3A">
              <w:rPr>
                <w:rFonts w:asciiTheme="majorBidi" w:hAnsiTheme="majorBidi" w:cstheme="majorBidi"/>
                <w:sz w:val="28"/>
                <w:szCs w:val="28"/>
                <w:cs/>
              </w:rPr>
              <w:t>ทนที่เกิดขึ้นระหว่างงวด/ปี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51,853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340,954</w:t>
            </w:r>
          </w:p>
        </w:tc>
      </w:tr>
      <w:tr w:rsidR="000D21F3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E077C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การเปลี่ยนแปลงประมาณการสินไหมทดแทนที่เกิดขึ้นในงวด/ปีและ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E077CC" w:rsidP="00E077C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</w:t>
            </w:r>
            <w:r w:rsidR="00110DF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ในการคำนวณสำรองค่าสินไหมทดแทน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110DFA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DFA">
              <w:rPr>
                <w:rFonts w:asciiTheme="majorBidi" w:hAnsiTheme="majorBidi" w:cstheme="majorBidi"/>
                <w:sz w:val="28"/>
                <w:szCs w:val="28"/>
              </w:rPr>
              <w:t>(5,508)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(18,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0DFA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110DF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110DFA" w:rsidRDefault="00CC676D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(73,482</w:t>
            </w:r>
            <w:r w:rsidR="00110DFA" w:rsidRPr="00110D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(433,</w:t>
            </w:r>
            <w:r w:rsidR="00CC676D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0DFA" w:rsidRPr="005067F3" w:rsidTr="006342B5">
        <w:trPr>
          <w:trHeight w:val="39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433782" w:rsidRDefault="00110DFA" w:rsidP="00110DF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10DFA" w:rsidRPr="006342B5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DFA" w:rsidRPr="006342B5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10DFA" w:rsidRPr="006342B5" w:rsidRDefault="00CC676D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353,268</w:t>
            </w:r>
          </w:p>
        </w:tc>
      </w:tr>
    </w:tbl>
    <w:p w:rsidR="00F26ADA" w:rsidRPr="005067F3" w:rsidRDefault="00F26ADA" w:rsidP="000A65D1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line="240" w:lineRule="auto"/>
        <w:ind w:left="900" w:right="404" w:hanging="90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7F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530"/>
      </w:tblGrid>
      <w:tr w:rsidR="00717871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5067F3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C54C7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CC54C7" w:rsidRPr="005067F3" w:rsidRDefault="00CC54C7" w:rsidP="00CC5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CC54C7" w:rsidRPr="005067F3" w:rsidRDefault="00CC54C7" w:rsidP="00CC5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54C7" w:rsidRPr="005067F3" w:rsidRDefault="00CC54C7" w:rsidP="00CC5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CC54C7" w:rsidRPr="005067F3" w:rsidRDefault="00CC54C7" w:rsidP="00CC5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D21F3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192,949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387,491</w:t>
            </w:r>
          </w:p>
        </w:tc>
      </w:tr>
      <w:tr w:rsidR="000D21F3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78,743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479,248</w:t>
            </w:r>
          </w:p>
        </w:tc>
      </w:tr>
      <w:tr w:rsidR="000D21F3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(109,153)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(673,790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21F3" w:rsidRPr="005067F3" w:rsidTr="006342B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43378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6342B5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6342B5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6342B5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192,949</w:t>
            </w:r>
          </w:p>
        </w:tc>
      </w:tr>
    </w:tbl>
    <w:p w:rsidR="00F26ADA" w:rsidRPr="00BD4B52" w:rsidRDefault="000218DE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b/>
          <w:bCs/>
          <w:cs/>
        </w:rPr>
        <w:br w:type="page"/>
      </w:r>
      <w:r w:rsidR="00F26ADA" w:rsidRPr="00BD4B52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70"/>
        <w:gridCol w:w="1530"/>
      </w:tblGrid>
      <w:tr w:rsidR="00717871" w:rsidRPr="005067F3" w:rsidTr="00EF5C41">
        <w:trPr>
          <w:trHeight w:val="38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5067F3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EF5C4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C0E90" w:rsidRPr="005067F3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C0E90" w:rsidRPr="005067F3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00BC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C0E90" w:rsidRPr="005067F3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C0E90" w:rsidRPr="005067F3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00BC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D21F3" w:rsidRPr="005067F3" w:rsidTr="00EF5C4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5067F3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78,670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92,309</w:t>
            </w:r>
          </w:p>
        </w:tc>
      </w:tr>
      <w:tr w:rsidR="000D21F3" w:rsidRPr="005067F3" w:rsidTr="00EF5C4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5067F3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262,275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81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237,098</w:t>
            </w:r>
          </w:p>
        </w:tc>
      </w:tr>
      <w:tr w:rsidR="000D21F3" w:rsidRPr="005067F3" w:rsidTr="00EF5C4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433782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6342B5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6342B5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6342B5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329,407</w:t>
            </w:r>
          </w:p>
        </w:tc>
      </w:tr>
    </w:tbl>
    <w:p w:rsidR="008647D7" w:rsidRPr="00BD4B52" w:rsidRDefault="004F2732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BD4B52">
        <w:rPr>
          <w:b/>
          <w:bCs/>
          <w:u w:val="none"/>
          <w:cs/>
        </w:rPr>
        <w:t>ประมาณการหนี้สิน</w:t>
      </w:r>
      <w:r w:rsidR="00D476B6" w:rsidRPr="00BD4B52">
        <w:rPr>
          <w:b/>
          <w:bCs/>
          <w:u w:val="none"/>
          <w:cs/>
        </w:rPr>
        <w:t>ผลประโยชน์พนักงานเมื่อเกษียณอายุ</w:t>
      </w: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777"/>
        <w:gridCol w:w="360"/>
        <w:gridCol w:w="693"/>
        <w:gridCol w:w="1530"/>
      </w:tblGrid>
      <w:tr w:rsidR="00717871" w:rsidRPr="005067F3" w:rsidTr="00EF5C41">
        <w:tc>
          <w:tcPr>
            <w:tcW w:w="6777" w:type="dxa"/>
          </w:tcPr>
          <w:p w:rsidR="000218DE" w:rsidRPr="005067F3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:rsidR="000218DE" w:rsidRPr="005067F3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</w:tcPr>
          <w:p w:rsidR="000218DE" w:rsidRPr="005067F3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18DE" w:rsidRPr="005067F3" w:rsidRDefault="005E40F7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0218D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21F3" w:rsidRPr="005067F3" w:rsidTr="00EF5C41">
        <w:tc>
          <w:tcPr>
            <w:tcW w:w="6777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60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0D21F3" w:rsidRPr="00D0567B" w:rsidRDefault="000D21F3" w:rsidP="000D21F3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12,279</w:t>
            </w:r>
          </w:p>
        </w:tc>
      </w:tr>
      <w:tr w:rsidR="000D21F3" w:rsidRPr="005067F3" w:rsidTr="00EF5C41">
        <w:tc>
          <w:tcPr>
            <w:tcW w:w="6777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0D21F3" w:rsidRPr="00D0567B" w:rsidRDefault="00B50678" w:rsidP="000D21F3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</w:tr>
      <w:tr w:rsidR="000D21F3" w:rsidRPr="005067F3" w:rsidTr="00EF5C41">
        <w:tc>
          <w:tcPr>
            <w:tcW w:w="6777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0D21F3" w:rsidRPr="00D0567B" w:rsidRDefault="00B50678" w:rsidP="000D21F3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0D21F3" w:rsidRPr="005067F3" w:rsidTr="00EF5C41">
        <w:tc>
          <w:tcPr>
            <w:tcW w:w="6777" w:type="dxa"/>
          </w:tcPr>
          <w:p w:rsidR="000D21F3" w:rsidRPr="007D5A16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ประมาณการหนี้สินผลประโยชน์พนักงานเมื่อเกษียณอายุ</w:t>
            </w:r>
            <w:r w:rsidRPr="007D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D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D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7D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D5A1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60" w:type="dxa"/>
          </w:tcPr>
          <w:p w:rsidR="000D21F3" w:rsidRPr="007D5A16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dxa"/>
          </w:tcPr>
          <w:p w:rsidR="000D21F3" w:rsidRPr="007D5A16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D21F3" w:rsidRPr="007D5A16" w:rsidRDefault="00B50678" w:rsidP="000D21F3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13,026</w:t>
            </w:r>
          </w:p>
        </w:tc>
      </w:tr>
    </w:tbl>
    <w:p w:rsidR="002A7E20" w:rsidRPr="00BD4B52" w:rsidRDefault="002A7E20" w:rsidP="00BD4B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4B52">
        <w:rPr>
          <w:rFonts w:ascii="Angsana New" w:hAnsi="Angsana New"/>
          <w:sz w:val="28"/>
          <w:szCs w:val="28"/>
          <w:cs/>
        </w:rPr>
        <w:t>จำนวนค่าใช้จ่ายที่รับรู้ในงบกำไรขาดทุนเบ็ดเสร็จสำหรับ</w:t>
      </w:r>
      <w:r w:rsidR="00415877" w:rsidRPr="00BD4B52">
        <w:rPr>
          <w:rFonts w:ascii="Angsana New" w:hAnsi="Angsana New"/>
          <w:sz w:val="28"/>
          <w:szCs w:val="28"/>
          <w:cs/>
        </w:rPr>
        <w:t>งวดสามเดือน</w:t>
      </w:r>
      <w:r w:rsidR="005D5E17" w:rsidRPr="00BD4B5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D5E17" w:rsidRPr="00BD4B52">
        <w:rPr>
          <w:rFonts w:ascii="Angsana New" w:hAnsi="Angsana New"/>
          <w:sz w:val="28"/>
          <w:szCs w:val="28"/>
        </w:rPr>
        <w:t xml:space="preserve">31 </w:t>
      </w:r>
      <w:r w:rsidR="00415877" w:rsidRPr="00BD4B52">
        <w:rPr>
          <w:rFonts w:ascii="Angsana New" w:hAnsi="Angsana New"/>
          <w:sz w:val="28"/>
          <w:szCs w:val="28"/>
          <w:cs/>
        </w:rPr>
        <w:t>มีน</w:t>
      </w:r>
      <w:r w:rsidR="005D5E17" w:rsidRPr="00BD4B52">
        <w:rPr>
          <w:rFonts w:ascii="Angsana New" w:hAnsi="Angsana New"/>
          <w:sz w:val="28"/>
          <w:szCs w:val="28"/>
          <w:cs/>
        </w:rPr>
        <w:t xml:space="preserve">าคม </w:t>
      </w:r>
      <w:r w:rsidR="00AD1796" w:rsidRPr="00BD4B52">
        <w:rPr>
          <w:rFonts w:ascii="Angsana New" w:hAnsi="Angsana New"/>
          <w:sz w:val="28"/>
          <w:szCs w:val="28"/>
        </w:rPr>
        <w:t>256</w:t>
      </w:r>
      <w:r w:rsidR="002800BC" w:rsidRPr="00BD4B52">
        <w:rPr>
          <w:rFonts w:ascii="Angsana New" w:hAnsi="Angsana New"/>
          <w:sz w:val="28"/>
          <w:szCs w:val="28"/>
        </w:rPr>
        <w:t>2</w:t>
      </w:r>
      <w:r w:rsidR="00AD1796" w:rsidRPr="00BD4B52">
        <w:rPr>
          <w:rFonts w:ascii="Angsana New" w:hAnsi="Angsana New"/>
          <w:sz w:val="28"/>
          <w:szCs w:val="28"/>
          <w:cs/>
        </w:rPr>
        <w:t xml:space="preserve"> </w:t>
      </w:r>
      <w:r w:rsidRPr="00BD4B52">
        <w:rPr>
          <w:rFonts w:ascii="Angsana New" w:hAnsi="Angsana New"/>
          <w:sz w:val="28"/>
          <w:szCs w:val="28"/>
          <w:cs/>
        </w:rPr>
        <w:t>และ</w:t>
      </w:r>
      <w:r w:rsidRPr="00BD4B52">
        <w:rPr>
          <w:rFonts w:ascii="Angsana New" w:hAnsi="Angsana New"/>
          <w:sz w:val="28"/>
          <w:szCs w:val="28"/>
        </w:rPr>
        <w:t xml:space="preserve"> 25</w:t>
      </w:r>
      <w:r w:rsidR="00415877" w:rsidRPr="00BD4B52">
        <w:rPr>
          <w:rFonts w:ascii="Angsana New" w:hAnsi="Angsana New"/>
          <w:sz w:val="28"/>
          <w:szCs w:val="28"/>
        </w:rPr>
        <w:t>6</w:t>
      </w:r>
      <w:r w:rsidR="002800BC" w:rsidRPr="00BD4B52">
        <w:rPr>
          <w:rFonts w:ascii="Angsana New" w:hAnsi="Angsana New"/>
          <w:sz w:val="28"/>
          <w:szCs w:val="28"/>
        </w:rPr>
        <w:t>1</w:t>
      </w:r>
      <w:r w:rsidRPr="00BD4B52">
        <w:rPr>
          <w:rFonts w:ascii="Angsana New" w:hAnsi="Angsana New"/>
          <w:sz w:val="28"/>
          <w:szCs w:val="28"/>
        </w:rPr>
        <w:t xml:space="preserve"> </w:t>
      </w:r>
      <w:r w:rsidRPr="00BD4B5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450"/>
        <w:gridCol w:w="270"/>
        <w:gridCol w:w="450"/>
        <w:gridCol w:w="900"/>
        <w:gridCol w:w="1530"/>
        <w:gridCol w:w="270"/>
        <w:gridCol w:w="1530"/>
      </w:tblGrid>
      <w:tr w:rsidR="00717871" w:rsidRPr="005067F3" w:rsidTr="00EF5C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D5E17" w:rsidRPr="005067F3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5E17" w:rsidRPr="005067F3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D5E17" w:rsidRPr="005067F3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5D5E17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D5E17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EF5C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00BC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00BC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EF5C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841AF8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รับรู้ในขาดทุนสำหรับงวด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5067F3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1F3" w:rsidRPr="005067F3" w:rsidTr="00EF5C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C76B4E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0D21F3" w:rsidRPr="005067F3" w:rsidTr="00EF5C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D0567B" w:rsidRDefault="00C76B4E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0D21F3" w:rsidRPr="005067F3" w:rsidTr="00EF5C4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52A9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52A9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52A9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52A9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52A9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713B32" w:rsidRDefault="00C76B4E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713B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</w:t>
            </w:r>
          </w:p>
        </w:tc>
      </w:tr>
    </w:tbl>
    <w:p w:rsidR="00761E74" w:rsidRPr="00BD4B52" w:rsidRDefault="00761E74" w:rsidP="00BD4B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4B52">
        <w:rPr>
          <w:rFonts w:ascii="Angsana New" w:hAnsi="Angsana New"/>
          <w:sz w:val="28"/>
          <w:szCs w:val="28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270"/>
        <w:gridCol w:w="3150"/>
      </w:tblGrid>
      <w:tr w:rsidR="00717871" w:rsidRPr="005067F3" w:rsidTr="00E14183">
        <w:tc>
          <w:tcPr>
            <w:tcW w:w="2790" w:type="dxa"/>
          </w:tcPr>
          <w:p w:rsidR="0006300F" w:rsidRPr="005067F3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06300F" w:rsidRPr="005067F3" w:rsidRDefault="0006300F" w:rsidP="0006300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C7D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06300F" w:rsidRPr="005067F3" w:rsidRDefault="0006300F" w:rsidP="0006300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06300F" w:rsidRPr="005067F3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C7D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52A92" w:rsidRPr="005067F3" w:rsidTr="00E14183">
        <w:tc>
          <w:tcPr>
            <w:tcW w:w="2790" w:type="dxa"/>
          </w:tcPr>
          <w:p w:rsidR="00552A92" w:rsidRPr="005067F3" w:rsidRDefault="00552A92" w:rsidP="0055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2.43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</w:t>
            </w:r>
            <w:r w:rsidR="00CA478F">
              <w:rPr>
                <w:rFonts w:asciiTheme="majorBidi" w:hAnsiTheme="majorBidi" w:cstheme="majorBidi"/>
                <w:sz w:val="28"/>
                <w:szCs w:val="28"/>
                <w:cs/>
              </w:rPr>
              <w:t>่อ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2.43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552A92" w:rsidRPr="005067F3" w:rsidTr="00E14183">
        <w:tc>
          <w:tcPr>
            <w:tcW w:w="2790" w:type="dxa"/>
          </w:tcPr>
          <w:p w:rsidR="00552A92" w:rsidRPr="005067F3" w:rsidRDefault="00552A92" w:rsidP="0055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552A92" w:rsidRPr="005067F3" w:rsidTr="00E14183">
        <w:tc>
          <w:tcPr>
            <w:tcW w:w="2790" w:type="dxa"/>
          </w:tcPr>
          <w:p w:rsidR="00552A92" w:rsidRPr="005067F3" w:rsidRDefault="00552A92" w:rsidP="0055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อัตราการเสียชีวิต</w:t>
            </w:r>
          </w:p>
        </w:tc>
        <w:tc>
          <w:tcPr>
            <w:tcW w:w="3150" w:type="dxa"/>
          </w:tcPr>
          <w:p w:rsidR="00552A92" w:rsidRPr="005067F3" w:rsidRDefault="00552A92" w:rsidP="0055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552A92" w:rsidRPr="00552A92" w:rsidRDefault="00552A92" w:rsidP="0055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552A92" w:rsidRPr="005067F3" w:rsidTr="00E14183">
        <w:tc>
          <w:tcPr>
            <w:tcW w:w="2790" w:type="dxa"/>
          </w:tcPr>
          <w:p w:rsidR="00552A92" w:rsidRPr="005067F3" w:rsidRDefault="00552A92" w:rsidP="0055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อัตราการทุพพลภาพ</w:t>
            </w:r>
          </w:p>
        </w:tc>
        <w:tc>
          <w:tcPr>
            <w:tcW w:w="315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552A92" w:rsidRPr="005067F3" w:rsidRDefault="00552A92" w:rsidP="00552A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:rsidR="00713B32" w:rsidRDefault="00713B32" w:rsidP="00713B32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:rsidR="00713B32" w:rsidRDefault="00713B32" w:rsidP="00713B32">
      <w:pPr>
        <w:rPr>
          <w:rFonts w:cs="Arial"/>
          <w:cs/>
          <w:lang w:val="th-TH"/>
        </w:rPr>
      </w:pPr>
    </w:p>
    <w:p w:rsidR="00713B32" w:rsidRDefault="00713B32" w:rsidP="00713B32">
      <w:pPr>
        <w:rPr>
          <w:rFonts w:cs="Arial"/>
          <w:cs/>
          <w:lang w:val="th-TH"/>
        </w:rPr>
      </w:pPr>
    </w:p>
    <w:p w:rsidR="00713B32" w:rsidRDefault="00713B32" w:rsidP="00713B32">
      <w:pPr>
        <w:rPr>
          <w:rFonts w:cs="Arial"/>
          <w:cs/>
          <w:lang w:val="th-TH"/>
        </w:rPr>
      </w:pPr>
    </w:p>
    <w:p w:rsidR="00713B32" w:rsidRDefault="00713B32" w:rsidP="00713B32">
      <w:pPr>
        <w:rPr>
          <w:rFonts w:cs="Arial"/>
          <w:cs/>
          <w:lang w:val="th-TH"/>
        </w:rPr>
      </w:pPr>
    </w:p>
    <w:p w:rsidR="00713B32" w:rsidRDefault="00713B32" w:rsidP="00713B32">
      <w:pPr>
        <w:rPr>
          <w:rFonts w:cs="Arial"/>
          <w:cs/>
          <w:lang w:val="th-TH"/>
        </w:rPr>
      </w:pPr>
    </w:p>
    <w:p w:rsidR="00713B32" w:rsidRPr="00713B32" w:rsidRDefault="00713B32" w:rsidP="00713B32">
      <w:pPr>
        <w:rPr>
          <w:cs/>
          <w:lang w:val="th-TH"/>
        </w:rPr>
      </w:pPr>
    </w:p>
    <w:p w:rsidR="005704D7" w:rsidRPr="00BD4B52" w:rsidRDefault="005704D7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BD4B52">
        <w:rPr>
          <w:b/>
          <w:bCs/>
          <w:u w:val="none"/>
          <w:cs/>
        </w:rPr>
        <w:t xml:space="preserve">ภาษีเงินได้รอการตัดบัญชี </w:t>
      </w:r>
    </w:p>
    <w:p w:rsidR="000C0E90" w:rsidRPr="00BD4B52" w:rsidRDefault="004C0A49" w:rsidP="00BD4B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4B52">
        <w:rPr>
          <w:rFonts w:ascii="Angsana New" w:hAnsi="Angsana New"/>
          <w:sz w:val="28"/>
          <w:szCs w:val="28"/>
          <w:cs/>
        </w:rPr>
        <w:t>รายได้</w:t>
      </w:r>
      <w:r w:rsidR="000125B2" w:rsidRPr="00BD4B5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0C0E90" w:rsidRPr="00BD4B52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0C0E90" w:rsidRPr="00BD4B52">
        <w:rPr>
          <w:rFonts w:ascii="Angsana New" w:hAnsi="Angsana New"/>
          <w:sz w:val="28"/>
          <w:szCs w:val="28"/>
        </w:rPr>
        <w:t xml:space="preserve">31 </w:t>
      </w:r>
      <w:r w:rsidR="000C0E90" w:rsidRPr="00BD4B52">
        <w:rPr>
          <w:rFonts w:ascii="Angsana New" w:hAnsi="Angsana New"/>
          <w:sz w:val="28"/>
          <w:szCs w:val="28"/>
          <w:cs/>
        </w:rPr>
        <w:t xml:space="preserve">มีนาคม </w:t>
      </w:r>
      <w:r w:rsidR="000C0E90" w:rsidRPr="00BD4B52">
        <w:rPr>
          <w:rFonts w:ascii="Angsana New" w:hAnsi="Angsana New"/>
          <w:sz w:val="28"/>
          <w:szCs w:val="28"/>
        </w:rPr>
        <w:t>256</w:t>
      </w:r>
      <w:r w:rsidR="00C65C7D" w:rsidRPr="00BD4B52">
        <w:rPr>
          <w:rFonts w:ascii="Angsana New" w:hAnsi="Angsana New"/>
          <w:sz w:val="28"/>
          <w:szCs w:val="28"/>
        </w:rPr>
        <w:t>2</w:t>
      </w:r>
      <w:r w:rsidR="000C0E90" w:rsidRPr="00BD4B52">
        <w:rPr>
          <w:rFonts w:ascii="Angsana New" w:hAnsi="Angsana New"/>
          <w:sz w:val="28"/>
          <w:szCs w:val="28"/>
        </w:rPr>
        <w:t xml:space="preserve"> </w:t>
      </w:r>
      <w:r w:rsidR="000C0E90" w:rsidRPr="00BD4B5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BD4B52">
        <w:rPr>
          <w:rFonts w:ascii="Angsana New" w:hAnsi="Angsana New"/>
          <w:sz w:val="28"/>
          <w:szCs w:val="28"/>
        </w:rPr>
        <w:t>256</w:t>
      </w:r>
      <w:r w:rsidR="00C65C7D" w:rsidRPr="00BD4B52">
        <w:rPr>
          <w:rFonts w:ascii="Angsana New" w:hAnsi="Angsana New"/>
          <w:sz w:val="28"/>
          <w:szCs w:val="28"/>
        </w:rPr>
        <w:t>1</w:t>
      </w:r>
      <w:r w:rsidR="000C0E90" w:rsidRPr="00BD4B5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540"/>
        <w:gridCol w:w="1350"/>
        <w:gridCol w:w="270"/>
        <w:gridCol w:w="1350"/>
      </w:tblGrid>
      <w:tr w:rsidR="00717871" w:rsidRPr="005067F3" w:rsidTr="004B17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5067F3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5067F3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</w:tcPr>
          <w:p w:rsidR="009550A9" w:rsidRPr="005067F3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9550A9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4B17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5067F3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5067F3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9550A9" w:rsidRPr="005067F3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65C7D" w:rsidRPr="005067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550A9" w:rsidRPr="005067F3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9550A9" w:rsidRPr="005067F3" w:rsidRDefault="000C0E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C7D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4B17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5067F3" w:rsidRDefault="006A4EA7" w:rsidP="006A4E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ค่าใช้จ่ายภาษีเงินได้ปีปัจจุบัน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5067F3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4EA7" w:rsidRPr="00713B32" w:rsidRDefault="00B330D6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5067F3" w:rsidRDefault="006A4EA7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4EA7" w:rsidRPr="00713B32" w:rsidRDefault="00C65C7D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89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="006A4EA7" w:rsidRPr="00713B3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4EA7" w:rsidRPr="00713B32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717871" w:rsidRPr="005067F3" w:rsidTr="004B17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3B32" w:rsidRDefault="006A4EA7" w:rsidP="00A807E0">
            <w:pPr>
              <w:tabs>
                <w:tab w:val="left" w:pos="-3402"/>
                <w:tab w:val="left" w:pos="-3261"/>
                <w:tab w:val="left" w:pos="-311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66E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ผลกระทบจากภาษีเงินได้รอการตัดบัญชีของ</w:t>
            </w:r>
          </w:p>
          <w:p w:rsidR="006A4EA7" w:rsidRPr="005067F3" w:rsidRDefault="00CD7188" w:rsidP="00CD7188">
            <w:pPr>
              <w:tabs>
                <w:tab w:val="left" w:pos="-3402"/>
                <w:tab w:val="left" w:pos="-3261"/>
                <w:tab w:val="left" w:pos="-3119"/>
              </w:tabs>
              <w:ind w:right="-108" w:firstLine="3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4EA7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รายการผลแตกต่างชั่วคราว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5067F3" w:rsidRDefault="006A4EA7" w:rsidP="006A4EA7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5067F3" w:rsidRDefault="006A4EA7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5067F3" w:rsidRDefault="006A4EA7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5067F3" w:rsidRDefault="006A4EA7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1F3" w:rsidRPr="005067F3" w:rsidTr="004B17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C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ค่าเสื่อมราคาของส่วนเกินทุนจากการตีราคาสินทรัพย์ถาวร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D0567B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0D21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21F3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0D21F3" w:rsidRPr="005067F3" w:rsidTr="004B170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CC37A7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7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CC37A7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</w:tr>
    </w:tbl>
    <w:p w:rsidR="00B67966" w:rsidRPr="00BD4B52" w:rsidRDefault="00B67966" w:rsidP="00BD4B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4B52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BD4B52">
        <w:rPr>
          <w:rFonts w:ascii="Angsana New" w:hAnsi="Angsana New"/>
          <w:sz w:val="28"/>
          <w:szCs w:val="28"/>
          <w:cs/>
        </w:rPr>
        <w:t>นเงินระหว่างรายได้</w:t>
      </w:r>
      <w:r w:rsidRPr="00BD4B52">
        <w:rPr>
          <w:rFonts w:ascii="Angsana New" w:hAnsi="Angsana New"/>
          <w:sz w:val="28"/>
          <w:szCs w:val="28"/>
          <w:cs/>
        </w:rPr>
        <w:t xml:space="preserve">ภาษีเงินได้กับผลคูณของขาดทุนทางบัญชีโดยใช้อัตราภาษีสำหรับงวดสามเดือนสิ้นสุดวันที่ </w:t>
      </w:r>
      <w:r w:rsidRPr="00BD4B52">
        <w:rPr>
          <w:rFonts w:ascii="Angsana New" w:hAnsi="Angsana New"/>
          <w:sz w:val="28"/>
          <w:szCs w:val="28"/>
        </w:rPr>
        <w:t xml:space="preserve">31 </w:t>
      </w:r>
      <w:r w:rsidRPr="00BD4B52">
        <w:rPr>
          <w:rFonts w:ascii="Angsana New" w:hAnsi="Angsana New"/>
          <w:sz w:val="28"/>
          <w:szCs w:val="28"/>
          <w:cs/>
        </w:rPr>
        <w:t xml:space="preserve">มีนาคม </w:t>
      </w:r>
      <w:r w:rsidRPr="00BD4B52">
        <w:rPr>
          <w:rFonts w:ascii="Angsana New" w:hAnsi="Angsana New"/>
          <w:sz w:val="28"/>
          <w:szCs w:val="28"/>
        </w:rPr>
        <w:t>256</w:t>
      </w:r>
      <w:r w:rsidR="00C65C7D" w:rsidRPr="00BD4B52">
        <w:rPr>
          <w:rFonts w:ascii="Angsana New" w:hAnsi="Angsana New"/>
          <w:sz w:val="28"/>
          <w:szCs w:val="28"/>
        </w:rPr>
        <w:t>2</w:t>
      </w:r>
      <w:r w:rsidRPr="00BD4B52">
        <w:rPr>
          <w:rFonts w:ascii="Angsana New" w:hAnsi="Angsana New"/>
          <w:sz w:val="28"/>
          <w:szCs w:val="28"/>
          <w:cs/>
        </w:rPr>
        <w:t xml:space="preserve"> และ </w:t>
      </w:r>
      <w:r w:rsidRPr="00BD4B52">
        <w:rPr>
          <w:rFonts w:ascii="Angsana New" w:hAnsi="Angsana New"/>
          <w:sz w:val="28"/>
          <w:szCs w:val="28"/>
        </w:rPr>
        <w:t>256</w:t>
      </w:r>
      <w:r w:rsidR="00C65C7D" w:rsidRPr="00BD4B52">
        <w:rPr>
          <w:rFonts w:ascii="Angsana New" w:hAnsi="Angsana New"/>
          <w:sz w:val="28"/>
          <w:szCs w:val="28"/>
        </w:rPr>
        <w:t>1</w:t>
      </w:r>
      <w:r w:rsidRPr="00BD4B52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040"/>
        <w:gridCol w:w="270"/>
        <w:gridCol w:w="270"/>
        <w:gridCol w:w="270"/>
        <w:gridCol w:w="720"/>
        <w:gridCol w:w="1350"/>
        <w:gridCol w:w="250"/>
        <w:gridCol w:w="1370"/>
      </w:tblGrid>
      <w:tr w:rsidR="00717871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5067F3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0A9" w:rsidRPr="005067F3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5067F3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</w:tcPr>
          <w:p w:rsidR="009550A9" w:rsidRPr="005067F3" w:rsidRDefault="000911E1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9550A9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87506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87506" w:rsidRPr="005067F3" w:rsidRDefault="00A87506" w:rsidP="00A8750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87506" w:rsidRPr="005067F3" w:rsidRDefault="00A87506" w:rsidP="00A8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87506" w:rsidRPr="005067F3" w:rsidRDefault="00A87506" w:rsidP="00A8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87506" w:rsidRPr="005067F3" w:rsidRDefault="00A87506" w:rsidP="00A8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87506" w:rsidRPr="005067F3" w:rsidRDefault="00A87506" w:rsidP="00A8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A87506" w:rsidRPr="00A87506" w:rsidRDefault="00A87506" w:rsidP="00A8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A87506" w:rsidRPr="00A87506" w:rsidRDefault="00A87506" w:rsidP="00A8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</w:tcPr>
          <w:p w:rsidR="00A87506" w:rsidRPr="00A87506" w:rsidRDefault="00A87506" w:rsidP="00A8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750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</w:tr>
      <w:tr w:rsidR="000D21F3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ขาดทุนก่อนภาษีทางบัญชี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21F3" w:rsidRPr="00D0567B" w:rsidRDefault="00CA478F" w:rsidP="000D21F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(15,019</w:t>
            </w:r>
            <w:r w:rsidR="000D21F3" w:rsidRPr="00D056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D21F3" w:rsidRPr="005067F3" w:rsidRDefault="000D21F3" w:rsidP="004B170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(22,849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21F3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D21F3" w:rsidRPr="00D0567B" w:rsidRDefault="000D21F3" w:rsidP="000D21F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1F3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>4,570</w:t>
            </w:r>
          </w:p>
        </w:tc>
      </w:tr>
      <w:tr w:rsidR="000D21F3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1F3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CD718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firstLine="4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427311050"/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1E4879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 xml:space="preserve"> 76</w:t>
            </w:r>
          </w:p>
        </w:tc>
        <w:bookmarkEnd w:id="2"/>
      </w:tr>
      <w:tr w:rsidR="000D21F3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สินทรัพย์ภาษีเงินได้รอการตัดบัญชีที่ไม่รับรู้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(เพิ่มขึ้น) ลดลง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C2E01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11,978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 xml:space="preserve"> (7,169)</w:t>
            </w:r>
          </w:p>
        </w:tc>
      </w:tr>
      <w:tr w:rsidR="000D21F3" w:rsidRPr="005067F3" w:rsidTr="004B170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C2E01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(15,104)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>2,580</w:t>
            </w:r>
          </w:p>
        </w:tc>
      </w:tr>
      <w:tr w:rsidR="000D21F3" w:rsidRPr="005067F3" w:rsidTr="004B170D">
        <w:trPr>
          <w:trHeight w:val="42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650C99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C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650C99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650C99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650C99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650C99" w:rsidRDefault="000D21F3" w:rsidP="000D21F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</w:tr>
    </w:tbl>
    <w:p w:rsidR="005704D7" w:rsidRPr="00E4284A" w:rsidRDefault="005704D7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>รายละเอียดของ</w:t>
      </w:r>
      <w:bookmarkStart w:id="3" w:name="OLE_LINK1"/>
      <w:bookmarkStart w:id="4" w:name="OLE_LINK2"/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3"/>
      <w:bookmarkEnd w:id="4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B67966" w:rsidRPr="00E4284A">
        <w:rPr>
          <w:rFonts w:ascii="Angsana New" w:hAnsi="Angsana New"/>
          <w:sz w:val="28"/>
          <w:szCs w:val="28"/>
        </w:rPr>
        <w:t xml:space="preserve">31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มีนาคม </w:t>
      </w:r>
      <w:r w:rsidR="00B67966" w:rsidRPr="00E4284A">
        <w:rPr>
          <w:rFonts w:ascii="Angsana New" w:hAnsi="Angsana New"/>
          <w:sz w:val="28"/>
          <w:szCs w:val="28"/>
        </w:rPr>
        <w:t>256</w:t>
      </w:r>
      <w:r w:rsidR="00AA3CDE" w:rsidRPr="00E4284A">
        <w:rPr>
          <w:rFonts w:ascii="Angsana New" w:hAnsi="Angsana New"/>
          <w:sz w:val="28"/>
          <w:szCs w:val="28"/>
        </w:rPr>
        <w:t>2</w:t>
      </w:r>
      <w:r w:rsidR="00B67966" w:rsidRPr="00E4284A">
        <w:rPr>
          <w:rFonts w:ascii="Angsana New" w:hAnsi="Angsana New"/>
          <w:sz w:val="28"/>
          <w:szCs w:val="28"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>และ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AA3CDE" w:rsidRPr="00E4284A">
        <w:rPr>
          <w:rFonts w:ascii="Angsana New" w:hAnsi="Angsana New"/>
          <w:sz w:val="28"/>
          <w:szCs w:val="28"/>
        </w:rPr>
        <w:t>1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36"/>
        <w:gridCol w:w="1213"/>
        <w:gridCol w:w="236"/>
        <w:gridCol w:w="1206"/>
        <w:gridCol w:w="243"/>
        <w:gridCol w:w="1186"/>
      </w:tblGrid>
      <w:tr w:rsidR="00717871" w:rsidRPr="00FA7BBF" w:rsidTr="004B170D">
        <w:trPr>
          <w:tblHeader/>
        </w:trPr>
        <w:tc>
          <w:tcPr>
            <w:tcW w:w="3960" w:type="dxa"/>
          </w:tcPr>
          <w:p w:rsidR="005704D7" w:rsidRPr="00FA7BB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:rsidR="005704D7" w:rsidRPr="00FA7BBF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5704D7"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FA7BBF" w:rsidTr="004B170D">
        <w:trPr>
          <w:tblHeader/>
        </w:trPr>
        <w:tc>
          <w:tcPr>
            <w:tcW w:w="3960" w:type="dxa"/>
          </w:tcPr>
          <w:p w:rsidR="005704D7" w:rsidRPr="00FA7BB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704D7" w:rsidRPr="00FA7BB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FA7BB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FA7BB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FA7BB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5704D7" w:rsidRPr="00FA7BB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7871" w:rsidRPr="00FA7BBF" w:rsidTr="004B170D">
        <w:trPr>
          <w:tblHeader/>
        </w:trPr>
        <w:tc>
          <w:tcPr>
            <w:tcW w:w="3960" w:type="dxa"/>
          </w:tcPr>
          <w:p w:rsidR="00B67966" w:rsidRPr="00FA7BBF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A7BBF" w:rsidRPr="00FA7BBF" w:rsidRDefault="00FA7BBF" w:rsidP="004B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B67966" w:rsidRPr="00FA7BBF" w:rsidRDefault="00CD7188" w:rsidP="004B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D2512" w:rsidRPr="00FA7BB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2512" w:rsidRPr="00FA7BB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  <w:r w:rsidR="00FA7BB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B67966" w:rsidRPr="00FA7B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3CDE" w:rsidRPr="00FA7BB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B67966" w:rsidRPr="00FA7BBF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FA7BBF" w:rsidRPr="00FA7BBF" w:rsidRDefault="00FA7BBF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BD2512" w:rsidRPr="00FA7BBF" w:rsidRDefault="00BD2512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  <w:p w:rsidR="00B67966" w:rsidRPr="00FA7BBF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งว</w:t>
            </w:r>
            <w:r w:rsidR="001644A4"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ด</w:t>
            </w:r>
          </w:p>
        </w:tc>
        <w:tc>
          <w:tcPr>
            <w:tcW w:w="236" w:type="dxa"/>
          </w:tcPr>
          <w:p w:rsidR="00B67966" w:rsidRPr="00FA7BBF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B67966" w:rsidRPr="00FA7BBF" w:rsidRDefault="00FA7BBF" w:rsidP="00B679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ขาดทุนเบ็ดเสร็จ</w:t>
            </w:r>
            <w:r w:rsidRPr="00FA7BB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B67966"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FA7BBF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</w:tcPr>
          <w:p w:rsidR="00B67966" w:rsidRPr="00FA7BBF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FA7BBF" w:rsidRPr="00FA7BBF" w:rsidRDefault="00FA7BBF" w:rsidP="004B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A7BBF" w:rsidRPr="004B170D" w:rsidRDefault="00FA7BBF" w:rsidP="004B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</w:pPr>
            <w:r w:rsidRPr="004B170D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  <w:t xml:space="preserve">31 </w:t>
            </w:r>
            <w:r w:rsidRPr="004B170D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  <w:cs/>
              </w:rPr>
              <w:t>มีนาคม</w:t>
            </w:r>
            <w:r w:rsidR="004B170D" w:rsidRPr="004B170D">
              <w:rPr>
                <w:rFonts w:asciiTheme="majorBidi" w:hAnsiTheme="majorBidi" w:cstheme="majorBidi" w:hint="cs"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4B170D" w:rsidRPr="004B170D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  <w:t>2562</w:t>
            </w:r>
          </w:p>
          <w:p w:rsidR="00B67966" w:rsidRPr="00FA7BBF" w:rsidRDefault="004B170D" w:rsidP="004B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7BB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B170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4B17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A7BB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D21F3" w:rsidRPr="00FA7BBF" w:rsidTr="004B170D">
        <w:tc>
          <w:tcPr>
            <w:tcW w:w="3960" w:type="dxa"/>
          </w:tcPr>
          <w:p w:rsidR="000D21F3" w:rsidRPr="00FA7BBF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FA7BB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60" w:type="dxa"/>
          </w:tcPr>
          <w:p w:rsidR="000D21F3" w:rsidRPr="00D0567B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(19,013)</w:t>
            </w:r>
          </w:p>
        </w:tc>
        <w:tc>
          <w:tcPr>
            <w:tcW w:w="236" w:type="dxa"/>
            <w:vAlign w:val="bottom"/>
          </w:tcPr>
          <w:p w:rsidR="000D21F3" w:rsidRPr="00D0567B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:rsidR="000D21F3" w:rsidRPr="00D0567B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:rsidR="000D21F3" w:rsidRPr="00D0567B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:rsidR="000D21F3" w:rsidRPr="00D0567B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D21F3" w:rsidRPr="00D0567B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0D21F3" w:rsidRPr="00D0567B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(18,956)</w:t>
            </w:r>
          </w:p>
        </w:tc>
      </w:tr>
      <w:tr w:rsidR="000D21F3" w:rsidRPr="00FA7BBF" w:rsidTr="004B170D">
        <w:tc>
          <w:tcPr>
            <w:tcW w:w="3960" w:type="dxa"/>
          </w:tcPr>
          <w:p w:rsidR="000D21F3" w:rsidRPr="00FA7BBF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FA7BB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D21F3" w:rsidRPr="000D21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21F3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  <w:tc>
          <w:tcPr>
            <w:tcW w:w="236" w:type="dxa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21F3" w:rsidRPr="000D21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D21F3" w:rsidRPr="000D21F3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21F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</w:tr>
      <w:tr w:rsidR="000D21F3" w:rsidRPr="00FA7BBF" w:rsidTr="004B170D">
        <w:tc>
          <w:tcPr>
            <w:tcW w:w="3960" w:type="dxa"/>
          </w:tcPr>
          <w:p w:rsidR="000D21F3" w:rsidRPr="00650C99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650C9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(17,658)</w:t>
            </w:r>
          </w:p>
        </w:tc>
        <w:tc>
          <w:tcPr>
            <w:tcW w:w="236" w:type="dxa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57</w:t>
            </w:r>
          </w:p>
        </w:tc>
        <w:tc>
          <w:tcPr>
            <w:tcW w:w="236" w:type="dxa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0D21F3" w:rsidRPr="00713B32" w:rsidRDefault="000D21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(17,601)</w:t>
            </w:r>
          </w:p>
        </w:tc>
      </w:tr>
    </w:tbl>
    <w:p w:rsidR="00713B32" w:rsidRDefault="00713B32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713B32" w:rsidRDefault="00713B32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5704D7" w:rsidRPr="00A807E0" w:rsidRDefault="00CF5DC6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t>รายละเอียดของสินทรัพย์</w:t>
      </w:r>
      <w:r w:rsidR="005704D7" w:rsidRPr="00A807E0">
        <w:rPr>
          <w:rFonts w:ascii="Angsana New" w:hAnsi="Angsana New"/>
          <w:spacing w:val="-4"/>
          <w:sz w:val="28"/>
          <w:szCs w:val="28"/>
          <w:cs/>
        </w:rPr>
        <w:t xml:space="preserve">ภาษีเงินได้รอการตัดบัญชีที่ไม่ได้รับรู้ในงบการเงิน ณ </w:t>
      </w:r>
      <w:r w:rsidR="00B67966" w:rsidRPr="00A807E0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B67966" w:rsidRPr="00A807E0">
        <w:rPr>
          <w:rFonts w:ascii="Angsana New" w:hAnsi="Angsana New"/>
          <w:spacing w:val="-4"/>
          <w:sz w:val="28"/>
          <w:szCs w:val="28"/>
        </w:rPr>
        <w:t xml:space="preserve">31 </w:t>
      </w:r>
      <w:r w:rsidR="00B67966" w:rsidRPr="00A807E0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="00B67966" w:rsidRPr="00A807E0">
        <w:rPr>
          <w:rFonts w:ascii="Angsana New" w:hAnsi="Angsana New"/>
          <w:spacing w:val="-4"/>
          <w:sz w:val="28"/>
          <w:szCs w:val="28"/>
        </w:rPr>
        <w:t>25</w:t>
      </w:r>
      <w:r w:rsidR="00A87506" w:rsidRPr="00A807E0">
        <w:rPr>
          <w:rFonts w:ascii="Angsana New" w:hAnsi="Angsana New"/>
          <w:spacing w:val="-4"/>
          <w:sz w:val="28"/>
          <w:szCs w:val="28"/>
        </w:rPr>
        <w:t>62</w:t>
      </w:r>
      <w:r w:rsidR="00B67966" w:rsidRPr="00A807E0">
        <w:rPr>
          <w:rFonts w:ascii="Angsana New" w:hAnsi="Angsana New"/>
          <w:spacing w:val="-4"/>
          <w:sz w:val="28"/>
          <w:szCs w:val="28"/>
        </w:rPr>
        <w:t xml:space="preserve"> </w:t>
      </w:r>
      <w:r w:rsidR="00B67966" w:rsidRPr="00A807E0">
        <w:rPr>
          <w:rFonts w:ascii="Angsana New" w:hAnsi="Angsana New"/>
          <w:spacing w:val="-4"/>
          <w:sz w:val="28"/>
          <w:szCs w:val="28"/>
          <w:cs/>
        </w:rPr>
        <w:t>และ</w:t>
      </w:r>
      <w:r w:rsidR="003334BB" w:rsidRPr="00A807E0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3334BB" w:rsidRPr="00A807E0">
        <w:rPr>
          <w:rFonts w:ascii="Angsana New" w:hAnsi="Angsana New"/>
          <w:spacing w:val="-4"/>
          <w:sz w:val="28"/>
          <w:szCs w:val="28"/>
        </w:rPr>
        <w:t>31</w:t>
      </w:r>
      <w:r w:rsidR="005704D7" w:rsidRPr="00A807E0">
        <w:rPr>
          <w:rFonts w:ascii="Angsana New" w:hAnsi="Angsana New"/>
          <w:spacing w:val="-4"/>
          <w:sz w:val="28"/>
          <w:szCs w:val="28"/>
        </w:rPr>
        <w:t xml:space="preserve"> </w:t>
      </w:r>
      <w:r w:rsidR="005704D7" w:rsidRPr="00A807E0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A87506" w:rsidRPr="00A807E0">
        <w:rPr>
          <w:rFonts w:ascii="Angsana New" w:hAnsi="Angsana New"/>
          <w:spacing w:val="-4"/>
          <w:sz w:val="28"/>
          <w:szCs w:val="28"/>
        </w:rPr>
        <w:t xml:space="preserve"> 2561</w:t>
      </w:r>
      <w:r w:rsidR="009550A9" w:rsidRPr="00A807E0">
        <w:rPr>
          <w:rFonts w:ascii="Angsana New" w:hAnsi="Angsana New"/>
          <w:spacing w:val="-4"/>
          <w:sz w:val="28"/>
          <w:szCs w:val="28"/>
        </w:rPr>
        <w:t xml:space="preserve"> </w:t>
      </w:r>
      <w:r w:rsidR="005704D7" w:rsidRPr="00A807E0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77"/>
        <w:gridCol w:w="1530"/>
        <w:gridCol w:w="270"/>
        <w:gridCol w:w="1530"/>
      </w:tblGrid>
      <w:tr w:rsidR="00717871" w:rsidRPr="005067F3" w:rsidTr="00E4284A">
        <w:trPr>
          <w:tblHeader/>
        </w:trPr>
        <w:tc>
          <w:tcPr>
            <w:tcW w:w="5877" w:type="dxa"/>
          </w:tcPr>
          <w:p w:rsidR="005704D7" w:rsidRPr="005067F3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5067F3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704D7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E4284A">
        <w:trPr>
          <w:tblHeader/>
        </w:trPr>
        <w:tc>
          <w:tcPr>
            <w:tcW w:w="5877" w:type="dxa"/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E4284A">
        <w:tc>
          <w:tcPr>
            <w:tcW w:w="5877" w:type="dxa"/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4B0E" w:rsidRPr="005067F3" w:rsidRDefault="00AB4B0E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B4B0E" w:rsidRPr="005067F3" w:rsidRDefault="00AB4B0E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AB4B0E" w:rsidRPr="005067F3" w:rsidRDefault="00AB4B0E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3449" w:rsidRPr="005067F3" w:rsidTr="00E4284A">
        <w:tc>
          <w:tcPr>
            <w:tcW w:w="5877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01">
              <w:rPr>
                <w:rFonts w:asciiTheme="majorBidi" w:hAnsiTheme="majorBidi" w:cstheme="majorBidi"/>
                <w:sz w:val="28"/>
                <w:szCs w:val="28"/>
              </w:rPr>
              <w:t>69,790</w:t>
            </w:r>
          </w:p>
        </w:tc>
        <w:tc>
          <w:tcPr>
            <w:tcW w:w="2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663449" w:rsidRPr="005067F3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65,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63449" w:rsidRPr="005067F3" w:rsidTr="00E4284A">
        <w:tc>
          <w:tcPr>
            <w:tcW w:w="5877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01">
              <w:rPr>
                <w:rFonts w:asciiTheme="majorBidi" w:hAnsiTheme="majorBidi" w:cstheme="majorBidi"/>
                <w:sz w:val="28"/>
                <w:szCs w:val="28"/>
              </w:rPr>
              <w:t>(13,923)</w:t>
            </w:r>
          </w:p>
        </w:tc>
        <w:tc>
          <w:tcPr>
            <w:tcW w:w="2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663449" w:rsidRPr="005067F3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(472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</w:tr>
      <w:tr w:rsidR="00663449" w:rsidRPr="005067F3" w:rsidTr="00E4284A">
        <w:tc>
          <w:tcPr>
            <w:tcW w:w="5877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530" w:type="dxa"/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01">
              <w:rPr>
                <w:rFonts w:asciiTheme="majorBidi" w:hAnsiTheme="majorBidi" w:cstheme="majorBidi"/>
                <w:sz w:val="28"/>
                <w:szCs w:val="28"/>
              </w:rPr>
              <w:t>9,372</w:t>
            </w:r>
          </w:p>
        </w:tc>
        <w:tc>
          <w:tcPr>
            <w:tcW w:w="2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663449" w:rsidRPr="005067F3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63449" w:rsidRPr="005067F3" w:rsidTr="00E4284A">
        <w:tc>
          <w:tcPr>
            <w:tcW w:w="5877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530" w:type="dxa"/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01">
              <w:rPr>
                <w:rFonts w:asciiTheme="majorBidi" w:hAnsiTheme="majorBidi" w:cstheme="majorBidi"/>
                <w:sz w:val="28"/>
                <w:szCs w:val="28"/>
              </w:rPr>
              <w:t>2,714</w:t>
            </w:r>
          </w:p>
        </w:tc>
        <w:tc>
          <w:tcPr>
            <w:tcW w:w="2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663449" w:rsidRPr="005067F3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3,154 </w:t>
            </w:r>
          </w:p>
        </w:tc>
      </w:tr>
      <w:tr w:rsidR="00663449" w:rsidRPr="005067F3" w:rsidTr="00E4284A">
        <w:tc>
          <w:tcPr>
            <w:tcW w:w="5877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01">
              <w:rPr>
                <w:rFonts w:asciiTheme="majorBidi" w:hAnsiTheme="majorBidi" w:cstheme="majorBidi"/>
                <w:sz w:val="28"/>
                <w:szCs w:val="28"/>
              </w:rPr>
              <w:t>2,605</w:t>
            </w:r>
          </w:p>
        </w:tc>
        <w:tc>
          <w:tcPr>
            <w:tcW w:w="2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663449" w:rsidRPr="005067F3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63449" w:rsidRPr="005067F3" w:rsidTr="00E4284A">
        <w:tc>
          <w:tcPr>
            <w:tcW w:w="5877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01">
              <w:rPr>
                <w:rFonts w:asciiTheme="majorBidi" w:hAnsiTheme="majorBidi" w:cstheme="majorBidi"/>
                <w:sz w:val="28"/>
                <w:szCs w:val="28"/>
              </w:rPr>
              <w:t>96,221</w:t>
            </w:r>
          </w:p>
        </w:tc>
        <w:tc>
          <w:tcPr>
            <w:tcW w:w="2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663449" w:rsidRPr="005067F3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81,11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63449" w:rsidRPr="005067F3" w:rsidTr="00E14183">
        <w:tc>
          <w:tcPr>
            <w:tcW w:w="5877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การปรับมูลค่ายุติธรรมของเงินลงทุนในหลักทรัพย์เพื่อค้า</w:t>
            </w:r>
          </w:p>
        </w:tc>
        <w:tc>
          <w:tcPr>
            <w:tcW w:w="1530" w:type="dxa"/>
            <w:vAlign w:val="bottom"/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01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2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663449" w:rsidRPr="005067F3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</w:tr>
      <w:tr w:rsidR="00663449" w:rsidRPr="005067F3" w:rsidTr="00CC1C36">
        <w:tc>
          <w:tcPr>
            <w:tcW w:w="5877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01">
              <w:rPr>
                <w:rFonts w:asciiTheme="majorBidi" w:hAnsiTheme="majorBidi" w:cstheme="majorBidi"/>
                <w:sz w:val="28"/>
                <w:szCs w:val="28"/>
              </w:rPr>
              <w:t>5,432</w:t>
            </w:r>
          </w:p>
        </w:tc>
        <w:tc>
          <w:tcPr>
            <w:tcW w:w="2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63449" w:rsidRPr="005067F3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5,20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63449" w:rsidRPr="005067F3" w:rsidTr="00CC1C36">
        <w:tc>
          <w:tcPr>
            <w:tcW w:w="5877" w:type="dxa"/>
          </w:tcPr>
          <w:p w:rsidR="00663449" w:rsidRPr="005067F3" w:rsidRDefault="00797563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663449" w:rsidRPr="00A36901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173,648</w:t>
            </w:r>
          </w:p>
        </w:tc>
        <w:tc>
          <w:tcPr>
            <w:tcW w:w="270" w:type="dxa"/>
          </w:tcPr>
          <w:p w:rsidR="00663449" w:rsidRPr="00713B32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663449" w:rsidRPr="00713B32" w:rsidRDefault="00663449" w:rsidP="006634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166,870</w:t>
            </w:r>
          </w:p>
        </w:tc>
      </w:tr>
    </w:tbl>
    <w:p w:rsidR="0029154B" w:rsidRPr="00E4284A" w:rsidRDefault="0029154B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หนี้สินอื่น</w:t>
      </w: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8"/>
        <w:gridCol w:w="1582"/>
        <w:gridCol w:w="236"/>
        <w:gridCol w:w="1521"/>
      </w:tblGrid>
      <w:tr w:rsidR="00717871" w:rsidRPr="005067F3" w:rsidTr="00E4284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5067F3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5067F3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713B32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3CF3" w:rsidRPr="005067F3" w:rsidTr="00713B32">
        <w:trPr>
          <w:trHeight w:val="396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63CF3" w:rsidRPr="00D0567B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63CF3" w:rsidRPr="005067F3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63CF3" w:rsidRPr="005067F3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110DFA" w:rsidRPr="005067F3" w:rsidTr="00713B32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713B32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>21,161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6,894</w:t>
            </w:r>
          </w:p>
        </w:tc>
      </w:tr>
      <w:tr w:rsidR="00110DFA" w:rsidRPr="005067F3" w:rsidTr="00713B32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</w:tcPr>
          <w:p w:rsidR="00110DFA" w:rsidRPr="00713B32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sz w:val="28"/>
                <w:szCs w:val="28"/>
              </w:rPr>
              <w:t>27,745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110DFA" w:rsidRPr="005067F3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110DFA" w:rsidRPr="005067F3" w:rsidTr="00E37BE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650C99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C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</w:tcPr>
          <w:p w:rsidR="00110DFA" w:rsidRPr="00713B32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48,906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713B32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110DFA" w:rsidRPr="00713B32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56,099</w:t>
            </w:r>
          </w:p>
        </w:tc>
      </w:tr>
    </w:tbl>
    <w:p w:rsidR="00B03AF5" w:rsidRDefault="00B03AF5" w:rsidP="00B03AF5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Default="00B03AF5" w:rsidP="00B03AF5">
      <w:pPr>
        <w:rPr>
          <w:lang w:val="th-TH"/>
        </w:rPr>
      </w:pPr>
    </w:p>
    <w:p w:rsidR="00B03AF5" w:rsidRPr="00B03AF5" w:rsidRDefault="00B03AF5" w:rsidP="00B03AF5">
      <w:pPr>
        <w:rPr>
          <w:rFonts w:hint="cs"/>
          <w:cs/>
          <w:lang w:val="th-TH"/>
        </w:rPr>
      </w:pPr>
    </w:p>
    <w:p w:rsidR="00183132" w:rsidRPr="00E4284A" w:rsidRDefault="00183132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ทุนเรือนหุ้น</w:t>
      </w:r>
    </w:p>
    <w:p w:rsidR="000E3D8D" w:rsidRPr="00E4284A" w:rsidRDefault="000E3D8D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>ในที่ประชุม</w:t>
      </w:r>
      <w:r w:rsidRPr="00E4284A">
        <w:rPr>
          <w:rFonts w:ascii="Angsana New" w:hAnsi="Angsana New" w:hint="cs"/>
          <w:sz w:val="28"/>
          <w:szCs w:val="28"/>
          <w:cs/>
        </w:rPr>
        <w:t>วิ</w:t>
      </w:r>
      <w:r w:rsidRPr="00E4284A">
        <w:rPr>
          <w:rFonts w:ascii="Angsana New" w:hAnsi="Angsana New"/>
          <w:sz w:val="28"/>
          <w:szCs w:val="28"/>
          <w:cs/>
        </w:rPr>
        <w:t>สามัญผู้ถือหุ้นครั้งที่</w:t>
      </w:r>
      <w:r w:rsidRPr="00E4284A">
        <w:rPr>
          <w:rFonts w:ascii="Angsana New" w:hAnsi="Angsana New"/>
          <w:sz w:val="28"/>
          <w:szCs w:val="28"/>
        </w:rPr>
        <w:t xml:space="preserve"> 1/2560</w:t>
      </w:r>
      <w:r w:rsidRPr="00E4284A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E4284A">
        <w:rPr>
          <w:rFonts w:ascii="Angsana New" w:hAnsi="Angsana New"/>
          <w:sz w:val="28"/>
          <w:szCs w:val="28"/>
        </w:rPr>
        <w:t>28</w:t>
      </w:r>
      <w:r w:rsidRPr="00E4284A">
        <w:rPr>
          <w:rFonts w:ascii="Angsana New" w:hAnsi="Angsana New"/>
          <w:sz w:val="28"/>
          <w:szCs w:val="28"/>
          <w:cs/>
        </w:rPr>
        <w:t xml:space="preserve"> </w:t>
      </w:r>
      <w:r w:rsidRPr="00E4284A">
        <w:rPr>
          <w:rFonts w:ascii="Angsana New" w:hAnsi="Angsana New" w:hint="cs"/>
          <w:sz w:val="28"/>
          <w:szCs w:val="28"/>
          <w:cs/>
        </w:rPr>
        <w:t>ธันวาคม</w:t>
      </w:r>
      <w:r w:rsidRPr="00E4284A">
        <w:rPr>
          <w:rFonts w:ascii="Angsana New" w:hAnsi="Angsana New"/>
          <w:sz w:val="28"/>
          <w:szCs w:val="28"/>
          <w:cs/>
        </w:rPr>
        <w:t xml:space="preserve"> 25</w:t>
      </w:r>
      <w:r w:rsidRPr="00E4284A">
        <w:rPr>
          <w:rFonts w:ascii="Angsana New" w:hAnsi="Angsana New"/>
          <w:sz w:val="28"/>
          <w:szCs w:val="28"/>
        </w:rPr>
        <w:t>60</w:t>
      </w:r>
      <w:r w:rsidRPr="00E4284A">
        <w:rPr>
          <w:rFonts w:ascii="Angsana New" w:hAnsi="Angsana New"/>
          <w:sz w:val="28"/>
          <w:szCs w:val="28"/>
          <w:cs/>
        </w:rPr>
        <w:t xml:space="preserve"> ผู้ถือหุ้นได้มีมติอนุมัติเรื่องต่าง ๆ ดังนี้</w:t>
      </w:r>
    </w:p>
    <w:p w:rsidR="000E3D8D" w:rsidRDefault="000E3D8D" w:rsidP="00F9370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BC313E">
        <w:rPr>
          <w:rFonts w:asciiTheme="majorBidi" w:hAnsiTheme="majorBidi" w:cstheme="majorBidi"/>
          <w:spacing w:val="4"/>
          <w:sz w:val="28"/>
          <w:szCs w:val="28"/>
          <w:cs/>
        </w:rPr>
        <w:t>ลดทุนจดทะเบียนของบริษัทจำนวน</w:t>
      </w:r>
      <w:r w:rsidRPr="00BC313E">
        <w:rPr>
          <w:rFonts w:asciiTheme="majorBidi" w:hAnsiTheme="majorBidi" w:cstheme="majorBidi"/>
          <w:spacing w:val="4"/>
          <w:sz w:val="28"/>
          <w:szCs w:val="28"/>
        </w:rPr>
        <w:t xml:space="preserve"> 75,055,986 </w:t>
      </w:r>
      <w:r w:rsidRPr="00BC313E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บาท (แบ่งเป็นหุ้นสามัญจำนวน </w:t>
      </w:r>
      <w:r w:rsidRPr="00BC313E">
        <w:rPr>
          <w:rFonts w:asciiTheme="majorBidi" w:hAnsiTheme="majorBidi" w:cstheme="majorBidi"/>
          <w:spacing w:val="4"/>
          <w:sz w:val="28"/>
          <w:szCs w:val="28"/>
        </w:rPr>
        <w:t xml:space="preserve">75,055,986 </w:t>
      </w:r>
      <w:r w:rsidRPr="00BC313E">
        <w:rPr>
          <w:rFonts w:asciiTheme="majorBidi" w:hAnsiTheme="majorBidi" w:cstheme="majorBidi"/>
          <w:spacing w:val="4"/>
          <w:sz w:val="28"/>
          <w:szCs w:val="28"/>
          <w:cs/>
        </w:rPr>
        <w:t xml:space="preserve">หุ้น มูลค่าหุ้นละ </w:t>
      </w:r>
      <w:r w:rsidRPr="00BC313E">
        <w:rPr>
          <w:rFonts w:asciiTheme="majorBidi" w:hAnsiTheme="majorBidi" w:cstheme="majorBidi"/>
          <w:spacing w:val="4"/>
          <w:sz w:val="28"/>
          <w:szCs w:val="28"/>
        </w:rPr>
        <w:t xml:space="preserve">1 </w:t>
      </w:r>
      <w:r w:rsidRPr="00BC313E">
        <w:rPr>
          <w:rFonts w:asciiTheme="majorBidi" w:hAnsiTheme="majorBidi" w:cstheme="majorBidi"/>
          <w:spacing w:val="4"/>
          <w:sz w:val="28"/>
          <w:szCs w:val="28"/>
          <w:cs/>
        </w:rPr>
        <w:t>บาท)</w:t>
      </w:r>
      <w:r w:rsidRPr="00BC313E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C313E">
        <w:rPr>
          <w:rFonts w:asciiTheme="majorBidi" w:hAnsiTheme="majorBidi" w:cstheme="majorBidi"/>
          <w:spacing w:val="4"/>
          <w:sz w:val="28"/>
          <w:szCs w:val="28"/>
          <w:cs/>
        </w:rPr>
        <w:t>จากทุนจดทะเบียนเดิม</w:t>
      </w:r>
      <w:r w:rsidRPr="000E3D8D">
        <w:rPr>
          <w:rFonts w:asciiTheme="majorBidi" w:hAnsiTheme="majorBidi" w:cstheme="majorBidi"/>
          <w:sz w:val="28"/>
          <w:szCs w:val="28"/>
        </w:rPr>
        <w:t xml:space="preserve"> 1,216,574,437 </w:t>
      </w:r>
      <w:r w:rsidRPr="000E3D8D">
        <w:rPr>
          <w:rFonts w:asciiTheme="majorBidi" w:hAnsiTheme="majorBidi" w:cstheme="majorBidi"/>
          <w:sz w:val="28"/>
          <w:szCs w:val="28"/>
          <w:cs/>
        </w:rPr>
        <w:t>บาท</w:t>
      </w:r>
      <w:r w:rsidRPr="000E3D8D">
        <w:rPr>
          <w:rFonts w:asciiTheme="majorBidi" w:hAnsiTheme="majorBidi" w:cstheme="majorBidi"/>
          <w:sz w:val="28"/>
          <w:szCs w:val="28"/>
        </w:rPr>
        <w:t xml:space="preserve"> </w:t>
      </w:r>
      <w:r w:rsidRPr="000E3D8D">
        <w:rPr>
          <w:rFonts w:asciiTheme="majorBidi" w:hAnsiTheme="majorBidi" w:cstheme="majorBidi"/>
          <w:sz w:val="28"/>
          <w:szCs w:val="28"/>
          <w:cs/>
        </w:rPr>
        <w:t xml:space="preserve">(แบ่งเป็นหุ้นสามัญจำนวน </w:t>
      </w:r>
      <w:r w:rsidRPr="000E3D8D">
        <w:rPr>
          <w:rFonts w:asciiTheme="majorBidi" w:hAnsiTheme="majorBidi" w:cstheme="majorBidi"/>
          <w:sz w:val="28"/>
          <w:szCs w:val="28"/>
        </w:rPr>
        <w:t>1,216,574,437</w:t>
      </w:r>
      <w:r w:rsidRPr="000E3D8D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0E3D8D">
        <w:rPr>
          <w:rFonts w:asciiTheme="majorBidi" w:hAnsiTheme="majorBidi" w:cstheme="majorBidi"/>
          <w:sz w:val="28"/>
          <w:szCs w:val="28"/>
        </w:rPr>
        <w:t xml:space="preserve">1 </w:t>
      </w:r>
      <w:r w:rsidRPr="000E3D8D">
        <w:rPr>
          <w:rFonts w:asciiTheme="majorBidi" w:hAnsiTheme="majorBidi" w:cstheme="majorBidi"/>
          <w:sz w:val="28"/>
          <w:szCs w:val="28"/>
          <w:cs/>
        </w:rPr>
        <w:t>บาท)</w:t>
      </w:r>
      <w:r w:rsidRPr="000E3D8D">
        <w:rPr>
          <w:rFonts w:asciiTheme="majorBidi" w:hAnsiTheme="majorBidi" w:cstheme="majorBidi"/>
          <w:sz w:val="28"/>
          <w:szCs w:val="28"/>
        </w:rPr>
        <w:t xml:space="preserve"> </w:t>
      </w:r>
      <w:r w:rsidRPr="000E3D8D">
        <w:rPr>
          <w:rFonts w:asciiTheme="majorBidi" w:hAnsiTheme="majorBidi" w:cstheme="majorBidi"/>
          <w:sz w:val="28"/>
          <w:szCs w:val="28"/>
          <w:cs/>
        </w:rPr>
        <w:t>โดยการตัดหุ้นสามัญที่ยังไม่ได้จำหน่ายออกจำนวน</w:t>
      </w:r>
      <w:r w:rsidRPr="000E3D8D">
        <w:rPr>
          <w:rFonts w:asciiTheme="majorBidi" w:hAnsiTheme="majorBidi" w:cstheme="majorBidi"/>
          <w:sz w:val="28"/>
          <w:szCs w:val="28"/>
        </w:rPr>
        <w:t xml:space="preserve"> 75,055,986 </w:t>
      </w:r>
      <w:r w:rsidRPr="000E3D8D">
        <w:rPr>
          <w:rFonts w:asciiTheme="majorBidi" w:hAnsiTheme="majorBidi" w:cstheme="majorBidi"/>
          <w:sz w:val="28"/>
          <w:szCs w:val="28"/>
          <w:cs/>
        </w:rPr>
        <w:t>หุ้น คงเหลือเป็นทุนจดทะเบียนทั้งสิ้น</w:t>
      </w:r>
      <w:r w:rsidRPr="000E3D8D">
        <w:rPr>
          <w:rFonts w:asciiTheme="majorBidi" w:hAnsiTheme="majorBidi" w:cstheme="majorBidi"/>
          <w:sz w:val="28"/>
          <w:szCs w:val="28"/>
        </w:rPr>
        <w:t xml:space="preserve"> 1,141,518,451 </w:t>
      </w:r>
      <w:r w:rsidRPr="000E3D8D">
        <w:rPr>
          <w:rFonts w:asciiTheme="majorBidi" w:hAnsiTheme="majorBidi" w:cstheme="majorBidi"/>
          <w:sz w:val="28"/>
          <w:szCs w:val="28"/>
          <w:cs/>
        </w:rPr>
        <w:t>บาท</w:t>
      </w:r>
      <w:r w:rsidRPr="000E3D8D">
        <w:rPr>
          <w:rFonts w:asciiTheme="majorBidi" w:hAnsiTheme="majorBidi" w:cstheme="majorBidi"/>
          <w:sz w:val="28"/>
          <w:szCs w:val="28"/>
        </w:rPr>
        <w:t xml:space="preserve"> </w:t>
      </w:r>
      <w:r w:rsidRPr="00F93706">
        <w:rPr>
          <w:rFonts w:asciiTheme="majorBidi" w:hAnsiTheme="majorBidi" w:cstheme="majorBidi"/>
          <w:spacing w:val="-6"/>
          <w:sz w:val="28"/>
          <w:szCs w:val="28"/>
          <w:cs/>
        </w:rPr>
        <w:t>(แบ่งเป็นหุ้นสามัญจำนวน</w:t>
      </w:r>
      <w:r w:rsidRPr="00F93706">
        <w:rPr>
          <w:rFonts w:asciiTheme="majorBidi" w:hAnsiTheme="majorBidi" w:cstheme="majorBidi"/>
          <w:spacing w:val="-6"/>
          <w:sz w:val="28"/>
          <w:szCs w:val="28"/>
        </w:rPr>
        <w:t xml:space="preserve"> 1,141,518,451 </w:t>
      </w:r>
      <w:r w:rsidRPr="00F93706">
        <w:rPr>
          <w:rFonts w:asciiTheme="majorBidi" w:hAnsiTheme="majorBidi" w:cstheme="majorBidi"/>
          <w:spacing w:val="-6"/>
          <w:sz w:val="28"/>
          <w:szCs w:val="28"/>
          <w:cs/>
        </w:rPr>
        <w:t>หุ้น</w:t>
      </w:r>
      <w:r w:rsidRPr="00F9370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93706">
        <w:rPr>
          <w:rFonts w:asciiTheme="majorBidi" w:hAnsiTheme="majorBidi" w:cstheme="majorBidi"/>
          <w:spacing w:val="-6"/>
          <w:sz w:val="28"/>
          <w:szCs w:val="28"/>
          <w:cs/>
        </w:rPr>
        <w:t>มูลค่าหุ้นละ</w:t>
      </w:r>
      <w:r w:rsidRPr="00F93706">
        <w:rPr>
          <w:rFonts w:asciiTheme="majorBidi" w:hAnsiTheme="majorBidi" w:cstheme="majorBidi"/>
          <w:spacing w:val="-6"/>
          <w:sz w:val="28"/>
          <w:szCs w:val="28"/>
        </w:rPr>
        <w:t xml:space="preserve"> 1 </w:t>
      </w:r>
      <w:r w:rsidRPr="00F93706">
        <w:rPr>
          <w:rFonts w:asciiTheme="majorBidi" w:hAnsiTheme="majorBidi" w:cstheme="majorBidi"/>
          <w:spacing w:val="-6"/>
          <w:sz w:val="28"/>
          <w:szCs w:val="28"/>
          <w:cs/>
        </w:rPr>
        <w:t>บาท)</w:t>
      </w:r>
      <w:r w:rsidRPr="00F9370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93706">
        <w:rPr>
          <w:rFonts w:asciiTheme="majorBidi" w:hAnsiTheme="majorBidi" w:cstheme="majorBidi"/>
          <w:spacing w:val="-6"/>
          <w:sz w:val="28"/>
          <w:szCs w:val="28"/>
          <w:cs/>
        </w:rPr>
        <w:t>บริษัทได้จดทะเบียนการลดทุนดังกล่าวกับกระทรวงพาณิชย์</w:t>
      </w:r>
      <w:r w:rsidRPr="000E3D8D">
        <w:rPr>
          <w:rFonts w:asciiTheme="majorBidi" w:hAnsiTheme="majorBidi" w:cstheme="majorBidi"/>
          <w:sz w:val="28"/>
          <w:szCs w:val="28"/>
          <w:cs/>
        </w:rPr>
        <w:t>แล้วเมื่อวันที่</w:t>
      </w:r>
      <w:r w:rsidRPr="000E3D8D">
        <w:rPr>
          <w:rFonts w:asciiTheme="majorBidi" w:hAnsiTheme="majorBidi" w:cstheme="majorBidi"/>
          <w:sz w:val="28"/>
          <w:szCs w:val="28"/>
        </w:rPr>
        <w:t xml:space="preserve"> 28 </w:t>
      </w:r>
      <w:r w:rsidRPr="000E3D8D">
        <w:rPr>
          <w:rFonts w:asciiTheme="majorBidi" w:hAnsiTheme="majorBidi" w:cstheme="majorBidi" w:hint="cs"/>
          <w:sz w:val="28"/>
          <w:szCs w:val="28"/>
          <w:cs/>
        </w:rPr>
        <w:t>ธันวา</w:t>
      </w:r>
      <w:r w:rsidRPr="000E3D8D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Pr="000E3D8D">
        <w:rPr>
          <w:rFonts w:asciiTheme="majorBidi" w:hAnsiTheme="majorBidi" w:cstheme="majorBidi"/>
          <w:sz w:val="28"/>
          <w:szCs w:val="28"/>
        </w:rPr>
        <w:t>2560</w:t>
      </w:r>
    </w:p>
    <w:p w:rsidR="000E3D8D" w:rsidRPr="00F93706" w:rsidRDefault="000E3D8D" w:rsidP="00F9370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 w:hanging="45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93706">
        <w:rPr>
          <w:rFonts w:asciiTheme="majorBidi" w:hAnsiTheme="majorBidi" w:cstheme="majorBidi"/>
          <w:spacing w:val="2"/>
          <w:sz w:val="28"/>
          <w:szCs w:val="28"/>
          <w:cs/>
        </w:rPr>
        <w:t>เพิ่มทุนจดทะเบียนของบริษัทอีก</w:t>
      </w:r>
      <w:r w:rsidRPr="00F93706">
        <w:rPr>
          <w:rFonts w:asciiTheme="majorBidi" w:hAnsiTheme="majorBidi" w:cstheme="majorBidi"/>
          <w:spacing w:val="2"/>
          <w:sz w:val="28"/>
          <w:szCs w:val="28"/>
        </w:rPr>
        <w:t xml:space="preserve"> 185,000,000 </w:t>
      </w:r>
      <w:r w:rsidRPr="00F93706">
        <w:rPr>
          <w:rFonts w:asciiTheme="majorBidi" w:hAnsiTheme="majorBidi" w:cstheme="majorBidi"/>
          <w:spacing w:val="2"/>
          <w:sz w:val="28"/>
          <w:szCs w:val="28"/>
          <w:cs/>
        </w:rPr>
        <w:t>บาทโดยการออกหุ้นสามัญจำนวน</w:t>
      </w:r>
      <w:r w:rsidRPr="00F93706">
        <w:rPr>
          <w:rFonts w:asciiTheme="majorBidi" w:hAnsiTheme="majorBidi" w:cstheme="majorBidi"/>
          <w:spacing w:val="2"/>
          <w:sz w:val="28"/>
          <w:szCs w:val="28"/>
        </w:rPr>
        <w:t xml:space="preserve"> 185,000,000 </w:t>
      </w:r>
      <w:r w:rsidRPr="00F93706">
        <w:rPr>
          <w:rFonts w:asciiTheme="majorBidi" w:hAnsiTheme="majorBidi" w:cstheme="majorBidi"/>
          <w:spacing w:val="2"/>
          <w:sz w:val="28"/>
          <w:szCs w:val="28"/>
          <w:cs/>
        </w:rPr>
        <w:t>หุ้น มูลค่าหุ้นละ</w:t>
      </w:r>
      <w:r w:rsidRPr="00F93706">
        <w:rPr>
          <w:rFonts w:asciiTheme="majorBidi" w:hAnsiTheme="majorBidi" w:cstheme="majorBidi"/>
          <w:spacing w:val="2"/>
          <w:sz w:val="28"/>
          <w:szCs w:val="28"/>
        </w:rPr>
        <w:t xml:space="preserve"> 1 </w:t>
      </w:r>
      <w:r w:rsidRPr="00F93706">
        <w:rPr>
          <w:rFonts w:asciiTheme="majorBidi" w:hAnsiTheme="majorBidi" w:cstheme="majorBidi"/>
          <w:spacing w:val="2"/>
          <w:sz w:val="28"/>
          <w:szCs w:val="28"/>
          <w:cs/>
        </w:rPr>
        <w:t>บาท รวมเป็นทุนจดทะเบียนทั้งสิ้น</w:t>
      </w:r>
      <w:r w:rsidRPr="00F93706">
        <w:rPr>
          <w:rFonts w:asciiTheme="majorBidi" w:hAnsiTheme="majorBidi" w:cstheme="majorBidi"/>
          <w:spacing w:val="-2"/>
          <w:sz w:val="28"/>
          <w:szCs w:val="28"/>
        </w:rPr>
        <w:t xml:space="preserve"> 1,326,518,451 </w:t>
      </w:r>
      <w:r w:rsidRPr="00F93706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(แบ่งเป็นหุ้นสามัญจำนวน </w:t>
      </w:r>
      <w:r w:rsidRPr="00F93706">
        <w:rPr>
          <w:rFonts w:asciiTheme="majorBidi" w:hAnsiTheme="majorBidi" w:cstheme="majorBidi"/>
          <w:spacing w:val="-2"/>
          <w:sz w:val="28"/>
          <w:szCs w:val="28"/>
        </w:rPr>
        <w:t>1,326,518,451</w:t>
      </w:r>
      <w:r w:rsidRPr="00F9370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หุ้น มูลค่าหุ้นละ </w:t>
      </w:r>
      <w:r w:rsidRPr="00F93706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F9370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บาท)</w:t>
      </w:r>
      <w:r w:rsidRPr="00F9370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F93706">
        <w:rPr>
          <w:rFonts w:asciiTheme="majorBidi" w:hAnsiTheme="majorBidi" w:cstheme="majorBidi"/>
          <w:spacing w:val="4"/>
          <w:sz w:val="28"/>
          <w:szCs w:val="28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F93706">
        <w:rPr>
          <w:rFonts w:asciiTheme="majorBidi" w:hAnsiTheme="majorBidi" w:cstheme="majorBidi"/>
          <w:spacing w:val="4"/>
          <w:sz w:val="28"/>
          <w:szCs w:val="28"/>
        </w:rPr>
        <w:t xml:space="preserve"> 29 </w:t>
      </w:r>
      <w:r w:rsidRPr="00F93706">
        <w:rPr>
          <w:rFonts w:asciiTheme="majorBidi" w:hAnsiTheme="majorBidi" w:cstheme="majorBidi" w:hint="cs"/>
          <w:spacing w:val="4"/>
          <w:sz w:val="28"/>
          <w:szCs w:val="28"/>
          <w:cs/>
        </w:rPr>
        <w:t>ธันวา</w:t>
      </w:r>
      <w:r w:rsidRPr="00F93706">
        <w:rPr>
          <w:rFonts w:asciiTheme="majorBidi" w:hAnsiTheme="majorBidi" w:cstheme="majorBidi"/>
          <w:spacing w:val="4"/>
          <w:sz w:val="28"/>
          <w:szCs w:val="28"/>
          <w:cs/>
        </w:rPr>
        <w:t xml:space="preserve">คม </w:t>
      </w:r>
      <w:r w:rsidRPr="00F93706">
        <w:rPr>
          <w:rFonts w:asciiTheme="majorBidi" w:hAnsiTheme="majorBidi" w:cstheme="majorBidi"/>
          <w:spacing w:val="4"/>
          <w:sz w:val="28"/>
          <w:szCs w:val="28"/>
        </w:rPr>
        <w:t>2560</w:t>
      </w:r>
    </w:p>
    <w:p w:rsidR="000E3D8D" w:rsidRPr="00F93706" w:rsidRDefault="000E3D8D" w:rsidP="00F9370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 w:hanging="4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93706">
        <w:rPr>
          <w:rFonts w:asciiTheme="majorBidi" w:hAnsiTheme="majorBidi" w:cstheme="majorBidi" w:hint="cs"/>
          <w:spacing w:val="-2"/>
          <w:sz w:val="28"/>
          <w:szCs w:val="28"/>
          <w:cs/>
        </w:rPr>
        <w:t>จัดสรรหุ้นสามัญเพิ่มทุนจำนวน</w:t>
      </w:r>
      <w:r w:rsidRPr="00F93706">
        <w:rPr>
          <w:rFonts w:asciiTheme="majorBidi" w:hAnsiTheme="majorBidi" w:cstheme="majorBidi"/>
          <w:spacing w:val="-2"/>
          <w:sz w:val="28"/>
          <w:szCs w:val="28"/>
        </w:rPr>
        <w:t xml:space="preserve"> 185,000,000 </w:t>
      </w:r>
      <w:r w:rsidRPr="00F93706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  <w:r w:rsidRPr="00F9370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93706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เพื่อเสนอขายให้แก่บุคคลในวงจำกัด</w:t>
      </w:r>
      <w:r w:rsidRPr="00F93706">
        <w:rPr>
          <w:rFonts w:asciiTheme="majorBidi" w:hAnsiTheme="majorBidi" w:cstheme="majorBidi"/>
          <w:spacing w:val="-2"/>
          <w:sz w:val="28"/>
          <w:szCs w:val="28"/>
        </w:rPr>
        <w:t xml:space="preserve"> (Private Placement) </w:t>
      </w:r>
      <w:r w:rsidRPr="00F93706">
        <w:rPr>
          <w:rFonts w:asciiTheme="majorBidi" w:hAnsiTheme="majorBidi" w:cstheme="majorBidi" w:hint="cs"/>
          <w:spacing w:val="-2"/>
          <w:sz w:val="28"/>
          <w:szCs w:val="28"/>
          <w:cs/>
        </w:rPr>
        <w:t>โดยกำหนดราคาเสนอขายหุ้นละ</w:t>
      </w:r>
      <w:r w:rsidRPr="00F93706">
        <w:rPr>
          <w:rFonts w:asciiTheme="majorBidi" w:hAnsiTheme="majorBidi" w:cstheme="majorBidi"/>
          <w:spacing w:val="-2"/>
          <w:sz w:val="28"/>
          <w:szCs w:val="28"/>
        </w:rPr>
        <w:t xml:space="preserve"> 0.60 </w:t>
      </w:r>
      <w:r w:rsidRPr="00F93706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F9370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:rsidR="000E3D8D" w:rsidRPr="00E4284A" w:rsidRDefault="000E3D8D" w:rsidP="00F937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>ในเดือน</w:t>
      </w:r>
      <w:r w:rsidRPr="00E4284A">
        <w:rPr>
          <w:rFonts w:ascii="Angsana New" w:hAnsi="Angsana New" w:hint="cs"/>
          <w:sz w:val="28"/>
          <w:szCs w:val="28"/>
          <w:cs/>
        </w:rPr>
        <w:t>ธันวาคม</w:t>
      </w:r>
      <w:r w:rsidRPr="00E4284A">
        <w:rPr>
          <w:rFonts w:ascii="Angsana New" w:hAnsi="Angsana New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</w:rPr>
        <w:t xml:space="preserve">2560 </w:t>
      </w:r>
      <w:r w:rsidRPr="00E4284A">
        <w:rPr>
          <w:rFonts w:ascii="Angsana New" w:hAnsi="Angsana New"/>
          <w:sz w:val="28"/>
          <w:szCs w:val="28"/>
          <w:cs/>
        </w:rPr>
        <w:t xml:space="preserve">บริษัทได้รับชำระค่าหุ้นจำนวนเงิน </w:t>
      </w:r>
      <w:r w:rsidRPr="00E4284A">
        <w:rPr>
          <w:rFonts w:ascii="Angsana New" w:hAnsi="Angsana New"/>
          <w:sz w:val="28"/>
          <w:szCs w:val="28"/>
        </w:rPr>
        <w:t xml:space="preserve">80,500,000 </w:t>
      </w:r>
      <w:r w:rsidRPr="00E4284A">
        <w:rPr>
          <w:rFonts w:ascii="Angsana New" w:hAnsi="Angsana New"/>
          <w:sz w:val="28"/>
          <w:szCs w:val="28"/>
          <w:cs/>
        </w:rPr>
        <w:t xml:space="preserve">บาท (สุทธิจากส่วนต่ำกว่ามูลค่าหุ้นสามัญจำนวนเงิน </w:t>
      </w:r>
      <w:r w:rsidRPr="00BC313E">
        <w:rPr>
          <w:rFonts w:ascii="Angsana New" w:hAnsi="Angsana New"/>
          <w:spacing w:val="-6"/>
          <w:sz w:val="28"/>
          <w:szCs w:val="28"/>
        </w:rPr>
        <w:t xml:space="preserve">53,666,666 </w:t>
      </w:r>
      <w:r w:rsidRPr="00BC313E">
        <w:rPr>
          <w:rFonts w:ascii="Angsana New" w:hAnsi="Angsana New"/>
          <w:spacing w:val="-6"/>
          <w:sz w:val="28"/>
          <w:szCs w:val="28"/>
          <w:cs/>
        </w:rPr>
        <w:t xml:space="preserve">บาท) จากการจัดสรรหุ้นสามัญเพิ่มทุนดังกล่าวจำนวน </w:t>
      </w:r>
      <w:r w:rsidRPr="00BC313E">
        <w:rPr>
          <w:rFonts w:ascii="Angsana New" w:hAnsi="Angsana New"/>
          <w:spacing w:val="-6"/>
          <w:sz w:val="28"/>
          <w:szCs w:val="28"/>
        </w:rPr>
        <w:t xml:space="preserve">134,166,666 </w:t>
      </w:r>
      <w:r w:rsidRPr="00BC313E">
        <w:rPr>
          <w:rFonts w:ascii="Angsana New" w:hAnsi="Angsana New"/>
          <w:spacing w:val="-6"/>
          <w:sz w:val="28"/>
          <w:szCs w:val="28"/>
          <w:cs/>
        </w:rPr>
        <w:t xml:space="preserve">หุ้น มูลค่าหุ้นละ </w:t>
      </w:r>
      <w:r w:rsidRPr="00BC313E">
        <w:rPr>
          <w:rFonts w:ascii="Angsana New" w:hAnsi="Angsana New"/>
          <w:spacing w:val="-6"/>
          <w:sz w:val="28"/>
          <w:szCs w:val="28"/>
        </w:rPr>
        <w:t xml:space="preserve">1 </w:t>
      </w:r>
      <w:r w:rsidRPr="00BC313E">
        <w:rPr>
          <w:rFonts w:ascii="Angsana New" w:hAnsi="Angsana New"/>
          <w:spacing w:val="-6"/>
          <w:sz w:val="28"/>
          <w:szCs w:val="28"/>
          <w:cs/>
        </w:rPr>
        <w:t xml:space="preserve">บาท ในราคาขายหุ้นละ </w:t>
      </w:r>
      <w:r w:rsidRPr="00F93706">
        <w:rPr>
          <w:rFonts w:ascii="Angsana New" w:hAnsi="Angsana New"/>
          <w:spacing w:val="-6"/>
          <w:sz w:val="28"/>
          <w:szCs w:val="28"/>
        </w:rPr>
        <w:t xml:space="preserve">0.60 </w:t>
      </w:r>
      <w:r w:rsidRPr="00F93706">
        <w:rPr>
          <w:rFonts w:ascii="Angsana New" w:hAnsi="Angsana New"/>
          <w:spacing w:val="-6"/>
          <w:sz w:val="28"/>
          <w:szCs w:val="28"/>
          <w:cs/>
        </w:rPr>
        <w:t xml:space="preserve">บาท ทำให้ทุนที่ชำระแล้วของบริษัทเพิ่มขึ้นจากจำนวนเงิน </w:t>
      </w:r>
      <w:r w:rsidRPr="00F93706">
        <w:rPr>
          <w:rFonts w:ascii="Angsana New" w:hAnsi="Angsana New"/>
          <w:spacing w:val="-6"/>
          <w:sz w:val="28"/>
          <w:szCs w:val="28"/>
        </w:rPr>
        <w:t xml:space="preserve">918,065,901 </w:t>
      </w:r>
      <w:r w:rsidRPr="00F93706">
        <w:rPr>
          <w:rFonts w:ascii="Angsana New" w:hAnsi="Angsana New"/>
          <w:spacing w:val="-6"/>
          <w:sz w:val="28"/>
          <w:szCs w:val="28"/>
          <w:cs/>
        </w:rPr>
        <w:t xml:space="preserve">บาท (แบ่งเป็นหุ้นสามัญจำนวน </w:t>
      </w:r>
      <w:r w:rsidRPr="00F93706">
        <w:rPr>
          <w:rFonts w:ascii="Angsana New" w:hAnsi="Angsana New"/>
          <w:spacing w:val="-6"/>
          <w:sz w:val="28"/>
          <w:szCs w:val="28"/>
        </w:rPr>
        <w:t xml:space="preserve">918,065,901 </w:t>
      </w:r>
      <w:r w:rsidRPr="00F93706">
        <w:rPr>
          <w:rFonts w:ascii="Angsana New" w:hAnsi="Angsana New"/>
          <w:spacing w:val="-6"/>
          <w:sz w:val="28"/>
          <w:szCs w:val="28"/>
          <w:cs/>
        </w:rPr>
        <w:t>หุ้น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93706">
        <w:rPr>
          <w:rFonts w:ascii="Angsana New" w:hAnsi="Angsana New"/>
          <w:spacing w:val="-4"/>
          <w:sz w:val="28"/>
          <w:szCs w:val="28"/>
          <w:cs/>
        </w:rPr>
        <w:t xml:space="preserve">มูลค่าหุ้นละ </w:t>
      </w:r>
      <w:r w:rsidRPr="00F93706">
        <w:rPr>
          <w:rFonts w:ascii="Angsana New" w:hAnsi="Angsana New"/>
          <w:spacing w:val="-4"/>
          <w:sz w:val="28"/>
          <w:szCs w:val="28"/>
        </w:rPr>
        <w:t xml:space="preserve">1 </w:t>
      </w:r>
      <w:r w:rsidRPr="00F93706">
        <w:rPr>
          <w:rFonts w:ascii="Angsana New" w:hAnsi="Angsana New"/>
          <w:spacing w:val="-4"/>
          <w:sz w:val="28"/>
          <w:szCs w:val="28"/>
          <w:cs/>
        </w:rPr>
        <w:t xml:space="preserve">บาท) เป็นจำนวนเงิน </w:t>
      </w:r>
      <w:r w:rsidRPr="00F93706">
        <w:rPr>
          <w:rFonts w:ascii="Angsana New" w:hAnsi="Angsana New"/>
          <w:spacing w:val="-4"/>
          <w:sz w:val="28"/>
          <w:szCs w:val="28"/>
        </w:rPr>
        <w:t xml:space="preserve">1,052,232,567 </w:t>
      </w:r>
      <w:r w:rsidRPr="00F93706">
        <w:rPr>
          <w:rFonts w:ascii="Angsana New" w:hAnsi="Angsana New"/>
          <w:spacing w:val="-4"/>
          <w:sz w:val="28"/>
          <w:szCs w:val="28"/>
          <w:cs/>
        </w:rPr>
        <w:t xml:space="preserve">บาท (แบ่งเป็นหุ้นสามัญจำนวน </w:t>
      </w:r>
      <w:r w:rsidRPr="00F93706">
        <w:rPr>
          <w:rFonts w:ascii="Angsana New" w:hAnsi="Angsana New"/>
          <w:spacing w:val="-4"/>
          <w:sz w:val="28"/>
          <w:szCs w:val="28"/>
        </w:rPr>
        <w:t xml:space="preserve">1,052,232,567 </w:t>
      </w:r>
      <w:r w:rsidRPr="00F93706">
        <w:rPr>
          <w:rFonts w:ascii="Angsana New" w:hAnsi="Angsana New"/>
          <w:spacing w:val="-4"/>
          <w:sz w:val="28"/>
          <w:szCs w:val="28"/>
          <w:cs/>
        </w:rPr>
        <w:t xml:space="preserve">หุ้น มูลค่าหุ้นละ </w:t>
      </w:r>
      <w:r w:rsidRPr="00F93706">
        <w:rPr>
          <w:rFonts w:ascii="Angsana New" w:hAnsi="Angsana New"/>
          <w:spacing w:val="-4"/>
          <w:sz w:val="28"/>
          <w:szCs w:val="28"/>
        </w:rPr>
        <w:t xml:space="preserve">1 </w:t>
      </w:r>
      <w:r w:rsidRPr="00F93706">
        <w:rPr>
          <w:rFonts w:ascii="Angsana New" w:hAnsi="Angsana New"/>
          <w:spacing w:val="-4"/>
          <w:sz w:val="28"/>
          <w:szCs w:val="28"/>
          <w:cs/>
        </w:rPr>
        <w:t>บาท)</w:t>
      </w:r>
      <w:r w:rsidRPr="00E4284A">
        <w:rPr>
          <w:rFonts w:ascii="Angsana New" w:hAnsi="Angsana New"/>
          <w:sz w:val="28"/>
          <w:szCs w:val="28"/>
          <w:cs/>
        </w:rPr>
        <w:t xml:space="preserve"> ซึ่งได้จดทะเบียนกับกระทรวงพาณิชย์แล้วเมื่อวันที่</w:t>
      </w:r>
      <w:r w:rsidRPr="00E4284A">
        <w:rPr>
          <w:rFonts w:ascii="Angsana New" w:hAnsi="Angsana New"/>
          <w:sz w:val="28"/>
          <w:szCs w:val="28"/>
        </w:rPr>
        <w:t xml:space="preserve"> 29 </w:t>
      </w:r>
      <w:r w:rsidRPr="00E4284A">
        <w:rPr>
          <w:rFonts w:ascii="Angsana New" w:hAnsi="Angsana New" w:hint="cs"/>
          <w:sz w:val="28"/>
          <w:szCs w:val="28"/>
          <w:cs/>
        </w:rPr>
        <w:t>ธันวา</w:t>
      </w:r>
      <w:r w:rsidRPr="00E4284A">
        <w:rPr>
          <w:rFonts w:ascii="Angsana New" w:hAnsi="Angsana New"/>
          <w:sz w:val="28"/>
          <w:szCs w:val="28"/>
          <w:cs/>
        </w:rPr>
        <w:t xml:space="preserve">คม </w:t>
      </w:r>
      <w:r w:rsidRPr="00E4284A">
        <w:rPr>
          <w:rFonts w:ascii="Angsana New" w:hAnsi="Angsana New"/>
          <w:sz w:val="28"/>
          <w:szCs w:val="28"/>
        </w:rPr>
        <w:t>2560</w:t>
      </w:r>
    </w:p>
    <w:p w:rsidR="000E3D8D" w:rsidRPr="00E4284A" w:rsidRDefault="000E3D8D" w:rsidP="00F937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>ในเดือน</w:t>
      </w:r>
      <w:r w:rsidRPr="00E4284A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E4284A">
        <w:rPr>
          <w:rFonts w:ascii="Angsana New" w:hAnsi="Angsana New"/>
          <w:sz w:val="28"/>
          <w:szCs w:val="28"/>
        </w:rPr>
        <w:t xml:space="preserve">2561 </w:t>
      </w:r>
      <w:r w:rsidRPr="00E4284A">
        <w:rPr>
          <w:rFonts w:ascii="Angsana New" w:hAnsi="Angsana New" w:hint="cs"/>
          <w:sz w:val="28"/>
          <w:szCs w:val="28"/>
          <w:cs/>
        </w:rPr>
        <w:t>และมีนาคม</w:t>
      </w:r>
      <w:r w:rsidRPr="00E4284A">
        <w:rPr>
          <w:rFonts w:ascii="Angsana New" w:hAnsi="Angsana New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</w:rPr>
        <w:t xml:space="preserve">2561 </w:t>
      </w:r>
      <w:r w:rsidRPr="00E4284A">
        <w:rPr>
          <w:rFonts w:ascii="Angsana New" w:hAnsi="Angsana New"/>
          <w:sz w:val="28"/>
          <w:szCs w:val="28"/>
          <w:cs/>
        </w:rPr>
        <w:t>บริษัทได้รับชำระค่าหุ้นจำนวนเงิน</w:t>
      </w:r>
      <w:r w:rsidRPr="00E4284A">
        <w:rPr>
          <w:rFonts w:ascii="Angsana New" w:hAnsi="Angsana New" w:hint="cs"/>
          <w:sz w:val="28"/>
          <w:szCs w:val="28"/>
          <w:cs/>
        </w:rPr>
        <w:t>รวม</w:t>
      </w:r>
      <w:r w:rsidRPr="00E4284A">
        <w:rPr>
          <w:rFonts w:ascii="Angsana New" w:hAnsi="Angsana New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</w:rPr>
        <w:t xml:space="preserve">17,700,000 </w:t>
      </w:r>
      <w:r w:rsidRPr="00E4284A">
        <w:rPr>
          <w:rFonts w:ascii="Angsana New" w:hAnsi="Angsana New"/>
          <w:sz w:val="28"/>
          <w:szCs w:val="28"/>
          <w:cs/>
        </w:rPr>
        <w:t>บาท</w:t>
      </w:r>
      <w:r w:rsidRPr="00E4284A">
        <w:rPr>
          <w:rFonts w:ascii="Angsana New" w:hAnsi="Angsana New" w:hint="cs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(สุทธิจากส่วนต่ำกว่า</w:t>
      </w:r>
      <w:r w:rsidRPr="00F93706">
        <w:rPr>
          <w:rFonts w:ascii="Angsana New" w:hAnsi="Angsana New"/>
          <w:spacing w:val="6"/>
          <w:sz w:val="28"/>
          <w:szCs w:val="28"/>
          <w:cs/>
        </w:rPr>
        <w:t xml:space="preserve">มูลค่าหุ้นสามัญจำนวนเงิน </w:t>
      </w:r>
      <w:r w:rsidRPr="00F93706">
        <w:rPr>
          <w:rFonts w:ascii="Angsana New" w:hAnsi="Angsana New"/>
          <w:spacing w:val="6"/>
          <w:sz w:val="28"/>
          <w:szCs w:val="28"/>
        </w:rPr>
        <w:t xml:space="preserve">11,800,000 </w:t>
      </w:r>
      <w:r w:rsidRPr="00F93706">
        <w:rPr>
          <w:rFonts w:ascii="Angsana New" w:hAnsi="Angsana New"/>
          <w:spacing w:val="6"/>
          <w:sz w:val="28"/>
          <w:szCs w:val="28"/>
          <w:cs/>
        </w:rPr>
        <w:t xml:space="preserve">บาท) จากการจัดสรรหุ้นสามัญเพิ่มทุนดังกล่าวจำนวน </w:t>
      </w:r>
      <w:r w:rsidRPr="00F93706">
        <w:rPr>
          <w:rFonts w:ascii="Angsana New" w:hAnsi="Angsana New"/>
          <w:spacing w:val="6"/>
          <w:sz w:val="28"/>
          <w:szCs w:val="28"/>
        </w:rPr>
        <w:t xml:space="preserve">29,500,000 </w:t>
      </w:r>
      <w:r w:rsidRPr="00F93706">
        <w:rPr>
          <w:rFonts w:ascii="Angsana New" w:hAnsi="Angsana New"/>
          <w:spacing w:val="6"/>
          <w:sz w:val="28"/>
          <w:szCs w:val="28"/>
          <w:cs/>
        </w:rPr>
        <w:t>หุ้น มูลค่าหุ้น</w:t>
      </w:r>
      <w:r w:rsidRPr="00F93706">
        <w:rPr>
          <w:rFonts w:ascii="Angsana New" w:hAnsi="Angsana New"/>
          <w:spacing w:val="-2"/>
          <w:sz w:val="28"/>
          <w:szCs w:val="28"/>
          <w:cs/>
        </w:rPr>
        <w:t xml:space="preserve">ละ </w:t>
      </w:r>
      <w:r w:rsidRPr="00F93706">
        <w:rPr>
          <w:rFonts w:ascii="Angsana New" w:hAnsi="Angsana New"/>
          <w:spacing w:val="-2"/>
          <w:sz w:val="28"/>
          <w:szCs w:val="28"/>
        </w:rPr>
        <w:t xml:space="preserve">1 </w:t>
      </w:r>
      <w:r w:rsidR="00BC313E" w:rsidRPr="00F93706">
        <w:rPr>
          <w:rFonts w:ascii="Angsana New" w:hAnsi="Angsana New"/>
          <w:spacing w:val="-2"/>
          <w:sz w:val="28"/>
          <w:szCs w:val="28"/>
          <w:cs/>
        </w:rPr>
        <w:t>บาท</w:t>
      </w:r>
      <w:r w:rsidR="00BC313E" w:rsidRPr="00F93706">
        <w:rPr>
          <w:rFonts w:ascii="Angsana New" w:hAnsi="Angsana New"/>
          <w:spacing w:val="-2"/>
          <w:sz w:val="28"/>
          <w:szCs w:val="28"/>
        </w:rPr>
        <w:t xml:space="preserve"> </w:t>
      </w:r>
      <w:r w:rsidRPr="00F93706">
        <w:rPr>
          <w:rFonts w:ascii="Angsana New" w:hAnsi="Angsana New"/>
          <w:spacing w:val="-2"/>
          <w:sz w:val="28"/>
          <w:szCs w:val="28"/>
          <w:cs/>
        </w:rPr>
        <w:t xml:space="preserve">ในราคาขายหุ้นละ </w:t>
      </w:r>
      <w:r w:rsidRPr="00F93706">
        <w:rPr>
          <w:rFonts w:ascii="Angsana New" w:hAnsi="Angsana New"/>
          <w:spacing w:val="-2"/>
          <w:sz w:val="28"/>
          <w:szCs w:val="28"/>
        </w:rPr>
        <w:t xml:space="preserve">0.60 </w:t>
      </w:r>
      <w:r w:rsidRPr="00F93706">
        <w:rPr>
          <w:rFonts w:ascii="Angsana New" w:hAnsi="Angsana New"/>
          <w:spacing w:val="-2"/>
          <w:sz w:val="28"/>
          <w:szCs w:val="28"/>
          <w:cs/>
        </w:rPr>
        <w:t xml:space="preserve">บาท ทำให้ทุนที่ชำระแล้วของบริษัทเพิ่มขึ้นจากจำนวนเงิน </w:t>
      </w:r>
      <w:r w:rsidRPr="00F93706">
        <w:rPr>
          <w:rFonts w:ascii="Angsana New" w:hAnsi="Angsana New"/>
          <w:spacing w:val="-2"/>
          <w:sz w:val="28"/>
          <w:szCs w:val="28"/>
        </w:rPr>
        <w:t xml:space="preserve">1,052,232,567 </w:t>
      </w:r>
      <w:r w:rsidRPr="00F93706">
        <w:rPr>
          <w:rFonts w:ascii="Angsana New" w:hAnsi="Angsana New"/>
          <w:spacing w:val="-2"/>
          <w:sz w:val="28"/>
          <w:szCs w:val="28"/>
          <w:cs/>
        </w:rPr>
        <w:t xml:space="preserve">บาท </w:t>
      </w:r>
      <w:r w:rsidRPr="00E4284A">
        <w:rPr>
          <w:rFonts w:ascii="Angsana New" w:hAnsi="Angsana New"/>
          <w:sz w:val="28"/>
          <w:szCs w:val="28"/>
          <w:cs/>
        </w:rPr>
        <w:t>(แบ่งเป็นหุ้นสามัญ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BC313E">
        <w:rPr>
          <w:rFonts w:ascii="Angsana New" w:hAnsi="Angsana New"/>
          <w:spacing w:val="-2"/>
          <w:sz w:val="28"/>
          <w:szCs w:val="28"/>
        </w:rPr>
        <w:t xml:space="preserve">1,052,232,567 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หุ้น มูลค่าหุ้นละ </w:t>
      </w:r>
      <w:r w:rsidRPr="00BC313E">
        <w:rPr>
          <w:rFonts w:ascii="Angsana New" w:hAnsi="Angsana New"/>
          <w:spacing w:val="-2"/>
          <w:sz w:val="28"/>
          <w:szCs w:val="28"/>
        </w:rPr>
        <w:t xml:space="preserve">1 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บาท) เป็นจำนวนเงิน </w:t>
      </w:r>
      <w:r w:rsidRPr="00BC313E">
        <w:rPr>
          <w:rFonts w:ascii="Angsana New" w:hAnsi="Angsana New"/>
          <w:spacing w:val="-2"/>
          <w:sz w:val="28"/>
          <w:szCs w:val="28"/>
        </w:rPr>
        <w:t xml:space="preserve">1,081,732,567 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บาท (แบ่งเป็นหุ้นสามัญจำนวน </w:t>
      </w:r>
      <w:r w:rsidRPr="00BC313E">
        <w:rPr>
          <w:rFonts w:ascii="Angsana New" w:hAnsi="Angsana New"/>
          <w:spacing w:val="-2"/>
          <w:sz w:val="28"/>
          <w:szCs w:val="28"/>
        </w:rPr>
        <w:t xml:space="preserve">1,081,732,567 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หุ้น </w:t>
      </w:r>
      <w:r w:rsidRPr="00E4284A">
        <w:rPr>
          <w:rFonts w:ascii="Angsana New" w:hAnsi="Angsana New"/>
          <w:sz w:val="28"/>
          <w:szCs w:val="28"/>
          <w:cs/>
        </w:rPr>
        <w:t xml:space="preserve">มูลค่าหุ้นละ </w:t>
      </w:r>
      <w:r w:rsidRPr="00E4284A">
        <w:rPr>
          <w:rFonts w:ascii="Angsana New" w:hAnsi="Angsana New"/>
          <w:sz w:val="28"/>
          <w:szCs w:val="28"/>
        </w:rPr>
        <w:t xml:space="preserve">1 </w:t>
      </w:r>
      <w:r w:rsidRPr="00E4284A">
        <w:rPr>
          <w:rFonts w:ascii="Angsana New" w:hAnsi="Angsana New"/>
          <w:sz w:val="28"/>
          <w:szCs w:val="28"/>
          <w:cs/>
        </w:rPr>
        <w:t>บาท)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ซึ่งได้จดทะเบียนกับกระทรวงพาณิชย์แล้วเมื่อวันที่</w:t>
      </w:r>
      <w:r w:rsidRPr="00E4284A">
        <w:rPr>
          <w:rFonts w:ascii="Angsana New" w:hAnsi="Angsana New"/>
          <w:sz w:val="28"/>
          <w:szCs w:val="28"/>
        </w:rPr>
        <w:t xml:space="preserve"> 27 </w:t>
      </w:r>
      <w:r w:rsidRPr="00E4284A">
        <w:rPr>
          <w:rFonts w:ascii="Angsana New" w:hAnsi="Angsana New" w:hint="cs"/>
          <w:sz w:val="28"/>
          <w:szCs w:val="28"/>
          <w:cs/>
        </w:rPr>
        <w:t>เมษายน</w:t>
      </w:r>
      <w:r w:rsidRPr="00E4284A">
        <w:rPr>
          <w:rFonts w:ascii="Angsana New" w:hAnsi="Angsana New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</w:rPr>
        <w:t>2561</w:t>
      </w:r>
    </w:p>
    <w:p w:rsidR="000E3D8D" w:rsidRPr="00E4284A" w:rsidRDefault="000E3D8D" w:rsidP="00F937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>ในเดือนกรก</w:t>
      </w:r>
      <w:r w:rsidRPr="00E4284A">
        <w:rPr>
          <w:rFonts w:ascii="Angsana New" w:hAnsi="Angsana New" w:hint="cs"/>
          <w:sz w:val="28"/>
          <w:szCs w:val="28"/>
          <w:cs/>
        </w:rPr>
        <w:t>ฎ</w:t>
      </w:r>
      <w:r w:rsidRPr="00E4284A">
        <w:rPr>
          <w:rFonts w:ascii="Angsana New" w:hAnsi="Angsana New"/>
          <w:sz w:val="28"/>
          <w:szCs w:val="28"/>
          <w:cs/>
        </w:rPr>
        <w:t xml:space="preserve">าคม </w:t>
      </w:r>
      <w:r w:rsidRPr="00E4284A">
        <w:rPr>
          <w:rFonts w:ascii="Angsana New" w:hAnsi="Angsana New"/>
          <w:sz w:val="28"/>
          <w:szCs w:val="28"/>
        </w:rPr>
        <w:t xml:space="preserve">2561 </w:t>
      </w:r>
      <w:r w:rsidRPr="00E4284A">
        <w:rPr>
          <w:rFonts w:ascii="Angsana New" w:hAnsi="Angsana New"/>
          <w:sz w:val="28"/>
          <w:szCs w:val="28"/>
          <w:cs/>
        </w:rPr>
        <w:t>บริษัทได้ดำเนินการจดทะเบียนการเปลี่ยนแปลงทุนที่ออกและชำระแล้วที่เป็นผลจากการใช้สิทธิตาม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ใบสำคัญแสดงสิทธิจากเดิมหุ้นสามัญจำนวน </w:t>
      </w:r>
      <w:r w:rsidRPr="00BC313E">
        <w:rPr>
          <w:rFonts w:ascii="Angsana New" w:hAnsi="Angsana New"/>
          <w:spacing w:val="-2"/>
          <w:sz w:val="28"/>
          <w:szCs w:val="28"/>
        </w:rPr>
        <w:t>22,425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 หุ้น หุ้นละ </w:t>
      </w:r>
      <w:r w:rsidRPr="00BC313E">
        <w:rPr>
          <w:rFonts w:ascii="Angsana New" w:hAnsi="Angsana New"/>
          <w:spacing w:val="-2"/>
          <w:sz w:val="28"/>
          <w:szCs w:val="28"/>
        </w:rPr>
        <w:t>1.20</w:t>
      </w:r>
      <w:r w:rsidRPr="00BC313E">
        <w:rPr>
          <w:rFonts w:ascii="Angsana New" w:hAnsi="Angsana New"/>
          <w:spacing w:val="-2"/>
          <w:sz w:val="28"/>
          <w:szCs w:val="28"/>
          <w:cs/>
        </w:rPr>
        <w:t xml:space="preserve"> บาท ทำให้ทุนที่ชำระแล้วของบริษัทเพิ่มขึ้นจากจำนวนเงิน</w:t>
      </w:r>
      <w:r w:rsidRPr="00E4284A">
        <w:rPr>
          <w:rFonts w:ascii="Angsana New" w:hAnsi="Angsana New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</w:rPr>
        <w:t xml:space="preserve">1,081,732,567 </w:t>
      </w:r>
      <w:r w:rsidRPr="00E4284A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E4284A">
        <w:rPr>
          <w:rFonts w:ascii="Angsana New" w:hAnsi="Angsana New"/>
          <w:sz w:val="28"/>
          <w:szCs w:val="28"/>
        </w:rPr>
        <w:t xml:space="preserve">1,081,732,567 </w:t>
      </w:r>
      <w:r w:rsidRPr="00E4284A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E4284A">
        <w:rPr>
          <w:rFonts w:ascii="Angsana New" w:hAnsi="Angsana New"/>
          <w:sz w:val="28"/>
          <w:szCs w:val="28"/>
        </w:rPr>
        <w:t xml:space="preserve">1 </w:t>
      </w:r>
      <w:r w:rsidRPr="00E4284A">
        <w:rPr>
          <w:rFonts w:ascii="Angsana New" w:hAnsi="Angsana New"/>
          <w:sz w:val="28"/>
          <w:szCs w:val="28"/>
          <w:cs/>
        </w:rPr>
        <w:t xml:space="preserve">บาท) เป็นจำนวนเงิน </w:t>
      </w:r>
      <w:r w:rsidRPr="00E4284A">
        <w:rPr>
          <w:rFonts w:ascii="Angsana New" w:hAnsi="Angsana New"/>
          <w:sz w:val="28"/>
          <w:szCs w:val="28"/>
        </w:rPr>
        <w:t xml:space="preserve">1,081,754,992 </w:t>
      </w:r>
      <w:r w:rsidRPr="00E4284A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E4284A">
        <w:rPr>
          <w:rFonts w:ascii="Angsana New" w:hAnsi="Angsana New"/>
          <w:sz w:val="28"/>
          <w:szCs w:val="28"/>
        </w:rPr>
        <w:t xml:space="preserve">1,081,754,992 </w:t>
      </w:r>
      <w:r w:rsidRPr="00E4284A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E4284A">
        <w:rPr>
          <w:rFonts w:ascii="Angsana New" w:hAnsi="Angsana New"/>
          <w:sz w:val="28"/>
          <w:szCs w:val="28"/>
        </w:rPr>
        <w:t xml:space="preserve">1 </w:t>
      </w:r>
      <w:r w:rsidRPr="00E4284A">
        <w:rPr>
          <w:rFonts w:ascii="Angsana New" w:hAnsi="Angsana New"/>
          <w:sz w:val="28"/>
          <w:szCs w:val="28"/>
          <w:cs/>
        </w:rPr>
        <w:t>บาท)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ซึ่งบริษัทได้รับส่วนเกินมูลค่าหุ้นจากการใช้สิทธิซื้อหุ้นดังกล่าวจำนวนเงิน</w:t>
      </w:r>
      <w:r w:rsidRPr="00E4284A">
        <w:rPr>
          <w:rFonts w:ascii="Angsana New" w:hAnsi="Angsana New"/>
          <w:sz w:val="28"/>
          <w:szCs w:val="28"/>
        </w:rPr>
        <w:t xml:space="preserve"> 4,485 </w:t>
      </w:r>
      <w:r w:rsidRPr="00E4284A">
        <w:rPr>
          <w:rFonts w:ascii="Angsana New" w:hAnsi="Angsana New"/>
          <w:sz w:val="28"/>
          <w:szCs w:val="28"/>
          <w:cs/>
        </w:rPr>
        <w:t>บาท</w:t>
      </w:r>
    </w:p>
    <w:p w:rsidR="006A728D" w:rsidRPr="00E4284A" w:rsidRDefault="009B73F5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ส่วนต่ำกว่า</w:t>
      </w:r>
      <w:r w:rsidR="006A728D" w:rsidRPr="00E4284A">
        <w:rPr>
          <w:b/>
          <w:bCs/>
          <w:u w:val="none"/>
          <w:cs/>
        </w:rPr>
        <w:t>มูลค่าหุ้น</w:t>
      </w:r>
      <w:r w:rsidRPr="00E4284A">
        <w:rPr>
          <w:b/>
          <w:bCs/>
          <w:u w:val="none"/>
          <w:cs/>
        </w:rPr>
        <w:t>สามัญ</w:t>
      </w:r>
    </w:p>
    <w:p w:rsidR="006A728D" w:rsidRDefault="009B73F5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8"/>
          <w:sz w:val="28"/>
          <w:szCs w:val="28"/>
        </w:rPr>
      </w:pPr>
      <w:r w:rsidRPr="00F93706">
        <w:rPr>
          <w:rFonts w:ascii="Angsana New" w:hAnsi="Angsana New"/>
          <w:spacing w:val="-8"/>
          <w:sz w:val="28"/>
          <w:szCs w:val="28"/>
          <w:cs/>
        </w:rPr>
        <w:t>ส่วนต่ำกว่า</w:t>
      </w:r>
      <w:r w:rsidR="006A728D" w:rsidRPr="00F93706">
        <w:rPr>
          <w:rFonts w:ascii="Angsana New" w:hAnsi="Angsana New"/>
          <w:spacing w:val="-8"/>
          <w:sz w:val="28"/>
          <w:szCs w:val="28"/>
          <w:cs/>
        </w:rPr>
        <w:t>มูลค่าหุ้น</w:t>
      </w:r>
      <w:r w:rsidRPr="00F93706">
        <w:rPr>
          <w:rFonts w:ascii="Angsana New" w:hAnsi="Angsana New"/>
          <w:spacing w:val="-8"/>
          <w:sz w:val="28"/>
          <w:szCs w:val="28"/>
          <w:cs/>
        </w:rPr>
        <w:t>สามัญ</w:t>
      </w:r>
      <w:r w:rsidR="006A728D" w:rsidRPr="00F93706">
        <w:rPr>
          <w:rFonts w:ascii="Angsana New" w:hAnsi="Angsana New"/>
          <w:spacing w:val="-8"/>
          <w:sz w:val="28"/>
          <w:szCs w:val="28"/>
          <w:cs/>
        </w:rPr>
        <w:t>ได้แก่ส่วนต่างของจำนวนเงินที่บริษั</w:t>
      </w:r>
      <w:r w:rsidRPr="00F93706">
        <w:rPr>
          <w:rFonts w:ascii="Angsana New" w:hAnsi="Angsana New"/>
          <w:spacing w:val="-8"/>
          <w:sz w:val="28"/>
          <w:szCs w:val="28"/>
          <w:cs/>
        </w:rPr>
        <w:t>ทได้รับจากการออกจำหน่ายหุ้นต่ำ</w:t>
      </w:r>
      <w:r w:rsidR="006A728D" w:rsidRPr="00F93706">
        <w:rPr>
          <w:rFonts w:ascii="Angsana New" w:hAnsi="Angsana New"/>
          <w:spacing w:val="-8"/>
          <w:sz w:val="28"/>
          <w:szCs w:val="28"/>
          <w:cs/>
        </w:rPr>
        <w:t>กว่ามูลค่าหุ้น</w:t>
      </w:r>
      <w:r w:rsidRPr="00F93706">
        <w:rPr>
          <w:rFonts w:ascii="Angsana New" w:hAnsi="Angsana New"/>
          <w:spacing w:val="-8"/>
          <w:sz w:val="28"/>
          <w:szCs w:val="28"/>
          <w:cs/>
        </w:rPr>
        <w:t>สามัญ</w:t>
      </w:r>
      <w:r w:rsidR="006A728D" w:rsidRPr="00F93706">
        <w:rPr>
          <w:rFonts w:ascii="Angsana New" w:hAnsi="Angsana New"/>
          <w:spacing w:val="-8"/>
          <w:sz w:val="28"/>
          <w:szCs w:val="28"/>
          <w:cs/>
        </w:rPr>
        <w:t>ที่จดทะเบียนไว้</w:t>
      </w:r>
    </w:p>
    <w:p w:rsidR="00087929" w:rsidRDefault="00087929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8"/>
          <w:sz w:val="28"/>
          <w:szCs w:val="28"/>
        </w:rPr>
      </w:pPr>
    </w:p>
    <w:p w:rsidR="00087929" w:rsidRDefault="00087929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8"/>
          <w:sz w:val="28"/>
          <w:szCs w:val="28"/>
        </w:rPr>
      </w:pPr>
    </w:p>
    <w:p w:rsidR="006A728D" w:rsidRPr="00E4284A" w:rsidRDefault="009B73F5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ทุน</w:t>
      </w:r>
      <w:r w:rsidR="006A728D" w:rsidRPr="00E4284A">
        <w:rPr>
          <w:b/>
          <w:bCs/>
          <w:u w:val="none"/>
          <w:cs/>
        </w:rPr>
        <w:t>สำรองตามกฎหมาย</w:t>
      </w:r>
    </w:p>
    <w:p w:rsidR="006A728D" w:rsidRDefault="006A728D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E4284A">
        <w:rPr>
          <w:rFonts w:ascii="Angsana New" w:hAnsi="Angsana New"/>
          <w:sz w:val="28"/>
          <w:szCs w:val="28"/>
        </w:rPr>
        <w:t>2535</w:t>
      </w:r>
      <w:r w:rsidRPr="00E4284A">
        <w:rPr>
          <w:rFonts w:ascii="Angsana New" w:hAnsi="Angsana New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E4284A">
        <w:rPr>
          <w:rFonts w:ascii="Angsana New" w:hAnsi="Angsana New"/>
          <w:sz w:val="28"/>
          <w:szCs w:val="28"/>
        </w:rPr>
        <w:t>5</w:t>
      </w:r>
      <w:r w:rsidRPr="00E4284A">
        <w:rPr>
          <w:rFonts w:ascii="Angsana New" w:hAnsi="Angsana New"/>
          <w:sz w:val="28"/>
          <w:szCs w:val="28"/>
          <w:cs/>
        </w:rPr>
        <w:t xml:space="preserve"> ของกำไรสุทธิ</w:t>
      </w:r>
      <w:r w:rsidRPr="0070214A">
        <w:rPr>
          <w:rFonts w:ascii="Angsana New" w:hAnsi="Angsana New"/>
          <w:spacing w:val="2"/>
          <w:sz w:val="28"/>
          <w:szCs w:val="28"/>
          <w:cs/>
        </w:rPr>
        <w:t xml:space="preserve">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70214A">
        <w:rPr>
          <w:rFonts w:ascii="Angsana New" w:hAnsi="Angsana New"/>
          <w:spacing w:val="2"/>
          <w:sz w:val="28"/>
          <w:szCs w:val="28"/>
        </w:rPr>
        <w:t>10</w:t>
      </w:r>
      <w:r w:rsidRPr="0070214A">
        <w:rPr>
          <w:rFonts w:ascii="Angsana New" w:hAnsi="Angsana New"/>
          <w:spacing w:val="2"/>
          <w:sz w:val="28"/>
          <w:szCs w:val="28"/>
          <w:cs/>
        </w:rPr>
        <w:t xml:space="preserve"> ของเงินทุนจดทะเบียน </w:t>
      </w:r>
      <w:r w:rsidR="009B73F5" w:rsidRPr="0070214A">
        <w:rPr>
          <w:rFonts w:ascii="Angsana New" w:hAnsi="Angsana New"/>
          <w:spacing w:val="2"/>
          <w:sz w:val="28"/>
          <w:szCs w:val="28"/>
          <w:cs/>
        </w:rPr>
        <w:t>ทุน</w:t>
      </w:r>
      <w:r w:rsidRPr="00E4284A">
        <w:rPr>
          <w:rFonts w:ascii="Angsana New" w:hAnsi="Angsana New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:rsidR="00943803" w:rsidRPr="00E4284A" w:rsidRDefault="00CA45D6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ข</w:t>
      </w:r>
      <w:r w:rsidR="00943803" w:rsidRPr="00E4284A">
        <w:rPr>
          <w:b/>
          <w:bCs/>
          <w:u w:val="none"/>
          <w:cs/>
        </w:rPr>
        <w:t>าดทุนต่อหุ้น</w:t>
      </w:r>
    </w:p>
    <w:p w:rsidR="00943803" w:rsidRPr="005067F3" w:rsidRDefault="00140370" w:rsidP="00E4284A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5067F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ขาดทุน</w:t>
      </w:r>
      <w:r w:rsidR="00943803" w:rsidRPr="005067F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ต่อหุ้นขั้นพื้นฐาน</w:t>
      </w:r>
    </w:p>
    <w:p w:rsidR="00943803" w:rsidRPr="00E4284A" w:rsidRDefault="00943803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4284A">
        <w:rPr>
          <w:rFonts w:ascii="Angsana New" w:hAnsi="Angsana New"/>
          <w:sz w:val="28"/>
          <w:szCs w:val="28"/>
          <w:cs/>
        </w:rPr>
        <w:t>ขาดทุนต่อหุ้นขั้นพื้นฐานคำนวณโดยหาร</w:t>
      </w:r>
      <w:r w:rsidR="00140370" w:rsidRPr="00E4284A">
        <w:rPr>
          <w:rFonts w:ascii="Angsana New" w:hAnsi="Angsana New"/>
          <w:sz w:val="28"/>
          <w:szCs w:val="28"/>
          <w:cs/>
        </w:rPr>
        <w:t>ขาดทุน</w:t>
      </w:r>
      <w:r w:rsidR="00A76432" w:rsidRPr="00E4284A">
        <w:rPr>
          <w:rFonts w:ascii="Angsana New" w:hAnsi="Angsana New"/>
          <w:sz w:val="28"/>
          <w:szCs w:val="28"/>
          <w:cs/>
        </w:rPr>
        <w:t>สำหรับ</w:t>
      </w:r>
      <w:r w:rsidR="00415877" w:rsidRPr="00E4284A">
        <w:rPr>
          <w:rFonts w:ascii="Angsana New" w:hAnsi="Angsana New"/>
          <w:sz w:val="28"/>
          <w:szCs w:val="28"/>
          <w:cs/>
        </w:rPr>
        <w:t>งวด</w:t>
      </w:r>
      <w:r w:rsidRPr="00E4284A">
        <w:rPr>
          <w:rFonts w:ascii="Angsana New" w:hAnsi="Angsana New"/>
          <w:sz w:val="28"/>
          <w:szCs w:val="28"/>
          <w:cs/>
        </w:rPr>
        <w:t>ด้วยจำนวนหุ้นถัวเฉ</w:t>
      </w:r>
      <w:r w:rsidR="00A20899" w:rsidRPr="00E4284A">
        <w:rPr>
          <w:rFonts w:ascii="Angsana New" w:hAnsi="Angsana New"/>
          <w:sz w:val="28"/>
          <w:szCs w:val="28"/>
          <w:cs/>
        </w:rPr>
        <w:t>ล</w:t>
      </w:r>
      <w:r w:rsidR="00AB6552" w:rsidRPr="00E4284A">
        <w:rPr>
          <w:rFonts w:ascii="Angsana New" w:hAnsi="Angsana New"/>
          <w:sz w:val="28"/>
          <w:szCs w:val="28"/>
          <w:cs/>
        </w:rPr>
        <w:t>ี่ยถ่วงน้ำหนักที่ออกในระหว่าง</w:t>
      </w:r>
      <w:r w:rsidR="00415877" w:rsidRPr="00E4284A">
        <w:rPr>
          <w:rFonts w:ascii="Angsana New" w:hAnsi="Angsana New"/>
          <w:sz w:val="28"/>
          <w:szCs w:val="28"/>
          <w:cs/>
        </w:rPr>
        <w:t>งวด</w:t>
      </w:r>
    </w:p>
    <w:p w:rsidR="00943803" w:rsidRPr="00E4284A" w:rsidRDefault="00943803" w:rsidP="00E428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4284A">
        <w:rPr>
          <w:rFonts w:ascii="Angsana New" w:hAnsi="Angsana New"/>
          <w:sz w:val="28"/>
          <w:szCs w:val="28"/>
          <w:cs/>
        </w:rPr>
        <w:t>จำนวนหุ้นถัวเฉลี่ยถ่วงน้ำหนักขั้นพื้นฐาน</w:t>
      </w:r>
      <w:r w:rsidR="00D35383" w:rsidRPr="00E4284A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D35383" w:rsidRPr="00E4284A">
        <w:rPr>
          <w:rFonts w:ascii="Angsana New" w:hAnsi="Angsana New"/>
          <w:sz w:val="28"/>
          <w:szCs w:val="28"/>
        </w:rPr>
        <w:t xml:space="preserve">31 </w:t>
      </w:r>
      <w:r w:rsidR="00D35383" w:rsidRPr="00E4284A">
        <w:rPr>
          <w:rFonts w:ascii="Angsana New" w:hAnsi="Angsana New"/>
          <w:sz w:val="28"/>
          <w:szCs w:val="28"/>
          <w:cs/>
        </w:rPr>
        <w:t xml:space="preserve">มีนาคม </w:t>
      </w:r>
      <w:r w:rsidR="00D35383" w:rsidRPr="00E4284A">
        <w:rPr>
          <w:rFonts w:ascii="Angsana New" w:hAnsi="Angsana New"/>
          <w:sz w:val="28"/>
          <w:szCs w:val="28"/>
        </w:rPr>
        <w:t>256</w:t>
      </w:r>
      <w:r w:rsidR="00FA4350" w:rsidRPr="00E4284A">
        <w:rPr>
          <w:rFonts w:ascii="Angsana New" w:hAnsi="Angsana New"/>
          <w:sz w:val="28"/>
          <w:szCs w:val="28"/>
        </w:rPr>
        <w:t>2</w:t>
      </w:r>
      <w:r w:rsidR="00D35383" w:rsidRPr="00E4284A">
        <w:rPr>
          <w:rFonts w:ascii="Angsana New" w:hAnsi="Angsana New"/>
          <w:sz w:val="28"/>
          <w:szCs w:val="28"/>
        </w:rPr>
        <w:t xml:space="preserve"> </w:t>
      </w:r>
      <w:r w:rsidR="00D35383" w:rsidRPr="00E4284A">
        <w:rPr>
          <w:rFonts w:ascii="Angsana New" w:hAnsi="Angsana New"/>
          <w:sz w:val="28"/>
          <w:szCs w:val="28"/>
          <w:cs/>
        </w:rPr>
        <w:t>และ</w:t>
      </w:r>
      <w:r w:rsidR="00D35383" w:rsidRPr="00E4284A">
        <w:rPr>
          <w:rFonts w:ascii="Angsana New" w:hAnsi="Angsana New"/>
          <w:sz w:val="28"/>
          <w:szCs w:val="28"/>
        </w:rPr>
        <w:t xml:space="preserve"> 256</w:t>
      </w:r>
      <w:r w:rsidR="00FA4350" w:rsidRPr="00E4284A">
        <w:rPr>
          <w:rFonts w:ascii="Angsana New" w:hAnsi="Angsana New"/>
          <w:sz w:val="28"/>
          <w:szCs w:val="28"/>
        </w:rPr>
        <w:t>1</w:t>
      </w:r>
      <w:r w:rsidR="00D35383" w:rsidRPr="00E4284A">
        <w:rPr>
          <w:rFonts w:ascii="Angsana New" w:hAnsi="Angsana New"/>
          <w:sz w:val="28"/>
          <w:szCs w:val="28"/>
          <w:cs/>
        </w:rPr>
        <w:t xml:space="preserve"> คำนวณได้ดังนี้</w:t>
      </w:r>
    </w:p>
    <w:tbl>
      <w:tblPr>
        <w:tblW w:w="915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320"/>
        <w:gridCol w:w="536"/>
        <w:gridCol w:w="236"/>
        <w:gridCol w:w="837"/>
        <w:gridCol w:w="270"/>
        <w:gridCol w:w="1361"/>
        <w:gridCol w:w="270"/>
        <w:gridCol w:w="1323"/>
      </w:tblGrid>
      <w:tr w:rsidR="00717871" w:rsidRPr="005067F3" w:rsidTr="00A63CF3">
        <w:tc>
          <w:tcPr>
            <w:tcW w:w="4320" w:type="dxa"/>
          </w:tcPr>
          <w:p w:rsidR="0014268B" w:rsidRPr="005067F3" w:rsidRDefault="0014268B" w:rsidP="00D4650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5067F3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4268B" w:rsidRPr="005067F3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68B" w:rsidRPr="005067F3" w:rsidRDefault="00D13B66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="0014268B"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</w:p>
        </w:tc>
      </w:tr>
      <w:tr w:rsidR="00717871" w:rsidRPr="005067F3" w:rsidTr="00A63CF3">
        <w:tc>
          <w:tcPr>
            <w:tcW w:w="4320" w:type="dxa"/>
          </w:tcPr>
          <w:p w:rsidR="00EB31A4" w:rsidRPr="005067F3" w:rsidRDefault="00EB31A4" w:rsidP="00D4650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dxa"/>
            <w:tcBorders>
              <w:left w:val="nil"/>
              <w:right w:val="nil"/>
            </w:tcBorders>
          </w:tcPr>
          <w:p w:rsidR="00EB31A4" w:rsidRPr="005067F3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B31A4" w:rsidRPr="005067F3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</w:tcPr>
          <w:p w:rsidR="00EB31A4" w:rsidRPr="005067F3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B31A4" w:rsidRPr="005067F3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5067F3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75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EB31A4" w:rsidRPr="005067F3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5067F3" w:rsidRDefault="00D3538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75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A63CF3">
        <w:trPr>
          <w:trHeight w:hRule="exact" w:val="170"/>
        </w:trPr>
        <w:tc>
          <w:tcPr>
            <w:tcW w:w="4320" w:type="dxa"/>
          </w:tcPr>
          <w:p w:rsidR="00EB31A4" w:rsidRPr="005067F3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</w:tcPr>
          <w:p w:rsidR="00EB31A4" w:rsidRPr="005067F3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B31A4" w:rsidRPr="005067F3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:rsidR="00EB31A4" w:rsidRPr="005067F3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B31A4" w:rsidRPr="005067F3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5067F3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B31A4" w:rsidRPr="005067F3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5067F3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CF3" w:rsidRPr="005067F3" w:rsidTr="00A63CF3">
        <w:tc>
          <w:tcPr>
            <w:tcW w:w="4320" w:type="dxa"/>
          </w:tcPr>
          <w:p w:rsidR="00A63CF3" w:rsidRPr="005067F3" w:rsidRDefault="00A63CF3" w:rsidP="00A63CF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จำนวนหุ้นที่มีอยู่ ณ วันต้นงวด</w:t>
            </w:r>
          </w:p>
        </w:tc>
        <w:tc>
          <w:tcPr>
            <w:tcW w:w="536" w:type="dxa"/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:rsidR="00A63CF3" w:rsidRPr="00D0567B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  <w:tc>
          <w:tcPr>
            <w:tcW w:w="270" w:type="dxa"/>
          </w:tcPr>
          <w:p w:rsidR="00A63CF3" w:rsidRPr="005067F3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:rsidR="00A63CF3" w:rsidRPr="005067F3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1,052,23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63CF3" w:rsidRPr="005067F3" w:rsidTr="00A63CF3">
        <w:trPr>
          <w:trHeight w:val="139"/>
        </w:trPr>
        <w:tc>
          <w:tcPr>
            <w:tcW w:w="4320" w:type="dxa"/>
          </w:tcPr>
          <w:p w:rsidR="00A63CF3" w:rsidRPr="005067F3" w:rsidRDefault="00A63CF3" w:rsidP="00A63CF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536" w:type="dxa"/>
            <w:tcBorders>
              <w:top w:val="nil"/>
              <w:left w:val="nil"/>
              <w:right w:val="nil"/>
            </w:tcBorders>
          </w:tcPr>
          <w:p w:rsidR="00A63CF3" w:rsidRPr="005067F3" w:rsidRDefault="00A63CF3" w:rsidP="00A63CF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CF3" w:rsidRPr="00D0567B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63CF3" w:rsidRPr="005067F3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CF3" w:rsidRPr="005067F3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-</w:t>
            </w:r>
          </w:p>
        </w:tc>
      </w:tr>
      <w:tr w:rsidR="00A63CF3" w:rsidRPr="005067F3" w:rsidTr="00A63CF3">
        <w:tc>
          <w:tcPr>
            <w:tcW w:w="4320" w:type="dxa"/>
          </w:tcPr>
          <w:p w:rsidR="00A63CF3" w:rsidRPr="00650C99" w:rsidRDefault="00A63CF3" w:rsidP="00A63CF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C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536" w:type="dxa"/>
            <w:tcBorders>
              <w:left w:val="nil"/>
              <w:right w:val="nil"/>
            </w:tcBorders>
          </w:tcPr>
          <w:p w:rsidR="00A63CF3" w:rsidRPr="00650C99" w:rsidRDefault="00A63CF3" w:rsidP="00A63CF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A63CF3" w:rsidRPr="00650C99" w:rsidRDefault="00A63CF3" w:rsidP="00A63C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</w:tcPr>
          <w:p w:rsidR="00A63CF3" w:rsidRPr="00650C99" w:rsidRDefault="00A63CF3" w:rsidP="00A63C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63CF3" w:rsidRPr="00650C99" w:rsidRDefault="00A63CF3" w:rsidP="00A63C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3CF3" w:rsidRPr="00713B32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1,081,755</w:t>
            </w:r>
          </w:p>
        </w:tc>
        <w:tc>
          <w:tcPr>
            <w:tcW w:w="270" w:type="dxa"/>
          </w:tcPr>
          <w:p w:rsidR="00A63CF3" w:rsidRPr="00713B32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3CF3" w:rsidRPr="00713B32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1,052,233</w:t>
            </w:r>
          </w:p>
        </w:tc>
      </w:tr>
    </w:tbl>
    <w:p w:rsidR="003F2A02" w:rsidRPr="00E4284A" w:rsidRDefault="00DA054C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การรายงานข้อมูลตามประเภทการรับประกันภัย</w:t>
      </w:r>
    </w:p>
    <w:p w:rsidR="00F72D80" w:rsidRPr="00B03AF5" w:rsidRDefault="009756D8" w:rsidP="00B03A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 w:hint="cs"/>
          <w:sz w:val="28"/>
          <w:szCs w:val="28"/>
        </w:rPr>
      </w:pPr>
      <w:r w:rsidRPr="00C3124B">
        <w:rPr>
          <w:rFonts w:ascii="Angsana New" w:hAnsi="Angsana New"/>
          <w:sz w:val="28"/>
          <w:szCs w:val="28"/>
          <w:cs/>
        </w:rPr>
        <w:t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DD019B">
        <w:rPr>
          <w:rFonts w:ascii="Angsana New" w:hAnsi="Angsana New"/>
          <w:spacing w:val="2"/>
          <w:sz w:val="28"/>
          <w:szCs w:val="28"/>
          <w:cs/>
        </w:rPr>
        <w:t>2559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 ลงวันที่ </w:t>
      </w:r>
      <w:r w:rsidR="000B15DE" w:rsidRPr="00DD019B">
        <w:rPr>
          <w:rFonts w:ascii="Angsana New" w:hAnsi="Angsana New"/>
          <w:spacing w:val="2"/>
          <w:sz w:val="28"/>
          <w:szCs w:val="28"/>
          <w:cs/>
        </w:rPr>
        <w:t>4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 มีนาคม </w:t>
      </w:r>
      <w:r w:rsidR="000B15DE" w:rsidRPr="00DD019B">
        <w:rPr>
          <w:rFonts w:ascii="Angsana New" w:hAnsi="Angsana New"/>
          <w:spacing w:val="2"/>
          <w:sz w:val="28"/>
          <w:szCs w:val="28"/>
          <w:cs/>
        </w:rPr>
        <w:t>2559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C3124B">
        <w:rPr>
          <w:rFonts w:ascii="Angsana New" w:hAnsi="Angsana New"/>
          <w:sz w:val="28"/>
          <w:szCs w:val="28"/>
          <w:cs/>
        </w:rPr>
        <w:t>ข้อมูลนี้เป็นข้อมูลเดียวกับที่ฝ่ายบริหารได้สอบทานเป็นประจำ</w:t>
      </w:r>
      <w:bookmarkStart w:id="5" w:name="OLE_LINK5"/>
    </w:p>
    <w:p w:rsidR="00024CA0" w:rsidRPr="00CF5493" w:rsidRDefault="00424055" w:rsidP="00CF54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pacing w:val="-10"/>
          <w:sz w:val="28"/>
          <w:szCs w:val="28"/>
          <w:cs/>
        </w:rPr>
        <w:br w:type="page"/>
      </w:r>
      <w:r w:rsidR="008B65B3" w:rsidRPr="00CF5493">
        <w:rPr>
          <w:rFonts w:ascii="Angsana New" w:hAnsi="Angsana New"/>
          <w:sz w:val="28"/>
          <w:szCs w:val="28"/>
          <w:cs/>
        </w:rPr>
        <w:t>ข้อมูลทางการเงินแยกตามประเภทของรายได้และค่าใช้จ่ายจากก</w:t>
      </w:r>
      <w:r w:rsidR="00FE7650" w:rsidRPr="00CF5493">
        <w:rPr>
          <w:rFonts w:ascii="Angsana New" w:hAnsi="Angsana New"/>
          <w:sz w:val="28"/>
          <w:szCs w:val="28"/>
          <w:cs/>
        </w:rPr>
        <w:t>ารรับประกันภัยของบริษัทสำหรับ</w:t>
      </w:r>
      <w:r w:rsidR="00D35383" w:rsidRPr="00CF5493">
        <w:rPr>
          <w:rFonts w:ascii="Angsana New" w:hAnsi="Angsana New"/>
          <w:sz w:val="28"/>
          <w:szCs w:val="28"/>
          <w:cs/>
        </w:rPr>
        <w:t>งวดสามเดือนสิ้นสุดวันที่</w:t>
      </w:r>
      <w:r w:rsidR="007D703E" w:rsidRPr="00CF5493">
        <w:rPr>
          <w:rFonts w:ascii="Angsana New" w:hAnsi="Angsana New"/>
          <w:sz w:val="28"/>
          <w:szCs w:val="28"/>
          <w:cs/>
        </w:rPr>
        <w:t xml:space="preserve"> </w:t>
      </w:r>
      <w:r w:rsidRPr="00CF5493">
        <w:rPr>
          <w:rFonts w:ascii="Angsana New" w:hAnsi="Angsana New"/>
          <w:sz w:val="28"/>
          <w:szCs w:val="28"/>
        </w:rPr>
        <w:t xml:space="preserve">31 </w:t>
      </w:r>
      <w:r w:rsidR="00D35383" w:rsidRPr="00CF5493">
        <w:rPr>
          <w:rFonts w:ascii="Angsana New" w:hAnsi="Angsana New"/>
          <w:sz w:val="28"/>
          <w:szCs w:val="28"/>
          <w:cs/>
        </w:rPr>
        <w:t xml:space="preserve">มีนาคม </w:t>
      </w:r>
      <w:r w:rsidR="00D35383" w:rsidRPr="00CF5493">
        <w:rPr>
          <w:rFonts w:ascii="Angsana New" w:hAnsi="Angsana New"/>
          <w:sz w:val="28"/>
          <w:szCs w:val="28"/>
        </w:rPr>
        <w:t>256</w:t>
      </w:r>
      <w:r w:rsidRPr="00CF5493">
        <w:rPr>
          <w:rFonts w:ascii="Angsana New" w:hAnsi="Angsana New"/>
          <w:sz w:val="28"/>
          <w:szCs w:val="28"/>
        </w:rPr>
        <w:t>2</w:t>
      </w:r>
      <w:r w:rsidR="00D35383" w:rsidRPr="00CF5493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64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80"/>
      </w:tblGrid>
      <w:tr w:rsidR="00717871" w:rsidRPr="005067F3" w:rsidTr="00E31EC4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:rsidR="00E34487" w:rsidRPr="005067F3" w:rsidRDefault="000911E1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="00E34487"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D54D0" w:rsidRPr="005067F3" w:rsidTr="00E31EC4">
        <w:trPr>
          <w:tblHeader/>
        </w:trPr>
        <w:tc>
          <w:tcPr>
            <w:tcW w:w="2970" w:type="dxa"/>
            <w:tcBorders>
              <w:top w:val="nil"/>
            </w:tcBorders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D54D0" w:rsidRPr="005067F3" w:rsidTr="00E31EC4">
        <w:trPr>
          <w:tblHeader/>
        </w:trPr>
        <w:tc>
          <w:tcPr>
            <w:tcW w:w="2970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4D0" w:rsidRPr="005067F3" w:rsidTr="00E31EC4">
        <w:trPr>
          <w:tblHeader/>
        </w:trPr>
        <w:tc>
          <w:tcPr>
            <w:tcW w:w="2970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54D0" w:rsidRPr="005067F3" w:rsidTr="00E31EC4">
        <w:tc>
          <w:tcPr>
            <w:tcW w:w="2970" w:type="dxa"/>
          </w:tcPr>
          <w:p w:rsidR="00E34487" w:rsidRPr="005067F3" w:rsidRDefault="00E34487" w:rsidP="008501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6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63CF3" w:rsidRPr="005067F3" w:rsidTr="00E31EC4">
        <w:tc>
          <w:tcPr>
            <w:tcW w:w="2970" w:type="dxa"/>
          </w:tcPr>
          <w:p w:rsidR="00A63CF3" w:rsidRPr="005067F3" w:rsidRDefault="00A63CF3" w:rsidP="00A63CF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6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6,375</w:t>
            </w: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63,395</w:t>
            </w: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8,813</w:t>
            </w: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78,743</w:t>
            </w:r>
          </w:p>
        </w:tc>
      </w:tr>
      <w:tr w:rsidR="00A63CF3" w:rsidRPr="005067F3" w:rsidTr="00E31EC4">
        <w:tc>
          <w:tcPr>
            <w:tcW w:w="2970" w:type="dxa"/>
          </w:tcPr>
          <w:p w:rsidR="00A63CF3" w:rsidRPr="005067F3" w:rsidRDefault="00A63CF3" w:rsidP="00713B3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1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</w:tc>
        <w:tc>
          <w:tcPr>
            <w:tcW w:w="106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A63CF3" w:rsidRPr="00D0567B" w:rsidRDefault="00A63CF3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3449" w:rsidRPr="005067F3" w:rsidTr="00E31EC4">
        <w:tc>
          <w:tcPr>
            <w:tcW w:w="29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(2,226)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(22,515)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(5,083)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(29,906)</w:t>
            </w:r>
          </w:p>
        </w:tc>
      </w:tr>
      <w:tr w:rsidR="00663449" w:rsidRPr="005067F3" w:rsidTr="00E31EC4">
        <w:tc>
          <w:tcPr>
            <w:tcW w:w="2970" w:type="dxa"/>
          </w:tcPr>
          <w:p w:rsidR="00663449" w:rsidRPr="005067F3" w:rsidRDefault="00663449" w:rsidP="0066344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4,149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40,880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3,730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48,837</w:t>
            </w:r>
          </w:p>
        </w:tc>
      </w:tr>
      <w:tr w:rsidR="00663449" w:rsidRPr="005067F3" w:rsidTr="00E31EC4">
        <w:tc>
          <w:tcPr>
            <w:tcW w:w="2970" w:type="dxa"/>
          </w:tcPr>
          <w:p w:rsidR="0073501C" w:rsidRDefault="0073501C" w:rsidP="0073501C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:rsidR="0073501C" w:rsidRDefault="0073501C" w:rsidP="0073501C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663449" w:rsidRPr="005067F3" w:rsidRDefault="0073501C" w:rsidP="0073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(1,377)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3501C" w:rsidRDefault="0073501C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16,065</w:t>
            </w:r>
          </w:p>
        </w:tc>
      </w:tr>
      <w:tr w:rsidR="00663449" w:rsidRPr="005067F3" w:rsidTr="008339A0">
        <w:tc>
          <w:tcPr>
            <w:tcW w:w="2970" w:type="dxa"/>
          </w:tcPr>
          <w:p w:rsidR="00663449" w:rsidRPr="005067F3" w:rsidRDefault="00663449" w:rsidP="0066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63449" w:rsidRPr="00D0567B" w:rsidRDefault="00663449" w:rsidP="006634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9A0" w:rsidRPr="005067F3" w:rsidTr="008339A0">
        <w:tc>
          <w:tcPr>
            <w:tcW w:w="2970" w:type="dxa"/>
          </w:tcPr>
          <w:p w:rsidR="008339A0" w:rsidRPr="005067F3" w:rsidRDefault="008339A0" w:rsidP="008339A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58,332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3,888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64,902</w:t>
            </w:r>
          </w:p>
        </w:tc>
      </w:tr>
      <w:tr w:rsidR="008339A0" w:rsidRPr="005067F3" w:rsidTr="00E31EC4">
        <w:trPr>
          <w:trHeight w:val="378"/>
        </w:trPr>
        <w:tc>
          <w:tcPr>
            <w:tcW w:w="2970" w:type="dxa"/>
          </w:tcPr>
          <w:p w:rsidR="008339A0" w:rsidRPr="005067F3" w:rsidRDefault="008339A0" w:rsidP="008339A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9,781</w:t>
            </w:r>
          </w:p>
        </w:tc>
      </w:tr>
      <w:tr w:rsidR="008339A0" w:rsidRPr="005067F3" w:rsidTr="00E31EC4">
        <w:tc>
          <w:tcPr>
            <w:tcW w:w="2970" w:type="dxa"/>
          </w:tcPr>
          <w:p w:rsidR="008339A0" w:rsidRPr="005067F3" w:rsidRDefault="008339A0" w:rsidP="008339A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61893" w:rsidRDefault="008339A0" w:rsidP="008339A0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893"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339A0" w:rsidRPr="00D61893" w:rsidRDefault="008339A0" w:rsidP="008339A0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893"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</w:tr>
      <w:tr w:rsidR="008339A0" w:rsidRPr="005067F3" w:rsidTr="00E31EC4">
        <w:tc>
          <w:tcPr>
            <w:tcW w:w="2970" w:type="dxa"/>
          </w:tcPr>
          <w:p w:rsidR="008339A0" w:rsidRPr="005067F3" w:rsidRDefault="008339A0" w:rsidP="008339A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D61893" w:rsidRDefault="008339A0" w:rsidP="008339A0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89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339A0" w:rsidRPr="00D61893" w:rsidRDefault="008339A0" w:rsidP="008339A0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89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339A0" w:rsidRPr="005067F3" w:rsidTr="00E31EC4">
        <w:tc>
          <w:tcPr>
            <w:tcW w:w="2970" w:type="dxa"/>
          </w:tcPr>
          <w:p w:rsidR="008339A0" w:rsidRPr="005067F3" w:rsidRDefault="008339A0" w:rsidP="008339A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</w:tc>
        <w:tc>
          <w:tcPr>
            <w:tcW w:w="1064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8339A0" w:rsidRPr="00D61893" w:rsidRDefault="008339A0" w:rsidP="008339A0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(347</w:t>
            </w:r>
            <w:r w:rsidRPr="00D618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</w:tcBorders>
          </w:tcPr>
          <w:p w:rsidR="008339A0" w:rsidRPr="00D0567B" w:rsidRDefault="008339A0" w:rsidP="008339A0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8339A0" w:rsidRPr="00D61893" w:rsidRDefault="008339A0" w:rsidP="008339A0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(347</w:t>
            </w:r>
            <w:r w:rsidRPr="00D618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39A0" w:rsidRPr="005067F3" w:rsidTr="00E31EC4">
        <w:tc>
          <w:tcPr>
            <w:tcW w:w="2970" w:type="dxa"/>
          </w:tcPr>
          <w:p w:rsidR="008339A0" w:rsidRPr="005067F3" w:rsidRDefault="008339A0" w:rsidP="008339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3,551</w:t>
            </w:r>
          </w:p>
        </w:tc>
        <w:tc>
          <w:tcPr>
            <w:tcW w:w="106" w:type="dxa"/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(59)</w:t>
            </w:r>
          </w:p>
        </w:tc>
        <w:tc>
          <w:tcPr>
            <w:tcW w:w="106" w:type="dxa"/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65,537</w:t>
            </w:r>
          </w:p>
        </w:tc>
        <w:tc>
          <w:tcPr>
            <w:tcW w:w="106" w:type="dxa"/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5,654</w:t>
            </w:r>
          </w:p>
        </w:tc>
        <w:tc>
          <w:tcPr>
            <w:tcW w:w="106" w:type="dxa"/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8339A0" w:rsidRPr="00387088" w:rsidRDefault="008339A0" w:rsidP="008339A0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339A0" w:rsidRPr="00387088" w:rsidRDefault="008339A0" w:rsidP="008339A0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76,352</w:t>
            </w:r>
          </w:p>
        </w:tc>
      </w:tr>
      <w:tr w:rsidR="008339A0" w:rsidRPr="005067F3" w:rsidTr="00E31EC4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:rsidR="008339A0" w:rsidRPr="005067F3" w:rsidRDefault="008339A0" w:rsidP="008339A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9A0" w:rsidRPr="005067F3" w:rsidTr="00E31EC4">
        <w:tc>
          <w:tcPr>
            <w:tcW w:w="2970" w:type="dxa"/>
          </w:tcPr>
          <w:p w:rsidR="008339A0" w:rsidRPr="005067F3" w:rsidRDefault="008339A0" w:rsidP="008339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64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8339A0" w:rsidRPr="005067F3" w:rsidRDefault="008339A0" w:rsidP="008339A0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8339A0" w:rsidRPr="005067F3" w:rsidRDefault="008339A0" w:rsidP="008339A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395C" w:rsidRPr="005067F3" w:rsidTr="00E31EC4">
        <w:tc>
          <w:tcPr>
            <w:tcW w:w="2970" w:type="dxa"/>
          </w:tcPr>
          <w:p w:rsidR="00EC395C" w:rsidRPr="005067F3" w:rsidRDefault="00EC395C" w:rsidP="00EC39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4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</w:t>
            </w:r>
            <w:r w:rsidRPr="00E47F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44,416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1,326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46,34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C395C" w:rsidRPr="005067F3" w:rsidTr="00486409">
        <w:tc>
          <w:tcPr>
            <w:tcW w:w="2970" w:type="dxa"/>
          </w:tcPr>
          <w:p w:rsidR="00EC395C" w:rsidRPr="005067F3" w:rsidRDefault="00386DB9" w:rsidP="00EC39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86DB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C395C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395C" w:rsidRPr="005067F3" w:rsidTr="00486409">
        <w:tc>
          <w:tcPr>
            <w:tcW w:w="2970" w:type="dxa"/>
          </w:tcPr>
          <w:p w:rsidR="00EC395C" w:rsidRPr="005067F3" w:rsidRDefault="00EC395C" w:rsidP="00EC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(26,498)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(1,417)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(28,061)</w:t>
            </w:r>
          </w:p>
        </w:tc>
      </w:tr>
      <w:tr w:rsidR="00EC395C" w:rsidRPr="005067F3" w:rsidTr="00E31EC4">
        <w:tc>
          <w:tcPr>
            <w:tcW w:w="2970" w:type="dxa"/>
          </w:tcPr>
          <w:p w:rsidR="00EC395C" w:rsidRPr="005067F3" w:rsidRDefault="00EC395C" w:rsidP="00EC39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17,918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18,284</w:t>
            </w:r>
          </w:p>
        </w:tc>
      </w:tr>
      <w:tr w:rsidR="00EC395C" w:rsidRPr="005067F3" w:rsidTr="00E31EC4">
        <w:tc>
          <w:tcPr>
            <w:tcW w:w="2970" w:type="dxa"/>
          </w:tcPr>
          <w:p w:rsidR="00EC395C" w:rsidRPr="005067F3" w:rsidRDefault="00EC395C" w:rsidP="00EC39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10,86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1,56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13,924</w:t>
            </w:r>
          </w:p>
        </w:tc>
      </w:tr>
      <w:tr w:rsidR="00EC395C" w:rsidRPr="005067F3" w:rsidTr="00486409">
        <w:tc>
          <w:tcPr>
            <w:tcW w:w="2970" w:type="dxa"/>
          </w:tcPr>
          <w:p w:rsidR="00EC395C" w:rsidRPr="005067F3" w:rsidRDefault="00EC395C" w:rsidP="00EC395C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8,540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9,25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C395C" w:rsidRPr="005067F3" w:rsidTr="00486409">
        <w:tc>
          <w:tcPr>
            <w:tcW w:w="2970" w:type="dxa"/>
          </w:tcPr>
          <w:p w:rsidR="00EC395C" w:rsidRPr="005067F3" w:rsidRDefault="00EC395C" w:rsidP="00EC395C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1,681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47,622</w:t>
            </w:r>
          </w:p>
        </w:tc>
        <w:tc>
          <w:tcPr>
            <w:tcW w:w="106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C395C" w:rsidRPr="00E47F79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49,913</w:t>
            </w:r>
          </w:p>
        </w:tc>
      </w:tr>
      <w:tr w:rsidR="00EC395C" w:rsidRPr="005067F3" w:rsidTr="00486409">
        <w:tc>
          <w:tcPr>
            <w:tcW w:w="2970" w:type="dxa"/>
          </w:tcPr>
          <w:p w:rsidR="00EC395C" w:rsidRPr="005067F3" w:rsidRDefault="00EC395C" w:rsidP="00EC395C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2,633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39,008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2,077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47,622</w:t>
            </w:r>
          </w:p>
        </w:tc>
        <w:tc>
          <w:tcPr>
            <w:tcW w:w="106" w:type="dxa"/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395C" w:rsidRPr="00170050" w:rsidRDefault="00EC395C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91,371</w:t>
            </w:r>
          </w:p>
        </w:tc>
      </w:tr>
      <w:tr w:rsidR="008339A0" w:rsidRPr="005067F3" w:rsidTr="00E31EC4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:rsidR="008339A0" w:rsidRPr="005067F3" w:rsidRDefault="008339A0" w:rsidP="008339A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9A0" w:rsidRPr="005067F3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0050" w:rsidRPr="00387088" w:rsidTr="00486409">
        <w:tc>
          <w:tcPr>
            <w:tcW w:w="2970" w:type="dxa"/>
          </w:tcPr>
          <w:p w:rsidR="00170050" w:rsidRPr="005067F3" w:rsidRDefault="00170050" w:rsidP="0017005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  <w:tc>
          <w:tcPr>
            <w:tcW w:w="106" w:type="dxa"/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47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26,529</w:t>
            </w:r>
          </w:p>
        </w:tc>
        <w:tc>
          <w:tcPr>
            <w:tcW w:w="106" w:type="dxa"/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3,577</w:t>
            </w:r>
          </w:p>
        </w:tc>
        <w:tc>
          <w:tcPr>
            <w:tcW w:w="106" w:type="dxa"/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(45,953)</w:t>
            </w:r>
          </w:p>
        </w:tc>
        <w:tc>
          <w:tcPr>
            <w:tcW w:w="106" w:type="dxa"/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170050" w:rsidRPr="00170050" w:rsidRDefault="00170050" w:rsidP="001700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E47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339A0" w:rsidRPr="005067F3" w:rsidTr="00E31EC4">
        <w:tc>
          <w:tcPr>
            <w:tcW w:w="2970" w:type="dxa"/>
            <w:tcBorders>
              <w:bottom w:val="nil"/>
            </w:tcBorders>
          </w:tcPr>
          <w:p w:rsidR="008339A0" w:rsidRPr="005067F3" w:rsidRDefault="008339A0" w:rsidP="008339A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8339A0" w:rsidRPr="005067F3" w:rsidDel="001E262A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8339A0" w:rsidRPr="005067F3" w:rsidTr="00E31EC4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:rsidR="008339A0" w:rsidRPr="005067F3" w:rsidRDefault="008339A0" w:rsidP="008339A0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339A0" w:rsidRPr="00713B32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:rsidR="008339A0" w:rsidRPr="00387088" w:rsidRDefault="008339A0" w:rsidP="008339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(14,962)</w:t>
            </w:r>
          </w:p>
        </w:tc>
      </w:tr>
      <w:bookmarkEnd w:id="5"/>
    </w:tbl>
    <w:p w:rsidR="00D35383" w:rsidRPr="002D54D0" w:rsidRDefault="00EC4560" w:rsidP="002D54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  <w:cs/>
        </w:rPr>
        <w:br w:type="page"/>
      </w:r>
      <w:r w:rsidR="00D35383" w:rsidRPr="002D54D0">
        <w:rPr>
          <w:rFonts w:ascii="Angsana New" w:hAnsi="Angsana New"/>
          <w:sz w:val="28"/>
          <w:szCs w:val="28"/>
          <w:cs/>
        </w:rPr>
        <w:t>ข้อมูลทางการเงินแยกตามประเภทของรายได้และค่าใช้จ่ายจากการรับประกันภัยของบริษัทสำหรับงวดสามเดือนสิ้นสุดวันที่</w:t>
      </w:r>
      <w:r w:rsidR="006C200B" w:rsidRPr="002D54D0">
        <w:rPr>
          <w:rFonts w:ascii="Angsana New" w:hAnsi="Angsana New"/>
          <w:sz w:val="28"/>
          <w:szCs w:val="28"/>
        </w:rPr>
        <w:t xml:space="preserve"> </w:t>
      </w:r>
      <w:r w:rsidR="000770A4">
        <w:rPr>
          <w:rFonts w:ascii="Angsana New" w:hAnsi="Angsana New"/>
          <w:sz w:val="28"/>
          <w:szCs w:val="28"/>
        </w:rPr>
        <w:br/>
      </w:r>
      <w:r w:rsidR="00D35383" w:rsidRPr="002D54D0">
        <w:rPr>
          <w:rFonts w:ascii="Angsana New" w:hAnsi="Angsana New"/>
          <w:sz w:val="28"/>
          <w:szCs w:val="28"/>
        </w:rPr>
        <w:t>31</w:t>
      </w:r>
      <w:r w:rsidR="00CA0BF2" w:rsidRPr="002D54D0">
        <w:rPr>
          <w:rFonts w:ascii="Angsana New" w:hAnsi="Angsana New"/>
          <w:sz w:val="28"/>
          <w:szCs w:val="28"/>
          <w:cs/>
        </w:rPr>
        <w:t xml:space="preserve"> </w:t>
      </w:r>
      <w:r w:rsidR="00D35383" w:rsidRPr="002D54D0">
        <w:rPr>
          <w:rFonts w:ascii="Angsana New" w:hAnsi="Angsana New"/>
          <w:sz w:val="28"/>
          <w:szCs w:val="28"/>
          <w:cs/>
        </w:rPr>
        <w:t xml:space="preserve">มีนาคม </w:t>
      </w:r>
      <w:r w:rsidR="006C200B" w:rsidRPr="002D54D0">
        <w:rPr>
          <w:rFonts w:ascii="Angsana New" w:hAnsi="Angsana New"/>
          <w:sz w:val="28"/>
          <w:szCs w:val="28"/>
        </w:rPr>
        <w:t>2561</w:t>
      </w:r>
      <w:r w:rsidR="002D54D0">
        <w:rPr>
          <w:rFonts w:ascii="Angsana New" w:hAnsi="Angsana New"/>
          <w:sz w:val="28"/>
          <w:szCs w:val="28"/>
        </w:rPr>
        <w:t xml:space="preserve"> </w:t>
      </w:r>
      <w:r w:rsidR="00D35383"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150"/>
        <w:gridCol w:w="884"/>
        <w:gridCol w:w="106"/>
        <w:gridCol w:w="974"/>
        <w:gridCol w:w="106"/>
        <w:gridCol w:w="990"/>
        <w:gridCol w:w="106"/>
        <w:gridCol w:w="1048"/>
        <w:gridCol w:w="106"/>
        <w:gridCol w:w="974"/>
        <w:gridCol w:w="106"/>
        <w:gridCol w:w="1080"/>
      </w:tblGrid>
      <w:tr w:rsidR="00126971" w:rsidRPr="009E3D9C" w:rsidTr="0009648F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480" w:type="dxa"/>
            <w:gridSpan w:val="11"/>
            <w:tcBorders>
              <w:top w:val="nil"/>
              <w:bottom w:val="single" w:sz="4" w:space="0" w:color="auto"/>
            </w:tcBorders>
          </w:tcPr>
          <w:p w:rsidR="00126971" w:rsidRPr="009E3D9C" w:rsidRDefault="000911E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0770A4" w:rsidRPr="009E3D9C" w:rsidTr="0009648F">
        <w:trPr>
          <w:tblHeader/>
        </w:trPr>
        <w:tc>
          <w:tcPr>
            <w:tcW w:w="3150" w:type="dxa"/>
            <w:tcBorders>
              <w:top w:val="nil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770A4" w:rsidRPr="009E3D9C" w:rsidTr="0009648F">
        <w:trPr>
          <w:tblHeader/>
        </w:trPr>
        <w:tc>
          <w:tcPr>
            <w:tcW w:w="3150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126971" w:rsidRPr="009E3D9C" w:rsidRDefault="009E3D9C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0A4" w:rsidRPr="009E3D9C" w:rsidTr="0009648F">
        <w:trPr>
          <w:tblHeader/>
        </w:trPr>
        <w:tc>
          <w:tcPr>
            <w:tcW w:w="3150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รถ</w:t>
            </w: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6B1432" w:rsidRDefault="00126971" w:rsidP="00C034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84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C03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884" w:type="dxa"/>
            <w:tcBorders>
              <w:bottom w:val="nil"/>
            </w:tcBorders>
          </w:tcPr>
          <w:p w:rsidR="00126971" w:rsidRPr="009E3D9C" w:rsidRDefault="00BE6B33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8,748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126971" w:rsidRPr="009E3D9C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596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26971" w:rsidRPr="009E3D9C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137,414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nil"/>
            </w:tcBorders>
          </w:tcPr>
          <w:p w:rsidR="00126971" w:rsidRPr="009E3D9C" w:rsidRDefault="00B97607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18,696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126971" w:rsidRPr="00265D0E" w:rsidRDefault="00126971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126971" w:rsidRPr="009E3D9C" w:rsidRDefault="00B97607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>165,45</w:t>
            </w:r>
            <w:r w:rsidR="00415396" w:rsidRPr="009E3D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650C99" w:rsidP="00C03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1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เบี้ยประกันภัยจ่ายจากการเอา</w:t>
            </w:r>
          </w:p>
        </w:tc>
        <w:tc>
          <w:tcPr>
            <w:tcW w:w="884" w:type="dxa"/>
            <w:tcBorders>
              <w:bottom w:val="nil"/>
            </w:tcBorders>
          </w:tcPr>
          <w:p w:rsidR="00126971" w:rsidRPr="009E3D9C" w:rsidDel="000F5309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126971" w:rsidRPr="009E3D9C" w:rsidDel="000F5309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26971" w:rsidRPr="009E3D9C" w:rsidDel="000F5309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nil"/>
            </w:tcBorders>
          </w:tcPr>
          <w:p w:rsidR="00126971" w:rsidRPr="009E3D9C" w:rsidDel="000F5309" w:rsidRDefault="00126971" w:rsidP="00387088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126971" w:rsidRPr="00387088" w:rsidDel="000F5309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B00ACF" w:rsidP="0065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126971" w:rsidRPr="009E3D9C" w:rsidRDefault="000911E1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(3,546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126971" w:rsidRPr="009E3D9C" w:rsidRDefault="00126971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126971" w:rsidRPr="009E3D9C" w:rsidRDefault="00E61A6F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(343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126971" w:rsidRPr="009E3D9C" w:rsidRDefault="00126971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126971" w:rsidRPr="009E3D9C" w:rsidRDefault="00E61A6F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(40,048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126971" w:rsidRPr="009E3D9C" w:rsidRDefault="00126971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126971" w:rsidRPr="009E3D9C" w:rsidRDefault="005D2D21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(13,759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126971" w:rsidRPr="009E3D9C" w:rsidRDefault="00126971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126971" w:rsidRPr="00265D0E" w:rsidRDefault="00126971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265D0E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26971" w:rsidRPr="009E3D9C" w:rsidRDefault="00F34182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(57,696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C03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126971" w:rsidRPr="009E3D9C" w:rsidRDefault="00415396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5,202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126971" w:rsidRPr="009E3D9C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253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26971" w:rsidRPr="009E3D9C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97,366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126971" w:rsidRPr="009E3D9C" w:rsidRDefault="005D2D2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4,937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126971" w:rsidRPr="00265D0E" w:rsidRDefault="00126971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26971" w:rsidRPr="009E3D9C" w:rsidRDefault="00F34182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107,758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09648F" w:rsidP="00C034B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884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126971" w:rsidRPr="00387088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6B1432" w:rsidP="00E3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รายได้ลดลงจากงวดก่อน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126971" w:rsidRPr="009E3D9C" w:rsidRDefault="000911E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368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126971" w:rsidRPr="009E3D9C" w:rsidRDefault="005D2D2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14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126971" w:rsidRPr="009E3D9C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11,059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126971" w:rsidRPr="009E3D9C" w:rsidRDefault="006D5B49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1,245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126971" w:rsidRPr="00265D0E" w:rsidRDefault="00126971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26971" w:rsidRPr="009E3D9C" w:rsidDel="001E262A" w:rsidRDefault="00B97607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>12,68</w:t>
            </w:r>
            <w:r w:rsidR="00F34182" w:rsidRPr="009E3D9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C034B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126971" w:rsidRPr="009E3D9C" w:rsidDel="000F5309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9E3D9C" w:rsidDel="000F5309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26971" w:rsidRPr="009E3D9C" w:rsidDel="000F5309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126971" w:rsidRPr="009E3D9C" w:rsidDel="000F5309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126971" w:rsidRPr="009E3D9C" w:rsidRDefault="00126971" w:rsidP="00387088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26971" w:rsidRPr="00387088" w:rsidDel="000F5309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B00ACF" w:rsidP="00C03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732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126971" w:rsidRPr="009E3D9C" w:rsidRDefault="00265D0E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5,570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387088" w:rsidRDefault="00265D0E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267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387088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26971" w:rsidRPr="009E3D9C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108,425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126971" w:rsidRPr="009E3D9C" w:rsidRDefault="006D5B49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D2D21" w:rsidRPr="009E3D9C">
              <w:rPr>
                <w:rFonts w:asciiTheme="majorBidi" w:hAnsiTheme="majorBidi" w:cstheme="majorBidi"/>
                <w:sz w:val="28"/>
                <w:szCs w:val="28"/>
              </w:rPr>
              <w:t>6,182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265D0E" w:rsidRDefault="00126971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26971" w:rsidRPr="009E3D9C" w:rsidRDefault="009A0D12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120,4</w:t>
            </w:r>
            <w:r w:rsidR="005D2D21" w:rsidRPr="009E3D9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C03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126971" w:rsidRPr="009E3D9C" w:rsidRDefault="000911E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1,242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9E3D9C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127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26971" w:rsidRPr="009E3D9C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12,868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126971" w:rsidRPr="009E3D9C" w:rsidRDefault="005D2D2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4,872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265D0E" w:rsidRDefault="00126971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26971" w:rsidRPr="009E3D9C" w:rsidRDefault="005D2D2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19,109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E31EC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9E3D9C" w:rsidRDefault="00E61A6F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1,486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26971" w:rsidRPr="009E3D9C" w:rsidRDefault="009A0D12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1,486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C034B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9E3D9C" w:rsidRDefault="00E61A6F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4,213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26971" w:rsidRPr="009E3D9C" w:rsidRDefault="009A0D12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4,213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C034B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884" w:type="dxa"/>
            <w:tcBorders>
              <w:top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126971" w:rsidRPr="009E3D9C" w:rsidRDefault="00126971" w:rsidP="00387088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126971" w:rsidRPr="009E3D9C" w:rsidRDefault="00126971" w:rsidP="00387088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</w:tcBorders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126971" w:rsidRPr="009E3D9C" w:rsidRDefault="00126971" w:rsidP="00387088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126971" w:rsidRPr="009E3D9C" w:rsidRDefault="00E61A6F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(6,842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</w:tcBorders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126971" w:rsidRPr="009E3D9C" w:rsidRDefault="009A0D12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(6,842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C034B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4" w:type="dxa"/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126971" w:rsidRPr="00265D0E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387088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126971" w:rsidRPr="009E3D9C" w:rsidRDefault="00E61A6F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3,380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26971" w:rsidRPr="009E3D9C" w:rsidRDefault="009A0D12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3,380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770A4" w:rsidRPr="009E3D9C" w:rsidTr="0009648F">
        <w:tc>
          <w:tcPr>
            <w:tcW w:w="3150" w:type="dxa"/>
          </w:tcPr>
          <w:p w:rsidR="00126971" w:rsidRPr="009E3D9C" w:rsidRDefault="00126971" w:rsidP="00C034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126971" w:rsidRPr="00387088" w:rsidRDefault="00265D0E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6,812</w:t>
            </w:r>
            <w:r w:rsidR="00126971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387088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126971" w:rsidRPr="00387088" w:rsidRDefault="00265D0E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394</w:t>
            </w:r>
            <w:r w:rsidR="00126971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387088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26971" w:rsidRPr="00387088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121,293</w:t>
            </w:r>
            <w:r w:rsidR="00126971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387088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126971" w:rsidRPr="00387088" w:rsidRDefault="00415396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11,054</w:t>
            </w:r>
            <w:r w:rsidR="00126971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387088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126971" w:rsidRPr="00387088" w:rsidRDefault="00E61A6F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2,237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387088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26971" w:rsidRPr="00387088" w:rsidRDefault="005D2D2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141,790</w:t>
            </w:r>
            <w:r w:rsidR="00126971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9648F" w:rsidRPr="009E3D9C" w:rsidTr="007B1764">
        <w:trPr>
          <w:trHeight w:val="20"/>
        </w:trPr>
        <w:tc>
          <w:tcPr>
            <w:tcW w:w="3150" w:type="dxa"/>
          </w:tcPr>
          <w:p w:rsidR="0009648F" w:rsidRPr="0009648F" w:rsidRDefault="0009648F" w:rsidP="000964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09648F" w:rsidRPr="0009648F" w:rsidRDefault="0009648F" w:rsidP="0009648F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770A4" w:rsidRPr="009E3D9C" w:rsidTr="007B1764">
        <w:tc>
          <w:tcPr>
            <w:tcW w:w="3150" w:type="dxa"/>
          </w:tcPr>
          <w:p w:rsidR="00126971" w:rsidRPr="009E3D9C" w:rsidRDefault="00126971" w:rsidP="00C034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26971" w:rsidRPr="009E3D9C" w:rsidRDefault="00126971" w:rsidP="0038708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26971" w:rsidRPr="00387088" w:rsidRDefault="0012697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499B" w:rsidRPr="009E3D9C" w:rsidTr="007B1764">
        <w:tc>
          <w:tcPr>
            <w:tcW w:w="3150" w:type="dxa"/>
          </w:tcPr>
          <w:p w:rsidR="00FF499B" w:rsidRPr="009E3D9C" w:rsidRDefault="00FF499B" w:rsidP="00FF49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884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2,455</w:t>
            </w:r>
          </w:p>
        </w:tc>
        <w:tc>
          <w:tcPr>
            <w:tcW w:w="106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92,195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15,014</w:t>
            </w:r>
          </w:p>
        </w:tc>
        <w:tc>
          <w:tcPr>
            <w:tcW w:w="106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FF499B" w:rsidRPr="00D0567B" w:rsidRDefault="00FF499B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109,599</w:t>
            </w:r>
          </w:p>
        </w:tc>
      </w:tr>
      <w:tr w:rsidR="00386DB9" w:rsidRPr="009E3D9C" w:rsidTr="0009648F">
        <w:tc>
          <w:tcPr>
            <w:tcW w:w="3150" w:type="dxa"/>
          </w:tcPr>
          <w:p w:rsidR="00386DB9" w:rsidRPr="005067F3" w:rsidRDefault="00386DB9" w:rsidP="00386D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86DB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884" w:type="dxa"/>
            <w:tcBorders>
              <w:bottom w:val="nil"/>
            </w:tcBorders>
          </w:tcPr>
          <w:p w:rsidR="00386DB9" w:rsidRPr="009E3D9C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386DB9" w:rsidRPr="009E3D9C" w:rsidRDefault="00386DB9" w:rsidP="00386DB9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386DB9" w:rsidRPr="009E3D9C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386DB9" w:rsidRPr="009E3D9C" w:rsidRDefault="00386DB9" w:rsidP="00386DB9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386DB9" w:rsidRPr="009E3D9C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386DB9" w:rsidRPr="009E3D9C" w:rsidRDefault="00386DB9" w:rsidP="00386DB9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nil"/>
            </w:tcBorders>
          </w:tcPr>
          <w:p w:rsidR="00386DB9" w:rsidRPr="009E3D9C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386DB9" w:rsidRPr="009E3D9C" w:rsidRDefault="00386DB9" w:rsidP="00386DB9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386DB9" w:rsidRPr="009E3D9C" w:rsidRDefault="00386DB9" w:rsidP="0038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386DB9" w:rsidRPr="009E3D9C" w:rsidRDefault="00386DB9" w:rsidP="00386DB9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386DB9" w:rsidRPr="009E3D9C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6DB9" w:rsidRPr="009E3D9C" w:rsidTr="0009648F">
        <w:tc>
          <w:tcPr>
            <w:tcW w:w="3150" w:type="dxa"/>
          </w:tcPr>
          <w:p w:rsidR="00386DB9" w:rsidRPr="005067F3" w:rsidRDefault="00386DB9" w:rsidP="0038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6B14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1,425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386DB9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06" w:type="dxa"/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35,769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8,712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386DB9" w:rsidRPr="00D0567B" w:rsidRDefault="00386DB9" w:rsidP="00386DB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45,819</w:t>
            </w:r>
            <w:r w:rsidRPr="00D056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5D0E" w:rsidRPr="009E3D9C" w:rsidTr="0009648F">
        <w:tc>
          <w:tcPr>
            <w:tcW w:w="3150" w:type="dxa"/>
          </w:tcPr>
          <w:p w:rsidR="00265D0E" w:rsidRPr="009E3D9C" w:rsidRDefault="00265D0E" w:rsidP="00E31EC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1,030</w:t>
            </w:r>
          </w:p>
        </w:tc>
        <w:tc>
          <w:tcPr>
            <w:tcW w:w="106" w:type="dxa"/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265D0E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06" w:type="dxa"/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56,426</w:t>
            </w:r>
          </w:p>
        </w:tc>
        <w:tc>
          <w:tcPr>
            <w:tcW w:w="106" w:type="dxa"/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6,302</w:t>
            </w:r>
          </w:p>
        </w:tc>
        <w:tc>
          <w:tcPr>
            <w:tcW w:w="106" w:type="dxa"/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5D0E" w:rsidRPr="00D0567B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63,780</w:t>
            </w:r>
          </w:p>
        </w:tc>
      </w:tr>
      <w:tr w:rsidR="00265D0E" w:rsidRPr="009E3D9C" w:rsidTr="0009648F">
        <w:tc>
          <w:tcPr>
            <w:tcW w:w="3150" w:type="dxa"/>
          </w:tcPr>
          <w:p w:rsidR="00265D0E" w:rsidRPr="009E3D9C" w:rsidRDefault="00265D0E" w:rsidP="00265D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884" w:type="dxa"/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2,631 </w:t>
            </w:r>
          </w:p>
        </w:tc>
        <w:tc>
          <w:tcPr>
            <w:tcW w:w="106" w:type="dxa"/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86 </w:t>
            </w:r>
          </w:p>
        </w:tc>
        <w:tc>
          <w:tcPr>
            <w:tcW w:w="106" w:type="dxa"/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21,295 </w:t>
            </w:r>
          </w:p>
        </w:tc>
        <w:tc>
          <w:tcPr>
            <w:tcW w:w="106" w:type="dxa"/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3,367 </w:t>
            </w:r>
          </w:p>
        </w:tc>
        <w:tc>
          <w:tcPr>
            <w:tcW w:w="106" w:type="dxa"/>
          </w:tcPr>
          <w:p w:rsidR="00265D0E" w:rsidRPr="009E3D9C" w:rsidRDefault="00265D0E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265D0E" w:rsidRPr="00265D0E" w:rsidRDefault="00265D0E" w:rsidP="007E7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265D0E" w:rsidRPr="009E3D9C" w:rsidRDefault="00265D0E" w:rsidP="00265D0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27,379 </w:t>
            </w:r>
          </w:p>
        </w:tc>
      </w:tr>
      <w:tr w:rsidR="00265D0E" w:rsidRPr="009E3D9C" w:rsidTr="0009648F">
        <w:tc>
          <w:tcPr>
            <w:tcW w:w="3150" w:type="dxa"/>
          </w:tcPr>
          <w:p w:rsidR="00265D0E" w:rsidRPr="009E3D9C" w:rsidRDefault="00265D0E" w:rsidP="00265D0E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84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71 </w:t>
            </w:r>
          </w:p>
        </w:tc>
        <w:tc>
          <w:tcPr>
            <w:tcW w:w="106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73 </w:t>
            </w:r>
          </w:p>
        </w:tc>
        <w:tc>
          <w:tcPr>
            <w:tcW w:w="106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16,352 </w:t>
            </w:r>
          </w:p>
        </w:tc>
        <w:tc>
          <w:tcPr>
            <w:tcW w:w="106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373 </w:t>
            </w:r>
          </w:p>
        </w:tc>
        <w:tc>
          <w:tcPr>
            <w:tcW w:w="106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265D0E" w:rsidRPr="007E7ADE" w:rsidRDefault="00265D0E" w:rsidP="007E7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7A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16,869 </w:t>
            </w:r>
          </w:p>
        </w:tc>
      </w:tr>
      <w:tr w:rsidR="00265D0E" w:rsidRPr="009E3D9C" w:rsidTr="0009648F">
        <w:tc>
          <w:tcPr>
            <w:tcW w:w="3150" w:type="dxa"/>
          </w:tcPr>
          <w:p w:rsidR="00265D0E" w:rsidRPr="009E3D9C" w:rsidRDefault="00265D0E" w:rsidP="00265D0E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1,852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382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44,056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9,609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265D0E" w:rsidRPr="007E7ADE" w:rsidRDefault="00265D0E" w:rsidP="007E7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7A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55,899 </w:t>
            </w:r>
          </w:p>
        </w:tc>
      </w:tr>
      <w:tr w:rsidR="00265D0E" w:rsidRPr="009E3D9C" w:rsidTr="0009648F">
        <w:tc>
          <w:tcPr>
            <w:tcW w:w="3150" w:type="dxa"/>
          </w:tcPr>
          <w:p w:rsidR="00265D0E" w:rsidRPr="009E3D9C" w:rsidRDefault="00265D0E" w:rsidP="00265D0E">
            <w:pPr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265D0E" w:rsidRPr="00D0567B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D0567B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265D0E" w:rsidRPr="00D0567B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D0567B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65D0E" w:rsidRPr="00D0567B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D0567B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65D0E" w:rsidRPr="00D0567B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9E3D9C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265D0E" w:rsidRPr="009E3D9C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9E3D9C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65D0E" w:rsidRPr="009E3D9C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712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65D0E" w:rsidRPr="009E3D9C" w:rsidTr="0009648F">
        <w:tc>
          <w:tcPr>
            <w:tcW w:w="3150" w:type="dxa"/>
          </w:tcPr>
          <w:p w:rsidR="00265D0E" w:rsidRPr="00B00ACF" w:rsidRDefault="00265D0E" w:rsidP="00265D0E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A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5,584 </w:t>
            </w:r>
          </w:p>
        </w:tc>
        <w:tc>
          <w:tcPr>
            <w:tcW w:w="106" w:type="dxa"/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563 </w:t>
            </w:r>
          </w:p>
        </w:tc>
        <w:tc>
          <w:tcPr>
            <w:tcW w:w="106" w:type="dxa"/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138,129 </w:t>
            </w:r>
          </w:p>
        </w:tc>
        <w:tc>
          <w:tcPr>
            <w:tcW w:w="106" w:type="dxa"/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19,651</w:t>
            </w:r>
          </w:p>
        </w:tc>
        <w:tc>
          <w:tcPr>
            <w:tcW w:w="106" w:type="dxa"/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712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164,639</w:t>
            </w:r>
          </w:p>
        </w:tc>
      </w:tr>
      <w:tr w:rsidR="00265D0E" w:rsidRPr="00B00ACF" w:rsidTr="0009648F">
        <w:tc>
          <w:tcPr>
            <w:tcW w:w="3150" w:type="dxa"/>
          </w:tcPr>
          <w:p w:rsidR="00265D0E" w:rsidRPr="00B00ACF" w:rsidRDefault="00265D0E" w:rsidP="00265D0E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A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884" w:type="dxa"/>
            <w:tcBorders>
              <w:top w:val="nil"/>
              <w:bottom w:val="doub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1,228 </w:t>
            </w:r>
          </w:p>
        </w:tc>
        <w:tc>
          <w:tcPr>
            <w:tcW w:w="106" w:type="dxa"/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doub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(169)</w:t>
            </w:r>
          </w:p>
        </w:tc>
        <w:tc>
          <w:tcPr>
            <w:tcW w:w="106" w:type="dxa"/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(16,836)</w:t>
            </w:r>
          </w:p>
        </w:tc>
        <w:tc>
          <w:tcPr>
            <w:tcW w:w="106" w:type="dxa"/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doub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(8,597)</w:t>
            </w:r>
          </w:p>
        </w:tc>
        <w:tc>
          <w:tcPr>
            <w:tcW w:w="106" w:type="dxa"/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double" w:sz="4" w:space="0" w:color="auto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1,525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65D0E" w:rsidRPr="00387088" w:rsidRDefault="00265D0E" w:rsidP="00265D0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(22,849)</w:t>
            </w:r>
          </w:p>
        </w:tc>
      </w:tr>
      <w:tr w:rsidR="00265D0E" w:rsidRPr="009E3D9C" w:rsidTr="0009648F">
        <w:tc>
          <w:tcPr>
            <w:tcW w:w="3150" w:type="dxa"/>
            <w:tcBorders>
              <w:bottom w:val="nil"/>
            </w:tcBorders>
          </w:tcPr>
          <w:p w:rsidR="00265D0E" w:rsidRPr="009E3D9C" w:rsidRDefault="00265D0E" w:rsidP="00265D0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265D0E" w:rsidRPr="009E3D9C" w:rsidDel="001E262A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65D0E" w:rsidRPr="009E3D9C" w:rsidTr="0009648F">
        <w:tc>
          <w:tcPr>
            <w:tcW w:w="3150" w:type="dxa"/>
            <w:tcBorders>
              <w:top w:val="nil"/>
              <w:bottom w:val="nil"/>
            </w:tcBorders>
          </w:tcPr>
          <w:p w:rsidR="00265D0E" w:rsidRPr="009E3D9C" w:rsidRDefault="00265D0E" w:rsidP="00265D0E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 w:rsidRPr="009E3D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265D0E" w:rsidRPr="00387088" w:rsidRDefault="00265D0E" w:rsidP="0038708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(22,792)</w:t>
            </w:r>
          </w:p>
        </w:tc>
      </w:tr>
    </w:tbl>
    <w:p w:rsidR="002E5AB8" w:rsidRPr="000770A4" w:rsidRDefault="003623F3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b/>
          <w:bCs/>
          <w:cs/>
        </w:rPr>
        <w:br w:type="page"/>
      </w:r>
      <w:r w:rsidR="002E5AB8" w:rsidRPr="000770A4">
        <w:rPr>
          <w:b/>
          <w:bCs/>
          <w:u w:val="none"/>
          <w:cs/>
        </w:rPr>
        <w:t>ค่าใช้จ่ายในการดำเนินงาน</w:t>
      </w:r>
    </w:p>
    <w:p w:rsidR="00052290" w:rsidRPr="000770A4" w:rsidRDefault="00A4104C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>รายการค่าใช้จ่าย</w:t>
      </w:r>
      <w:r w:rsidR="007C03DE" w:rsidRPr="000770A4">
        <w:rPr>
          <w:rFonts w:ascii="Angsana New" w:hAnsi="Angsana New"/>
          <w:sz w:val="28"/>
          <w:szCs w:val="28"/>
          <w:cs/>
        </w:rPr>
        <w:t>ในการ</w:t>
      </w:r>
      <w:r w:rsidRPr="000770A4">
        <w:rPr>
          <w:rFonts w:ascii="Angsana New" w:hAnsi="Angsana New"/>
          <w:sz w:val="28"/>
          <w:szCs w:val="28"/>
          <w:cs/>
        </w:rPr>
        <w:t>ดำเนินงานที่สำคัญ</w:t>
      </w:r>
      <w:r w:rsidR="00D35383" w:rsidRPr="000770A4">
        <w:rPr>
          <w:rFonts w:ascii="Angsana New" w:hAnsi="Angsana New"/>
          <w:sz w:val="28"/>
          <w:szCs w:val="28"/>
          <w:cs/>
        </w:rPr>
        <w:t xml:space="preserve">สำหรับแต่ละงวดสามเดือนสิ้นสุดวันที่ </w:t>
      </w:r>
      <w:r w:rsidR="00D35383" w:rsidRPr="000770A4">
        <w:rPr>
          <w:rFonts w:ascii="Angsana New" w:hAnsi="Angsana New"/>
          <w:sz w:val="28"/>
          <w:szCs w:val="28"/>
        </w:rPr>
        <w:t xml:space="preserve">31 </w:t>
      </w:r>
      <w:r w:rsidR="00D35383" w:rsidRPr="000770A4">
        <w:rPr>
          <w:rFonts w:ascii="Angsana New" w:hAnsi="Angsana New"/>
          <w:sz w:val="28"/>
          <w:szCs w:val="28"/>
          <w:cs/>
        </w:rPr>
        <w:t xml:space="preserve">มีนาคม </w:t>
      </w:r>
      <w:r w:rsidR="00D35383" w:rsidRPr="000770A4">
        <w:rPr>
          <w:rFonts w:ascii="Angsana New" w:hAnsi="Angsana New"/>
          <w:sz w:val="28"/>
          <w:szCs w:val="28"/>
        </w:rPr>
        <w:t>256</w:t>
      </w:r>
      <w:r w:rsidR="00CA0BF2" w:rsidRPr="000770A4">
        <w:rPr>
          <w:rFonts w:ascii="Angsana New" w:hAnsi="Angsana New"/>
          <w:sz w:val="28"/>
          <w:szCs w:val="28"/>
        </w:rPr>
        <w:t>2</w:t>
      </w:r>
      <w:r w:rsidR="00D35383" w:rsidRPr="000770A4">
        <w:rPr>
          <w:rFonts w:ascii="Angsana New" w:hAnsi="Angsana New"/>
          <w:sz w:val="28"/>
          <w:szCs w:val="28"/>
        </w:rPr>
        <w:t xml:space="preserve"> </w:t>
      </w:r>
      <w:r w:rsidR="00D35383" w:rsidRPr="000770A4">
        <w:rPr>
          <w:rFonts w:ascii="Angsana New" w:hAnsi="Angsana New"/>
          <w:sz w:val="28"/>
          <w:szCs w:val="28"/>
          <w:cs/>
        </w:rPr>
        <w:t>และ</w:t>
      </w:r>
      <w:r w:rsidR="00D35383" w:rsidRPr="000770A4">
        <w:rPr>
          <w:rFonts w:ascii="Angsana New" w:hAnsi="Angsana New"/>
          <w:sz w:val="28"/>
          <w:szCs w:val="28"/>
        </w:rPr>
        <w:t xml:space="preserve"> 256</w:t>
      </w:r>
      <w:r w:rsidR="00CA0BF2" w:rsidRPr="000770A4">
        <w:rPr>
          <w:rFonts w:ascii="Angsana New" w:hAnsi="Angsana New"/>
          <w:sz w:val="28"/>
          <w:szCs w:val="28"/>
        </w:rPr>
        <w:t>1</w:t>
      </w:r>
      <w:r w:rsidR="00D35383" w:rsidRPr="000770A4">
        <w:rPr>
          <w:rFonts w:ascii="Angsana New" w:hAnsi="Angsana New"/>
          <w:sz w:val="28"/>
          <w:szCs w:val="28"/>
          <w:cs/>
        </w:rPr>
        <w:t xml:space="preserve"> </w:t>
      </w:r>
      <w:r w:rsidR="004F15F0">
        <w:rPr>
          <w:rFonts w:ascii="Angsana New" w:hAnsi="Angsana New" w:hint="cs"/>
          <w:sz w:val="28"/>
          <w:szCs w:val="28"/>
          <w:cs/>
        </w:rPr>
        <w:t>มี</w:t>
      </w:r>
      <w:r w:rsidR="00D35383" w:rsidRPr="000770A4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879"/>
        <w:gridCol w:w="236"/>
        <w:gridCol w:w="325"/>
        <w:gridCol w:w="810"/>
        <w:gridCol w:w="1440"/>
        <w:gridCol w:w="270"/>
        <w:gridCol w:w="1440"/>
      </w:tblGrid>
      <w:tr w:rsidR="00717871" w:rsidRPr="005067F3" w:rsidTr="003410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4268B" w:rsidRPr="005067F3" w:rsidRDefault="0014268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268B" w:rsidRPr="005067F3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4268B" w:rsidRPr="005067F3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5067F3" w:rsidRDefault="005A36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14268B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3410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5067F3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5067F3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5067F3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5067F3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5067F3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D35383" w:rsidRPr="005067F3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0BF2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35383" w:rsidRPr="005067F3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D35383" w:rsidRPr="005067F3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 w:rsidR="00CA0BF2"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</w:tr>
      <w:tr w:rsidR="00FC62DB" w:rsidRPr="005067F3" w:rsidTr="003410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621E36" w:rsidRDefault="00FC62DB" w:rsidP="00FC62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16,2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FC62DB" w:rsidRPr="005067F3" w:rsidTr="003410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621E36" w:rsidRDefault="00FC62DB" w:rsidP="00FC62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4,18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5,604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C62DB" w:rsidRPr="005067F3" w:rsidTr="003410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621E36" w:rsidRDefault="00FC62DB" w:rsidP="00FC62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499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C62DB" w:rsidRPr="005067F3" w:rsidTr="003410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621E36" w:rsidRDefault="00FC62DB" w:rsidP="00FC62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29,344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C62DB" w:rsidRPr="005067F3" w:rsidTr="003410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621E36" w:rsidRDefault="00FC62DB" w:rsidP="00FC62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5067F3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4,212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C62DB" w:rsidRPr="005067F3" w:rsidTr="003410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1B44C4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4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1B44C4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1B44C4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2DB" w:rsidRPr="001B44C4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1B44C4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FC62DB" w:rsidRPr="00621E36" w:rsidRDefault="00FC62DB" w:rsidP="00FC62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C62DB" w:rsidRPr="001B44C4" w:rsidRDefault="00FC62DB" w:rsidP="00FC62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FC62DB" w:rsidRPr="001B44C4" w:rsidRDefault="00FC62DB" w:rsidP="00FC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55,899</w:t>
            </w:r>
            <w:r w:rsidRPr="001B4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F95529" w:rsidRPr="000770A4" w:rsidRDefault="00F95529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:rsidR="00F95529" w:rsidRPr="000770A4" w:rsidRDefault="00F95529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0770A4">
        <w:rPr>
          <w:rFonts w:ascii="Angsana New" w:hAnsi="Angsana New"/>
          <w:sz w:val="28"/>
          <w:szCs w:val="28"/>
          <w:cs/>
        </w:rPr>
        <w:t>บริษัท</w:t>
      </w:r>
      <w:r w:rsidRPr="000770A4">
        <w:rPr>
          <w:rFonts w:ascii="Angsana New" w:hAnsi="Angsana New"/>
          <w:sz w:val="28"/>
          <w:szCs w:val="28"/>
          <w:cs/>
        </w:rPr>
        <w:t>ที่</w:t>
      </w:r>
      <w:r w:rsidR="00A0564A" w:rsidRPr="000770A4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</w:t>
      </w:r>
      <w:r w:rsidRPr="000770A4">
        <w:rPr>
          <w:rFonts w:ascii="Angsana New" w:hAnsi="Angsana New"/>
          <w:sz w:val="28"/>
          <w:szCs w:val="28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0770A4">
        <w:rPr>
          <w:rFonts w:ascii="Angsana New" w:hAnsi="Angsana New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0770A4">
        <w:rPr>
          <w:rFonts w:ascii="Angsana New" w:hAnsi="Angsana New"/>
          <w:sz w:val="28"/>
          <w:szCs w:val="28"/>
          <w:cs/>
        </w:rPr>
        <w:t>กรรมการ</w:t>
      </w:r>
      <w:r w:rsidR="00A0564A" w:rsidRPr="000770A4">
        <w:rPr>
          <w:rFonts w:ascii="Angsana New" w:hAnsi="Angsana New"/>
          <w:sz w:val="28"/>
          <w:szCs w:val="28"/>
          <w:cs/>
        </w:rPr>
        <w:t>ผู้บริหาร</w:t>
      </w:r>
    </w:p>
    <w:p w:rsidR="00F95529" w:rsidRPr="000770A4" w:rsidRDefault="00F95529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71AF5">
        <w:rPr>
          <w:rFonts w:ascii="Angsana New" w:hAnsi="Angsana New"/>
          <w:spacing w:val="-4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F71AF5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F71AF5">
        <w:rPr>
          <w:rFonts w:ascii="Angsana New" w:hAnsi="Angsana New"/>
          <w:spacing w:val="-4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</w:t>
      </w:r>
      <w:r w:rsidRPr="000770A4">
        <w:rPr>
          <w:rFonts w:ascii="Angsana New" w:hAnsi="Angsana New"/>
          <w:sz w:val="28"/>
          <w:szCs w:val="28"/>
          <w:cs/>
        </w:rPr>
        <w:t xml:space="preserve"> ประกันภัยทางทะเลและขนส่ง ประกันภัยรถ</w:t>
      </w:r>
      <w:r w:rsidR="00E20DD3" w:rsidRPr="000770A4">
        <w:rPr>
          <w:rFonts w:ascii="Angsana New" w:hAnsi="Angsana New"/>
          <w:sz w:val="28"/>
          <w:szCs w:val="28"/>
          <w:cs/>
        </w:rPr>
        <w:t>ยนต์</w:t>
      </w:r>
      <w:r w:rsidRPr="000770A4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</w:t>
      </w:r>
      <w:r w:rsidRPr="00FF499B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2F09E5" w:rsidRPr="00FF499B">
        <w:rPr>
          <w:rFonts w:ascii="Angsana New" w:hAnsi="Angsana New"/>
          <w:sz w:val="28"/>
          <w:szCs w:val="28"/>
        </w:rPr>
        <w:t>2</w:t>
      </w:r>
      <w:r w:rsidR="00FF499B" w:rsidRPr="00FF499B">
        <w:rPr>
          <w:rFonts w:ascii="Angsana New" w:hAnsi="Angsana New"/>
          <w:sz w:val="28"/>
          <w:szCs w:val="28"/>
        </w:rPr>
        <w:t>3</w:t>
      </w:r>
    </w:p>
    <w:p w:rsidR="00F95529" w:rsidRPr="000770A4" w:rsidRDefault="00A0564A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>ผู้มีอำนาจตัดสินใจสูงสุด</w:t>
      </w:r>
      <w:r w:rsidR="00F95529" w:rsidRPr="000770A4">
        <w:rPr>
          <w:rFonts w:ascii="Angsana New" w:hAnsi="Angsana New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>บริษัท</w:t>
      </w:r>
      <w:r w:rsidR="00F95529" w:rsidRPr="000770A4">
        <w:rPr>
          <w:rFonts w:ascii="Angsana New" w:hAnsi="Angsana New"/>
          <w:sz w:val="28"/>
          <w:szCs w:val="28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F95529" w:rsidRPr="0019441B" w:rsidRDefault="00A0564A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19441B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F95529" w:rsidRPr="0019441B">
        <w:rPr>
          <w:rFonts w:ascii="Angsana New" w:hAnsi="Angsana New"/>
          <w:spacing w:val="-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19441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95529" w:rsidRPr="0019441B">
        <w:rPr>
          <w:rFonts w:ascii="Angsana New" w:hAnsi="Angsana New"/>
          <w:spacing w:val="-4"/>
          <w:sz w:val="28"/>
          <w:szCs w:val="28"/>
          <w:cs/>
        </w:rPr>
        <w:t>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F15F0" w:rsidRPr="0019441B" w:rsidRDefault="004F15F0" w:rsidP="004F15F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  <w:cs/>
        </w:rPr>
      </w:pPr>
      <w:r w:rsidRPr="0019441B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Pr="0019441B">
        <w:rPr>
          <w:rFonts w:ascii="Angsana New" w:hAnsi="Angsana New"/>
          <w:spacing w:val="-4"/>
          <w:sz w:val="28"/>
          <w:szCs w:val="28"/>
          <w:cs/>
        </w:rPr>
        <w:t xml:space="preserve">งวดสามเดือนสิ้นสุดวันที่ </w:t>
      </w:r>
      <w:r w:rsidRPr="0019441B">
        <w:rPr>
          <w:rFonts w:ascii="Angsana New" w:hAnsi="Angsana New"/>
          <w:spacing w:val="-4"/>
          <w:sz w:val="28"/>
          <w:szCs w:val="28"/>
        </w:rPr>
        <w:t>31</w:t>
      </w:r>
      <w:r w:rsidRPr="0019441B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Pr="0019441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19441B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บริษัทมีรายได้เบี้ยประกันภัยรับจากตัวแทนและบริษัทนายหน้ารายใหญ่สามราย</w:t>
      </w:r>
      <w:r w:rsidRPr="0019441B">
        <w:rPr>
          <w:rFonts w:ascii="Angsana New" w:hAnsi="Angsana New" w:hint="cs"/>
          <w:spacing w:val="-2"/>
          <w:sz w:val="28"/>
          <w:szCs w:val="28"/>
          <w:cs/>
        </w:rPr>
        <w:t xml:space="preserve">เป็นจำนวนเงินรวม </w:t>
      </w:r>
      <w:r w:rsidRPr="0019441B">
        <w:rPr>
          <w:rFonts w:ascii="Angsana New" w:hAnsi="Angsana New"/>
          <w:spacing w:val="-2"/>
          <w:sz w:val="28"/>
          <w:szCs w:val="28"/>
        </w:rPr>
        <w:t>46.9</w:t>
      </w:r>
      <w:r w:rsidRPr="0019441B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</w:p>
    <w:p w:rsidR="008E1585" w:rsidRDefault="001B44C4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499B">
        <w:rPr>
          <w:rFonts w:ascii="Angsana New" w:hAnsi="Angsana New" w:hint="cs"/>
          <w:sz w:val="28"/>
          <w:szCs w:val="28"/>
          <w:cs/>
        </w:rPr>
        <w:t>สำหรับ</w:t>
      </w:r>
      <w:r w:rsidR="00415877" w:rsidRPr="00FF499B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8E1585" w:rsidRPr="00FF499B">
        <w:rPr>
          <w:rFonts w:ascii="Angsana New" w:hAnsi="Angsana New"/>
          <w:sz w:val="28"/>
          <w:szCs w:val="28"/>
        </w:rPr>
        <w:t>31</w:t>
      </w:r>
      <w:r w:rsidR="008E1585" w:rsidRPr="00FF499B">
        <w:rPr>
          <w:rFonts w:ascii="Angsana New" w:hAnsi="Angsana New"/>
          <w:sz w:val="28"/>
          <w:szCs w:val="28"/>
          <w:cs/>
        </w:rPr>
        <w:t xml:space="preserve"> </w:t>
      </w:r>
      <w:r w:rsidR="00415877" w:rsidRPr="00FF499B">
        <w:rPr>
          <w:rFonts w:ascii="Angsana New" w:hAnsi="Angsana New"/>
          <w:sz w:val="28"/>
          <w:szCs w:val="28"/>
          <w:cs/>
        </w:rPr>
        <w:t xml:space="preserve">มีนาคม </w:t>
      </w:r>
      <w:r w:rsidR="00415877" w:rsidRPr="00FF499B">
        <w:rPr>
          <w:rFonts w:ascii="Angsana New" w:hAnsi="Angsana New"/>
          <w:sz w:val="28"/>
          <w:szCs w:val="28"/>
        </w:rPr>
        <w:t xml:space="preserve">2561 </w:t>
      </w:r>
      <w:r w:rsidR="008E1585" w:rsidRPr="00FF499B">
        <w:rPr>
          <w:rFonts w:ascii="Angsana New" w:hAnsi="Angsana New"/>
          <w:sz w:val="28"/>
          <w:szCs w:val="28"/>
          <w:cs/>
        </w:rPr>
        <w:t>บริษัทไม่มี</w:t>
      </w:r>
      <w:r w:rsidR="004F15F0">
        <w:rPr>
          <w:rFonts w:ascii="Angsana New" w:hAnsi="Angsana New" w:hint="cs"/>
          <w:sz w:val="28"/>
          <w:szCs w:val="28"/>
          <w:cs/>
        </w:rPr>
        <w:t>รายได้เบี้ยประกันภัยรับจากตัวแทนและบริษัทนายหน้า</w:t>
      </w:r>
      <w:r w:rsidR="008E1585" w:rsidRPr="00FF499B">
        <w:rPr>
          <w:rFonts w:ascii="Angsana New" w:hAnsi="Angsana New"/>
          <w:sz w:val="28"/>
          <w:szCs w:val="28"/>
          <w:cs/>
        </w:rPr>
        <w:t xml:space="preserve">รายใดที่มีมูลค่าเท่ากับหรือมากกว่าร้อยละ </w:t>
      </w:r>
      <w:r w:rsidR="008E1585" w:rsidRPr="00FF499B">
        <w:rPr>
          <w:rFonts w:ascii="Angsana New" w:hAnsi="Angsana New"/>
          <w:sz w:val="28"/>
          <w:szCs w:val="28"/>
        </w:rPr>
        <w:t xml:space="preserve">10 </w:t>
      </w:r>
      <w:r w:rsidR="008E1585" w:rsidRPr="00FF499B">
        <w:rPr>
          <w:rFonts w:ascii="Angsana New" w:hAnsi="Angsana New"/>
          <w:sz w:val="28"/>
          <w:szCs w:val="28"/>
          <w:cs/>
        </w:rPr>
        <w:t>ของรายได้</w:t>
      </w:r>
    </w:p>
    <w:p w:rsidR="006F6944" w:rsidRPr="000770A4" w:rsidRDefault="00EC4560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F95529" w:rsidRPr="000770A4">
        <w:rPr>
          <w:rFonts w:ascii="Angsana New" w:hAnsi="Angsana New"/>
          <w:sz w:val="28"/>
          <w:szCs w:val="28"/>
          <w:cs/>
        </w:rPr>
        <w:t>สินทรัพย์และหนี้สินของส่วนงานของ</w:t>
      </w:r>
      <w:r w:rsidR="00C529C0" w:rsidRPr="000770A4">
        <w:rPr>
          <w:rFonts w:ascii="Angsana New" w:hAnsi="Angsana New"/>
          <w:sz w:val="28"/>
          <w:szCs w:val="28"/>
          <w:cs/>
        </w:rPr>
        <w:t>บริษัท</w:t>
      </w:r>
      <w:r w:rsidR="00F95529" w:rsidRPr="000770A4">
        <w:rPr>
          <w:rFonts w:ascii="Angsana New" w:hAnsi="Angsana New"/>
          <w:sz w:val="28"/>
          <w:szCs w:val="28"/>
          <w:cs/>
        </w:rPr>
        <w:t xml:space="preserve">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C75E9" w:rsidRPr="000770A4">
        <w:rPr>
          <w:rFonts w:ascii="Angsana New" w:hAnsi="Angsana New"/>
          <w:sz w:val="28"/>
          <w:szCs w:val="28"/>
        </w:rPr>
        <w:t>31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 มีนาคม </w:t>
      </w:r>
      <w:r w:rsidR="005C75E9" w:rsidRPr="000770A4">
        <w:rPr>
          <w:rFonts w:ascii="Angsana New" w:hAnsi="Angsana New"/>
          <w:sz w:val="28"/>
          <w:szCs w:val="28"/>
        </w:rPr>
        <w:t>256</w:t>
      </w:r>
      <w:r w:rsidR="00547C83" w:rsidRPr="000770A4">
        <w:rPr>
          <w:rFonts w:ascii="Angsana New" w:hAnsi="Angsana New"/>
          <w:sz w:val="28"/>
          <w:szCs w:val="28"/>
        </w:rPr>
        <w:t>2</w:t>
      </w:r>
      <w:r w:rsidR="005C75E9" w:rsidRPr="000770A4">
        <w:rPr>
          <w:rFonts w:ascii="Angsana New" w:hAnsi="Angsana New"/>
          <w:sz w:val="28"/>
          <w:szCs w:val="28"/>
        </w:rPr>
        <w:t xml:space="preserve">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C75E9" w:rsidRPr="000770A4">
        <w:rPr>
          <w:rFonts w:ascii="Angsana New" w:hAnsi="Angsana New"/>
          <w:sz w:val="28"/>
          <w:szCs w:val="28"/>
        </w:rPr>
        <w:t xml:space="preserve">31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5C75E9" w:rsidRPr="000770A4">
        <w:rPr>
          <w:rFonts w:ascii="Angsana New" w:hAnsi="Angsana New"/>
          <w:sz w:val="28"/>
          <w:szCs w:val="28"/>
        </w:rPr>
        <w:t>256</w:t>
      </w:r>
      <w:r w:rsidR="00547C83" w:rsidRPr="000770A4">
        <w:rPr>
          <w:rFonts w:ascii="Angsana New" w:hAnsi="Angsana New"/>
          <w:sz w:val="28"/>
          <w:szCs w:val="28"/>
        </w:rPr>
        <w:t>1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5067F3" w:rsidTr="000770A4">
        <w:trPr>
          <w:trHeight w:val="106"/>
        </w:trPr>
        <w:tc>
          <w:tcPr>
            <w:tcW w:w="225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:rsidR="005C75E9" w:rsidRPr="005067F3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5067F3" w:rsidTr="000770A4">
        <w:trPr>
          <w:trHeight w:val="106"/>
        </w:trPr>
        <w:tc>
          <w:tcPr>
            <w:tcW w:w="2250" w:type="dxa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:rsidR="00246311" w:rsidRPr="005067F3" w:rsidRDefault="00246311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17871" w:rsidRPr="005067F3" w:rsidTr="000770A4">
        <w:trPr>
          <w:trHeight w:val="281"/>
        </w:trPr>
        <w:tc>
          <w:tcPr>
            <w:tcW w:w="225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5067F3" w:rsidTr="00246311">
        <w:trPr>
          <w:trHeight w:val="281"/>
        </w:trPr>
        <w:tc>
          <w:tcPr>
            <w:tcW w:w="225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5067F3" w:rsidTr="00246311">
        <w:trPr>
          <w:trHeight w:val="281"/>
        </w:trPr>
        <w:tc>
          <w:tcPr>
            <w:tcW w:w="225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5067F3" w:rsidTr="00246311">
        <w:trPr>
          <w:trHeight w:val="281"/>
        </w:trPr>
        <w:tc>
          <w:tcPr>
            <w:tcW w:w="2250" w:type="dxa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FF499B" w:rsidRPr="005067F3" w:rsidTr="00246311">
        <w:trPr>
          <w:trHeight w:val="281"/>
        </w:trPr>
        <w:tc>
          <w:tcPr>
            <w:tcW w:w="2250" w:type="dxa"/>
          </w:tcPr>
          <w:p w:rsidR="00FF499B" w:rsidRPr="005067F3" w:rsidRDefault="00FF499B" w:rsidP="00FF499B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19,258</w:t>
            </w: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391,968</w:t>
            </w: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223,537</w:t>
            </w:r>
          </w:p>
        </w:tc>
        <w:tc>
          <w:tcPr>
            <w:tcW w:w="2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636,195</w:t>
            </w:r>
          </w:p>
        </w:tc>
      </w:tr>
      <w:tr w:rsidR="00FF499B" w:rsidRPr="005067F3" w:rsidTr="000770A4">
        <w:trPr>
          <w:trHeight w:val="281"/>
        </w:trPr>
        <w:tc>
          <w:tcPr>
            <w:tcW w:w="2250" w:type="dxa"/>
          </w:tcPr>
          <w:p w:rsidR="00FF499B" w:rsidRPr="005067F3" w:rsidRDefault="00FF499B" w:rsidP="00FF499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451,0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FF499B" w:rsidRPr="005067F3" w:rsidTr="000770A4">
        <w:trPr>
          <w:trHeight w:val="281"/>
        </w:trPr>
        <w:tc>
          <w:tcPr>
            <w:tcW w:w="2250" w:type="dxa"/>
          </w:tcPr>
          <w:p w:rsidR="00FF499B" w:rsidRPr="005F4049" w:rsidRDefault="00FF499B" w:rsidP="00FF499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1,087,264</w:t>
            </w:r>
          </w:p>
        </w:tc>
      </w:tr>
      <w:tr w:rsidR="003C24C1" w:rsidRPr="005067F3" w:rsidTr="000770A4">
        <w:trPr>
          <w:trHeight w:val="106"/>
        </w:trPr>
        <w:tc>
          <w:tcPr>
            <w:tcW w:w="2250" w:type="dxa"/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3C24C1" w:rsidRPr="00387088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3C24C1" w:rsidRPr="00387088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C24C1" w:rsidRPr="005067F3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3C24C1" w:rsidRPr="00387088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C24C1" w:rsidRPr="005067F3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3C24C1" w:rsidRPr="00387088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C24C1" w:rsidRPr="005067F3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C24C1" w:rsidRPr="00387088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C24C1" w:rsidRPr="00387088" w:rsidRDefault="003C24C1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499B" w:rsidRPr="005067F3" w:rsidTr="000770A4">
        <w:trPr>
          <w:trHeight w:val="281"/>
        </w:trPr>
        <w:tc>
          <w:tcPr>
            <w:tcW w:w="2250" w:type="dxa"/>
          </w:tcPr>
          <w:p w:rsidR="00FF499B" w:rsidRPr="005067F3" w:rsidRDefault="00FF499B" w:rsidP="00FF499B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36,205</w:t>
            </w: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634,164</w:t>
            </w:r>
          </w:p>
        </w:tc>
        <w:tc>
          <w:tcPr>
            <w:tcW w:w="27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211,313</w:t>
            </w:r>
          </w:p>
        </w:tc>
        <w:tc>
          <w:tcPr>
            <w:tcW w:w="270" w:type="dxa"/>
          </w:tcPr>
          <w:p w:rsidR="00FF499B" w:rsidRPr="0068552C" w:rsidDel="001E262A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885,251</w:t>
            </w:r>
          </w:p>
        </w:tc>
      </w:tr>
      <w:tr w:rsidR="00FF499B" w:rsidRPr="005067F3" w:rsidTr="000770A4">
        <w:trPr>
          <w:trHeight w:val="281"/>
        </w:trPr>
        <w:tc>
          <w:tcPr>
            <w:tcW w:w="2250" w:type="dxa"/>
          </w:tcPr>
          <w:p w:rsidR="00FF499B" w:rsidRPr="005067F3" w:rsidRDefault="00FF499B" w:rsidP="00FF499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499B" w:rsidRPr="0068552C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552C">
              <w:rPr>
                <w:rFonts w:asciiTheme="majorBidi" w:hAnsiTheme="majorBidi" w:cstheme="majorBidi"/>
                <w:sz w:val="28"/>
                <w:szCs w:val="28"/>
              </w:rPr>
              <w:t>67,13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F499B" w:rsidRPr="005067F3" w:rsidTr="000770A4">
        <w:trPr>
          <w:trHeight w:val="281"/>
        </w:trPr>
        <w:tc>
          <w:tcPr>
            <w:tcW w:w="2250" w:type="dxa"/>
          </w:tcPr>
          <w:p w:rsidR="00FF499B" w:rsidRPr="005F4049" w:rsidRDefault="00FF499B" w:rsidP="00FF499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F499B" w:rsidRPr="00387088" w:rsidRDefault="00FF499B" w:rsidP="0038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952,387</w:t>
            </w:r>
          </w:p>
        </w:tc>
      </w:tr>
    </w:tbl>
    <w:p w:rsidR="005C75E9" w:rsidRPr="005067F3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5067F3" w:rsidTr="000770A4">
        <w:trPr>
          <w:trHeight w:val="106"/>
        </w:trPr>
        <w:tc>
          <w:tcPr>
            <w:tcW w:w="225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:rsidR="005A30AB" w:rsidRPr="005067F3" w:rsidRDefault="0005229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3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A30AB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5067F3" w:rsidTr="000770A4">
        <w:trPr>
          <w:trHeight w:val="106"/>
        </w:trPr>
        <w:tc>
          <w:tcPr>
            <w:tcW w:w="2250" w:type="dxa"/>
          </w:tcPr>
          <w:p w:rsidR="00246311" w:rsidRPr="005067F3" w:rsidRDefault="0024631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:rsidR="00246311" w:rsidRPr="005067F3" w:rsidRDefault="00246311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</w:tr>
      <w:tr w:rsidR="00717871" w:rsidRPr="005067F3" w:rsidTr="000770A4">
        <w:trPr>
          <w:trHeight w:val="281"/>
        </w:trPr>
        <w:tc>
          <w:tcPr>
            <w:tcW w:w="225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5067F3" w:rsidTr="00246311">
        <w:trPr>
          <w:trHeight w:val="281"/>
        </w:trPr>
        <w:tc>
          <w:tcPr>
            <w:tcW w:w="225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5067F3" w:rsidTr="00246311">
        <w:trPr>
          <w:trHeight w:val="281"/>
        </w:trPr>
        <w:tc>
          <w:tcPr>
            <w:tcW w:w="225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246311" w:rsidTr="00246311">
        <w:trPr>
          <w:trHeight w:val="281"/>
        </w:trPr>
        <w:tc>
          <w:tcPr>
            <w:tcW w:w="2250" w:type="dxa"/>
          </w:tcPr>
          <w:p w:rsidR="00246311" w:rsidRPr="005067F3" w:rsidRDefault="0024631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46311" w:rsidRPr="00246311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46311" w:rsidRPr="00246311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6311" w:rsidRPr="00246311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:rsidR="00246311" w:rsidRPr="005067F3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5067F3" w:rsidTr="00246311">
        <w:trPr>
          <w:trHeight w:val="281"/>
        </w:trPr>
        <w:tc>
          <w:tcPr>
            <w:tcW w:w="2250" w:type="dxa"/>
          </w:tcPr>
          <w:p w:rsidR="00B54568" w:rsidRPr="005067F3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:rsidR="00B54568" w:rsidRPr="005067F3" w:rsidRDefault="00330904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C7D13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3620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:rsidR="00B54568" w:rsidRPr="005067F3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5067F3" w:rsidRDefault="001A6546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7D13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3620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:rsidR="00B54568" w:rsidRPr="005067F3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54568" w:rsidRPr="005067F3" w:rsidRDefault="001A6546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BC7D13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:rsidR="00B54568" w:rsidRPr="005067F3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5067F3" w:rsidRDefault="001A6546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8003F7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3620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:rsidR="00B54568" w:rsidRPr="005067F3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4568" w:rsidRPr="005067F3" w:rsidRDefault="005A3620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660,249</w:t>
            </w:r>
          </w:p>
        </w:tc>
      </w:tr>
      <w:tr w:rsidR="00717871" w:rsidRPr="005067F3" w:rsidTr="000770A4">
        <w:trPr>
          <w:trHeight w:val="281"/>
        </w:trPr>
        <w:tc>
          <w:tcPr>
            <w:tcW w:w="2250" w:type="dxa"/>
          </w:tcPr>
          <w:p w:rsidR="00BC7D13" w:rsidRPr="005067F3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:rsidR="00BC7D13" w:rsidRPr="005067F3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5067F3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5067F3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5067F3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C7D13" w:rsidRPr="005067F3" w:rsidRDefault="00BC7D13" w:rsidP="00BC7D13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5067F3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5067F3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5067F3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7D13" w:rsidRPr="005067F3" w:rsidRDefault="001A6546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8003F7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D054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17871" w:rsidRPr="005067F3" w:rsidTr="000770A4">
        <w:trPr>
          <w:trHeight w:val="281"/>
        </w:trPr>
        <w:tc>
          <w:tcPr>
            <w:tcW w:w="2250" w:type="dxa"/>
          </w:tcPr>
          <w:p w:rsidR="00BC7D13" w:rsidRPr="005F4049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BC7D13" w:rsidRPr="005F4049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5F4049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5F4049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5F4049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C7D13" w:rsidRPr="005F4049" w:rsidRDefault="00BC7D13" w:rsidP="00BC7D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5F4049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5F4049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5F4049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5F4049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1A6546" w:rsidRPr="005F4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6546" w:rsidRPr="005F4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ED05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17871" w:rsidRPr="005067F3" w:rsidTr="000770A4">
        <w:trPr>
          <w:trHeight w:val="106"/>
        </w:trPr>
        <w:tc>
          <w:tcPr>
            <w:tcW w:w="225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5067F3" w:rsidTr="000770A4">
        <w:trPr>
          <w:trHeight w:val="281"/>
        </w:trPr>
        <w:tc>
          <w:tcPr>
            <w:tcW w:w="2250" w:type="dxa"/>
          </w:tcPr>
          <w:p w:rsidR="00BC7D13" w:rsidRPr="005067F3" w:rsidRDefault="00BC7D13" w:rsidP="00BC7D1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:rsidR="00BC7D13" w:rsidRPr="005067F3" w:rsidRDefault="001A6546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BC7D13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:rsidR="00BC7D13" w:rsidRPr="005067F3" w:rsidRDefault="00BC7D13" w:rsidP="00BC7D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5067F3" w:rsidRDefault="001A6546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4B22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:rsidR="00BC7D13" w:rsidRPr="005067F3" w:rsidRDefault="00BC7D13" w:rsidP="00BC7D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C7D13" w:rsidRPr="005067F3" w:rsidRDefault="001A6546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194B22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:rsidR="00BC7D13" w:rsidRPr="005067F3" w:rsidRDefault="00BC7D13" w:rsidP="00BC7D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5067F3" w:rsidRDefault="001A6546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B37643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59C3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270" w:type="dxa"/>
          </w:tcPr>
          <w:p w:rsidR="00BC7D13" w:rsidRPr="005067F3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BC7D13" w:rsidRPr="005067F3" w:rsidRDefault="001A6546" w:rsidP="00ED69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="00BC7D13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BC7D13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6546" w:rsidRPr="005067F3" w:rsidTr="000770A4">
        <w:trPr>
          <w:trHeight w:val="281"/>
        </w:trPr>
        <w:tc>
          <w:tcPr>
            <w:tcW w:w="2250" w:type="dxa"/>
          </w:tcPr>
          <w:p w:rsidR="001A6546" w:rsidRPr="005067F3" w:rsidRDefault="001A6546" w:rsidP="001A654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:rsidR="001A6546" w:rsidRPr="005067F3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A6546" w:rsidRPr="005067F3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6546" w:rsidRPr="005067F3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A6546" w:rsidRPr="005067F3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A6546" w:rsidRPr="005067F3" w:rsidRDefault="001A6546" w:rsidP="001A6546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A6546" w:rsidRPr="005067F3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6546" w:rsidRPr="005067F3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A6546" w:rsidRPr="005067F3" w:rsidDel="001E262A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6546" w:rsidRPr="005067F3" w:rsidRDefault="004959C3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63,586</w:t>
            </w:r>
          </w:p>
        </w:tc>
      </w:tr>
      <w:tr w:rsidR="00717871" w:rsidRPr="005067F3" w:rsidTr="00B7294C">
        <w:trPr>
          <w:trHeight w:val="440"/>
        </w:trPr>
        <w:tc>
          <w:tcPr>
            <w:tcW w:w="2250" w:type="dxa"/>
          </w:tcPr>
          <w:p w:rsidR="00BC7D13" w:rsidRPr="005F4049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BC7D13" w:rsidRPr="005F4049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5F4049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C7D13" w:rsidRPr="005F4049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5F4049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BC7D13" w:rsidRPr="005F4049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5F4049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C7D13" w:rsidRPr="005F4049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BC7D13" w:rsidRPr="005F4049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5F4049" w:rsidRDefault="00BC7D13" w:rsidP="00F26E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</w:t>
            </w:r>
            <w:r w:rsidR="001A6546" w:rsidRPr="005F4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6546" w:rsidRPr="005F4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</w:tr>
    </w:tbl>
    <w:p w:rsidR="005C75E9" w:rsidRPr="005067F3" w:rsidRDefault="005C75E9" w:rsidP="005C75E9">
      <w:pPr>
        <w:rPr>
          <w:rFonts w:asciiTheme="majorBidi" w:hAnsiTheme="majorBidi" w:cstheme="majorBidi"/>
          <w:sz w:val="28"/>
          <w:szCs w:val="28"/>
        </w:rPr>
      </w:pPr>
    </w:p>
    <w:p w:rsidR="001A6546" w:rsidRPr="005067F3" w:rsidRDefault="001A6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067F3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3F2A02" w:rsidRPr="000770A4" w:rsidRDefault="005B7353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หลักทรัพย์ประกันวางไว้กับนายทะเบียน</w:t>
      </w:r>
    </w:p>
    <w:p w:rsidR="005B7353" w:rsidRPr="000770A4" w:rsidRDefault="005B7353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 xml:space="preserve">ณ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C75E9" w:rsidRPr="000770A4">
        <w:rPr>
          <w:rFonts w:ascii="Angsana New" w:hAnsi="Angsana New"/>
          <w:sz w:val="28"/>
          <w:szCs w:val="28"/>
        </w:rPr>
        <w:t xml:space="preserve">31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มีนาคม </w:t>
      </w:r>
      <w:r w:rsidR="005C75E9"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2</w:t>
      </w:r>
      <w:r w:rsidR="005C75E9" w:rsidRPr="000770A4">
        <w:rPr>
          <w:rFonts w:ascii="Angsana New" w:hAnsi="Angsana New"/>
          <w:sz w:val="28"/>
          <w:szCs w:val="28"/>
        </w:rPr>
        <w:t xml:space="preserve"> </w:t>
      </w:r>
      <w:r w:rsidR="005C75E9" w:rsidRPr="000770A4">
        <w:rPr>
          <w:rFonts w:ascii="Angsana New" w:hAnsi="Angsana New"/>
          <w:sz w:val="28"/>
          <w:szCs w:val="28"/>
          <w:cs/>
        </w:rPr>
        <w:t>และ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F360C9" w:rsidRPr="000770A4">
        <w:rPr>
          <w:rFonts w:ascii="Angsana New" w:hAnsi="Angsana New"/>
          <w:sz w:val="28"/>
          <w:szCs w:val="28"/>
        </w:rPr>
        <w:t xml:space="preserve">31 </w:t>
      </w:r>
      <w:r w:rsidR="007259EA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AF0E24"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1</w:t>
      </w:r>
      <w:r w:rsidR="00AF0E24" w:rsidRPr="000770A4">
        <w:rPr>
          <w:rFonts w:ascii="Angsana New" w:hAnsi="Angsana New"/>
          <w:sz w:val="28"/>
          <w:szCs w:val="28"/>
        </w:rPr>
        <w:t xml:space="preserve"> </w:t>
      </w:r>
      <w:r w:rsidR="00A4104C" w:rsidRPr="000770A4">
        <w:rPr>
          <w:rFonts w:ascii="Angsana New" w:hAnsi="Angsana New"/>
          <w:sz w:val="28"/>
          <w:szCs w:val="28"/>
          <w:cs/>
        </w:rPr>
        <w:t>บริษัท</w:t>
      </w:r>
      <w:r w:rsidRPr="000770A4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71787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5067F3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F71AF5">
        <w:trPr>
          <w:trHeight w:hRule="exact" w:val="1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C24C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C24C1" w:rsidRPr="00D0567B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C24C1" w:rsidRPr="005067F3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:rsidR="005B7353" w:rsidRPr="000770A4" w:rsidRDefault="005B7353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0770A4" w:rsidRDefault="005C75E9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มีนาคม </w:t>
      </w:r>
      <w:r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2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1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="005B7353" w:rsidRPr="000770A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71787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5067F3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C24C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D0567B" w:rsidRDefault="003C24C1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sz w:val="28"/>
                <w:szCs w:val="28"/>
              </w:rPr>
              <w:t>20,007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126971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</w:tr>
      <w:tr w:rsidR="003C24C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4C1" w:rsidRPr="00D0567B" w:rsidRDefault="003C24C1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sz w:val="28"/>
                <w:szCs w:val="28"/>
              </w:rPr>
              <w:t>80,402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4C1" w:rsidRPr="00126971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80,402</w:t>
            </w:r>
          </w:p>
        </w:tc>
      </w:tr>
      <w:tr w:rsidR="003C24C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F4049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F40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24C1" w:rsidRPr="00D0567B" w:rsidRDefault="003C24C1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0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100,409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F4049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24C1" w:rsidRPr="005F4049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100,418</w:t>
            </w:r>
          </w:p>
        </w:tc>
      </w:tr>
    </w:tbl>
    <w:p w:rsidR="005B7353" w:rsidRPr="000770A4" w:rsidRDefault="005B7353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ทรัพย์สิน</w:t>
      </w:r>
      <w:r w:rsidR="00520742" w:rsidRPr="000770A4">
        <w:rPr>
          <w:b/>
          <w:bCs/>
          <w:u w:val="none"/>
          <w:cs/>
        </w:rPr>
        <w:t>อื่น</w:t>
      </w:r>
      <w:r w:rsidRPr="000770A4">
        <w:rPr>
          <w:b/>
          <w:bCs/>
          <w:u w:val="none"/>
          <w:cs/>
        </w:rPr>
        <w:t>ที่มีข้อจำกัดและภาระผูกพัน</w:t>
      </w:r>
    </w:p>
    <w:p w:rsidR="00520742" w:rsidRPr="000770A4" w:rsidRDefault="005C75E9" w:rsidP="000770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มีนาคม </w:t>
      </w:r>
      <w:r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2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1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="005B7353" w:rsidRPr="000770A4">
        <w:rPr>
          <w:rFonts w:ascii="Angsana New" w:hAnsi="Angsana New"/>
          <w:sz w:val="28"/>
          <w:szCs w:val="28"/>
          <w:cs/>
        </w:rPr>
        <w:t>บริษัท</w:t>
      </w:r>
      <w:r w:rsidR="009E5D33" w:rsidRPr="000770A4">
        <w:rPr>
          <w:rFonts w:ascii="Angsana New" w:hAnsi="Angsana New"/>
          <w:sz w:val="28"/>
          <w:szCs w:val="28"/>
          <w:cs/>
        </w:rPr>
        <w:t>มี</w:t>
      </w:r>
      <w:r w:rsidR="007C791F" w:rsidRPr="000770A4">
        <w:rPr>
          <w:rFonts w:ascii="Angsana New" w:hAnsi="Angsana New"/>
          <w:sz w:val="28"/>
          <w:szCs w:val="28"/>
          <w:cs/>
        </w:rPr>
        <w:t>สินทรัพย์ที่ได้ฝากไว้กับบริษัทหลักทรัพย์เพื่อใช้เป็นสินทรัพย์หนุนหลังของบริษัทดังนี้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71787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5067F3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40,238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56,739</w:t>
            </w: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1,978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3,035</w:t>
            </w: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1,863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46,899</w:t>
            </w: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53,221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12,398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12,055</w:t>
            </w: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067F3" w:rsidRDefault="00FF499B" w:rsidP="00FF499B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</w:tr>
      <w:tr w:rsidR="00FF499B" w:rsidRPr="005067F3" w:rsidTr="00F71AF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5F4049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F40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499B" w:rsidRPr="00387088" w:rsidRDefault="00FF499B" w:rsidP="0038708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499B" w:rsidRPr="00387088" w:rsidRDefault="00FF499B" w:rsidP="0038708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172,351</w:t>
            </w:r>
          </w:p>
        </w:tc>
      </w:tr>
    </w:tbl>
    <w:p w:rsidR="00AB3FF6" w:rsidRPr="000770A4" w:rsidRDefault="00AB3FF6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ภาระผูกพัน</w:t>
      </w:r>
    </w:p>
    <w:p w:rsidR="00AB3FF6" w:rsidRPr="00F13BEC" w:rsidRDefault="00AB3FF6" w:rsidP="00733F1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 w:hanging="45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13BE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:rsidR="005B7353" w:rsidRPr="000770A4" w:rsidRDefault="00AF0E24" w:rsidP="00733F1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3A0158" w:rsidRPr="000770A4">
        <w:rPr>
          <w:rFonts w:ascii="Angsana New" w:hAnsi="Angsana New"/>
          <w:sz w:val="28"/>
          <w:szCs w:val="28"/>
        </w:rPr>
        <w:t xml:space="preserve">31 </w:t>
      </w:r>
      <w:r w:rsidR="003A0158" w:rsidRPr="000770A4">
        <w:rPr>
          <w:rFonts w:ascii="Angsana New" w:hAnsi="Angsana New"/>
          <w:sz w:val="28"/>
          <w:szCs w:val="28"/>
          <w:cs/>
        </w:rPr>
        <w:t xml:space="preserve">มีนาคม </w:t>
      </w:r>
      <w:r w:rsidR="003A0158" w:rsidRPr="000770A4">
        <w:rPr>
          <w:rFonts w:ascii="Angsana New" w:hAnsi="Angsana New"/>
          <w:sz w:val="28"/>
          <w:szCs w:val="28"/>
        </w:rPr>
        <w:t>256</w:t>
      </w:r>
      <w:r w:rsidR="007941B9" w:rsidRPr="000770A4">
        <w:rPr>
          <w:rFonts w:ascii="Angsana New" w:hAnsi="Angsana New"/>
          <w:sz w:val="28"/>
          <w:szCs w:val="28"/>
        </w:rPr>
        <w:t>2</w:t>
      </w:r>
      <w:r w:rsidR="003A0158" w:rsidRPr="000770A4">
        <w:rPr>
          <w:rFonts w:ascii="Angsana New" w:hAnsi="Angsana New"/>
          <w:sz w:val="28"/>
          <w:szCs w:val="28"/>
        </w:rPr>
        <w:t xml:space="preserve"> </w:t>
      </w:r>
      <w:r w:rsidR="003A0158"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3A0158" w:rsidRPr="000770A4">
        <w:rPr>
          <w:rFonts w:ascii="Angsana New" w:hAnsi="Angsana New"/>
          <w:sz w:val="28"/>
          <w:szCs w:val="28"/>
        </w:rPr>
        <w:t xml:space="preserve">31 </w:t>
      </w:r>
      <w:r w:rsidR="003A0158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3A0158" w:rsidRPr="000770A4">
        <w:rPr>
          <w:rFonts w:ascii="Angsana New" w:hAnsi="Angsana New"/>
          <w:sz w:val="28"/>
          <w:szCs w:val="28"/>
        </w:rPr>
        <w:t>256</w:t>
      </w:r>
      <w:r w:rsidR="007941B9" w:rsidRPr="000770A4">
        <w:rPr>
          <w:rFonts w:ascii="Angsana New" w:hAnsi="Angsana New"/>
          <w:sz w:val="28"/>
          <w:szCs w:val="28"/>
        </w:rPr>
        <w:t>1</w:t>
      </w:r>
      <w:r w:rsidR="003A0158" w:rsidRPr="000770A4">
        <w:rPr>
          <w:rFonts w:ascii="Angsana New" w:hAnsi="Angsana New"/>
          <w:sz w:val="28"/>
          <w:szCs w:val="28"/>
        </w:rPr>
        <w:t xml:space="preserve"> </w:t>
      </w:r>
      <w:r w:rsidR="005B7353" w:rsidRPr="000770A4">
        <w:rPr>
          <w:rFonts w:ascii="Angsana New" w:hAnsi="Angsana New"/>
          <w:sz w:val="28"/>
          <w:szCs w:val="28"/>
          <w:cs/>
        </w:rPr>
        <w:t>บริษัทมีสัญญา</w:t>
      </w:r>
      <w:r w:rsidR="002E5AB8" w:rsidRPr="000770A4">
        <w:rPr>
          <w:rFonts w:ascii="Angsana New" w:hAnsi="Angsana New"/>
          <w:sz w:val="28"/>
          <w:szCs w:val="28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0770A4">
        <w:rPr>
          <w:rFonts w:ascii="Angsana New" w:hAnsi="Angsana New"/>
          <w:sz w:val="28"/>
          <w:szCs w:val="28"/>
          <w:cs/>
        </w:rPr>
        <w:t>สัญญาดังกล่าวมีระยะเวลาสิ้นสุด</w:t>
      </w:r>
      <w:r w:rsidR="005C2010" w:rsidRPr="00FF499B">
        <w:rPr>
          <w:rFonts w:ascii="Angsana New" w:hAnsi="Angsana New"/>
          <w:sz w:val="28"/>
          <w:szCs w:val="28"/>
          <w:cs/>
        </w:rPr>
        <w:t xml:space="preserve">ในปี </w:t>
      </w:r>
      <w:r w:rsidR="00AB3FF6" w:rsidRPr="00FF499B">
        <w:rPr>
          <w:rFonts w:ascii="Angsana New" w:hAnsi="Angsana New"/>
          <w:sz w:val="28"/>
          <w:szCs w:val="28"/>
        </w:rPr>
        <w:t>256</w:t>
      </w:r>
      <w:r w:rsidR="00FF499B" w:rsidRPr="00FF499B">
        <w:rPr>
          <w:rFonts w:ascii="Angsana New" w:hAnsi="Angsana New"/>
          <w:sz w:val="28"/>
          <w:szCs w:val="28"/>
        </w:rPr>
        <w:t>5</w:t>
      </w:r>
      <w:r w:rsidR="00AB3FF6" w:rsidRPr="00FF499B">
        <w:rPr>
          <w:rFonts w:ascii="Angsana New" w:hAnsi="Angsana New"/>
          <w:sz w:val="28"/>
          <w:szCs w:val="28"/>
        </w:rPr>
        <w:t xml:space="preserve"> </w:t>
      </w:r>
      <w:r w:rsidR="005B7353" w:rsidRPr="00FF499B">
        <w:rPr>
          <w:rFonts w:ascii="Angsana New" w:hAnsi="Angsana New"/>
          <w:sz w:val="28"/>
          <w:szCs w:val="28"/>
          <w:cs/>
        </w:rPr>
        <w:t>จำนวนเงินขั้น</w:t>
      </w:r>
      <w:r w:rsidR="005B7353" w:rsidRPr="000770A4">
        <w:rPr>
          <w:rFonts w:ascii="Angsana New" w:hAnsi="Angsana New"/>
          <w:sz w:val="28"/>
          <w:szCs w:val="28"/>
          <w:cs/>
        </w:rPr>
        <w:t>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tbl>
      <w:tblPr>
        <w:tblW w:w="918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717871" w:rsidRPr="005067F3" w:rsidTr="00513B6A">
        <w:tc>
          <w:tcPr>
            <w:tcW w:w="5850" w:type="dxa"/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AB4B0E" w:rsidRPr="005067F3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513B6A">
        <w:tc>
          <w:tcPr>
            <w:tcW w:w="5850" w:type="dxa"/>
          </w:tcPr>
          <w:p w:rsidR="003A0158" w:rsidRPr="005067F3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5067F3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1B9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A0158" w:rsidRPr="005067F3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5067F3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1B9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F499B" w:rsidRPr="005067F3" w:rsidTr="00785EDB">
        <w:tc>
          <w:tcPr>
            <w:tcW w:w="5850" w:type="dxa"/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:rsidR="00FF499B" w:rsidRPr="00621E36" w:rsidRDefault="00FF499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3,961</w:t>
            </w:r>
          </w:p>
        </w:tc>
        <w:tc>
          <w:tcPr>
            <w:tcW w:w="270" w:type="dxa"/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FF499B" w:rsidRPr="00621E36" w:rsidRDefault="00FF499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3,025</w:t>
            </w:r>
          </w:p>
        </w:tc>
      </w:tr>
      <w:tr w:rsidR="00FF499B" w:rsidRPr="005067F3" w:rsidTr="00785EDB">
        <w:tc>
          <w:tcPr>
            <w:tcW w:w="5850" w:type="dxa"/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F499B" w:rsidRPr="00621E36" w:rsidRDefault="00FF499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270" w:type="dxa"/>
          </w:tcPr>
          <w:p w:rsidR="00FF499B" w:rsidRPr="005067F3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F499B" w:rsidRPr="00621E36" w:rsidRDefault="00FF499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</w:tr>
      <w:tr w:rsidR="00FF499B" w:rsidRPr="005067F3" w:rsidTr="00785EDB">
        <w:trPr>
          <w:trHeight w:val="423"/>
        </w:trPr>
        <w:tc>
          <w:tcPr>
            <w:tcW w:w="5850" w:type="dxa"/>
            <w:vAlign w:val="bottom"/>
          </w:tcPr>
          <w:p w:rsidR="00FF499B" w:rsidRPr="005F4049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F40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499B" w:rsidRPr="00621E36" w:rsidRDefault="00FF499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5,422</w:t>
            </w:r>
          </w:p>
        </w:tc>
        <w:tc>
          <w:tcPr>
            <w:tcW w:w="270" w:type="dxa"/>
            <w:vAlign w:val="bottom"/>
          </w:tcPr>
          <w:p w:rsidR="00FF499B" w:rsidRPr="005F4049" w:rsidRDefault="00FF499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499B" w:rsidRPr="00621E36" w:rsidRDefault="00FF499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4,510</w:t>
            </w:r>
          </w:p>
        </w:tc>
      </w:tr>
    </w:tbl>
    <w:p w:rsidR="00513B6A" w:rsidRDefault="003A0158" w:rsidP="00F807E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left="993" w:hanging="44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33F11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F71AF5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733F1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มีนาคม </w:t>
      </w:r>
      <w:r w:rsidR="00F71AF5">
        <w:rPr>
          <w:rFonts w:asciiTheme="majorBidi" w:hAnsiTheme="majorBidi" w:cstheme="majorBidi"/>
          <w:spacing w:val="-2"/>
          <w:sz w:val="28"/>
          <w:szCs w:val="28"/>
        </w:rPr>
        <w:t>2562</w:t>
      </w:r>
      <w:r w:rsidRPr="00733F1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และวันที่ </w:t>
      </w:r>
      <w:r w:rsidR="00F71AF5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733F1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F71AF5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733F1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B3FF6" w:rsidRPr="00733F11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บริษัทมีภาระผูกพันตามสัญญาจ้างพัฒนาโปรแกรมคอมพิวเตอร์จำนวนเงิน</w:t>
      </w:r>
      <w:r w:rsidR="00A94A15" w:rsidRPr="00733F1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ED0548" w:rsidRPr="00733F11">
        <w:rPr>
          <w:rFonts w:asciiTheme="majorBidi" w:hAnsiTheme="majorBidi" w:cstheme="majorBidi" w:hint="cs"/>
          <w:spacing w:val="-2"/>
          <w:sz w:val="28"/>
          <w:szCs w:val="28"/>
          <w:cs/>
        </w:rPr>
        <w:t>0.</w:t>
      </w:r>
      <w:r w:rsidR="00F71AF5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733F1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B3FF6" w:rsidRPr="00733F11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="00A94A15" w:rsidRPr="00733F1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4102C8" w:rsidRPr="00733F11">
        <w:rPr>
          <w:rFonts w:asciiTheme="majorBidi" w:hAnsiTheme="majorBidi" w:cstheme="majorBidi"/>
          <w:spacing w:val="-2"/>
          <w:sz w:val="28"/>
          <w:szCs w:val="28"/>
          <w:cs/>
        </w:rPr>
        <w:t xml:space="preserve">5.7 </w:t>
      </w:r>
      <w:r w:rsidR="00A94A15" w:rsidRPr="00733F11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 ตามลำดับ</w:t>
      </w:r>
    </w:p>
    <w:p w:rsidR="00513B6A" w:rsidRDefault="00513B6A" w:rsidP="0009648F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3" w:hanging="44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pPr w:leftFromText="180" w:rightFromText="180" w:vertAnchor="text" w:horzAnchor="page" w:tblpX="2168" w:tblpY="6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513B6A" w:rsidRPr="005067F3" w:rsidTr="00513B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5067F3" w:rsidRDefault="00513B6A" w:rsidP="0009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3B6A" w:rsidRPr="005067F3" w:rsidRDefault="00513B6A" w:rsidP="0009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13B6A" w:rsidRPr="005067F3" w:rsidTr="00513B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5067F3" w:rsidRDefault="00513B6A" w:rsidP="0051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3B6A" w:rsidRPr="005067F3" w:rsidRDefault="00513B6A" w:rsidP="0051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3B6A" w:rsidRPr="005067F3" w:rsidRDefault="00513B6A" w:rsidP="0051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3B6A" w:rsidRPr="005067F3" w:rsidRDefault="00513B6A" w:rsidP="0051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13B6A" w:rsidRPr="005067F3" w:rsidTr="00513B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5067F3" w:rsidRDefault="00513B6A" w:rsidP="0051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621E36" w:rsidRDefault="00513B6A" w:rsidP="00513B6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387088" w:rsidRDefault="00513B6A" w:rsidP="00513B6A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387088" w:rsidRDefault="00513B6A" w:rsidP="00513B6A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sz w:val="28"/>
                <w:szCs w:val="28"/>
              </w:rPr>
              <w:t>6,950</w:t>
            </w:r>
          </w:p>
        </w:tc>
      </w:tr>
      <w:tr w:rsidR="00513B6A" w:rsidRPr="005067F3" w:rsidTr="00513B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5067F3" w:rsidRDefault="00513B6A" w:rsidP="0051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3B6A" w:rsidRPr="00621E36" w:rsidRDefault="00513B6A" w:rsidP="00513B6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387088" w:rsidRDefault="00513B6A" w:rsidP="00513B6A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3B6A" w:rsidRPr="00387088" w:rsidRDefault="00513B6A" w:rsidP="00513B6A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513B6A" w:rsidRPr="005067F3" w:rsidTr="00513B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5F4049" w:rsidRDefault="00513B6A" w:rsidP="0051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F40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13B6A" w:rsidRPr="00621E36" w:rsidRDefault="00513B6A" w:rsidP="00513B6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13B6A" w:rsidRPr="00387088" w:rsidRDefault="00513B6A" w:rsidP="00513B6A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13B6A" w:rsidRPr="00387088" w:rsidRDefault="00513B6A" w:rsidP="00513B6A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26,950</w:t>
            </w:r>
          </w:p>
        </w:tc>
      </w:tr>
    </w:tbl>
    <w:p w:rsidR="00513B6A" w:rsidRPr="00F807E9" w:rsidRDefault="00513B6A" w:rsidP="00F807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7231D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Pr="00D7231D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Pr="00D7231D">
        <w:rPr>
          <w:rFonts w:ascii="Angsana New" w:hAnsi="Angsana New"/>
          <w:spacing w:val="-4"/>
          <w:sz w:val="28"/>
          <w:szCs w:val="28"/>
        </w:rPr>
        <w:t xml:space="preserve">31 </w:t>
      </w:r>
      <w:r w:rsidRPr="00D7231D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Pr="00D7231D">
        <w:rPr>
          <w:rFonts w:ascii="Angsana New" w:hAnsi="Angsana New"/>
          <w:spacing w:val="-4"/>
          <w:sz w:val="28"/>
          <w:szCs w:val="28"/>
        </w:rPr>
        <w:t xml:space="preserve">2562 </w:t>
      </w:r>
      <w:r w:rsidRPr="00D7231D">
        <w:rPr>
          <w:rFonts w:ascii="Angsana New" w:hAnsi="Angsana New"/>
          <w:spacing w:val="-4"/>
          <w:sz w:val="28"/>
          <w:szCs w:val="28"/>
          <w:cs/>
        </w:rPr>
        <w:t>บริษัทมีวงเงินเบิกเกินบัญชีธนาคารและหนังสือค้ำประกันที่ออกโดยธนาคารใน</w:t>
      </w:r>
      <w:r w:rsidR="00DE36C9" w:rsidRPr="00D7231D">
        <w:rPr>
          <w:rFonts w:ascii="Angsana New" w:hAnsi="Angsana New"/>
          <w:spacing w:val="-4"/>
          <w:sz w:val="28"/>
          <w:szCs w:val="28"/>
          <w:cs/>
        </w:rPr>
        <w:t>ประเทศหลาย</w:t>
      </w:r>
      <w:r w:rsidR="00DE36C9" w:rsidRPr="00F807E9">
        <w:rPr>
          <w:rFonts w:ascii="Angsana New" w:hAnsi="Angsana New"/>
          <w:sz w:val="28"/>
          <w:szCs w:val="28"/>
          <w:cs/>
        </w:rPr>
        <w:t>แห่ง ซึ่งค้ำประกันโดย</w:t>
      </w:r>
      <w:r w:rsidRPr="00F807E9">
        <w:rPr>
          <w:rFonts w:ascii="Angsana New" w:hAnsi="Angsana New"/>
          <w:sz w:val="28"/>
          <w:szCs w:val="28"/>
          <w:cs/>
        </w:rPr>
        <w:t xml:space="preserve">ที่ดินและสิ่งปลูกสร้างบางแห่งตามที่กล่าวไว้ในหมายเหตุ </w:t>
      </w:r>
      <w:r w:rsidRPr="00F807E9">
        <w:rPr>
          <w:rFonts w:ascii="Angsana New" w:hAnsi="Angsana New"/>
          <w:sz w:val="28"/>
          <w:szCs w:val="28"/>
        </w:rPr>
        <w:t>10</w:t>
      </w:r>
    </w:p>
    <w:p w:rsidR="00513B6A" w:rsidRPr="00F807E9" w:rsidRDefault="00513B6A" w:rsidP="00F807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07E9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F807E9">
        <w:rPr>
          <w:rFonts w:ascii="Angsana New" w:hAnsi="Angsana New"/>
          <w:spacing w:val="-4"/>
          <w:sz w:val="28"/>
          <w:szCs w:val="28"/>
        </w:rPr>
        <w:t xml:space="preserve">31 </w:t>
      </w:r>
      <w:r w:rsidRPr="00F807E9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F807E9">
        <w:rPr>
          <w:rFonts w:ascii="Angsana New" w:hAnsi="Angsana New"/>
          <w:spacing w:val="-4"/>
          <w:sz w:val="28"/>
          <w:szCs w:val="28"/>
        </w:rPr>
        <w:t xml:space="preserve">2561 </w:t>
      </w:r>
      <w:r w:rsidRPr="00F807E9">
        <w:rPr>
          <w:rFonts w:ascii="Angsana New" w:hAnsi="Angsana New"/>
          <w:spacing w:val="-4"/>
          <w:sz w:val="28"/>
          <w:szCs w:val="28"/>
          <w:cs/>
        </w:rPr>
        <w:t>บริษัทมีวงเงินเบิกเกินบัญชีธนาคารและหนังสือค้ำประกันที่ออกโดยธนาคารในประเทศหลายแห่ง</w:t>
      </w:r>
      <w:r w:rsidRPr="00F807E9">
        <w:rPr>
          <w:rFonts w:ascii="Angsana New" w:hAnsi="Angsana New"/>
          <w:sz w:val="28"/>
          <w:szCs w:val="28"/>
          <w:cs/>
        </w:rPr>
        <w:t xml:space="preserve"> </w:t>
      </w:r>
      <w:r w:rsidRPr="00F807E9">
        <w:rPr>
          <w:rFonts w:ascii="Angsana New" w:hAnsi="Angsana New"/>
          <w:spacing w:val="-4"/>
          <w:sz w:val="28"/>
          <w:szCs w:val="28"/>
          <w:cs/>
        </w:rPr>
        <w:t xml:space="preserve">ซึ่งค้ำประกันโดยเงินฝากประจำจำนวนเงิน </w:t>
      </w:r>
      <w:r w:rsidRPr="00F807E9">
        <w:rPr>
          <w:rFonts w:ascii="Angsana New" w:hAnsi="Angsana New" w:hint="cs"/>
          <w:spacing w:val="-4"/>
          <w:sz w:val="28"/>
          <w:szCs w:val="28"/>
          <w:cs/>
        </w:rPr>
        <w:t>2.0</w:t>
      </w:r>
      <w:r w:rsidRPr="00F807E9">
        <w:rPr>
          <w:rFonts w:ascii="Angsana New" w:hAnsi="Angsana New"/>
          <w:spacing w:val="-4"/>
          <w:sz w:val="28"/>
          <w:szCs w:val="28"/>
          <w:cs/>
        </w:rPr>
        <w:t xml:space="preserve"> ล้านบาท ที่ดินและสิ่งปลูกสร้างบ</w:t>
      </w:r>
      <w:r w:rsidR="00CA330A" w:rsidRPr="00F807E9">
        <w:rPr>
          <w:rFonts w:ascii="Angsana New" w:hAnsi="Angsana New"/>
          <w:spacing w:val="-4"/>
          <w:sz w:val="28"/>
          <w:szCs w:val="28"/>
          <w:cs/>
        </w:rPr>
        <w:t xml:space="preserve">างแห่งตามที่กล่าวไว้ในหมายเหตุ </w:t>
      </w:r>
      <w:r w:rsidR="00CA330A" w:rsidRPr="00F807E9">
        <w:rPr>
          <w:rFonts w:ascii="Angsana New" w:hAnsi="Angsana New"/>
          <w:spacing w:val="-4"/>
          <w:sz w:val="28"/>
          <w:szCs w:val="28"/>
        </w:rPr>
        <w:t>9</w:t>
      </w:r>
      <w:r w:rsidRPr="00F807E9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CA330A" w:rsidRPr="00F807E9">
        <w:rPr>
          <w:rFonts w:ascii="Angsana New" w:hAnsi="Angsana New"/>
          <w:spacing w:val="-4"/>
          <w:sz w:val="28"/>
          <w:szCs w:val="28"/>
        </w:rPr>
        <w:t>10</w:t>
      </w:r>
      <w:r w:rsidRPr="00F807E9">
        <w:rPr>
          <w:rFonts w:ascii="Angsana New" w:hAnsi="Angsana New"/>
          <w:sz w:val="28"/>
          <w:szCs w:val="28"/>
          <w:cs/>
        </w:rPr>
        <w:t xml:space="preserve"> </w:t>
      </w:r>
    </w:p>
    <w:p w:rsidR="00513B6A" w:rsidRPr="00513B6A" w:rsidRDefault="00513B6A" w:rsidP="00513B6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 w:hanging="45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513B6A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ผู้เอา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และสรุปค่าสินไหมทดแทนรายงานให้กับบริษัท ในการนี้บริษัทจะต้องจ่ายค่าบริการรายเดือนขั้นต่ำ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15,000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ค่าบริการรายเดือนขั้นต่ำ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30,000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7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เป็นต้นไป และค่าบริการรายปี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24,000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:rsidR="00513B6A" w:rsidRDefault="00513B6A" w:rsidP="0051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513B6A" w:rsidRPr="00513B6A" w:rsidRDefault="00513B6A" w:rsidP="0051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367356" w:rsidRDefault="00367356" w:rsidP="0051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1A3D0D" w:rsidRPr="00733F11" w:rsidRDefault="001A3D0D" w:rsidP="0051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left="99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:rsidR="005B7353" w:rsidRPr="000770A4" w:rsidRDefault="00513B6A" w:rsidP="000A65D1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หนี้สินที่อาจเกิดขึ้น</w:t>
      </w:r>
    </w:p>
    <w:p w:rsidR="008256E8" w:rsidRPr="00BD60DA" w:rsidRDefault="003A0158" w:rsidP="00BD60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13CC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13CC9">
        <w:rPr>
          <w:rFonts w:ascii="Angsana New" w:hAnsi="Angsana New"/>
          <w:sz w:val="28"/>
          <w:szCs w:val="28"/>
        </w:rPr>
        <w:t xml:space="preserve">31 </w:t>
      </w:r>
      <w:r w:rsidRPr="00113CC9">
        <w:rPr>
          <w:rFonts w:ascii="Angsana New" w:hAnsi="Angsana New"/>
          <w:sz w:val="28"/>
          <w:szCs w:val="28"/>
          <w:cs/>
        </w:rPr>
        <w:t xml:space="preserve">มีนาคม </w:t>
      </w:r>
      <w:r w:rsidR="004102C8" w:rsidRPr="00113CC9">
        <w:rPr>
          <w:rFonts w:ascii="Angsana New" w:hAnsi="Angsana New"/>
          <w:sz w:val="28"/>
          <w:szCs w:val="28"/>
        </w:rPr>
        <w:t>2562</w:t>
      </w:r>
      <w:r w:rsidRPr="00113CC9">
        <w:rPr>
          <w:rFonts w:ascii="Angsana New" w:hAnsi="Angsana New"/>
          <w:sz w:val="28"/>
          <w:szCs w:val="28"/>
        </w:rPr>
        <w:t xml:space="preserve"> </w:t>
      </w:r>
      <w:r w:rsidRPr="00113CC9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113CC9">
        <w:rPr>
          <w:rFonts w:ascii="Angsana New" w:hAnsi="Angsana New"/>
          <w:sz w:val="28"/>
          <w:szCs w:val="28"/>
        </w:rPr>
        <w:t xml:space="preserve">31 </w:t>
      </w:r>
      <w:r w:rsidRPr="00113C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4102C8" w:rsidRPr="00113CC9">
        <w:rPr>
          <w:rFonts w:ascii="Angsana New" w:hAnsi="Angsana New"/>
          <w:sz w:val="28"/>
          <w:szCs w:val="28"/>
        </w:rPr>
        <w:t>2561</w:t>
      </w:r>
      <w:r w:rsidRPr="00113CC9">
        <w:rPr>
          <w:rFonts w:ascii="Angsana New" w:hAnsi="Angsana New"/>
          <w:sz w:val="28"/>
          <w:szCs w:val="28"/>
        </w:rPr>
        <w:t xml:space="preserve"> </w:t>
      </w:r>
      <w:r w:rsidR="00DE4E8F" w:rsidRPr="00113CC9">
        <w:rPr>
          <w:rFonts w:ascii="Angsana New" w:hAnsi="Angsana New"/>
          <w:sz w:val="28"/>
          <w:szCs w:val="28"/>
          <w:cs/>
        </w:rPr>
        <w:t>บริษัทถูกฟ้องร้องคดีจากการเป็นผู้รับประกันภัยหลายรายโดยมีทุนทรัพย์</w:t>
      </w:r>
      <w:r w:rsidR="00DE4E8F" w:rsidRPr="00CA330A">
        <w:rPr>
          <w:rFonts w:ascii="Angsana New" w:hAnsi="Angsana New"/>
          <w:spacing w:val="-4"/>
          <w:sz w:val="28"/>
          <w:szCs w:val="28"/>
          <w:cs/>
        </w:rPr>
        <w:t xml:space="preserve">ถูกฟ้อง </w:t>
      </w:r>
      <w:bookmarkStart w:id="6" w:name="OLE_LINK7"/>
      <w:r w:rsidR="00DE4E8F" w:rsidRPr="00CA330A">
        <w:rPr>
          <w:rFonts w:ascii="Angsana New" w:hAnsi="Angsana New"/>
          <w:spacing w:val="-4"/>
          <w:sz w:val="28"/>
          <w:szCs w:val="28"/>
          <w:cs/>
        </w:rPr>
        <w:t>(เฉพาะส่วนที่บริษัทเป็นจำเลยร่วม) เป็นจำนวนเงินรวม</w:t>
      </w:r>
      <w:r w:rsidR="005B1246" w:rsidRPr="00CA330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94326" w:rsidRPr="00CA330A">
        <w:rPr>
          <w:rFonts w:ascii="Angsana New" w:hAnsi="Angsana New"/>
          <w:spacing w:val="-4"/>
          <w:sz w:val="28"/>
          <w:szCs w:val="28"/>
        </w:rPr>
        <w:t>94</w:t>
      </w:r>
      <w:r w:rsidR="00693F54">
        <w:rPr>
          <w:rFonts w:ascii="Angsana New" w:hAnsi="Angsana New"/>
          <w:spacing w:val="-4"/>
          <w:sz w:val="28"/>
          <w:szCs w:val="28"/>
        </w:rPr>
        <w:t>.0</w:t>
      </w:r>
      <w:r w:rsidR="00DE4E8F" w:rsidRPr="00CA330A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CA330A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DE4E8F" w:rsidRPr="00CA330A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CA330A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4102C8" w:rsidRPr="00CA330A">
        <w:rPr>
          <w:rFonts w:ascii="Angsana New" w:hAnsi="Angsana New"/>
          <w:spacing w:val="-4"/>
          <w:sz w:val="28"/>
          <w:szCs w:val="28"/>
        </w:rPr>
        <w:t>94.6</w:t>
      </w:r>
      <w:r w:rsidR="00DE4E8F" w:rsidRPr="00CA330A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CA330A">
        <w:rPr>
          <w:rFonts w:ascii="Angsana New" w:hAnsi="Angsana New"/>
          <w:spacing w:val="-4"/>
          <w:sz w:val="28"/>
          <w:szCs w:val="28"/>
          <w:cs/>
        </w:rPr>
        <w:t>ล้านบาท ตามลำดับ ทั้งนี้บริษัทมีหนี้สินที่อาจจะ</w:t>
      </w:r>
      <w:bookmarkEnd w:id="6"/>
      <w:r w:rsidR="00DE4E8F" w:rsidRPr="00CA330A">
        <w:rPr>
          <w:rFonts w:ascii="Angsana New" w:hAnsi="Angsana New"/>
          <w:spacing w:val="-4"/>
          <w:sz w:val="28"/>
          <w:szCs w:val="28"/>
          <w:cs/>
        </w:rPr>
        <w:t>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DE4E8F" w:rsidRPr="00CA330A">
        <w:rPr>
          <w:rFonts w:ascii="Angsana New" w:hAnsi="Angsana New"/>
          <w:spacing w:val="-4"/>
          <w:sz w:val="28"/>
          <w:szCs w:val="28"/>
        </w:rPr>
        <w:t xml:space="preserve"> </w:t>
      </w:r>
      <w:r w:rsidR="00694326" w:rsidRPr="00CA330A">
        <w:rPr>
          <w:rFonts w:ascii="Angsana New" w:hAnsi="Angsana New"/>
          <w:spacing w:val="-4"/>
          <w:sz w:val="28"/>
          <w:szCs w:val="28"/>
        </w:rPr>
        <w:t>24.6</w:t>
      </w:r>
      <w:r w:rsidR="00DE4E8F" w:rsidRPr="00CA330A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CA330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4102C8" w:rsidRPr="00CA330A">
        <w:rPr>
          <w:rFonts w:ascii="Angsana New" w:hAnsi="Angsana New"/>
          <w:spacing w:val="-4"/>
          <w:sz w:val="28"/>
          <w:szCs w:val="28"/>
        </w:rPr>
        <w:t>25.6</w:t>
      </w:r>
      <w:r w:rsidR="00DE4E8F" w:rsidRPr="00CA330A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CA330A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DE4E8F" w:rsidRPr="00113CC9">
        <w:rPr>
          <w:rFonts w:ascii="Angsana New" w:hAnsi="Angsana New"/>
          <w:sz w:val="28"/>
          <w:szCs w:val="28"/>
          <w:cs/>
        </w:rPr>
        <w:t xml:space="preserve"> </w:t>
      </w:r>
      <w:r w:rsidR="00DE4E8F" w:rsidRPr="00925C13">
        <w:rPr>
          <w:rFonts w:ascii="Angsana New" w:hAnsi="Angsana New"/>
          <w:spacing w:val="-6"/>
          <w:sz w:val="28"/>
          <w:szCs w:val="28"/>
          <w:cs/>
        </w:rPr>
        <w:t xml:space="preserve">ตามลำดับ บริษัทได้บันทึกค่าเผื่อผลเสียหายจากคดีฟ้องร้องดังกล่าวแล้วจำนวนเงิน </w:t>
      </w:r>
      <w:r w:rsidR="00113CC9" w:rsidRPr="00925C13">
        <w:rPr>
          <w:rFonts w:ascii="Angsana New" w:hAnsi="Angsana New"/>
          <w:spacing w:val="-6"/>
          <w:sz w:val="28"/>
          <w:szCs w:val="28"/>
        </w:rPr>
        <w:t xml:space="preserve">5.1 </w:t>
      </w:r>
      <w:r w:rsidR="00DE4E8F" w:rsidRPr="00925C13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FD7AE2" w:rsidRPr="00925C13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="004102C8" w:rsidRPr="00925C13">
        <w:rPr>
          <w:rFonts w:ascii="Angsana New" w:hAnsi="Angsana New"/>
          <w:spacing w:val="-6"/>
          <w:sz w:val="28"/>
          <w:szCs w:val="28"/>
        </w:rPr>
        <w:t>12.2</w:t>
      </w:r>
      <w:r w:rsidR="00FD7AE2" w:rsidRPr="00925C13">
        <w:rPr>
          <w:rFonts w:ascii="Angsana New" w:hAnsi="Angsana New"/>
          <w:spacing w:val="-6"/>
          <w:sz w:val="28"/>
          <w:szCs w:val="28"/>
        </w:rPr>
        <w:t xml:space="preserve"> </w:t>
      </w:r>
      <w:r w:rsidR="00FD7AE2" w:rsidRPr="00925C13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DE4E8F" w:rsidRPr="00925C13">
        <w:rPr>
          <w:rFonts w:ascii="Angsana New" w:hAnsi="Angsana New"/>
          <w:spacing w:val="-6"/>
          <w:sz w:val="28"/>
          <w:szCs w:val="28"/>
          <w:cs/>
        </w:rPr>
        <w:t xml:space="preserve"> ไว้เป็นส่วน</w:t>
      </w:r>
      <w:r w:rsidR="00DE4E8F" w:rsidRPr="00113CC9">
        <w:rPr>
          <w:rFonts w:ascii="Angsana New" w:hAnsi="Angsana New"/>
          <w:sz w:val="28"/>
          <w:szCs w:val="28"/>
          <w:cs/>
        </w:rPr>
        <w:t xml:space="preserve">หนึ่งของสำรองค่าสินไหมทดแทน ณ </w:t>
      </w:r>
      <w:r w:rsidR="00FD7AE2" w:rsidRPr="00113CC9">
        <w:rPr>
          <w:rFonts w:ascii="Angsana New" w:hAnsi="Angsana New"/>
          <w:sz w:val="28"/>
          <w:szCs w:val="28"/>
          <w:cs/>
        </w:rPr>
        <w:t xml:space="preserve">วันที่ </w:t>
      </w:r>
      <w:r w:rsidR="00FD7AE2" w:rsidRPr="00113CC9">
        <w:rPr>
          <w:rFonts w:ascii="Angsana New" w:hAnsi="Angsana New"/>
          <w:sz w:val="28"/>
          <w:szCs w:val="28"/>
        </w:rPr>
        <w:t xml:space="preserve">31 </w:t>
      </w:r>
      <w:r w:rsidR="00FD7AE2" w:rsidRPr="00113CC9">
        <w:rPr>
          <w:rFonts w:ascii="Angsana New" w:hAnsi="Angsana New"/>
          <w:sz w:val="28"/>
          <w:szCs w:val="28"/>
          <w:cs/>
        </w:rPr>
        <w:t xml:space="preserve">มีนาคม </w:t>
      </w:r>
      <w:r w:rsidR="004102C8" w:rsidRPr="00113CC9">
        <w:rPr>
          <w:rFonts w:ascii="Angsana New" w:hAnsi="Angsana New"/>
          <w:sz w:val="28"/>
          <w:szCs w:val="28"/>
        </w:rPr>
        <w:t>2562</w:t>
      </w:r>
      <w:r w:rsidR="00FD7AE2" w:rsidRPr="00113CC9">
        <w:rPr>
          <w:rFonts w:ascii="Angsana New" w:hAnsi="Angsana New"/>
          <w:sz w:val="28"/>
          <w:szCs w:val="28"/>
        </w:rPr>
        <w:t xml:space="preserve"> </w:t>
      </w:r>
      <w:r w:rsidR="00FD7AE2" w:rsidRPr="00113CC9">
        <w:rPr>
          <w:rFonts w:ascii="Angsana New" w:hAnsi="Angsana New"/>
          <w:sz w:val="28"/>
          <w:szCs w:val="28"/>
          <w:cs/>
        </w:rPr>
        <w:t>และ</w:t>
      </w:r>
      <w:r w:rsidR="00DE4E8F" w:rsidRPr="00113CC9">
        <w:rPr>
          <w:rFonts w:ascii="Angsana New" w:hAnsi="Angsana New"/>
          <w:sz w:val="28"/>
          <w:szCs w:val="28"/>
          <w:cs/>
        </w:rPr>
        <w:t xml:space="preserve">วันที่ </w:t>
      </w:r>
      <w:r w:rsidR="00DE4E8F" w:rsidRPr="00113CC9">
        <w:rPr>
          <w:rFonts w:ascii="Angsana New" w:hAnsi="Angsana New"/>
          <w:sz w:val="28"/>
          <w:szCs w:val="28"/>
        </w:rPr>
        <w:t xml:space="preserve">31 </w:t>
      </w:r>
      <w:r w:rsidR="00DE4E8F" w:rsidRPr="00113C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4102C8" w:rsidRPr="00113CC9">
        <w:rPr>
          <w:rFonts w:ascii="Angsana New" w:hAnsi="Angsana New"/>
          <w:sz w:val="28"/>
          <w:szCs w:val="28"/>
        </w:rPr>
        <w:t>2561</w:t>
      </w:r>
      <w:r w:rsidR="00DE4E8F" w:rsidRPr="00113CC9">
        <w:rPr>
          <w:rFonts w:ascii="Angsana New" w:hAnsi="Angsana New"/>
          <w:sz w:val="28"/>
          <w:szCs w:val="28"/>
        </w:rPr>
        <w:t xml:space="preserve"> </w:t>
      </w:r>
      <w:r w:rsidR="00FD7AE2" w:rsidRPr="00113CC9">
        <w:rPr>
          <w:rFonts w:ascii="Angsana New" w:hAnsi="Angsana New"/>
          <w:sz w:val="28"/>
          <w:szCs w:val="28"/>
          <w:cs/>
        </w:rPr>
        <w:t xml:space="preserve">ตามลำดับ </w:t>
      </w:r>
      <w:r w:rsidR="00DE4E8F" w:rsidRPr="00113CC9">
        <w:rPr>
          <w:rFonts w:ascii="Angsana New" w:hAnsi="Angsana New"/>
          <w:sz w:val="28"/>
          <w:szCs w:val="28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2332DD" w:rsidRPr="002332DD" w:rsidRDefault="002332DD" w:rsidP="002332DD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2332DD">
        <w:rPr>
          <w:b/>
          <w:bCs/>
          <w:u w:val="none"/>
          <w:cs/>
        </w:rPr>
        <w:t>เหตุการณ์ภายหลังรอบระยะเวลางาน</w:t>
      </w:r>
    </w:p>
    <w:p w:rsidR="002332DD" w:rsidRDefault="002332DD" w:rsidP="002332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332DD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Pr="002332DD">
        <w:rPr>
          <w:rFonts w:ascii="Angsana New" w:hAnsi="Angsana New"/>
          <w:sz w:val="28"/>
          <w:szCs w:val="28"/>
        </w:rPr>
        <w:t xml:space="preserve">9/2562 </w:t>
      </w:r>
      <w:r w:rsidRPr="002332DD">
        <w:rPr>
          <w:rFonts w:ascii="Angsana New" w:hAnsi="Angsana New"/>
          <w:sz w:val="28"/>
          <w:szCs w:val="28"/>
          <w:cs/>
        </w:rPr>
        <w:t xml:space="preserve">วันที่ </w:t>
      </w:r>
      <w:r w:rsidRPr="002332DD">
        <w:rPr>
          <w:rFonts w:ascii="Angsana New" w:hAnsi="Angsana New"/>
          <w:sz w:val="28"/>
          <w:szCs w:val="28"/>
        </w:rPr>
        <w:t xml:space="preserve">25 </w:t>
      </w:r>
      <w:r w:rsidRPr="002332DD">
        <w:rPr>
          <w:rFonts w:ascii="Angsana New" w:hAnsi="Angsana New"/>
          <w:sz w:val="28"/>
          <w:szCs w:val="28"/>
          <w:cs/>
        </w:rPr>
        <w:t>เมษายน</w:t>
      </w:r>
      <w:r w:rsidRPr="002332DD">
        <w:rPr>
          <w:rFonts w:ascii="Angsana New" w:hAnsi="Angsana New"/>
          <w:sz w:val="28"/>
          <w:szCs w:val="28"/>
        </w:rPr>
        <w:t xml:space="preserve"> 2562 </w:t>
      </w:r>
      <w:r w:rsidRPr="002332DD">
        <w:rPr>
          <w:rFonts w:ascii="Angsana New" w:hAnsi="Angsana New"/>
          <w:sz w:val="28"/>
          <w:szCs w:val="28"/>
          <w:cs/>
        </w:rPr>
        <w:t xml:space="preserve">ที่ประชุมได้มีมติอนุมัติการกู้ยืมเงินจำนวน </w:t>
      </w:r>
      <w:r w:rsidRPr="002332DD">
        <w:rPr>
          <w:rFonts w:ascii="Angsana New" w:hAnsi="Angsana New"/>
          <w:sz w:val="28"/>
          <w:szCs w:val="28"/>
        </w:rPr>
        <w:t xml:space="preserve">70 </w:t>
      </w:r>
      <w:r w:rsidR="00CA330A">
        <w:rPr>
          <w:rFonts w:ascii="Angsana New" w:hAnsi="Angsana New"/>
          <w:sz w:val="28"/>
          <w:szCs w:val="28"/>
          <w:cs/>
        </w:rPr>
        <w:t>ล้านบาท</w:t>
      </w:r>
      <w:r w:rsidR="00CA330A">
        <w:rPr>
          <w:rFonts w:ascii="Angsana New" w:hAnsi="Angsana New"/>
          <w:sz w:val="28"/>
          <w:szCs w:val="28"/>
        </w:rPr>
        <w:t xml:space="preserve"> </w:t>
      </w:r>
      <w:r w:rsidRPr="002332DD">
        <w:rPr>
          <w:rFonts w:ascii="Angsana New" w:hAnsi="Angsana New"/>
          <w:sz w:val="28"/>
          <w:szCs w:val="28"/>
          <w:cs/>
        </w:rPr>
        <w:t>จากก</w:t>
      </w:r>
      <w:r w:rsidR="00F210ED">
        <w:rPr>
          <w:rFonts w:ascii="Angsana New" w:hAnsi="Angsana New"/>
          <w:sz w:val="28"/>
          <w:szCs w:val="28"/>
          <w:cs/>
        </w:rPr>
        <w:t xml:space="preserve">รรมการบริษัท </w:t>
      </w:r>
      <w:r w:rsidRPr="002332DD">
        <w:rPr>
          <w:rFonts w:ascii="Angsana New" w:hAnsi="Angsana New" w:hint="cs"/>
          <w:sz w:val="28"/>
          <w:szCs w:val="28"/>
          <w:cs/>
        </w:rPr>
        <w:t>โดยมีวัตถุประสงค์เพื่อใช้เป็นเงินทุนหมุนเวียนและจัดสรรสินทรัพย์</w:t>
      </w:r>
      <w:r w:rsidRPr="00513B6A">
        <w:rPr>
          <w:rFonts w:ascii="Angsana New" w:hAnsi="Angsana New" w:hint="cs"/>
          <w:spacing w:val="-6"/>
          <w:sz w:val="28"/>
          <w:szCs w:val="28"/>
          <w:cs/>
        </w:rPr>
        <w:t xml:space="preserve">ตามมาตรา </w:t>
      </w:r>
      <w:r w:rsidRPr="00513B6A">
        <w:rPr>
          <w:rFonts w:ascii="Angsana New" w:hAnsi="Angsana New"/>
          <w:spacing w:val="-6"/>
          <w:sz w:val="28"/>
          <w:szCs w:val="28"/>
        </w:rPr>
        <w:t xml:space="preserve">23 </w:t>
      </w:r>
      <w:r w:rsidRPr="00513B6A">
        <w:rPr>
          <w:rFonts w:ascii="Angsana New" w:hAnsi="Angsana New" w:hint="cs"/>
          <w:spacing w:val="-6"/>
          <w:sz w:val="28"/>
          <w:szCs w:val="28"/>
          <w:cs/>
        </w:rPr>
        <w:t>ทั้งนี้</w:t>
      </w:r>
      <w:r w:rsidRPr="00513B6A">
        <w:rPr>
          <w:rFonts w:ascii="Angsana New" w:hAnsi="Angsana New"/>
          <w:spacing w:val="-6"/>
          <w:sz w:val="28"/>
          <w:szCs w:val="28"/>
          <w:cs/>
        </w:rPr>
        <w:t xml:space="preserve">บริษัทได้รับเงินกู้จำนวน </w:t>
      </w:r>
      <w:r w:rsidRPr="00513B6A">
        <w:rPr>
          <w:rFonts w:ascii="Angsana New" w:hAnsi="Angsana New"/>
          <w:spacing w:val="-6"/>
          <w:sz w:val="28"/>
          <w:szCs w:val="28"/>
        </w:rPr>
        <w:t xml:space="preserve">30 </w:t>
      </w:r>
      <w:r w:rsidRPr="00513B6A">
        <w:rPr>
          <w:rFonts w:ascii="Angsana New" w:hAnsi="Angsana New"/>
          <w:spacing w:val="-6"/>
          <w:sz w:val="28"/>
          <w:szCs w:val="28"/>
          <w:cs/>
        </w:rPr>
        <w:t xml:space="preserve">ล้านบาทแล้วเมื่อวันที่ </w:t>
      </w:r>
      <w:r w:rsidRPr="00513B6A">
        <w:rPr>
          <w:rFonts w:ascii="Angsana New" w:hAnsi="Angsana New"/>
          <w:spacing w:val="-6"/>
          <w:sz w:val="28"/>
          <w:szCs w:val="28"/>
        </w:rPr>
        <w:t xml:space="preserve">29 </w:t>
      </w:r>
      <w:r w:rsidRPr="00513B6A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Pr="00513B6A">
        <w:rPr>
          <w:rFonts w:ascii="Angsana New" w:hAnsi="Angsana New"/>
          <w:spacing w:val="-6"/>
          <w:sz w:val="28"/>
          <w:szCs w:val="28"/>
        </w:rPr>
        <w:t xml:space="preserve">2562 </w:t>
      </w:r>
      <w:r w:rsidRPr="00513B6A">
        <w:rPr>
          <w:rFonts w:ascii="Angsana New" w:hAnsi="Angsana New" w:hint="cs"/>
          <w:spacing w:val="-6"/>
          <w:sz w:val="28"/>
          <w:szCs w:val="28"/>
          <w:cs/>
        </w:rPr>
        <w:t>สำหรับเงินกู้</w:t>
      </w:r>
      <w:r w:rsidRPr="00513B6A">
        <w:rPr>
          <w:rFonts w:ascii="Angsana New" w:hAnsi="Angsana New"/>
          <w:spacing w:val="-6"/>
          <w:sz w:val="28"/>
          <w:szCs w:val="28"/>
          <w:cs/>
        </w:rPr>
        <w:t xml:space="preserve">ส่วนที่เหลือจำนวน </w:t>
      </w:r>
      <w:r w:rsidRPr="00513B6A">
        <w:rPr>
          <w:rFonts w:ascii="Angsana New" w:hAnsi="Angsana New"/>
          <w:spacing w:val="-6"/>
          <w:sz w:val="28"/>
          <w:szCs w:val="28"/>
        </w:rPr>
        <w:t xml:space="preserve">40 </w:t>
      </w:r>
      <w:r w:rsidRPr="00513B6A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2332DD">
        <w:rPr>
          <w:rFonts w:ascii="Angsana New" w:hAnsi="Angsana New" w:hint="cs"/>
          <w:sz w:val="28"/>
          <w:szCs w:val="28"/>
          <w:cs/>
        </w:rPr>
        <w:t xml:space="preserve"> บริษัทจะได้รับ</w:t>
      </w:r>
      <w:r w:rsidRPr="002332DD">
        <w:rPr>
          <w:rFonts w:ascii="Angsana New" w:hAnsi="Angsana New"/>
          <w:sz w:val="28"/>
          <w:szCs w:val="28"/>
          <w:cs/>
        </w:rPr>
        <w:t>ภายในวันที่</w:t>
      </w:r>
      <w:r w:rsidRPr="002332DD">
        <w:rPr>
          <w:rFonts w:ascii="Angsana New" w:hAnsi="Angsana New"/>
          <w:sz w:val="28"/>
          <w:szCs w:val="28"/>
        </w:rPr>
        <w:t xml:space="preserve"> 15</w:t>
      </w:r>
      <w:r w:rsidRPr="002332DD">
        <w:rPr>
          <w:rFonts w:ascii="Angsana New" w:hAnsi="Angsana New"/>
          <w:sz w:val="28"/>
          <w:szCs w:val="28"/>
          <w:cs/>
        </w:rPr>
        <w:t xml:space="preserve"> พฤษภาคม</w:t>
      </w:r>
      <w:r w:rsidRPr="002332DD">
        <w:rPr>
          <w:rFonts w:ascii="Angsana New" w:hAnsi="Angsana New"/>
          <w:sz w:val="28"/>
          <w:szCs w:val="28"/>
        </w:rPr>
        <w:t xml:space="preserve"> 2562</w:t>
      </w:r>
    </w:p>
    <w:p w:rsidR="00D61DD0" w:rsidRPr="00D61DD0" w:rsidRDefault="00D61DD0" w:rsidP="00D61DD0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D61DD0">
        <w:rPr>
          <w:b/>
          <w:bCs/>
          <w:u w:val="none"/>
          <w:cs/>
        </w:rPr>
        <w:t>การจัดประเภทรายการใหม่</w:t>
      </w:r>
    </w:p>
    <w:p w:rsidR="00D61DD0" w:rsidRPr="000D68F0" w:rsidRDefault="00D61DD0" w:rsidP="0009648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D61DD0">
        <w:rPr>
          <w:rFonts w:ascii="Angsana New" w:hAnsi="Angsana New"/>
          <w:sz w:val="28"/>
          <w:szCs w:val="28"/>
          <w:cs/>
        </w:rPr>
        <w:t>รายการใน</w:t>
      </w:r>
      <w:r w:rsidRPr="00D61DD0">
        <w:rPr>
          <w:rFonts w:ascii="Angsana New" w:hAnsi="Angsana New" w:hint="cs"/>
          <w:sz w:val="28"/>
          <w:szCs w:val="28"/>
          <w:cs/>
        </w:rPr>
        <w:t>งบการเงิน</w:t>
      </w:r>
      <w:r w:rsidRPr="00D61DD0">
        <w:rPr>
          <w:rFonts w:ascii="Angsana New" w:hAnsi="Angsana New"/>
          <w:sz w:val="28"/>
          <w:szCs w:val="28"/>
          <w:cs/>
        </w:rPr>
        <w:t>ของ</w:t>
      </w:r>
      <w:r w:rsidRPr="00D61DD0">
        <w:rPr>
          <w:rFonts w:ascii="Angsana New" w:hAnsi="Angsana New" w:hint="cs"/>
          <w:sz w:val="28"/>
          <w:szCs w:val="28"/>
          <w:cs/>
        </w:rPr>
        <w:t>ปี</w:t>
      </w:r>
      <w:r w:rsidR="004E5934">
        <w:rPr>
          <w:rFonts w:ascii="Angsana New" w:hAnsi="Angsana New"/>
          <w:sz w:val="28"/>
          <w:szCs w:val="28"/>
        </w:rPr>
        <w:t xml:space="preserve"> 2561</w:t>
      </w:r>
      <w:r w:rsidRPr="00D61DD0">
        <w:rPr>
          <w:rFonts w:ascii="Angsana New" w:hAnsi="Angsana New"/>
          <w:sz w:val="28"/>
          <w:szCs w:val="28"/>
        </w:rPr>
        <w:t xml:space="preserve"> </w:t>
      </w:r>
      <w:r w:rsidRPr="00D61DD0">
        <w:rPr>
          <w:rFonts w:ascii="Angsana New" w:hAnsi="Angsana New"/>
          <w:sz w:val="28"/>
          <w:szCs w:val="28"/>
          <w:cs/>
        </w:rPr>
        <w:t>บางรายการได้จัดประเภทใหม่ให้สอดคล้องกับรายการในข้อมูลทางการเงิน</w:t>
      </w:r>
      <w:r w:rsidRPr="00D61DD0">
        <w:rPr>
          <w:rFonts w:ascii="Angsana New" w:hAnsi="Angsana New" w:hint="cs"/>
          <w:sz w:val="28"/>
          <w:szCs w:val="28"/>
          <w:cs/>
        </w:rPr>
        <w:t>ระหว่างกาล</w:t>
      </w:r>
      <w:r w:rsidRPr="00D61DD0">
        <w:rPr>
          <w:rFonts w:ascii="Angsana New" w:hAnsi="Angsana New"/>
          <w:sz w:val="28"/>
          <w:szCs w:val="28"/>
          <w:cs/>
        </w:rPr>
        <w:t>ของ</w:t>
      </w:r>
      <w:r w:rsidRPr="00D61DD0">
        <w:rPr>
          <w:rFonts w:ascii="Angsana New" w:hAnsi="Angsana New" w:hint="cs"/>
          <w:sz w:val="28"/>
          <w:szCs w:val="28"/>
          <w:cs/>
        </w:rPr>
        <w:t>ปี</w:t>
      </w:r>
      <w:r w:rsidR="004E5934">
        <w:rPr>
          <w:rFonts w:ascii="Angsana New" w:hAnsi="Angsana New"/>
          <w:sz w:val="28"/>
          <w:szCs w:val="28"/>
        </w:rPr>
        <w:t xml:space="preserve"> 2562</w:t>
      </w:r>
      <w:r w:rsidRPr="00D61DD0">
        <w:rPr>
          <w:rFonts w:ascii="Angsana New" w:hAnsi="Angsana New"/>
          <w:sz w:val="28"/>
          <w:szCs w:val="28"/>
        </w:rPr>
        <w:t xml:space="preserve"> </w:t>
      </w:r>
      <w:r w:rsidRPr="00D61DD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284" w:tblpY="7"/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546"/>
        <w:gridCol w:w="210"/>
        <w:gridCol w:w="1664"/>
        <w:gridCol w:w="233"/>
        <w:gridCol w:w="1609"/>
      </w:tblGrid>
      <w:tr w:rsidR="00D61DD0" w:rsidRPr="00CA64F0" w:rsidTr="00AF465F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61DD0" w:rsidRPr="00CA64F0" w:rsidRDefault="00D61DD0" w:rsidP="00CC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CA64F0" w:rsidRDefault="00D61DD0" w:rsidP="00CC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after="200" w:line="276" w:lineRule="auto"/>
              <w:ind w:right="14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61DD0" w:rsidRPr="00CA64F0" w:rsidTr="003E32BB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024623" w:rsidRDefault="00D61DD0" w:rsidP="00D61DD0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:rsidR="00D61DD0" w:rsidRPr="00024623" w:rsidRDefault="00D61DD0" w:rsidP="00D61DD0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024623" w:rsidRDefault="00D61DD0" w:rsidP="00D61DD0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:rsidR="00D61DD0" w:rsidRPr="00024623" w:rsidRDefault="00D61DD0" w:rsidP="00D61DD0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024623" w:rsidRDefault="00D61DD0" w:rsidP="00D61DD0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D61DD0" w:rsidRPr="00CA64F0" w:rsidTr="003E32BB">
        <w:trPr>
          <w:trHeight w:hRule="exact" w:val="445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D61DD0" w:rsidRPr="00D61DD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งบกำไรขาดทุนเบ็ดเสร็จ</w:t>
            </w:r>
          </w:p>
          <w:p w:rsidR="00D61DD0" w:rsidRPr="00D61DD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418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D61DD0" w:rsidRPr="00CA64F0" w:rsidTr="00CC1C36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1DD0" w:rsidRPr="00D61DD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418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D61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61D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61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D61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61DD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CA64F0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D61DD0" w:rsidRPr="00CA64F0" w:rsidTr="00CC1C36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1DD0" w:rsidRPr="00024623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418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2462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  ค่าสินไหมทดแทน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5E4">
              <w:rPr>
                <w:rFonts w:asciiTheme="majorBidi" w:hAnsiTheme="majorBidi" w:cstheme="majorBidi"/>
                <w:sz w:val="28"/>
                <w:szCs w:val="28"/>
              </w:rPr>
              <w:t>97,322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5E4">
              <w:rPr>
                <w:rFonts w:asciiTheme="majorBidi" w:hAnsiTheme="majorBidi" w:cstheme="majorBidi"/>
                <w:sz w:val="28"/>
                <w:szCs w:val="28"/>
              </w:rPr>
              <w:t>12,277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5E4">
              <w:rPr>
                <w:rFonts w:asciiTheme="majorBidi" w:hAnsiTheme="majorBidi" w:cstheme="majorBidi"/>
                <w:sz w:val="28"/>
                <w:szCs w:val="28"/>
              </w:rPr>
              <w:t>109,599</w:t>
            </w:r>
          </w:p>
        </w:tc>
      </w:tr>
      <w:tr w:rsidR="00D61DD0" w:rsidRPr="00CA64F0" w:rsidTr="00CC1C36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024623" w:rsidRDefault="00D61DD0" w:rsidP="00AF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418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2462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AF465F">
              <w:rPr>
                <w:rFonts w:asciiTheme="majorBidi" w:eastAsia="Arial Unicode MS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024623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 ค่าสินไหมทดแทนรับคืนจาก</w:t>
            </w:r>
            <w:r w:rsidR="00AF465F">
              <w:rPr>
                <w:rFonts w:asciiTheme="majorBidi" w:eastAsia="Arial Unicode MS" w:hAnsiTheme="majorBidi" w:hint="cs"/>
                <w:sz w:val="28"/>
                <w:szCs w:val="28"/>
                <w:cs/>
              </w:rPr>
              <w:t>การ</w:t>
            </w:r>
            <w:r w:rsidRPr="00024623">
              <w:rPr>
                <w:rFonts w:asciiTheme="majorBidi" w:eastAsia="Arial Unicode MS" w:hAnsi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5E4">
              <w:rPr>
                <w:rFonts w:asciiTheme="majorBidi" w:hAnsiTheme="majorBidi" w:cstheme="majorBidi"/>
                <w:sz w:val="28"/>
                <w:szCs w:val="28"/>
              </w:rPr>
              <w:t>(33,542)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5E4">
              <w:rPr>
                <w:rFonts w:asciiTheme="majorBidi" w:hAnsiTheme="majorBidi" w:cstheme="majorBidi"/>
                <w:sz w:val="28"/>
                <w:szCs w:val="28"/>
              </w:rPr>
              <w:t>(12,277)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4E45E4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5E4">
              <w:rPr>
                <w:rFonts w:asciiTheme="majorBidi" w:hAnsiTheme="majorBidi" w:cstheme="majorBidi"/>
                <w:sz w:val="28"/>
                <w:szCs w:val="28"/>
              </w:rPr>
              <w:t>(45,819)</w:t>
            </w:r>
          </w:p>
        </w:tc>
      </w:tr>
      <w:tr w:rsidR="00D61DD0" w:rsidRPr="00CA64F0" w:rsidTr="00CC1C36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024623" w:rsidRDefault="00D61DD0" w:rsidP="00D61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418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24623">
              <w:rPr>
                <w:rFonts w:asciiTheme="majorBidi" w:eastAsia="Arial Unicode MS" w:hAnsiTheme="majorBidi" w:hint="cs"/>
                <w:sz w:val="28"/>
                <w:szCs w:val="28"/>
                <w:cs/>
              </w:rPr>
              <w:t xml:space="preserve">  </w:t>
            </w:r>
            <w:r w:rsidRPr="00024623">
              <w:rPr>
                <w:rFonts w:asciiTheme="majorBidi" w:eastAsia="Arial Unicode MS" w:hAnsiTheme="majorBidi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D61DD0" w:rsidRPr="00261A8C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1A8C">
              <w:rPr>
                <w:rFonts w:asciiTheme="majorBidi" w:hAnsiTheme="majorBidi" w:cstheme="majorBidi"/>
                <w:sz w:val="28"/>
                <w:szCs w:val="28"/>
              </w:rPr>
              <w:t>63,780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261A8C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D61DD0" w:rsidRPr="00261A8C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1A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1DD0" w:rsidRPr="00261A8C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D61DD0" w:rsidRPr="00261A8C" w:rsidRDefault="00D61DD0" w:rsidP="00D61DD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1A8C">
              <w:rPr>
                <w:rFonts w:asciiTheme="majorBidi" w:hAnsiTheme="majorBidi" w:cstheme="majorBidi"/>
                <w:sz w:val="28"/>
                <w:szCs w:val="28"/>
              </w:rPr>
              <w:t>63,780</w:t>
            </w:r>
          </w:p>
        </w:tc>
      </w:tr>
    </w:tbl>
    <w:p w:rsidR="00B505D0" w:rsidRPr="00B63B64" w:rsidRDefault="00B505D0" w:rsidP="00B63B64">
      <w:pPr>
        <w:pStyle w:val="FSNoteNumbered"/>
        <w:numPr>
          <w:ilvl w:val="0"/>
          <w:numId w:val="21"/>
        </w:numPr>
        <w:spacing w:after="120"/>
        <w:ind w:left="540" w:hanging="54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ED6258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:rsidR="009B7742" w:rsidRPr="00D61DD0" w:rsidRDefault="009B4E06" w:rsidP="00BD60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60DA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</w:t>
      </w:r>
      <w:bookmarkStart w:id="7" w:name="_GoBack"/>
      <w:bookmarkEnd w:id="7"/>
      <w:r w:rsidRPr="00BD60DA">
        <w:rPr>
          <w:rFonts w:ascii="Angsana New" w:hAnsi="Angsana New"/>
          <w:sz w:val="28"/>
          <w:szCs w:val="28"/>
          <w:cs/>
        </w:rPr>
        <w:t>ก</w:t>
      </w:r>
      <w:r w:rsidR="00ED6258" w:rsidRPr="00ED6258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Pr="00BD60DA">
        <w:rPr>
          <w:rFonts w:ascii="Angsana New" w:hAnsi="Angsana New"/>
          <w:sz w:val="28"/>
          <w:szCs w:val="28"/>
          <w:cs/>
        </w:rPr>
        <w:t>นี้แล้วเมื่อวันที่</w:t>
      </w:r>
      <w:r w:rsidR="00EC32A6" w:rsidRPr="00BD60DA">
        <w:rPr>
          <w:rFonts w:ascii="Angsana New" w:hAnsi="Angsana New"/>
          <w:sz w:val="28"/>
          <w:szCs w:val="28"/>
          <w:cs/>
        </w:rPr>
        <w:t xml:space="preserve"> </w:t>
      </w:r>
      <w:r w:rsidR="004C6998">
        <w:rPr>
          <w:rFonts w:ascii="Angsana New" w:hAnsi="Angsana New"/>
          <w:sz w:val="28"/>
          <w:szCs w:val="28"/>
        </w:rPr>
        <w:t>1</w:t>
      </w:r>
      <w:r w:rsidR="00E37BE5">
        <w:rPr>
          <w:rFonts w:ascii="Angsana New" w:hAnsi="Angsana New"/>
          <w:sz w:val="28"/>
          <w:szCs w:val="28"/>
        </w:rPr>
        <w:t>4</w:t>
      </w:r>
      <w:r w:rsidR="00D61DD0">
        <w:rPr>
          <w:rFonts w:ascii="Angsana New" w:hAnsi="Angsana New"/>
          <w:sz w:val="28"/>
          <w:szCs w:val="28"/>
        </w:rPr>
        <w:t xml:space="preserve"> </w:t>
      </w:r>
      <w:r w:rsidR="00D61DD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ED6258">
        <w:rPr>
          <w:rFonts w:ascii="Angsana New" w:hAnsi="Angsana New"/>
          <w:sz w:val="28"/>
          <w:szCs w:val="28"/>
        </w:rPr>
        <w:t>2562</w:t>
      </w:r>
    </w:p>
    <w:sectPr w:rsidR="009B7742" w:rsidRPr="00D61DD0" w:rsidSect="00D91A3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008" w:right="720" w:bottom="360" w:left="1296" w:header="475" w:footer="747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5D6" w:rsidRDefault="00CA45D6">
      <w:r>
        <w:separator/>
      </w:r>
    </w:p>
  </w:endnote>
  <w:endnote w:type="continuationSeparator" w:id="0">
    <w:p w:rsidR="00CA45D6" w:rsidRDefault="00CA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5D6" w:rsidRPr="00E1023C" w:rsidRDefault="00CA45D6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B03AF5">
      <w:rPr>
        <w:rFonts w:asciiTheme="majorBidi" w:hAnsiTheme="majorBidi" w:cstheme="majorBidi"/>
        <w:noProof/>
        <w:sz w:val="26"/>
        <w:szCs w:val="26"/>
      </w:rPr>
      <w:t>32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CA45D6" w:rsidRPr="008A5482" w:rsidRDefault="00CA45D6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B03AF5">
          <w:rPr>
            <w:rFonts w:asciiTheme="majorBidi" w:hAnsiTheme="majorBidi" w:cstheme="majorBidi"/>
            <w:noProof/>
            <w:sz w:val="26"/>
            <w:szCs w:val="26"/>
          </w:rPr>
          <w:t>10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5D6" w:rsidRDefault="00CA45D6">
      <w:r>
        <w:separator/>
      </w:r>
    </w:p>
  </w:footnote>
  <w:footnote w:type="continuationSeparator" w:id="0">
    <w:p w:rsidR="00CA45D6" w:rsidRDefault="00CA4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5D6" w:rsidRPr="00682B63" w:rsidRDefault="00CA45D6" w:rsidP="00E53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28"/>
        <w:szCs w:val="28"/>
      </w:rPr>
    </w:pPr>
  </w:p>
  <w:p w:rsidR="00CA45D6" w:rsidRPr="00682B63" w:rsidRDefault="00CA45D6" w:rsidP="00E53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:rsidR="00CA45D6" w:rsidRPr="00682B63" w:rsidRDefault="00CA45D6" w:rsidP="00E53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หมายเหตุประกอบข้อมูลทาง</w:t>
    </w:r>
    <w:r w:rsidRPr="00682B63">
      <w:rPr>
        <w:rFonts w:ascii="Angsana New" w:hAnsi="Angsana New"/>
        <w:b/>
        <w:bCs/>
        <w:sz w:val="28"/>
        <w:szCs w:val="28"/>
        <w:cs/>
      </w:rPr>
      <w:t>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ระหว่างกาล </w:t>
    </w:r>
  </w:p>
  <w:p w:rsidR="00CA45D6" w:rsidRPr="00682B63" w:rsidRDefault="00CA45D6" w:rsidP="00E53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Pr="00601C1F">
      <w:rPr>
        <w:rFonts w:ascii="Angsana New" w:hAnsi="Angsana New"/>
        <w:b/>
        <w:bCs/>
        <w:sz w:val="28"/>
        <w:szCs w:val="28"/>
      </w:rPr>
      <w:t xml:space="preserve">31 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2562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5D6" w:rsidRPr="00682B63" w:rsidRDefault="00CA45D6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:rsidR="00CA45D6" w:rsidRPr="00682B63" w:rsidRDefault="00CA45D6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ระหว่างกาล </w:t>
    </w:r>
  </w:p>
  <w:p w:rsidR="00CA45D6" w:rsidRPr="00682B63" w:rsidRDefault="00CA45D6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Pr="00601C1F">
      <w:rPr>
        <w:rFonts w:ascii="Angsana New" w:hAnsi="Angsana New"/>
        <w:b/>
        <w:bCs/>
        <w:sz w:val="28"/>
        <w:szCs w:val="28"/>
      </w:rPr>
      <w:t xml:space="preserve">31 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2562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FE2FEE"/>
    <w:multiLevelType w:val="hybridMultilevel"/>
    <w:tmpl w:val="DC6A7B80"/>
    <w:lvl w:ilvl="0" w:tplc="63B0E28E">
      <w:start w:val="1"/>
      <w:numFmt w:val="thaiLetters"/>
      <w:lvlText w:val="%1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471320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603A1E"/>
    <w:multiLevelType w:val="hybridMultilevel"/>
    <w:tmpl w:val="7F52E3EC"/>
    <w:lvl w:ilvl="0" w:tplc="E66AF09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62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BA70882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459B4"/>
    <w:multiLevelType w:val="multilevel"/>
    <w:tmpl w:val="12EA0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7FB7501"/>
    <w:multiLevelType w:val="multilevel"/>
    <w:tmpl w:val="EA30F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eastAsia="Angsana New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Angsana New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Angsana New"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Angsana New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Angsana New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Angsana New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Angsana New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Angsana New" w:hint="default"/>
        <w:b/>
      </w:rPr>
    </w:lvl>
  </w:abstractNum>
  <w:abstractNum w:abstractNumId="20" w15:restartNumberingAfterBreak="0">
    <w:nsid w:val="5A082C08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3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30EA8"/>
    <w:multiLevelType w:val="multilevel"/>
    <w:tmpl w:val="49BE7406"/>
    <w:lvl w:ilvl="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1"/>
  </w:num>
  <w:num w:numId="14">
    <w:abstractNumId w:val="16"/>
  </w:num>
  <w:num w:numId="15">
    <w:abstractNumId w:val="23"/>
  </w:num>
  <w:num w:numId="16">
    <w:abstractNumId w:val="25"/>
  </w:num>
  <w:num w:numId="17">
    <w:abstractNumId w:val="22"/>
  </w:num>
  <w:num w:numId="18">
    <w:abstractNumId w:val="10"/>
  </w:num>
  <w:num w:numId="19">
    <w:abstractNumId w:val="13"/>
  </w:num>
  <w:num w:numId="20">
    <w:abstractNumId w:val="11"/>
  </w:num>
  <w:num w:numId="21">
    <w:abstractNumId w:val="18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19"/>
  </w:num>
  <w:num w:numId="29">
    <w:abstractNumId w:val="5"/>
  </w:num>
  <w:num w:numId="30">
    <w:abstractNumId w:val="24"/>
  </w:num>
  <w:num w:numId="31">
    <w:abstractNumId w:val="14"/>
  </w:num>
  <w:num w:numId="32">
    <w:abstractNumId w:val="17"/>
  </w:num>
  <w:num w:numId="33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300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35A"/>
    <w:rsid w:val="000114D9"/>
    <w:rsid w:val="000116C3"/>
    <w:rsid w:val="00011789"/>
    <w:rsid w:val="00011E82"/>
    <w:rsid w:val="00011FB7"/>
    <w:rsid w:val="00012243"/>
    <w:rsid w:val="0001232B"/>
    <w:rsid w:val="000125B2"/>
    <w:rsid w:val="000125CA"/>
    <w:rsid w:val="0001263A"/>
    <w:rsid w:val="000135AA"/>
    <w:rsid w:val="00013AE9"/>
    <w:rsid w:val="00014A7E"/>
    <w:rsid w:val="00014C61"/>
    <w:rsid w:val="00015823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72D"/>
    <w:rsid w:val="00027E23"/>
    <w:rsid w:val="00027EEE"/>
    <w:rsid w:val="00030662"/>
    <w:rsid w:val="0003071F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97"/>
    <w:rsid w:val="000370D2"/>
    <w:rsid w:val="000376BC"/>
    <w:rsid w:val="0004051C"/>
    <w:rsid w:val="00040995"/>
    <w:rsid w:val="00040CCF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47FB0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4BF6"/>
    <w:rsid w:val="0005528E"/>
    <w:rsid w:val="000554FF"/>
    <w:rsid w:val="000558AF"/>
    <w:rsid w:val="00055996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1050"/>
    <w:rsid w:val="0006160E"/>
    <w:rsid w:val="00061A0D"/>
    <w:rsid w:val="0006269C"/>
    <w:rsid w:val="0006300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26E2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22"/>
    <w:rsid w:val="000949A3"/>
    <w:rsid w:val="00094BFA"/>
    <w:rsid w:val="00094DA8"/>
    <w:rsid w:val="00094F49"/>
    <w:rsid w:val="0009503B"/>
    <w:rsid w:val="0009523A"/>
    <w:rsid w:val="00095271"/>
    <w:rsid w:val="00095350"/>
    <w:rsid w:val="000957EB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822"/>
    <w:rsid w:val="00097C7F"/>
    <w:rsid w:val="00097C88"/>
    <w:rsid w:val="00097E76"/>
    <w:rsid w:val="00097F98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BE9"/>
    <w:rsid w:val="000A5E86"/>
    <w:rsid w:val="000A62CB"/>
    <w:rsid w:val="000A64C7"/>
    <w:rsid w:val="000A65D1"/>
    <w:rsid w:val="000A67E5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B93"/>
    <w:rsid w:val="000B0C92"/>
    <w:rsid w:val="000B1579"/>
    <w:rsid w:val="000B15DE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1F3"/>
    <w:rsid w:val="000D25BD"/>
    <w:rsid w:val="000D2696"/>
    <w:rsid w:val="000D2869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C26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93D"/>
    <w:rsid w:val="00110C39"/>
    <w:rsid w:val="00110D6D"/>
    <w:rsid w:val="00110DFA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63E"/>
    <w:rsid w:val="00125982"/>
    <w:rsid w:val="00125AB8"/>
    <w:rsid w:val="00125D79"/>
    <w:rsid w:val="0012623F"/>
    <w:rsid w:val="001266B9"/>
    <w:rsid w:val="00126971"/>
    <w:rsid w:val="001269A1"/>
    <w:rsid w:val="001272FD"/>
    <w:rsid w:val="00127494"/>
    <w:rsid w:val="001275BE"/>
    <w:rsid w:val="001275D7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4A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5C3"/>
    <w:rsid w:val="00156A42"/>
    <w:rsid w:val="00156E3A"/>
    <w:rsid w:val="001572AE"/>
    <w:rsid w:val="001577A5"/>
    <w:rsid w:val="00160542"/>
    <w:rsid w:val="00160913"/>
    <w:rsid w:val="001609E3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25E"/>
    <w:rsid w:val="00164430"/>
    <w:rsid w:val="001644A4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050"/>
    <w:rsid w:val="00170216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77211"/>
    <w:rsid w:val="00177A4E"/>
    <w:rsid w:val="001804F6"/>
    <w:rsid w:val="001807B2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D23"/>
    <w:rsid w:val="001853B3"/>
    <w:rsid w:val="001855D2"/>
    <w:rsid w:val="001859AF"/>
    <w:rsid w:val="00185E15"/>
    <w:rsid w:val="0018608F"/>
    <w:rsid w:val="00186692"/>
    <w:rsid w:val="00186D57"/>
    <w:rsid w:val="00186FB5"/>
    <w:rsid w:val="00187052"/>
    <w:rsid w:val="001870D8"/>
    <w:rsid w:val="00187267"/>
    <w:rsid w:val="00187582"/>
    <w:rsid w:val="0018778B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FBB"/>
    <w:rsid w:val="001976B3"/>
    <w:rsid w:val="001A037E"/>
    <w:rsid w:val="001A06B6"/>
    <w:rsid w:val="001A0E4C"/>
    <w:rsid w:val="001A1032"/>
    <w:rsid w:val="001A1DD9"/>
    <w:rsid w:val="001A203B"/>
    <w:rsid w:val="001A2228"/>
    <w:rsid w:val="001A222B"/>
    <w:rsid w:val="001A2563"/>
    <w:rsid w:val="001A2F05"/>
    <w:rsid w:val="001A3004"/>
    <w:rsid w:val="001A357E"/>
    <w:rsid w:val="001A3C8D"/>
    <w:rsid w:val="001A3D0D"/>
    <w:rsid w:val="001A3F4E"/>
    <w:rsid w:val="001A425D"/>
    <w:rsid w:val="001A4976"/>
    <w:rsid w:val="001A5AB9"/>
    <w:rsid w:val="001A5D14"/>
    <w:rsid w:val="001A5E2D"/>
    <w:rsid w:val="001A5F61"/>
    <w:rsid w:val="001A5FB9"/>
    <w:rsid w:val="001A600B"/>
    <w:rsid w:val="001A640F"/>
    <w:rsid w:val="001A6546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20E4"/>
    <w:rsid w:val="001B25ED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D79"/>
    <w:rsid w:val="001B4E03"/>
    <w:rsid w:val="001B58AD"/>
    <w:rsid w:val="001B598E"/>
    <w:rsid w:val="001B5E7D"/>
    <w:rsid w:val="001B63A4"/>
    <w:rsid w:val="001B6B8F"/>
    <w:rsid w:val="001B6DBB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C3B"/>
    <w:rsid w:val="001C6C7F"/>
    <w:rsid w:val="001C7566"/>
    <w:rsid w:val="001C7B1D"/>
    <w:rsid w:val="001D020D"/>
    <w:rsid w:val="001D02CD"/>
    <w:rsid w:val="001D04E3"/>
    <w:rsid w:val="001D0B0A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38B"/>
    <w:rsid w:val="001D5B0E"/>
    <w:rsid w:val="001D5DD4"/>
    <w:rsid w:val="001D5F0C"/>
    <w:rsid w:val="001D6854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D05"/>
    <w:rsid w:val="001E5F57"/>
    <w:rsid w:val="001E62C2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1CA4"/>
    <w:rsid w:val="001F207A"/>
    <w:rsid w:val="001F23BA"/>
    <w:rsid w:val="001F307F"/>
    <w:rsid w:val="001F3312"/>
    <w:rsid w:val="001F399B"/>
    <w:rsid w:val="001F3D6E"/>
    <w:rsid w:val="001F3E1E"/>
    <w:rsid w:val="001F4496"/>
    <w:rsid w:val="001F4C1A"/>
    <w:rsid w:val="001F4EC5"/>
    <w:rsid w:val="001F4FAE"/>
    <w:rsid w:val="001F62CE"/>
    <w:rsid w:val="001F62F5"/>
    <w:rsid w:val="001F68E4"/>
    <w:rsid w:val="001F76C5"/>
    <w:rsid w:val="001F7933"/>
    <w:rsid w:val="001F7EFB"/>
    <w:rsid w:val="00200190"/>
    <w:rsid w:val="00200252"/>
    <w:rsid w:val="0020146C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63B7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B28"/>
    <w:rsid w:val="0022228F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C5D"/>
    <w:rsid w:val="00224C9B"/>
    <w:rsid w:val="00224D62"/>
    <w:rsid w:val="00225137"/>
    <w:rsid w:val="0022554E"/>
    <w:rsid w:val="00226580"/>
    <w:rsid w:val="002266F3"/>
    <w:rsid w:val="002269FC"/>
    <w:rsid w:val="00226A18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FD6"/>
    <w:rsid w:val="00242156"/>
    <w:rsid w:val="0024259F"/>
    <w:rsid w:val="0024289B"/>
    <w:rsid w:val="002429FB"/>
    <w:rsid w:val="00242FAA"/>
    <w:rsid w:val="00243077"/>
    <w:rsid w:val="002439C3"/>
    <w:rsid w:val="00243CE2"/>
    <w:rsid w:val="00244DFE"/>
    <w:rsid w:val="00244F97"/>
    <w:rsid w:val="00244FFD"/>
    <w:rsid w:val="0024540A"/>
    <w:rsid w:val="0024563D"/>
    <w:rsid w:val="00245689"/>
    <w:rsid w:val="00245A75"/>
    <w:rsid w:val="00245DD3"/>
    <w:rsid w:val="00245E36"/>
    <w:rsid w:val="00246311"/>
    <w:rsid w:val="002463D2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7FD"/>
    <w:rsid w:val="002528AD"/>
    <w:rsid w:val="00252AB3"/>
    <w:rsid w:val="00252BB2"/>
    <w:rsid w:val="00252F7F"/>
    <w:rsid w:val="002534F7"/>
    <w:rsid w:val="00253701"/>
    <w:rsid w:val="00253ADE"/>
    <w:rsid w:val="00253E7A"/>
    <w:rsid w:val="002544EB"/>
    <w:rsid w:val="002547EC"/>
    <w:rsid w:val="0025511B"/>
    <w:rsid w:val="002558B8"/>
    <w:rsid w:val="00256095"/>
    <w:rsid w:val="002560EA"/>
    <w:rsid w:val="00256680"/>
    <w:rsid w:val="00256BD2"/>
    <w:rsid w:val="002575CC"/>
    <w:rsid w:val="0025792A"/>
    <w:rsid w:val="00257DD3"/>
    <w:rsid w:val="00257FE6"/>
    <w:rsid w:val="00260253"/>
    <w:rsid w:val="002609AB"/>
    <w:rsid w:val="00260A4E"/>
    <w:rsid w:val="0026153D"/>
    <w:rsid w:val="002619A0"/>
    <w:rsid w:val="002619F8"/>
    <w:rsid w:val="00261A28"/>
    <w:rsid w:val="0026230B"/>
    <w:rsid w:val="0026242E"/>
    <w:rsid w:val="00262713"/>
    <w:rsid w:val="0026299C"/>
    <w:rsid w:val="00263326"/>
    <w:rsid w:val="0026351C"/>
    <w:rsid w:val="00263608"/>
    <w:rsid w:val="00263611"/>
    <w:rsid w:val="00263BC8"/>
    <w:rsid w:val="00264D3D"/>
    <w:rsid w:val="002653FE"/>
    <w:rsid w:val="0026570E"/>
    <w:rsid w:val="00265D0E"/>
    <w:rsid w:val="00265E8C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0C26"/>
    <w:rsid w:val="00271522"/>
    <w:rsid w:val="00271C9D"/>
    <w:rsid w:val="00271D23"/>
    <w:rsid w:val="002723E7"/>
    <w:rsid w:val="002724A9"/>
    <w:rsid w:val="002729FD"/>
    <w:rsid w:val="00272A07"/>
    <w:rsid w:val="00272CAB"/>
    <w:rsid w:val="00272CD3"/>
    <w:rsid w:val="00272DC4"/>
    <w:rsid w:val="00272E30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B55"/>
    <w:rsid w:val="00280014"/>
    <w:rsid w:val="002800BC"/>
    <w:rsid w:val="0028071A"/>
    <w:rsid w:val="00280D2F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B40"/>
    <w:rsid w:val="00283B78"/>
    <w:rsid w:val="0028418B"/>
    <w:rsid w:val="00284460"/>
    <w:rsid w:val="002848FD"/>
    <w:rsid w:val="00284976"/>
    <w:rsid w:val="00284EC2"/>
    <w:rsid w:val="002858A7"/>
    <w:rsid w:val="00285B25"/>
    <w:rsid w:val="00285ED3"/>
    <w:rsid w:val="002861BE"/>
    <w:rsid w:val="00286301"/>
    <w:rsid w:val="00286351"/>
    <w:rsid w:val="00286A8C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8B3"/>
    <w:rsid w:val="002919D1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BC0"/>
    <w:rsid w:val="002D5C7F"/>
    <w:rsid w:val="002D5E78"/>
    <w:rsid w:val="002D6061"/>
    <w:rsid w:val="002D6463"/>
    <w:rsid w:val="002D66BF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768"/>
    <w:rsid w:val="002E6DD5"/>
    <w:rsid w:val="002E6E7D"/>
    <w:rsid w:val="002E6EDF"/>
    <w:rsid w:val="002E770B"/>
    <w:rsid w:val="002E7CFA"/>
    <w:rsid w:val="002E7E03"/>
    <w:rsid w:val="002E7F8F"/>
    <w:rsid w:val="002E7FC6"/>
    <w:rsid w:val="002F05F0"/>
    <w:rsid w:val="002F09E5"/>
    <w:rsid w:val="002F0F11"/>
    <w:rsid w:val="002F1131"/>
    <w:rsid w:val="002F12B4"/>
    <w:rsid w:val="002F1657"/>
    <w:rsid w:val="002F2FCE"/>
    <w:rsid w:val="002F3059"/>
    <w:rsid w:val="002F3ACA"/>
    <w:rsid w:val="002F3BC4"/>
    <w:rsid w:val="002F4711"/>
    <w:rsid w:val="002F48C9"/>
    <w:rsid w:val="002F67B8"/>
    <w:rsid w:val="002F6C65"/>
    <w:rsid w:val="002F7040"/>
    <w:rsid w:val="002F76D9"/>
    <w:rsid w:val="002F7CB9"/>
    <w:rsid w:val="002F7CC7"/>
    <w:rsid w:val="003003DA"/>
    <w:rsid w:val="00300963"/>
    <w:rsid w:val="00300A15"/>
    <w:rsid w:val="00300A76"/>
    <w:rsid w:val="00300CB2"/>
    <w:rsid w:val="00300E3F"/>
    <w:rsid w:val="003012F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5E9E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08D8"/>
    <w:rsid w:val="00311BB8"/>
    <w:rsid w:val="00311C77"/>
    <w:rsid w:val="00311EBD"/>
    <w:rsid w:val="00312CEA"/>
    <w:rsid w:val="00313077"/>
    <w:rsid w:val="003133C3"/>
    <w:rsid w:val="00314169"/>
    <w:rsid w:val="003143AE"/>
    <w:rsid w:val="00314503"/>
    <w:rsid w:val="003148A6"/>
    <w:rsid w:val="00315188"/>
    <w:rsid w:val="00315B92"/>
    <w:rsid w:val="00315DE9"/>
    <w:rsid w:val="00315F75"/>
    <w:rsid w:val="0031624E"/>
    <w:rsid w:val="003165D4"/>
    <w:rsid w:val="003166E5"/>
    <w:rsid w:val="00316990"/>
    <w:rsid w:val="00317040"/>
    <w:rsid w:val="003171DC"/>
    <w:rsid w:val="00317402"/>
    <w:rsid w:val="0032008E"/>
    <w:rsid w:val="00320199"/>
    <w:rsid w:val="00320CE7"/>
    <w:rsid w:val="003210A1"/>
    <w:rsid w:val="00321360"/>
    <w:rsid w:val="00321DBD"/>
    <w:rsid w:val="00321E9B"/>
    <w:rsid w:val="00321F38"/>
    <w:rsid w:val="00322128"/>
    <w:rsid w:val="00322197"/>
    <w:rsid w:val="003229C3"/>
    <w:rsid w:val="00322DBA"/>
    <w:rsid w:val="0032353B"/>
    <w:rsid w:val="00323C56"/>
    <w:rsid w:val="00325B3E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904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07A"/>
    <w:rsid w:val="00341322"/>
    <w:rsid w:val="003415EB"/>
    <w:rsid w:val="0034211D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21F"/>
    <w:rsid w:val="0034785B"/>
    <w:rsid w:val="00350E7C"/>
    <w:rsid w:val="00351562"/>
    <w:rsid w:val="003519F8"/>
    <w:rsid w:val="00351FA2"/>
    <w:rsid w:val="0035216E"/>
    <w:rsid w:val="003523EF"/>
    <w:rsid w:val="0035272A"/>
    <w:rsid w:val="00352EB4"/>
    <w:rsid w:val="00352F6C"/>
    <w:rsid w:val="0035307E"/>
    <w:rsid w:val="00353C5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D5E"/>
    <w:rsid w:val="00356F59"/>
    <w:rsid w:val="003570C0"/>
    <w:rsid w:val="0035761F"/>
    <w:rsid w:val="00357737"/>
    <w:rsid w:val="00357AD9"/>
    <w:rsid w:val="00357E9F"/>
    <w:rsid w:val="0036015A"/>
    <w:rsid w:val="003606AD"/>
    <w:rsid w:val="00360A03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3115"/>
    <w:rsid w:val="00363502"/>
    <w:rsid w:val="003636CA"/>
    <w:rsid w:val="00363905"/>
    <w:rsid w:val="00363A2D"/>
    <w:rsid w:val="00363E5A"/>
    <w:rsid w:val="003640AD"/>
    <w:rsid w:val="0036423E"/>
    <w:rsid w:val="00364F1F"/>
    <w:rsid w:val="00364FBB"/>
    <w:rsid w:val="0036557F"/>
    <w:rsid w:val="00365614"/>
    <w:rsid w:val="0036622C"/>
    <w:rsid w:val="00366820"/>
    <w:rsid w:val="00366B9F"/>
    <w:rsid w:val="00366E77"/>
    <w:rsid w:val="00366F6F"/>
    <w:rsid w:val="00367356"/>
    <w:rsid w:val="00367414"/>
    <w:rsid w:val="00367CE2"/>
    <w:rsid w:val="00367F17"/>
    <w:rsid w:val="003708CF"/>
    <w:rsid w:val="00370A8E"/>
    <w:rsid w:val="00370D96"/>
    <w:rsid w:val="003720E9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5DB"/>
    <w:rsid w:val="00375CC2"/>
    <w:rsid w:val="00376079"/>
    <w:rsid w:val="003762FA"/>
    <w:rsid w:val="003769DD"/>
    <w:rsid w:val="00376F18"/>
    <w:rsid w:val="0037733F"/>
    <w:rsid w:val="003774CB"/>
    <w:rsid w:val="003802D6"/>
    <w:rsid w:val="00380678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158"/>
    <w:rsid w:val="003A05DB"/>
    <w:rsid w:val="003A05DF"/>
    <w:rsid w:val="003A0880"/>
    <w:rsid w:val="003A156A"/>
    <w:rsid w:val="003A1777"/>
    <w:rsid w:val="003A1833"/>
    <w:rsid w:val="003A201A"/>
    <w:rsid w:val="003A2AA2"/>
    <w:rsid w:val="003A31A7"/>
    <w:rsid w:val="003A3BC7"/>
    <w:rsid w:val="003A446D"/>
    <w:rsid w:val="003A4505"/>
    <w:rsid w:val="003A45DA"/>
    <w:rsid w:val="003A489B"/>
    <w:rsid w:val="003A5495"/>
    <w:rsid w:val="003A5E4D"/>
    <w:rsid w:val="003A6085"/>
    <w:rsid w:val="003A6088"/>
    <w:rsid w:val="003A69A3"/>
    <w:rsid w:val="003A6A2B"/>
    <w:rsid w:val="003A6ABF"/>
    <w:rsid w:val="003A6EC2"/>
    <w:rsid w:val="003A7510"/>
    <w:rsid w:val="003A7ADD"/>
    <w:rsid w:val="003B08EE"/>
    <w:rsid w:val="003B0DAA"/>
    <w:rsid w:val="003B0DEF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1C7"/>
    <w:rsid w:val="003C1391"/>
    <w:rsid w:val="003C1A84"/>
    <w:rsid w:val="003C22EC"/>
    <w:rsid w:val="003C24C1"/>
    <w:rsid w:val="003C2645"/>
    <w:rsid w:val="003C2907"/>
    <w:rsid w:val="003C2A9B"/>
    <w:rsid w:val="003C2C6F"/>
    <w:rsid w:val="003C2D46"/>
    <w:rsid w:val="003C333F"/>
    <w:rsid w:val="003C34C5"/>
    <w:rsid w:val="003C3629"/>
    <w:rsid w:val="003C4103"/>
    <w:rsid w:val="003C43C8"/>
    <w:rsid w:val="003C444A"/>
    <w:rsid w:val="003C5399"/>
    <w:rsid w:val="003C53CE"/>
    <w:rsid w:val="003C61AF"/>
    <w:rsid w:val="003C654B"/>
    <w:rsid w:val="003C68C7"/>
    <w:rsid w:val="003C6C01"/>
    <w:rsid w:val="003C6CD6"/>
    <w:rsid w:val="003C6D47"/>
    <w:rsid w:val="003C6F36"/>
    <w:rsid w:val="003D0455"/>
    <w:rsid w:val="003D065C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481"/>
    <w:rsid w:val="003D65FA"/>
    <w:rsid w:val="003D6977"/>
    <w:rsid w:val="003D73CF"/>
    <w:rsid w:val="003D74A1"/>
    <w:rsid w:val="003D7957"/>
    <w:rsid w:val="003E0046"/>
    <w:rsid w:val="003E09FB"/>
    <w:rsid w:val="003E0A5F"/>
    <w:rsid w:val="003E11A2"/>
    <w:rsid w:val="003E135F"/>
    <w:rsid w:val="003E155B"/>
    <w:rsid w:val="003E1D24"/>
    <w:rsid w:val="003E2191"/>
    <w:rsid w:val="003E21F0"/>
    <w:rsid w:val="003E28A7"/>
    <w:rsid w:val="003E2D68"/>
    <w:rsid w:val="003E317D"/>
    <w:rsid w:val="003E32BB"/>
    <w:rsid w:val="003E362F"/>
    <w:rsid w:val="003E3B49"/>
    <w:rsid w:val="003E3C49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E1"/>
    <w:rsid w:val="003F263E"/>
    <w:rsid w:val="003F2A02"/>
    <w:rsid w:val="003F2D4E"/>
    <w:rsid w:val="003F2EAF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B02"/>
    <w:rsid w:val="003F6EB0"/>
    <w:rsid w:val="003F702B"/>
    <w:rsid w:val="003F708E"/>
    <w:rsid w:val="003F70C5"/>
    <w:rsid w:val="003F728D"/>
    <w:rsid w:val="003F74FA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600"/>
    <w:rsid w:val="004116CC"/>
    <w:rsid w:val="00411C1C"/>
    <w:rsid w:val="00411D40"/>
    <w:rsid w:val="0041223D"/>
    <w:rsid w:val="004125EE"/>
    <w:rsid w:val="00412652"/>
    <w:rsid w:val="00412734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8F6"/>
    <w:rsid w:val="00415032"/>
    <w:rsid w:val="0041513A"/>
    <w:rsid w:val="00415396"/>
    <w:rsid w:val="00415438"/>
    <w:rsid w:val="00415877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71F4"/>
    <w:rsid w:val="004272EE"/>
    <w:rsid w:val="0042776C"/>
    <w:rsid w:val="004277AA"/>
    <w:rsid w:val="00427896"/>
    <w:rsid w:val="0042789A"/>
    <w:rsid w:val="00427998"/>
    <w:rsid w:val="00427EB8"/>
    <w:rsid w:val="0043128B"/>
    <w:rsid w:val="0043135D"/>
    <w:rsid w:val="004315D1"/>
    <w:rsid w:val="00431732"/>
    <w:rsid w:val="00431798"/>
    <w:rsid w:val="004317BF"/>
    <w:rsid w:val="00431C6F"/>
    <w:rsid w:val="004320DA"/>
    <w:rsid w:val="00432468"/>
    <w:rsid w:val="00432B39"/>
    <w:rsid w:val="00433296"/>
    <w:rsid w:val="00433596"/>
    <w:rsid w:val="00433782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94F"/>
    <w:rsid w:val="00440D91"/>
    <w:rsid w:val="00440E5A"/>
    <w:rsid w:val="00440ECA"/>
    <w:rsid w:val="00440F9D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DF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FB1"/>
    <w:rsid w:val="00445919"/>
    <w:rsid w:val="00445D8A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8ED"/>
    <w:rsid w:val="00457242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927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B57"/>
    <w:rsid w:val="00467E42"/>
    <w:rsid w:val="00470114"/>
    <w:rsid w:val="0047032B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409"/>
    <w:rsid w:val="00486E54"/>
    <w:rsid w:val="00486F0D"/>
    <w:rsid w:val="00486FED"/>
    <w:rsid w:val="00487579"/>
    <w:rsid w:val="0048799E"/>
    <w:rsid w:val="00487D74"/>
    <w:rsid w:val="0049007C"/>
    <w:rsid w:val="00490721"/>
    <w:rsid w:val="00491A03"/>
    <w:rsid w:val="00491D68"/>
    <w:rsid w:val="004921D6"/>
    <w:rsid w:val="0049291B"/>
    <w:rsid w:val="00492AC8"/>
    <w:rsid w:val="00492C04"/>
    <w:rsid w:val="00492C50"/>
    <w:rsid w:val="00492D53"/>
    <w:rsid w:val="00494820"/>
    <w:rsid w:val="004959C3"/>
    <w:rsid w:val="00495EAF"/>
    <w:rsid w:val="00495EC8"/>
    <w:rsid w:val="0049658E"/>
    <w:rsid w:val="00496743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536F"/>
    <w:rsid w:val="004A537F"/>
    <w:rsid w:val="004A573D"/>
    <w:rsid w:val="004A5982"/>
    <w:rsid w:val="004A6574"/>
    <w:rsid w:val="004A6696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73"/>
    <w:rsid w:val="004B3BEA"/>
    <w:rsid w:val="004B3C78"/>
    <w:rsid w:val="004B3DFD"/>
    <w:rsid w:val="004B443E"/>
    <w:rsid w:val="004B4C5C"/>
    <w:rsid w:val="004B4D92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41D8"/>
    <w:rsid w:val="004C471C"/>
    <w:rsid w:val="004C57F5"/>
    <w:rsid w:val="004C5868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4C3"/>
    <w:rsid w:val="004D463F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934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C5C"/>
    <w:rsid w:val="00500F58"/>
    <w:rsid w:val="005012FD"/>
    <w:rsid w:val="00501B1F"/>
    <w:rsid w:val="00501D63"/>
    <w:rsid w:val="00502B37"/>
    <w:rsid w:val="00503096"/>
    <w:rsid w:val="00503B33"/>
    <w:rsid w:val="00503C8F"/>
    <w:rsid w:val="00503EC8"/>
    <w:rsid w:val="005043FB"/>
    <w:rsid w:val="0050467F"/>
    <w:rsid w:val="00504834"/>
    <w:rsid w:val="00504F10"/>
    <w:rsid w:val="005050E2"/>
    <w:rsid w:val="00505828"/>
    <w:rsid w:val="005058FA"/>
    <w:rsid w:val="005059C6"/>
    <w:rsid w:val="00505B28"/>
    <w:rsid w:val="00505B85"/>
    <w:rsid w:val="005064E3"/>
    <w:rsid w:val="005067F3"/>
    <w:rsid w:val="0050693A"/>
    <w:rsid w:val="00507062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0F00"/>
    <w:rsid w:val="00511078"/>
    <w:rsid w:val="00511098"/>
    <w:rsid w:val="00511610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AE"/>
    <w:rsid w:val="005139FD"/>
    <w:rsid w:val="00513B6A"/>
    <w:rsid w:val="00513FED"/>
    <w:rsid w:val="005140E1"/>
    <w:rsid w:val="00514A40"/>
    <w:rsid w:val="00514C76"/>
    <w:rsid w:val="00514F81"/>
    <w:rsid w:val="00515D2D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7FF"/>
    <w:rsid w:val="00525D7C"/>
    <w:rsid w:val="00525DF5"/>
    <w:rsid w:val="00525F30"/>
    <w:rsid w:val="00525F72"/>
    <w:rsid w:val="005260BD"/>
    <w:rsid w:val="00526427"/>
    <w:rsid w:val="0052662C"/>
    <w:rsid w:val="00526B8E"/>
    <w:rsid w:val="00526DC6"/>
    <w:rsid w:val="00526DDD"/>
    <w:rsid w:val="00527019"/>
    <w:rsid w:val="00527FD7"/>
    <w:rsid w:val="00530065"/>
    <w:rsid w:val="005302C5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5F5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88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E61"/>
    <w:rsid w:val="00546FD0"/>
    <w:rsid w:val="00547260"/>
    <w:rsid w:val="00547C06"/>
    <w:rsid w:val="00547C83"/>
    <w:rsid w:val="0055047D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ECE"/>
    <w:rsid w:val="0055309A"/>
    <w:rsid w:val="0055315A"/>
    <w:rsid w:val="00553255"/>
    <w:rsid w:val="0055340D"/>
    <w:rsid w:val="005538D6"/>
    <w:rsid w:val="00553A4F"/>
    <w:rsid w:val="00554580"/>
    <w:rsid w:val="00554673"/>
    <w:rsid w:val="00554B7B"/>
    <w:rsid w:val="00555549"/>
    <w:rsid w:val="00555676"/>
    <w:rsid w:val="005556FC"/>
    <w:rsid w:val="005559E8"/>
    <w:rsid w:val="005563B6"/>
    <w:rsid w:val="00556709"/>
    <w:rsid w:val="00556A3A"/>
    <w:rsid w:val="00556B89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39D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2F29"/>
    <w:rsid w:val="00572F72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66F"/>
    <w:rsid w:val="005836BB"/>
    <w:rsid w:val="0058399C"/>
    <w:rsid w:val="00583A15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0E4"/>
    <w:rsid w:val="005A148E"/>
    <w:rsid w:val="005A1627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D15"/>
    <w:rsid w:val="005A50CB"/>
    <w:rsid w:val="005A5AE6"/>
    <w:rsid w:val="005A5E62"/>
    <w:rsid w:val="005A64BF"/>
    <w:rsid w:val="005A651B"/>
    <w:rsid w:val="005A702A"/>
    <w:rsid w:val="005A7A55"/>
    <w:rsid w:val="005B0168"/>
    <w:rsid w:val="005B0D23"/>
    <w:rsid w:val="005B1190"/>
    <w:rsid w:val="005B1246"/>
    <w:rsid w:val="005B182C"/>
    <w:rsid w:val="005B1D12"/>
    <w:rsid w:val="005B2102"/>
    <w:rsid w:val="005B245B"/>
    <w:rsid w:val="005B25F2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A6E"/>
    <w:rsid w:val="005B5BAB"/>
    <w:rsid w:val="005B5E63"/>
    <w:rsid w:val="005B5F05"/>
    <w:rsid w:val="005B5F21"/>
    <w:rsid w:val="005B69AC"/>
    <w:rsid w:val="005B6A12"/>
    <w:rsid w:val="005B6C88"/>
    <w:rsid w:val="005B7353"/>
    <w:rsid w:val="005B75B2"/>
    <w:rsid w:val="005B7620"/>
    <w:rsid w:val="005B77B3"/>
    <w:rsid w:val="005B7B67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F39"/>
    <w:rsid w:val="005C2F8D"/>
    <w:rsid w:val="005C31FD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C7"/>
    <w:rsid w:val="005D0C8C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34E"/>
    <w:rsid w:val="005D498F"/>
    <w:rsid w:val="005D4A68"/>
    <w:rsid w:val="005D4C04"/>
    <w:rsid w:val="005D5125"/>
    <w:rsid w:val="005D52D1"/>
    <w:rsid w:val="005D5E17"/>
    <w:rsid w:val="005D6101"/>
    <w:rsid w:val="005D6155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7D9"/>
    <w:rsid w:val="005E3CB5"/>
    <w:rsid w:val="005E40F7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049"/>
    <w:rsid w:val="005F4976"/>
    <w:rsid w:val="005F5254"/>
    <w:rsid w:val="005F54AB"/>
    <w:rsid w:val="005F580D"/>
    <w:rsid w:val="005F5B3A"/>
    <w:rsid w:val="005F5C5C"/>
    <w:rsid w:val="005F5F48"/>
    <w:rsid w:val="005F6573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2198"/>
    <w:rsid w:val="00612357"/>
    <w:rsid w:val="00612B35"/>
    <w:rsid w:val="00612C7F"/>
    <w:rsid w:val="0061314A"/>
    <w:rsid w:val="006135EB"/>
    <w:rsid w:val="0061391B"/>
    <w:rsid w:val="00613B4F"/>
    <w:rsid w:val="00613C48"/>
    <w:rsid w:val="00613FB4"/>
    <w:rsid w:val="00614C07"/>
    <w:rsid w:val="00614C78"/>
    <w:rsid w:val="00614DF3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EBD"/>
    <w:rsid w:val="006324A1"/>
    <w:rsid w:val="006336B8"/>
    <w:rsid w:val="00633756"/>
    <w:rsid w:val="006337FA"/>
    <w:rsid w:val="00633928"/>
    <w:rsid w:val="006342B5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DAA"/>
    <w:rsid w:val="00641E44"/>
    <w:rsid w:val="006426D2"/>
    <w:rsid w:val="006427E1"/>
    <w:rsid w:val="00642877"/>
    <w:rsid w:val="006429D5"/>
    <w:rsid w:val="00642CDB"/>
    <w:rsid w:val="006435E4"/>
    <w:rsid w:val="006436F7"/>
    <w:rsid w:val="006439A8"/>
    <w:rsid w:val="00643A17"/>
    <w:rsid w:val="00643AB5"/>
    <w:rsid w:val="00643B40"/>
    <w:rsid w:val="00643B4B"/>
    <w:rsid w:val="00643F3E"/>
    <w:rsid w:val="00644205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128D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21E2"/>
    <w:rsid w:val="0066269E"/>
    <w:rsid w:val="006627D2"/>
    <w:rsid w:val="0066290A"/>
    <w:rsid w:val="00662934"/>
    <w:rsid w:val="00662EFB"/>
    <w:rsid w:val="00663449"/>
    <w:rsid w:val="00663539"/>
    <w:rsid w:val="0066359C"/>
    <w:rsid w:val="00663A02"/>
    <w:rsid w:val="00663D8E"/>
    <w:rsid w:val="006648C4"/>
    <w:rsid w:val="00664A85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EF"/>
    <w:rsid w:val="00667FAE"/>
    <w:rsid w:val="00670385"/>
    <w:rsid w:val="006704AD"/>
    <w:rsid w:val="006705AF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CB1"/>
    <w:rsid w:val="00673F1D"/>
    <w:rsid w:val="0067418D"/>
    <w:rsid w:val="00674266"/>
    <w:rsid w:val="006742BD"/>
    <w:rsid w:val="00674C81"/>
    <w:rsid w:val="00675B68"/>
    <w:rsid w:val="00675EB7"/>
    <w:rsid w:val="00676154"/>
    <w:rsid w:val="00676922"/>
    <w:rsid w:val="006772EF"/>
    <w:rsid w:val="006775F9"/>
    <w:rsid w:val="006776DA"/>
    <w:rsid w:val="006777AE"/>
    <w:rsid w:val="00677927"/>
    <w:rsid w:val="00677F2E"/>
    <w:rsid w:val="00677F76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1E3D"/>
    <w:rsid w:val="0068253E"/>
    <w:rsid w:val="0068283E"/>
    <w:rsid w:val="00682B63"/>
    <w:rsid w:val="00682E51"/>
    <w:rsid w:val="00682EF6"/>
    <w:rsid w:val="0068360B"/>
    <w:rsid w:val="00684369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A06"/>
    <w:rsid w:val="00687F18"/>
    <w:rsid w:val="00690169"/>
    <w:rsid w:val="00690CD2"/>
    <w:rsid w:val="00690DF6"/>
    <w:rsid w:val="00691573"/>
    <w:rsid w:val="006917B8"/>
    <w:rsid w:val="00691E39"/>
    <w:rsid w:val="00691E3C"/>
    <w:rsid w:val="0069212D"/>
    <w:rsid w:val="00692417"/>
    <w:rsid w:val="006925E2"/>
    <w:rsid w:val="006928AB"/>
    <w:rsid w:val="00692B05"/>
    <w:rsid w:val="00692F39"/>
    <w:rsid w:val="00693426"/>
    <w:rsid w:val="006938D1"/>
    <w:rsid w:val="00693C5F"/>
    <w:rsid w:val="00693F54"/>
    <w:rsid w:val="00694326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6863"/>
    <w:rsid w:val="006A6B4B"/>
    <w:rsid w:val="006A6F26"/>
    <w:rsid w:val="006A6F7F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1432"/>
    <w:rsid w:val="006B23D0"/>
    <w:rsid w:val="006B4AB3"/>
    <w:rsid w:val="006B5366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6D5"/>
    <w:rsid w:val="006C1740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62C"/>
    <w:rsid w:val="006C66D8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3F0C"/>
    <w:rsid w:val="006D4C22"/>
    <w:rsid w:val="006D57C3"/>
    <w:rsid w:val="006D5B49"/>
    <w:rsid w:val="006D5B5E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8FC"/>
    <w:rsid w:val="006E0A23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D0A"/>
    <w:rsid w:val="006E5E8D"/>
    <w:rsid w:val="006E5FE8"/>
    <w:rsid w:val="006E634A"/>
    <w:rsid w:val="006E6A24"/>
    <w:rsid w:val="006E6ABE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0BD"/>
    <w:rsid w:val="006F222D"/>
    <w:rsid w:val="006F273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1D4"/>
    <w:rsid w:val="006F7522"/>
    <w:rsid w:val="006F767A"/>
    <w:rsid w:val="006F7C84"/>
    <w:rsid w:val="006F7CF5"/>
    <w:rsid w:val="007002BF"/>
    <w:rsid w:val="007003C3"/>
    <w:rsid w:val="00700F1E"/>
    <w:rsid w:val="007012AC"/>
    <w:rsid w:val="00701D13"/>
    <w:rsid w:val="00701E4A"/>
    <w:rsid w:val="007021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9CA"/>
    <w:rsid w:val="007129D3"/>
    <w:rsid w:val="007130ED"/>
    <w:rsid w:val="00713AB1"/>
    <w:rsid w:val="00713B32"/>
    <w:rsid w:val="00714719"/>
    <w:rsid w:val="00714917"/>
    <w:rsid w:val="0071508D"/>
    <w:rsid w:val="0071549C"/>
    <w:rsid w:val="00716557"/>
    <w:rsid w:val="00716AB5"/>
    <w:rsid w:val="00716DBE"/>
    <w:rsid w:val="00717108"/>
    <w:rsid w:val="00717271"/>
    <w:rsid w:val="007174C4"/>
    <w:rsid w:val="00717523"/>
    <w:rsid w:val="00717871"/>
    <w:rsid w:val="00717966"/>
    <w:rsid w:val="00717A78"/>
    <w:rsid w:val="00717EB6"/>
    <w:rsid w:val="00717F6F"/>
    <w:rsid w:val="00721015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46B0"/>
    <w:rsid w:val="007249DB"/>
    <w:rsid w:val="00724BD7"/>
    <w:rsid w:val="00724CE7"/>
    <w:rsid w:val="0072542E"/>
    <w:rsid w:val="007259EA"/>
    <w:rsid w:val="00725A24"/>
    <w:rsid w:val="0072603C"/>
    <w:rsid w:val="00726405"/>
    <w:rsid w:val="00726561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750"/>
    <w:rsid w:val="00734817"/>
    <w:rsid w:val="00734C89"/>
    <w:rsid w:val="0073501C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F47"/>
    <w:rsid w:val="007430D2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7B"/>
    <w:rsid w:val="00755235"/>
    <w:rsid w:val="00755553"/>
    <w:rsid w:val="00756459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0E65"/>
    <w:rsid w:val="007615EA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055"/>
    <w:rsid w:val="00766B55"/>
    <w:rsid w:val="007679C3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3BB"/>
    <w:rsid w:val="00782821"/>
    <w:rsid w:val="00782B80"/>
    <w:rsid w:val="00782B90"/>
    <w:rsid w:val="00782DB6"/>
    <w:rsid w:val="00782F4E"/>
    <w:rsid w:val="00784613"/>
    <w:rsid w:val="0078471B"/>
    <w:rsid w:val="00784F14"/>
    <w:rsid w:val="00785097"/>
    <w:rsid w:val="0078536D"/>
    <w:rsid w:val="00785558"/>
    <w:rsid w:val="00785A9E"/>
    <w:rsid w:val="00785EDB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A62"/>
    <w:rsid w:val="00790BEF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D0D"/>
    <w:rsid w:val="00793E6F"/>
    <w:rsid w:val="007941B9"/>
    <w:rsid w:val="00794206"/>
    <w:rsid w:val="00794209"/>
    <w:rsid w:val="0079448D"/>
    <w:rsid w:val="007948CC"/>
    <w:rsid w:val="007948F2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563"/>
    <w:rsid w:val="00797678"/>
    <w:rsid w:val="00797CBA"/>
    <w:rsid w:val="00797E6C"/>
    <w:rsid w:val="007A0098"/>
    <w:rsid w:val="007A035D"/>
    <w:rsid w:val="007A0784"/>
    <w:rsid w:val="007A15CB"/>
    <w:rsid w:val="007A2188"/>
    <w:rsid w:val="007A2289"/>
    <w:rsid w:val="007A253A"/>
    <w:rsid w:val="007A2816"/>
    <w:rsid w:val="007A2FEE"/>
    <w:rsid w:val="007A34A0"/>
    <w:rsid w:val="007A3A48"/>
    <w:rsid w:val="007A3C6B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BC5"/>
    <w:rsid w:val="007B6DF5"/>
    <w:rsid w:val="007B72BE"/>
    <w:rsid w:val="007B77A1"/>
    <w:rsid w:val="007B77BB"/>
    <w:rsid w:val="007B7B78"/>
    <w:rsid w:val="007C03DE"/>
    <w:rsid w:val="007C0C68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CD4"/>
    <w:rsid w:val="007C4CE6"/>
    <w:rsid w:val="007C4D8C"/>
    <w:rsid w:val="007C57D3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D00DE"/>
    <w:rsid w:val="007D0B63"/>
    <w:rsid w:val="007D0CF8"/>
    <w:rsid w:val="007D1059"/>
    <w:rsid w:val="007D12EA"/>
    <w:rsid w:val="007D18AD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A77"/>
    <w:rsid w:val="007D4CA7"/>
    <w:rsid w:val="007D5088"/>
    <w:rsid w:val="007D53F5"/>
    <w:rsid w:val="007D5918"/>
    <w:rsid w:val="007D5A16"/>
    <w:rsid w:val="007D5B5C"/>
    <w:rsid w:val="007D5C93"/>
    <w:rsid w:val="007D6F2A"/>
    <w:rsid w:val="007D703E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5DE"/>
    <w:rsid w:val="007E472A"/>
    <w:rsid w:val="007E4B86"/>
    <w:rsid w:val="007E54BE"/>
    <w:rsid w:val="007E5B0D"/>
    <w:rsid w:val="007E5EB5"/>
    <w:rsid w:val="007E5F0F"/>
    <w:rsid w:val="007E626C"/>
    <w:rsid w:val="007E6726"/>
    <w:rsid w:val="007E75EF"/>
    <w:rsid w:val="007E7975"/>
    <w:rsid w:val="007E7ACE"/>
    <w:rsid w:val="007E7ADE"/>
    <w:rsid w:val="007F0312"/>
    <w:rsid w:val="007F0366"/>
    <w:rsid w:val="007F0E8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60C"/>
    <w:rsid w:val="007F67EB"/>
    <w:rsid w:val="007F680E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E9E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1799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A31"/>
    <w:rsid w:val="00824A79"/>
    <w:rsid w:val="008252CD"/>
    <w:rsid w:val="008256E8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2E"/>
    <w:rsid w:val="00827CEC"/>
    <w:rsid w:val="0083046C"/>
    <w:rsid w:val="00830490"/>
    <w:rsid w:val="0083051E"/>
    <w:rsid w:val="00831609"/>
    <w:rsid w:val="0083182E"/>
    <w:rsid w:val="00831F00"/>
    <w:rsid w:val="0083217D"/>
    <w:rsid w:val="0083258C"/>
    <w:rsid w:val="00832A9D"/>
    <w:rsid w:val="00832D6C"/>
    <w:rsid w:val="008339A0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164"/>
    <w:rsid w:val="00840703"/>
    <w:rsid w:val="0084084D"/>
    <w:rsid w:val="00840DA7"/>
    <w:rsid w:val="00841029"/>
    <w:rsid w:val="008412BC"/>
    <w:rsid w:val="00841AF8"/>
    <w:rsid w:val="00841CE1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A6F"/>
    <w:rsid w:val="00850B17"/>
    <w:rsid w:val="00850C3A"/>
    <w:rsid w:val="00850DF2"/>
    <w:rsid w:val="008511F3"/>
    <w:rsid w:val="00851869"/>
    <w:rsid w:val="00851950"/>
    <w:rsid w:val="00852831"/>
    <w:rsid w:val="008533A2"/>
    <w:rsid w:val="00853C50"/>
    <w:rsid w:val="00853C95"/>
    <w:rsid w:val="008542E9"/>
    <w:rsid w:val="008548C4"/>
    <w:rsid w:val="00854B66"/>
    <w:rsid w:val="00854C4E"/>
    <w:rsid w:val="00854E9D"/>
    <w:rsid w:val="00855103"/>
    <w:rsid w:val="00856195"/>
    <w:rsid w:val="00856631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1D18"/>
    <w:rsid w:val="0086289A"/>
    <w:rsid w:val="00862E75"/>
    <w:rsid w:val="0086339F"/>
    <w:rsid w:val="008637D4"/>
    <w:rsid w:val="00863922"/>
    <w:rsid w:val="00863946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212"/>
    <w:rsid w:val="008705BD"/>
    <w:rsid w:val="00870753"/>
    <w:rsid w:val="00870DAC"/>
    <w:rsid w:val="00870DF3"/>
    <w:rsid w:val="00871357"/>
    <w:rsid w:val="00871A55"/>
    <w:rsid w:val="00871C32"/>
    <w:rsid w:val="00871D67"/>
    <w:rsid w:val="00871D9A"/>
    <w:rsid w:val="00871DBC"/>
    <w:rsid w:val="0087211D"/>
    <w:rsid w:val="008721E5"/>
    <w:rsid w:val="0087274A"/>
    <w:rsid w:val="00873054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9A"/>
    <w:rsid w:val="008777CC"/>
    <w:rsid w:val="008779BD"/>
    <w:rsid w:val="008800AF"/>
    <w:rsid w:val="0088022A"/>
    <w:rsid w:val="008802E4"/>
    <w:rsid w:val="00880A11"/>
    <w:rsid w:val="00880C2B"/>
    <w:rsid w:val="00881544"/>
    <w:rsid w:val="00881588"/>
    <w:rsid w:val="00881987"/>
    <w:rsid w:val="00881AB8"/>
    <w:rsid w:val="00881CFB"/>
    <w:rsid w:val="008828E2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923"/>
    <w:rsid w:val="008861B3"/>
    <w:rsid w:val="00886380"/>
    <w:rsid w:val="00886634"/>
    <w:rsid w:val="00886B20"/>
    <w:rsid w:val="00886DDD"/>
    <w:rsid w:val="008877F8"/>
    <w:rsid w:val="00887EC5"/>
    <w:rsid w:val="008900C3"/>
    <w:rsid w:val="00890273"/>
    <w:rsid w:val="00890377"/>
    <w:rsid w:val="00890449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619B"/>
    <w:rsid w:val="008965F8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EF"/>
    <w:rsid w:val="008A69F8"/>
    <w:rsid w:val="008A6A28"/>
    <w:rsid w:val="008A6FC8"/>
    <w:rsid w:val="008A7311"/>
    <w:rsid w:val="008A7C7C"/>
    <w:rsid w:val="008B001E"/>
    <w:rsid w:val="008B0077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6DA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C27"/>
    <w:rsid w:val="008C0DA9"/>
    <w:rsid w:val="008C11AE"/>
    <w:rsid w:val="008C125A"/>
    <w:rsid w:val="008C138E"/>
    <w:rsid w:val="008C140C"/>
    <w:rsid w:val="008C169C"/>
    <w:rsid w:val="008C1DDF"/>
    <w:rsid w:val="008C2B3C"/>
    <w:rsid w:val="008C2E36"/>
    <w:rsid w:val="008C2F55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9E7"/>
    <w:rsid w:val="008C5F8B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1585"/>
    <w:rsid w:val="008E1668"/>
    <w:rsid w:val="008E210F"/>
    <w:rsid w:val="008E2497"/>
    <w:rsid w:val="008E2503"/>
    <w:rsid w:val="008E250A"/>
    <w:rsid w:val="008E25D0"/>
    <w:rsid w:val="008E27BE"/>
    <w:rsid w:val="008E28CB"/>
    <w:rsid w:val="008E2BAA"/>
    <w:rsid w:val="008E2E6E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EC0"/>
    <w:rsid w:val="008F0227"/>
    <w:rsid w:val="008F034B"/>
    <w:rsid w:val="008F0536"/>
    <w:rsid w:val="008F0657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897"/>
    <w:rsid w:val="00902BA2"/>
    <w:rsid w:val="00902F3B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55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BA4"/>
    <w:rsid w:val="00913E74"/>
    <w:rsid w:val="009143E7"/>
    <w:rsid w:val="00914BC3"/>
    <w:rsid w:val="00915631"/>
    <w:rsid w:val="00915DAA"/>
    <w:rsid w:val="00915DC8"/>
    <w:rsid w:val="00915ED5"/>
    <w:rsid w:val="009166A6"/>
    <w:rsid w:val="009168F9"/>
    <w:rsid w:val="0091699F"/>
    <w:rsid w:val="00916F0E"/>
    <w:rsid w:val="0091755E"/>
    <w:rsid w:val="0091767A"/>
    <w:rsid w:val="009201A3"/>
    <w:rsid w:val="00920388"/>
    <w:rsid w:val="009204EC"/>
    <w:rsid w:val="0092097F"/>
    <w:rsid w:val="00920C5F"/>
    <w:rsid w:val="00920F86"/>
    <w:rsid w:val="009214CB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C13"/>
    <w:rsid w:val="00925E9A"/>
    <w:rsid w:val="0092610F"/>
    <w:rsid w:val="0092613B"/>
    <w:rsid w:val="00926149"/>
    <w:rsid w:val="00926176"/>
    <w:rsid w:val="009265C4"/>
    <w:rsid w:val="0092680A"/>
    <w:rsid w:val="00926A31"/>
    <w:rsid w:val="00926B67"/>
    <w:rsid w:val="009271C3"/>
    <w:rsid w:val="00930D05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49B"/>
    <w:rsid w:val="009347C2"/>
    <w:rsid w:val="00935183"/>
    <w:rsid w:val="009359DC"/>
    <w:rsid w:val="00935B08"/>
    <w:rsid w:val="009368A8"/>
    <w:rsid w:val="00936C39"/>
    <w:rsid w:val="00936E33"/>
    <w:rsid w:val="00936F0B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3D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50DD"/>
    <w:rsid w:val="00945157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47ED3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3BAC"/>
    <w:rsid w:val="00954893"/>
    <w:rsid w:val="00954CFB"/>
    <w:rsid w:val="00955028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3DA6"/>
    <w:rsid w:val="009641F3"/>
    <w:rsid w:val="0096479E"/>
    <w:rsid w:val="00964991"/>
    <w:rsid w:val="00964A93"/>
    <w:rsid w:val="00964B69"/>
    <w:rsid w:val="009651C4"/>
    <w:rsid w:val="009651E7"/>
    <w:rsid w:val="00965218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9D9"/>
    <w:rsid w:val="009A0D12"/>
    <w:rsid w:val="009A0DEE"/>
    <w:rsid w:val="009A1181"/>
    <w:rsid w:val="009A160B"/>
    <w:rsid w:val="009A1900"/>
    <w:rsid w:val="009A1A11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CFD"/>
    <w:rsid w:val="009A6E72"/>
    <w:rsid w:val="009A7704"/>
    <w:rsid w:val="009B0030"/>
    <w:rsid w:val="009B03FE"/>
    <w:rsid w:val="009B04AC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5CC"/>
    <w:rsid w:val="009B3E19"/>
    <w:rsid w:val="009B3F6E"/>
    <w:rsid w:val="009B3FB2"/>
    <w:rsid w:val="009B41EA"/>
    <w:rsid w:val="009B4652"/>
    <w:rsid w:val="009B4E06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838"/>
    <w:rsid w:val="009C2CC3"/>
    <w:rsid w:val="009C30F1"/>
    <w:rsid w:val="009C3292"/>
    <w:rsid w:val="009C346E"/>
    <w:rsid w:val="009C3477"/>
    <w:rsid w:val="009C3511"/>
    <w:rsid w:val="009C38DA"/>
    <w:rsid w:val="009C3EAD"/>
    <w:rsid w:val="009C3F51"/>
    <w:rsid w:val="009C46A1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65F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5EB"/>
    <w:rsid w:val="009E27B3"/>
    <w:rsid w:val="009E2B91"/>
    <w:rsid w:val="009E2C1A"/>
    <w:rsid w:val="009E2C5E"/>
    <w:rsid w:val="009E2E90"/>
    <w:rsid w:val="009E3188"/>
    <w:rsid w:val="009E3BD7"/>
    <w:rsid w:val="009E3D9C"/>
    <w:rsid w:val="009E456C"/>
    <w:rsid w:val="009E4584"/>
    <w:rsid w:val="009E4697"/>
    <w:rsid w:val="009E4A4C"/>
    <w:rsid w:val="009E4B87"/>
    <w:rsid w:val="009E4C9A"/>
    <w:rsid w:val="009E5678"/>
    <w:rsid w:val="009E5717"/>
    <w:rsid w:val="009E5793"/>
    <w:rsid w:val="009E5D33"/>
    <w:rsid w:val="009E5F59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36D0"/>
    <w:rsid w:val="009F4333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DCC"/>
    <w:rsid w:val="00A005A7"/>
    <w:rsid w:val="00A007A3"/>
    <w:rsid w:val="00A00C9C"/>
    <w:rsid w:val="00A012D2"/>
    <w:rsid w:val="00A0135E"/>
    <w:rsid w:val="00A0160E"/>
    <w:rsid w:val="00A01A93"/>
    <w:rsid w:val="00A02398"/>
    <w:rsid w:val="00A02772"/>
    <w:rsid w:val="00A030D0"/>
    <w:rsid w:val="00A033A3"/>
    <w:rsid w:val="00A0390A"/>
    <w:rsid w:val="00A03D33"/>
    <w:rsid w:val="00A03F41"/>
    <w:rsid w:val="00A03F6A"/>
    <w:rsid w:val="00A03FEF"/>
    <w:rsid w:val="00A0444F"/>
    <w:rsid w:val="00A047E5"/>
    <w:rsid w:val="00A054BE"/>
    <w:rsid w:val="00A0556B"/>
    <w:rsid w:val="00A0564A"/>
    <w:rsid w:val="00A0577D"/>
    <w:rsid w:val="00A05C81"/>
    <w:rsid w:val="00A063F8"/>
    <w:rsid w:val="00A07585"/>
    <w:rsid w:val="00A07823"/>
    <w:rsid w:val="00A07E2D"/>
    <w:rsid w:val="00A10049"/>
    <w:rsid w:val="00A102F6"/>
    <w:rsid w:val="00A103E1"/>
    <w:rsid w:val="00A107D0"/>
    <w:rsid w:val="00A10CC0"/>
    <w:rsid w:val="00A11417"/>
    <w:rsid w:val="00A119DA"/>
    <w:rsid w:val="00A11DB5"/>
    <w:rsid w:val="00A11FB2"/>
    <w:rsid w:val="00A12544"/>
    <w:rsid w:val="00A12971"/>
    <w:rsid w:val="00A12B9C"/>
    <w:rsid w:val="00A12BEC"/>
    <w:rsid w:val="00A12D3D"/>
    <w:rsid w:val="00A139E9"/>
    <w:rsid w:val="00A13C7D"/>
    <w:rsid w:val="00A13DF1"/>
    <w:rsid w:val="00A13E50"/>
    <w:rsid w:val="00A14489"/>
    <w:rsid w:val="00A14DBE"/>
    <w:rsid w:val="00A1524D"/>
    <w:rsid w:val="00A1537F"/>
    <w:rsid w:val="00A15652"/>
    <w:rsid w:val="00A15B10"/>
    <w:rsid w:val="00A15BAE"/>
    <w:rsid w:val="00A16383"/>
    <w:rsid w:val="00A16A28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4A5"/>
    <w:rsid w:val="00A257F1"/>
    <w:rsid w:val="00A257FF"/>
    <w:rsid w:val="00A25873"/>
    <w:rsid w:val="00A25875"/>
    <w:rsid w:val="00A260C9"/>
    <w:rsid w:val="00A264C3"/>
    <w:rsid w:val="00A267B0"/>
    <w:rsid w:val="00A26B66"/>
    <w:rsid w:val="00A26BCB"/>
    <w:rsid w:val="00A2703D"/>
    <w:rsid w:val="00A27D6E"/>
    <w:rsid w:val="00A30242"/>
    <w:rsid w:val="00A304D5"/>
    <w:rsid w:val="00A30A40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726"/>
    <w:rsid w:val="00A348E1"/>
    <w:rsid w:val="00A351F3"/>
    <w:rsid w:val="00A35336"/>
    <w:rsid w:val="00A35A11"/>
    <w:rsid w:val="00A35FE2"/>
    <w:rsid w:val="00A365D8"/>
    <w:rsid w:val="00A368E8"/>
    <w:rsid w:val="00A3719E"/>
    <w:rsid w:val="00A37803"/>
    <w:rsid w:val="00A37A69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1281"/>
    <w:rsid w:val="00A614D4"/>
    <w:rsid w:val="00A616F8"/>
    <w:rsid w:val="00A61A48"/>
    <w:rsid w:val="00A61D0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70E0"/>
    <w:rsid w:val="00A77309"/>
    <w:rsid w:val="00A77792"/>
    <w:rsid w:val="00A77A5D"/>
    <w:rsid w:val="00A803CB"/>
    <w:rsid w:val="00A807E0"/>
    <w:rsid w:val="00A80A31"/>
    <w:rsid w:val="00A80F95"/>
    <w:rsid w:val="00A8114D"/>
    <w:rsid w:val="00A81A70"/>
    <w:rsid w:val="00A81ACF"/>
    <w:rsid w:val="00A8223D"/>
    <w:rsid w:val="00A832F0"/>
    <w:rsid w:val="00A833AB"/>
    <w:rsid w:val="00A8347A"/>
    <w:rsid w:val="00A83549"/>
    <w:rsid w:val="00A83B73"/>
    <w:rsid w:val="00A83BF6"/>
    <w:rsid w:val="00A83CB2"/>
    <w:rsid w:val="00A84020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06"/>
    <w:rsid w:val="00A8754A"/>
    <w:rsid w:val="00A9000B"/>
    <w:rsid w:val="00A90063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EED"/>
    <w:rsid w:val="00A93F32"/>
    <w:rsid w:val="00A943FD"/>
    <w:rsid w:val="00A94A15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97C"/>
    <w:rsid w:val="00AA0A42"/>
    <w:rsid w:val="00AA0AFE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30A5"/>
    <w:rsid w:val="00AA3247"/>
    <w:rsid w:val="00AA34A4"/>
    <w:rsid w:val="00AA3CDE"/>
    <w:rsid w:val="00AA3D1A"/>
    <w:rsid w:val="00AA3FC0"/>
    <w:rsid w:val="00AA425D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619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E24"/>
    <w:rsid w:val="00AC3A77"/>
    <w:rsid w:val="00AC40B4"/>
    <w:rsid w:val="00AC4299"/>
    <w:rsid w:val="00AC4696"/>
    <w:rsid w:val="00AC4C7F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8D3"/>
    <w:rsid w:val="00AE09BC"/>
    <w:rsid w:val="00AE09EA"/>
    <w:rsid w:val="00AE09ED"/>
    <w:rsid w:val="00AE0A41"/>
    <w:rsid w:val="00AE11ED"/>
    <w:rsid w:val="00AE159B"/>
    <w:rsid w:val="00AE1A71"/>
    <w:rsid w:val="00AE1D9B"/>
    <w:rsid w:val="00AE1E8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4F"/>
    <w:rsid w:val="00AE696A"/>
    <w:rsid w:val="00AE6D83"/>
    <w:rsid w:val="00AE6F44"/>
    <w:rsid w:val="00AE72B3"/>
    <w:rsid w:val="00AF02CA"/>
    <w:rsid w:val="00AF0933"/>
    <w:rsid w:val="00AF0E24"/>
    <w:rsid w:val="00AF11DB"/>
    <w:rsid w:val="00AF12A3"/>
    <w:rsid w:val="00AF14E4"/>
    <w:rsid w:val="00AF179C"/>
    <w:rsid w:val="00AF1B1A"/>
    <w:rsid w:val="00AF1C1B"/>
    <w:rsid w:val="00AF2005"/>
    <w:rsid w:val="00AF21C7"/>
    <w:rsid w:val="00AF21F9"/>
    <w:rsid w:val="00AF21FB"/>
    <w:rsid w:val="00AF2460"/>
    <w:rsid w:val="00AF3265"/>
    <w:rsid w:val="00AF34B1"/>
    <w:rsid w:val="00AF3B4A"/>
    <w:rsid w:val="00AF465F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E04"/>
    <w:rsid w:val="00B00ACF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3AF5"/>
    <w:rsid w:val="00B049E3"/>
    <w:rsid w:val="00B055BF"/>
    <w:rsid w:val="00B0561E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0AE"/>
    <w:rsid w:val="00B101DE"/>
    <w:rsid w:val="00B106DF"/>
    <w:rsid w:val="00B106F2"/>
    <w:rsid w:val="00B1095C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B2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30D6"/>
    <w:rsid w:val="00B34105"/>
    <w:rsid w:val="00B34610"/>
    <w:rsid w:val="00B3477F"/>
    <w:rsid w:val="00B348B5"/>
    <w:rsid w:val="00B34B7C"/>
    <w:rsid w:val="00B3522B"/>
    <w:rsid w:val="00B35908"/>
    <w:rsid w:val="00B36066"/>
    <w:rsid w:val="00B36297"/>
    <w:rsid w:val="00B36325"/>
    <w:rsid w:val="00B3632E"/>
    <w:rsid w:val="00B36A46"/>
    <w:rsid w:val="00B36DF6"/>
    <w:rsid w:val="00B36F18"/>
    <w:rsid w:val="00B373FA"/>
    <w:rsid w:val="00B37643"/>
    <w:rsid w:val="00B3792D"/>
    <w:rsid w:val="00B37B33"/>
    <w:rsid w:val="00B406A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678"/>
    <w:rsid w:val="00B508C0"/>
    <w:rsid w:val="00B50914"/>
    <w:rsid w:val="00B50EBE"/>
    <w:rsid w:val="00B515B1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352"/>
    <w:rsid w:val="00B6046C"/>
    <w:rsid w:val="00B604AA"/>
    <w:rsid w:val="00B604F5"/>
    <w:rsid w:val="00B609F8"/>
    <w:rsid w:val="00B61037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3B64"/>
    <w:rsid w:val="00B644D2"/>
    <w:rsid w:val="00B64925"/>
    <w:rsid w:val="00B65267"/>
    <w:rsid w:val="00B65B33"/>
    <w:rsid w:val="00B65B9D"/>
    <w:rsid w:val="00B65DA6"/>
    <w:rsid w:val="00B6630D"/>
    <w:rsid w:val="00B66A39"/>
    <w:rsid w:val="00B66C9E"/>
    <w:rsid w:val="00B66CC6"/>
    <w:rsid w:val="00B66DF5"/>
    <w:rsid w:val="00B67966"/>
    <w:rsid w:val="00B67CE1"/>
    <w:rsid w:val="00B67F6C"/>
    <w:rsid w:val="00B7009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33F"/>
    <w:rsid w:val="00B8759B"/>
    <w:rsid w:val="00B875BD"/>
    <w:rsid w:val="00B8760F"/>
    <w:rsid w:val="00B87624"/>
    <w:rsid w:val="00B87D1F"/>
    <w:rsid w:val="00B90423"/>
    <w:rsid w:val="00B9071F"/>
    <w:rsid w:val="00B908C2"/>
    <w:rsid w:val="00B90B09"/>
    <w:rsid w:val="00B90CD9"/>
    <w:rsid w:val="00B91534"/>
    <w:rsid w:val="00B91BE9"/>
    <w:rsid w:val="00B92173"/>
    <w:rsid w:val="00B925F7"/>
    <w:rsid w:val="00B92AB2"/>
    <w:rsid w:val="00B93200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25A"/>
    <w:rsid w:val="00B95C34"/>
    <w:rsid w:val="00B95E35"/>
    <w:rsid w:val="00B96508"/>
    <w:rsid w:val="00B966DC"/>
    <w:rsid w:val="00B97135"/>
    <w:rsid w:val="00B97303"/>
    <w:rsid w:val="00B9754F"/>
    <w:rsid w:val="00B97607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A7684"/>
    <w:rsid w:val="00BB026F"/>
    <w:rsid w:val="00BB0393"/>
    <w:rsid w:val="00BB08B5"/>
    <w:rsid w:val="00BB0D0F"/>
    <w:rsid w:val="00BB1067"/>
    <w:rsid w:val="00BB1212"/>
    <w:rsid w:val="00BB133B"/>
    <w:rsid w:val="00BB1850"/>
    <w:rsid w:val="00BB1E10"/>
    <w:rsid w:val="00BB22DA"/>
    <w:rsid w:val="00BB2E8F"/>
    <w:rsid w:val="00BB2F7F"/>
    <w:rsid w:val="00BB3338"/>
    <w:rsid w:val="00BB3B57"/>
    <w:rsid w:val="00BB3CD8"/>
    <w:rsid w:val="00BB41B1"/>
    <w:rsid w:val="00BB446F"/>
    <w:rsid w:val="00BB4B6A"/>
    <w:rsid w:val="00BB4C0C"/>
    <w:rsid w:val="00BB51D2"/>
    <w:rsid w:val="00BB542A"/>
    <w:rsid w:val="00BB542C"/>
    <w:rsid w:val="00BB5690"/>
    <w:rsid w:val="00BB5AA4"/>
    <w:rsid w:val="00BB6601"/>
    <w:rsid w:val="00BB67F3"/>
    <w:rsid w:val="00BB6955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1DFE"/>
    <w:rsid w:val="00BC24C2"/>
    <w:rsid w:val="00BC28DE"/>
    <w:rsid w:val="00BC2991"/>
    <w:rsid w:val="00BC313E"/>
    <w:rsid w:val="00BC33A9"/>
    <w:rsid w:val="00BC3ECE"/>
    <w:rsid w:val="00BC3F2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093E"/>
    <w:rsid w:val="00BD1413"/>
    <w:rsid w:val="00BD15EA"/>
    <w:rsid w:val="00BD1945"/>
    <w:rsid w:val="00BD1F11"/>
    <w:rsid w:val="00BD2012"/>
    <w:rsid w:val="00BD2111"/>
    <w:rsid w:val="00BD21C6"/>
    <w:rsid w:val="00BD2512"/>
    <w:rsid w:val="00BD2805"/>
    <w:rsid w:val="00BD3E45"/>
    <w:rsid w:val="00BD41E1"/>
    <w:rsid w:val="00BD4B52"/>
    <w:rsid w:val="00BD4F58"/>
    <w:rsid w:val="00BD4F7E"/>
    <w:rsid w:val="00BD5185"/>
    <w:rsid w:val="00BD56DA"/>
    <w:rsid w:val="00BD5774"/>
    <w:rsid w:val="00BD5826"/>
    <w:rsid w:val="00BD5AEE"/>
    <w:rsid w:val="00BD60DA"/>
    <w:rsid w:val="00BD6321"/>
    <w:rsid w:val="00BD6745"/>
    <w:rsid w:val="00BD6C18"/>
    <w:rsid w:val="00BD70E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255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6B33"/>
    <w:rsid w:val="00BE7B2B"/>
    <w:rsid w:val="00BE7C92"/>
    <w:rsid w:val="00BF0187"/>
    <w:rsid w:val="00BF05B7"/>
    <w:rsid w:val="00BF11D1"/>
    <w:rsid w:val="00BF129B"/>
    <w:rsid w:val="00BF182E"/>
    <w:rsid w:val="00BF1CA0"/>
    <w:rsid w:val="00BF1DFC"/>
    <w:rsid w:val="00BF1E85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4FF"/>
    <w:rsid w:val="00BF70B4"/>
    <w:rsid w:val="00BF76F6"/>
    <w:rsid w:val="00C00271"/>
    <w:rsid w:val="00C00404"/>
    <w:rsid w:val="00C00BCE"/>
    <w:rsid w:val="00C010D2"/>
    <w:rsid w:val="00C01A05"/>
    <w:rsid w:val="00C01A90"/>
    <w:rsid w:val="00C01B61"/>
    <w:rsid w:val="00C02BA7"/>
    <w:rsid w:val="00C03268"/>
    <w:rsid w:val="00C0347B"/>
    <w:rsid w:val="00C034B2"/>
    <w:rsid w:val="00C039CC"/>
    <w:rsid w:val="00C03B95"/>
    <w:rsid w:val="00C03BCB"/>
    <w:rsid w:val="00C03DB6"/>
    <w:rsid w:val="00C04044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FBC"/>
    <w:rsid w:val="00C11111"/>
    <w:rsid w:val="00C114BD"/>
    <w:rsid w:val="00C11857"/>
    <w:rsid w:val="00C121BA"/>
    <w:rsid w:val="00C123A9"/>
    <w:rsid w:val="00C125A5"/>
    <w:rsid w:val="00C13190"/>
    <w:rsid w:val="00C1327C"/>
    <w:rsid w:val="00C133D2"/>
    <w:rsid w:val="00C13E87"/>
    <w:rsid w:val="00C14148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BF0"/>
    <w:rsid w:val="00C30CC8"/>
    <w:rsid w:val="00C3122E"/>
    <w:rsid w:val="00C3124B"/>
    <w:rsid w:val="00C317D7"/>
    <w:rsid w:val="00C31A7C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CE0"/>
    <w:rsid w:val="00C40FE2"/>
    <w:rsid w:val="00C412F9"/>
    <w:rsid w:val="00C4199E"/>
    <w:rsid w:val="00C41FD4"/>
    <w:rsid w:val="00C4205E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4669"/>
    <w:rsid w:val="00C44784"/>
    <w:rsid w:val="00C447A8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C0"/>
    <w:rsid w:val="00C5327E"/>
    <w:rsid w:val="00C535A4"/>
    <w:rsid w:val="00C536B5"/>
    <w:rsid w:val="00C53A51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264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1EE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45A"/>
    <w:rsid w:val="00C65C6D"/>
    <w:rsid w:val="00C65C7D"/>
    <w:rsid w:val="00C66558"/>
    <w:rsid w:val="00C66AE9"/>
    <w:rsid w:val="00C66B05"/>
    <w:rsid w:val="00C7019D"/>
    <w:rsid w:val="00C704E0"/>
    <w:rsid w:val="00C70D4A"/>
    <w:rsid w:val="00C7155A"/>
    <w:rsid w:val="00C716DE"/>
    <w:rsid w:val="00C71742"/>
    <w:rsid w:val="00C71943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EB"/>
    <w:rsid w:val="00C74458"/>
    <w:rsid w:val="00C7464F"/>
    <w:rsid w:val="00C74E64"/>
    <w:rsid w:val="00C750A5"/>
    <w:rsid w:val="00C75DDA"/>
    <w:rsid w:val="00C7625A"/>
    <w:rsid w:val="00C762D1"/>
    <w:rsid w:val="00C763BB"/>
    <w:rsid w:val="00C765C4"/>
    <w:rsid w:val="00C766FE"/>
    <w:rsid w:val="00C76A13"/>
    <w:rsid w:val="00C76B4E"/>
    <w:rsid w:val="00C76F7C"/>
    <w:rsid w:val="00C77080"/>
    <w:rsid w:val="00C7713E"/>
    <w:rsid w:val="00C7776A"/>
    <w:rsid w:val="00C77923"/>
    <w:rsid w:val="00C77A18"/>
    <w:rsid w:val="00C77D15"/>
    <w:rsid w:val="00C77E16"/>
    <w:rsid w:val="00C77FA4"/>
    <w:rsid w:val="00C80C98"/>
    <w:rsid w:val="00C81043"/>
    <w:rsid w:val="00C81047"/>
    <w:rsid w:val="00C810E0"/>
    <w:rsid w:val="00C81DCF"/>
    <w:rsid w:val="00C81F74"/>
    <w:rsid w:val="00C83004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486"/>
    <w:rsid w:val="00C875CE"/>
    <w:rsid w:val="00C87773"/>
    <w:rsid w:val="00C87D02"/>
    <w:rsid w:val="00C9002D"/>
    <w:rsid w:val="00C902F5"/>
    <w:rsid w:val="00C903D5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A0A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BF2"/>
    <w:rsid w:val="00CA0FB1"/>
    <w:rsid w:val="00CA1638"/>
    <w:rsid w:val="00CA2160"/>
    <w:rsid w:val="00CA236D"/>
    <w:rsid w:val="00CA2BD8"/>
    <w:rsid w:val="00CA31B8"/>
    <w:rsid w:val="00CA31F6"/>
    <w:rsid w:val="00CA330A"/>
    <w:rsid w:val="00CA38C6"/>
    <w:rsid w:val="00CA3AEF"/>
    <w:rsid w:val="00CA3AF2"/>
    <w:rsid w:val="00CA45D6"/>
    <w:rsid w:val="00CA4708"/>
    <w:rsid w:val="00CA4722"/>
    <w:rsid w:val="00CA478F"/>
    <w:rsid w:val="00CA49F7"/>
    <w:rsid w:val="00CA4B5D"/>
    <w:rsid w:val="00CA4DD2"/>
    <w:rsid w:val="00CA4FAB"/>
    <w:rsid w:val="00CA5654"/>
    <w:rsid w:val="00CA58A9"/>
    <w:rsid w:val="00CA5A04"/>
    <w:rsid w:val="00CA6308"/>
    <w:rsid w:val="00CA66E3"/>
    <w:rsid w:val="00CA680B"/>
    <w:rsid w:val="00CA70E4"/>
    <w:rsid w:val="00CA715F"/>
    <w:rsid w:val="00CA729E"/>
    <w:rsid w:val="00CA75F9"/>
    <w:rsid w:val="00CA78B9"/>
    <w:rsid w:val="00CA7A7E"/>
    <w:rsid w:val="00CB00F4"/>
    <w:rsid w:val="00CB0B01"/>
    <w:rsid w:val="00CB0C99"/>
    <w:rsid w:val="00CB13CE"/>
    <w:rsid w:val="00CB1488"/>
    <w:rsid w:val="00CB162F"/>
    <w:rsid w:val="00CB1F73"/>
    <w:rsid w:val="00CB2647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A9C"/>
    <w:rsid w:val="00CC2AA4"/>
    <w:rsid w:val="00CC2CA4"/>
    <w:rsid w:val="00CC350D"/>
    <w:rsid w:val="00CC37A7"/>
    <w:rsid w:val="00CC3E9B"/>
    <w:rsid w:val="00CC3FF3"/>
    <w:rsid w:val="00CC4334"/>
    <w:rsid w:val="00CC4921"/>
    <w:rsid w:val="00CC5124"/>
    <w:rsid w:val="00CC523E"/>
    <w:rsid w:val="00CC54C7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A68"/>
    <w:rsid w:val="00CD1C57"/>
    <w:rsid w:val="00CD1DFC"/>
    <w:rsid w:val="00CD211A"/>
    <w:rsid w:val="00CD238A"/>
    <w:rsid w:val="00CD31AF"/>
    <w:rsid w:val="00CD338D"/>
    <w:rsid w:val="00CD3677"/>
    <w:rsid w:val="00CD3D3E"/>
    <w:rsid w:val="00CD3E1B"/>
    <w:rsid w:val="00CD40B6"/>
    <w:rsid w:val="00CD4212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7188"/>
    <w:rsid w:val="00CD7567"/>
    <w:rsid w:val="00CD7992"/>
    <w:rsid w:val="00CD7DDC"/>
    <w:rsid w:val="00CE0797"/>
    <w:rsid w:val="00CE0E9F"/>
    <w:rsid w:val="00CE14EC"/>
    <w:rsid w:val="00CE1F0B"/>
    <w:rsid w:val="00CE2642"/>
    <w:rsid w:val="00CE3165"/>
    <w:rsid w:val="00CE439F"/>
    <w:rsid w:val="00CE5198"/>
    <w:rsid w:val="00CE5286"/>
    <w:rsid w:val="00CE5CAD"/>
    <w:rsid w:val="00CE5E08"/>
    <w:rsid w:val="00CE63E9"/>
    <w:rsid w:val="00CE6CD8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429"/>
    <w:rsid w:val="00CF64FF"/>
    <w:rsid w:val="00CF6CC7"/>
    <w:rsid w:val="00CF70EB"/>
    <w:rsid w:val="00CF720C"/>
    <w:rsid w:val="00CF729E"/>
    <w:rsid w:val="00CF72F0"/>
    <w:rsid w:val="00CF76F4"/>
    <w:rsid w:val="00CF77A2"/>
    <w:rsid w:val="00CF7878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3CBF"/>
    <w:rsid w:val="00D04358"/>
    <w:rsid w:val="00D048C5"/>
    <w:rsid w:val="00D049F9"/>
    <w:rsid w:val="00D051DE"/>
    <w:rsid w:val="00D05756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1A3"/>
    <w:rsid w:val="00D1195A"/>
    <w:rsid w:val="00D12225"/>
    <w:rsid w:val="00D1249B"/>
    <w:rsid w:val="00D126B2"/>
    <w:rsid w:val="00D12962"/>
    <w:rsid w:val="00D12A3E"/>
    <w:rsid w:val="00D12DC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6021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149"/>
    <w:rsid w:val="00D203B4"/>
    <w:rsid w:val="00D203BD"/>
    <w:rsid w:val="00D207FC"/>
    <w:rsid w:val="00D20BA4"/>
    <w:rsid w:val="00D20EA6"/>
    <w:rsid w:val="00D213FD"/>
    <w:rsid w:val="00D218F8"/>
    <w:rsid w:val="00D21CBA"/>
    <w:rsid w:val="00D21F26"/>
    <w:rsid w:val="00D21F69"/>
    <w:rsid w:val="00D21F9B"/>
    <w:rsid w:val="00D21FB1"/>
    <w:rsid w:val="00D220F7"/>
    <w:rsid w:val="00D222E1"/>
    <w:rsid w:val="00D223B8"/>
    <w:rsid w:val="00D22802"/>
    <w:rsid w:val="00D22A1A"/>
    <w:rsid w:val="00D22CB7"/>
    <w:rsid w:val="00D231CD"/>
    <w:rsid w:val="00D23A07"/>
    <w:rsid w:val="00D23A08"/>
    <w:rsid w:val="00D24179"/>
    <w:rsid w:val="00D242BB"/>
    <w:rsid w:val="00D24B78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23F0"/>
    <w:rsid w:val="00D326B4"/>
    <w:rsid w:val="00D329EB"/>
    <w:rsid w:val="00D333A3"/>
    <w:rsid w:val="00D33B54"/>
    <w:rsid w:val="00D33D6E"/>
    <w:rsid w:val="00D34001"/>
    <w:rsid w:val="00D34268"/>
    <w:rsid w:val="00D3457B"/>
    <w:rsid w:val="00D34C37"/>
    <w:rsid w:val="00D34CCC"/>
    <w:rsid w:val="00D350F6"/>
    <w:rsid w:val="00D351EB"/>
    <w:rsid w:val="00D3526F"/>
    <w:rsid w:val="00D35383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AF5"/>
    <w:rsid w:val="00D41B41"/>
    <w:rsid w:val="00D421EF"/>
    <w:rsid w:val="00D423D2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1456"/>
    <w:rsid w:val="00D71917"/>
    <w:rsid w:val="00D71AD4"/>
    <w:rsid w:val="00D71F21"/>
    <w:rsid w:val="00D7231D"/>
    <w:rsid w:val="00D72782"/>
    <w:rsid w:val="00D72EE4"/>
    <w:rsid w:val="00D73151"/>
    <w:rsid w:val="00D738E2"/>
    <w:rsid w:val="00D73FB0"/>
    <w:rsid w:val="00D740C7"/>
    <w:rsid w:val="00D74C27"/>
    <w:rsid w:val="00D74D5D"/>
    <w:rsid w:val="00D752A3"/>
    <w:rsid w:val="00D752C3"/>
    <w:rsid w:val="00D753DC"/>
    <w:rsid w:val="00D75873"/>
    <w:rsid w:val="00D75C48"/>
    <w:rsid w:val="00D75D1E"/>
    <w:rsid w:val="00D765AF"/>
    <w:rsid w:val="00D76C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9D9"/>
    <w:rsid w:val="00D974B5"/>
    <w:rsid w:val="00D97EE4"/>
    <w:rsid w:val="00DA054C"/>
    <w:rsid w:val="00DA0613"/>
    <w:rsid w:val="00DA069E"/>
    <w:rsid w:val="00DA0AA6"/>
    <w:rsid w:val="00DA0CE8"/>
    <w:rsid w:val="00DA1529"/>
    <w:rsid w:val="00DA170D"/>
    <w:rsid w:val="00DA225D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982"/>
    <w:rsid w:val="00DB4FB4"/>
    <w:rsid w:val="00DB566F"/>
    <w:rsid w:val="00DB583D"/>
    <w:rsid w:val="00DB599A"/>
    <w:rsid w:val="00DB5C2B"/>
    <w:rsid w:val="00DB5EEE"/>
    <w:rsid w:val="00DB642E"/>
    <w:rsid w:val="00DB65A3"/>
    <w:rsid w:val="00DB66A7"/>
    <w:rsid w:val="00DB6A22"/>
    <w:rsid w:val="00DB6C25"/>
    <w:rsid w:val="00DB7D52"/>
    <w:rsid w:val="00DB7F94"/>
    <w:rsid w:val="00DC0668"/>
    <w:rsid w:val="00DC08A8"/>
    <w:rsid w:val="00DC0A6D"/>
    <w:rsid w:val="00DC0DED"/>
    <w:rsid w:val="00DC13E6"/>
    <w:rsid w:val="00DC192C"/>
    <w:rsid w:val="00DC1CCF"/>
    <w:rsid w:val="00DC1E5E"/>
    <w:rsid w:val="00DC2012"/>
    <w:rsid w:val="00DC2132"/>
    <w:rsid w:val="00DC29AE"/>
    <w:rsid w:val="00DC29D3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4E9B"/>
    <w:rsid w:val="00DC5682"/>
    <w:rsid w:val="00DC6664"/>
    <w:rsid w:val="00DC68E7"/>
    <w:rsid w:val="00DC7924"/>
    <w:rsid w:val="00DC7D9F"/>
    <w:rsid w:val="00DD00D8"/>
    <w:rsid w:val="00DD019B"/>
    <w:rsid w:val="00DD01AA"/>
    <w:rsid w:val="00DD01C7"/>
    <w:rsid w:val="00DD061A"/>
    <w:rsid w:val="00DD0903"/>
    <w:rsid w:val="00DD0B19"/>
    <w:rsid w:val="00DD0D70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8AC"/>
    <w:rsid w:val="00DD5DB6"/>
    <w:rsid w:val="00DD6034"/>
    <w:rsid w:val="00DD66AB"/>
    <w:rsid w:val="00DD68DA"/>
    <w:rsid w:val="00DD6E0E"/>
    <w:rsid w:val="00DD70EE"/>
    <w:rsid w:val="00DD7548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BF6"/>
    <w:rsid w:val="00DE5E17"/>
    <w:rsid w:val="00DE5F9E"/>
    <w:rsid w:val="00DE647E"/>
    <w:rsid w:val="00DE64A4"/>
    <w:rsid w:val="00DE6679"/>
    <w:rsid w:val="00DE6757"/>
    <w:rsid w:val="00DE6A13"/>
    <w:rsid w:val="00DE6D15"/>
    <w:rsid w:val="00DE6EA3"/>
    <w:rsid w:val="00DE71DA"/>
    <w:rsid w:val="00DE7231"/>
    <w:rsid w:val="00DE7706"/>
    <w:rsid w:val="00DE7E93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763"/>
    <w:rsid w:val="00DF5B7F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3B"/>
    <w:rsid w:val="00E00123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BA4"/>
    <w:rsid w:val="00E02C19"/>
    <w:rsid w:val="00E0305F"/>
    <w:rsid w:val="00E03178"/>
    <w:rsid w:val="00E03542"/>
    <w:rsid w:val="00E03B84"/>
    <w:rsid w:val="00E03F08"/>
    <w:rsid w:val="00E04485"/>
    <w:rsid w:val="00E0469E"/>
    <w:rsid w:val="00E048DD"/>
    <w:rsid w:val="00E04C01"/>
    <w:rsid w:val="00E04C11"/>
    <w:rsid w:val="00E04C78"/>
    <w:rsid w:val="00E04E6C"/>
    <w:rsid w:val="00E05351"/>
    <w:rsid w:val="00E05B28"/>
    <w:rsid w:val="00E05C51"/>
    <w:rsid w:val="00E05F80"/>
    <w:rsid w:val="00E064C1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183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487"/>
    <w:rsid w:val="00E345FE"/>
    <w:rsid w:val="00E349FB"/>
    <w:rsid w:val="00E34A77"/>
    <w:rsid w:val="00E3564C"/>
    <w:rsid w:val="00E35885"/>
    <w:rsid w:val="00E358CA"/>
    <w:rsid w:val="00E35E5E"/>
    <w:rsid w:val="00E36042"/>
    <w:rsid w:val="00E3650D"/>
    <w:rsid w:val="00E36ABC"/>
    <w:rsid w:val="00E36C4D"/>
    <w:rsid w:val="00E36DED"/>
    <w:rsid w:val="00E36DFF"/>
    <w:rsid w:val="00E374AD"/>
    <w:rsid w:val="00E37BE5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D"/>
    <w:rsid w:val="00E46017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4FB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A6F"/>
    <w:rsid w:val="00E622AE"/>
    <w:rsid w:val="00E623A2"/>
    <w:rsid w:val="00E6278C"/>
    <w:rsid w:val="00E62BB7"/>
    <w:rsid w:val="00E62C55"/>
    <w:rsid w:val="00E62C83"/>
    <w:rsid w:val="00E63355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7ED"/>
    <w:rsid w:val="00E66C07"/>
    <w:rsid w:val="00E66EDF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BFB"/>
    <w:rsid w:val="00E74F46"/>
    <w:rsid w:val="00E757E6"/>
    <w:rsid w:val="00E759E4"/>
    <w:rsid w:val="00E75AAC"/>
    <w:rsid w:val="00E75CD8"/>
    <w:rsid w:val="00E75D37"/>
    <w:rsid w:val="00E76180"/>
    <w:rsid w:val="00E76599"/>
    <w:rsid w:val="00E769DE"/>
    <w:rsid w:val="00E7705D"/>
    <w:rsid w:val="00E770D2"/>
    <w:rsid w:val="00E77154"/>
    <w:rsid w:val="00E77410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9A2"/>
    <w:rsid w:val="00E81A07"/>
    <w:rsid w:val="00E81C96"/>
    <w:rsid w:val="00E81E10"/>
    <w:rsid w:val="00E8212E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B7"/>
    <w:rsid w:val="00E877E2"/>
    <w:rsid w:val="00E877FA"/>
    <w:rsid w:val="00E8787B"/>
    <w:rsid w:val="00E87E44"/>
    <w:rsid w:val="00E9017E"/>
    <w:rsid w:val="00E9053A"/>
    <w:rsid w:val="00E910AB"/>
    <w:rsid w:val="00E912EB"/>
    <w:rsid w:val="00E91417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8E4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B8"/>
    <w:rsid w:val="00EA6C5C"/>
    <w:rsid w:val="00EA6CB8"/>
    <w:rsid w:val="00EA6CE9"/>
    <w:rsid w:val="00EB01BA"/>
    <w:rsid w:val="00EB06E6"/>
    <w:rsid w:val="00EB0C1F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FD5"/>
    <w:rsid w:val="00EB5395"/>
    <w:rsid w:val="00EB59B9"/>
    <w:rsid w:val="00EB5BCD"/>
    <w:rsid w:val="00EB5C1A"/>
    <w:rsid w:val="00EB6053"/>
    <w:rsid w:val="00EB6132"/>
    <w:rsid w:val="00EB739D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95C"/>
    <w:rsid w:val="00EC3D5E"/>
    <w:rsid w:val="00EC40D2"/>
    <w:rsid w:val="00EC4282"/>
    <w:rsid w:val="00EC4560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A2F"/>
    <w:rsid w:val="00EC7FC8"/>
    <w:rsid w:val="00ED0548"/>
    <w:rsid w:val="00ED0B03"/>
    <w:rsid w:val="00ED15A2"/>
    <w:rsid w:val="00ED187D"/>
    <w:rsid w:val="00ED1A5B"/>
    <w:rsid w:val="00ED1AD3"/>
    <w:rsid w:val="00ED20BC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607F"/>
    <w:rsid w:val="00ED6258"/>
    <w:rsid w:val="00ED6935"/>
    <w:rsid w:val="00ED69C6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48D"/>
    <w:rsid w:val="00EF6725"/>
    <w:rsid w:val="00EF69B5"/>
    <w:rsid w:val="00EF6B27"/>
    <w:rsid w:val="00EF6D37"/>
    <w:rsid w:val="00EF76A4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5014"/>
    <w:rsid w:val="00F05402"/>
    <w:rsid w:val="00F054A8"/>
    <w:rsid w:val="00F05644"/>
    <w:rsid w:val="00F0632D"/>
    <w:rsid w:val="00F063D7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3029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FA"/>
    <w:rsid w:val="00F23AAD"/>
    <w:rsid w:val="00F242E6"/>
    <w:rsid w:val="00F24945"/>
    <w:rsid w:val="00F24CE1"/>
    <w:rsid w:val="00F25F31"/>
    <w:rsid w:val="00F26ADA"/>
    <w:rsid w:val="00F26C45"/>
    <w:rsid w:val="00F26EC6"/>
    <w:rsid w:val="00F2715B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5F"/>
    <w:rsid w:val="00F32BC5"/>
    <w:rsid w:val="00F3302E"/>
    <w:rsid w:val="00F33295"/>
    <w:rsid w:val="00F33E37"/>
    <w:rsid w:val="00F33E82"/>
    <w:rsid w:val="00F34182"/>
    <w:rsid w:val="00F35282"/>
    <w:rsid w:val="00F352A3"/>
    <w:rsid w:val="00F35928"/>
    <w:rsid w:val="00F35AA6"/>
    <w:rsid w:val="00F35C35"/>
    <w:rsid w:val="00F35CEB"/>
    <w:rsid w:val="00F35EE0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59E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68E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D80"/>
    <w:rsid w:val="00F73132"/>
    <w:rsid w:val="00F73F3D"/>
    <w:rsid w:val="00F7401A"/>
    <w:rsid w:val="00F743DB"/>
    <w:rsid w:val="00F748C3"/>
    <w:rsid w:val="00F74C9A"/>
    <w:rsid w:val="00F74F33"/>
    <w:rsid w:val="00F75658"/>
    <w:rsid w:val="00F7579C"/>
    <w:rsid w:val="00F75BF0"/>
    <w:rsid w:val="00F75C69"/>
    <w:rsid w:val="00F75D7E"/>
    <w:rsid w:val="00F76102"/>
    <w:rsid w:val="00F7627C"/>
    <w:rsid w:val="00F76884"/>
    <w:rsid w:val="00F76E32"/>
    <w:rsid w:val="00F76EFD"/>
    <w:rsid w:val="00F7703A"/>
    <w:rsid w:val="00F77179"/>
    <w:rsid w:val="00F77323"/>
    <w:rsid w:val="00F773BB"/>
    <w:rsid w:val="00F7764C"/>
    <w:rsid w:val="00F778B9"/>
    <w:rsid w:val="00F8023E"/>
    <w:rsid w:val="00F803D2"/>
    <w:rsid w:val="00F807E9"/>
    <w:rsid w:val="00F8083A"/>
    <w:rsid w:val="00F808B8"/>
    <w:rsid w:val="00F808F7"/>
    <w:rsid w:val="00F81384"/>
    <w:rsid w:val="00F8183D"/>
    <w:rsid w:val="00F81A62"/>
    <w:rsid w:val="00F81F10"/>
    <w:rsid w:val="00F824B1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C01"/>
    <w:rsid w:val="00F84C46"/>
    <w:rsid w:val="00F84D1D"/>
    <w:rsid w:val="00F852EE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A19"/>
    <w:rsid w:val="00F925FF"/>
    <w:rsid w:val="00F93164"/>
    <w:rsid w:val="00F93706"/>
    <w:rsid w:val="00F93898"/>
    <w:rsid w:val="00F9414F"/>
    <w:rsid w:val="00F945EC"/>
    <w:rsid w:val="00F95294"/>
    <w:rsid w:val="00F95529"/>
    <w:rsid w:val="00F95A9B"/>
    <w:rsid w:val="00F95C1E"/>
    <w:rsid w:val="00F95E61"/>
    <w:rsid w:val="00F96331"/>
    <w:rsid w:val="00F964B6"/>
    <w:rsid w:val="00F9673B"/>
    <w:rsid w:val="00F968FF"/>
    <w:rsid w:val="00F9704B"/>
    <w:rsid w:val="00F9707A"/>
    <w:rsid w:val="00F970DE"/>
    <w:rsid w:val="00F97306"/>
    <w:rsid w:val="00F97C44"/>
    <w:rsid w:val="00F97C90"/>
    <w:rsid w:val="00FA0379"/>
    <w:rsid w:val="00FA0856"/>
    <w:rsid w:val="00FA0A09"/>
    <w:rsid w:val="00FA0CD2"/>
    <w:rsid w:val="00FA10D1"/>
    <w:rsid w:val="00FA1557"/>
    <w:rsid w:val="00FA241B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35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6FDF"/>
    <w:rsid w:val="00FA7456"/>
    <w:rsid w:val="00FA792C"/>
    <w:rsid w:val="00FA7BB7"/>
    <w:rsid w:val="00FA7BBF"/>
    <w:rsid w:val="00FA7C26"/>
    <w:rsid w:val="00FA7D90"/>
    <w:rsid w:val="00FB0077"/>
    <w:rsid w:val="00FB022A"/>
    <w:rsid w:val="00FB04AD"/>
    <w:rsid w:val="00FB0699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446B"/>
    <w:rsid w:val="00FB47AD"/>
    <w:rsid w:val="00FB5340"/>
    <w:rsid w:val="00FB5AC7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8FF"/>
    <w:rsid w:val="00FC6FA5"/>
    <w:rsid w:val="00FC70C8"/>
    <w:rsid w:val="00FC74F6"/>
    <w:rsid w:val="00FC76ED"/>
    <w:rsid w:val="00FC7897"/>
    <w:rsid w:val="00FC7B00"/>
    <w:rsid w:val="00FD0ABA"/>
    <w:rsid w:val="00FD107F"/>
    <w:rsid w:val="00FD11A5"/>
    <w:rsid w:val="00FD12C7"/>
    <w:rsid w:val="00FD182B"/>
    <w:rsid w:val="00FD19CC"/>
    <w:rsid w:val="00FD1BDA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AE2"/>
    <w:rsid w:val="00FD7EFF"/>
    <w:rsid w:val="00FD7FAC"/>
    <w:rsid w:val="00FE07D6"/>
    <w:rsid w:val="00FE07D7"/>
    <w:rsid w:val="00FE09EE"/>
    <w:rsid w:val="00FE11B2"/>
    <w:rsid w:val="00FE186E"/>
    <w:rsid w:val="00FE1A67"/>
    <w:rsid w:val="00FE1C59"/>
    <w:rsid w:val="00FE24AC"/>
    <w:rsid w:val="00FE2BCF"/>
    <w:rsid w:val="00FE310F"/>
    <w:rsid w:val="00FE3201"/>
    <w:rsid w:val="00FE32FC"/>
    <w:rsid w:val="00FE3A26"/>
    <w:rsid w:val="00FE3C40"/>
    <w:rsid w:val="00FE404E"/>
    <w:rsid w:val="00FE4652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6" ma:contentTypeDescription="Create a new document." ma:contentTypeScope="" ma:versionID="2f8f6c29cbea69f7ee02964aa3f5a2d3">
  <xsd:schema xmlns:xsd="http://www.w3.org/2001/XMLSchema" xmlns:xs="http://www.w3.org/2001/XMLSchema" xmlns:p="http://schemas.microsoft.com/office/2006/metadata/properties" xmlns:ns2="623d751c-1841-4b8a-a767-3e121fd19828" targetNamespace="http://schemas.microsoft.com/office/2006/metadata/properties" ma:root="true" ma:fieldsID="89ee42423fa9cde0cad95ace0465da6f" ns2:_="">
    <xsd:import namespace="623d751c-1841-4b8a-a767-3e121fd198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08A7-ED3A-4573-8E86-B0849C60977F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623d751c-1841-4b8a-a767-3e121fd19828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2C7370D-F556-486D-82AE-EDF2EE65D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23442-A80B-40C7-BA3A-1C9A4C8E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3346</TotalTime>
  <Pages>23</Pages>
  <Words>6700</Words>
  <Characters>28650</Characters>
  <Application>Microsoft Office Word</Application>
  <DocSecurity>0</DocSecurity>
  <Lines>238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35280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Nachanya Bongkodpreechapanit</cp:lastModifiedBy>
  <cp:revision>391</cp:revision>
  <cp:lastPrinted>2019-05-13T09:42:00Z</cp:lastPrinted>
  <dcterms:created xsi:type="dcterms:W3CDTF">2018-04-20T08:33:00Z</dcterms:created>
  <dcterms:modified xsi:type="dcterms:W3CDTF">2019-05-13T13:56:00Z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