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04734" w14:textId="3D6B14A0" w:rsidR="003708CC" w:rsidRPr="00DB7D7D" w:rsidRDefault="003708CC" w:rsidP="003708C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544" w:right="57"/>
        <w:jc w:val="both"/>
        <w:rPr>
          <w:rFonts w:ascii="Angsana New" w:eastAsia="Arial Unicode MS" w:hAnsi="Angsana New"/>
          <w:sz w:val="28"/>
          <w:szCs w:val="28"/>
        </w:rPr>
      </w:pPr>
      <w:r w:rsidRPr="00DB7D7D">
        <w:rPr>
          <w:rFonts w:ascii="Angsana New" w:eastAsia="Arial Unicode MS" w:hAnsi="Angsana New"/>
          <w:sz w:val="28"/>
          <w:szCs w:val="28"/>
        </w:rPr>
        <w:t xml:space="preserve">These notes form an integral part of </w:t>
      </w:r>
      <w:r w:rsidR="009F398D">
        <w:rPr>
          <w:rFonts w:ascii="Angsana New" w:eastAsia="Arial Unicode MS" w:hAnsi="Angsana New"/>
          <w:sz w:val="28"/>
          <w:szCs w:val="28"/>
        </w:rPr>
        <w:t>the interim financial information</w:t>
      </w:r>
      <w:r w:rsidRPr="00DB7D7D">
        <w:rPr>
          <w:rFonts w:ascii="Angsana New" w:eastAsia="Arial Unicode MS" w:hAnsi="Angsana New"/>
          <w:sz w:val="28"/>
          <w:szCs w:val="28"/>
        </w:rPr>
        <w:t>.</w:t>
      </w:r>
    </w:p>
    <w:p w14:paraId="5DCC14E4" w14:textId="77777777" w:rsidR="00D0567B" w:rsidRPr="003708CC" w:rsidRDefault="00D0567B"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 xml:space="preserve">Basis of interim financial information preparation </w:t>
      </w:r>
    </w:p>
    <w:p w14:paraId="6BADEB71" w14:textId="77777777" w:rsidR="00D0567B" w:rsidRPr="003708CC"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The Company maintains its official accounting records in Thai Baht and in the Thai language in conformity with Thai Financial Reporting Standards and the accounting and reporting guidelines prescribed by the Office of Insurance Commission (“OIC”). Accordingly, the interim financial information is intended solely to present the financial position, financial performance and cash flows in accordance with Thai Financial Reporting Standards.</w:t>
      </w:r>
    </w:p>
    <w:p w14:paraId="35F41426" w14:textId="60099BE1" w:rsidR="00E739D2" w:rsidRPr="000830D5"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The presentation of the interim financial information has been prepared in conformity with the Notification of OIC regarding </w:t>
      </w:r>
      <w:r w:rsidRPr="000830D5">
        <w:rPr>
          <w:rFonts w:ascii="Angsana New" w:eastAsia="Arial Unicode MS" w:hAnsi="Angsana New"/>
          <w:sz w:val="28"/>
          <w:szCs w:val="28"/>
        </w:rPr>
        <w:t xml:space="preserve">the Rules, Procedures, Conditions and Periods for Preparing and Submitting Financial Statements and Reports on the Operations of the Non-Life Insurance Business B.E. 2559 dated </w:t>
      </w:r>
      <w:r w:rsidR="008918FF" w:rsidRPr="000830D5">
        <w:rPr>
          <w:rFonts w:ascii="Angsana New" w:eastAsia="Arial Unicode MS" w:hAnsi="Angsana New"/>
          <w:sz w:val="28"/>
          <w:szCs w:val="28"/>
        </w:rPr>
        <w:t>4 March</w:t>
      </w:r>
      <w:r w:rsidRPr="000830D5">
        <w:rPr>
          <w:rFonts w:ascii="Angsana New" w:eastAsia="Arial Unicode MS" w:hAnsi="Angsana New"/>
          <w:sz w:val="28"/>
          <w:szCs w:val="28"/>
        </w:rPr>
        <w:t xml:space="preserve"> 2016. </w:t>
      </w:r>
    </w:p>
    <w:p w14:paraId="2CE31F01" w14:textId="77777777" w:rsidR="00E739D2" w:rsidRPr="000830D5"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0830D5">
        <w:rPr>
          <w:rFonts w:ascii="Angsana New" w:eastAsia="Arial Unicode MS" w:hAnsi="Angsana New"/>
          <w:sz w:val="28"/>
          <w:szCs w:val="28"/>
        </w:rPr>
        <w:t xml:space="preserve">The interim financial information has been prepared for providing an update on the financial statements for the year ended </w:t>
      </w:r>
      <w:r w:rsidR="008918FF" w:rsidRPr="000830D5">
        <w:rPr>
          <w:rFonts w:ascii="Angsana New" w:eastAsia="Arial Unicode MS" w:hAnsi="Angsana New"/>
          <w:sz w:val="28"/>
          <w:szCs w:val="28"/>
        </w:rPr>
        <w:t xml:space="preserve">31 </w:t>
      </w:r>
      <w:r w:rsidRPr="000830D5">
        <w:rPr>
          <w:rFonts w:ascii="Angsana New" w:eastAsia="Arial Unicode MS" w:hAnsi="Angsana New"/>
          <w:sz w:val="28"/>
          <w:szCs w:val="28"/>
        </w:rPr>
        <w:t>December 201</w:t>
      </w:r>
      <w:r w:rsidR="00064AD2" w:rsidRPr="000830D5">
        <w:rPr>
          <w:rFonts w:ascii="Angsana New" w:eastAsia="Arial Unicode MS" w:hAnsi="Angsana New"/>
          <w:sz w:val="28"/>
          <w:szCs w:val="28"/>
        </w:rPr>
        <w:t>8</w:t>
      </w:r>
      <w:r w:rsidRPr="000830D5">
        <w:rPr>
          <w:rFonts w:ascii="Angsana New" w:eastAsia="Arial Unicode MS" w:hAnsi="Angsana New"/>
          <w:sz w:val="28"/>
          <w:szCs w:val="28"/>
        </w:rPr>
        <w:t xml:space="preserve">. They focus on new activities, events and circumstances to avoid repetition of information previously reported.  </w:t>
      </w:r>
      <w:r w:rsidRPr="00630273">
        <w:rPr>
          <w:rFonts w:ascii="Angsana New" w:eastAsia="Arial Unicode MS" w:hAnsi="Angsana New"/>
          <w:sz w:val="28"/>
          <w:szCs w:val="28"/>
        </w:rPr>
        <w:t xml:space="preserve">Accordingly, this interim financial information should be read in conjunction with the financial statements for </w:t>
      </w:r>
      <w:r w:rsidR="00064AD2" w:rsidRPr="00630273">
        <w:rPr>
          <w:rFonts w:ascii="Angsana New" w:eastAsia="Arial Unicode MS" w:hAnsi="Angsana New"/>
          <w:sz w:val="28"/>
          <w:szCs w:val="28"/>
        </w:rPr>
        <w:t>the year ended</w:t>
      </w:r>
      <w:r w:rsidR="00064AD2" w:rsidRPr="000830D5">
        <w:rPr>
          <w:rFonts w:ascii="Angsana New" w:eastAsia="Arial Unicode MS" w:hAnsi="Angsana New"/>
          <w:sz w:val="28"/>
          <w:szCs w:val="28"/>
        </w:rPr>
        <w:t xml:space="preserve"> </w:t>
      </w:r>
      <w:r w:rsidR="008918FF" w:rsidRPr="000830D5">
        <w:rPr>
          <w:rFonts w:ascii="Angsana New" w:eastAsia="Arial Unicode MS" w:hAnsi="Angsana New"/>
          <w:sz w:val="28"/>
          <w:szCs w:val="28"/>
        </w:rPr>
        <w:t xml:space="preserve">31 </w:t>
      </w:r>
      <w:r w:rsidR="00064AD2" w:rsidRPr="000830D5">
        <w:rPr>
          <w:rFonts w:ascii="Angsana New" w:eastAsia="Arial Unicode MS" w:hAnsi="Angsana New"/>
          <w:sz w:val="28"/>
          <w:szCs w:val="28"/>
        </w:rPr>
        <w:t>December</w:t>
      </w:r>
      <w:r w:rsidR="008918FF" w:rsidRPr="000830D5">
        <w:rPr>
          <w:rFonts w:ascii="Angsana New" w:eastAsia="Arial Unicode MS" w:hAnsi="Angsana New"/>
          <w:sz w:val="28"/>
          <w:szCs w:val="28"/>
        </w:rPr>
        <w:t xml:space="preserve"> </w:t>
      </w:r>
      <w:r w:rsidR="00064AD2" w:rsidRPr="000830D5">
        <w:rPr>
          <w:rFonts w:ascii="Angsana New" w:eastAsia="Arial Unicode MS" w:hAnsi="Angsana New"/>
          <w:sz w:val="28"/>
          <w:szCs w:val="28"/>
        </w:rPr>
        <w:t>2018</w:t>
      </w:r>
      <w:r w:rsidRPr="000830D5">
        <w:rPr>
          <w:rFonts w:ascii="Angsana New" w:eastAsia="Arial Unicode MS" w:hAnsi="Angsana New"/>
          <w:sz w:val="28"/>
          <w:szCs w:val="28"/>
        </w:rPr>
        <w:t xml:space="preserve">. </w:t>
      </w:r>
    </w:p>
    <w:p w14:paraId="66102115" w14:textId="77777777" w:rsidR="00E739D2" w:rsidRPr="003708CC"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Other than those specified in notes to the annual financial statements and interim financial information, all other balances presented in this interim financial information is prepared under the historical cost basis.</w:t>
      </w:r>
    </w:p>
    <w:p w14:paraId="7E69E43D" w14:textId="77777777" w:rsidR="00E739D2" w:rsidRPr="00630273" w:rsidRDefault="00E739D2" w:rsidP="00C71B59">
      <w:pPr>
        <w:pStyle w:val="BodyTextIndent"/>
        <w:spacing w:before="120" w:line="380" w:lineRule="exact"/>
        <w:ind w:left="547" w:right="58"/>
        <w:jc w:val="thaiDistribute"/>
        <w:rPr>
          <w:rFonts w:ascii="Angsana New" w:eastAsia="Arial Unicode MS" w:hAnsi="Angsana New"/>
          <w:spacing w:val="-2"/>
          <w:sz w:val="28"/>
          <w:szCs w:val="28"/>
        </w:rPr>
      </w:pPr>
      <w:r w:rsidRPr="00630273">
        <w:rPr>
          <w:rFonts w:ascii="Angsana New" w:eastAsia="Arial Unicode MS" w:hAnsi="Angsana New"/>
          <w:spacing w:val="-2"/>
          <w:sz w:val="28"/>
          <w:szCs w:val="28"/>
        </w:rPr>
        <w:t>For the convenience of the readers, an English version of interim financial information has been translated from the Thai language interim financial information, which is issued solely for domestic financial reporting purpose.</w:t>
      </w:r>
    </w:p>
    <w:p w14:paraId="082EC0E0" w14:textId="77777777" w:rsidR="00D0567B" w:rsidRPr="003708CC" w:rsidRDefault="00D0567B" w:rsidP="00C350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0" w:right="-85"/>
        <w:jc w:val="thaiDistribute"/>
        <w:outlineLvl w:val="0"/>
        <w:rPr>
          <w:rFonts w:ascii="Angsana New" w:eastAsia="Arial Unicode MS" w:hAnsi="Angsana New"/>
          <w:b/>
          <w:bCs/>
          <w:sz w:val="28"/>
          <w:szCs w:val="28"/>
          <w:cs/>
        </w:rPr>
      </w:pPr>
      <w:r w:rsidRPr="003708CC">
        <w:rPr>
          <w:rFonts w:ascii="Angsana New" w:eastAsia="Arial Unicode MS" w:hAnsi="Angsana New"/>
          <w:b/>
          <w:bCs/>
          <w:sz w:val="28"/>
          <w:szCs w:val="28"/>
        </w:rPr>
        <w:t>Status</w:t>
      </w:r>
      <w:r w:rsidRPr="003708CC">
        <w:rPr>
          <w:rFonts w:ascii="Angsana New" w:eastAsia="Arial Unicode MS" w:hAnsi="Angsana New"/>
          <w:b/>
          <w:bCs/>
          <w:sz w:val="28"/>
          <w:szCs w:val="28"/>
          <w:cs/>
        </w:rPr>
        <w:t xml:space="preserve"> of the Company</w:t>
      </w:r>
    </w:p>
    <w:p w14:paraId="6C3E8747" w14:textId="0EABAE18" w:rsidR="003708CC" w:rsidRPr="00FF076B" w:rsidRDefault="008918FF" w:rsidP="00FF076B">
      <w:pPr>
        <w:pStyle w:val="BodyTextIndent"/>
        <w:spacing w:before="120" w:line="380" w:lineRule="exact"/>
        <w:ind w:left="547" w:right="58"/>
        <w:jc w:val="thaiDistribute"/>
        <w:rPr>
          <w:rFonts w:ascii="Angsana New" w:eastAsia="Arial Unicode MS" w:hAnsi="Angsana New"/>
          <w:sz w:val="28"/>
          <w:szCs w:val="28"/>
        </w:rPr>
      </w:pPr>
      <w:r w:rsidRPr="00FF076B">
        <w:rPr>
          <w:rFonts w:ascii="Angsana New" w:eastAsia="Arial Unicode MS" w:hAnsi="Angsana New"/>
          <w:sz w:val="28"/>
          <w:szCs w:val="28"/>
        </w:rPr>
        <w:t>Since April 2014, the Company</w:t>
      </w:r>
      <w:r w:rsidR="00FF076B">
        <w:rPr>
          <w:rFonts w:ascii="Angsana New" w:eastAsia="Arial Unicode MS" w:hAnsi="Angsana New"/>
          <w:sz w:val="28"/>
          <w:szCs w:val="28"/>
        </w:rPr>
        <w:t xml:space="preserve"> is</w:t>
      </w:r>
      <w:r w:rsidRPr="00FF076B">
        <w:rPr>
          <w:rFonts w:ascii="Angsana New" w:eastAsia="Arial Unicode MS" w:hAnsi="Angsana New"/>
          <w:sz w:val="28"/>
          <w:szCs w:val="28"/>
        </w:rPr>
        <w:t xml:space="preserve"> </w:t>
      </w:r>
      <w:r w:rsidR="00FF076B">
        <w:rPr>
          <w:rFonts w:ascii="Angsana New" w:eastAsia="Arial Unicode MS" w:hAnsi="Angsana New"/>
          <w:sz w:val="28"/>
          <w:szCs w:val="28"/>
        </w:rPr>
        <w:t>un</w:t>
      </w:r>
      <w:r w:rsidRPr="00FF076B">
        <w:rPr>
          <w:rFonts w:ascii="Angsana New" w:eastAsia="Arial Unicode MS" w:hAnsi="Angsana New"/>
          <w:sz w:val="28"/>
          <w:szCs w:val="28"/>
        </w:rPr>
        <w:t>able to continuously maintain adequate assets backing</w:t>
      </w:r>
      <w:r w:rsidR="00FF076B">
        <w:rPr>
          <w:rFonts w:ascii="Angsana New" w:eastAsia="Arial Unicode MS" w:hAnsi="Angsana New" w:hint="cs"/>
          <w:sz w:val="28"/>
          <w:szCs w:val="28"/>
          <w:cs/>
        </w:rPr>
        <w:t xml:space="preserve"> </w:t>
      </w:r>
      <w:r w:rsidR="00FF076B">
        <w:rPr>
          <w:rFonts w:ascii="Angsana New" w:eastAsia="Arial Unicode MS" w:hAnsi="Angsana New"/>
          <w:sz w:val="28"/>
          <w:szCs w:val="28"/>
        </w:rPr>
        <w:t>against</w:t>
      </w:r>
      <w:r w:rsidRPr="00FF076B">
        <w:rPr>
          <w:rFonts w:ascii="Angsana New" w:eastAsia="Arial Unicode MS" w:hAnsi="Angsana New"/>
          <w:sz w:val="28"/>
          <w:szCs w:val="28"/>
        </w:rPr>
        <w:t xml:space="preserve"> insurance liabilities as required by the Non-Life Insurance Act (No. 2) B.E. 2551.</w:t>
      </w:r>
      <w:r w:rsidRPr="00FF076B">
        <w:rPr>
          <w:rFonts w:ascii="Angsana New" w:eastAsia="Arial Unicode MS" w:hAnsi="Angsana New"/>
          <w:sz w:val="28"/>
          <w:szCs w:val="28"/>
          <w:cs/>
        </w:rPr>
        <w:t xml:space="preserve"> </w:t>
      </w:r>
      <w:r w:rsidRPr="00FF076B">
        <w:rPr>
          <w:rFonts w:ascii="Angsana New" w:eastAsia="Arial Unicode MS" w:hAnsi="Angsana New"/>
          <w:sz w:val="28"/>
          <w:szCs w:val="28"/>
        </w:rPr>
        <w:t>The Company had to pay a penalty at Baht 7,500 per day. Subsequently on 7 March 2016, the Company received a letter from OIC dated 2 March 2016, informing that such penalty was increased to be Baht 11,250 per day and retrospectively affected to September 2015. Presently, the Company’s management is in the process of having assets backing insurance liabilities to be adequate continuously as required by the law.</w:t>
      </w:r>
    </w:p>
    <w:p w14:paraId="611C669E" w14:textId="4BAFE6E6" w:rsidR="008918FF" w:rsidRPr="003708CC" w:rsidRDefault="008918FF"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At the Board </w:t>
      </w:r>
      <w:r w:rsidR="009F398D">
        <w:rPr>
          <w:rFonts w:ascii="Angsana New" w:eastAsia="Arial Unicode MS" w:hAnsi="Angsana New"/>
          <w:sz w:val="28"/>
          <w:szCs w:val="28"/>
        </w:rPr>
        <w:t>of Directors’ meeting no. 6/2017</w:t>
      </w:r>
      <w:r w:rsidRPr="003708CC">
        <w:rPr>
          <w:rFonts w:ascii="Angsana New" w:eastAsia="Arial Unicode MS" w:hAnsi="Angsana New"/>
          <w:sz w:val="28"/>
          <w:szCs w:val="28"/>
        </w:rPr>
        <w:t xml:space="preserve"> held on 15 August 2017, the Board of Directors unanimously approved to assign the Executive Board to negotiate and find source of fund by borrowing, including negotiate to determine the pattern of borrowing, loan principal, interest rate and other loan conditions, in order that reserved funds are not lower than the amount as required by the Non-Life Insurance Act (No.2) B.E. 2551 and propose to the Board of Directors for further approval.</w:t>
      </w:r>
    </w:p>
    <w:p w14:paraId="381E075F" w14:textId="669AA795" w:rsidR="008918FF" w:rsidRPr="001C3BD9" w:rsidRDefault="008918FF"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At the Board </w:t>
      </w:r>
      <w:r w:rsidR="009F398D">
        <w:rPr>
          <w:rFonts w:ascii="Angsana New" w:eastAsia="Arial Unicode MS" w:hAnsi="Angsana New"/>
          <w:sz w:val="28"/>
          <w:szCs w:val="28"/>
        </w:rPr>
        <w:t>of Directors’ meeting no. 7/2017</w:t>
      </w:r>
      <w:r w:rsidRPr="003708CC">
        <w:rPr>
          <w:rFonts w:ascii="Angsana New" w:eastAsia="Arial Unicode MS" w:hAnsi="Angsana New"/>
          <w:sz w:val="28"/>
          <w:szCs w:val="28"/>
        </w:rPr>
        <w:t xml:space="preserve"> held on 18 October 2017, the Board of Directors unanimously approved to assign the Executive Board to proceed for borrowing not exceeding Baht 100 million, from directors, financial institutions or </w:t>
      </w:r>
      <w:r w:rsidRPr="001C3BD9">
        <w:rPr>
          <w:rFonts w:ascii="Angsana New" w:eastAsia="Arial Unicode MS" w:hAnsi="Angsana New"/>
          <w:sz w:val="28"/>
          <w:szCs w:val="28"/>
        </w:rPr>
        <w:t>external individual to increase reserved funds of the Company to be not lower than the amount as required by the law of non-life insurance business whereby the loan conditions can be determined by the Executive Board.</w:t>
      </w:r>
    </w:p>
    <w:p w14:paraId="6A72C834" w14:textId="31EEA926" w:rsidR="008918FF" w:rsidRPr="003708CC" w:rsidRDefault="008918FF"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lastRenderedPageBreak/>
        <w:t xml:space="preserve">The Company submitted a plan to solve allocation of assets as Section 23 (assets backing insurance liabilities) according to the resolution of such Board </w:t>
      </w:r>
      <w:r w:rsidR="009F398D">
        <w:rPr>
          <w:rFonts w:ascii="Angsana New" w:eastAsia="Arial Unicode MS" w:hAnsi="Angsana New"/>
          <w:sz w:val="28"/>
          <w:szCs w:val="28"/>
        </w:rPr>
        <w:t>of Directors’ meeting no. 7/2017</w:t>
      </w:r>
      <w:r w:rsidRPr="003708CC">
        <w:rPr>
          <w:rFonts w:ascii="Angsana New" w:eastAsia="Arial Unicode MS" w:hAnsi="Angsana New"/>
          <w:sz w:val="28"/>
          <w:szCs w:val="28"/>
        </w:rPr>
        <w:t xml:space="preserve"> to OIC on 1 November 2017. The Company also reported to OIC that the Company will increase its </w:t>
      </w:r>
      <w:r w:rsidR="0024642D">
        <w:rPr>
          <w:rFonts w:ascii="Angsana New" w:eastAsia="Arial Unicode MS" w:hAnsi="Angsana New"/>
          <w:sz w:val="28"/>
          <w:szCs w:val="28"/>
        </w:rPr>
        <w:t>registered</w:t>
      </w:r>
      <w:r w:rsidRPr="003708CC">
        <w:rPr>
          <w:rFonts w:ascii="Angsana New" w:eastAsia="Arial Unicode MS" w:hAnsi="Angsana New"/>
          <w:sz w:val="28"/>
          <w:szCs w:val="28"/>
        </w:rPr>
        <w:t xml:space="preserve"> share capital within 2018.</w:t>
      </w:r>
    </w:p>
    <w:p w14:paraId="1136B504" w14:textId="77777777" w:rsidR="008918FF" w:rsidRPr="00630273" w:rsidRDefault="008918FF" w:rsidP="00C71B59">
      <w:pPr>
        <w:pStyle w:val="BodyTextIndent"/>
        <w:spacing w:before="120" w:line="380" w:lineRule="exact"/>
        <w:ind w:left="547" w:right="58"/>
        <w:jc w:val="thaiDistribute"/>
        <w:rPr>
          <w:rFonts w:ascii="Angsana New" w:eastAsia="Arial Unicode MS" w:hAnsi="Angsana New"/>
          <w:spacing w:val="-4"/>
          <w:sz w:val="28"/>
          <w:szCs w:val="28"/>
        </w:rPr>
      </w:pPr>
      <w:r w:rsidRPr="003708CC">
        <w:rPr>
          <w:rFonts w:ascii="Angsana New" w:eastAsia="Arial Unicode MS" w:hAnsi="Angsana New"/>
          <w:sz w:val="28"/>
          <w:szCs w:val="28"/>
        </w:rPr>
        <w:t>Subsequently on 8 November 2017, the Company had a memorandum with the OIC that the Company’s assets backing insurance liabilities according to Section 23 of the Non-Life Insurance Act (No. 2) B.E. 2551 (“Section 23”) has not been adequate. This matter</w:t>
      </w:r>
      <w:r w:rsidRPr="003708CC">
        <w:rPr>
          <w:rFonts w:ascii="Angsana New" w:eastAsia="Arial Unicode MS" w:hAnsi="Angsana New"/>
          <w:sz w:val="28"/>
          <w:szCs w:val="28"/>
          <w:cs/>
        </w:rPr>
        <w:t xml:space="preserve"> </w:t>
      </w:r>
      <w:r w:rsidRPr="003708CC">
        <w:rPr>
          <w:rFonts w:ascii="Angsana New" w:eastAsia="Arial Unicode MS" w:hAnsi="Angsana New"/>
          <w:sz w:val="28"/>
          <w:szCs w:val="28"/>
        </w:rPr>
        <w:t xml:space="preserve">is considered that the Company violates or does not comply with the law. The Committee of Adjustment had a resolution to fine the Company totaling Baht 11.2 million and continue to fine until the Company’s assets backing insurance liabilities according to Section 23 are </w:t>
      </w:r>
      <w:r w:rsidRPr="00EB63F7">
        <w:rPr>
          <w:rFonts w:ascii="Angsana New" w:eastAsia="Arial Unicode MS" w:hAnsi="Angsana New"/>
          <w:sz w:val="28"/>
          <w:szCs w:val="28"/>
        </w:rPr>
        <w:t>adequate. Hence, to monitor and</w:t>
      </w:r>
      <w:r w:rsidRPr="00EB63F7">
        <w:rPr>
          <w:rFonts w:ascii="Angsana New" w:eastAsia="Arial Unicode MS" w:hAnsi="Angsana New"/>
          <w:sz w:val="28"/>
          <w:szCs w:val="28"/>
          <w:cs/>
        </w:rPr>
        <w:t xml:space="preserve"> </w:t>
      </w:r>
      <w:r w:rsidRPr="00EB63F7">
        <w:rPr>
          <w:rFonts w:ascii="Angsana New" w:eastAsia="Arial Unicode MS" w:hAnsi="Angsana New"/>
          <w:sz w:val="28"/>
          <w:szCs w:val="28"/>
        </w:rPr>
        <w:t xml:space="preserve">control operation of the Company closely, OIC ordered the Company to prepare report of daily cash-in and cash-out (Cash flow) on a weekly basis, including copy all book bank accounts of such cash-in and cash-out report, and claim report to submit to the OIC on every Monday of the </w:t>
      </w:r>
      <w:r w:rsidRPr="00630273">
        <w:rPr>
          <w:rFonts w:ascii="Angsana New" w:eastAsia="Arial Unicode MS" w:hAnsi="Angsana New"/>
          <w:spacing w:val="-4"/>
          <w:sz w:val="28"/>
          <w:szCs w:val="28"/>
        </w:rPr>
        <w:t>following week. The first report is a report of the period November 1 to 10, 2017, to be submitted to the OIC on 13 November 2017.</w:t>
      </w:r>
    </w:p>
    <w:p w14:paraId="5ADC7564" w14:textId="77777777" w:rsidR="008918FF" w:rsidRPr="00EB63F7" w:rsidRDefault="008918FF" w:rsidP="00C71B59">
      <w:pPr>
        <w:pStyle w:val="BodyTextIndent"/>
        <w:spacing w:before="120" w:line="380" w:lineRule="exact"/>
        <w:ind w:left="547" w:right="58"/>
        <w:jc w:val="thaiDistribute"/>
        <w:rPr>
          <w:rFonts w:ascii="Angsana New" w:eastAsia="Arial Unicode MS" w:hAnsi="Angsana New"/>
          <w:sz w:val="28"/>
          <w:szCs w:val="28"/>
        </w:rPr>
      </w:pPr>
      <w:r w:rsidRPr="00EB63F7">
        <w:rPr>
          <w:rFonts w:ascii="Angsana New" w:eastAsia="Arial Unicode MS" w:hAnsi="Angsana New"/>
          <w:sz w:val="28"/>
          <w:szCs w:val="28"/>
        </w:rPr>
        <w:t xml:space="preserve">At the Extraordinary General Meeting of the Shareholders no. 1/2017 held on </w:t>
      </w:r>
      <w:r w:rsidR="000502F6" w:rsidRPr="00EB63F7">
        <w:rPr>
          <w:rFonts w:ascii="Angsana New" w:eastAsia="Arial Unicode MS" w:hAnsi="Angsana New"/>
          <w:sz w:val="28"/>
          <w:szCs w:val="28"/>
        </w:rPr>
        <w:t xml:space="preserve">28 </w:t>
      </w:r>
      <w:r w:rsidRPr="00EB63F7">
        <w:rPr>
          <w:rFonts w:ascii="Angsana New" w:eastAsia="Arial Unicode MS" w:hAnsi="Angsana New"/>
          <w:sz w:val="28"/>
          <w:szCs w:val="28"/>
        </w:rPr>
        <w:t xml:space="preserve">December 2017, the shareholders unanimously passed the resolutions to approve including the allotment of the newly issued </w:t>
      </w:r>
      <w:r w:rsidR="00816503" w:rsidRPr="00EB63F7">
        <w:rPr>
          <w:rFonts w:ascii="Angsana New" w:eastAsia="Arial Unicode MS" w:hAnsi="Angsana New"/>
          <w:sz w:val="28"/>
          <w:szCs w:val="28"/>
        </w:rPr>
        <w:t>ordinary</w:t>
      </w:r>
      <w:r w:rsidRPr="00EB63F7">
        <w:rPr>
          <w:rFonts w:ascii="Angsana New" w:eastAsia="Arial Unicode MS" w:hAnsi="Angsana New"/>
          <w:sz w:val="28"/>
          <w:szCs w:val="28"/>
        </w:rPr>
        <w:t xml:space="preserve"> shares of 185 million shares for offering to Private Placement, which the offering price shall be fixed at Baht 0.60 per share as discussed in Note </w:t>
      </w:r>
      <w:r w:rsidR="000502F6" w:rsidRPr="00EB63F7">
        <w:rPr>
          <w:rFonts w:ascii="Angsana New" w:eastAsia="Arial Unicode MS" w:hAnsi="Angsana New"/>
          <w:sz w:val="28"/>
          <w:szCs w:val="28"/>
        </w:rPr>
        <w:t>19</w:t>
      </w:r>
      <w:r w:rsidRPr="00EB63F7">
        <w:rPr>
          <w:rFonts w:ascii="Angsana New" w:eastAsia="Arial Unicode MS" w:hAnsi="Angsana New"/>
          <w:sz w:val="28"/>
          <w:szCs w:val="28"/>
        </w:rPr>
        <w:t xml:space="preserve">. The Company received paid-up share capital of Baht 80.5 million in December 2017. The Company registered the increment of share of Baht 80.5 million with the Ministry of Commerce on </w:t>
      </w:r>
      <w:r w:rsidR="000502F6" w:rsidRPr="00EB63F7">
        <w:rPr>
          <w:rFonts w:ascii="Angsana New" w:eastAsia="Arial Unicode MS" w:hAnsi="Angsana New"/>
          <w:sz w:val="28"/>
          <w:szCs w:val="28"/>
        </w:rPr>
        <w:t xml:space="preserve">29 </w:t>
      </w:r>
      <w:r w:rsidRPr="00EB63F7">
        <w:rPr>
          <w:rFonts w:ascii="Angsana New" w:eastAsia="Arial Unicode MS" w:hAnsi="Angsana New"/>
          <w:sz w:val="28"/>
          <w:szCs w:val="28"/>
        </w:rPr>
        <w:t>December 2017.</w:t>
      </w:r>
    </w:p>
    <w:p w14:paraId="7B97D0D7" w14:textId="77777777" w:rsidR="008918FF" w:rsidRPr="00EB63F7" w:rsidRDefault="008918FF" w:rsidP="00C71B59">
      <w:pPr>
        <w:pStyle w:val="BodyTextIndent"/>
        <w:spacing w:before="120" w:line="380" w:lineRule="exact"/>
        <w:ind w:left="547" w:right="58"/>
        <w:jc w:val="thaiDistribute"/>
        <w:rPr>
          <w:rFonts w:ascii="Angsana New" w:eastAsia="Arial Unicode MS" w:hAnsi="Angsana New"/>
          <w:sz w:val="28"/>
          <w:szCs w:val="28"/>
        </w:rPr>
      </w:pPr>
      <w:r w:rsidRPr="00EB63F7">
        <w:rPr>
          <w:rFonts w:ascii="Angsana New" w:eastAsia="Arial Unicode MS" w:hAnsi="Angsana New"/>
          <w:sz w:val="28"/>
          <w:szCs w:val="28"/>
        </w:rPr>
        <w:t xml:space="preserve">Subsequently in January 2018 and March 2018, the Company received additional paid-up share capital </w:t>
      </w:r>
      <w:r w:rsidR="000502F6" w:rsidRPr="00EB63F7">
        <w:rPr>
          <w:rFonts w:ascii="Angsana New" w:eastAsia="Arial Unicode MS" w:hAnsi="Angsana New"/>
          <w:sz w:val="28"/>
          <w:szCs w:val="28"/>
        </w:rPr>
        <w:t>totaling</w:t>
      </w:r>
      <w:r w:rsidRPr="00EB63F7">
        <w:rPr>
          <w:rFonts w:ascii="Angsana New" w:eastAsia="Arial Unicode MS" w:hAnsi="Angsana New"/>
          <w:sz w:val="28"/>
          <w:szCs w:val="28"/>
        </w:rPr>
        <w:t xml:space="preserve"> Baht 17.7 million, which the Company registered with the Ministry of Commerce on </w:t>
      </w:r>
      <w:r w:rsidR="000502F6" w:rsidRPr="00EB63F7">
        <w:rPr>
          <w:rFonts w:ascii="Angsana New" w:eastAsia="Arial Unicode MS" w:hAnsi="Angsana New"/>
          <w:sz w:val="28"/>
          <w:szCs w:val="28"/>
        </w:rPr>
        <w:t xml:space="preserve">27 April </w:t>
      </w:r>
      <w:r w:rsidRPr="00EB63F7">
        <w:rPr>
          <w:rFonts w:ascii="Angsana New" w:eastAsia="Arial Unicode MS" w:hAnsi="Angsana New"/>
          <w:sz w:val="28"/>
          <w:szCs w:val="28"/>
        </w:rPr>
        <w:t>2018.</w:t>
      </w:r>
    </w:p>
    <w:p w14:paraId="4ADFA15E" w14:textId="77777777" w:rsidR="003B5D5E" w:rsidRPr="003708CC" w:rsidRDefault="008918FF" w:rsidP="00C71B59">
      <w:pPr>
        <w:pStyle w:val="BodyTextIndent"/>
        <w:spacing w:before="120" w:line="380" w:lineRule="exact"/>
        <w:ind w:left="547" w:right="58"/>
        <w:jc w:val="thaiDistribute"/>
        <w:rPr>
          <w:rFonts w:ascii="Angsana New" w:eastAsia="Arial Unicode MS" w:hAnsi="Angsana New"/>
          <w:sz w:val="28"/>
          <w:szCs w:val="28"/>
        </w:rPr>
      </w:pPr>
      <w:r w:rsidRPr="00EB63F7">
        <w:rPr>
          <w:rFonts w:ascii="Angsana New" w:eastAsia="Arial Unicode MS" w:hAnsi="Angsana New"/>
          <w:sz w:val="28"/>
          <w:szCs w:val="28"/>
        </w:rPr>
        <w:t xml:space="preserve">Subsequently on </w:t>
      </w:r>
      <w:r w:rsidR="000502F6" w:rsidRPr="00EB63F7">
        <w:rPr>
          <w:rFonts w:ascii="Angsana New" w:eastAsia="Arial Unicode MS" w:hAnsi="Angsana New"/>
          <w:sz w:val="28"/>
          <w:szCs w:val="28"/>
        </w:rPr>
        <w:t xml:space="preserve">23 November </w:t>
      </w:r>
      <w:r w:rsidRPr="00EB63F7">
        <w:rPr>
          <w:rFonts w:ascii="Angsana New" w:eastAsia="Arial Unicode MS" w:hAnsi="Angsana New"/>
          <w:sz w:val="28"/>
          <w:szCs w:val="28"/>
        </w:rPr>
        <w:t xml:space="preserve">2018, the Company had a memorandum with the OIC which the officer reported that based on </w:t>
      </w:r>
      <w:r w:rsidRPr="00F307D5">
        <w:rPr>
          <w:rFonts w:ascii="Angsana New" w:eastAsia="Arial Unicode MS" w:hAnsi="Angsana New"/>
          <w:spacing w:val="4"/>
          <w:sz w:val="28"/>
          <w:szCs w:val="28"/>
        </w:rPr>
        <w:t xml:space="preserve">the examination of daily cash-in and cash-out and claim reports of the Company from the first week to the report as of </w:t>
      </w:r>
      <w:r w:rsidR="000502F6" w:rsidRPr="00F307D5">
        <w:rPr>
          <w:rFonts w:ascii="Angsana New" w:eastAsia="Arial Unicode MS" w:hAnsi="Angsana New"/>
          <w:spacing w:val="4"/>
          <w:sz w:val="28"/>
          <w:szCs w:val="28"/>
        </w:rPr>
        <w:t xml:space="preserve">1 November </w:t>
      </w:r>
      <w:r w:rsidRPr="00F307D5">
        <w:rPr>
          <w:rFonts w:ascii="Angsana New" w:eastAsia="Arial Unicode MS" w:hAnsi="Angsana New"/>
          <w:spacing w:val="4"/>
          <w:sz w:val="28"/>
          <w:szCs w:val="28"/>
        </w:rPr>
        <w:t>2018, OIC noted that cash-in and cash-out of the Company were the Company’s normal operations and found no</w:t>
      </w:r>
      <w:r w:rsidRPr="00EB63F7">
        <w:rPr>
          <w:rFonts w:ascii="Angsana New" w:eastAsia="Arial Unicode MS" w:hAnsi="Angsana New"/>
          <w:sz w:val="28"/>
          <w:szCs w:val="28"/>
        </w:rPr>
        <w:t xml:space="preserve"> unusual cash-in and cash-out transactions. Hence, the Company can stop reporting cash-in and cash-out and claim reports since </w:t>
      </w:r>
      <w:r w:rsidR="000502F6" w:rsidRPr="00EB63F7">
        <w:rPr>
          <w:rFonts w:ascii="Angsana New" w:eastAsia="Arial Unicode MS" w:hAnsi="Angsana New"/>
          <w:sz w:val="28"/>
          <w:szCs w:val="28"/>
        </w:rPr>
        <w:t xml:space="preserve">24 November </w:t>
      </w:r>
      <w:r w:rsidRPr="00EB63F7">
        <w:rPr>
          <w:rFonts w:ascii="Angsana New" w:eastAsia="Arial Unicode MS" w:hAnsi="Angsana New"/>
          <w:sz w:val="28"/>
          <w:szCs w:val="28"/>
        </w:rPr>
        <w:t>2018.</w:t>
      </w:r>
    </w:p>
    <w:p w14:paraId="030BD3FA" w14:textId="68EF9EA1" w:rsidR="00E25506" w:rsidRPr="003708CC" w:rsidRDefault="00064AD2"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The Company had deficit</w:t>
      </w:r>
      <w:r w:rsidR="009F398D">
        <w:rPr>
          <w:rFonts w:ascii="Angsana New" w:eastAsia="Arial Unicode MS" w:hAnsi="Angsana New"/>
          <w:sz w:val="28"/>
          <w:szCs w:val="28"/>
        </w:rPr>
        <w:t>s</w:t>
      </w:r>
      <w:r w:rsidRPr="003708CC">
        <w:rPr>
          <w:rFonts w:ascii="Angsana New" w:eastAsia="Arial Unicode MS" w:hAnsi="Angsana New"/>
          <w:sz w:val="28"/>
          <w:szCs w:val="28"/>
        </w:rPr>
        <w:t xml:space="preserve"> as at </w:t>
      </w:r>
      <w:r w:rsidR="000502F6" w:rsidRPr="003708CC">
        <w:rPr>
          <w:rFonts w:ascii="Angsana New" w:eastAsia="Arial Unicode MS" w:hAnsi="Angsana New"/>
          <w:sz w:val="28"/>
          <w:szCs w:val="28"/>
        </w:rPr>
        <w:t xml:space="preserve">31 March 2019 and 31 December </w:t>
      </w:r>
      <w:r w:rsidRPr="003708CC">
        <w:rPr>
          <w:rFonts w:ascii="Angsana New" w:eastAsia="Arial Unicode MS" w:hAnsi="Angsana New"/>
          <w:sz w:val="28"/>
          <w:szCs w:val="28"/>
        </w:rPr>
        <w:t>2018 of B</w:t>
      </w:r>
      <w:r w:rsidR="000502F6" w:rsidRPr="003708CC">
        <w:rPr>
          <w:rFonts w:ascii="Angsana New" w:eastAsia="Arial Unicode MS" w:hAnsi="Angsana New"/>
          <w:sz w:val="28"/>
          <w:szCs w:val="28"/>
        </w:rPr>
        <w:t xml:space="preserve">aht </w:t>
      </w:r>
      <w:r w:rsidR="009F398D">
        <w:rPr>
          <w:rFonts w:ascii="Angsana New" w:eastAsia="Arial Unicode MS" w:hAnsi="Angsana New"/>
          <w:sz w:val="28"/>
          <w:szCs w:val="28"/>
        </w:rPr>
        <w:t>905.3</w:t>
      </w:r>
      <w:r w:rsidRPr="003708CC">
        <w:rPr>
          <w:rFonts w:ascii="Angsana New" w:eastAsia="Arial Unicode MS" w:hAnsi="Angsana New"/>
          <w:sz w:val="28"/>
          <w:szCs w:val="28"/>
        </w:rPr>
        <w:t xml:space="preserve"> million and Baht </w:t>
      </w:r>
      <w:r w:rsidR="000502F6" w:rsidRPr="003708CC">
        <w:rPr>
          <w:rFonts w:ascii="Angsana New" w:eastAsia="Arial Unicode MS" w:hAnsi="Angsana New"/>
          <w:sz w:val="28"/>
          <w:szCs w:val="28"/>
        </w:rPr>
        <w:t>890.5</w:t>
      </w:r>
      <w:r w:rsidRPr="003708CC">
        <w:rPr>
          <w:rFonts w:ascii="Angsana New" w:eastAsia="Arial Unicode MS" w:hAnsi="Angsana New"/>
          <w:sz w:val="28"/>
          <w:szCs w:val="28"/>
        </w:rPr>
        <w:t xml:space="preserve"> million, respectively, has suffered from recurring losses from operations and the Company’s assets backing insurance liabilities were not adequate consistently since April 2014. These conditions indicate the existence of material uncertainties on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In this regard, the Company received cash contribution from private placement for the increase in share capital of Baht </w:t>
      </w:r>
      <w:r w:rsidR="00720AD6" w:rsidRPr="003708CC">
        <w:rPr>
          <w:rFonts w:ascii="Angsana New" w:eastAsia="Arial Unicode MS" w:hAnsi="Angsana New"/>
          <w:sz w:val="28"/>
          <w:szCs w:val="28"/>
        </w:rPr>
        <w:t>98.2</w:t>
      </w:r>
      <w:r w:rsidRPr="003708CC">
        <w:rPr>
          <w:rFonts w:ascii="Angsana New" w:eastAsia="Arial Unicode MS" w:hAnsi="Angsana New"/>
          <w:sz w:val="28"/>
          <w:szCs w:val="28"/>
        </w:rPr>
        <w:t xml:space="preserve"> million</w:t>
      </w:r>
      <w:r w:rsidR="00720AD6" w:rsidRPr="003708CC">
        <w:rPr>
          <w:rFonts w:ascii="Angsana New" w:eastAsia="Arial Unicode MS" w:hAnsi="Angsana New"/>
          <w:sz w:val="28"/>
          <w:szCs w:val="28"/>
        </w:rPr>
        <w:t xml:space="preserve"> in 2017 and 2018</w:t>
      </w:r>
      <w:r w:rsidRPr="003708CC">
        <w:rPr>
          <w:rFonts w:ascii="Angsana New" w:eastAsia="Arial Unicode MS" w:hAnsi="Angsana New"/>
          <w:sz w:val="28"/>
          <w:szCs w:val="28"/>
        </w:rPr>
        <w:t>, as reported to OIC</w:t>
      </w:r>
      <w:r w:rsidR="00CE5F23" w:rsidRPr="003708CC">
        <w:rPr>
          <w:rFonts w:ascii="Angsana New" w:eastAsia="Arial Unicode MS" w:hAnsi="Angsana New"/>
          <w:sz w:val="28"/>
          <w:szCs w:val="28"/>
        </w:rPr>
        <w:t>. Moreover, according to Board of Directors Meeting of the Company</w:t>
      </w:r>
      <w:r w:rsidR="00720AD6" w:rsidRPr="003708CC">
        <w:rPr>
          <w:rFonts w:ascii="Angsana New" w:eastAsia="Arial Unicode MS" w:hAnsi="Angsana New"/>
          <w:sz w:val="28"/>
          <w:szCs w:val="28"/>
        </w:rPr>
        <w:t xml:space="preserve"> no. 9/2019</w:t>
      </w:r>
      <w:r w:rsidR="00CE5F23" w:rsidRPr="003708CC">
        <w:rPr>
          <w:rFonts w:ascii="Angsana New" w:eastAsia="Arial Unicode MS" w:hAnsi="Angsana New"/>
          <w:sz w:val="28"/>
          <w:szCs w:val="28"/>
        </w:rPr>
        <w:t xml:space="preserve"> held on 25 April 2019, there was a resolution to ap</w:t>
      </w:r>
      <w:r w:rsidR="00F22E62">
        <w:rPr>
          <w:rFonts w:ascii="Angsana New" w:eastAsia="Arial Unicode MS" w:hAnsi="Angsana New"/>
          <w:sz w:val="28"/>
          <w:szCs w:val="28"/>
        </w:rPr>
        <w:t>prove the borrowing of Baht 70</w:t>
      </w:r>
      <w:r w:rsidR="00CE5F23" w:rsidRPr="003708CC">
        <w:rPr>
          <w:rFonts w:ascii="Angsana New" w:eastAsia="Arial Unicode MS" w:hAnsi="Angsana New"/>
          <w:sz w:val="28"/>
          <w:szCs w:val="28"/>
        </w:rPr>
        <w:t xml:space="preserve"> million from the director of the Company which </w:t>
      </w:r>
      <w:r w:rsidR="00720AD6" w:rsidRPr="003708CC">
        <w:rPr>
          <w:rFonts w:ascii="Angsana New" w:eastAsia="Arial Unicode MS" w:hAnsi="Angsana New"/>
          <w:sz w:val="28"/>
          <w:szCs w:val="28"/>
        </w:rPr>
        <w:t>amount</w:t>
      </w:r>
      <w:r w:rsidR="00F22E62">
        <w:rPr>
          <w:rFonts w:ascii="Angsana New" w:eastAsia="Arial Unicode MS" w:hAnsi="Angsana New"/>
          <w:sz w:val="28"/>
          <w:szCs w:val="28"/>
        </w:rPr>
        <w:t xml:space="preserve"> of Baht 30</w:t>
      </w:r>
      <w:r w:rsidR="00CE5F23" w:rsidRPr="003708CC">
        <w:rPr>
          <w:rFonts w:ascii="Angsana New" w:eastAsia="Arial Unicode MS" w:hAnsi="Angsana New"/>
          <w:sz w:val="28"/>
          <w:szCs w:val="28"/>
        </w:rPr>
        <w:t xml:space="preserve"> million was received on 29 April 2019.</w:t>
      </w:r>
      <w:r w:rsidRPr="003708CC">
        <w:rPr>
          <w:rFonts w:ascii="Angsana New" w:eastAsia="Arial Unicode MS" w:hAnsi="Angsana New"/>
          <w:sz w:val="28"/>
          <w:szCs w:val="28"/>
        </w:rPr>
        <w:t xml:space="preserve"> Hence, the management considers that the preparation of the financial </w:t>
      </w:r>
      <w:r w:rsidR="009B62FC" w:rsidRPr="003708CC">
        <w:rPr>
          <w:rFonts w:ascii="Angsana New" w:eastAsia="Arial Unicode MS" w:hAnsi="Angsana New"/>
          <w:sz w:val="28"/>
          <w:szCs w:val="28"/>
        </w:rPr>
        <w:t>information</w:t>
      </w:r>
      <w:r w:rsidRPr="003708CC">
        <w:rPr>
          <w:rFonts w:ascii="Angsana New" w:eastAsia="Arial Unicode MS" w:hAnsi="Angsana New"/>
          <w:sz w:val="28"/>
          <w:szCs w:val="28"/>
        </w:rPr>
        <w:t xml:space="preserve"> for the </w:t>
      </w:r>
      <w:r w:rsidR="009B62FC" w:rsidRPr="003708CC">
        <w:rPr>
          <w:rFonts w:ascii="Angsana New" w:eastAsia="Arial Unicode MS" w:hAnsi="Angsana New"/>
          <w:sz w:val="28"/>
          <w:szCs w:val="28"/>
        </w:rPr>
        <w:t>three-month period</w:t>
      </w:r>
      <w:r w:rsidRPr="003708CC">
        <w:rPr>
          <w:rFonts w:ascii="Angsana New" w:eastAsia="Arial Unicode MS" w:hAnsi="Angsana New"/>
          <w:sz w:val="28"/>
          <w:szCs w:val="28"/>
        </w:rPr>
        <w:t xml:space="preserve"> ended </w:t>
      </w:r>
      <w:r w:rsidR="009B62FC" w:rsidRPr="003708CC">
        <w:rPr>
          <w:rFonts w:ascii="Angsana New" w:eastAsia="Arial Unicode MS" w:hAnsi="Angsana New"/>
          <w:sz w:val="28"/>
          <w:szCs w:val="28"/>
        </w:rPr>
        <w:t xml:space="preserve">31 March 2019 </w:t>
      </w:r>
      <w:r w:rsidRPr="003708CC">
        <w:rPr>
          <w:rFonts w:ascii="Angsana New" w:eastAsia="Arial Unicode MS" w:hAnsi="Angsana New"/>
          <w:sz w:val="28"/>
          <w:szCs w:val="28"/>
        </w:rPr>
        <w:lastRenderedPageBreak/>
        <w:t>on the accounting basis that the Company will continue its operations as a going concern is appropriate and prope</w:t>
      </w:r>
      <w:r w:rsidR="009B62FC" w:rsidRPr="003708CC">
        <w:rPr>
          <w:rFonts w:ascii="Angsana New" w:eastAsia="Arial Unicode MS" w:hAnsi="Angsana New"/>
          <w:sz w:val="28"/>
          <w:szCs w:val="28"/>
        </w:rPr>
        <w:t>r. Accordingly, such financial information</w:t>
      </w:r>
      <w:r w:rsidRPr="003708CC">
        <w:rPr>
          <w:rFonts w:ascii="Angsana New" w:eastAsia="Arial Unicode MS" w:hAnsi="Angsana New"/>
          <w:sz w:val="28"/>
          <w:szCs w:val="28"/>
        </w:rPr>
        <w:t xml:space="preserve"> do</w:t>
      </w:r>
      <w:r w:rsidR="009B62FC" w:rsidRPr="003708CC">
        <w:rPr>
          <w:rFonts w:ascii="Angsana New" w:eastAsia="Arial Unicode MS" w:hAnsi="Angsana New"/>
          <w:sz w:val="28"/>
          <w:szCs w:val="28"/>
        </w:rPr>
        <w:t>es</w:t>
      </w:r>
      <w:r w:rsidRPr="003708CC">
        <w:rPr>
          <w:rFonts w:ascii="Angsana New" w:eastAsia="Arial Unicode MS" w:hAnsi="Angsana New"/>
          <w:sz w:val="28"/>
          <w:szCs w:val="28"/>
        </w:rPr>
        <w:t xml:space="preserve"> not include any ad</w:t>
      </w:r>
      <w:r w:rsidR="009B62FC" w:rsidRPr="003708CC">
        <w:rPr>
          <w:rFonts w:ascii="Angsana New" w:eastAsia="Arial Unicode MS" w:hAnsi="Angsana New"/>
          <w:sz w:val="28"/>
          <w:szCs w:val="28"/>
        </w:rPr>
        <w:t xml:space="preserve">justments relating to the </w:t>
      </w:r>
      <w:proofErr w:type="spellStart"/>
      <w:r w:rsidR="009B62FC" w:rsidRPr="003708CC">
        <w:rPr>
          <w:rFonts w:ascii="Angsana New" w:eastAsia="Arial Unicode MS" w:hAnsi="Angsana New"/>
          <w:sz w:val="28"/>
          <w:szCs w:val="28"/>
        </w:rPr>
        <w:t>realis</w:t>
      </w:r>
      <w:r w:rsidRPr="003708CC">
        <w:rPr>
          <w:rFonts w:ascii="Angsana New" w:eastAsia="Arial Unicode MS" w:hAnsi="Angsana New"/>
          <w:sz w:val="28"/>
          <w:szCs w:val="28"/>
        </w:rPr>
        <w:t>ation</w:t>
      </w:r>
      <w:proofErr w:type="spellEnd"/>
      <w:r w:rsidRPr="003708CC">
        <w:rPr>
          <w:rFonts w:ascii="Angsana New" w:eastAsia="Arial Unicode MS" w:hAnsi="Angsana New"/>
          <w:sz w:val="28"/>
          <w:szCs w:val="28"/>
        </w:rPr>
        <w:t xml:space="preserve"> of the carrying value of the assets or the payable amount of liabilities that might be necessary should the Company be unable to continue as a going concern.</w:t>
      </w:r>
    </w:p>
    <w:p w14:paraId="5FFB26C1" w14:textId="4C00F5A1" w:rsidR="003B5D5E" w:rsidRPr="003708CC" w:rsidRDefault="003B5D5E"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Significant accounting policies</w:t>
      </w:r>
    </w:p>
    <w:p w14:paraId="6845B6A4" w14:textId="77777777" w:rsidR="00E739D2" w:rsidRPr="003708CC"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The accompanying interim financial information has been prepared in accordance with Thai Financial Reporting Standards. Accounting policies that have been applied to the preparation of the interim financial </w:t>
      </w:r>
      <w:r w:rsidR="009B62FC" w:rsidRPr="003708CC">
        <w:rPr>
          <w:rFonts w:ascii="Angsana New" w:eastAsia="Arial Unicode MS" w:hAnsi="Angsana New"/>
          <w:sz w:val="28"/>
          <w:szCs w:val="28"/>
        </w:rPr>
        <w:t>information</w:t>
      </w:r>
      <w:r w:rsidRPr="003708CC">
        <w:rPr>
          <w:rFonts w:ascii="Angsana New" w:eastAsia="Arial Unicode MS" w:hAnsi="Angsana New"/>
          <w:sz w:val="28"/>
          <w:szCs w:val="28"/>
        </w:rPr>
        <w:t xml:space="preserve"> for the three-month </w:t>
      </w:r>
      <w:r w:rsidR="009B62FC" w:rsidRPr="003708CC">
        <w:rPr>
          <w:rFonts w:ascii="Angsana New" w:eastAsia="Arial Unicode MS" w:hAnsi="Angsana New"/>
          <w:sz w:val="28"/>
          <w:szCs w:val="28"/>
        </w:rPr>
        <w:t xml:space="preserve">period </w:t>
      </w:r>
      <w:r w:rsidRPr="003708CC">
        <w:rPr>
          <w:rFonts w:ascii="Angsana New" w:eastAsia="Arial Unicode MS" w:hAnsi="Angsana New"/>
          <w:sz w:val="28"/>
          <w:szCs w:val="28"/>
        </w:rPr>
        <w:t>ended</w:t>
      </w:r>
      <w:r w:rsidRPr="003708CC">
        <w:rPr>
          <w:rFonts w:ascii="Angsana New" w:eastAsia="Arial Unicode MS" w:hAnsi="Angsana New"/>
          <w:sz w:val="28"/>
          <w:szCs w:val="28"/>
          <w:cs/>
        </w:rPr>
        <w:t xml:space="preserve"> </w:t>
      </w:r>
      <w:r w:rsidR="009B62FC" w:rsidRPr="003708CC">
        <w:rPr>
          <w:rFonts w:ascii="Angsana New" w:eastAsia="Arial Unicode MS" w:hAnsi="Angsana New"/>
          <w:sz w:val="28"/>
          <w:szCs w:val="28"/>
        </w:rPr>
        <w:t xml:space="preserve">31 March 2019 is </w:t>
      </w:r>
      <w:r w:rsidRPr="003708CC">
        <w:rPr>
          <w:rFonts w:ascii="Angsana New" w:eastAsia="Arial Unicode MS" w:hAnsi="Angsana New"/>
          <w:sz w:val="28"/>
          <w:szCs w:val="28"/>
        </w:rPr>
        <w:t xml:space="preserve">similar to those have been applied to the financial statements for </w:t>
      </w:r>
      <w:r w:rsidR="00A27C29" w:rsidRPr="003708CC">
        <w:rPr>
          <w:rFonts w:ascii="Angsana New" w:eastAsia="Arial Unicode MS" w:hAnsi="Angsana New"/>
          <w:sz w:val="28"/>
          <w:szCs w:val="28"/>
        </w:rPr>
        <w:t xml:space="preserve">the year ended </w:t>
      </w:r>
      <w:r w:rsidR="009B62FC" w:rsidRPr="003708CC">
        <w:rPr>
          <w:rFonts w:ascii="Angsana New" w:eastAsia="Arial Unicode MS" w:hAnsi="Angsana New"/>
          <w:sz w:val="28"/>
          <w:szCs w:val="28"/>
        </w:rPr>
        <w:t>31 December</w:t>
      </w:r>
      <w:r w:rsidR="00A27C29" w:rsidRPr="003708CC">
        <w:rPr>
          <w:rFonts w:ascii="Angsana New" w:eastAsia="Arial Unicode MS" w:hAnsi="Angsana New"/>
          <w:sz w:val="28"/>
          <w:szCs w:val="28"/>
        </w:rPr>
        <w:t xml:space="preserve"> 2018</w:t>
      </w:r>
      <w:r w:rsidRPr="003708CC">
        <w:rPr>
          <w:rFonts w:ascii="Angsana New" w:eastAsia="Arial Unicode MS" w:hAnsi="Angsana New"/>
          <w:sz w:val="28"/>
          <w:szCs w:val="28"/>
        </w:rPr>
        <w:t>.</w:t>
      </w:r>
    </w:p>
    <w:p w14:paraId="266D7480" w14:textId="556EAF50" w:rsidR="00E739D2" w:rsidRPr="00C3501C" w:rsidRDefault="009B62FC"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t>U</w:t>
      </w:r>
      <w:r w:rsidR="008108CA" w:rsidRPr="00C3501C">
        <w:rPr>
          <w:rFonts w:ascii="Angsana New" w:eastAsia="Arial Unicode MS" w:hAnsi="Angsana New"/>
          <w:b/>
          <w:bCs/>
          <w:sz w:val="28"/>
          <w:szCs w:val="28"/>
        </w:rPr>
        <w:t>ses of estimates and judgments</w:t>
      </w:r>
      <w:r w:rsidR="00E739D2" w:rsidRPr="00C3501C">
        <w:rPr>
          <w:rFonts w:ascii="Angsana New" w:eastAsia="Arial Unicode MS" w:hAnsi="Angsana New"/>
          <w:b/>
          <w:bCs/>
          <w:sz w:val="28"/>
          <w:szCs w:val="28"/>
        </w:rPr>
        <w:t xml:space="preserve"> </w:t>
      </w:r>
    </w:p>
    <w:p w14:paraId="3C58C499" w14:textId="77777777" w:rsidR="00E739D2" w:rsidRPr="00C3501C"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The preparation of interim financial information r</w:t>
      </w:r>
      <w:r w:rsidR="009B62FC" w:rsidRPr="00C3501C">
        <w:rPr>
          <w:rFonts w:ascii="Angsana New" w:eastAsia="Arial Unicode MS" w:hAnsi="Angsana New"/>
          <w:sz w:val="28"/>
          <w:szCs w:val="28"/>
        </w:rPr>
        <w:t>equires management to make judg</w:t>
      </w:r>
      <w:r w:rsidRPr="00C3501C">
        <w:rPr>
          <w:rFonts w:ascii="Angsana New" w:eastAsia="Arial Unicode MS" w:hAnsi="Angsana New"/>
          <w:sz w:val="28"/>
          <w:szCs w:val="28"/>
        </w:rPr>
        <w:t xml:space="preserve">ments, estimates and assumptions that affect the application of accounting policies and the reported amounts of assets, liabilities, income and expenses. Actual results may differ from these estimates. </w:t>
      </w:r>
    </w:p>
    <w:p w14:paraId="49433197" w14:textId="0ED80CA8" w:rsidR="00F307D5" w:rsidRDefault="00E739D2" w:rsidP="00606CBB">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In preparing </w:t>
      </w:r>
      <w:r w:rsidR="008108CA" w:rsidRPr="00C3501C">
        <w:rPr>
          <w:rFonts w:ascii="Angsana New" w:eastAsia="Arial Unicode MS" w:hAnsi="Angsana New"/>
          <w:sz w:val="28"/>
          <w:szCs w:val="28"/>
        </w:rPr>
        <w:t>this interim financial information</w:t>
      </w:r>
      <w:r w:rsidRPr="00C3501C">
        <w:rPr>
          <w:rFonts w:ascii="Angsana New" w:eastAsia="Arial Unicode MS" w:hAnsi="Angsana New"/>
          <w:sz w:val="28"/>
          <w:szCs w:val="28"/>
        </w:rPr>
        <w:t xml:space="preserve">, the significant judgments made by management in applying the Company’s accounting policies and the key sources of estimation uncertainty were the same as those that applied to the financial statements for the year ended </w:t>
      </w:r>
      <w:r w:rsidR="009B62FC" w:rsidRPr="00C3501C">
        <w:rPr>
          <w:rFonts w:ascii="Angsana New" w:eastAsia="Arial Unicode MS" w:hAnsi="Angsana New"/>
          <w:sz w:val="28"/>
          <w:szCs w:val="28"/>
        </w:rPr>
        <w:t xml:space="preserve">31 December </w:t>
      </w:r>
      <w:r w:rsidRPr="00C3501C">
        <w:rPr>
          <w:rFonts w:ascii="Angsana New" w:eastAsia="Arial Unicode MS" w:hAnsi="Angsana New"/>
          <w:sz w:val="28"/>
          <w:szCs w:val="28"/>
        </w:rPr>
        <w:t>201</w:t>
      </w:r>
      <w:r w:rsidR="00A27C29" w:rsidRPr="00C3501C">
        <w:rPr>
          <w:rFonts w:ascii="Angsana New" w:eastAsia="Arial Unicode MS" w:hAnsi="Angsana New"/>
          <w:sz w:val="28"/>
          <w:szCs w:val="28"/>
        </w:rPr>
        <w:t>8</w:t>
      </w:r>
      <w:r w:rsidRPr="00C3501C">
        <w:rPr>
          <w:rFonts w:ascii="Angsana New" w:eastAsia="Arial Unicode MS" w:hAnsi="Angsana New"/>
          <w:sz w:val="28"/>
          <w:szCs w:val="28"/>
        </w:rPr>
        <w:t>.</w:t>
      </w:r>
    </w:p>
    <w:p w14:paraId="1410FA30" w14:textId="15C67E03" w:rsidR="008825F1" w:rsidRPr="00C3501C" w:rsidRDefault="008825F1"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t>T</w:t>
      </w:r>
      <w:r w:rsidR="003B5D5E" w:rsidRPr="00C3501C">
        <w:rPr>
          <w:rFonts w:ascii="Angsana New" w:eastAsia="Arial Unicode MS" w:hAnsi="Angsana New" w:hint="cs"/>
          <w:b/>
          <w:bCs/>
          <w:sz w:val="28"/>
          <w:szCs w:val="28"/>
          <w:cs/>
        </w:rPr>
        <w:t>ransactions with replated parties</w:t>
      </w:r>
    </w:p>
    <w:p w14:paraId="360B1677" w14:textId="77777777" w:rsidR="00EA2D02" w:rsidRPr="00C3501C" w:rsidRDefault="008825F1"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A portion of the Company’s </w:t>
      </w:r>
      <w:r w:rsidR="00B73967" w:rsidRPr="00C3501C">
        <w:rPr>
          <w:rFonts w:ascii="Angsana New" w:eastAsia="Arial Unicode MS" w:hAnsi="Angsana New"/>
          <w:sz w:val="28"/>
          <w:szCs w:val="28"/>
        </w:rPr>
        <w:t xml:space="preserve">assets, liabilities, revenues and expenses </w:t>
      </w:r>
      <w:r w:rsidRPr="00C3501C">
        <w:rPr>
          <w:rFonts w:ascii="Angsana New" w:eastAsia="Arial Unicode MS" w:hAnsi="Angsana New"/>
          <w:sz w:val="28"/>
          <w:szCs w:val="28"/>
        </w:rPr>
        <w:t>arose from transactions with</w:t>
      </w:r>
      <w:r w:rsidR="0012123E" w:rsidRPr="00C3501C">
        <w:rPr>
          <w:rFonts w:ascii="Angsana New" w:eastAsia="Arial Unicode MS" w:hAnsi="Angsana New"/>
          <w:sz w:val="28"/>
          <w:szCs w:val="28"/>
        </w:rPr>
        <w:t xml:space="preserve"> </w:t>
      </w:r>
      <w:r w:rsidRPr="00C3501C">
        <w:rPr>
          <w:rFonts w:ascii="Angsana New" w:eastAsia="Arial Unicode MS" w:hAnsi="Angsana New"/>
          <w:sz w:val="28"/>
          <w:szCs w:val="28"/>
        </w:rPr>
        <w:t>related part</w:t>
      </w:r>
      <w:r w:rsidR="0012123E" w:rsidRPr="00C3501C">
        <w:rPr>
          <w:rFonts w:ascii="Angsana New" w:eastAsia="Arial Unicode MS" w:hAnsi="Angsana New"/>
          <w:sz w:val="28"/>
          <w:szCs w:val="28"/>
        </w:rPr>
        <w:t>ies</w:t>
      </w:r>
      <w:r w:rsidRPr="00C3501C">
        <w:rPr>
          <w:rFonts w:ascii="Angsana New" w:eastAsia="Arial Unicode MS" w:hAnsi="Angsana New"/>
          <w:sz w:val="28"/>
          <w:szCs w:val="28"/>
        </w:rPr>
        <w:t>. Th</w:t>
      </w:r>
      <w:r w:rsidR="0012123E" w:rsidRPr="00C3501C">
        <w:rPr>
          <w:rFonts w:ascii="Angsana New" w:eastAsia="Arial Unicode MS" w:hAnsi="Angsana New"/>
          <w:sz w:val="28"/>
          <w:szCs w:val="28"/>
        </w:rPr>
        <w:t>e</w:t>
      </w:r>
      <w:r w:rsidR="004275AD" w:rsidRPr="00C3501C">
        <w:rPr>
          <w:rFonts w:ascii="Angsana New" w:eastAsia="Arial Unicode MS" w:hAnsi="Angsana New"/>
          <w:sz w:val="28"/>
          <w:szCs w:val="28"/>
        </w:rPr>
        <w:t>s</w:t>
      </w:r>
      <w:r w:rsidR="0012123E" w:rsidRPr="00C3501C">
        <w:rPr>
          <w:rFonts w:ascii="Angsana New" w:eastAsia="Arial Unicode MS" w:hAnsi="Angsana New"/>
          <w:sz w:val="28"/>
          <w:szCs w:val="28"/>
        </w:rPr>
        <w:t>e</w:t>
      </w:r>
      <w:r w:rsidR="004275AD" w:rsidRPr="00C3501C">
        <w:rPr>
          <w:rFonts w:ascii="Angsana New" w:eastAsia="Arial Unicode MS" w:hAnsi="Angsana New"/>
          <w:sz w:val="28"/>
          <w:szCs w:val="28"/>
        </w:rPr>
        <w:t xml:space="preserve"> </w:t>
      </w:r>
      <w:r w:rsidRPr="00C3501C">
        <w:rPr>
          <w:rFonts w:ascii="Angsana New" w:eastAsia="Arial Unicode MS" w:hAnsi="Angsana New"/>
          <w:sz w:val="28"/>
          <w:szCs w:val="28"/>
        </w:rPr>
        <w:t>part</w:t>
      </w:r>
      <w:r w:rsidR="0012123E" w:rsidRPr="00C3501C">
        <w:rPr>
          <w:rFonts w:ascii="Angsana New" w:eastAsia="Arial Unicode MS" w:hAnsi="Angsana New"/>
          <w:sz w:val="28"/>
          <w:szCs w:val="28"/>
        </w:rPr>
        <w:t>ies</w:t>
      </w:r>
      <w:r w:rsidRPr="00C3501C">
        <w:rPr>
          <w:rFonts w:ascii="Angsana New" w:eastAsia="Arial Unicode MS" w:hAnsi="Angsana New"/>
          <w:sz w:val="28"/>
          <w:szCs w:val="28"/>
        </w:rPr>
        <w:t xml:space="preserve"> </w:t>
      </w:r>
      <w:r w:rsidR="0012123E" w:rsidRPr="00C3501C">
        <w:rPr>
          <w:rFonts w:ascii="Angsana New" w:eastAsia="Arial Unicode MS" w:hAnsi="Angsana New"/>
          <w:sz w:val="28"/>
          <w:szCs w:val="28"/>
        </w:rPr>
        <w:t>are</w:t>
      </w:r>
      <w:r w:rsidRPr="00C3501C">
        <w:rPr>
          <w:rFonts w:ascii="Angsana New" w:eastAsia="Arial Unicode MS" w:hAnsi="Angsana New"/>
          <w:sz w:val="28"/>
          <w:szCs w:val="28"/>
        </w:rPr>
        <w:t xml:space="preserve"> related through </w:t>
      </w:r>
      <w:r w:rsidR="00816503" w:rsidRPr="00C3501C">
        <w:rPr>
          <w:rFonts w:ascii="Angsana New" w:eastAsia="Arial Unicode MS" w:hAnsi="Angsana New"/>
          <w:sz w:val="28"/>
          <w:szCs w:val="28"/>
        </w:rPr>
        <w:t>ordinary</w:t>
      </w:r>
      <w:r w:rsidRPr="00C3501C">
        <w:rPr>
          <w:rFonts w:ascii="Angsana New" w:eastAsia="Arial Unicode MS" w:hAnsi="Angsana New"/>
          <w:sz w:val="28"/>
          <w:szCs w:val="28"/>
        </w:rPr>
        <w:t xml:space="preserve"> shar</w:t>
      </w:r>
      <w:r w:rsidR="00EE733D" w:rsidRPr="00C3501C">
        <w:rPr>
          <w:rFonts w:ascii="Angsana New" w:eastAsia="Arial Unicode MS" w:hAnsi="Angsana New"/>
          <w:sz w:val="28"/>
          <w:szCs w:val="28"/>
        </w:rPr>
        <w:t>eholdings and/or directorships.</w:t>
      </w:r>
      <w:r w:rsidR="00B73967" w:rsidRPr="00C3501C">
        <w:rPr>
          <w:rFonts w:ascii="Angsana New" w:eastAsia="Arial Unicode MS" w:hAnsi="Angsana New"/>
          <w:sz w:val="28"/>
          <w:szCs w:val="28"/>
        </w:rPr>
        <w:t xml:space="preserve"> The accompanying financial statements reflect the effects of these transactions.</w:t>
      </w:r>
    </w:p>
    <w:p w14:paraId="339BA092" w14:textId="6D6DAF13" w:rsidR="00A845A6" w:rsidRPr="00C3501C" w:rsidRDefault="009F398D" w:rsidP="00203C67">
      <w:pPr>
        <w:pStyle w:val="BodyTextIndent"/>
        <w:spacing w:before="120" w:line="380" w:lineRule="exact"/>
        <w:ind w:left="547" w:right="58"/>
        <w:jc w:val="thaiDistribute"/>
        <w:rPr>
          <w:rFonts w:ascii="Angsana New" w:eastAsia="Arial Unicode MS" w:hAnsi="Angsana New"/>
          <w:sz w:val="28"/>
          <w:szCs w:val="28"/>
        </w:rPr>
      </w:pPr>
      <w:r>
        <w:rPr>
          <w:rFonts w:ascii="Angsana New" w:eastAsia="Arial Unicode MS" w:hAnsi="Angsana New"/>
          <w:sz w:val="28"/>
          <w:szCs w:val="28"/>
        </w:rPr>
        <w:t>Balances with related parties</w:t>
      </w:r>
      <w:r w:rsidR="000430DD" w:rsidRPr="00C3501C">
        <w:rPr>
          <w:rFonts w:ascii="Angsana New" w:eastAsia="Arial Unicode MS" w:hAnsi="Angsana New"/>
          <w:sz w:val="28"/>
          <w:szCs w:val="28"/>
        </w:rPr>
        <w:t xml:space="preserve"> as at </w:t>
      </w:r>
      <w:r w:rsidR="009B62FC" w:rsidRPr="00C3501C">
        <w:rPr>
          <w:rFonts w:ascii="Angsana New" w:eastAsia="Arial Unicode MS" w:hAnsi="Angsana New"/>
          <w:sz w:val="28"/>
          <w:szCs w:val="28"/>
        </w:rPr>
        <w:t xml:space="preserve">31 March </w:t>
      </w:r>
      <w:r w:rsidR="00930A0F" w:rsidRPr="00C3501C">
        <w:rPr>
          <w:rFonts w:ascii="Angsana New" w:eastAsia="Arial Unicode MS" w:hAnsi="Angsana New"/>
          <w:sz w:val="28"/>
          <w:szCs w:val="28"/>
        </w:rPr>
        <w:t xml:space="preserve">2019 and </w:t>
      </w:r>
      <w:r w:rsidR="009B62FC" w:rsidRPr="00C3501C">
        <w:rPr>
          <w:rFonts w:ascii="Angsana New" w:eastAsia="Arial Unicode MS" w:hAnsi="Angsana New"/>
          <w:sz w:val="28"/>
          <w:szCs w:val="28"/>
        </w:rPr>
        <w:t xml:space="preserve">31 </w:t>
      </w:r>
      <w:r w:rsidR="00930A0F" w:rsidRPr="00C3501C">
        <w:rPr>
          <w:rFonts w:ascii="Angsana New" w:eastAsia="Arial Unicode MS" w:hAnsi="Angsana New"/>
          <w:sz w:val="28"/>
          <w:szCs w:val="28"/>
        </w:rPr>
        <w:t>December 2018</w:t>
      </w:r>
      <w:r w:rsidR="000430DD" w:rsidRPr="00C3501C">
        <w:rPr>
          <w:rFonts w:ascii="Angsana New" w:eastAsia="Arial Unicode MS" w:hAnsi="Angsana New"/>
          <w:sz w:val="28"/>
          <w:szCs w:val="28"/>
        </w:rPr>
        <w:t xml:space="preserve"> are as follows</w:t>
      </w:r>
      <w:r w:rsidR="00AA244F" w:rsidRPr="00C3501C">
        <w:rPr>
          <w:rFonts w:ascii="Angsana New" w:eastAsia="Arial Unicode MS" w:hAnsi="Angsana New"/>
          <w:sz w:val="28"/>
          <w:szCs w:val="28"/>
        </w:rPr>
        <w:t>:</w:t>
      </w:r>
      <w:r w:rsidR="000430DD" w:rsidRPr="00C3501C">
        <w:rPr>
          <w:rFonts w:ascii="Angsana New" w:eastAsia="Arial Unicode MS" w:hAnsi="Angsana New"/>
          <w:sz w:val="28"/>
          <w:szCs w:val="28"/>
        </w:rPr>
        <w:t xml:space="preserve"> </w:t>
      </w:r>
    </w:p>
    <w:tbl>
      <w:tblPr>
        <w:tblW w:w="9221" w:type="dxa"/>
        <w:tblInd w:w="540" w:type="dxa"/>
        <w:tblLayout w:type="fixed"/>
        <w:tblCellMar>
          <w:left w:w="43" w:type="dxa"/>
          <w:right w:w="43" w:type="dxa"/>
        </w:tblCellMar>
        <w:tblLook w:val="04A0" w:firstRow="1" w:lastRow="0" w:firstColumn="1" w:lastColumn="0" w:noHBand="0" w:noVBand="1"/>
      </w:tblPr>
      <w:tblGrid>
        <w:gridCol w:w="3330"/>
        <w:gridCol w:w="985"/>
        <w:gridCol w:w="106"/>
        <w:gridCol w:w="1483"/>
        <w:gridCol w:w="106"/>
        <w:gridCol w:w="1550"/>
        <w:gridCol w:w="126"/>
        <w:gridCol w:w="1535"/>
      </w:tblGrid>
      <w:tr w:rsidR="00605C0D" w:rsidRPr="00D7233B" w14:paraId="3CF300C8" w14:textId="77777777" w:rsidTr="006329C7">
        <w:trPr>
          <w:trHeight w:val="379"/>
          <w:tblHeader/>
        </w:trPr>
        <w:tc>
          <w:tcPr>
            <w:tcW w:w="3330" w:type="dxa"/>
            <w:shd w:val="clear" w:color="auto" w:fill="auto"/>
          </w:tcPr>
          <w:p w14:paraId="0577C106"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985" w:type="dxa"/>
            <w:shd w:val="clear" w:color="auto" w:fill="auto"/>
          </w:tcPr>
          <w:p w14:paraId="5E34C7D0"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06" w:type="dxa"/>
          </w:tcPr>
          <w:p w14:paraId="29E25F17"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6C66B7BD"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06" w:type="dxa"/>
          </w:tcPr>
          <w:p w14:paraId="3BA3CB51"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3211" w:type="dxa"/>
            <w:gridSpan w:val="3"/>
            <w:tcBorders>
              <w:bottom w:val="single" w:sz="4" w:space="0" w:color="auto"/>
            </w:tcBorders>
          </w:tcPr>
          <w:p w14:paraId="007FABEB" w14:textId="505BBE3E"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lang w:val="en-GB" w:bidi="ar-SA"/>
              </w:rPr>
            </w:pPr>
            <w:r w:rsidRPr="00D7233B">
              <w:rPr>
                <w:rFonts w:ascii="Angsana New" w:hAnsi="Angsana New"/>
                <w:sz w:val="28"/>
                <w:szCs w:val="28"/>
                <w:lang w:val="en-GB" w:bidi="ar-SA"/>
              </w:rPr>
              <w:t>Thousand Baht</w:t>
            </w:r>
          </w:p>
        </w:tc>
      </w:tr>
      <w:tr w:rsidR="00605C0D" w:rsidRPr="00D7233B" w14:paraId="579074FE" w14:textId="77777777" w:rsidTr="006329C7">
        <w:trPr>
          <w:trHeight w:val="273"/>
          <w:tblHeader/>
        </w:trPr>
        <w:tc>
          <w:tcPr>
            <w:tcW w:w="3330" w:type="dxa"/>
            <w:shd w:val="clear" w:color="auto" w:fill="auto"/>
          </w:tcPr>
          <w:p w14:paraId="5EDF0B2F"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985" w:type="dxa"/>
            <w:shd w:val="clear" w:color="auto" w:fill="auto"/>
          </w:tcPr>
          <w:p w14:paraId="2DBCFAEB" w14:textId="0F465193"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06" w:type="dxa"/>
          </w:tcPr>
          <w:p w14:paraId="45F2D1FA"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0F6E3E0A" w14:textId="13431341"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06" w:type="dxa"/>
          </w:tcPr>
          <w:p w14:paraId="134EAD6C"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550" w:type="dxa"/>
            <w:tcBorders>
              <w:bottom w:val="single" w:sz="4" w:space="0" w:color="auto"/>
            </w:tcBorders>
          </w:tcPr>
          <w:p w14:paraId="4C5FCD05" w14:textId="76E86EB8" w:rsidR="00605C0D"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r w:rsidRPr="00D7233B">
              <w:rPr>
                <w:rFonts w:ascii="Angsana New" w:hAnsi="Angsana New"/>
                <w:sz w:val="28"/>
                <w:szCs w:val="28"/>
                <w:lang w:val="en-GB" w:bidi="ar-SA"/>
              </w:rPr>
              <w:t>31 March 2019</w:t>
            </w:r>
          </w:p>
        </w:tc>
        <w:tc>
          <w:tcPr>
            <w:tcW w:w="126" w:type="dxa"/>
          </w:tcPr>
          <w:p w14:paraId="124908EB"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535" w:type="dxa"/>
            <w:tcBorders>
              <w:bottom w:val="single" w:sz="4" w:space="0" w:color="auto"/>
            </w:tcBorders>
            <w:shd w:val="clear" w:color="auto" w:fill="auto"/>
          </w:tcPr>
          <w:p w14:paraId="16E7D985" w14:textId="687957FA" w:rsidR="00605C0D"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lang w:val="en-GB" w:bidi="ar-SA"/>
              </w:rPr>
            </w:pPr>
            <w:r w:rsidRPr="00D7233B">
              <w:rPr>
                <w:rFonts w:ascii="Angsana New" w:hAnsi="Angsana New"/>
                <w:sz w:val="28"/>
                <w:szCs w:val="28"/>
                <w:lang w:val="en-GB" w:bidi="ar-SA"/>
              </w:rPr>
              <w:t>31 December 2018</w:t>
            </w:r>
          </w:p>
        </w:tc>
      </w:tr>
      <w:tr w:rsidR="0071170A" w:rsidRPr="00D7233B" w14:paraId="31777988" w14:textId="77777777" w:rsidTr="006329C7">
        <w:tc>
          <w:tcPr>
            <w:tcW w:w="3330" w:type="dxa"/>
            <w:shd w:val="clear" w:color="auto" w:fill="auto"/>
          </w:tcPr>
          <w:p w14:paraId="2AE42B6E"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D7233B">
              <w:rPr>
                <w:rFonts w:asciiTheme="majorBidi" w:hAnsiTheme="majorBidi" w:cstheme="majorBidi"/>
                <w:b/>
                <w:bCs/>
                <w:sz w:val="28"/>
                <w:szCs w:val="28"/>
              </w:rPr>
              <w:t>Insurance liabilities</w:t>
            </w:r>
          </w:p>
        </w:tc>
        <w:tc>
          <w:tcPr>
            <w:tcW w:w="985" w:type="dxa"/>
            <w:shd w:val="clear" w:color="auto" w:fill="auto"/>
          </w:tcPr>
          <w:p w14:paraId="0E62F195"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hAnsiTheme="majorBidi" w:cstheme="majorBidi"/>
                <w:sz w:val="28"/>
                <w:szCs w:val="28"/>
                <w:cs/>
              </w:rPr>
            </w:pPr>
          </w:p>
        </w:tc>
        <w:tc>
          <w:tcPr>
            <w:tcW w:w="106" w:type="dxa"/>
          </w:tcPr>
          <w:p w14:paraId="04DA93B6"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50615188"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5"/>
              <w:jc w:val="right"/>
              <w:rPr>
                <w:rFonts w:asciiTheme="majorBidi" w:hAnsiTheme="majorBidi" w:cstheme="majorBidi"/>
                <w:sz w:val="28"/>
                <w:szCs w:val="28"/>
              </w:rPr>
            </w:pPr>
          </w:p>
        </w:tc>
        <w:tc>
          <w:tcPr>
            <w:tcW w:w="106" w:type="dxa"/>
          </w:tcPr>
          <w:p w14:paraId="4081B2E3"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50" w:type="dxa"/>
            <w:shd w:val="clear" w:color="auto" w:fill="auto"/>
          </w:tcPr>
          <w:p w14:paraId="4AB87832"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29"/>
              <w:jc w:val="right"/>
              <w:rPr>
                <w:rFonts w:asciiTheme="majorBidi" w:eastAsia="Cordia New" w:hAnsiTheme="majorBidi" w:cstheme="majorBidi"/>
                <w:sz w:val="28"/>
                <w:szCs w:val="28"/>
                <w:cs/>
              </w:rPr>
            </w:pPr>
          </w:p>
        </w:tc>
        <w:tc>
          <w:tcPr>
            <w:tcW w:w="126" w:type="dxa"/>
            <w:shd w:val="clear" w:color="auto" w:fill="auto"/>
          </w:tcPr>
          <w:p w14:paraId="21E7E5D1"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5" w:type="dxa"/>
            <w:shd w:val="clear" w:color="auto" w:fill="auto"/>
          </w:tcPr>
          <w:p w14:paraId="5868399F"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right"/>
              <w:rPr>
                <w:rFonts w:asciiTheme="majorBidi" w:hAnsiTheme="majorBidi" w:cstheme="majorBidi"/>
                <w:sz w:val="28"/>
                <w:szCs w:val="28"/>
              </w:rPr>
            </w:pPr>
          </w:p>
        </w:tc>
      </w:tr>
      <w:tr w:rsidR="0071170A" w:rsidRPr="00D7233B" w14:paraId="6E790974" w14:textId="77777777" w:rsidTr="006329C7">
        <w:tc>
          <w:tcPr>
            <w:tcW w:w="3330" w:type="dxa"/>
            <w:shd w:val="clear" w:color="auto" w:fill="auto"/>
          </w:tcPr>
          <w:p w14:paraId="4F7E180B"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eastAsia="Cordia New" w:hAnsiTheme="majorBidi" w:cstheme="majorBidi"/>
                <w:sz w:val="28"/>
                <w:szCs w:val="28"/>
              </w:rPr>
              <w:t>Delta Smart Adjusters Co., Ltd.</w:t>
            </w:r>
          </w:p>
        </w:tc>
        <w:tc>
          <w:tcPr>
            <w:tcW w:w="985" w:type="dxa"/>
            <w:shd w:val="clear" w:color="auto" w:fill="auto"/>
          </w:tcPr>
          <w:p w14:paraId="336D3C55"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06" w:type="dxa"/>
          </w:tcPr>
          <w:p w14:paraId="00B056A9"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483" w:type="dxa"/>
          </w:tcPr>
          <w:p w14:paraId="07F93357"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06" w:type="dxa"/>
          </w:tcPr>
          <w:p w14:paraId="7E334EF2"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550" w:type="dxa"/>
            <w:shd w:val="clear" w:color="auto" w:fill="auto"/>
          </w:tcPr>
          <w:p w14:paraId="1168840E"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cs/>
              </w:rPr>
            </w:pPr>
          </w:p>
        </w:tc>
        <w:tc>
          <w:tcPr>
            <w:tcW w:w="126" w:type="dxa"/>
            <w:shd w:val="clear" w:color="auto" w:fill="auto"/>
          </w:tcPr>
          <w:p w14:paraId="719EB8C4"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535" w:type="dxa"/>
            <w:shd w:val="clear" w:color="auto" w:fill="auto"/>
          </w:tcPr>
          <w:p w14:paraId="7123336E"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r>
      <w:tr w:rsidR="0071170A" w:rsidRPr="00D7233B" w14:paraId="7CEF7AE9" w14:textId="77777777" w:rsidTr="006329C7">
        <w:tc>
          <w:tcPr>
            <w:tcW w:w="3330" w:type="dxa"/>
            <w:shd w:val="clear" w:color="auto" w:fill="auto"/>
          </w:tcPr>
          <w:p w14:paraId="346CA924" w14:textId="77777777" w:rsidR="0071170A" w:rsidRPr="00D7233B" w:rsidRDefault="0071170A" w:rsidP="0027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ind w:left="137"/>
              <w:rPr>
                <w:rFonts w:asciiTheme="majorBidi" w:eastAsia="Cordia New" w:hAnsiTheme="majorBidi" w:cstheme="majorBidi"/>
                <w:sz w:val="28"/>
                <w:szCs w:val="28"/>
              </w:rPr>
            </w:pPr>
            <w:r w:rsidRPr="00D7233B">
              <w:rPr>
                <w:rFonts w:asciiTheme="majorBidi" w:eastAsia="Cordia New" w:hAnsiTheme="majorBidi" w:cstheme="majorBidi"/>
                <w:sz w:val="28"/>
                <w:szCs w:val="28"/>
              </w:rPr>
              <w:t>Survey fee</w:t>
            </w:r>
          </w:p>
        </w:tc>
        <w:tc>
          <w:tcPr>
            <w:tcW w:w="985" w:type="dxa"/>
            <w:shd w:val="clear" w:color="auto" w:fill="auto"/>
          </w:tcPr>
          <w:p w14:paraId="47A1A99D" w14:textId="0BA951DA"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1FF4B637" w14:textId="77777777" w:rsidR="0071170A" w:rsidRPr="00F34664" w:rsidRDefault="0071170A" w:rsidP="008108CA">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483" w:type="dxa"/>
          </w:tcPr>
          <w:p w14:paraId="09FF2F14" w14:textId="3D21B590"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1DBDD69A" w14:textId="77777777" w:rsidR="0071170A" w:rsidRPr="00F34664" w:rsidRDefault="0071170A" w:rsidP="008108CA">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550" w:type="dxa"/>
            <w:tcBorders>
              <w:bottom w:val="single" w:sz="4" w:space="0" w:color="auto"/>
            </w:tcBorders>
            <w:shd w:val="clear" w:color="auto" w:fill="auto"/>
          </w:tcPr>
          <w:p w14:paraId="16DE9E9A" w14:textId="446FF194"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w:t>
            </w:r>
          </w:p>
        </w:tc>
        <w:tc>
          <w:tcPr>
            <w:tcW w:w="126" w:type="dxa"/>
            <w:shd w:val="clear" w:color="auto" w:fill="auto"/>
          </w:tcPr>
          <w:p w14:paraId="75772673" w14:textId="77777777" w:rsidR="0071170A" w:rsidRPr="00F34664" w:rsidRDefault="0071170A" w:rsidP="008108CA">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535" w:type="dxa"/>
            <w:tcBorders>
              <w:bottom w:val="single" w:sz="4" w:space="0" w:color="auto"/>
            </w:tcBorders>
            <w:shd w:val="clear" w:color="auto" w:fill="auto"/>
          </w:tcPr>
          <w:p w14:paraId="770B05EE" w14:textId="15939E20"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1,675</w:t>
            </w:r>
          </w:p>
        </w:tc>
      </w:tr>
      <w:tr w:rsidR="0071170A" w:rsidRPr="00D7233B" w14:paraId="3A0182EF" w14:textId="77777777" w:rsidTr="006329C7">
        <w:tc>
          <w:tcPr>
            <w:tcW w:w="3330" w:type="dxa"/>
            <w:shd w:val="clear" w:color="auto" w:fill="auto"/>
          </w:tcPr>
          <w:p w14:paraId="0A4B3BCD"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Total</w:t>
            </w:r>
          </w:p>
        </w:tc>
        <w:tc>
          <w:tcPr>
            <w:tcW w:w="985" w:type="dxa"/>
            <w:shd w:val="clear" w:color="auto" w:fill="auto"/>
          </w:tcPr>
          <w:p w14:paraId="0341E465" w14:textId="4D64C1E4"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11E39DA8" w14:textId="77777777" w:rsidR="0071170A" w:rsidRPr="00F34664" w:rsidRDefault="0071170A" w:rsidP="008108CA">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6423FAE4" w14:textId="7C85A4ED"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535CEAE6" w14:textId="77777777" w:rsidR="0071170A" w:rsidRPr="00F34664" w:rsidRDefault="0071170A" w:rsidP="008108CA">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bottom w:val="double" w:sz="4" w:space="0" w:color="auto"/>
            </w:tcBorders>
            <w:shd w:val="clear" w:color="auto" w:fill="auto"/>
          </w:tcPr>
          <w:p w14:paraId="2EAC4CE0" w14:textId="5B25DF8E"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sidRPr="00F34664">
              <w:rPr>
                <w:rFonts w:asciiTheme="majorBidi" w:eastAsia="Cordia New" w:hAnsiTheme="majorBidi" w:cstheme="majorBidi"/>
                <w:b/>
                <w:bCs/>
                <w:sz w:val="28"/>
                <w:szCs w:val="28"/>
              </w:rPr>
              <w:t>-</w:t>
            </w:r>
          </w:p>
        </w:tc>
        <w:tc>
          <w:tcPr>
            <w:tcW w:w="126" w:type="dxa"/>
            <w:shd w:val="clear" w:color="auto" w:fill="auto"/>
          </w:tcPr>
          <w:p w14:paraId="230E069E" w14:textId="77777777" w:rsidR="0071170A" w:rsidRPr="00F34664" w:rsidRDefault="0071170A" w:rsidP="008108CA">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bottom w:val="double" w:sz="4" w:space="0" w:color="auto"/>
            </w:tcBorders>
            <w:shd w:val="clear" w:color="auto" w:fill="auto"/>
          </w:tcPr>
          <w:p w14:paraId="6C209BAF" w14:textId="56FE31B0"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r w:rsidRPr="00F34664">
              <w:rPr>
                <w:rFonts w:asciiTheme="majorBidi" w:eastAsia="Cordia New" w:hAnsiTheme="majorBidi" w:cstheme="majorBidi"/>
                <w:b/>
                <w:bCs/>
                <w:sz w:val="28"/>
                <w:szCs w:val="28"/>
              </w:rPr>
              <w:t>1,675</w:t>
            </w:r>
          </w:p>
        </w:tc>
      </w:tr>
      <w:tr w:rsidR="00606CBB" w:rsidRPr="00D7233B" w14:paraId="4D86E4E9" w14:textId="77777777" w:rsidTr="006329C7">
        <w:tc>
          <w:tcPr>
            <w:tcW w:w="3330" w:type="dxa"/>
            <w:shd w:val="clear" w:color="auto" w:fill="auto"/>
          </w:tcPr>
          <w:p w14:paraId="4B0893B0" w14:textId="77777777" w:rsidR="00606CBB"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p>
          <w:p w14:paraId="2316A6FF" w14:textId="77777777" w:rsidR="00606CBB"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p>
          <w:p w14:paraId="3711593B" w14:textId="77777777" w:rsidR="00606CBB"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p>
          <w:p w14:paraId="2F99090C" w14:textId="77777777" w:rsidR="00606CBB"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p>
          <w:p w14:paraId="620664F0" w14:textId="77777777" w:rsidR="00606CBB" w:rsidRPr="00D7233B"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p>
        </w:tc>
        <w:tc>
          <w:tcPr>
            <w:tcW w:w="985" w:type="dxa"/>
            <w:shd w:val="clear" w:color="auto" w:fill="auto"/>
          </w:tcPr>
          <w:p w14:paraId="2A5B379C" w14:textId="77777777" w:rsidR="00606CBB" w:rsidRPr="00D7233B"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08712F25" w14:textId="77777777" w:rsidR="00606CBB" w:rsidRPr="00F34664" w:rsidRDefault="00606CBB" w:rsidP="008108CA">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792A5F40" w14:textId="77777777" w:rsidR="00606CBB" w:rsidRPr="00F34664"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69951F05" w14:textId="77777777" w:rsidR="00606CBB" w:rsidRPr="00F34664" w:rsidRDefault="00606CBB" w:rsidP="008108CA">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double" w:sz="4" w:space="0" w:color="auto"/>
            </w:tcBorders>
            <w:shd w:val="clear" w:color="auto" w:fill="auto"/>
          </w:tcPr>
          <w:p w14:paraId="18D3FDED" w14:textId="77777777" w:rsidR="00606CBB" w:rsidRPr="00F34664"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26" w:type="dxa"/>
            <w:shd w:val="clear" w:color="auto" w:fill="auto"/>
          </w:tcPr>
          <w:p w14:paraId="17C13149" w14:textId="77777777" w:rsidR="00606CBB" w:rsidRPr="00F34664" w:rsidRDefault="00606CBB" w:rsidP="008108CA">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double" w:sz="4" w:space="0" w:color="auto"/>
            </w:tcBorders>
            <w:shd w:val="clear" w:color="auto" w:fill="auto"/>
          </w:tcPr>
          <w:p w14:paraId="698C7C3B" w14:textId="77777777" w:rsidR="00606CBB" w:rsidRPr="00F34664"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r>
      <w:tr w:rsidR="0071170A" w:rsidRPr="00D7233B" w14:paraId="4FF52E00" w14:textId="77777777" w:rsidTr="006329C7">
        <w:tc>
          <w:tcPr>
            <w:tcW w:w="3330" w:type="dxa"/>
            <w:shd w:val="clear" w:color="auto" w:fill="auto"/>
          </w:tcPr>
          <w:p w14:paraId="4732A38A"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D7233B">
              <w:rPr>
                <w:rFonts w:asciiTheme="majorBidi" w:hAnsiTheme="majorBidi" w:cstheme="majorBidi"/>
                <w:b/>
                <w:bCs/>
                <w:sz w:val="28"/>
                <w:szCs w:val="28"/>
              </w:rPr>
              <w:lastRenderedPageBreak/>
              <w:t>Other liabilities</w:t>
            </w:r>
          </w:p>
        </w:tc>
        <w:tc>
          <w:tcPr>
            <w:tcW w:w="985" w:type="dxa"/>
            <w:shd w:val="clear" w:color="auto" w:fill="auto"/>
            <w:vAlign w:val="bottom"/>
          </w:tcPr>
          <w:p w14:paraId="7CB8B288"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54A5FD99"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483" w:type="dxa"/>
            <w:vAlign w:val="bottom"/>
          </w:tcPr>
          <w:p w14:paraId="7EFEA986"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0ABA7CCF"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550" w:type="dxa"/>
            <w:shd w:val="clear" w:color="auto" w:fill="auto"/>
            <w:vAlign w:val="bottom"/>
          </w:tcPr>
          <w:p w14:paraId="2F52BFE2"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26" w:type="dxa"/>
            <w:shd w:val="clear" w:color="auto" w:fill="auto"/>
          </w:tcPr>
          <w:p w14:paraId="1497FACD"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535" w:type="dxa"/>
            <w:shd w:val="clear" w:color="auto" w:fill="auto"/>
            <w:vAlign w:val="bottom"/>
          </w:tcPr>
          <w:p w14:paraId="257D38B5"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71170A" w:rsidRPr="00D7233B" w14:paraId="2C73490F" w14:textId="77777777" w:rsidTr="006329C7">
        <w:tc>
          <w:tcPr>
            <w:tcW w:w="3330" w:type="dxa"/>
            <w:shd w:val="clear" w:color="auto" w:fill="auto"/>
          </w:tcPr>
          <w:p w14:paraId="0BF2A353"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eastAsia="Cordia New" w:hAnsiTheme="majorBidi" w:cstheme="majorBidi"/>
                <w:sz w:val="28"/>
                <w:szCs w:val="28"/>
              </w:rPr>
              <w:t>Auto Bizz Co., Ltd.</w:t>
            </w:r>
          </w:p>
        </w:tc>
        <w:tc>
          <w:tcPr>
            <w:tcW w:w="985" w:type="dxa"/>
            <w:shd w:val="clear" w:color="auto" w:fill="auto"/>
            <w:vAlign w:val="bottom"/>
          </w:tcPr>
          <w:p w14:paraId="76705B26"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4F65C341"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483" w:type="dxa"/>
            <w:vAlign w:val="bottom"/>
          </w:tcPr>
          <w:p w14:paraId="0E007799"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42F8DA09"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550" w:type="dxa"/>
            <w:vAlign w:val="bottom"/>
          </w:tcPr>
          <w:p w14:paraId="5FD1609C"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26" w:type="dxa"/>
          </w:tcPr>
          <w:p w14:paraId="7E743C9A"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535" w:type="dxa"/>
            <w:shd w:val="clear" w:color="auto" w:fill="auto"/>
            <w:vAlign w:val="bottom"/>
          </w:tcPr>
          <w:p w14:paraId="4C45CA6B"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71170A" w:rsidRPr="00D7233B" w14:paraId="6397AF01" w14:textId="77777777" w:rsidTr="006329C7">
        <w:tc>
          <w:tcPr>
            <w:tcW w:w="3330" w:type="dxa"/>
            <w:shd w:val="clear" w:color="auto" w:fill="auto"/>
          </w:tcPr>
          <w:p w14:paraId="5DC68449" w14:textId="77777777" w:rsidR="0071170A" w:rsidRPr="00D7233B" w:rsidRDefault="0071170A" w:rsidP="0027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ind w:left="137"/>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car rental</w:t>
            </w:r>
          </w:p>
        </w:tc>
        <w:tc>
          <w:tcPr>
            <w:tcW w:w="985" w:type="dxa"/>
            <w:shd w:val="clear" w:color="auto" w:fill="auto"/>
          </w:tcPr>
          <w:p w14:paraId="23CDDB6F" w14:textId="1AE17501"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2B67EEEB"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483" w:type="dxa"/>
          </w:tcPr>
          <w:p w14:paraId="4D456CAF" w14:textId="7BFB8093"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7B676211" w14:textId="77777777" w:rsidR="0071170A" w:rsidRPr="00D7233B" w:rsidRDefault="0071170A" w:rsidP="008108CA">
            <w:pPr>
              <w:spacing w:line="240" w:lineRule="auto"/>
              <w:ind w:right="132"/>
              <w:jc w:val="right"/>
              <w:rPr>
                <w:rFonts w:asciiTheme="majorBidi" w:eastAsia="Cordia New" w:hAnsiTheme="majorBidi" w:cstheme="majorBidi"/>
                <w:sz w:val="28"/>
                <w:szCs w:val="28"/>
              </w:rPr>
            </w:pPr>
          </w:p>
        </w:tc>
        <w:tc>
          <w:tcPr>
            <w:tcW w:w="1550" w:type="dxa"/>
          </w:tcPr>
          <w:p w14:paraId="482A26FA" w14:textId="70C50460"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w:t>
            </w:r>
          </w:p>
        </w:tc>
        <w:tc>
          <w:tcPr>
            <w:tcW w:w="126" w:type="dxa"/>
          </w:tcPr>
          <w:p w14:paraId="142627F4" w14:textId="77777777" w:rsidR="0071170A" w:rsidRPr="00D7233B" w:rsidRDefault="0071170A" w:rsidP="008108CA">
            <w:pPr>
              <w:spacing w:line="240" w:lineRule="auto"/>
              <w:ind w:right="132"/>
              <w:jc w:val="right"/>
              <w:rPr>
                <w:rFonts w:asciiTheme="majorBidi" w:eastAsia="Cordia New" w:hAnsiTheme="majorBidi" w:cstheme="majorBidi"/>
                <w:sz w:val="28"/>
                <w:szCs w:val="28"/>
              </w:rPr>
            </w:pPr>
          </w:p>
        </w:tc>
        <w:tc>
          <w:tcPr>
            <w:tcW w:w="1535" w:type="dxa"/>
            <w:shd w:val="clear" w:color="auto" w:fill="auto"/>
          </w:tcPr>
          <w:p w14:paraId="16D77B08" w14:textId="5145D61A" w:rsidR="0071170A" w:rsidRPr="00D7233B" w:rsidRDefault="0071170A"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7"/>
              </w:tabs>
              <w:spacing w:line="240" w:lineRule="auto"/>
              <w:ind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169</w:t>
            </w:r>
          </w:p>
        </w:tc>
      </w:tr>
      <w:tr w:rsidR="0071170A" w:rsidRPr="00D7233B" w14:paraId="7E2DA030" w14:textId="77777777" w:rsidTr="006329C7">
        <w:tc>
          <w:tcPr>
            <w:tcW w:w="3330" w:type="dxa"/>
            <w:shd w:val="clear" w:color="auto" w:fill="auto"/>
          </w:tcPr>
          <w:p w14:paraId="4D21B60B" w14:textId="77777777" w:rsidR="0071170A" w:rsidRPr="00D7233B" w:rsidRDefault="0071170A" w:rsidP="0027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ind w:left="137"/>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computer rental</w:t>
            </w:r>
          </w:p>
        </w:tc>
        <w:tc>
          <w:tcPr>
            <w:tcW w:w="985" w:type="dxa"/>
            <w:shd w:val="clear" w:color="auto" w:fill="auto"/>
          </w:tcPr>
          <w:p w14:paraId="2151A76E" w14:textId="31487235"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5490DBDC"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483" w:type="dxa"/>
          </w:tcPr>
          <w:p w14:paraId="544F69E7" w14:textId="316EA528"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059E9ABD" w14:textId="77777777" w:rsidR="0071170A" w:rsidRPr="00D7233B" w:rsidRDefault="0071170A" w:rsidP="008108CA">
            <w:pPr>
              <w:spacing w:line="240" w:lineRule="auto"/>
              <w:ind w:right="132"/>
              <w:jc w:val="right"/>
              <w:rPr>
                <w:rFonts w:asciiTheme="majorBidi" w:eastAsia="Cordia New" w:hAnsiTheme="majorBidi" w:cstheme="majorBidi"/>
                <w:sz w:val="28"/>
                <w:szCs w:val="28"/>
              </w:rPr>
            </w:pPr>
          </w:p>
        </w:tc>
        <w:tc>
          <w:tcPr>
            <w:tcW w:w="1550" w:type="dxa"/>
          </w:tcPr>
          <w:p w14:paraId="30A2F3A4" w14:textId="7F338DC4"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w:t>
            </w:r>
          </w:p>
        </w:tc>
        <w:tc>
          <w:tcPr>
            <w:tcW w:w="126" w:type="dxa"/>
          </w:tcPr>
          <w:p w14:paraId="7669B025" w14:textId="77777777" w:rsidR="0071170A" w:rsidRPr="00D7233B" w:rsidRDefault="0071170A" w:rsidP="008108CA">
            <w:pPr>
              <w:spacing w:line="240" w:lineRule="auto"/>
              <w:ind w:right="132"/>
              <w:jc w:val="right"/>
              <w:rPr>
                <w:rFonts w:asciiTheme="majorBidi" w:eastAsia="Cordia New" w:hAnsiTheme="majorBidi" w:cstheme="majorBidi"/>
                <w:sz w:val="28"/>
                <w:szCs w:val="28"/>
              </w:rPr>
            </w:pPr>
          </w:p>
        </w:tc>
        <w:tc>
          <w:tcPr>
            <w:tcW w:w="1535" w:type="dxa"/>
            <w:shd w:val="clear" w:color="auto" w:fill="auto"/>
          </w:tcPr>
          <w:p w14:paraId="4F9765EA" w14:textId="77D28EBD"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17</w:t>
            </w:r>
          </w:p>
        </w:tc>
      </w:tr>
      <w:tr w:rsidR="0071170A" w:rsidRPr="00D7233B" w14:paraId="64CB9948" w14:textId="77777777" w:rsidTr="006329C7">
        <w:trPr>
          <w:trHeight w:val="243"/>
        </w:trPr>
        <w:tc>
          <w:tcPr>
            <w:tcW w:w="3330" w:type="dxa"/>
            <w:shd w:val="clear" w:color="auto" w:fill="auto"/>
          </w:tcPr>
          <w:p w14:paraId="37675E01" w14:textId="77777777" w:rsidR="0071170A" w:rsidRPr="00D7233B" w:rsidRDefault="0071170A" w:rsidP="0027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ind w:left="137"/>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cleaning expense</w:t>
            </w:r>
          </w:p>
        </w:tc>
        <w:tc>
          <w:tcPr>
            <w:tcW w:w="985" w:type="dxa"/>
            <w:shd w:val="clear" w:color="auto" w:fill="auto"/>
          </w:tcPr>
          <w:p w14:paraId="138E1CEA" w14:textId="440528CE"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4DF7FA99"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483" w:type="dxa"/>
            <w:vAlign w:val="bottom"/>
          </w:tcPr>
          <w:p w14:paraId="3D55A543" w14:textId="546139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19B1C17A" w14:textId="77777777" w:rsidR="0071170A" w:rsidRPr="00D7233B" w:rsidRDefault="0071170A" w:rsidP="008108CA">
            <w:pPr>
              <w:spacing w:line="240" w:lineRule="auto"/>
              <w:ind w:right="132"/>
              <w:jc w:val="right"/>
              <w:rPr>
                <w:rFonts w:asciiTheme="majorBidi" w:eastAsia="Cordia New" w:hAnsiTheme="majorBidi" w:cstheme="majorBidi"/>
                <w:sz w:val="28"/>
                <w:szCs w:val="28"/>
              </w:rPr>
            </w:pPr>
          </w:p>
        </w:tc>
        <w:tc>
          <w:tcPr>
            <w:tcW w:w="1550" w:type="dxa"/>
            <w:vAlign w:val="bottom"/>
          </w:tcPr>
          <w:p w14:paraId="53581965" w14:textId="63BAD049"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w:t>
            </w:r>
          </w:p>
        </w:tc>
        <w:tc>
          <w:tcPr>
            <w:tcW w:w="126" w:type="dxa"/>
          </w:tcPr>
          <w:p w14:paraId="75D31ABE" w14:textId="77777777" w:rsidR="0071170A" w:rsidRPr="00D7233B" w:rsidRDefault="0071170A" w:rsidP="008108CA">
            <w:pPr>
              <w:spacing w:line="240" w:lineRule="auto"/>
              <w:ind w:right="132"/>
              <w:jc w:val="right"/>
              <w:rPr>
                <w:rFonts w:asciiTheme="majorBidi" w:eastAsia="Cordia New" w:hAnsiTheme="majorBidi" w:cstheme="majorBidi"/>
                <w:sz w:val="28"/>
                <w:szCs w:val="28"/>
              </w:rPr>
            </w:pPr>
          </w:p>
        </w:tc>
        <w:tc>
          <w:tcPr>
            <w:tcW w:w="1535" w:type="dxa"/>
            <w:shd w:val="clear" w:color="auto" w:fill="auto"/>
          </w:tcPr>
          <w:p w14:paraId="3EB5F02C" w14:textId="10D56274"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51</w:t>
            </w:r>
          </w:p>
        </w:tc>
      </w:tr>
      <w:tr w:rsidR="0071170A" w:rsidRPr="00D7233B" w14:paraId="64CCB080" w14:textId="77777777" w:rsidTr="006329C7">
        <w:tc>
          <w:tcPr>
            <w:tcW w:w="3330" w:type="dxa"/>
            <w:shd w:val="clear" w:color="auto" w:fill="auto"/>
          </w:tcPr>
          <w:p w14:paraId="7320D449"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D7233B">
              <w:rPr>
                <w:rFonts w:asciiTheme="majorBidi" w:hAnsiTheme="majorBidi" w:cstheme="majorBidi"/>
                <w:b/>
                <w:bCs/>
                <w:sz w:val="28"/>
                <w:szCs w:val="28"/>
              </w:rPr>
              <w:t>Total</w:t>
            </w:r>
          </w:p>
        </w:tc>
        <w:tc>
          <w:tcPr>
            <w:tcW w:w="985" w:type="dxa"/>
            <w:shd w:val="clear" w:color="auto" w:fill="auto"/>
          </w:tcPr>
          <w:p w14:paraId="4D7CF41F" w14:textId="65C1F65A"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4DAE2FFD"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483" w:type="dxa"/>
          </w:tcPr>
          <w:p w14:paraId="2E73D7E0" w14:textId="377F6A0E"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2D2D737C" w14:textId="77777777" w:rsidR="0071170A" w:rsidRPr="00D7233B" w:rsidRDefault="0071170A" w:rsidP="008108CA">
            <w:pPr>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bottom w:val="double" w:sz="4" w:space="0" w:color="auto"/>
            </w:tcBorders>
          </w:tcPr>
          <w:p w14:paraId="43B41DFC" w14:textId="06F5B54D"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w:t>
            </w:r>
          </w:p>
        </w:tc>
        <w:tc>
          <w:tcPr>
            <w:tcW w:w="126" w:type="dxa"/>
          </w:tcPr>
          <w:p w14:paraId="6FEF2064" w14:textId="77777777" w:rsidR="0071170A" w:rsidRPr="00D7233B" w:rsidRDefault="0071170A" w:rsidP="008108CA">
            <w:pPr>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bottom w:val="double" w:sz="4" w:space="0" w:color="auto"/>
            </w:tcBorders>
            <w:shd w:val="clear" w:color="auto" w:fill="auto"/>
          </w:tcPr>
          <w:p w14:paraId="43BA7FFC" w14:textId="1B38F3A9"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237</w:t>
            </w:r>
          </w:p>
        </w:tc>
      </w:tr>
    </w:tbl>
    <w:p w14:paraId="3EE0EA8C" w14:textId="70755DCD" w:rsidR="007D7D39" w:rsidRPr="00D7233B" w:rsidRDefault="009F398D" w:rsidP="00C71B59">
      <w:pPr>
        <w:pStyle w:val="BodyTextIndent"/>
        <w:spacing w:before="120" w:line="380" w:lineRule="exact"/>
        <w:ind w:left="547" w:right="58"/>
        <w:jc w:val="thaiDistribute"/>
        <w:rPr>
          <w:rFonts w:ascii="Angsana New" w:eastAsia="Arial Unicode MS" w:hAnsi="Angsana New"/>
          <w:sz w:val="28"/>
          <w:szCs w:val="28"/>
        </w:rPr>
      </w:pPr>
      <w:r w:rsidRPr="00D7233B">
        <w:rPr>
          <w:rFonts w:ascii="Angsana New" w:eastAsia="Arial Unicode MS" w:hAnsi="Angsana New"/>
          <w:sz w:val="28"/>
          <w:szCs w:val="28"/>
        </w:rPr>
        <w:t>Significant transactions with related parties</w:t>
      </w:r>
      <w:r w:rsidR="000430DD" w:rsidRPr="00D7233B">
        <w:rPr>
          <w:rFonts w:ascii="Angsana New" w:eastAsia="Arial Unicode MS" w:hAnsi="Angsana New"/>
          <w:sz w:val="28"/>
          <w:szCs w:val="28"/>
        </w:rPr>
        <w:t xml:space="preserve"> for each of the three-mo</w:t>
      </w:r>
      <w:r w:rsidR="00930A0F" w:rsidRPr="00D7233B">
        <w:rPr>
          <w:rFonts w:ascii="Angsana New" w:eastAsia="Arial Unicode MS" w:hAnsi="Angsana New"/>
          <w:sz w:val="28"/>
          <w:szCs w:val="28"/>
        </w:rPr>
        <w:t>nth periods ended</w:t>
      </w:r>
      <w:r w:rsidR="009B62FC" w:rsidRPr="00D7233B">
        <w:rPr>
          <w:rFonts w:ascii="Angsana New" w:eastAsia="Arial Unicode MS" w:hAnsi="Angsana New"/>
          <w:sz w:val="28"/>
          <w:szCs w:val="28"/>
        </w:rPr>
        <w:t xml:space="preserve"> 31 March </w:t>
      </w:r>
      <w:r w:rsidR="00930A0F" w:rsidRPr="00D7233B">
        <w:rPr>
          <w:rFonts w:ascii="Angsana New" w:eastAsia="Arial Unicode MS" w:hAnsi="Angsana New"/>
          <w:sz w:val="28"/>
          <w:szCs w:val="28"/>
        </w:rPr>
        <w:t>2019 and 2018</w:t>
      </w:r>
      <w:r w:rsidR="000430DD" w:rsidRPr="00D7233B">
        <w:rPr>
          <w:rFonts w:ascii="Angsana New" w:eastAsia="Arial Unicode MS" w:hAnsi="Angsana New"/>
          <w:sz w:val="28"/>
          <w:szCs w:val="28"/>
        </w:rPr>
        <w:t xml:space="preserve"> are as follows:</w:t>
      </w:r>
      <w:r w:rsidR="007D7D39" w:rsidRPr="00D7233B">
        <w:rPr>
          <w:rFonts w:ascii="Angsana New" w:eastAsia="Arial Unicode MS" w:hAnsi="Angsana New"/>
          <w:sz w:val="28"/>
          <w:szCs w:val="28"/>
        </w:rPr>
        <w:t xml:space="preserve"> </w:t>
      </w:r>
    </w:p>
    <w:tbl>
      <w:tblPr>
        <w:tblW w:w="9270" w:type="dxa"/>
        <w:tblInd w:w="540" w:type="dxa"/>
        <w:tblLayout w:type="fixed"/>
        <w:tblCellMar>
          <w:left w:w="43" w:type="dxa"/>
          <w:right w:w="43" w:type="dxa"/>
        </w:tblCellMar>
        <w:tblLook w:val="04A0" w:firstRow="1" w:lastRow="0" w:firstColumn="1" w:lastColumn="0" w:noHBand="0" w:noVBand="1"/>
      </w:tblPr>
      <w:tblGrid>
        <w:gridCol w:w="2880"/>
        <w:gridCol w:w="1424"/>
        <w:gridCol w:w="106"/>
        <w:gridCol w:w="1530"/>
        <w:gridCol w:w="106"/>
        <w:gridCol w:w="1514"/>
        <w:gridCol w:w="106"/>
        <w:gridCol w:w="1604"/>
      </w:tblGrid>
      <w:tr w:rsidR="00127E2C" w:rsidRPr="00D7233B" w14:paraId="360AB170" w14:textId="77777777" w:rsidTr="000D7E39">
        <w:trPr>
          <w:trHeight w:val="340"/>
          <w:tblHeader/>
        </w:trPr>
        <w:tc>
          <w:tcPr>
            <w:tcW w:w="2880" w:type="dxa"/>
            <w:shd w:val="clear" w:color="auto" w:fill="auto"/>
          </w:tcPr>
          <w:p w14:paraId="30E14C7F"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424" w:type="dxa"/>
          </w:tcPr>
          <w:p w14:paraId="4E406DA4"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06" w:type="dxa"/>
          </w:tcPr>
          <w:p w14:paraId="18BB0DB0"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530" w:type="dxa"/>
          </w:tcPr>
          <w:p w14:paraId="5B08DBFF"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8"/>
                <w:szCs w:val="28"/>
              </w:rPr>
            </w:pPr>
          </w:p>
        </w:tc>
        <w:tc>
          <w:tcPr>
            <w:tcW w:w="106" w:type="dxa"/>
          </w:tcPr>
          <w:p w14:paraId="7DECB547"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224" w:type="dxa"/>
            <w:gridSpan w:val="3"/>
            <w:tcBorders>
              <w:bottom w:val="single" w:sz="4" w:space="0" w:color="auto"/>
            </w:tcBorders>
          </w:tcPr>
          <w:p w14:paraId="11B3B3F0" w14:textId="52147EAB"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D7233B">
              <w:rPr>
                <w:rFonts w:asciiTheme="majorBidi" w:hAnsiTheme="majorBidi" w:cstheme="majorBidi"/>
                <w:sz w:val="28"/>
                <w:szCs w:val="28"/>
              </w:rPr>
              <w:t>Thousand Baht</w:t>
            </w:r>
          </w:p>
        </w:tc>
      </w:tr>
      <w:tr w:rsidR="00127E2C" w:rsidRPr="00D7233B" w14:paraId="0131B4CD" w14:textId="77777777" w:rsidTr="000D7E39">
        <w:trPr>
          <w:trHeight w:val="340"/>
          <w:tblHeader/>
        </w:trPr>
        <w:tc>
          <w:tcPr>
            <w:tcW w:w="2880" w:type="dxa"/>
            <w:shd w:val="clear" w:color="auto" w:fill="auto"/>
          </w:tcPr>
          <w:p w14:paraId="1A38EE74"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424" w:type="dxa"/>
            <w:tcBorders>
              <w:bottom w:val="single" w:sz="4" w:space="0" w:color="auto"/>
            </w:tcBorders>
          </w:tcPr>
          <w:p w14:paraId="15209BCE" w14:textId="7AA733F2"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r w:rsidRPr="00D7233B">
              <w:rPr>
                <w:rFonts w:asciiTheme="majorBidi" w:hAnsiTheme="majorBidi" w:cstheme="majorBidi"/>
                <w:sz w:val="28"/>
                <w:szCs w:val="28"/>
              </w:rPr>
              <w:t>Relationship</w:t>
            </w:r>
          </w:p>
        </w:tc>
        <w:tc>
          <w:tcPr>
            <w:tcW w:w="106" w:type="dxa"/>
          </w:tcPr>
          <w:p w14:paraId="1F05E223"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530" w:type="dxa"/>
            <w:tcBorders>
              <w:bottom w:val="single" w:sz="4" w:space="0" w:color="auto"/>
            </w:tcBorders>
          </w:tcPr>
          <w:p w14:paraId="3FC12A50" w14:textId="7B80C0A0"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8"/>
                <w:szCs w:val="28"/>
              </w:rPr>
            </w:pPr>
            <w:r w:rsidRPr="00D7233B">
              <w:rPr>
                <w:rFonts w:asciiTheme="majorBidi" w:hAnsiTheme="majorBidi" w:cstheme="majorBidi"/>
                <w:sz w:val="28"/>
                <w:szCs w:val="28"/>
              </w:rPr>
              <w:t>Pricing Policy</w:t>
            </w:r>
          </w:p>
        </w:tc>
        <w:tc>
          <w:tcPr>
            <w:tcW w:w="106" w:type="dxa"/>
          </w:tcPr>
          <w:p w14:paraId="7081117B"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514" w:type="dxa"/>
            <w:tcBorders>
              <w:top w:val="single" w:sz="4" w:space="0" w:color="auto"/>
              <w:bottom w:val="single" w:sz="4" w:space="0" w:color="auto"/>
            </w:tcBorders>
          </w:tcPr>
          <w:p w14:paraId="22889465" w14:textId="156AA1C1"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D7233B">
              <w:rPr>
                <w:rFonts w:asciiTheme="majorBidi" w:hAnsiTheme="majorBidi" w:cstheme="majorBidi"/>
                <w:sz w:val="28"/>
                <w:szCs w:val="28"/>
              </w:rPr>
              <w:t>2019</w:t>
            </w:r>
          </w:p>
        </w:tc>
        <w:tc>
          <w:tcPr>
            <w:tcW w:w="106" w:type="dxa"/>
            <w:tcBorders>
              <w:top w:val="single" w:sz="4" w:space="0" w:color="auto"/>
            </w:tcBorders>
          </w:tcPr>
          <w:p w14:paraId="6CB1B224"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604" w:type="dxa"/>
            <w:tcBorders>
              <w:top w:val="single" w:sz="4" w:space="0" w:color="auto"/>
              <w:bottom w:val="single" w:sz="4" w:space="0" w:color="auto"/>
            </w:tcBorders>
            <w:shd w:val="clear" w:color="auto" w:fill="auto"/>
          </w:tcPr>
          <w:p w14:paraId="780C0BE8" w14:textId="36CC24AF"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D7233B">
              <w:rPr>
                <w:rFonts w:asciiTheme="majorBidi" w:hAnsiTheme="majorBidi" w:cstheme="majorBidi"/>
                <w:sz w:val="28"/>
                <w:szCs w:val="28"/>
              </w:rPr>
              <w:t>2018</w:t>
            </w:r>
          </w:p>
        </w:tc>
      </w:tr>
      <w:tr w:rsidR="00127E2C" w:rsidRPr="00D7233B" w14:paraId="1D6058A1" w14:textId="77777777" w:rsidTr="000D7E39">
        <w:trPr>
          <w:trHeight w:val="340"/>
          <w:tblHeader/>
        </w:trPr>
        <w:tc>
          <w:tcPr>
            <w:tcW w:w="2880" w:type="dxa"/>
            <w:shd w:val="clear" w:color="auto" w:fill="auto"/>
          </w:tcPr>
          <w:p w14:paraId="6AF1D724"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1424" w:type="dxa"/>
            <w:tcBorders>
              <w:top w:val="single" w:sz="4" w:space="0" w:color="auto"/>
            </w:tcBorders>
          </w:tcPr>
          <w:p w14:paraId="5AD76289"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06" w:type="dxa"/>
          </w:tcPr>
          <w:p w14:paraId="13EBFAB6"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530" w:type="dxa"/>
            <w:tcBorders>
              <w:top w:val="single" w:sz="4" w:space="0" w:color="auto"/>
            </w:tcBorders>
          </w:tcPr>
          <w:p w14:paraId="5EFDE2E5"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8"/>
                <w:szCs w:val="28"/>
              </w:rPr>
            </w:pPr>
          </w:p>
        </w:tc>
        <w:tc>
          <w:tcPr>
            <w:tcW w:w="106" w:type="dxa"/>
          </w:tcPr>
          <w:p w14:paraId="4CF64FAB"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514" w:type="dxa"/>
            <w:tcBorders>
              <w:top w:val="single" w:sz="4" w:space="0" w:color="auto"/>
            </w:tcBorders>
          </w:tcPr>
          <w:p w14:paraId="205B4337"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06" w:type="dxa"/>
          </w:tcPr>
          <w:p w14:paraId="682E64A1"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604" w:type="dxa"/>
            <w:shd w:val="clear" w:color="auto" w:fill="auto"/>
          </w:tcPr>
          <w:p w14:paraId="56D7518C"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r>
      <w:tr w:rsidR="00127E2C" w:rsidRPr="00D7233B" w14:paraId="4A7A94A0" w14:textId="77777777" w:rsidTr="000D7E39">
        <w:trPr>
          <w:trHeight w:val="340"/>
        </w:trPr>
        <w:tc>
          <w:tcPr>
            <w:tcW w:w="2880" w:type="dxa"/>
            <w:shd w:val="clear" w:color="auto" w:fill="auto"/>
          </w:tcPr>
          <w:p w14:paraId="32F614DC" w14:textId="4344F5EF"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r w:rsidRPr="00D7233B">
              <w:rPr>
                <w:rFonts w:asciiTheme="majorBidi" w:hAnsiTheme="majorBidi" w:cstheme="majorBidi"/>
                <w:b/>
                <w:bCs/>
                <w:sz w:val="28"/>
                <w:szCs w:val="28"/>
              </w:rPr>
              <w:t>Auto Bizz Co., Ltd.</w:t>
            </w:r>
          </w:p>
        </w:tc>
        <w:tc>
          <w:tcPr>
            <w:tcW w:w="1424" w:type="dxa"/>
          </w:tcPr>
          <w:p w14:paraId="258AFD30" w14:textId="61CE8C40"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7233B">
              <w:rPr>
                <w:rFonts w:asciiTheme="majorBidi" w:hAnsiTheme="majorBidi" w:cstheme="majorBidi"/>
                <w:sz w:val="28"/>
                <w:szCs w:val="28"/>
              </w:rPr>
              <w:t xml:space="preserve">Shareholders and </w:t>
            </w:r>
          </w:p>
        </w:tc>
        <w:tc>
          <w:tcPr>
            <w:tcW w:w="106" w:type="dxa"/>
          </w:tcPr>
          <w:p w14:paraId="601FD5EE"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530" w:type="dxa"/>
          </w:tcPr>
          <w:p w14:paraId="405EEDD8" w14:textId="7CE80704" w:rsidR="00127E2C" w:rsidRPr="00D7233B" w:rsidRDefault="00127E2C"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sidRPr="00D7233B">
              <w:rPr>
                <w:rFonts w:asciiTheme="majorBidi" w:hAnsiTheme="majorBidi" w:cstheme="majorBidi"/>
                <w:sz w:val="28"/>
                <w:szCs w:val="28"/>
              </w:rPr>
              <w:t>Conditions</w:t>
            </w:r>
          </w:p>
        </w:tc>
        <w:tc>
          <w:tcPr>
            <w:tcW w:w="106" w:type="dxa"/>
          </w:tcPr>
          <w:p w14:paraId="14D73DE8"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514" w:type="dxa"/>
          </w:tcPr>
          <w:p w14:paraId="206E96DE" w14:textId="77777777" w:rsidR="00127E2C" w:rsidRPr="00D7233B"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4D9E9538" w14:textId="77777777" w:rsidR="00127E2C" w:rsidRPr="00D7233B"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604" w:type="dxa"/>
            <w:shd w:val="clear" w:color="auto" w:fill="auto"/>
          </w:tcPr>
          <w:p w14:paraId="57CF65A0" w14:textId="77777777" w:rsidR="00127E2C" w:rsidRPr="00D7233B"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127E2C" w:rsidRPr="00D7233B" w14:paraId="22BAC208" w14:textId="77777777" w:rsidTr="000D7E39">
        <w:trPr>
          <w:trHeight w:val="340"/>
        </w:trPr>
        <w:tc>
          <w:tcPr>
            <w:tcW w:w="2880" w:type="dxa"/>
            <w:shd w:val="clear" w:color="auto" w:fill="auto"/>
          </w:tcPr>
          <w:p w14:paraId="01663E60"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424" w:type="dxa"/>
          </w:tcPr>
          <w:p w14:paraId="4A738BA4"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7233B">
              <w:rPr>
                <w:rFonts w:asciiTheme="majorBidi" w:eastAsia="Cordia New" w:hAnsiTheme="majorBidi" w:cstheme="majorBidi"/>
                <w:sz w:val="28"/>
                <w:szCs w:val="28"/>
              </w:rPr>
              <w:t>co-management</w:t>
            </w:r>
          </w:p>
        </w:tc>
        <w:tc>
          <w:tcPr>
            <w:tcW w:w="106" w:type="dxa"/>
          </w:tcPr>
          <w:p w14:paraId="4DC0F735"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530" w:type="dxa"/>
          </w:tcPr>
          <w:p w14:paraId="7ED88F61" w14:textId="6764D0B3" w:rsidR="00127E2C" w:rsidRPr="00D7233B" w:rsidRDefault="00A44C4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Pr>
                <w:rFonts w:asciiTheme="majorBidi" w:eastAsia="Cordia New" w:hAnsiTheme="majorBidi" w:cstheme="majorBidi"/>
                <w:sz w:val="28"/>
                <w:szCs w:val="28"/>
              </w:rPr>
              <w:t xml:space="preserve">in </w:t>
            </w:r>
            <w:r w:rsidR="00127E2C" w:rsidRPr="00D7233B">
              <w:rPr>
                <w:rFonts w:asciiTheme="majorBidi" w:eastAsia="Cordia New" w:hAnsiTheme="majorBidi" w:cstheme="majorBidi"/>
                <w:sz w:val="28"/>
                <w:szCs w:val="28"/>
              </w:rPr>
              <w:t>the contract</w:t>
            </w:r>
          </w:p>
        </w:tc>
        <w:tc>
          <w:tcPr>
            <w:tcW w:w="106" w:type="dxa"/>
          </w:tcPr>
          <w:p w14:paraId="5501885A"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514" w:type="dxa"/>
          </w:tcPr>
          <w:p w14:paraId="36D8D850" w14:textId="77777777" w:rsidR="00127E2C" w:rsidRPr="00F34664"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37EF32F4" w14:textId="77777777" w:rsidR="00127E2C" w:rsidRPr="00F34664"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604" w:type="dxa"/>
            <w:shd w:val="clear" w:color="auto" w:fill="auto"/>
          </w:tcPr>
          <w:p w14:paraId="6E8295D3" w14:textId="77777777" w:rsidR="00127E2C" w:rsidRPr="00F34664"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127E2C" w:rsidRPr="009027DE" w14:paraId="163F5D62" w14:textId="77777777" w:rsidTr="000D7E39">
        <w:trPr>
          <w:trHeight w:val="340"/>
        </w:trPr>
        <w:tc>
          <w:tcPr>
            <w:tcW w:w="2880" w:type="dxa"/>
            <w:shd w:val="clear" w:color="auto" w:fill="auto"/>
          </w:tcPr>
          <w:p w14:paraId="002800E4" w14:textId="36A8F17C" w:rsidR="00127E2C" w:rsidRPr="00737B9C"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highlight w:val="yellow"/>
              </w:rPr>
            </w:pPr>
            <w:r w:rsidRPr="00737B9C">
              <w:rPr>
                <w:rFonts w:asciiTheme="majorBidi" w:eastAsia="Cordia New" w:hAnsiTheme="majorBidi" w:cstheme="majorBidi"/>
                <w:sz w:val="28"/>
                <w:szCs w:val="28"/>
              </w:rPr>
              <w:t>Gross written premiums</w:t>
            </w:r>
          </w:p>
        </w:tc>
        <w:tc>
          <w:tcPr>
            <w:tcW w:w="1424" w:type="dxa"/>
          </w:tcPr>
          <w:p w14:paraId="19B6DC82" w14:textId="77777777" w:rsidR="00127E2C" w:rsidRPr="00737B9C"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06" w:type="dxa"/>
          </w:tcPr>
          <w:p w14:paraId="17362B1E" w14:textId="77777777" w:rsidR="00127E2C" w:rsidRPr="00737B9C"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highlight w:val="yellow"/>
              </w:rPr>
            </w:pPr>
          </w:p>
        </w:tc>
        <w:tc>
          <w:tcPr>
            <w:tcW w:w="1530" w:type="dxa"/>
          </w:tcPr>
          <w:p w14:paraId="1420CF1C" w14:textId="77777777" w:rsidR="00127E2C" w:rsidRPr="00737B9C"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highlight w:val="yellow"/>
              </w:rPr>
            </w:pPr>
          </w:p>
        </w:tc>
        <w:tc>
          <w:tcPr>
            <w:tcW w:w="106" w:type="dxa"/>
          </w:tcPr>
          <w:p w14:paraId="49B62D75" w14:textId="77777777" w:rsidR="00127E2C" w:rsidRPr="00737B9C"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highlight w:val="yellow"/>
              </w:rPr>
            </w:pPr>
          </w:p>
        </w:tc>
        <w:tc>
          <w:tcPr>
            <w:tcW w:w="1514" w:type="dxa"/>
          </w:tcPr>
          <w:p w14:paraId="6CFACE0E" w14:textId="4527C234" w:rsidR="00127E2C" w:rsidRPr="00F34664" w:rsidRDefault="000B4CE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74</w:t>
            </w:r>
          </w:p>
        </w:tc>
        <w:tc>
          <w:tcPr>
            <w:tcW w:w="106" w:type="dxa"/>
          </w:tcPr>
          <w:p w14:paraId="6CBFD85C" w14:textId="77777777" w:rsidR="00127E2C" w:rsidRPr="00F34664"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rPr>
                <w:rFonts w:asciiTheme="majorBidi" w:eastAsia="Cordia New" w:hAnsiTheme="majorBidi" w:cstheme="majorBidi"/>
                <w:sz w:val="28"/>
                <w:szCs w:val="28"/>
              </w:rPr>
            </w:pPr>
          </w:p>
        </w:tc>
        <w:tc>
          <w:tcPr>
            <w:tcW w:w="1604" w:type="dxa"/>
            <w:shd w:val="clear" w:color="auto" w:fill="auto"/>
          </w:tcPr>
          <w:p w14:paraId="16DC2335" w14:textId="127D50C7" w:rsidR="00127E2C" w:rsidRPr="00F34664" w:rsidRDefault="00127E2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114</w:t>
            </w:r>
          </w:p>
        </w:tc>
      </w:tr>
      <w:tr w:rsidR="00127E2C" w:rsidRPr="009027DE" w14:paraId="6A8F5D44" w14:textId="77777777" w:rsidTr="000D7E39">
        <w:trPr>
          <w:trHeight w:val="227"/>
        </w:trPr>
        <w:tc>
          <w:tcPr>
            <w:tcW w:w="2880" w:type="dxa"/>
            <w:shd w:val="clear" w:color="auto" w:fill="auto"/>
          </w:tcPr>
          <w:p w14:paraId="4B97B593" w14:textId="77777777" w:rsidR="00127E2C" w:rsidRPr="009027D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highlight w:val="yellow"/>
              </w:rPr>
            </w:pPr>
          </w:p>
        </w:tc>
        <w:tc>
          <w:tcPr>
            <w:tcW w:w="1424" w:type="dxa"/>
          </w:tcPr>
          <w:p w14:paraId="161DB114" w14:textId="77777777" w:rsidR="00127E2C" w:rsidRPr="009027D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0" w:firstLine="9"/>
              <w:jc w:val="thaiDistribute"/>
              <w:rPr>
                <w:rFonts w:asciiTheme="majorBidi" w:eastAsia="Cordia New" w:hAnsiTheme="majorBidi" w:cstheme="majorBidi"/>
                <w:sz w:val="28"/>
                <w:szCs w:val="28"/>
                <w:highlight w:val="yellow"/>
              </w:rPr>
            </w:pPr>
          </w:p>
        </w:tc>
        <w:tc>
          <w:tcPr>
            <w:tcW w:w="106" w:type="dxa"/>
          </w:tcPr>
          <w:p w14:paraId="0C1F1C98" w14:textId="77777777" w:rsidR="00127E2C" w:rsidRPr="009027D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highlight w:val="yellow"/>
              </w:rPr>
            </w:pPr>
          </w:p>
        </w:tc>
        <w:tc>
          <w:tcPr>
            <w:tcW w:w="1530" w:type="dxa"/>
          </w:tcPr>
          <w:p w14:paraId="20989BE8" w14:textId="77777777" w:rsidR="00127E2C" w:rsidRPr="009027D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74" w:hanging="27"/>
              <w:jc w:val="thaiDistribute"/>
              <w:rPr>
                <w:rFonts w:asciiTheme="majorBidi" w:eastAsia="Cordia New" w:hAnsiTheme="majorBidi" w:cstheme="majorBidi"/>
                <w:sz w:val="28"/>
                <w:szCs w:val="28"/>
                <w:highlight w:val="yellow"/>
              </w:rPr>
            </w:pPr>
          </w:p>
        </w:tc>
        <w:tc>
          <w:tcPr>
            <w:tcW w:w="106" w:type="dxa"/>
          </w:tcPr>
          <w:p w14:paraId="19A1DEF6" w14:textId="77777777" w:rsidR="00127E2C" w:rsidRPr="009027D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highlight w:val="yellow"/>
              </w:rPr>
            </w:pPr>
          </w:p>
        </w:tc>
        <w:tc>
          <w:tcPr>
            <w:tcW w:w="1514" w:type="dxa"/>
            <w:tcBorders>
              <w:top w:val="double" w:sz="4" w:space="0" w:color="auto"/>
            </w:tcBorders>
          </w:tcPr>
          <w:p w14:paraId="71F34860" w14:textId="77777777" w:rsidR="00127E2C" w:rsidRPr="00F34664" w:rsidRDefault="00127E2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thaiDistribute"/>
              <w:rPr>
                <w:rFonts w:asciiTheme="majorBidi" w:eastAsia="Cordia New" w:hAnsiTheme="majorBidi" w:cstheme="majorBidi"/>
                <w:sz w:val="28"/>
                <w:szCs w:val="28"/>
              </w:rPr>
            </w:pPr>
          </w:p>
        </w:tc>
        <w:tc>
          <w:tcPr>
            <w:tcW w:w="106" w:type="dxa"/>
          </w:tcPr>
          <w:p w14:paraId="1D2C6FE1" w14:textId="77777777" w:rsidR="00127E2C" w:rsidRPr="00F34664"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04" w:type="dxa"/>
            <w:tcBorders>
              <w:top w:val="double" w:sz="4" w:space="0" w:color="auto"/>
            </w:tcBorders>
            <w:shd w:val="clear" w:color="auto" w:fill="auto"/>
          </w:tcPr>
          <w:p w14:paraId="4CCCDEE2" w14:textId="77777777" w:rsidR="00127E2C" w:rsidRPr="00F34664" w:rsidRDefault="00127E2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8"/>
                <w:szCs w:val="28"/>
              </w:rPr>
            </w:pPr>
          </w:p>
        </w:tc>
      </w:tr>
      <w:tr w:rsidR="00127E2C" w:rsidRPr="009027DE" w14:paraId="3A471B13" w14:textId="77777777" w:rsidTr="000D7E39">
        <w:trPr>
          <w:trHeight w:val="340"/>
        </w:trPr>
        <w:tc>
          <w:tcPr>
            <w:tcW w:w="2880" w:type="dxa"/>
            <w:shd w:val="clear" w:color="auto" w:fill="auto"/>
          </w:tcPr>
          <w:p w14:paraId="18F9D964"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635B2">
              <w:rPr>
                <w:rFonts w:asciiTheme="majorBidi" w:eastAsia="Cordia New" w:hAnsiTheme="majorBidi" w:cstheme="majorBidi"/>
                <w:sz w:val="28"/>
                <w:szCs w:val="28"/>
              </w:rPr>
              <w:t>Car rental</w:t>
            </w:r>
          </w:p>
        </w:tc>
        <w:tc>
          <w:tcPr>
            <w:tcW w:w="1424" w:type="dxa"/>
          </w:tcPr>
          <w:p w14:paraId="44158315"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8"/>
                <w:szCs w:val="28"/>
              </w:rPr>
            </w:pPr>
          </w:p>
        </w:tc>
        <w:tc>
          <w:tcPr>
            <w:tcW w:w="106" w:type="dxa"/>
          </w:tcPr>
          <w:p w14:paraId="0852877C"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30" w:type="dxa"/>
          </w:tcPr>
          <w:p w14:paraId="61246521"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06" w:type="dxa"/>
          </w:tcPr>
          <w:p w14:paraId="4C488EF6"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514" w:type="dxa"/>
          </w:tcPr>
          <w:p w14:paraId="16A14365" w14:textId="0F146E40" w:rsidR="00127E2C" w:rsidRPr="00F34664" w:rsidRDefault="006B02E2"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98</w:t>
            </w:r>
          </w:p>
        </w:tc>
        <w:tc>
          <w:tcPr>
            <w:tcW w:w="106" w:type="dxa"/>
          </w:tcPr>
          <w:p w14:paraId="43A32CDE" w14:textId="77777777" w:rsidR="00127E2C" w:rsidRPr="00F34664"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604" w:type="dxa"/>
            <w:shd w:val="clear" w:color="auto" w:fill="auto"/>
          </w:tcPr>
          <w:p w14:paraId="65FD1CCF" w14:textId="77777777" w:rsidR="00127E2C" w:rsidRPr="00F34664" w:rsidRDefault="00127E2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981</w:t>
            </w:r>
          </w:p>
        </w:tc>
      </w:tr>
      <w:tr w:rsidR="00127E2C" w:rsidRPr="009027DE" w14:paraId="4607965F" w14:textId="77777777" w:rsidTr="000D7E39">
        <w:trPr>
          <w:trHeight w:val="340"/>
        </w:trPr>
        <w:tc>
          <w:tcPr>
            <w:tcW w:w="2880" w:type="dxa"/>
            <w:shd w:val="clear" w:color="auto" w:fill="auto"/>
          </w:tcPr>
          <w:p w14:paraId="54E674A1"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635B2">
              <w:rPr>
                <w:rFonts w:asciiTheme="majorBidi" w:eastAsia="Cordia New" w:hAnsiTheme="majorBidi" w:cstheme="majorBidi"/>
                <w:sz w:val="28"/>
                <w:szCs w:val="28"/>
              </w:rPr>
              <w:t>Computer rental</w:t>
            </w:r>
          </w:p>
        </w:tc>
        <w:tc>
          <w:tcPr>
            <w:tcW w:w="1424" w:type="dxa"/>
          </w:tcPr>
          <w:p w14:paraId="28151E54"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4D394E30"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30" w:type="dxa"/>
          </w:tcPr>
          <w:p w14:paraId="2A7960D4"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06" w:type="dxa"/>
          </w:tcPr>
          <w:p w14:paraId="0D84733F"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514" w:type="dxa"/>
            <w:shd w:val="clear" w:color="auto" w:fill="auto"/>
          </w:tcPr>
          <w:p w14:paraId="2D45DD47" w14:textId="0A2CAF35" w:rsidR="00127E2C" w:rsidRPr="00F34664" w:rsidRDefault="00270203"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8</w:t>
            </w:r>
          </w:p>
        </w:tc>
        <w:tc>
          <w:tcPr>
            <w:tcW w:w="106" w:type="dxa"/>
            <w:shd w:val="clear" w:color="auto" w:fill="auto"/>
          </w:tcPr>
          <w:p w14:paraId="6C46B8C5" w14:textId="77777777" w:rsidR="00127E2C" w:rsidRPr="00F34664"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604" w:type="dxa"/>
            <w:shd w:val="clear" w:color="auto" w:fill="auto"/>
          </w:tcPr>
          <w:p w14:paraId="702B3E72" w14:textId="77777777" w:rsidR="00127E2C" w:rsidRPr="00F34664" w:rsidRDefault="00127E2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25</w:t>
            </w:r>
          </w:p>
        </w:tc>
      </w:tr>
      <w:tr w:rsidR="00127E2C" w:rsidRPr="009027DE" w14:paraId="0B2E6BC1" w14:textId="77777777" w:rsidTr="000D7E39">
        <w:trPr>
          <w:trHeight w:val="340"/>
        </w:trPr>
        <w:tc>
          <w:tcPr>
            <w:tcW w:w="2880" w:type="dxa"/>
            <w:shd w:val="clear" w:color="auto" w:fill="auto"/>
          </w:tcPr>
          <w:p w14:paraId="2C209733"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635B2">
              <w:rPr>
                <w:rFonts w:asciiTheme="majorBidi" w:eastAsia="Cordia New" w:hAnsiTheme="majorBidi" w:cstheme="majorBidi"/>
                <w:sz w:val="28"/>
                <w:szCs w:val="28"/>
              </w:rPr>
              <w:t>Cleaning expense</w:t>
            </w:r>
          </w:p>
        </w:tc>
        <w:tc>
          <w:tcPr>
            <w:tcW w:w="1424" w:type="dxa"/>
          </w:tcPr>
          <w:p w14:paraId="79554D73"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58893162"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30" w:type="dxa"/>
          </w:tcPr>
          <w:p w14:paraId="22385924"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06" w:type="dxa"/>
          </w:tcPr>
          <w:p w14:paraId="66C07A11"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514" w:type="dxa"/>
            <w:shd w:val="clear" w:color="auto" w:fill="auto"/>
          </w:tcPr>
          <w:p w14:paraId="0117BCAA" w14:textId="10878D3C" w:rsidR="00127E2C" w:rsidRPr="006635B2" w:rsidRDefault="00270203"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6635B2">
              <w:rPr>
                <w:rFonts w:asciiTheme="majorBidi" w:eastAsia="Cordia New" w:hAnsiTheme="majorBidi" w:cstheme="majorBidi"/>
                <w:sz w:val="28"/>
                <w:szCs w:val="28"/>
              </w:rPr>
              <w:t>48</w:t>
            </w:r>
          </w:p>
        </w:tc>
        <w:tc>
          <w:tcPr>
            <w:tcW w:w="106" w:type="dxa"/>
            <w:shd w:val="clear" w:color="auto" w:fill="auto"/>
          </w:tcPr>
          <w:p w14:paraId="06AD7B1C" w14:textId="77777777" w:rsidR="00127E2C" w:rsidRPr="009027D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highlight w:val="yellow"/>
              </w:rPr>
            </w:pPr>
          </w:p>
        </w:tc>
        <w:tc>
          <w:tcPr>
            <w:tcW w:w="1604" w:type="dxa"/>
            <w:shd w:val="clear" w:color="auto" w:fill="auto"/>
          </w:tcPr>
          <w:p w14:paraId="4858A13D" w14:textId="77777777" w:rsidR="00127E2C" w:rsidRPr="00BD76F1" w:rsidRDefault="00127E2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BD76F1">
              <w:rPr>
                <w:rFonts w:asciiTheme="majorBidi" w:eastAsia="Cordia New" w:hAnsiTheme="majorBidi" w:cstheme="majorBidi"/>
                <w:sz w:val="28"/>
                <w:szCs w:val="28"/>
              </w:rPr>
              <w:t>144</w:t>
            </w:r>
          </w:p>
        </w:tc>
      </w:tr>
      <w:tr w:rsidR="00127E2C" w:rsidRPr="009027DE" w14:paraId="7876A5D8" w14:textId="77777777" w:rsidTr="000D7E39">
        <w:trPr>
          <w:trHeight w:val="340"/>
        </w:trPr>
        <w:tc>
          <w:tcPr>
            <w:tcW w:w="2880" w:type="dxa"/>
            <w:shd w:val="clear" w:color="auto" w:fill="auto"/>
          </w:tcPr>
          <w:p w14:paraId="0EE88AF5"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6635B2">
              <w:rPr>
                <w:rFonts w:asciiTheme="majorBidi" w:eastAsia="Cordia New" w:hAnsiTheme="majorBidi" w:cstheme="majorBidi"/>
                <w:b/>
                <w:bCs/>
                <w:sz w:val="28"/>
                <w:szCs w:val="28"/>
              </w:rPr>
              <w:t>Total</w:t>
            </w:r>
          </w:p>
        </w:tc>
        <w:tc>
          <w:tcPr>
            <w:tcW w:w="1424" w:type="dxa"/>
          </w:tcPr>
          <w:p w14:paraId="0A278331"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28E0AC65"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530" w:type="dxa"/>
          </w:tcPr>
          <w:p w14:paraId="4E425E01"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631D38DC" w14:textId="77777777" w:rsidR="00127E2C" w:rsidRPr="006635B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b/>
                <w:bCs/>
                <w:sz w:val="28"/>
                <w:szCs w:val="28"/>
              </w:rPr>
            </w:pPr>
          </w:p>
        </w:tc>
        <w:tc>
          <w:tcPr>
            <w:tcW w:w="1514" w:type="dxa"/>
            <w:tcBorders>
              <w:top w:val="single" w:sz="4" w:space="0" w:color="auto"/>
              <w:bottom w:val="double" w:sz="4" w:space="0" w:color="auto"/>
            </w:tcBorders>
          </w:tcPr>
          <w:p w14:paraId="731B2A5C" w14:textId="6A74D4B8" w:rsidR="00127E2C" w:rsidRPr="006635B2" w:rsidRDefault="00270203"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8"/>
                <w:szCs w:val="28"/>
              </w:rPr>
            </w:pPr>
            <w:r w:rsidRPr="006635B2">
              <w:rPr>
                <w:rFonts w:asciiTheme="majorBidi" w:eastAsia="Cordia New" w:hAnsiTheme="majorBidi" w:cstheme="majorBidi"/>
                <w:b/>
                <w:bCs/>
                <w:sz w:val="28"/>
                <w:szCs w:val="28"/>
              </w:rPr>
              <w:t>154</w:t>
            </w:r>
          </w:p>
        </w:tc>
        <w:tc>
          <w:tcPr>
            <w:tcW w:w="106" w:type="dxa"/>
          </w:tcPr>
          <w:p w14:paraId="7434EE79" w14:textId="77777777" w:rsidR="00127E2C" w:rsidRPr="00F32442"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132"/>
              <w:jc w:val="thaiDistribute"/>
              <w:rPr>
                <w:rFonts w:asciiTheme="majorBidi" w:eastAsia="Cordia New" w:hAnsiTheme="majorBidi" w:cstheme="majorBidi"/>
                <w:b/>
                <w:bCs/>
                <w:sz w:val="28"/>
                <w:szCs w:val="28"/>
                <w:highlight w:val="yellow"/>
              </w:rPr>
            </w:pPr>
          </w:p>
        </w:tc>
        <w:tc>
          <w:tcPr>
            <w:tcW w:w="1604" w:type="dxa"/>
            <w:tcBorders>
              <w:top w:val="single" w:sz="4" w:space="0" w:color="auto"/>
              <w:bottom w:val="double" w:sz="4" w:space="0" w:color="auto"/>
            </w:tcBorders>
            <w:shd w:val="clear" w:color="auto" w:fill="auto"/>
          </w:tcPr>
          <w:p w14:paraId="2DAD9D42" w14:textId="77777777" w:rsidR="00127E2C" w:rsidRPr="00BD76F1" w:rsidRDefault="00127E2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8"/>
                <w:szCs w:val="28"/>
              </w:rPr>
            </w:pPr>
            <w:r w:rsidRPr="00BD76F1">
              <w:rPr>
                <w:rFonts w:asciiTheme="majorBidi" w:eastAsia="Cordia New" w:hAnsiTheme="majorBidi" w:cstheme="majorBidi"/>
                <w:b/>
                <w:bCs/>
                <w:sz w:val="28"/>
                <w:szCs w:val="28"/>
              </w:rPr>
              <w:t>1,150</w:t>
            </w:r>
          </w:p>
        </w:tc>
      </w:tr>
      <w:tr w:rsidR="00127E2C" w:rsidRPr="009027DE" w14:paraId="29F5E5BE" w14:textId="77777777" w:rsidTr="000D7E39">
        <w:trPr>
          <w:trHeight w:val="340"/>
        </w:trPr>
        <w:tc>
          <w:tcPr>
            <w:tcW w:w="2880" w:type="dxa"/>
            <w:shd w:val="clear" w:color="auto" w:fill="auto"/>
          </w:tcPr>
          <w:p w14:paraId="49830145"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b/>
                <w:bCs/>
                <w:sz w:val="28"/>
                <w:szCs w:val="28"/>
              </w:rPr>
            </w:pPr>
            <w:r w:rsidRPr="00D7233B">
              <w:rPr>
                <w:rFonts w:asciiTheme="majorBidi" w:hAnsiTheme="majorBidi" w:cstheme="majorBidi"/>
                <w:b/>
                <w:bCs/>
                <w:sz w:val="28"/>
                <w:szCs w:val="28"/>
              </w:rPr>
              <w:t xml:space="preserve">Delta Smart Adjusters </w:t>
            </w:r>
            <w:r w:rsidRPr="00D7233B">
              <w:rPr>
                <w:rFonts w:asciiTheme="majorBidi" w:eastAsia="Cordia New" w:hAnsiTheme="majorBidi" w:cstheme="majorBidi"/>
                <w:b/>
                <w:bCs/>
                <w:sz w:val="28"/>
                <w:szCs w:val="28"/>
              </w:rPr>
              <w:t>Co., Ltd.</w:t>
            </w:r>
          </w:p>
        </w:tc>
        <w:tc>
          <w:tcPr>
            <w:tcW w:w="1424" w:type="dxa"/>
          </w:tcPr>
          <w:p w14:paraId="41D483DE"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7233B">
              <w:rPr>
                <w:rFonts w:asciiTheme="majorBidi" w:hAnsiTheme="majorBidi" w:cstheme="majorBidi"/>
                <w:sz w:val="28"/>
                <w:szCs w:val="28"/>
              </w:rPr>
              <w:t>Common</w:t>
            </w:r>
          </w:p>
        </w:tc>
        <w:tc>
          <w:tcPr>
            <w:tcW w:w="106" w:type="dxa"/>
          </w:tcPr>
          <w:p w14:paraId="10D3A049"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0" w:type="dxa"/>
          </w:tcPr>
          <w:p w14:paraId="21B8D2AF"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r w:rsidRPr="00D7233B">
              <w:rPr>
                <w:rFonts w:asciiTheme="majorBidi" w:hAnsiTheme="majorBidi" w:cstheme="majorBidi"/>
                <w:sz w:val="28"/>
                <w:szCs w:val="28"/>
              </w:rPr>
              <w:t xml:space="preserve">Conditions </w:t>
            </w:r>
          </w:p>
        </w:tc>
        <w:tc>
          <w:tcPr>
            <w:tcW w:w="106" w:type="dxa"/>
          </w:tcPr>
          <w:p w14:paraId="4A7745F6"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14" w:type="dxa"/>
            <w:shd w:val="clear" w:color="auto" w:fill="auto"/>
          </w:tcPr>
          <w:p w14:paraId="5CC3C5A8"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6" w:type="dxa"/>
            <w:shd w:val="clear" w:color="auto" w:fill="auto"/>
          </w:tcPr>
          <w:p w14:paraId="5D82AF52"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604" w:type="dxa"/>
            <w:shd w:val="clear" w:color="auto" w:fill="auto"/>
          </w:tcPr>
          <w:p w14:paraId="798CCF34"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r>
      <w:tr w:rsidR="00127E2C" w:rsidRPr="009027DE" w14:paraId="02371E64" w14:textId="77777777" w:rsidTr="000D7E39">
        <w:trPr>
          <w:trHeight w:val="340"/>
        </w:trPr>
        <w:tc>
          <w:tcPr>
            <w:tcW w:w="2880" w:type="dxa"/>
            <w:shd w:val="clear" w:color="auto" w:fill="auto"/>
          </w:tcPr>
          <w:p w14:paraId="597B7A92"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24" w:type="dxa"/>
          </w:tcPr>
          <w:p w14:paraId="711A16FE" w14:textId="2CE46820" w:rsidR="00127E2C" w:rsidRPr="00D7233B" w:rsidRDefault="00A44C4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Theme="majorBidi" w:eastAsia="Cordia New" w:hAnsiTheme="majorBidi" w:cstheme="majorBidi"/>
                <w:sz w:val="28"/>
                <w:szCs w:val="28"/>
              </w:rPr>
            </w:pPr>
            <w:r>
              <w:rPr>
                <w:rFonts w:asciiTheme="majorBidi" w:eastAsia="Cordia New" w:hAnsiTheme="majorBidi" w:cstheme="majorBidi"/>
                <w:sz w:val="28"/>
                <w:szCs w:val="28"/>
              </w:rPr>
              <w:t>s</w:t>
            </w:r>
            <w:r w:rsidR="00127E2C" w:rsidRPr="00D7233B">
              <w:rPr>
                <w:rFonts w:asciiTheme="majorBidi" w:eastAsia="Cordia New" w:hAnsiTheme="majorBidi" w:cstheme="majorBidi"/>
                <w:sz w:val="28"/>
                <w:szCs w:val="28"/>
              </w:rPr>
              <w:t>hareholders</w:t>
            </w:r>
          </w:p>
        </w:tc>
        <w:tc>
          <w:tcPr>
            <w:tcW w:w="106" w:type="dxa"/>
          </w:tcPr>
          <w:p w14:paraId="10F0F3F4"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z w:val="28"/>
                <w:szCs w:val="28"/>
              </w:rPr>
            </w:pPr>
          </w:p>
        </w:tc>
        <w:tc>
          <w:tcPr>
            <w:tcW w:w="1530" w:type="dxa"/>
          </w:tcPr>
          <w:p w14:paraId="06CB9DDA"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r w:rsidRPr="00D7233B">
              <w:rPr>
                <w:rFonts w:asciiTheme="majorBidi" w:eastAsia="Cordia New" w:hAnsiTheme="majorBidi" w:cstheme="majorBidi"/>
                <w:sz w:val="28"/>
                <w:szCs w:val="28"/>
              </w:rPr>
              <w:t>in the contract</w:t>
            </w:r>
          </w:p>
        </w:tc>
        <w:tc>
          <w:tcPr>
            <w:tcW w:w="106" w:type="dxa"/>
          </w:tcPr>
          <w:p w14:paraId="4C736F3D"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z w:val="28"/>
                <w:szCs w:val="28"/>
              </w:rPr>
            </w:pPr>
          </w:p>
        </w:tc>
        <w:tc>
          <w:tcPr>
            <w:tcW w:w="1514" w:type="dxa"/>
            <w:shd w:val="clear" w:color="auto" w:fill="auto"/>
          </w:tcPr>
          <w:p w14:paraId="037F5619"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eastAsia="Cordia New" w:hAnsiTheme="majorBidi" w:cstheme="majorBidi"/>
                <w:sz w:val="28"/>
                <w:szCs w:val="28"/>
              </w:rPr>
            </w:pPr>
          </w:p>
        </w:tc>
        <w:tc>
          <w:tcPr>
            <w:tcW w:w="106" w:type="dxa"/>
            <w:shd w:val="clear" w:color="auto" w:fill="auto"/>
          </w:tcPr>
          <w:p w14:paraId="4716B5E1"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z w:val="28"/>
                <w:szCs w:val="28"/>
              </w:rPr>
            </w:pPr>
          </w:p>
        </w:tc>
        <w:tc>
          <w:tcPr>
            <w:tcW w:w="1604" w:type="dxa"/>
            <w:shd w:val="clear" w:color="auto" w:fill="auto"/>
          </w:tcPr>
          <w:p w14:paraId="4D4C4670"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r>
      <w:tr w:rsidR="00127E2C" w:rsidRPr="009027DE" w14:paraId="10DE2BDB" w14:textId="77777777" w:rsidTr="000D7E39">
        <w:trPr>
          <w:trHeight w:val="340"/>
        </w:trPr>
        <w:tc>
          <w:tcPr>
            <w:tcW w:w="2880" w:type="dxa"/>
            <w:shd w:val="clear" w:color="auto" w:fill="auto"/>
          </w:tcPr>
          <w:p w14:paraId="1795A4CB"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eastAsia="Cordia New" w:hAnsiTheme="majorBidi" w:cstheme="majorBidi"/>
                <w:sz w:val="28"/>
                <w:szCs w:val="28"/>
              </w:rPr>
              <w:t>Survey fee</w:t>
            </w:r>
          </w:p>
        </w:tc>
        <w:tc>
          <w:tcPr>
            <w:tcW w:w="1424" w:type="dxa"/>
          </w:tcPr>
          <w:p w14:paraId="62DFB7A5"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3B9512C1"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0" w:type="dxa"/>
          </w:tcPr>
          <w:p w14:paraId="60FD3979"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p>
        </w:tc>
        <w:tc>
          <w:tcPr>
            <w:tcW w:w="106" w:type="dxa"/>
          </w:tcPr>
          <w:p w14:paraId="6D92BC1C"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14" w:type="dxa"/>
            <w:shd w:val="clear" w:color="auto" w:fill="auto"/>
          </w:tcPr>
          <w:p w14:paraId="31476041" w14:textId="09C82635" w:rsidR="00127E2C" w:rsidRPr="00D7233B" w:rsidRDefault="00FF60E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06" w:type="dxa"/>
            <w:shd w:val="clear" w:color="auto" w:fill="auto"/>
          </w:tcPr>
          <w:p w14:paraId="1A446E9D"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1604" w:type="dxa"/>
            <w:shd w:val="clear" w:color="auto" w:fill="auto"/>
          </w:tcPr>
          <w:p w14:paraId="4E543E13"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620</w:t>
            </w:r>
          </w:p>
        </w:tc>
      </w:tr>
      <w:tr w:rsidR="00127E2C" w:rsidRPr="009027DE" w14:paraId="114D77AF" w14:textId="77777777" w:rsidTr="000D7E39">
        <w:trPr>
          <w:trHeight w:val="340"/>
        </w:trPr>
        <w:tc>
          <w:tcPr>
            <w:tcW w:w="2880" w:type="dxa"/>
            <w:shd w:val="clear" w:color="auto" w:fill="auto"/>
          </w:tcPr>
          <w:p w14:paraId="364538F1"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eastAsia="Cordia New" w:hAnsiTheme="majorBidi" w:cstheme="majorBidi"/>
                <w:sz w:val="28"/>
                <w:szCs w:val="28"/>
              </w:rPr>
              <w:t>Loss adjustment expenses</w:t>
            </w:r>
          </w:p>
        </w:tc>
        <w:tc>
          <w:tcPr>
            <w:tcW w:w="1424" w:type="dxa"/>
          </w:tcPr>
          <w:p w14:paraId="18A63ADD"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3C2CE470"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30" w:type="dxa"/>
          </w:tcPr>
          <w:p w14:paraId="2144605A"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573110FF"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4" w:type="dxa"/>
            <w:tcBorders>
              <w:bottom w:val="single" w:sz="4" w:space="0" w:color="auto"/>
            </w:tcBorders>
            <w:shd w:val="clear" w:color="auto" w:fill="auto"/>
          </w:tcPr>
          <w:p w14:paraId="1065D83D" w14:textId="6F3F9DBA" w:rsidR="00127E2C" w:rsidRPr="00D7233B" w:rsidRDefault="00D7233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w:t>
            </w:r>
          </w:p>
        </w:tc>
        <w:tc>
          <w:tcPr>
            <w:tcW w:w="106" w:type="dxa"/>
            <w:shd w:val="clear" w:color="auto" w:fill="auto"/>
          </w:tcPr>
          <w:p w14:paraId="2E254838"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1604" w:type="dxa"/>
            <w:tcBorders>
              <w:bottom w:val="single" w:sz="4" w:space="0" w:color="auto"/>
            </w:tcBorders>
            <w:shd w:val="clear" w:color="auto" w:fill="auto"/>
          </w:tcPr>
          <w:p w14:paraId="67505EB0" w14:textId="77777777" w:rsidR="00127E2C" w:rsidRPr="00D7233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411</w:t>
            </w:r>
          </w:p>
        </w:tc>
      </w:tr>
      <w:tr w:rsidR="00B437BD" w:rsidRPr="009027DE" w14:paraId="3CBB7381" w14:textId="77777777" w:rsidTr="000D7E39">
        <w:trPr>
          <w:trHeight w:val="340"/>
        </w:trPr>
        <w:tc>
          <w:tcPr>
            <w:tcW w:w="2880" w:type="dxa"/>
            <w:shd w:val="clear" w:color="auto" w:fill="auto"/>
          </w:tcPr>
          <w:p w14:paraId="63F51DB5"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Total</w:t>
            </w:r>
          </w:p>
        </w:tc>
        <w:tc>
          <w:tcPr>
            <w:tcW w:w="1424" w:type="dxa"/>
          </w:tcPr>
          <w:p w14:paraId="4D819E3E"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00A0832C"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30" w:type="dxa"/>
          </w:tcPr>
          <w:p w14:paraId="28D4EFE0"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0C032365"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4" w:type="dxa"/>
            <w:tcBorders>
              <w:top w:val="single" w:sz="4" w:space="0" w:color="auto"/>
              <w:bottom w:val="double" w:sz="4" w:space="0" w:color="auto"/>
            </w:tcBorders>
            <w:shd w:val="clear" w:color="auto" w:fill="auto"/>
          </w:tcPr>
          <w:p w14:paraId="6F718F73" w14:textId="636B5FC5" w:rsidR="00B437BD" w:rsidRPr="00741757"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741757">
              <w:rPr>
                <w:rFonts w:asciiTheme="majorBidi" w:eastAsia="Cordia New" w:hAnsiTheme="majorBidi" w:cstheme="majorBidi"/>
                <w:b/>
                <w:bCs/>
                <w:sz w:val="28"/>
                <w:szCs w:val="28"/>
              </w:rPr>
              <w:t>-</w:t>
            </w:r>
          </w:p>
        </w:tc>
        <w:tc>
          <w:tcPr>
            <w:tcW w:w="106" w:type="dxa"/>
            <w:shd w:val="clear" w:color="auto" w:fill="auto"/>
          </w:tcPr>
          <w:p w14:paraId="72992859"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b/>
                <w:bCs/>
                <w:sz w:val="28"/>
                <w:szCs w:val="28"/>
              </w:rPr>
            </w:pPr>
          </w:p>
        </w:tc>
        <w:tc>
          <w:tcPr>
            <w:tcW w:w="1604" w:type="dxa"/>
            <w:tcBorders>
              <w:top w:val="single" w:sz="4" w:space="0" w:color="auto"/>
              <w:bottom w:val="double" w:sz="4" w:space="0" w:color="auto"/>
            </w:tcBorders>
            <w:shd w:val="clear" w:color="auto" w:fill="auto"/>
          </w:tcPr>
          <w:p w14:paraId="78ADC069"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1,031</w:t>
            </w:r>
          </w:p>
        </w:tc>
      </w:tr>
      <w:tr w:rsidR="00B437BD" w:rsidRPr="009027DE" w14:paraId="1278824E" w14:textId="77777777" w:rsidTr="000D7E39">
        <w:trPr>
          <w:trHeight w:val="340"/>
        </w:trPr>
        <w:tc>
          <w:tcPr>
            <w:tcW w:w="2880" w:type="dxa"/>
            <w:shd w:val="clear" w:color="auto" w:fill="auto"/>
          </w:tcPr>
          <w:p w14:paraId="1092CDE0" w14:textId="77777777" w:rsidR="00F307D5" w:rsidRPr="00D7233B" w:rsidRDefault="00F307D5"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24" w:type="dxa"/>
          </w:tcPr>
          <w:p w14:paraId="6AF0C557"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31CF98F0"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30" w:type="dxa"/>
          </w:tcPr>
          <w:p w14:paraId="042AEC42"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7DB654DF"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4" w:type="dxa"/>
            <w:tcBorders>
              <w:top w:val="single" w:sz="4" w:space="0" w:color="auto"/>
            </w:tcBorders>
            <w:shd w:val="clear" w:color="auto" w:fill="auto"/>
          </w:tcPr>
          <w:p w14:paraId="56E2F85B"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6" w:type="dxa"/>
            <w:shd w:val="clear" w:color="auto" w:fill="auto"/>
          </w:tcPr>
          <w:p w14:paraId="5C5E92F3"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b/>
                <w:bCs/>
                <w:sz w:val="28"/>
                <w:szCs w:val="28"/>
              </w:rPr>
            </w:pPr>
          </w:p>
        </w:tc>
        <w:tc>
          <w:tcPr>
            <w:tcW w:w="1604" w:type="dxa"/>
            <w:tcBorders>
              <w:top w:val="single" w:sz="4" w:space="0" w:color="auto"/>
            </w:tcBorders>
            <w:shd w:val="clear" w:color="auto" w:fill="auto"/>
          </w:tcPr>
          <w:p w14:paraId="33385097"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r>
      <w:tr w:rsidR="00B437BD" w:rsidRPr="009027DE" w14:paraId="241EA0D5" w14:textId="77777777" w:rsidTr="000D7E39">
        <w:trPr>
          <w:trHeight w:val="340"/>
        </w:trPr>
        <w:tc>
          <w:tcPr>
            <w:tcW w:w="2880" w:type="dxa"/>
            <w:shd w:val="clear" w:color="auto" w:fill="auto"/>
          </w:tcPr>
          <w:p w14:paraId="7E4B0356" w14:textId="5EE2E583"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S.P. and Louis Law Office Limited</w:t>
            </w:r>
          </w:p>
        </w:tc>
        <w:tc>
          <w:tcPr>
            <w:tcW w:w="1424" w:type="dxa"/>
          </w:tcPr>
          <w:p w14:paraId="1ECBF487" w14:textId="53AC3F01"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sidRPr="00D7233B">
              <w:rPr>
                <w:rFonts w:asciiTheme="majorBidi" w:hAnsiTheme="majorBidi" w:cstheme="majorBidi"/>
                <w:sz w:val="28"/>
                <w:szCs w:val="28"/>
              </w:rPr>
              <w:t xml:space="preserve">Shareholders and </w:t>
            </w:r>
          </w:p>
        </w:tc>
        <w:tc>
          <w:tcPr>
            <w:tcW w:w="106" w:type="dxa"/>
          </w:tcPr>
          <w:p w14:paraId="1170A34E"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30" w:type="dxa"/>
          </w:tcPr>
          <w:p w14:paraId="2935AD05" w14:textId="64D4E5FC" w:rsidR="00B437BD" w:rsidRPr="00D7233B" w:rsidRDefault="00A44C48"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Pr>
                <w:rFonts w:asciiTheme="majorBidi" w:hAnsiTheme="majorBidi" w:cstheme="majorBidi"/>
                <w:sz w:val="28"/>
                <w:szCs w:val="28"/>
              </w:rPr>
              <w:t>Conditions</w:t>
            </w:r>
          </w:p>
        </w:tc>
        <w:tc>
          <w:tcPr>
            <w:tcW w:w="106" w:type="dxa"/>
          </w:tcPr>
          <w:p w14:paraId="0B3B6FD0"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4" w:type="dxa"/>
            <w:shd w:val="clear" w:color="auto" w:fill="auto"/>
          </w:tcPr>
          <w:p w14:paraId="023D2D9F"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eastAsia="Cordia New" w:hAnsiTheme="majorBidi" w:cstheme="majorBidi"/>
                <w:b/>
                <w:bCs/>
                <w:sz w:val="28"/>
                <w:szCs w:val="28"/>
              </w:rPr>
            </w:pPr>
          </w:p>
        </w:tc>
        <w:tc>
          <w:tcPr>
            <w:tcW w:w="106" w:type="dxa"/>
            <w:shd w:val="clear" w:color="auto" w:fill="auto"/>
          </w:tcPr>
          <w:p w14:paraId="000BE2F0"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04" w:type="dxa"/>
            <w:shd w:val="clear" w:color="auto" w:fill="auto"/>
          </w:tcPr>
          <w:p w14:paraId="630DD12D"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B437BD" w:rsidRPr="009027DE" w14:paraId="733B2FD3" w14:textId="77777777" w:rsidTr="00FF076B">
        <w:tc>
          <w:tcPr>
            <w:tcW w:w="2880" w:type="dxa"/>
            <w:shd w:val="clear" w:color="auto" w:fill="auto"/>
          </w:tcPr>
          <w:p w14:paraId="460CCD17" w14:textId="77F0BEC2"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 xml:space="preserve">          </w:t>
            </w:r>
          </w:p>
        </w:tc>
        <w:tc>
          <w:tcPr>
            <w:tcW w:w="1424" w:type="dxa"/>
          </w:tcPr>
          <w:p w14:paraId="4365AD0D" w14:textId="46DFB5C6"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7233B">
              <w:rPr>
                <w:rFonts w:asciiTheme="majorBidi" w:eastAsia="Cordia New" w:hAnsiTheme="majorBidi" w:cstheme="majorBidi"/>
                <w:sz w:val="28"/>
                <w:szCs w:val="28"/>
              </w:rPr>
              <w:t>co-management</w:t>
            </w:r>
          </w:p>
        </w:tc>
        <w:tc>
          <w:tcPr>
            <w:tcW w:w="106" w:type="dxa"/>
          </w:tcPr>
          <w:p w14:paraId="2EAC947B"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30" w:type="dxa"/>
          </w:tcPr>
          <w:p w14:paraId="11578BDE" w14:textId="386C1F6F" w:rsidR="00B437BD" w:rsidRPr="00D7233B" w:rsidRDefault="00A44C48"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r>
              <w:rPr>
                <w:rFonts w:asciiTheme="majorBidi" w:eastAsia="Cordia New" w:hAnsiTheme="majorBidi" w:cstheme="majorBidi"/>
                <w:sz w:val="28"/>
                <w:szCs w:val="28"/>
              </w:rPr>
              <w:t xml:space="preserve">in </w:t>
            </w:r>
            <w:r w:rsidR="00B437BD" w:rsidRPr="00D7233B">
              <w:rPr>
                <w:rFonts w:asciiTheme="majorBidi" w:eastAsia="Cordia New" w:hAnsiTheme="majorBidi" w:cstheme="majorBidi"/>
                <w:sz w:val="28"/>
                <w:szCs w:val="28"/>
              </w:rPr>
              <w:t>the contract</w:t>
            </w:r>
          </w:p>
        </w:tc>
        <w:tc>
          <w:tcPr>
            <w:tcW w:w="106" w:type="dxa"/>
          </w:tcPr>
          <w:p w14:paraId="669D892E"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4" w:type="dxa"/>
            <w:shd w:val="clear" w:color="auto" w:fill="auto"/>
          </w:tcPr>
          <w:p w14:paraId="44A49921" w14:textId="209AE7D2"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eastAsia="Cordia New" w:hAnsiTheme="majorBidi" w:cstheme="majorBidi"/>
                <w:b/>
                <w:bCs/>
                <w:sz w:val="28"/>
                <w:szCs w:val="28"/>
              </w:rPr>
            </w:pPr>
          </w:p>
        </w:tc>
        <w:tc>
          <w:tcPr>
            <w:tcW w:w="106" w:type="dxa"/>
            <w:shd w:val="clear" w:color="auto" w:fill="auto"/>
          </w:tcPr>
          <w:p w14:paraId="799364A5"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04" w:type="dxa"/>
            <w:shd w:val="clear" w:color="auto" w:fill="auto"/>
          </w:tcPr>
          <w:p w14:paraId="26891018" w14:textId="68A40CFD"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B437BD" w:rsidRPr="00D0567B" w14:paraId="3B520DB9" w14:textId="77777777" w:rsidTr="00FF076B">
        <w:tc>
          <w:tcPr>
            <w:tcW w:w="2880" w:type="dxa"/>
            <w:shd w:val="clear" w:color="auto" w:fill="auto"/>
          </w:tcPr>
          <w:p w14:paraId="40A699F4" w14:textId="418BAB74"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hAnsiTheme="majorBidi" w:cstheme="majorBidi"/>
                <w:sz w:val="28"/>
                <w:szCs w:val="28"/>
              </w:rPr>
              <w:t>Other fees</w:t>
            </w:r>
          </w:p>
        </w:tc>
        <w:tc>
          <w:tcPr>
            <w:tcW w:w="1424" w:type="dxa"/>
          </w:tcPr>
          <w:p w14:paraId="526CF97C"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39ABEDB4"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30" w:type="dxa"/>
          </w:tcPr>
          <w:p w14:paraId="13CADC33"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06" w:type="dxa"/>
          </w:tcPr>
          <w:p w14:paraId="686E40C7"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4" w:type="dxa"/>
            <w:tcBorders>
              <w:bottom w:val="double" w:sz="4" w:space="0" w:color="auto"/>
            </w:tcBorders>
            <w:shd w:val="clear" w:color="auto" w:fill="auto"/>
          </w:tcPr>
          <w:p w14:paraId="68B81198" w14:textId="7C8B8A96"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66</w:t>
            </w:r>
          </w:p>
        </w:tc>
        <w:tc>
          <w:tcPr>
            <w:tcW w:w="106" w:type="dxa"/>
            <w:shd w:val="clear" w:color="auto" w:fill="auto"/>
          </w:tcPr>
          <w:p w14:paraId="7887E55B" w14:textId="77777777"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1604" w:type="dxa"/>
            <w:tcBorders>
              <w:bottom w:val="double" w:sz="4" w:space="0" w:color="auto"/>
            </w:tcBorders>
            <w:shd w:val="clear" w:color="auto" w:fill="auto"/>
          </w:tcPr>
          <w:p w14:paraId="1076DEE7" w14:textId="6644E619" w:rsidR="00B437BD" w:rsidRPr="00D7233B" w:rsidRDefault="00B437BD" w:rsidP="00B4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80</w:t>
            </w:r>
          </w:p>
        </w:tc>
      </w:tr>
    </w:tbl>
    <w:p w14:paraId="2CB4292D" w14:textId="77777777" w:rsidR="00606CBB" w:rsidRDefault="00606CBB" w:rsidP="00C71B59">
      <w:pPr>
        <w:pStyle w:val="BodyTextIndent"/>
        <w:spacing w:before="120" w:line="380" w:lineRule="exact"/>
        <w:ind w:left="547" w:right="58"/>
        <w:jc w:val="thaiDistribute"/>
        <w:rPr>
          <w:rFonts w:ascii="Angsana New" w:eastAsia="Arial Unicode MS" w:hAnsi="Angsana New"/>
          <w:sz w:val="28"/>
          <w:szCs w:val="28"/>
        </w:rPr>
      </w:pPr>
    </w:p>
    <w:p w14:paraId="169C6703" w14:textId="77777777" w:rsidR="00606CBB" w:rsidRDefault="00606CBB" w:rsidP="00C71B59">
      <w:pPr>
        <w:pStyle w:val="BodyTextIndent"/>
        <w:spacing w:before="120" w:line="380" w:lineRule="exact"/>
        <w:ind w:left="547" w:right="58"/>
        <w:jc w:val="thaiDistribute"/>
        <w:rPr>
          <w:rFonts w:ascii="Angsana New" w:eastAsia="Arial Unicode MS" w:hAnsi="Angsana New"/>
          <w:sz w:val="28"/>
          <w:szCs w:val="28"/>
        </w:rPr>
      </w:pPr>
    </w:p>
    <w:p w14:paraId="784AA581" w14:textId="77777777" w:rsidR="00FA13A4" w:rsidRDefault="00FA13A4" w:rsidP="00C71B59">
      <w:pPr>
        <w:pStyle w:val="BodyTextIndent"/>
        <w:spacing w:before="120" w:line="380" w:lineRule="exact"/>
        <w:ind w:left="547" w:right="58"/>
        <w:jc w:val="thaiDistribute"/>
        <w:rPr>
          <w:rFonts w:ascii="Angsana New" w:eastAsia="Arial Unicode MS" w:hAnsi="Angsana New"/>
          <w:sz w:val="28"/>
          <w:szCs w:val="28"/>
        </w:rPr>
      </w:pPr>
    </w:p>
    <w:p w14:paraId="58279F97" w14:textId="090C32A9" w:rsidR="00EE679A" w:rsidRPr="00C3501C" w:rsidRDefault="00805D5D"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The monetary management benefit expenses for each of the three-month periods </w:t>
      </w:r>
      <w:r w:rsidR="00930A0F" w:rsidRPr="00C3501C">
        <w:rPr>
          <w:rFonts w:ascii="Angsana New" w:eastAsia="Arial Unicode MS" w:hAnsi="Angsana New"/>
          <w:sz w:val="28"/>
          <w:szCs w:val="28"/>
        </w:rPr>
        <w:t>ended</w:t>
      </w:r>
      <w:r w:rsidR="009B62FC" w:rsidRPr="00C3501C">
        <w:rPr>
          <w:rFonts w:ascii="Angsana New" w:eastAsia="Arial Unicode MS" w:hAnsi="Angsana New"/>
          <w:sz w:val="28"/>
          <w:szCs w:val="28"/>
        </w:rPr>
        <w:t xml:space="preserve"> 31 </w:t>
      </w:r>
      <w:r w:rsidR="00930A0F" w:rsidRPr="00C3501C">
        <w:rPr>
          <w:rFonts w:ascii="Angsana New" w:eastAsia="Arial Unicode MS" w:hAnsi="Angsana New"/>
          <w:sz w:val="28"/>
          <w:szCs w:val="28"/>
        </w:rPr>
        <w:t>March 2019</w:t>
      </w:r>
      <w:r w:rsidRPr="00C3501C">
        <w:rPr>
          <w:rFonts w:ascii="Angsana New" w:eastAsia="Arial Unicode MS" w:hAnsi="Angsana New"/>
          <w:sz w:val="28"/>
          <w:szCs w:val="28"/>
        </w:rPr>
        <w:t xml:space="preserve"> and 201</w:t>
      </w:r>
      <w:r w:rsidR="00930A0F" w:rsidRPr="00C3501C">
        <w:rPr>
          <w:rFonts w:ascii="Angsana New" w:eastAsia="Arial Unicode MS" w:hAnsi="Angsana New"/>
          <w:sz w:val="28"/>
          <w:szCs w:val="28"/>
        </w:rPr>
        <w:t>8</w:t>
      </w:r>
      <w:r w:rsidRPr="00C3501C">
        <w:rPr>
          <w:rFonts w:ascii="Angsana New" w:eastAsia="Arial Unicode MS" w:hAnsi="Angsana New"/>
          <w:sz w:val="28"/>
          <w:szCs w:val="28"/>
        </w:rPr>
        <w:t xml:space="preserve"> are as follows:</w:t>
      </w:r>
    </w:p>
    <w:tbl>
      <w:tblPr>
        <w:tblW w:w="9270" w:type="dxa"/>
        <w:tblInd w:w="540" w:type="dxa"/>
        <w:tblLayout w:type="fixed"/>
        <w:tblCellMar>
          <w:left w:w="43" w:type="dxa"/>
          <w:right w:w="43" w:type="dxa"/>
        </w:tblCellMar>
        <w:tblLook w:val="0000" w:firstRow="0" w:lastRow="0" w:firstColumn="0" w:lastColumn="0" w:noHBand="0" w:noVBand="0"/>
      </w:tblPr>
      <w:tblGrid>
        <w:gridCol w:w="4050"/>
        <w:gridCol w:w="106"/>
        <w:gridCol w:w="774"/>
        <w:gridCol w:w="178"/>
        <w:gridCol w:w="490"/>
        <w:gridCol w:w="432"/>
        <w:gridCol w:w="1530"/>
        <w:gridCol w:w="106"/>
        <w:gridCol w:w="1604"/>
      </w:tblGrid>
      <w:tr w:rsidR="00127E2C" w:rsidRPr="00D0567B" w14:paraId="1D6D8703" w14:textId="77777777" w:rsidTr="000D7E39">
        <w:trPr>
          <w:cantSplit/>
          <w:trHeight w:hRule="exact" w:val="397"/>
          <w:tblHeader/>
        </w:trPr>
        <w:tc>
          <w:tcPr>
            <w:tcW w:w="4050" w:type="dxa"/>
          </w:tcPr>
          <w:p w14:paraId="71BAED5F" w14:textId="6F9260CF" w:rsidR="00127E2C" w:rsidRPr="00DE286E" w:rsidRDefault="00C3501C" w:rsidP="00C35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cs/>
                <w:lang w:val="en-GB"/>
              </w:rPr>
            </w:pPr>
            <w:r>
              <w:rPr>
                <w:rFonts w:ascii="Angsana New" w:hAnsi="Angsana New"/>
                <w:sz w:val="28"/>
                <w:szCs w:val="28"/>
                <w:lang w:val="en-GB"/>
              </w:rPr>
              <w:tab/>
            </w:r>
            <w:r>
              <w:rPr>
                <w:rFonts w:ascii="Angsana New" w:hAnsi="Angsana New"/>
                <w:sz w:val="28"/>
                <w:szCs w:val="28"/>
                <w:lang w:val="en-GB"/>
              </w:rPr>
              <w:tab/>
            </w:r>
          </w:p>
        </w:tc>
        <w:tc>
          <w:tcPr>
            <w:tcW w:w="106" w:type="dxa"/>
          </w:tcPr>
          <w:p w14:paraId="2B31569D"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774" w:type="dxa"/>
          </w:tcPr>
          <w:p w14:paraId="1ED49DAD"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78" w:type="dxa"/>
          </w:tcPr>
          <w:p w14:paraId="5DB1CB1D"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90" w:type="dxa"/>
          </w:tcPr>
          <w:p w14:paraId="08CA0C80"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32" w:type="dxa"/>
          </w:tcPr>
          <w:p w14:paraId="4A4E52BB"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3240" w:type="dxa"/>
            <w:gridSpan w:val="3"/>
            <w:tcBorders>
              <w:bottom w:val="single" w:sz="4" w:space="0" w:color="auto"/>
            </w:tcBorders>
            <w:shd w:val="clear" w:color="auto" w:fill="auto"/>
          </w:tcPr>
          <w:p w14:paraId="48C089A6" w14:textId="27F73EED"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DE286E">
              <w:rPr>
                <w:rFonts w:ascii="Angsana New" w:hAnsi="Angsana New"/>
                <w:sz w:val="28"/>
                <w:szCs w:val="28"/>
                <w:lang w:val="en-GB" w:bidi="ar-SA"/>
              </w:rPr>
              <w:t>Thousand Baht</w:t>
            </w:r>
          </w:p>
        </w:tc>
      </w:tr>
      <w:tr w:rsidR="00127E2C" w:rsidRPr="00D0567B" w14:paraId="634411A8" w14:textId="77777777" w:rsidTr="000D7E39">
        <w:trPr>
          <w:cantSplit/>
          <w:trHeight w:hRule="exact" w:val="397"/>
          <w:tblHeader/>
        </w:trPr>
        <w:tc>
          <w:tcPr>
            <w:tcW w:w="4050" w:type="dxa"/>
          </w:tcPr>
          <w:p w14:paraId="0DE1528A"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06" w:type="dxa"/>
          </w:tcPr>
          <w:p w14:paraId="18282072"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774" w:type="dxa"/>
          </w:tcPr>
          <w:p w14:paraId="5671849D"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78" w:type="dxa"/>
          </w:tcPr>
          <w:p w14:paraId="5BF954A6"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90" w:type="dxa"/>
          </w:tcPr>
          <w:p w14:paraId="07314770"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32" w:type="dxa"/>
          </w:tcPr>
          <w:p w14:paraId="088E5315"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530" w:type="dxa"/>
            <w:tcBorders>
              <w:top w:val="single" w:sz="4" w:space="0" w:color="auto"/>
              <w:bottom w:val="single" w:sz="4" w:space="0" w:color="auto"/>
            </w:tcBorders>
            <w:shd w:val="clear" w:color="auto" w:fill="auto"/>
          </w:tcPr>
          <w:p w14:paraId="5715F35E" w14:textId="30CE094B"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DE286E">
              <w:rPr>
                <w:rFonts w:ascii="Angsana New" w:hAnsi="Angsana New"/>
                <w:sz w:val="28"/>
                <w:szCs w:val="28"/>
                <w:lang w:val="en-GB" w:bidi="ar-SA"/>
              </w:rPr>
              <w:t>2019</w:t>
            </w:r>
          </w:p>
        </w:tc>
        <w:tc>
          <w:tcPr>
            <w:tcW w:w="106" w:type="dxa"/>
            <w:tcBorders>
              <w:top w:val="single" w:sz="4" w:space="0" w:color="auto"/>
            </w:tcBorders>
          </w:tcPr>
          <w:p w14:paraId="00263378" w14:textId="77777777"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604" w:type="dxa"/>
            <w:tcBorders>
              <w:top w:val="single" w:sz="4" w:space="0" w:color="auto"/>
              <w:bottom w:val="single" w:sz="4" w:space="0" w:color="auto"/>
            </w:tcBorders>
            <w:shd w:val="clear" w:color="auto" w:fill="auto"/>
          </w:tcPr>
          <w:p w14:paraId="54913FA9" w14:textId="5335D9AC" w:rsidR="00127E2C" w:rsidRPr="00DE286E"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DE286E">
              <w:rPr>
                <w:rFonts w:ascii="Angsana New" w:hAnsi="Angsana New"/>
                <w:sz w:val="28"/>
                <w:szCs w:val="28"/>
                <w:lang w:val="en-GB" w:bidi="ar-SA"/>
              </w:rPr>
              <w:t>2018</w:t>
            </w:r>
          </w:p>
        </w:tc>
      </w:tr>
      <w:tr w:rsidR="00127E2C" w:rsidRPr="00D0567B" w14:paraId="70F30F62" w14:textId="77777777" w:rsidTr="000D7E39">
        <w:trPr>
          <w:cantSplit/>
          <w:trHeight w:hRule="exact" w:val="397"/>
          <w:tblHeader/>
        </w:trPr>
        <w:tc>
          <w:tcPr>
            <w:tcW w:w="4050" w:type="dxa"/>
          </w:tcPr>
          <w:p w14:paraId="5D570A3E"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Salaries</w:t>
            </w:r>
          </w:p>
        </w:tc>
        <w:tc>
          <w:tcPr>
            <w:tcW w:w="106" w:type="dxa"/>
          </w:tcPr>
          <w:p w14:paraId="6F30C948"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774" w:type="dxa"/>
          </w:tcPr>
          <w:p w14:paraId="3DA6CA6A"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 w:type="dxa"/>
          </w:tcPr>
          <w:p w14:paraId="42B016B4"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90" w:type="dxa"/>
          </w:tcPr>
          <w:p w14:paraId="7863DB31"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32" w:type="dxa"/>
          </w:tcPr>
          <w:p w14:paraId="29DCE4E8"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30" w:type="dxa"/>
            <w:shd w:val="clear" w:color="auto" w:fill="auto"/>
          </w:tcPr>
          <w:p w14:paraId="1A4666BC" w14:textId="6B0C5332"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32442">
              <w:rPr>
                <w:rFonts w:asciiTheme="majorBidi" w:eastAsia="Cordia New" w:hAnsiTheme="majorBidi" w:cstheme="majorBidi"/>
                <w:sz w:val="28"/>
                <w:szCs w:val="28"/>
              </w:rPr>
              <w:t>2,300</w:t>
            </w:r>
          </w:p>
        </w:tc>
        <w:tc>
          <w:tcPr>
            <w:tcW w:w="106" w:type="dxa"/>
          </w:tcPr>
          <w:p w14:paraId="19DFF498" w14:textId="77777777"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604" w:type="dxa"/>
            <w:shd w:val="clear" w:color="auto" w:fill="auto"/>
          </w:tcPr>
          <w:p w14:paraId="3FB72AD5" w14:textId="77777777"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32442">
              <w:rPr>
                <w:rFonts w:asciiTheme="majorBidi" w:eastAsia="Cordia New" w:hAnsiTheme="majorBidi" w:cstheme="majorBidi"/>
                <w:sz w:val="28"/>
                <w:szCs w:val="28"/>
              </w:rPr>
              <w:t>2,730</w:t>
            </w:r>
          </w:p>
        </w:tc>
      </w:tr>
      <w:tr w:rsidR="00127E2C" w:rsidRPr="00D0567B" w14:paraId="5734E7EC" w14:textId="77777777" w:rsidTr="000D7E39">
        <w:trPr>
          <w:cantSplit/>
          <w:trHeight w:hRule="exact" w:val="397"/>
        </w:trPr>
        <w:tc>
          <w:tcPr>
            <w:tcW w:w="4050" w:type="dxa"/>
            <w:shd w:val="clear" w:color="auto" w:fill="auto"/>
          </w:tcPr>
          <w:p w14:paraId="37A212EB"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Meeting allowances</w:t>
            </w:r>
          </w:p>
        </w:tc>
        <w:tc>
          <w:tcPr>
            <w:tcW w:w="106" w:type="dxa"/>
          </w:tcPr>
          <w:p w14:paraId="5FBCA600"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774" w:type="dxa"/>
          </w:tcPr>
          <w:p w14:paraId="633925AA"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 w:type="dxa"/>
          </w:tcPr>
          <w:p w14:paraId="2266D888"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90" w:type="dxa"/>
          </w:tcPr>
          <w:p w14:paraId="5E8D90DA"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32" w:type="dxa"/>
          </w:tcPr>
          <w:p w14:paraId="77FAE4EB"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30" w:type="dxa"/>
            <w:shd w:val="clear" w:color="auto" w:fill="auto"/>
          </w:tcPr>
          <w:p w14:paraId="6F2CF086" w14:textId="6A186AD5"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32442">
              <w:rPr>
                <w:rFonts w:asciiTheme="majorBidi" w:eastAsia="Cordia New" w:hAnsiTheme="majorBidi" w:cstheme="majorBidi"/>
                <w:sz w:val="28"/>
                <w:szCs w:val="28"/>
              </w:rPr>
              <w:t xml:space="preserve"> 526</w:t>
            </w:r>
          </w:p>
        </w:tc>
        <w:tc>
          <w:tcPr>
            <w:tcW w:w="106" w:type="dxa"/>
          </w:tcPr>
          <w:p w14:paraId="2A1426EA" w14:textId="77777777"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604" w:type="dxa"/>
            <w:shd w:val="clear" w:color="auto" w:fill="auto"/>
          </w:tcPr>
          <w:p w14:paraId="62259794" w14:textId="77777777"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32442">
              <w:rPr>
                <w:rFonts w:asciiTheme="majorBidi" w:eastAsia="Cordia New" w:hAnsiTheme="majorBidi" w:cstheme="majorBidi"/>
                <w:sz w:val="28"/>
                <w:szCs w:val="28"/>
              </w:rPr>
              <w:t xml:space="preserve"> 205</w:t>
            </w:r>
          </w:p>
        </w:tc>
      </w:tr>
      <w:tr w:rsidR="00127E2C" w:rsidRPr="00D0567B" w14:paraId="0CB30CDA" w14:textId="77777777" w:rsidTr="000D7E39">
        <w:trPr>
          <w:cantSplit/>
          <w:trHeight w:hRule="exact" w:val="397"/>
        </w:trPr>
        <w:tc>
          <w:tcPr>
            <w:tcW w:w="4050" w:type="dxa"/>
            <w:shd w:val="clear" w:color="auto" w:fill="auto"/>
          </w:tcPr>
          <w:p w14:paraId="23B23CCD"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Remuneration</w:t>
            </w:r>
          </w:p>
        </w:tc>
        <w:tc>
          <w:tcPr>
            <w:tcW w:w="106" w:type="dxa"/>
          </w:tcPr>
          <w:p w14:paraId="07D345D0"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774" w:type="dxa"/>
          </w:tcPr>
          <w:p w14:paraId="4F29FF06"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 w:type="dxa"/>
          </w:tcPr>
          <w:p w14:paraId="19296771"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90" w:type="dxa"/>
          </w:tcPr>
          <w:p w14:paraId="647220DB"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32" w:type="dxa"/>
          </w:tcPr>
          <w:p w14:paraId="0963645A"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30" w:type="dxa"/>
            <w:shd w:val="clear" w:color="auto" w:fill="auto"/>
          </w:tcPr>
          <w:p w14:paraId="450D8EA9" w14:textId="202A430E" w:rsidR="00127E2C" w:rsidRPr="00F32442" w:rsidRDefault="005F43C2"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 xml:space="preserve"> </w:t>
            </w:r>
            <w:r w:rsidR="00C35BAC">
              <w:rPr>
                <w:rFonts w:asciiTheme="majorBidi" w:eastAsia="Cordia New" w:hAnsiTheme="majorBidi" w:cstheme="majorBidi" w:hint="cs"/>
                <w:sz w:val="28"/>
                <w:szCs w:val="28"/>
                <w:cs/>
              </w:rPr>
              <w:t>18</w:t>
            </w:r>
            <w:r w:rsidR="00C35BAC">
              <w:rPr>
                <w:rFonts w:asciiTheme="majorBidi" w:eastAsia="Cordia New" w:hAnsiTheme="majorBidi" w:cstheme="majorBidi"/>
                <w:sz w:val="28"/>
                <w:szCs w:val="28"/>
              </w:rPr>
              <w:t>7</w:t>
            </w:r>
            <w:r w:rsidR="00127E2C" w:rsidRPr="00F32442">
              <w:rPr>
                <w:rFonts w:asciiTheme="majorBidi" w:eastAsia="Cordia New" w:hAnsiTheme="majorBidi" w:cstheme="majorBidi"/>
                <w:sz w:val="28"/>
                <w:szCs w:val="28"/>
              </w:rPr>
              <w:t xml:space="preserve"> </w:t>
            </w:r>
          </w:p>
        </w:tc>
        <w:tc>
          <w:tcPr>
            <w:tcW w:w="106" w:type="dxa"/>
          </w:tcPr>
          <w:p w14:paraId="3426CB8D" w14:textId="77777777"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604" w:type="dxa"/>
            <w:shd w:val="clear" w:color="auto" w:fill="auto"/>
          </w:tcPr>
          <w:p w14:paraId="4F5BB81D" w14:textId="77777777"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32442">
              <w:rPr>
                <w:rFonts w:asciiTheme="majorBidi" w:eastAsia="Cordia New" w:hAnsiTheme="majorBidi" w:cstheme="majorBidi"/>
                <w:sz w:val="28"/>
                <w:szCs w:val="28"/>
              </w:rPr>
              <w:t xml:space="preserve"> 132 </w:t>
            </w:r>
          </w:p>
        </w:tc>
      </w:tr>
      <w:tr w:rsidR="00127E2C" w:rsidRPr="00D0567B" w14:paraId="5B8A256A" w14:textId="77777777" w:rsidTr="000D7E39">
        <w:trPr>
          <w:cantSplit/>
          <w:trHeight w:hRule="exact" w:val="397"/>
        </w:trPr>
        <w:tc>
          <w:tcPr>
            <w:tcW w:w="4050" w:type="dxa"/>
            <w:shd w:val="clear" w:color="auto" w:fill="auto"/>
          </w:tcPr>
          <w:p w14:paraId="4C00B247" w14:textId="4EA1FD46" w:rsidR="00127E2C" w:rsidRPr="00D0567B" w:rsidRDefault="00127E2C" w:rsidP="009F3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D0567B">
              <w:rPr>
                <w:rFonts w:asciiTheme="majorBidi" w:eastAsia="Cordia New" w:hAnsiTheme="majorBidi" w:cstheme="majorBidi"/>
                <w:sz w:val="28"/>
                <w:szCs w:val="28"/>
              </w:rPr>
              <w:t>Contribu</w:t>
            </w:r>
            <w:r w:rsidR="009F398D">
              <w:rPr>
                <w:rFonts w:asciiTheme="majorBidi" w:eastAsia="Cordia New" w:hAnsiTheme="majorBidi" w:cstheme="majorBidi"/>
                <w:sz w:val="28"/>
                <w:szCs w:val="28"/>
              </w:rPr>
              <w:t xml:space="preserve">tion to the Company’s provident </w:t>
            </w:r>
            <w:r w:rsidRPr="00D0567B">
              <w:rPr>
                <w:rFonts w:asciiTheme="majorBidi" w:eastAsia="Cordia New" w:hAnsiTheme="majorBidi" w:cstheme="majorBidi"/>
                <w:sz w:val="28"/>
                <w:szCs w:val="28"/>
              </w:rPr>
              <w:t>fund</w:t>
            </w:r>
          </w:p>
        </w:tc>
        <w:tc>
          <w:tcPr>
            <w:tcW w:w="106" w:type="dxa"/>
          </w:tcPr>
          <w:p w14:paraId="51C438A4"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774" w:type="dxa"/>
          </w:tcPr>
          <w:p w14:paraId="6FBDC62A"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 w:type="dxa"/>
          </w:tcPr>
          <w:p w14:paraId="5E682A40"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90" w:type="dxa"/>
          </w:tcPr>
          <w:p w14:paraId="5D29AFCA"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32" w:type="dxa"/>
          </w:tcPr>
          <w:p w14:paraId="2349D0B8"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61D8F1BE" w14:textId="3B570DC9"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32442">
              <w:rPr>
                <w:rFonts w:asciiTheme="majorBidi" w:eastAsia="Cordia New" w:hAnsiTheme="majorBidi" w:cstheme="majorBidi"/>
                <w:sz w:val="28"/>
                <w:szCs w:val="28"/>
              </w:rPr>
              <w:t>47</w:t>
            </w:r>
          </w:p>
        </w:tc>
        <w:tc>
          <w:tcPr>
            <w:tcW w:w="106" w:type="dxa"/>
          </w:tcPr>
          <w:p w14:paraId="5ABEEA20" w14:textId="77777777"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604" w:type="dxa"/>
            <w:tcBorders>
              <w:bottom w:val="single" w:sz="4" w:space="0" w:color="auto"/>
            </w:tcBorders>
            <w:shd w:val="clear" w:color="auto" w:fill="auto"/>
          </w:tcPr>
          <w:p w14:paraId="6928C13D" w14:textId="77777777" w:rsidR="00127E2C" w:rsidRPr="00F32442" w:rsidDel="00CE63E9"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32442">
              <w:rPr>
                <w:rFonts w:asciiTheme="majorBidi" w:eastAsia="Cordia New" w:hAnsiTheme="majorBidi" w:cstheme="majorBidi"/>
                <w:sz w:val="28"/>
                <w:szCs w:val="28"/>
              </w:rPr>
              <w:t>50</w:t>
            </w:r>
          </w:p>
        </w:tc>
      </w:tr>
      <w:tr w:rsidR="00127E2C" w:rsidRPr="00D0567B" w14:paraId="50CAB1B1" w14:textId="77777777" w:rsidTr="000D7E39">
        <w:trPr>
          <w:cantSplit/>
          <w:trHeight w:hRule="exact" w:val="397"/>
        </w:trPr>
        <w:tc>
          <w:tcPr>
            <w:tcW w:w="4050" w:type="dxa"/>
            <w:shd w:val="clear" w:color="auto" w:fill="auto"/>
          </w:tcPr>
          <w:p w14:paraId="5DCA2EB2"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Total</w:t>
            </w:r>
          </w:p>
        </w:tc>
        <w:tc>
          <w:tcPr>
            <w:tcW w:w="106" w:type="dxa"/>
          </w:tcPr>
          <w:p w14:paraId="306E3EAD"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774" w:type="dxa"/>
          </w:tcPr>
          <w:p w14:paraId="10674ECA"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 w:type="dxa"/>
          </w:tcPr>
          <w:p w14:paraId="664649FC"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90" w:type="dxa"/>
          </w:tcPr>
          <w:p w14:paraId="31914800"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432" w:type="dxa"/>
          </w:tcPr>
          <w:p w14:paraId="2D8400B7" w14:textId="77777777" w:rsidR="00127E2C" w:rsidRPr="00D0567B" w:rsidRDefault="00127E2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530" w:type="dxa"/>
            <w:tcBorders>
              <w:top w:val="single" w:sz="4" w:space="0" w:color="auto"/>
              <w:bottom w:val="double" w:sz="4" w:space="0" w:color="auto"/>
            </w:tcBorders>
            <w:shd w:val="clear" w:color="auto" w:fill="auto"/>
          </w:tcPr>
          <w:p w14:paraId="3C1C48B8" w14:textId="6CB18245" w:rsidR="00127E2C" w:rsidRPr="00F32442" w:rsidRDefault="004542D2"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F32442">
              <w:rPr>
                <w:rFonts w:asciiTheme="majorBidi" w:eastAsia="Cordia New" w:hAnsiTheme="majorBidi" w:cstheme="majorBidi"/>
                <w:b/>
                <w:bCs/>
                <w:sz w:val="28"/>
                <w:szCs w:val="28"/>
              </w:rPr>
              <w:t>3,0</w:t>
            </w:r>
            <w:r w:rsidR="005F43C2">
              <w:rPr>
                <w:rFonts w:asciiTheme="majorBidi" w:eastAsia="Cordia New" w:hAnsiTheme="majorBidi" w:cstheme="majorBidi" w:hint="cs"/>
                <w:b/>
                <w:bCs/>
                <w:sz w:val="28"/>
                <w:szCs w:val="28"/>
                <w:cs/>
              </w:rPr>
              <w:t>60</w:t>
            </w:r>
          </w:p>
        </w:tc>
        <w:tc>
          <w:tcPr>
            <w:tcW w:w="106" w:type="dxa"/>
          </w:tcPr>
          <w:p w14:paraId="241E8553" w14:textId="77777777"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604" w:type="dxa"/>
            <w:tcBorders>
              <w:top w:val="single" w:sz="4" w:space="0" w:color="auto"/>
              <w:bottom w:val="double" w:sz="4" w:space="0" w:color="auto"/>
            </w:tcBorders>
            <w:shd w:val="clear" w:color="auto" w:fill="auto"/>
          </w:tcPr>
          <w:p w14:paraId="41ED89C2" w14:textId="6009B0FB" w:rsidR="00127E2C" w:rsidRPr="00F32442" w:rsidRDefault="00127E2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F32442">
              <w:rPr>
                <w:rFonts w:asciiTheme="majorBidi" w:eastAsia="Cordia New" w:hAnsiTheme="majorBidi" w:cstheme="majorBidi"/>
                <w:b/>
                <w:bCs/>
                <w:sz w:val="28"/>
                <w:szCs w:val="28"/>
              </w:rPr>
              <w:t>3,11</w:t>
            </w:r>
            <w:r w:rsidR="00D806C8" w:rsidRPr="00F32442">
              <w:rPr>
                <w:rFonts w:asciiTheme="majorBidi" w:eastAsia="Cordia New" w:hAnsiTheme="majorBidi" w:cstheme="majorBidi"/>
                <w:b/>
                <w:bCs/>
                <w:sz w:val="28"/>
                <w:szCs w:val="28"/>
              </w:rPr>
              <w:t>7</w:t>
            </w:r>
          </w:p>
        </w:tc>
      </w:tr>
    </w:tbl>
    <w:p w14:paraId="09B79241" w14:textId="394DFF07" w:rsidR="008B0A38" w:rsidRPr="005A3028" w:rsidRDefault="008B0A38" w:rsidP="005A3028">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5A3028">
        <w:rPr>
          <w:rFonts w:ascii="Angsana New" w:eastAsia="Arial Unicode MS" w:hAnsi="Angsana New"/>
          <w:b/>
          <w:bCs/>
          <w:sz w:val="28"/>
          <w:szCs w:val="28"/>
          <w:cs/>
        </w:rPr>
        <w:t>Cash and cash equivalents</w:t>
      </w:r>
    </w:p>
    <w:tbl>
      <w:tblPr>
        <w:tblW w:w="923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6030"/>
        <w:gridCol w:w="1530"/>
        <w:gridCol w:w="180"/>
        <w:gridCol w:w="1494"/>
      </w:tblGrid>
      <w:tr w:rsidR="00B4160E" w:rsidRPr="00D0567B" w14:paraId="407353D2" w14:textId="77777777" w:rsidTr="004C6A57">
        <w:trPr>
          <w:trHeight w:val="340"/>
        </w:trPr>
        <w:tc>
          <w:tcPr>
            <w:tcW w:w="6030" w:type="dxa"/>
            <w:tcBorders>
              <w:top w:val="nil"/>
              <w:left w:val="nil"/>
              <w:bottom w:val="nil"/>
              <w:right w:val="nil"/>
            </w:tcBorders>
          </w:tcPr>
          <w:p w14:paraId="2EEADDBF" w14:textId="77777777" w:rsidR="006464A1" w:rsidRPr="00D0567B"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04" w:type="dxa"/>
            <w:gridSpan w:val="3"/>
            <w:tcBorders>
              <w:top w:val="nil"/>
              <w:left w:val="nil"/>
              <w:bottom w:val="single" w:sz="4" w:space="0" w:color="auto"/>
              <w:right w:val="nil"/>
            </w:tcBorders>
          </w:tcPr>
          <w:p w14:paraId="0349C766" w14:textId="77777777" w:rsidR="006464A1" w:rsidRPr="00D0567B"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6464A1" w:rsidRPr="00D0567B">
              <w:rPr>
                <w:rFonts w:asciiTheme="majorBidi" w:hAnsiTheme="majorBidi" w:cstheme="majorBidi"/>
                <w:sz w:val="28"/>
                <w:szCs w:val="28"/>
              </w:rPr>
              <w:t xml:space="preserve"> Baht</w:t>
            </w:r>
          </w:p>
        </w:tc>
      </w:tr>
      <w:tr w:rsidR="00B4160E" w:rsidRPr="00D0567B" w14:paraId="2D1418D1" w14:textId="77777777" w:rsidTr="004C6A57">
        <w:trPr>
          <w:trHeight w:val="340"/>
        </w:trPr>
        <w:tc>
          <w:tcPr>
            <w:tcW w:w="6030" w:type="dxa"/>
            <w:tcBorders>
              <w:top w:val="nil"/>
              <w:left w:val="nil"/>
              <w:bottom w:val="nil"/>
              <w:right w:val="nil"/>
            </w:tcBorders>
          </w:tcPr>
          <w:p w14:paraId="236368E0" w14:textId="77777777" w:rsidR="00805D5D" w:rsidRPr="00D0567B" w:rsidRDefault="00805D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37BB0BBA" w14:textId="77777777" w:rsidR="00805D5D" w:rsidRPr="00F3309C"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 xml:space="preserve">31 March </w:t>
            </w:r>
            <w:r w:rsidR="00805D5D" w:rsidRPr="00F3309C">
              <w:rPr>
                <w:rFonts w:asciiTheme="majorBidi" w:eastAsia="Cordia New" w:hAnsiTheme="majorBidi" w:cstheme="majorBidi"/>
                <w:sz w:val="28"/>
                <w:szCs w:val="28"/>
              </w:rPr>
              <w:t>201</w:t>
            </w:r>
            <w:r w:rsidR="00930A0F" w:rsidRPr="00F3309C">
              <w:rPr>
                <w:rFonts w:asciiTheme="majorBidi" w:eastAsia="Cordia New" w:hAnsiTheme="majorBidi" w:cstheme="majorBidi"/>
                <w:sz w:val="28"/>
                <w:szCs w:val="28"/>
              </w:rPr>
              <w:t>9</w:t>
            </w:r>
          </w:p>
        </w:tc>
        <w:tc>
          <w:tcPr>
            <w:tcW w:w="180" w:type="dxa"/>
            <w:tcBorders>
              <w:top w:val="single" w:sz="4" w:space="0" w:color="auto"/>
              <w:left w:val="nil"/>
              <w:bottom w:val="nil"/>
              <w:right w:val="nil"/>
            </w:tcBorders>
          </w:tcPr>
          <w:p w14:paraId="1DBDBACF" w14:textId="77777777" w:rsidR="00805D5D" w:rsidRPr="00F3309C" w:rsidRDefault="00805D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94" w:type="dxa"/>
            <w:tcBorders>
              <w:top w:val="single" w:sz="4" w:space="0" w:color="auto"/>
              <w:left w:val="nil"/>
              <w:bottom w:val="single" w:sz="4" w:space="0" w:color="auto"/>
              <w:right w:val="nil"/>
            </w:tcBorders>
          </w:tcPr>
          <w:p w14:paraId="12B461AE" w14:textId="77777777" w:rsidR="00805D5D" w:rsidRPr="00F3309C"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 xml:space="preserve">31 </w:t>
            </w:r>
            <w:r w:rsidR="00805D5D" w:rsidRPr="00F3309C">
              <w:rPr>
                <w:rFonts w:asciiTheme="majorBidi" w:eastAsia="Cordia New" w:hAnsiTheme="majorBidi" w:cstheme="majorBidi"/>
                <w:sz w:val="28"/>
                <w:szCs w:val="28"/>
              </w:rPr>
              <w:t>December 201</w:t>
            </w:r>
            <w:r w:rsidR="00930A0F" w:rsidRPr="00F3309C">
              <w:rPr>
                <w:rFonts w:asciiTheme="majorBidi" w:eastAsia="Cordia New" w:hAnsiTheme="majorBidi" w:cstheme="majorBidi"/>
                <w:sz w:val="28"/>
                <w:szCs w:val="28"/>
              </w:rPr>
              <w:t>8</w:t>
            </w:r>
          </w:p>
        </w:tc>
      </w:tr>
      <w:tr w:rsidR="001A4994" w:rsidRPr="00D0567B" w14:paraId="537E566B" w14:textId="77777777" w:rsidTr="004C6A57">
        <w:trPr>
          <w:trHeight w:val="340"/>
        </w:trPr>
        <w:tc>
          <w:tcPr>
            <w:tcW w:w="6030" w:type="dxa"/>
            <w:tcBorders>
              <w:top w:val="nil"/>
              <w:left w:val="nil"/>
              <w:bottom w:val="nil"/>
              <w:right w:val="nil"/>
            </w:tcBorders>
          </w:tcPr>
          <w:p w14:paraId="185E6032" w14:textId="77777777" w:rsidR="001A4994" w:rsidRPr="00D0567B" w:rsidRDefault="001A4994"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Cash on hand</w:t>
            </w:r>
          </w:p>
        </w:tc>
        <w:tc>
          <w:tcPr>
            <w:tcW w:w="1530" w:type="dxa"/>
            <w:tcBorders>
              <w:top w:val="nil"/>
              <w:left w:val="nil"/>
              <w:bottom w:val="nil"/>
              <w:right w:val="nil"/>
            </w:tcBorders>
          </w:tcPr>
          <w:p w14:paraId="779D1E86" w14:textId="77777777" w:rsidR="001A4994" w:rsidRPr="00D0567B" w:rsidRDefault="00E21E0F"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w:t>
            </w:r>
          </w:p>
        </w:tc>
        <w:tc>
          <w:tcPr>
            <w:tcW w:w="180" w:type="dxa"/>
            <w:tcBorders>
              <w:top w:val="nil"/>
              <w:left w:val="nil"/>
              <w:bottom w:val="nil"/>
              <w:right w:val="nil"/>
            </w:tcBorders>
          </w:tcPr>
          <w:p w14:paraId="61A8FC01" w14:textId="77777777" w:rsidR="001A4994" w:rsidRPr="00D0567B" w:rsidRDefault="001A4994"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94" w:type="dxa"/>
            <w:tcBorders>
              <w:top w:val="nil"/>
              <w:left w:val="nil"/>
              <w:bottom w:val="nil"/>
              <w:right w:val="nil"/>
            </w:tcBorders>
          </w:tcPr>
          <w:p w14:paraId="2AD89FFC" w14:textId="77777777" w:rsidR="001A4994" w:rsidRPr="00D0567B" w:rsidRDefault="001A4994"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 xml:space="preserve"> 20</w:t>
            </w:r>
          </w:p>
        </w:tc>
      </w:tr>
      <w:tr w:rsidR="001A4994" w:rsidRPr="00D0567B" w14:paraId="014D221B" w14:textId="77777777" w:rsidTr="004C6A57">
        <w:trPr>
          <w:trHeight w:val="340"/>
        </w:trPr>
        <w:tc>
          <w:tcPr>
            <w:tcW w:w="6030" w:type="dxa"/>
            <w:tcBorders>
              <w:top w:val="nil"/>
              <w:left w:val="nil"/>
              <w:bottom w:val="nil"/>
              <w:right w:val="nil"/>
            </w:tcBorders>
          </w:tcPr>
          <w:p w14:paraId="30C638D7" w14:textId="77777777" w:rsidR="001A4994" w:rsidRPr="00D0567B" w:rsidRDefault="001A4994"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Deposits at banks with no fixed maturity date</w:t>
            </w:r>
          </w:p>
        </w:tc>
        <w:tc>
          <w:tcPr>
            <w:tcW w:w="1530" w:type="dxa"/>
            <w:tcBorders>
              <w:top w:val="nil"/>
              <w:left w:val="nil"/>
              <w:bottom w:val="nil"/>
              <w:right w:val="nil"/>
            </w:tcBorders>
          </w:tcPr>
          <w:p w14:paraId="3F7F4E25" w14:textId="77777777" w:rsidR="001A4994" w:rsidRPr="00D0567B" w:rsidRDefault="00E21E0F"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47,445</w:t>
            </w:r>
          </w:p>
        </w:tc>
        <w:tc>
          <w:tcPr>
            <w:tcW w:w="180" w:type="dxa"/>
            <w:tcBorders>
              <w:top w:val="nil"/>
              <w:left w:val="nil"/>
              <w:bottom w:val="nil"/>
              <w:right w:val="nil"/>
            </w:tcBorders>
          </w:tcPr>
          <w:p w14:paraId="11E5CA92" w14:textId="77777777" w:rsidR="001A4994" w:rsidRPr="00D0567B" w:rsidRDefault="001A4994"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94" w:type="dxa"/>
            <w:tcBorders>
              <w:top w:val="nil"/>
              <w:left w:val="nil"/>
              <w:bottom w:val="nil"/>
              <w:right w:val="nil"/>
            </w:tcBorders>
          </w:tcPr>
          <w:p w14:paraId="3798F072" w14:textId="77777777" w:rsidR="001A4994" w:rsidRPr="00D0567B" w:rsidRDefault="001A4994"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59,470</w:t>
            </w:r>
          </w:p>
        </w:tc>
      </w:tr>
      <w:tr w:rsidR="001A4994" w:rsidRPr="00D0567B" w14:paraId="52489CE8" w14:textId="77777777" w:rsidTr="004C6A57">
        <w:trPr>
          <w:trHeight w:val="388"/>
        </w:trPr>
        <w:tc>
          <w:tcPr>
            <w:tcW w:w="6030" w:type="dxa"/>
            <w:tcBorders>
              <w:top w:val="nil"/>
              <w:left w:val="nil"/>
              <w:bottom w:val="nil"/>
              <w:right w:val="nil"/>
            </w:tcBorders>
          </w:tcPr>
          <w:p w14:paraId="07220D60" w14:textId="77777777" w:rsidR="001A4994" w:rsidRPr="00D0567B" w:rsidRDefault="001A4994"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tcPr>
          <w:p w14:paraId="4067CBC1" w14:textId="77777777" w:rsidR="001A4994" w:rsidRPr="00F32442" w:rsidRDefault="00E21E0F"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F32442">
              <w:rPr>
                <w:rFonts w:asciiTheme="majorBidi" w:eastAsia="Cordia New" w:hAnsiTheme="majorBidi" w:cstheme="majorBidi"/>
                <w:b/>
                <w:bCs/>
                <w:sz w:val="28"/>
                <w:szCs w:val="28"/>
              </w:rPr>
              <w:t>47,465</w:t>
            </w:r>
          </w:p>
        </w:tc>
        <w:tc>
          <w:tcPr>
            <w:tcW w:w="180" w:type="dxa"/>
            <w:tcBorders>
              <w:top w:val="nil"/>
              <w:left w:val="nil"/>
              <w:bottom w:val="nil"/>
              <w:right w:val="nil"/>
            </w:tcBorders>
          </w:tcPr>
          <w:p w14:paraId="69009313" w14:textId="77777777" w:rsidR="001A4994" w:rsidRPr="00F32442" w:rsidRDefault="001A4994"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94" w:type="dxa"/>
            <w:tcBorders>
              <w:top w:val="single" w:sz="4" w:space="0" w:color="auto"/>
              <w:left w:val="nil"/>
              <w:bottom w:val="double" w:sz="4" w:space="0" w:color="auto"/>
              <w:right w:val="nil"/>
            </w:tcBorders>
          </w:tcPr>
          <w:p w14:paraId="56172DE5" w14:textId="77777777" w:rsidR="001A4994" w:rsidRPr="00F32442" w:rsidRDefault="001A4994"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F32442">
              <w:rPr>
                <w:rFonts w:asciiTheme="majorBidi" w:eastAsia="Cordia New" w:hAnsiTheme="majorBidi" w:cstheme="majorBidi"/>
                <w:b/>
                <w:bCs/>
                <w:sz w:val="28"/>
                <w:szCs w:val="28"/>
              </w:rPr>
              <w:t>59,490</w:t>
            </w:r>
          </w:p>
        </w:tc>
      </w:tr>
    </w:tbl>
    <w:p w14:paraId="6974BCEF" w14:textId="44EAA245" w:rsidR="00493190" w:rsidRPr="00493190" w:rsidRDefault="00493190" w:rsidP="00493190">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493190">
        <w:rPr>
          <w:rFonts w:ascii="Angsana New" w:eastAsia="Arial Unicode MS" w:hAnsi="Angsana New"/>
          <w:b/>
          <w:bCs/>
          <w:sz w:val="28"/>
          <w:szCs w:val="28"/>
        </w:rPr>
        <w:t>Premiums due and uncollected</w:t>
      </w:r>
    </w:p>
    <w:p w14:paraId="199DD7A7" w14:textId="683BD697" w:rsidR="005A3B08" w:rsidRPr="00C3501C" w:rsidRDefault="005A3B08"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The aging analysis of premium </w:t>
      </w:r>
      <w:r w:rsidR="009C5494">
        <w:rPr>
          <w:rFonts w:ascii="Angsana New" w:eastAsia="Arial Unicode MS" w:hAnsi="Angsana New"/>
          <w:sz w:val="28"/>
          <w:szCs w:val="28"/>
        </w:rPr>
        <w:t>due and uncollected</w:t>
      </w:r>
      <w:r w:rsidRPr="00C3501C">
        <w:rPr>
          <w:rFonts w:ascii="Angsana New" w:eastAsia="Arial Unicode MS" w:hAnsi="Angsana New"/>
          <w:sz w:val="28"/>
          <w:szCs w:val="28"/>
        </w:rPr>
        <w:t xml:space="preserve"> as at</w:t>
      </w:r>
      <w:r w:rsidR="00CB2F54" w:rsidRPr="00C3501C">
        <w:rPr>
          <w:rFonts w:ascii="Angsana New" w:eastAsia="Arial Unicode MS" w:hAnsi="Angsana New"/>
          <w:sz w:val="28"/>
          <w:szCs w:val="28"/>
        </w:rPr>
        <w:t xml:space="preserve"> </w:t>
      </w:r>
      <w:r w:rsidR="009B62FC" w:rsidRPr="00C3501C">
        <w:rPr>
          <w:rFonts w:ascii="Angsana New" w:eastAsia="Arial Unicode MS" w:hAnsi="Angsana New"/>
          <w:sz w:val="28"/>
          <w:szCs w:val="28"/>
        </w:rPr>
        <w:t xml:space="preserve">31 </w:t>
      </w:r>
      <w:r w:rsidR="00930A0F" w:rsidRPr="00C3501C">
        <w:rPr>
          <w:rFonts w:ascii="Angsana New" w:eastAsia="Arial Unicode MS" w:hAnsi="Angsana New"/>
          <w:sz w:val="28"/>
          <w:szCs w:val="28"/>
        </w:rPr>
        <w:t xml:space="preserve">March 2019 and </w:t>
      </w:r>
      <w:r w:rsidR="009B62FC" w:rsidRPr="00C3501C">
        <w:rPr>
          <w:rFonts w:ascii="Angsana New" w:eastAsia="Arial Unicode MS" w:hAnsi="Angsana New"/>
          <w:sz w:val="28"/>
          <w:szCs w:val="28"/>
        </w:rPr>
        <w:t xml:space="preserve">31 December </w:t>
      </w:r>
      <w:r w:rsidR="00930A0F" w:rsidRPr="00C3501C">
        <w:rPr>
          <w:rFonts w:ascii="Angsana New" w:eastAsia="Arial Unicode MS" w:hAnsi="Angsana New"/>
          <w:sz w:val="28"/>
          <w:szCs w:val="28"/>
        </w:rPr>
        <w:t>2018</w:t>
      </w:r>
      <w:r w:rsidR="00DA5A76" w:rsidRPr="00C3501C">
        <w:rPr>
          <w:rFonts w:ascii="Angsana New" w:eastAsia="Arial Unicode MS" w:hAnsi="Angsana New"/>
          <w:sz w:val="28"/>
          <w:szCs w:val="28"/>
        </w:rPr>
        <w:t xml:space="preserve"> </w:t>
      </w:r>
      <w:r w:rsidRPr="00C3501C">
        <w:rPr>
          <w:rFonts w:ascii="Angsana New" w:eastAsia="Arial Unicode MS" w:hAnsi="Angsana New"/>
          <w:sz w:val="28"/>
          <w:szCs w:val="28"/>
        </w:rPr>
        <w:t xml:space="preserve">are classified by aging from the maturity date under the stipulated law of the premium collection as follows: </w:t>
      </w:r>
    </w:p>
    <w:tbl>
      <w:tblPr>
        <w:tblW w:w="9270" w:type="dxa"/>
        <w:tblInd w:w="540" w:type="dxa"/>
        <w:tblLayout w:type="fixed"/>
        <w:tblCellMar>
          <w:left w:w="43" w:type="dxa"/>
          <w:right w:w="43" w:type="dxa"/>
        </w:tblCellMar>
        <w:tblLook w:val="01E0" w:firstRow="1" w:lastRow="1" w:firstColumn="1" w:lastColumn="1" w:noHBand="0" w:noVBand="0"/>
      </w:tblPr>
      <w:tblGrid>
        <w:gridCol w:w="5940"/>
        <w:gridCol w:w="1604"/>
        <w:gridCol w:w="106"/>
        <w:gridCol w:w="1620"/>
      </w:tblGrid>
      <w:tr w:rsidR="00B4160E" w:rsidRPr="00D0567B" w14:paraId="0E5FF84F" w14:textId="77777777" w:rsidTr="000D7E39">
        <w:trPr>
          <w:trHeight w:val="397"/>
        </w:trPr>
        <w:tc>
          <w:tcPr>
            <w:tcW w:w="5940" w:type="dxa"/>
          </w:tcPr>
          <w:p w14:paraId="20FE55CE" w14:textId="77777777" w:rsidR="006464A1" w:rsidRPr="00D0567B"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330" w:type="dxa"/>
            <w:gridSpan w:val="3"/>
            <w:tcBorders>
              <w:bottom w:val="single" w:sz="4" w:space="0" w:color="auto"/>
            </w:tcBorders>
          </w:tcPr>
          <w:p w14:paraId="582E96E7" w14:textId="77777777" w:rsidR="006464A1" w:rsidRPr="00D0567B"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D0567B">
              <w:rPr>
                <w:rFonts w:asciiTheme="majorBidi" w:hAnsiTheme="majorBidi" w:cstheme="majorBidi"/>
                <w:sz w:val="28"/>
                <w:szCs w:val="28"/>
              </w:rPr>
              <w:t xml:space="preserve">Thousand </w:t>
            </w:r>
            <w:r w:rsidR="006464A1" w:rsidRPr="00D0567B">
              <w:rPr>
                <w:rFonts w:asciiTheme="majorBidi" w:hAnsiTheme="majorBidi" w:cstheme="majorBidi"/>
                <w:sz w:val="28"/>
                <w:szCs w:val="28"/>
              </w:rPr>
              <w:t>Baht</w:t>
            </w:r>
          </w:p>
        </w:tc>
      </w:tr>
      <w:tr w:rsidR="009B62FC" w:rsidRPr="00D0567B" w14:paraId="0E1DD46E" w14:textId="77777777" w:rsidTr="000D7E39">
        <w:trPr>
          <w:trHeight w:val="397"/>
        </w:trPr>
        <w:tc>
          <w:tcPr>
            <w:tcW w:w="5940" w:type="dxa"/>
          </w:tcPr>
          <w:p w14:paraId="12C5A0C1" w14:textId="77777777" w:rsidR="009B62FC"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604" w:type="dxa"/>
            <w:tcBorders>
              <w:top w:val="single" w:sz="4" w:space="0" w:color="auto"/>
              <w:bottom w:val="single" w:sz="4" w:space="0" w:color="auto"/>
            </w:tcBorders>
          </w:tcPr>
          <w:p w14:paraId="42B4CC7A" w14:textId="77777777" w:rsidR="009B62FC" w:rsidRPr="00F3309C"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March 2019</w:t>
            </w:r>
          </w:p>
        </w:tc>
        <w:tc>
          <w:tcPr>
            <w:tcW w:w="106" w:type="dxa"/>
            <w:tcBorders>
              <w:top w:val="single" w:sz="4" w:space="0" w:color="auto"/>
            </w:tcBorders>
          </w:tcPr>
          <w:p w14:paraId="2D153F49" w14:textId="77777777" w:rsidR="009B62FC" w:rsidRPr="00F3309C"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620" w:type="dxa"/>
            <w:tcBorders>
              <w:top w:val="single" w:sz="4" w:space="0" w:color="auto"/>
              <w:bottom w:val="single" w:sz="4" w:space="0" w:color="auto"/>
            </w:tcBorders>
          </w:tcPr>
          <w:p w14:paraId="23299AA1" w14:textId="77777777" w:rsidR="009B62FC" w:rsidRPr="00F3309C"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December 2018</w:t>
            </w:r>
          </w:p>
        </w:tc>
      </w:tr>
      <w:tr w:rsidR="00F3309C" w:rsidRPr="00D0567B" w14:paraId="53B1BB28" w14:textId="77777777" w:rsidTr="000D7E39">
        <w:trPr>
          <w:trHeight w:val="397"/>
        </w:trPr>
        <w:tc>
          <w:tcPr>
            <w:tcW w:w="5940" w:type="dxa"/>
            <w:vAlign w:val="bottom"/>
          </w:tcPr>
          <w:p w14:paraId="674F1014" w14:textId="07AF1D66" w:rsidR="00F3309C" w:rsidRPr="00D0567B" w:rsidRDefault="00F330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eastAsia="Cordia New" w:hAnsiTheme="majorBidi" w:cstheme="majorBidi"/>
                <w:sz w:val="28"/>
                <w:szCs w:val="28"/>
              </w:rPr>
              <w:t>Not yet due</w:t>
            </w:r>
          </w:p>
        </w:tc>
        <w:tc>
          <w:tcPr>
            <w:tcW w:w="1604" w:type="dxa"/>
            <w:tcBorders>
              <w:top w:val="single" w:sz="4" w:space="0" w:color="auto"/>
            </w:tcBorders>
          </w:tcPr>
          <w:p w14:paraId="5F28CA5F" w14:textId="76306CC6" w:rsidR="00F3309C" w:rsidRPr="00F3309C"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24,221</w:t>
            </w:r>
          </w:p>
        </w:tc>
        <w:tc>
          <w:tcPr>
            <w:tcW w:w="106" w:type="dxa"/>
            <w:vAlign w:val="bottom"/>
          </w:tcPr>
          <w:p w14:paraId="3AE8890F" w14:textId="77777777" w:rsidR="00F3309C" w:rsidRPr="00F3309C"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Borders>
              <w:top w:val="single" w:sz="4" w:space="0" w:color="auto"/>
            </w:tcBorders>
          </w:tcPr>
          <w:p w14:paraId="05DEE988" w14:textId="3AC9DAA5" w:rsidR="00F3309C" w:rsidRPr="00F3309C" w:rsidRDefault="00F3309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40,930</w:t>
            </w:r>
          </w:p>
        </w:tc>
      </w:tr>
      <w:tr w:rsidR="00F3309C" w:rsidRPr="00D0567B" w14:paraId="2A147C4C" w14:textId="77777777" w:rsidTr="000D7E39">
        <w:trPr>
          <w:trHeight w:val="397"/>
        </w:trPr>
        <w:tc>
          <w:tcPr>
            <w:tcW w:w="5940" w:type="dxa"/>
            <w:vAlign w:val="bottom"/>
          </w:tcPr>
          <w:p w14:paraId="6180A1A0" w14:textId="43E561A3" w:rsidR="00F3309C" w:rsidRDefault="00F330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D0567B">
              <w:rPr>
                <w:rFonts w:asciiTheme="majorBidi" w:eastAsia="Cordia New" w:hAnsiTheme="majorBidi" w:cstheme="majorBidi"/>
                <w:sz w:val="28"/>
                <w:szCs w:val="28"/>
              </w:rPr>
              <w:t>Not over 30 days</w:t>
            </w:r>
          </w:p>
        </w:tc>
        <w:tc>
          <w:tcPr>
            <w:tcW w:w="1604" w:type="dxa"/>
          </w:tcPr>
          <w:p w14:paraId="1EC5584F" w14:textId="6A670D99" w:rsidR="00F3309C" w:rsidRPr="00D0567B"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13,660</w:t>
            </w:r>
          </w:p>
        </w:tc>
        <w:tc>
          <w:tcPr>
            <w:tcW w:w="106" w:type="dxa"/>
            <w:vAlign w:val="bottom"/>
          </w:tcPr>
          <w:p w14:paraId="13D998BB" w14:textId="77777777" w:rsidR="00F3309C" w:rsidRPr="00F3309C"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Pr>
          <w:p w14:paraId="1DC50318" w14:textId="0E819960" w:rsidR="00F3309C" w:rsidRPr="00D0567B" w:rsidRDefault="00F3309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5,513</w:t>
            </w:r>
          </w:p>
        </w:tc>
      </w:tr>
      <w:tr w:rsidR="00F3309C" w:rsidRPr="00D0567B" w14:paraId="2E2723B9" w14:textId="77777777" w:rsidTr="000D7E39">
        <w:trPr>
          <w:trHeight w:val="397"/>
        </w:trPr>
        <w:tc>
          <w:tcPr>
            <w:tcW w:w="5940" w:type="dxa"/>
            <w:vAlign w:val="bottom"/>
          </w:tcPr>
          <w:p w14:paraId="47FC30D5" w14:textId="15DEB623" w:rsidR="00F3309C" w:rsidRDefault="00DF5EB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Ove</w:t>
            </w:r>
            <w:r w:rsidR="00F3309C" w:rsidRPr="00D0567B">
              <w:rPr>
                <w:rFonts w:asciiTheme="majorBidi" w:eastAsia="Cordia New" w:hAnsiTheme="majorBidi" w:cstheme="majorBidi"/>
                <w:sz w:val="28"/>
                <w:szCs w:val="28"/>
              </w:rPr>
              <w:t>r 30 days to 60 days</w:t>
            </w:r>
          </w:p>
        </w:tc>
        <w:tc>
          <w:tcPr>
            <w:tcW w:w="1604" w:type="dxa"/>
          </w:tcPr>
          <w:p w14:paraId="30EA463A" w14:textId="4B13DCC9" w:rsidR="00F3309C" w:rsidRPr="00D0567B"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10,342</w:t>
            </w:r>
          </w:p>
        </w:tc>
        <w:tc>
          <w:tcPr>
            <w:tcW w:w="106" w:type="dxa"/>
            <w:vAlign w:val="bottom"/>
          </w:tcPr>
          <w:p w14:paraId="2694F9A9" w14:textId="77777777" w:rsidR="00F3309C" w:rsidRPr="00F3309C"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Pr>
          <w:p w14:paraId="3C3A9306" w14:textId="5409F56B" w:rsidR="00F3309C" w:rsidRPr="00D0567B" w:rsidRDefault="00F3309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9,748</w:t>
            </w:r>
          </w:p>
        </w:tc>
      </w:tr>
      <w:tr w:rsidR="00F3309C" w:rsidRPr="00D0567B" w14:paraId="68271D75" w14:textId="77777777" w:rsidTr="000D7E39">
        <w:trPr>
          <w:trHeight w:val="397"/>
        </w:trPr>
        <w:tc>
          <w:tcPr>
            <w:tcW w:w="5940" w:type="dxa"/>
            <w:vAlign w:val="bottom"/>
          </w:tcPr>
          <w:p w14:paraId="19EE737E" w14:textId="19A2CE25" w:rsidR="00F3309C" w:rsidRDefault="00F3309C"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D0567B">
              <w:rPr>
                <w:rFonts w:asciiTheme="majorBidi" w:eastAsia="Cordia New" w:hAnsiTheme="majorBidi" w:cstheme="majorBidi"/>
                <w:sz w:val="28"/>
                <w:szCs w:val="28"/>
              </w:rPr>
              <w:t>Over 60 days to 90 days</w:t>
            </w:r>
          </w:p>
        </w:tc>
        <w:tc>
          <w:tcPr>
            <w:tcW w:w="1604" w:type="dxa"/>
          </w:tcPr>
          <w:p w14:paraId="6BD175A6" w14:textId="77777777" w:rsidR="00F3309C" w:rsidRPr="00D0567B"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5,597</w:t>
            </w:r>
          </w:p>
        </w:tc>
        <w:tc>
          <w:tcPr>
            <w:tcW w:w="106" w:type="dxa"/>
            <w:vAlign w:val="bottom"/>
          </w:tcPr>
          <w:p w14:paraId="5D9B4914" w14:textId="77777777" w:rsidR="00F3309C" w:rsidRPr="00F3309C"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Pr>
          <w:p w14:paraId="294F7423" w14:textId="77777777" w:rsidR="00F3309C" w:rsidRPr="00D0567B" w:rsidRDefault="00F3309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3,540</w:t>
            </w:r>
          </w:p>
        </w:tc>
      </w:tr>
      <w:tr w:rsidR="00F3309C" w:rsidRPr="00D0567B" w14:paraId="5A973533" w14:textId="77777777" w:rsidTr="000D7E39">
        <w:trPr>
          <w:trHeight w:val="397"/>
        </w:trPr>
        <w:tc>
          <w:tcPr>
            <w:tcW w:w="5940" w:type="dxa"/>
            <w:vAlign w:val="bottom"/>
          </w:tcPr>
          <w:p w14:paraId="311540C0" w14:textId="4167ACDC" w:rsidR="00F3309C" w:rsidRDefault="00F330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D0567B">
              <w:rPr>
                <w:rFonts w:asciiTheme="majorBidi" w:eastAsia="Cordia New" w:hAnsiTheme="majorBidi" w:cstheme="majorBidi"/>
                <w:sz w:val="28"/>
                <w:szCs w:val="28"/>
              </w:rPr>
              <w:t>Over 90 days</w:t>
            </w:r>
            <w:r w:rsidR="005C2680">
              <w:rPr>
                <w:rFonts w:asciiTheme="majorBidi" w:eastAsia="Cordia New" w:hAnsiTheme="majorBidi" w:cstheme="majorBidi"/>
                <w:sz w:val="28"/>
                <w:szCs w:val="28"/>
              </w:rPr>
              <w:t xml:space="preserve"> to </w:t>
            </w:r>
            <w:r w:rsidR="009F63F6">
              <w:rPr>
                <w:rFonts w:asciiTheme="majorBidi" w:eastAsia="Cordia New" w:hAnsiTheme="majorBidi" w:cstheme="majorBidi"/>
                <w:sz w:val="28"/>
                <w:szCs w:val="28"/>
              </w:rPr>
              <w:t>365 days</w:t>
            </w:r>
          </w:p>
        </w:tc>
        <w:tc>
          <w:tcPr>
            <w:tcW w:w="1604" w:type="dxa"/>
          </w:tcPr>
          <w:p w14:paraId="1761E0F1" w14:textId="7D7B6A32" w:rsidR="00F3309C" w:rsidRPr="00D0567B" w:rsidRDefault="005C2680"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49,287</w:t>
            </w:r>
          </w:p>
        </w:tc>
        <w:tc>
          <w:tcPr>
            <w:tcW w:w="106" w:type="dxa"/>
            <w:vAlign w:val="bottom"/>
          </w:tcPr>
          <w:p w14:paraId="20FF3334" w14:textId="77777777" w:rsidR="00F3309C" w:rsidRPr="00F3309C"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Pr>
          <w:p w14:paraId="795C0776" w14:textId="36ABF1F9" w:rsidR="00F3309C" w:rsidRPr="00D0567B" w:rsidRDefault="005C2680"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66,786</w:t>
            </w:r>
          </w:p>
        </w:tc>
      </w:tr>
      <w:tr w:rsidR="00F822C1" w:rsidRPr="00D0567B" w14:paraId="142113F7" w14:textId="77777777" w:rsidTr="000D7E39">
        <w:trPr>
          <w:trHeight w:val="397"/>
        </w:trPr>
        <w:tc>
          <w:tcPr>
            <w:tcW w:w="5940" w:type="dxa"/>
            <w:vAlign w:val="bottom"/>
          </w:tcPr>
          <w:p w14:paraId="3001D35D" w14:textId="0C963608" w:rsidR="00F822C1" w:rsidRPr="00D0567B" w:rsidRDefault="009F63F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Over 365 days</w:t>
            </w:r>
          </w:p>
        </w:tc>
        <w:tc>
          <w:tcPr>
            <w:tcW w:w="1604" w:type="dxa"/>
            <w:tcBorders>
              <w:bottom w:val="single" w:sz="4" w:space="0" w:color="auto"/>
            </w:tcBorders>
          </w:tcPr>
          <w:p w14:paraId="511666BC" w14:textId="78563B3B" w:rsidR="00F822C1" w:rsidRPr="00D0567B" w:rsidRDefault="005C2680"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w:t>
            </w:r>
            <w:r>
              <w:rPr>
                <w:rFonts w:asciiTheme="majorBidi" w:eastAsia="Cordia New" w:hAnsiTheme="majorBidi" w:cstheme="majorBidi"/>
                <w:sz w:val="28"/>
                <w:szCs w:val="28"/>
              </w:rPr>
              <w:t>87,491</w:t>
            </w:r>
          </w:p>
        </w:tc>
        <w:tc>
          <w:tcPr>
            <w:tcW w:w="106" w:type="dxa"/>
            <w:vAlign w:val="bottom"/>
          </w:tcPr>
          <w:p w14:paraId="63700CDE" w14:textId="77777777" w:rsidR="00F822C1" w:rsidRPr="00F3309C" w:rsidRDefault="00F822C1"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Borders>
              <w:bottom w:val="single" w:sz="4" w:space="0" w:color="auto"/>
            </w:tcBorders>
          </w:tcPr>
          <w:p w14:paraId="5CAA80EE" w14:textId="7BAB9B86" w:rsidR="00F822C1" w:rsidRPr="00D0567B" w:rsidRDefault="005C2680"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199,099</w:t>
            </w:r>
          </w:p>
        </w:tc>
      </w:tr>
      <w:tr w:rsidR="00F3309C" w:rsidRPr="00D0567B" w14:paraId="1D920B34" w14:textId="77777777" w:rsidTr="000D7E39">
        <w:trPr>
          <w:trHeight w:val="397"/>
        </w:trPr>
        <w:tc>
          <w:tcPr>
            <w:tcW w:w="5940" w:type="dxa"/>
            <w:vAlign w:val="bottom"/>
          </w:tcPr>
          <w:p w14:paraId="2D71C106" w14:textId="6AF3B84A" w:rsidR="00F3309C" w:rsidRDefault="00F330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Total</w:t>
            </w:r>
          </w:p>
        </w:tc>
        <w:tc>
          <w:tcPr>
            <w:tcW w:w="1604" w:type="dxa"/>
            <w:tcBorders>
              <w:top w:val="single" w:sz="4" w:space="0" w:color="auto"/>
            </w:tcBorders>
          </w:tcPr>
          <w:p w14:paraId="0006CE90" w14:textId="12219140" w:rsidR="00F3309C" w:rsidRPr="00D0567B"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290,598</w:t>
            </w:r>
          </w:p>
        </w:tc>
        <w:tc>
          <w:tcPr>
            <w:tcW w:w="106" w:type="dxa"/>
            <w:vAlign w:val="bottom"/>
          </w:tcPr>
          <w:p w14:paraId="202F1373" w14:textId="77777777" w:rsidR="00F3309C" w:rsidRPr="00F3309C"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Borders>
              <w:top w:val="single" w:sz="4" w:space="0" w:color="auto"/>
            </w:tcBorders>
          </w:tcPr>
          <w:p w14:paraId="4909F1E7" w14:textId="77432E1B" w:rsidR="00F3309C" w:rsidRPr="00D0567B" w:rsidRDefault="00F3309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325,616</w:t>
            </w:r>
          </w:p>
        </w:tc>
      </w:tr>
      <w:tr w:rsidR="00F3309C" w:rsidRPr="00D0567B" w14:paraId="20FAA02E" w14:textId="77777777" w:rsidTr="000D7E39">
        <w:trPr>
          <w:trHeight w:val="397"/>
        </w:trPr>
        <w:tc>
          <w:tcPr>
            <w:tcW w:w="5940" w:type="dxa"/>
            <w:vAlign w:val="bottom"/>
          </w:tcPr>
          <w:p w14:paraId="529E36F5" w14:textId="11851872" w:rsidR="00F3309C" w:rsidRDefault="00F3309C" w:rsidP="0024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5C2680">
              <w:rPr>
                <w:rFonts w:asciiTheme="majorBidi" w:eastAsia="Cordia New" w:hAnsiTheme="majorBidi" w:cstheme="majorBidi"/>
                <w:i/>
                <w:iCs/>
                <w:sz w:val="28"/>
                <w:szCs w:val="28"/>
              </w:rPr>
              <w:t xml:space="preserve">Less </w:t>
            </w:r>
            <w:r w:rsidRPr="00D0567B">
              <w:rPr>
                <w:rFonts w:asciiTheme="majorBidi" w:eastAsia="Cordia New" w:hAnsiTheme="majorBidi" w:cstheme="majorBidi"/>
                <w:sz w:val="28"/>
                <w:szCs w:val="28"/>
              </w:rPr>
              <w:t>Allowance for doubtful accounts</w:t>
            </w:r>
          </w:p>
        </w:tc>
        <w:tc>
          <w:tcPr>
            <w:tcW w:w="1604" w:type="dxa"/>
            <w:tcBorders>
              <w:bottom w:val="single" w:sz="4" w:space="0" w:color="auto"/>
            </w:tcBorders>
          </w:tcPr>
          <w:p w14:paraId="1AAF3896" w14:textId="33A45614" w:rsidR="00F3309C" w:rsidRPr="00D0567B"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w:t>
            </w:r>
            <w:r w:rsidR="005F7C40">
              <w:rPr>
                <w:rFonts w:asciiTheme="majorBidi" w:eastAsia="Cordia New" w:hAnsiTheme="majorBidi" w:cstheme="majorBidi"/>
                <w:sz w:val="28"/>
                <w:szCs w:val="28"/>
              </w:rPr>
              <w:t>87,491</w:t>
            </w:r>
            <w:r w:rsidRPr="00D0567B">
              <w:rPr>
                <w:rFonts w:asciiTheme="majorBidi" w:eastAsia="Cordia New" w:hAnsiTheme="majorBidi" w:cstheme="majorBidi"/>
                <w:sz w:val="28"/>
                <w:szCs w:val="28"/>
              </w:rPr>
              <w:t>)</w:t>
            </w:r>
          </w:p>
        </w:tc>
        <w:tc>
          <w:tcPr>
            <w:tcW w:w="106" w:type="dxa"/>
          </w:tcPr>
          <w:p w14:paraId="4F1A9554" w14:textId="77777777" w:rsidR="00F3309C" w:rsidRPr="00F3309C"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Borders>
              <w:bottom w:val="single" w:sz="4" w:space="0" w:color="auto"/>
            </w:tcBorders>
          </w:tcPr>
          <w:p w14:paraId="49DF9241" w14:textId="066FB37C" w:rsidR="00F3309C" w:rsidRPr="00D0567B" w:rsidRDefault="00F3309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(199,099)</w:t>
            </w:r>
          </w:p>
        </w:tc>
      </w:tr>
      <w:tr w:rsidR="00F3309C" w:rsidRPr="00D0567B" w14:paraId="0B43808C" w14:textId="77777777" w:rsidTr="000D7E39">
        <w:trPr>
          <w:trHeight w:val="397"/>
        </w:trPr>
        <w:tc>
          <w:tcPr>
            <w:tcW w:w="5940" w:type="dxa"/>
            <w:vAlign w:val="bottom"/>
          </w:tcPr>
          <w:p w14:paraId="32E5D47E" w14:textId="72426569" w:rsidR="00F3309C" w:rsidRPr="00F3309C" w:rsidRDefault="00F330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b/>
                <w:bCs/>
                <w:sz w:val="28"/>
                <w:szCs w:val="28"/>
              </w:rPr>
            </w:pPr>
            <w:r w:rsidRPr="00F3309C">
              <w:rPr>
                <w:rFonts w:asciiTheme="majorBidi" w:eastAsia="Cordia New" w:hAnsiTheme="majorBidi" w:cstheme="majorBidi"/>
                <w:b/>
                <w:bCs/>
                <w:sz w:val="28"/>
                <w:szCs w:val="28"/>
              </w:rPr>
              <w:t>Net</w:t>
            </w:r>
          </w:p>
        </w:tc>
        <w:tc>
          <w:tcPr>
            <w:tcW w:w="1604" w:type="dxa"/>
            <w:tcBorders>
              <w:top w:val="single" w:sz="4" w:space="0" w:color="auto"/>
              <w:bottom w:val="double" w:sz="4" w:space="0" w:color="auto"/>
            </w:tcBorders>
          </w:tcPr>
          <w:p w14:paraId="3615AD68" w14:textId="6E38918C" w:rsidR="005F7C40" w:rsidRPr="00F32442" w:rsidRDefault="005F7C40"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F32442">
              <w:rPr>
                <w:rFonts w:asciiTheme="majorBidi" w:eastAsia="Cordia New" w:hAnsiTheme="majorBidi" w:cstheme="majorBidi"/>
                <w:b/>
                <w:bCs/>
                <w:sz w:val="28"/>
                <w:szCs w:val="28"/>
              </w:rPr>
              <w:t>103,107</w:t>
            </w:r>
          </w:p>
        </w:tc>
        <w:tc>
          <w:tcPr>
            <w:tcW w:w="106" w:type="dxa"/>
            <w:vAlign w:val="bottom"/>
          </w:tcPr>
          <w:p w14:paraId="78AA3B21" w14:textId="77777777" w:rsidR="00F3309C" w:rsidRPr="00F32442" w:rsidRDefault="00F3309C" w:rsidP="00F32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tcPr>
          <w:p w14:paraId="35AB64B7" w14:textId="557B6F2B" w:rsidR="00F3309C" w:rsidRPr="00F32442" w:rsidRDefault="00F3309C"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sidRPr="00F32442">
              <w:rPr>
                <w:rFonts w:asciiTheme="majorBidi" w:eastAsia="Cordia New" w:hAnsiTheme="majorBidi" w:cstheme="majorBidi"/>
                <w:b/>
                <w:bCs/>
                <w:sz w:val="28"/>
                <w:szCs w:val="28"/>
              </w:rPr>
              <w:t>126,517</w:t>
            </w:r>
          </w:p>
        </w:tc>
      </w:tr>
    </w:tbl>
    <w:p w14:paraId="3ECF831E" w14:textId="77777777" w:rsidR="006329C7" w:rsidRDefault="006329C7" w:rsidP="00FA13A4">
      <w:pPr>
        <w:pStyle w:val="BodyTextIndent"/>
        <w:spacing w:before="120" w:line="380" w:lineRule="exact"/>
        <w:ind w:left="0" w:right="58"/>
        <w:jc w:val="thaiDistribute"/>
        <w:rPr>
          <w:rFonts w:ascii="Angsana New" w:eastAsia="Arial Unicode MS" w:hAnsi="Angsana New"/>
          <w:sz w:val="28"/>
          <w:szCs w:val="28"/>
        </w:rPr>
      </w:pPr>
    </w:p>
    <w:p w14:paraId="417FDDB3" w14:textId="2481653E" w:rsidR="002B2DCE" w:rsidRPr="006329C7" w:rsidRDefault="002B2DCE" w:rsidP="006329C7">
      <w:pPr>
        <w:pStyle w:val="BodyTextIndent"/>
        <w:spacing w:before="120" w:line="380" w:lineRule="exact"/>
        <w:ind w:left="540" w:right="58"/>
        <w:jc w:val="thaiDistribute"/>
        <w:rPr>
          <w:rFonts w:ascii="Angsana New" w:eastAsia="Arial Unicode MS" w:hAnsi="Angsana New"/>
          <w:spacing w:val="8"/>
          <w:sz w:val="28"/>
          <w:szCs w:val="28"/>
        </w:rPr>
      </w:pPr>
      <w:r w:rsidRPr="00DF5EB8">
        <w:rPr>
          <w:rFonts w:ascii="Angsana New" w:eastAsia="Arial Unicode MS" w:hAnsi="Angsana New"/>
          <w:sz w:val="28"/>
          <w:szCs w:val="28"/>
        </w:rPr>
        <w:t xml:space="preserve">For premium receivables due from agents and brokers, the Company has stipulated the collection guideline in accordance with </w:t>
      </w:r>
      <w:r w:rsidRPr="006329C7">
        <w:rPr>
          <w:rFonts w:ascii="Angsana New" w:eastAsia="Arial Unicode MS" w:hAnsi="Angsana New"/>
          <w:spacing w:val="4"/>
          <w:sz w:val="28"/>
          <w:szCs w:val="28"/>
        </w:rPr>
        <w:t xml:space="preserve">the law of the premium collection. </w:t>
      </w:r>
      <w:r w:rsidR="00EA2CCD" w:rsidRPr="006329C7">
        <w:rPr>
          <w:rFonts w:ascii="Angsana New" w:eastAsia="Arial Unicode MS" w:hAnsi="Angsana New"/>
          <w:spacing w:val="4"/>
          <w:sz w:val="28"/>
          <w:szCs w:val="28"/>
        </w:rPr>
        <w:t>Premium receivables due from</w:t>
      </w:r>
      <w:r w:rsidR="00EA2CCD" w:rsidRPr="006329C7">
        <w:rPr>
          <w:rFonts w:ascii="Angsana New" w:eastAsia="Arial Unicode MS" w:hAnsi="Angsana New"/>
          <w:spacing w:val="4"/>
          <w:sz w:val="28"/>
          <w:szCs w:val="28"/>
          <w:cs/>
        </w:rPr>
        <w:t xml:space="preserve"> </w:t>
      </w:r>
      <w:r w:rsidR="00EA2CCD" w:rsidRPr="006329C7">
        <w:rPr>
          <w:rFonts w:ascii="Angsana New" w:eastAsia="Arial Unicode MS" w:hAnsi="Angsana New"/>
          <w:spacing w:val="4"/>
          <w:sz w:val="28"/>
          <w:szCs w:val="28"/>
        </w:rPr>
        <w:t xml:space="preserve">5 major agents and brokers as at </w:t>
      </w:r>
      <w:r w:rsidR="009B62FC" w:rsidRPr="006329C7">
        <w:rPr>
          <w:rFonts w:ascii="Angsana New" w:eastAsia="Arial Unicode MS" w:hAnsi="Angsana New"/>
          <w:spacing w:val="4"/>
          <w:sz w:val="28"/>
          <w:szCs w:val="28"/>
        </w:rPr>
        <w:t xml:space="preserve">31 </w:t>
      </w:r>
      <w:r w:rsidR="00805D5D" w:rsidRPr="006329C7">
        <w:rPr>
          <w:rFonts w:ascii="Angsana New" w:eastAsia="Arial Unicode MS" w:hAnsi="Angsana New"/>
          <w:spacing w:val="4"/>
          <w:sz w:val="28"/>
          <w:szCs w:val="28"/>
        </w:rPr>
        <w:t>March 201</w:t>
      </w:r>
      <w:r w:rsidR="00A27C29" w:rsidRPr="006329C7">
        <w:rPr>
          <w:rFonts w:ascii="Angsana New" w:eastAsia="Arial Unicode MS" w:hAnsi="Angsana New"/>
          <w:spacing w:val="4"/>
          <w:sz w:val="28"/>
          <w:szCs w:val="28"/>
        </w:rPr>
        <w:t>9</w:t>
      </w:r>
      <w:r w:rsidR="00805D5D" w:rsidRPr="006329C7">
        <w:rPr>
          <w:rFonts w:ascii="Angsana New" w:eastAsia="Arial Unicode MS" w:hAnsi="Angsana New"/>
          <w:spacing w:val="4"/>
          <w:sz w:val="28"/>
          <w:szCs w:val="28"/>
        </w:rPr>
        <w:t xml:space="preserve"> and </w:t>
      </w:r>
      <w:r w:rsidR="009B62FC" w:rsidRPr="006329C7">
        <w:rPr>
          <w:rFonts w:ascii="Angsana New" w:eastAsia="Arial Unicode MS" w:hAnsi="Angsana New"/>
          <w:spacing w:val="4"/>
          <w:sz w:val="28"/>
          <w:szCs w:val="28"/>
        </w:rPr>
        <w:t xml:space="preserve">31 </w:t>
      </w:r>
      <w:r w:rsidR="00805D5D" w:rsidRPr="006329C7">
        <w:rPr>
          <w:rFonts w:ascii="Angsana New" w:eastAsia="Arial Unicode MS" w:hAnsi="Angsana New"/>
          <w:spacing w:val="4"/>
          <w:sz w:val="28"/>
          <w:szCs w:val="28"/>
        </w:rPr>
        <w:t>December 201</w:t>
      </w:r>
      <w:r w:rsidR="00A27C29" w:rsidRPr="006329C7">
        <w:rPr>
          <w:rFonts w:ascii="Angsana New" w:eastAsia="Arial Unicode MS" w:hAnsi="Angsana New"/>
          <w:spacing w:val="4"/>
          <w:sz w:val="28"/>
          <w:szCs w:val="28"/>
        </w:rPr>
        <w:t>8</w:t>
      </w:r>
      <w:r w:rsidR="00EA2CCD" w:rsidRPr="006329C7">
        <w:rPr>
          <w:rFonts w:ascii="Angsana New" w:eastAsia="Arial Unicode MS" w:hAnsi="Angsana New"/>
          <w:spacing w:val="4"/>
          <w:sz w:val="28"/>
          <w:szCs w:val="28"/>
        </w:rPr>
        <w:t xml:space="preserve">, </w:t>
      </w:r>
      <w:r w:rsidR="00A27C29" w:rsidRPr="006329C7">
        <w:rPr>
          <w:rFonts w:ascii="Angsana New" w:eastAsia="Arial Unicode MS" w:hAnsi="Angsana New"/>
          <w:spacing w:val="4"/>
          <w:sz w:val="28"/>
          <w:szCs w:val="28"/>
        </w:rPr>
        <w:t>totaling</w:t>
      </w:r>
      <w:r w:rsidR="009E5F49" w:rsidRPr="006329C7">
        <w:rPr>
          <w:rFonts w:ascii="Angsana New" w:eastAsia="Arial Unicode MS" w:hAnsi="Angsana New"/>
          <w:spacing w:val="4"/>
          <w:sz w:val="28"/>
          <w:szCs w:val="28"/>
        </w:rPr>
        <w:t xml:space="preserve"> </w:t>
      </w:r>
      <w:r w:rsidR="00CE5F23" w:rsidRPr="006329C7">
        <w:rPr>
          <w:rFonts w:ascii="Angsana New" w:eastAsia="Arial Unicode MS" w:hAnsi="Angsana New"/>
          <w:spacing w:val="4"/>
          <w:sz w:val="28"/>
          <w:szCs w:val="28"/>
        </w:rPr>
        <w:t xml:space="preserve">Baht </w:t>
      </w:r>
      <w:r w:rsidR="009C5494" w:rsidRPr="006329C7">
        <w:rPr>
          <w:rFonts w:ascii="Angsana New" w:eastAsia="Arial Unicode MS" w:hAnsi="Angsana New"/>
          <w:spacing w:val="4"/>
          <w:sz w:val="28"/>
          <w:szCs w:val="28"/>
        </w:rPr>
        <w:t>258.7</w:t>
      </w:r>
      <w:r w:rsidR="00EA2CCD" w:rsidRPr="006329C7">
        <w:rPr>
          <w:rFonts w:ascii="Angsana New" w:eastAsia="Arial Unicode MS" w:hAnsi="Angsana New"/>
          <w:spacing w:val="4"/>
          <w:sz w:val="28"/>
          <w:szCs w:val="28"/>
        </w:rPr>
        <w:t xml:space="preserve"> million and Baht </w:t>
      </w:r>
      <w:r w:rsidR="004477CB" w:rsidRPr="006329C7">
        <w:rPr>
          <w:rFonts w:ascii="Angsana New" w:eastAsia="Arial Unicode MS" w:hAnsi="Angsana New"/>
          <w:spacing w:val="4"/>
          <w:sz w:val="28"/>
          <w:szCs w:val="28"/>
        </w:rPr>
        <w:t>215.8</w:t>
      </w:r>
      <w:r w:rsidR="00D500DF" w:rsidRPr="006329C7">
        <w:rPr>
          <w:rFonts w:ascii="Angsana New" w:eastAsia="Arial Unicode MS" w:hAnsi="Angsana New"/>
          <w:spacing w:val="4"/>
          <w:sz w:val="28"/>
          <w:szCs w:val="28"/>
          <w:cs/>
        </w:rPr>
        <w:t xml:space="preserve"> </w:t>
      </w:r>
      <w:r w:rsidR="00EA2CCD" w:rsidRPr="006329C7">
        <w:rPr>
          <w:rFonts w:ascii="Angsana New" w:eastAsia="Arial Unicode MS" w:hAnsi="Angsana New"/>
          <w:spacing w:val="4"/>
          <w:sz w:val="28"/>
          <w:szCs w:val="28"/>
        </w:rPr>
        <w:t xml:space="preserve">million, respectively. </w:t>
      </w:r>
      <w:r w:rsidRPr="006329C7">
        <w:rPr>
          <w:rFonts w:ascii="Angsana New" w:eastAsia="Arial Unicode MS" w:hAnsi="Angsana New"/>
          <w:spacing w:val="4"/>
          <w:sz w:val="28"/>
          <w:szCs w:val="28"/>
        </w:rPr>
        <w:t xml:space="preserve">For overdue premium receivables, the </w:t>
      </w:r>
      <w:r w:rsidRPr="00DF5EB8">
        <w:rPr>
          <w:rFonts w:ascii="Angsana New" w:eastAsia="Arial Unicode MS" w:hAnsi="Angsana New"/>
          <w:sz w:val="28"/>
          <w:szCs w:val="28"/>
        </w:rPr>
        <w:t>Company has the legal process with such agents and brokers.</w:t>
      </w:r>
      <w:r w:rsidRPr="00DF5EB8">
        <w:rPr>
          <w:rFonts w:ascii="Angsana New" w:eastAsia="Arial Unicode MS" w:hAnsi="Angsana New"/>
          <w:sz w:val="28"/>
          <w:szCs w:val="28"/>
          <w:cs/>
        </w:rPr>
        <w:t xml:space="preserve"> </w:t>
      </w:r>
      <w:r w:rsidRPr="00DF5EB8">
        <w:rPr>
          <w:rFonts w:ascii="Angsana New" w:eastAsia="Arial Unicode MS" w:hAnsi="Angsana New"/>
          <w:sz w:val="28"/>
          <w:szCs w:val="28"/>
        </w:rPr>
        <w:t>As at</w:t>
      </w:r>
      <w:r w:rsidR="002C49CC" w:rsidRPr="00DF5EB8">
        <w:rPr>
          <w:rFonts w:ascii="Angsana New" w:eastAsia="Arial Unicode MS" w:hAnsi="Angsana New"/>
          <w:sz w:val="28"/>
          <w:szCs w:val="28"/>
        </w:rPr>
        <w:t xml:space="preserve"> </w:t>
      </w:r>
      <w:r w:rsidR="009B62FC" w:rsidRPr="00DF5EB8">
        <w:rPr>
          <w:rFonts w:ascii="Angsana New" w:eastAsia="Arial Unicode MS" w:hAnsi="Angsana New"/>
          <w:sz w:val="28"/>
          <w:szCs w:val="28"/>
        </w:rPr>
        <w:t>31 March 2019 and 31 December 2018</w:t>
      </w:r>
      <w:r w:rsidRPr="00DF5EB8">
        <w:rPr>
          <w:rFonts w:ascii="Angsana New" w:eastAsia="Arial Unicode MS" w:hAnsi="Angsana New"/>
          <w:sz w:val="28"/>
          <w:szCs w:val="28"/>
        </w:rPr>
        <w:t xml:space="preserve">, the Company </w:t>
      </w:r>
      <w:r w:rsidRPr="006329C7">
        <w:rPr>
          <w:rFonts w:ascii="Angsana New" w:eastAsia="Arial Unicode MS" w:hAnsi="Angsana New"/>
          <w:spacing w:val="-4"/>
          <w:sz w:val="28"/>
          <w:szCs w:val="28"/>
        </w:rPr>
        <w:t>has provided an allowance for d</w:t>
      </w:r>
      <w:r w:rsidR="00621E34" w:rsidRPr="006329C7">
        <w:rPr>
          <w:rFonts w:ascii="Angsana New" w:eastAsia="Arial Unicode MS" w:hAnsi="Angsana New"/>
          <w:spacing w:val="-4"/>
          <w:sz w:val="28"/>
          <w:szCs w:val="28"/>
        </w:rPr>
        <w:t xml:space="preserve">oubtful accounts </w:t>
      </w:r>
      <w:r w:rsidR="00A27C29" w:rsidRPr="006329C7">
        <w:rPr>
          <w:rFonts w:ascii="Angsana New" w:eastAsia="Arial Unicode MS" w:hAnsi="Angsana New"/>
          <w:spacing w:val="-4"/>
          <w:sz w:val="28"/>
          <w:szCs w:val="28"/>
        </w:rPr>
        <w:t>totaling</w:t>
      </w:r>
      <w:r w:rsidR="00621E34" w:rsidRPr="006329C7">
        <w:rPr>
          <w:rFonts w:ascii="Angsana New" w:eastAsia="Arial Unicode MS" w:hAnsi="Angsana New"/>
          <w:spacing w:val="-4"/>
          <w:sz w:val="28"/>
          <w:szCs w:val="28"/>
        </w:rPr>
        <w:t xml:space="preserve"> </w:t>
      </w:r>
      <w:r w:rsidR="00CE5F23" w:rsidRPr="006329C7">
        <w:rPr>
          <w:rFonts w:ascii="Angsana New" w:eastAsia="Arial Unicode MS" w:hAnsi="Angsana New"/>
          <w:spacing w:val="-4"/>
          <w:sz w:val="28"/>
          <w:szCs w:val="28"/>
        </w:rPr>
        <w:t xml:space="preserve">Baht </w:t>
      </w:r>
      <w:r w:rsidR="009C5494" w:rsidRPr="006329C7">
        <w:rPr>
          <w:rFonts w:ascii="Angsana New" w:eastAsia="Arial Unicode MS" w:hAnsi="Angsana New"/>
          <w:spacing w:val="-4"/>
          <w:sz w:val="28"/>
          <w:szCs w:val="28"/>
        </w:rPr>
        <w:t>187.5</w:t>
      </w:r>
      <w:r w:rsidR="005F1AA4" w:rsidRPr="006329C7">
        <w:rPr>
          <w:rFonts w:ascii="Angsana New" w:eastAsia="Arial Unicode MS" w:hAnsi="Angsana New"/>
          <w:spacing w:val="-4"/>
          <w:sz w:val="28"/>
          <w:szCs w:val="28"/>
        </w:rPr>
        <w:t xml:space="preserve"> </w:t>
      </w:r>
      <w:r w:rsidRPr="006329C7">
        <w:rPr>
          <w:rFonts w:ascii="Angsana New" w:eastAsia="Arial Unicode MS" w:hAnsi="Angsana New"/>
          <w:spacing w:val="-4"/>
          <w:sz w:val="28"/>
          <w:szCs w:val="28"/>
        </w:rPr>
        <w:t xml:space="preserve">million and Baht </w:t>
      </w:r>
      <w:r w:rsidR="00A27C29" w:rsidRPr="006329C7">
        <w:rPr>
          <w:rFonts w:ascii="Angsana New" w:eastAsia="Arial Unicode MS" w:hAnsi="Angsana New"/>
          <w:spacing w:val="-4"/>
          <w:sz w:val="28"/>
          <w:szCs w:val="28"/>
        </w:rPr>
        <w:t>199.1</w:t>
      </w:r>
      <w:r w:rsidR="00D500DF" w:rsidRPr="006329C7">
        <w:rPr>
          <w:rFonts w:ascii="Angsana New" w:eastAsia="Arial Unicode MS" w:hAnsi="Angsana New"/>
          <w:spacing w:val="-4"/>
          <w:sz w:val="28"/>
          <w:szCs w:val="28"/>
          <w:cs/>
        </w:rPr>
        <w:t xml:space="preserve"> </w:t>
      </w:r>
      <w:r w:rsidRPr="006329C7">
        <w:rPr>
          <w:rFonts w:ascii="Angsana New" w:eastAsia="Arial Unicode MS" w:hAnsi="Angsana New"/>
          <w:spacing w:val="-4"/>
          <w:sz w:val="28"/>
          <w:szCs w:val="28"/>
        </w:rPr>
        <w:t>million, respectively. The management</w:t>
      </w:r>
      <w:r w:rsidRPr="006329C7">
        <w:rPr>
          <w:rFonts w:ascii="Angsana New" w:eastAsia="Arial Unicode MS" w:hAnsi="Angsana New"/>
          <w:spacing w:val="8"/>
          <w:sz w:val="28"/>
          <w:szCs w:val="28"/>
        </w:rPr>
        <w:t xml:space="preserve"> </w:t>
      </w:r>
      <w:r w:rsidRPr="006329C7">
        <w:rPr>
          <w:rFonts w:ascii="Angsana New" w:eastAsia="Arial Unicode MS" w:hAnsi="Angsana New"/>
          <w:spacing w:val="2"/>
          <w:sz w:val="28"/>
          <w:szCs w:val="28"/>
        </w:rPr>
        <w:t xml:space="preserve">believes that such allowance is adequate </w:t>
      </w:r>
      <w:r w:rsidR="009E5F49" w:rsidRPr="006329C7">
        <w:rPr>
          <w:rFonts w:ascii="Angsana New" w:eastAsia="Arial Unicode MS" w:hAnsi="Angsana New"/>
          <w:spacing w:val="2"/>
          <w:sz w:val="28"/>
          <w:szCs w:val="28"/>
        </w:rPr>
        <w:t xml:space="preserve">to </w:t>
      </w:r>
      <w:r w:rsidRPr="006329C7">
        <w:rPr>
          <w:rFonts w:ascii="Angsana New" w:eastAsia="Arial Unicode MS" w:hAnsi="Angsana New"/>
          <w:spacing w:val="2"/>
          <w:sz w:val="28"/>
          <w:szCs w:val="28"/>
        </w:rPr>
        <w:t>absorb possible losses on doubtful accounts.</w:t>
      </w:r>
    </w:p>
    <w:p w14:paraId="135C6F6F" w14:textId="244CF6A6" w:rsidR="00AD5D0F" w:rsidRPr="00DF5EB8" w:rsidRDefault="00AD5D0F"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DF5EB8">
        <w:rPr>
          <w:rFonts w:ascii="Angsana New" w:eastAsia="Arial Unicode MS" w:hAnsi="Angsana New"/>
          <w:b/>
          <w:bCs/>
          <w:sz w:val="28"/>
          <w:szCs w:val="28"/>
          <w:cs/>
        </w:rPr>
        <w:t>R</w:t>
      </w:r>
      <w:r w:rsidR="00DE286E" w:rsidRPr="00DF5EB8">
        <w:rPr>
          <w:rFonts w:ascii="Angsana New" w:eastAsia="Arial Unicode MS" w:hAnsi="Angsana New" w:hint="cs"/>
          <w:b/>
          <w:bCs/>
          <w:sz w:val="28"/>
          <w:szCs w:val="28"/>
          <w:cs/>
        </w:rPr>
        <w:t>einsurance assets</w:t>
      </w:r>
    </w:p>
    <w:tbl>
      <w:tblPr>
        <w:tblW w:w="926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9"/>
        <w:gridCol w:w="1620"/>
        <w:gridCol w:w="270"/>
        <w:gridCol w:w="1530"/>
      </w:tblGrid>
      <w:tr w:rsidR="00B4160E" w:rsidRPr="00D0567B" w14:paraId="5B588CD2" w14:textId="77777777" w:rsidTr="00606CBB">
        <w:trPr>
          <w:trHeight w:hRule="exact" w:val="397"/>
        </w:trPr>
        <w:tc>
          <w:tcPr>
            <w:tcW w:w="5849" w:type="dxa"/>
            <w:tcBorders>
              <w:top w:val="nil"/>
              <w:left w:val="nil"/>
              <w:bottom w:val="nil"/>
              <w:right w:val="nil"/>
            </w:tcBorders>
          </w:tcPr>
          <w:p w14:paraId="1478954F" w14:textId="77777777" w:rsidR="006464A1" w:rsidRPr="00D0567B"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7104AC72" w14:textId="77777777" w:rsidR="006464A1" w:rsidRPr="00D0567B"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6464A1" w:rsidRPr="00D0567B">
              <w:rPr>
                <w:rFonts w:asciiTheme="majorBidi" w:hAnsiTheme="majorBidi" w:cstheme="majorBidi"/>
                <w:sz w:val="28"/>
                <w:szCs w:val="28"/>
              </w:rPr>
              <w:t xml:space="preserve"> Baht</w:t>
            </w:r>
          </w:p>
        </w:tc>
      </w:tr>
      <w:tr w:rsidR="009B62FC" w:rsidRPr="00D0567B" w14:paraId="5A4BBD6A" w14:textId="77777777" w:rsidTr="00606CBB">
        <w:trPr>
          <w:trHeight w:hRule="exact" w:val="397"/>
        </w:trPr>
        <w:tc>
          <w:tcPr>
            <w:tcW w:w="5849" w:type="dxa"/>
            <w:tcBorders>
              <w:top w:val="nil"/>
              <w:left w:val="nil"/>
              <w:bottom w:val="nil"/>
              <w:right w:val="nil"/>
            </w:tcBorders>
          </w:tcPr>
          <w:p w14:paraId="6F1F346B" w14:textId="77777777" w:rsidR="009B62FC"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620" w:type="dxa"/>
            <w:tcBorders>
              <w:top w:val="nil"/>
              <w:left w:val="nil"/>
              <w:bottom w:val="single" w:sz="4" w:space="0" w:color="auto"/>
              <w:right w:val="nil"/>
            </w:tcBorders>
          </w:tcPr>
          <w:p w14:paraId="1B2AEECD" w14:textId="77777777" w:rsidR="009B62FC" w:rsidRPr="00F3309C"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March 2019</w:t>
            </w:r>
          </w:p>
        </w:tc>
        <w:tc>
          <w:tcPr>
            <w:tcW w:w="270" w:type="dxa"/>
            <w:tcBorders>
              <w:top w:val="nil"/>
              <w:left w:val="nil"/>
              <w:bottom w:val="nil"/>
              <w:right w:val="nil"/>
            </w:tcBorders>
          </w:tcPr>
          <w:p w14:paraId="5917E0C0" w14:textId="77777777" w:rsidR="009B62FC" w:rsidRPr="00F3309C"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415FB06" w14:textId="77777777" w:rsidR="009B62FC" w:rsidRPr="00F3309C" w:rsidRDefault="009B62FC" w:rsidP="0060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December 2018</w:t>
            </w:r>
          </w:p>
        </w:tc>
      </w:tr>
      <w:tr w:rsidR="00704971" w:rsidRPr="006C09E0" w14:paraId="18D9E8D3" w14:textId="77777777" w:rsidTr="00606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vAlign w:val="bottom"/>
          </w:tcPr>
          <w:p w14:paraId="1161897D" w14:textId="36719584" w:rsidR="00704971" w:rsidRPr="006C09E0" w:rsidDel="00001564" w:rsidRDefault="00FF076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Pr>
                <w:rFonts w:ascii="Angsana New" w:hAnsi="Angsana New"/>
                <w:sz w:val="28"/>
                <w:szCs w:val="28"/>
                <w:lang w:val="en-GB"/>
              </w:rPr>
              <w:t>Insurance reserve recovery</w:t>
            </w:r>
            <w:r w:rsidR="00704971" w:rsidRPr="006C09E0">
              <w:rPr>
                <w:rFonts w:ascii="Angsana New" w:hAnsi="Angsana New"/>
                <w:sz w:val="28"/>
                <w:szCs w:val="28"/>
                <w:lang w:val="en-GB"/>
              </w:rPr>
              <w:t xml:space="preserve"> from reinsurers:</w:t>
            </w:r>
          </w:p>
        </w:tc>
        <w:tc>
          <w:tcPr>
            <w:tcW w:w="1620" w:type="dxa"/>
          </w:tcPr>
          <w:p w14:paraId="65E428B8" w14:textId="77777777" w:rsidR="00704971" w:rsidRPr="006C09E0"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p>
        </w:tc>
        <w:tc>
          <w:tcPr>
            <w:tcW w:w="270" w:type="dxa"/>
          </w:tcPr>
          <w:p w14:paraId="7CFB1067" w14:textId="77777777" w:rsidR="00704971" w:rsidRPr="006C09E0"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p>
        </w:tc>
        <w:tc>
          <w:tcPr>
            <w:tcW w:w="1530" w:type="dxa"/>
          </w:tcPr>
          <w:p w14:paraId="46B13F65" w14:textId="77777777" w:rsidR="00704971" w:rsidRPr="006C09E0"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p>
        </w:tc>
      </w:tr>
      <w:tr w:rsidR="00704971" w:rsidRPr="006C09E0" w14:paraId="55769833" w14:textId="77777777" w:rsidTr="00606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shd w:val="clear" w:color="auto" w:fill="auto"/>
            <w:vAlign w:val="bottom"/>
          </w:tcPr>
          <w:p w14:paraId="7AC5A60A" w14:textId="30CAC98C" w:rsidR="00704971" w:rsidRPr="006C09E0" w:rsidRDefault="00FF076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6C09E0">
              <w:rPr>
                <w:rFonts w:ascii="Angsana New" w:hAnsi="Angsana New"/>
                <w:sz w:val="28"/>
                <w:szCs w:val="28"/>
                <w:lang w:val="en-GB"/>
              </w:rPr>
              <w:t xml:space="preserve">- </w:t>
            </w:r>
            <w:r w:rsidR="00704971" w:rsidRPr="006C09E0">
              <w:rPr>
                <w:rFonts w:ascii="Angsana New" w:hAnsi="Angsana New"/>
                <w:sz w:val="28"/>
                <w:szCs w:val="28"/>
                <w:lang w:val="en-GB"/>
              </w:rPr>
              <w:t>Claims liabilities</w:t>
            </w:r>
          </w:p>
        </w:tc>
        <w:tc>
          <w:tcPr>
            <w:tcW w:w="1620" w:type="dxa"/>
          </w:tcPr>
          <w:p w14:paraId="0B7FC11A" w14:textId="51D61C9A" w:rsidR="00704971" w:rsidRPr="004E45E4" w:rsidRDefault="0006521B"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E45E4">
              <w:rPr>
                <w:rFonts w:asciiTheme="majorBidi" w:eastAsia="Cordia New" w:hAnsiTheme="majorBidi" w:cstheme="majorBidi"/>
                <w:sz w:val="28"/>
                <w:szCs w:val="28"/>
              </w:rPr>
              <w:t>160,624</w:t>
            </w:r>
          </w:p>
        </w:tc>
        <w:tc>
          <w:tcPr>
            <w:tcW w:w="270" w:type="dxa"/>
          </w:tcPr>
          <w:p w14:paraId="3F1FB27A" w14:textId="77777777" w:rsidR="00704971" w:rsidRPr="004E45E4" w:rsidRDefault="00704971"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3E0EB65B" w14:textId="77777777" w:rsidR="00704971" w:rsidRPr="004E45E4" w:rsidRDefault="00147572"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52"/>
              </w:tabs>
              <w:spacing w:line="240" w:lineRule="auto"/>
              <w:ind w:left="-108" w:right="47"/>
              <w:jc w:val="right"/>
              <w:rPr>
                <w:rFonts w:asciiTheme="majorBidi" w:eastAsia="Cordia New" w:hAnsiTheme="majorBidi" w:cstheme="majorBidi"/>
                <w:sz w:val="28"/>
                <w:szCs w:val="28"/>
              </w:rPr>
            </w:pPr>
            <w:r w:rsidRPr="004E45E4">
              <w:rPr>
                <w:rFonts w:asciiTheme="majorBidi" w:eastAsia="Cordia New" w:hAnsiTheme="majorBidi" w:cstheme="majorBidi"/>
                <w:sz w:val="28"/>
                <w:szCs w:val="28"/>
              </w:rPr>
              <w:t>166,102</w:t>
            </w:r>
          </w:p>
        </w:tc>
      </w:tr>
      <w:tr w:rsidR="00704971" w:rsidRPr="006C09E0" w14:paraId="15DCDB4E" w14:textId="77777777" w:rsidTr="00606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shd w:val="clear" w:color="auto" w:fill="auto"/>
            <w:vAlign w:val="bottom"/>
          </w:tcPr>
          <w:p w14:paraId="41B9BFE2" w14:textId="77777777" w:rsidR="00704971" w:rsidRPr="006C09E0"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6C09E0">
              <w:rPr>
                <w:rFonts w:ascii="Angsana New" w:hAnsi="Angsana New"/>
                <w:sz w:val="28"/>
                <w:szCs w:val="28"/>
                <w:lang w:val="en-GB"/>
              </w:rPr>
              <w:t>Premiums liabilities</w:t>
            </w:r>
          </w:p>
        </w:tc>
        <w:tc>
          <w:tcPr>
            <w:tcW w:w="1620" w:type="dxa"/>
            <w:shd w:val="clear" w:color="auto" w:fill="auto"/>
          </w:tcPr>
          <w:p w14:paraId="0E031566" w14:textId="77777777" w:rsidR="00704971" w:rsidRPr="004E45E4" w:rsidRDefault="00704971"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270" w:type="dxa"/>
          </w:tcPr>
          <w:p w14:paraId="2758AACB" w14:textId="77777777" w:rsidR="00704971" w:rsidRPr="004E45E4" w:rsidRDefault="00704971"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0F9D0531" w14:textId="77777777" w:rsidR="00704971" w:rsidRPr="004E45E4" w:rsidRDefault="00704971"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52"/>
              </w:tabs>
              <w:spacing w:line="240" w:lineRule="auto"/>
              <w:ind w:left="-108" w:right="47"/>
              <w:jc w:val="right"/>
              <w:rPr>
                <w:rFonts w:asciiTheme="majorBidi" w:eastAsia="Cordia New" w:hAnsiTheme="majorBidi" w:cstheme="majorBidi"/>
                <w:sz w:val="28"/>
                <w:szCs w:val="28"/>
              </w:rPr>
            </w:pPr>
          </w:p>
        </w:tc>
      </w:tr>
      <w:tr w:rsidR="00704971" w:rsidRPr="006C09E0" w14:paraId="5EA8A0F3" w14:textId="77777777" w:rsidTr="00606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shd w:val="clear" w:color="auto" w:fill="auto"/>
            <w:vAlign w:val="bottom"/>
          </w:tcPr>
          <w:p w14:paraId="54D60325" w14:textId="77777777" w:rsidR="00704971" w:rsidRPr="006C09E0"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6C09E0">
              <w:rPr>
                <w:rFonts w:ascii="Angsana New" w:hAnsi="Angsana New"/>
                <w:sz w:val="28"/>
                <w:szCs w:val="28"/>
                <w:lang w:val="en-GB"/>
              </w:rPr>
              <w:t>- Unearned premium reserve from reinsurers</w:t>
            </w:r>
          </w:p>
        </w:tc>
        <w:tc>
          <w:tcPr>
            <w:tcW w:w="1620" w:type="dxa"/>
          </w:tcPr>
          <w:p w14:paraId="31438B0B" w14:textId="77777777" w:rsidR="00704971" w:rsidRPr="004E45E4" w:rsidRDefault="00E21E0F"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E45E4">
              <w:rPr>
                <w:rFonts w:asciiTheme="majorBidi" w:eastAsia="Cordia New" w:hAnsiTheme="majorBidi" w:cstheme="majorBidi"/>
                <w:sz w:val="28"/>
                <w:szCs w:val="28"/>
              </w:rPr>
              <w:t>73,373</w:t>
            </w:r>
          </w:p>
        </w:tc>
        <w:tc>
          <w:tcPr>
            <w:tcW w:w="270" w:type="dxa"/>
          </w:tcPr>
          <w:p w14:paraId="0739EE5B" w14:textId="77777777" w:rsidR="00704971" w:rsidRPr="004E45E4" w:rsidRDefault="00704971"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5479C5DD" w14:textId="77777777" w:rsidR="00704971" w:rsidRPr="004E45E4" w:rsidRDefault="00147572"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52"/>
              </w:tabs>
              <w:spacing w:line="240" w:lineRule="auto"/>
              <w:ind w:left="-108" w:right="47"/>
              <w:jc w:val="right"/>
              <w:rPr>
                <w:rFonts w:asciiTheme="majorBidi" w:eastAsia="Cordia New" w:hAnsiTheme="majorBidi" w:cstheme="majorBidi"/>
                <w:sz w:val="28"/>
                <w:szCs w:val="28"/>
              </w:rPr>
            </w:pPr>
            <w:r w:rsidRPr="004E45E4">
              <w:rPr>
                <w:rFonts w:asciiTheme="majorBidi" w:eastAsia="Cordia New" w:hAnsiTheme="majorBidi" w:cstheme="majorBidi"/>
                <w:sz w:val="28"/>
                <w:szCs w:val="28"/>
              </w:rPr>
              <w:t>87,719</w:t>
            </w:r>
          </w:p>
        </w:tc>
      </w:tr>
      <w:tr w:rsidR="00704971" w:rsidRPr="006C09E0" w14:paraId="06E343B3" w14:textId="77777777" w:rsidTr="00606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tcPr>
          <w:p w14:paraId="0633792D" w14:textId="77777777" w:rsidR="00704971" w:rsidRPr="006C09E0"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b/>
                <w:bCs/>
                <w:sz w:val="28"/>
                <w:szCs w:val="28"/>
                <w:lang w:val="en-GB"/>
              </w:rPr>
            </w:pPr>
            <w:r w:rsidRPr="006C09E0">
              <w:rPr>
                <w:rFonts w:ascii="Angsana New" w:hAnsi="Angsana New"/>
                <w:b/>
                <w:bCs/>
                <w:sz w:val="28"/>
                <w:szCs w:val="28"/>
                <w:lang w:val="en-GB"/>
              </w:rPr>
              <w:t xml:space="preserve">Total </w:t>
            </w:r>
          </w:p>
        </w:tc>
        <w:tc>
          <w:tcPr>
            <w:tcW w:w="1620" w:type="dxa"/>
            <w:tcBorders>
              <w:top w:val="single" w:sz="4" w:space="0" w:color="auto"/>
              <w:bottom w:val="double" w:sz="4" w:space="0" w:color="auto"/>
            </w:tcBorders>
          </w:tcPr>
          <w:p w14:paraId="7FBC603A" w14:textId="7A237B9D" w:rsidR="00704971" w:rsidRPr="004E45E4" w:rsidRDefault="0006521B"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233,997</w:t>
            </w:r>
          </w:p>
        </w:tc>
        <w:tc>
          <w:tcPr>
            <w:tcW w:w="270" w:type="dxa"/>
          </w:tcPr>
          <w:p w14:paraId="78C489B4" w14:textId="77777777" w:rsidR="00704971" w:rsidRPr="004E45E4" w:rsidRDefault="00704971"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tcPr>
          <w:p w14:paraId="26E3A951" w14:textId="77777777" w:rsidR="00704971" w:rsidRPr="004E45E4" w:rsidRDefault="00147572" w:rsidP="000D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52"/>
              </w:tabs>
              <w:spacing w:line="240" w:lineRule="auto"/>
              <w:ind w:left="-108" w:right="47"/>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253,821</w:t>
            </w:r>
          </w:p>
        </w:tc>
      </w:tr>
    </w:tbl>
    <w:p w14:paraId="09CF7434" w14:textId="77777777" w:rsidR="00B55183" w:rsidRPr="00DF5EB8" w:rsidRDefault="00CE5F23"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DF5EB8">
        <w:rPr>
          <w:rFonts w:ascii="Angsana New" w:eastAsia="Arial Unicode MS" w:hAnsi="Angsana New"/>
          <w:b/>
          <w:bCs/>
          <w:sz w:val="28"/>
          <w:szCs w:val="28"/>
        </w:rPr>
        <w:t>D</w:t>
      </w:r>
      <w:r w:rsidR="00835040" w:rsidRPr="00DF5EB8">
        <w:rPr>
          <w:rFonts w:ascii="Angsana New" w:eastAsia="Arial Unicode MS" w:hAnsi="Angsana New"/>
          <w:b/>
          <w:bCs/>
          <w:sz w:val="28"/>
          <w:szCs w:val="28"/>
        </w:rPr>
        <w:t>ue from reinsurers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20"/>
        <w:gridCol w:w="270"/>
        <w:gridCol w:w="1530"/>
      </w:tblGrid>
      <w:tr w:rsidR="00B4160E" w:rsidRPr="00D0567B" w14:paraId="2F92BE3B" w14:textId="77777777" w:rsidTr="00606CBB">
        <w:trPr>
          <w:trHeight w:val="397"/>
        </w:trPr>
        <w:tc>
          <w:tcPr>
            <w:tcW w:w="5850" w:type="dxa"/>
            <w:tcBorders>
              <w:top w:val="nil"/>
              <w:left w:val="nil"/>
              <w:bottom w:val="nil"/>
              <w:right w:val="nil"/>
            </w:tcBorders>
          </w:tcPr>
          <w:p w14:paraId="76A9A5AA"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6545531F" w14:textId="77777777" w:rsidR="00B55183" w:rsidRPr="00835040"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835040">
              <w:rPr>
                <w:rFonts w:asciiTheme="majorBidi" w:eastAsia="Cordia New" w:hAnsiTheme="majorBidi" w:cstheme="majorBidi"/>
                <w:sz w:val="28"/>
                <w:szCs w:val="28"/>
              </w:rPr>
              <w:t>Thousand</w:t>
            </w:r>
            <w:r w:rsidR="00B55183" w:rsidRPr="00835040">
              <w:rPr>
                <w:rFonts w:asciiTheme="majorBidi" w:eastAsia="Cordia New" w:hAnsiTheme="majorBidi" w:cstheme="majorBidi"/>
                <w:sz w:val="28"/>
                <w:szCs w:val="28"/>
              </w:rPr>
              <w:t xml:space="preserve"> Baht</w:t>
            </w:r>
          </w:p>
        </w:tc>
      </w:tr>
      <w:tr w:rsidR="009B62FC" w:rsidRPr="00D0567B" w14:paraId="2A66FAF3" w14:textId="77777777" w:rsidTr="00606CBB">
        <w:trPr>
          <w:trHeight w:val="397"/>
        </w:trPr>
        <w:tc>
          <w:tcPr>
            <w:tcW w:w="5850" w:type="dxa"/>
            <w:tcBorders>
              <w:top w:val="nil"/>
              <w:left w:val="nil"/>
              <w:bottom w:val="nil"/>
              <w:right w:val="nil"/>
            </w:tcBorders>
          </w:tcPr>
          <w:p w14:paraId="2B989B7A" w14:textId="77777777" w:rsidR="009B62FC" w:rsidRPr="009C5494" w:rsidRDefault="009B62FC" w:rsidP="009C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Angsana New" w:hAnsi="Angsana New"/>
                <w:sz w:val="28"/>
                <w:szCs w:val="28"/>
                <w:cs/>
                <w:lang w:val="en-GB"/>
              </w:rPr>
            </w:pPr>
          </w:p>
        </w:tc>
        <w:tc>
          <w:tcPr>
            <w:tcW w:w="1620" w:type="dxa"/>
            <w:tcBorders>
              <w:top w:val="nil"/>
              <w:left w:val="nil"/>
              <w:bottom w:val="single" w:sz="4" w:space="0" w:color="auto"/>
              <w:right w:val="nil"/>
            </w:tcBorders>
          </w:tcPr>
          <w:p w14:paraId="18915A16" w14:textId="77777777" w:rsidR="009B62FC" w:rsidRPr="00835040"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r w:rsidRPr="00835040">
              <w:rPr>
                <w:rFonts w:asciiTheme="majorBidi" w:eastAsia="Cordia New" w:hAnsiTheme="majorBidi" w:cstheme="majorBidi"/>
                <w:sz w:val="28"/>
                <w:szCs w:val="28"/>
              </w:rPr>
              <w:t>31 March 2019</w:t>
            </w:r>
          </w:p>
        </w:tc>
        <w:tc>
          <w:tcPr>
            <w:tcW w:w="270" w:type="dxa"/>
            <w:tcBorders>
              <w:top w:val="nil"/>
              <w:left w:val="nil"/>
              <w:bottom w:val="nil"/>
              <w:right w:val="nil"/>
            </w:tcBorders>
          </w:tcPr>
          <w:p w14:paraId="1B39AB67" w14:textId="77777777" w:rsidR="009B62FC" w:rsidRPr="00835040"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E7144BF" w14:textId="2C1D2FB4" w:rsidR="009B62FC" w:rsidRPr="00835040"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s>
              <w:spacing w:line="240" w:lineRule="auto"/>
              <w:ind w:right="-161" w:hanging="123"/>
              <w:jc w:val="center"/>
              <w:rPr>
                <w:rFonts w:asciiTheme="majorBidi" w:eastAsia="Cordia New" w:hAnsiTheme="majorBidi" w:cstheme="majorBidi"/>
                <w:sz w:val="28"/>
                <w:szCs w:val="28"/>
              </w:rPr>
            </w:pPr>
            <w:r w:rsidRPr="00835040">
              <w:rPr>
                <w:rFonts w:asciiTheme="majorBidi" w:eastAsia="Cordia New" w:hAnsiTheme="majorBidi" w:cstheme="majorBidi"/>
                <w:sz w:val="28"/>
                <w:szCs w:val="28"/>
              </w:rPr>
              <w:t>31 December 2018</w:t>
            </w:r>
          </w:p>
        </w:tc>
      </w:tr>
      <w:tr w:rsidR="00127E2C" w:rsidRPr="00D0567B" w14:paraId="2C46AE54" w14:textId="77777777" w:rsidTr="00606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850" w:type="dxa"/>
          </w:tcPr>
          <w:p w14:paraId="7750B370" w14:textId="017716A6" w:rsidR="00127E2C" w:rsidRPr="009C5494" w:rsidRDefault="00127E2C" w:rsidP="009C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9C5494">
              <w:rPr>
                <w:rFonts w:ascii="Angsana New" w:hAnsi="Angsana New"/>
                <w:sz w:val="28"/>
                <w:szCs w:val="28"/>
                <w:lang w:val="en-GB"/>
              </w:rPr>
              <w:t>Due from reinsurers</w:t>
            </w:r>
          </w:p>
        </w:tc>
        <w:tc>
          <w:tcPr>
            <w:tcW w:w="1620" w:type="dxa"/>
          </w:tcPr>
          <w:p w14:paraId="6E00CD7D" w14:textId="4DCE8450" w:rsidR="00127E2C" w:rsidRPr="004E45E4" w:rsidRDefault="00127E2C"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cs/>
              </w:rPr>
            </w:pPr>
            <w:r w:rsidRPr="004E45E4">
              <w:rPr>
                <w:rFonts w:asciiTheme="majorBidi" w:eastAsia="Cordia New" w:hAnsiTheme="majorBidi" w:cstheme="majorBidi"/>
                <w:sz w:val="28"/>
                <w:szCs w:val="28"/>
              </w:rPr>
              <w:t>340,5</w:t>
            </w:r>
            <w:r w:rsidR="005C53F6" w:rsidRPr="004E45E4">
              <w:rPr>
                <w:rFonts w:asciiTheme="majorBidi" w:eastAsia="Cordia New" w:hAnsiTheme="majorBidi" w:cstheme="majorBidi"/>
                <w:sz w:val="28"/>
                <w:szCs w:val="28"/>
              </w:rPr>
              <w:t>41</w:t>
            </w:r>
          </w:p>
        </w:tc>
        <w:tc>
          <w:tcPr>
            <w:tcW w:w="270" w:type="dxa"/>
          </w:tcPr>
          <w:p w14:paraId="2FD833B7" w14:textId="77777777" w:rsidR="00127E2C" w:rsidRPr="004E45E4" w:rsidRDefault="00127E2C"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1444BE56" w14:textId="08DFC622" w:rsidR="00127E2C" w:rsidRPr="004E45E4" w:rsidRDefault="00127E2C"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E45E4">
              <w:rPr>
                <w:rFonts w:asciiTheme="majorBidi" w:eastAsia="Cordia New" w:hAnsiTheme="majorBidi" w:cstheme="majorBidi"/>
                <w:sz w:val="28"/>
                <w:szCs w:val="28"/>
              </w:rPr>
              <w:t>311,160</w:t>
            </w:r>
          </w:p>
        </w:tc>
      </w:tr>
      <w:tr w:rsidR="00127E2C" w:rsidRPr="00D0567B" w14:paraId="3151B18E" w14:textId="77777777" w:rsidTr="00606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850" w:type="dxa"/>
          </w:tcPr>
          <w:p w14:paraId="68C4763B" w14:textId="496D4F40" w:rsidR="00127E2C" w:rsidRPr="009C5494" w:rsidRDefault="00127E2C" w:rsidP="009C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A70E8E">
              <w:rPr>
                <w:rFonts w:ascii="Angsana New" w:hAnsi="Angsana New"/>
                <w:i/>
                <w:iCs/>
                <w:sz w:val="28"/>
                <w:szCs w:val="28"/>
                <w:lang w:val="en-GB"/>
              </w:rPr>
              <w:t>Less</w:t>
            </w:r>
            <w:r w:rsidRPr="009C5494">
              <w:rPr>
                <w:rFonts w:ascii="Angsana New" w:hAnsi="Angsana New"/>
                <w:sz w:val="28"/>
                <w:szCs w:val="28"/>
                <w:lang w:val="en-GB"/>
              </w:rPr>
              <w:t xml:space="preserve"> Allowance for doubtful accounts</w:t>
            </w:r>
          </w:p>
        </w:tc>
        <w:tc>
          <w:tcPr>
            <w:tcW w:w="1620" w:type="dxa"/>
            <w:tcBorders>
              <w:bottom w:val="single" w:sz="4" w:space="0" w:color="auto"/>
            </w:tcBorders>
          </w:tcPr>
          <w:p w14:paraId="53F8A48D" w14:textId="30CBCC79" w:rsidR="00127E2C" w:rsidRPr="004E45E4" w:rsidRDefault="005C53F6"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cs/>
              </w:rPr>
            </w:pPr>
            <w:r w:rsidRPr="004E45E4">
              <w:rPr>
                <w:rFonts w:asciiTheme="majorBidi" w:eastAsia="Cordia New" w:hAnsiTheme="majorBidi" w:cstheme="majorBidi"/>
                <w:sz w:val="28"/>
                <w:szCs w:val="28"/>
              </w:rPr>
              <w:t>(44,522</w:t>
            </w:r>
            <w:r w:rsidR="00127E2C" w:rsidRPr="004E45E4">
              <w:rPr>
                <w:rFonts w:asciiTheme="majorBidi" w:eastAsia="Cordia New" w:hAnsiTheme="majorBidi" w:cstheme="majorBidi"/>
                <w:sz w:val="28"/>
                <w:szCs w:val="28"/>
              </w:rPr>
              <w:t>)</w:t>
            </w:r>
          </w:p>
        </w:tc>
        <w:tc>
          <w:tcPr>
            <w:tcW w:w="270" w:type="dxa"/>
          </w:tcPr>
          <w:p w14:paraId="04CD9D60" w14:textId="77777777" w:rsidR="00127E2C" w:rsidRPr="004E45E4" w:rsidRDefault="00127E2C"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bottom w:val="single" w:sz="4" w:space="0" w:color="auto"/>
            </w:tcBorders>
          </w:tcPr>
          <w:p w14:paraId="5F1B31C8" w14:textId="10C053F1" w:rsidR="00127E2C" w:rsidRPr="004E45E4" w:rsidRDefault="00127E2C"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4E45E4">
              <w:rPr>
                <w:rFonts w:asciiTheme="majorBidi" w:eastAsia="Cordia New" w:hAnsiTheme="majorBidi" w:cstheme="majorBidi"/>
                <w:sz w:val="28"/>
                <w:szCs w:val="28"/>
              </w:rPr>
              <w:t>(34,320)</w:t>
            </w:r>
          </w:p>
        </w:tc>
      </w:tr>
      <w:tr w:rsidR="00127E2C" w:rsidRPr="009C5494" w14:paraId="3C4D1C43" w14:textId="77777777" w:rsidTr="00606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5850" w:type="dxa"/>
          </w:tcPr>
          <w:p w14:paraId="46A4DE08" w14:textId="7DC2005B" w:rsidR="00127E2C" w:rsidRPr="009C5494" w:rsidRDefault="009C5494" w:rsidP="009C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b/>
                <w:bCs/>
                <w:sz w:val="28"/>
                <w:szCs w:val="28"/>
                <w:lang w:val="en-GB"/>
              </w:rPr>
            </w:pPr>
            <w:r w:rsidRPr="009C5494">
              <w:rPr>
                <w:rFonts w:ascii="Angsana New" w:hAnsi="Angsana New"/>
                <w:b/>
                <w:bCs/>
                <w:sz w:val="28"/>
                <w:szCs w:val="28"/>
                <w:lang w:val="en-GB"/>
              </w:rPr>
              <w:t>Net</w:t>
            </w:r>
          </w:p>
        </w:tc>
        <w:tc>
          <w:tcPr>
            <w:tcW w:w="1620" w:type="dxa"/>
            <w:tcBorders>
              <w:top w:val="single" w:sz="4" w:space="0" w:color="auto"/>
              <w:bottom w:val="double" w:sz="4" w:space="0" w:color="auto"/>
            </w:tcBorders>
            <w:vAlign w:val="bottom"/>
          </w:tcPr>
          <w:p w14:paraId="3DE6B0DF" w14:textId="4B7CBD33" w:rsidR="00127E2C" w:rsidRPr="004E45E4" w:rsidRDefault="00127E2C"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cs/>
              </w:rPr>
            </w:pPr>
            <w:r w:rsidRPr="004E45E4">
              <w:rPr>
                <w:rFonts w:asciiTheme="majorBidi" w:eastAsia="Cordia New" w:hAnsiTheme="majorBidi" w:cstheme="majorBidi"/>
                <w:b/>
                <w:bCs/>
                <w:sz w:val="28"/>
                <w:szCs w:val="28"/>
              </w:rPr>
              <w:t>296,019</w:t>
            </w:r>
          </w:p>
        </w:tc>
        <w:tc>
          <w:tcPr>
            <w:tcW w:w="270" w:type="dxa"/>
            <w:vAlign w:val="bottom"/>
          </w:tcPr>
          <w:p w14:paraId="561C3E4A" w14:textId="77777777" w:rsidR="00127E2C" w:rsidRPr="004E45E4" w:rsidRDefault="00127E2C"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vAlign w:val="bottom"/>
          </w:tcPr>
          <w:p w14:paraId="148E9093" w14:textId="0B731F47" w:rsidR="00127E2C" w:rsidRPr="004E45E4" w:rsidRDefault="00127E2C"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276,840</w:t>
            </w:r>
          </w:p>
        </w:tc>
      </w:tr>
    </w:tbl>
    <w:p w14:paraId="4C9B2250" w14:textId="64F80836" w:rsidR="00B55183" w:rsidRPr="00DF5EB8" w:rsidRDefault="00B55183" w:rsidP="006329C7">
      <w:pPr>
        <w:pStyle w:val="BodyTextIndent"/>
        <w:spacing w:before="120" w:line="380" w:lineRule="exact"/>
        <w:ind w:left="540" w:right="58"/>
        <w:jc w:val="thaiDistribute"/>
        <w:rPr>
          <w:rFonts w:ascii="Angsana New" w:eastAsia="Arial Unicode MS" w:hAnsi="Angsana New"/>
          <w:sz w:val="28"/>
          <w:szCs w:val="28"/>
        </w:rPr>
      </w:pPr>
      <w:r w:rsidRPr="00DF5EB8">
        <w:rPr>
          <w:rFonts w:ascii="Angsana New" w:eastAsia="Arial Unicode MS" w:hAnsi="Angsana New"/>
          <w:sz w:val="28"/>
          <w:szCs w:val="28"/>
        </w:rPr>
        <w:t>As at</w:t>
      </w:r>
      <w:r w:rsidR="00C7241B" w:rsidRPr="00DF5EB8">
        <w:rPr>
          <w:rFonts w:ascii="Angsana New" w:eastAsia="Arial Unicode MS" w:hAnsi="Angsana New"/>
          <w:sz w:val="28"/>
          <w:szCs w:val="28"/>
        </w:rPr>
        <w:t xml:space="preserve"> </w:t>
      </w:r>
      <w:r w:rsidR="009B62FC" w:rsidRPr="00DF5EB8">
        <w:rPr>
          <w:rFonts w:ascii="Angsana New" w:eastAsia="Arial Unicode MS" w:hAnsi="Angsana New"/>
          <w:sz w:val="28"/>
          <w:szCs w:val="28"/>
        </w:rPr>
        <w:t xml:space="preserve">31 </w:t>
      </w:r>
      <w:r w:rsidR="00704971" w:rsidRPr="00DF5EB8">
        <w:rPr>
          <w:rFonts w:ascii="Angsana New" w:eastAsia="Arial Unicode MS" w:hAnsi="Angsana New"/>
          <w:sz w:val="28"/>
          <w:szCs w:val="28"/>
        </w:rPr>
        <w:t xml:space="preserve">March 2019 and </w:t>
      </w:r>
      <w:r w:rsidR="009B62FC" w:rsidRPr="00DF5EB8">
        <w:rPr>
          <w:rFonts w:ascii="Angsana New" w:eastAsia="Arial Unicode MS" w:hAnsi="Angsana New"/>
          <w:sz w:val="28"/>
          <w:szCs w:val="28"/>
        </w:rPr>
        <w:t xml:space="preserve">31 </w:t>
      </w:r>
      <w:r w:rsidR="00704971" w:rsidRPr="00DF5EB8">
        <w:rPr>
          <w:rFonts w:ascii="Angsana New" w:eastAsia="Arial Unicode MS" w:hAnsi="Angsana New"/>
          <w:sz w:val="28"/>
          <w:szCs w:val="28"/>
        </w:rPr>
        <w:t>December 2018</w:t>
      </w:r>
      <w:r w:rsidRPr="00DF5EB8">
        <w:rPr>
          <w:rFonts w:ascii="Angsana New" w:eastAsia="Arial Unicode MS" w:hAnsi="Angsana New"/>
          <w:sz w:val="28"/>
          <w:szCs w:val="28"/>
        </w:rPr>
        <w:t xml:space="preserve">, balances of amounts due from reinsurers are classified by aging as </w:t>
      </w:r>
      <w:r w:rsidR="00C71B59">
        <w:rPr>
          <w:rFonts w:ascii="Angsana New" w:eastAsia="Arial Unicode MS" w:hAnsi="Angsana New"/>
          <w:sz w:val="28"/>
          <w:szCs w:val="28"/>
        </w:rPr>
        <w:t>f</w:t>
      </w:r>
      <w:r w:rsidRPr="00DF5EB8">
        <w:rPr>
          <w:rFonts w:ascii="Angsana New" w:eastAsia="Arial Unicode MS" w:hAnsi="Angsana New"/>
          <w:sz w:val="28"/>
          <w:szCs w:val="28"/>
        </w:rPr>
        <w:t xml:space="preserve">ollows: </w:t>
      </w:r>
    </w:p>
    <w:tbl>
      <w:tblPr>
        <w:tblW w:w="9270" w:type="dxa"/>
        <w:tblInd w:w="540" w:type="dxa"/>
        <w:tblLayout w:type="fixed"/>
        <w:tblCellMar>
          <w:left w:w="43" w:type="dxa"/>
          <w:right w:w="43" w:type="dxa"/>
        </w:tblCellMar>
        <w:tblLook w:val="01E0" w:firstRow="1" w:lastRow="1" w:firstColumn="1" w:lastColumn="1" w:noHBand="0" w:noVBand="0"/>
      </w:tblPr>
      <w:tblGrid>
        <w:gridCol w:w="5850"/>
        <w:gridCol w:w="1620"/>
        <w:gridCol w:w="180"/>
        <w:gridCol w:w="1620"/>
      </w:tblGrid>
      <w:tr w:rsidR="008C23F0" w:rsidRPr="00D0567B" w14:paraId="691C2968" w14:textId="77777777" w:rsidTr="00606CBB">
        <w:trPr>
          <w:trHeight w:val="397"/>
        </w:trPr>
        <w:tc>
          <w:tcPr>
            <w:tcW w:w="5850" w:type="dxa"/>
          </w:tcPr>
          <w:p w14:paraId="28677483" w14:textId="77777777" w:rsidR="008C23F0" w:rsidRPr="00D0567B"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420" w:type="dxa"/>
            <w:gridSpan w:val="3"/>
            <w:tcBorders>
              <w:bottom w:val="single" w:sz="4" w:space="0" w:color="auto"/>
            </w:tcBorders>
          </w:tcPr>
          <w:p w14:paraId="23ED7E8A" w14:textId="77777777" w:rsidR="008C23F0" w:rsidRPr="00D0567B"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8C23F0" w:rsidRPr="00D0567B" w14:paraId="1967E013" w14:textId="77777777" w:rsidTr="00606CBB">
        <w:trPr>
          <w:trHeight w:val="397"/>
        </w:trPr>
        <w:tc>
          <w:tcPr>
            <w:tcW w:w="5850" w:type="dxa"/>
          </w:tcPr>
          <w:p w14:paraId="786D5A3D" w14:textId="77777777" w:rsidR="008C23F0" w:rsidRPr="00D0567B"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620" w:type="dxa"/>
            <w:tcBorders>
              <w:top w:val="single" w:sz="4" w:space="0" w:color="auto"/>
              <w:bottom w:val="single" w:sz="4" w:space="0" w:color="auto"/>
            </w:tcBorders>
          </w:tcPr>
          <w:p w14:paraId="162BBFBD" w14:textId="77777777" w:rsidR="008C23F0" w:rsidRPr="00F3309C"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March 2019</w:t>
            </w:r>
          </w:p>
        </w:tc>
        <w:tc>
          <w:tcPr>
            <w:tcW w:w="180" w:type="dxa"/>
            <w:tcBorders>
              <w:top w:val="single" w:sz="4" w:space="0" w:color="auto"/>
            </w:tcBorders>
          </w:tcPr>
          <w:p w14:paraId="27676697" w14:textId="77777777" w:rsidR="008C23F0" w:rsidRPr="00F3309C"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620" w:type="dxa"/>
            <w:tcBorders>
              <w:top w:val="single" w:sz="4" w:space="0" w:color="auto"/>
              <w:bottom w:val="single" w:sz="4" w:space="0" w:color="auto"/>
            </w:tcBorders>
          </w:tcPr>
          <w:p w14:paraId="44D779C9" w14:textId="77777777" w:rsidR="008C23F0" w:rsidRPr="00F3309C"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December 2018</w:t>
            </w:r>
          </w:p>
        </w:tc>
      </w:tr>
      <w:tr w:rsidR="008C23F0" w:rsidRPr="00D0567B" w14:paraId="3348A2E4" w14:textId="77777777" w:rsidTr="00606CBB">
        <w:trPr>
          <w:trHeight w:val="397"/>
        </w:trPr>
        <w:tc>
          <w:tcPr>
            <w:tcW w:w="5850" w:type="dxa"/>
          </w:tcPr>
          <w:p w14:paraId="410BFA64" w14:textId="785F74F4" w:rsidR="008C23F0" w:rsidRPr="00D0567B" w:rsidRDefault="008C23F0"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hAnsiTheme="majorBidi" w:cstheme="majorBidi"/>
                <w:b/>
                <w:bCs/>
                <w:sz w:val="28"/>
                <w:szCs w:val="28"/>
              </w:rPr>
            </w:pPr>
            <w:r w:rsidRPr="00D0567B">
              <w:rPr>
                <w:rFonts w:asciiTheme="majorBidi" w:eastAsia="Cordia New" w:hAnsiTheme="majorBidi" w:cstheme="majorBidi"/>
                <w:sz w:val="28"/>
                <w:szCs w:val="28"/>
              </w:rPr>
              <w:t>Not yet due</w:t>
            </w:r>
          </w:p>
        </w:tc>
        <w:tc>
          <w:tcPr>
            <w:tcW w:w="1620" w:type="dxa"/>
            <w:tcBorders>
              <w:top w:val="single" w:sz="4" w:space="0" w:color="auto"/>
            </w:tcBorders>
          </w:tcPr>
          <w:p w14:paraId="03919EBB" w14:textId="0BEF2514" w:rsidR="008C23F0" w:rsidRPr="00F3309C"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77,676</w:t>
            </w:r>
          </w:p>
        </w:tc>
        <w:tc>
          <w:tcPr>
            <w:tcW w:w="180" w:type="dxa"/>
          </w:tcPr>
          <w:p w14:paraId="04831B98" w14:textId="77777777" w:rsidR="008C23F0" w:rsidRPr="00F3309C"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Borders>
              <w:top w:val="single" w:sz="4" w:space="0" w:color="auto"/>
            </w:tcBorders>
          </w:tcPr>
          <w:p w14:paraId="34C6376A" w14:textId="4EA86750" w:rsidR="008C23F0" w:rsidRPr="00F3309C"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 xml:space="preserve"> 57,863</w:t>
            </w:r>
          </w:p>
        </w:tc>
      </w:tr>
      <w:tr w:rsidR="008C23F0" w:rsidRPr="00D0567B" w14:paraId="40C3B517" w14:textId="77777777" w:rsidTr="00606CBB">
        <w:trPr>
          <w:trHeight w:val="397"/>
        </w:trPr>
        <w:tc>
          <w:tcPr>
            <w:tcW w:w="5850" w:type="dxa"/>
            <w:vAlign w:val="bottom"/>
          </w:tcPr>
          <w:p w14:paraId="049DE650" w14:textId="0DEDE313" w:rsidR="008C23F0" w:rsidRDefault="008C23F0"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D0567B">
              <w:rPr>
                <w:rFonts w:asciiTheme="majorBidi" w:eastAsia="Cordia New" w:hAnsiTheme="majorBidi" w:cstheme="majorBidi"/>
                <w:sz w:val="28"/>
                <w:szCs w:val="28"/>
              </w:rPr>
              <w:t>Not over</w:t>
            </w:r>
            <w:r>
              <w:rPr>
                <w:rFonts w:asciiTheme="majorBidi" w:eastAsia="Cordia New" w:hAnsiTheme="majorBidi" w:cstheme="majorBidi"/>
                <w:sz w:val="28"/>
                <w:szCs w:val="28"/>
              </w:rPr>
              <w:t xml:space="preserve"> 12 months</w:t>
            </w:r>
          </w:p>
        </w:tc>
        <w:tc>
          <w:tcPr>
            <w:tcW w:w="1620" w:type="dxa"/>
          </w:tcPr>
          <w:p w14:paraId="38994A9A" w14:textId="1F351E6D"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128,229</w:t>
            </w:r>
          </w:p>
        </w:tc>
        <w:tc>
          <w:tcPr>
            <w:tcW w:w="180" w:type="dxa"/>
          </w:tcPr>
          <w:p w14:paraId="6BCFD0FB" w14:textId="77777777" w:rsidR="008C23F0" w:rsidRPr="00F3309C"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Pr>
          <w:p w14:paraId="1E9121A0" w14:textId="614D5539"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 xml:space="preserve"> 132,156 </w:t>
            </w:r>
          </w:p>
        </w:tc>
      </w:tr>
      <w:tr w:rsidR="008C23F0" w:rsidRPr="00D0567B" w14:paraId="2A62947A" w14:textId="77777777" w:rsidTr="00606CBB">
        <w:trPr>
          <w:trHeight w:val="397"/>
        </w:trPr>
        <w:tc>
          <w:tcPr>
            <w:tcW w:w="5850" w:type="dxa"/>
            <w:vAlign w:val="bottom"/>
          </w:tcPr>
          <w:p w14:paraId="2F071583" w14:textId="5D973C37" w:rsidR="008C23F0" w:rsidRDefault="008C23F0"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D0567B">
              <w:rPr>
                <w:rFonts w:asciiTheme="majorBidi" w:eastAsia="Cordia New" w:hAnsiTheme="majorBidi" w:cstheme="majorBidi"/>
                <w:sz w:val="28"/>
                <w:szCs w:val="28"/>
              </w:rPr>
              <w:t>Over</w:t>
            </w:r>
            <w:r>
              <w:rPr>
                <w:rFonts w:asciiTheme="majorBidi" w:eastAsia="Cordia New" w:hAnsiTheme="majorBidi" w:cstheme="majorBidi"/>
                <w:sz w:val="28"/>
                <w:szCs w:val="28"/>
              </w:rPr>
              <w:t xml:space="preserve"> 1</w:t>
            </w:r>
            <w:r w:rsidRPr="00D0567B">
              <w:rPr>
                <w:rFonts w:asciiTheme="majorBidi" w:eastAsia="Cordia New" w:hAnsiTheme="majorBidi" w:cstheme="majorBidi"/>
                <w:sz w:val="28"/>
                <w:szCs w:val="28"/>
              </w:rPr>
              <w:t xml:space="preserve"> </w:t>
            </w:r>
            <w:r>
              <w:rPr>
                <w:rFonts w:asciiTheme="majorBidi" w:eastAsia="Cordia New" w:hAnsiTheme="majorBidi" w:cstheme="majorBidi"/>
                <w:sz w:val="28"/>
                <w:szCs w:val="28"/>
              </w:rPr>
              <w:t>year</w:t>
            </w:r>
            <w:r w:rsidRPr="00D0567B">
              <w:rPr>
                <w:rFonts w:asciiTheme="majorBidi" w:eastAsia="Cordia New" w:hAnsiTheme="majorBidi" w:cstheme="majorBidi"/>
                <w:sz w:val="28"/>
                <w:szCs w:val="28"/>
              </w:rPr>
              <w:t xml:space="preserve"> to </w:t>
            </w:r>
            <w:r>
              <w:rPr>
                <w:rFonts w:asciiTheme="majorBidi" w:eastAsia="Cordia New" w:hAnsiTheme="majorBidi" w:cstheme="majorBidi"/>
                <w:sz w:val="28"/>
                <w:szCs w:val="28"/>
              </w:rPr>
              <w:t>2 years</w:t>
            </w:r>
          </w:p>
        </w:tc>
        <w:tc>
          <w:tcPr>
            <w:tcW w:w="1620" w:type="dxa"/>
          </w:tcPr>
          <w:p w14:paraId="3DD11A7B" w14:textId="6A3F9A30"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18,183</w:t>
            </w:r>
          </w:p>
        </w:tc>
        <w:tc>
          <w:tcPr>
            <w:tcW w:w="180" w:type="dxa"/>
          </w:tcPr>
          <w:p w14:paraId="19F1BCFF" w14:textId="77777777" w:rsidR="008C23F0" w:rsidRPr="00F3309C"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Pr>
          <w:p w14:paraId="69EC5415" w14:textId="371E1F5B"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 xml:space="preserve"> 73,794 </w:t>
            </w:r>
          </w:p>
        </w:tc>
      </w:tr>
      <w:tr w:rsidR="008C23F0" w:rsidRPr="00D0567B" w14:paraId="49E47557" w14:textId="77777777" w:rsidTr="00606CBB">
        <w:trPr>
          <w:trHeight w:val="397"/>
        </w:trPr>
        <w:tc>
          <w:tcPr>
            <w:tcW w:w="5850" w:type="dxa"/>
            <w:vAlign w:val="bottom"/>
          </w:tcPr>
          <w:p w14:paraId="6B01C206" w14:textId="54F5324B" w:rsidR="008C23F0" w:rsidRDefault="008C23F0"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D0567B">
              <w:rPr>
                <w:rFonts w:asciiTheme="majorBidi" w:eastAsia="Cordia New" w:hAnsiTheme="majorBidi" w:cstheme="majorBidi"/>
                <w:sz w:val="28"/>
                <w:szCs w:val="28"/>
              </w:rPr>
              <w:t xml:space="preserve">Over </w:t>
            </w:r>
            <w:r>
              <w:rPr>
                <w:rFonts w:asciiTheme="majorBidi" w:eastAsia="Cordia New" w:hAnsiTheme="majorBidi" w:cstheme="majorBidi"/>
                <w:sz w:val="28"/>
                <w:szCs w:val="28"/>
              </w:rPr>
              <w:t>2 years</w:t>
            </w:r>
          </w:p>
        </w:tc>
        <w:tc>
          <w:tcPr>
            <w:tcW w:w="1620" w:type="dxa"/>
            <w:tcBorders>
              <w:bottom w:val="single" w:sz="4" w:space="0" w:color="auto"/>
            </w:tcBorders>
          </w:tcPr>
          <w:p w14:paraId="3D7D53CB" w14:textId="31A52EA8"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116,453</w:t>
            </w:r>
          </w:p>
        </w:tc>
        <w:tc>
          <w:tcPr>
            <w:tcW w:w="180" w:type="dxa"/>
          </w:tcPr>
          <w:p w14:paraId="0C047714" w14:textId="77777777" w:rsidR="008C23F0" w:rsidRPr="00F3309C"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Borders>
              <w:bottom w:val="single" w:sz="4" w:space="0" w:color="auto"/>
            </w:tcBorders>
          </w:tcPr>
          <w:p w14:paraId="2258F60F" w14:textId="5A814017"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 xml:space="preserve"> 47,347</w:t>
            </w:r>
          </w:p>
        </w:tc>
      </w:tr>
      <w:tr w:rsidR="008C23F0" w:rsidRPr="00D0567B" w14:paraId="1161F0F3" w14:textId="77777777" w:rsidTr="00606CBB">
        <w:trPr>
          <w:trHeight w:val="397"/>
        </w:trPr>
        <w:tc>
          <w:tcPr>
            <w:tcW w:w="5850" w:type="dxa"/>
            <w:vAlign w:val="bottom"/>
          </w:tcPr>
          <w:p w14:paraId="5C7666EA" w14:textId="64E23417" w:rsidR="008C23F0" w:rsidRDefault="008C23F0"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Pr>
                <w:rFonts w:asciiTheme="majorBidi" w:eastAsia="Cordia New" w:hAnsiTheme="majorBidi" w:cstheme="majorBidi"/>
                <w:sz w:val="28"/>
                <w:szCs w:val="28"/>
              </w:rPr>
              <w:t>Total</w:t>
            </w:r>
          </w:p>
        </w:tc>
        <w:tc>
          <w:tcPr>
            <w:tcW w:w="1620" w:type="dxa"/>
            <w:tcBorders>
              <w:top w:val="single" w:sz="4" w:space="0" w:color="auto"/>
            </w:tcBorders>
          </w:tcPr>
          <w:p w14:paraId="455716D1" w14:textId="21E8B92B"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340,541</w:t>
            </w:r>
          </w:p>
        </w:tc>
        <w:tc>
          <w:tcPr>
            <w:tcW w:w="180" w:type="dxa"/>
          </w:tcPr>
          <w:p w14:paraId="39133AC6" w14:textId="77777777" w:rsidR="008C23F0" w:rsidRPr="00F3309C"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Borders>
              <w:top w:val="single" w:sz="4" w:space="0" w:color="auto"/>
            </w:tcBorders>
          </w:tcPr>
          <w:p w14:paraId="31C29885" w14:textId="42F8FE6A"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311,160</w:t>
            </w:r>
          </w:p>
        </w:tc>
      </w:tr>
      <w:tr w:rsidR="008C23F0" w:rsidRPr="00D0567B" w14:paraId="23D93FD0" w14:textId="77777777" w:rsidTr="00606CBB">
        <w:trPr>
          <w:trHeight w:val="397"/>
        </w:trPr>
        <w:tc>
          <w:tcPr>
            <w:tcW w:w="5850" w:type="dxa"/>
            <w:vAlign w:val="bottom"/>
          </w:tcPr>
          <w:p w14:paraId="75654A74" w14:textId="01861508" w:rsidR="008C23F0" w:rsidRDefault="008C23F0" w:rsidP="00CB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A70E8E">
              <w:rPr>
                <w:rFonts w:asciiTheme="majorBidi" w:eastAsia="Cordia New" w:hAnsiTheme="majorBidi" w:cstheme="majorBidi"/>
                <w:i/>
                <w:iCs/>
                <w:sz w:val="28"/>
                <w:szCs w:val="28"/>
              </w:rPr>
              <w:t>Less</w:t>
            </w:r>
            <w:r w:rsidRPr="00D0567B">
              <w:rPr>
                <w:rFonts w:asciiTheme="majorBidi" w:eastAsia="Cordia New" w:hAnsiTheme="majorBidi" w:cstheme="majorBidi"/>
                <w:sz w:val="28"/>
                <w:szCs w:val="28"/>
              </w:rPr>
              <w:t xml:space="preserve"> Allowance for doubtful accounts</w:t>
            </w:r>
          </w:p>
        </w:tc>
        <w:tc>
          <w:tcPr>
            <w:tcW w:w="1620" w:type="dxa"/>
            <w:tcBorders>
              <w:bottom w:val="single" w:sz="4" w:space="0" w:color="auto"/>
            </w:tcBorders>
          </w:tcPr>
          <w:p w14:paraId="49E63C7A" w14:textId="22586EF0"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(44,522)</w:t>
            </w:r>
          </w:p>
        </w:tc>
        <w:tc>
          <w:tcPr>
            <w:tcW w:w="180" w:type="dxa"/>
          </w:tcPr>
          <w:p w14:paraId="20AAE35F" w14:textId="77777777" w:rsidR="008C23F0" w:rsidRPr="00F3309C"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620" w:type="dxa"/>
            <w:tcBorders>
              <w:bottom w:val="single" w:sz="4" w:space="0" w:color="auto"/>
            </w:tcBorders>
          </w:tcPr>
          <w:p w14:paraId="56E17F30" w14:textId="0BE77B11" w:rsidR="008C23F0" w:rsidRPr="00D0567B"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(34,320)</w:t>
            </w:r>
          </w:p>
        </w:tc>
      </w:tr>
      <w:tr w:rsidR="008C23F0" w:rsidRPr="00D0567B" w14:paraId="342318D8" w14:textId="77777777" w:rsidTr="00606CBB">
        <w:trPr>
          <w:trHeight w:val="397"/>
        </w:trPr>
        <w:tc>
          <w:tcPr>
            <w:tcW w:w="5850" w:type="dxa"/>
            <w:vAlign w:val="bottom"/>
          </w:tcPr>
          <w:p w14:paraId="6071CD33" w14:textId="13D758AF" w:rsidR="008C23F0" w:rsidRPr="00DF5EB8" w:rsidRDefault="008C23F0" w:rsidP="00DF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b/>
                <w:bCs/>
                <w:sz w:val="28"/>
                <w:szCs w:val="28"/>
              </w:rPr>
            </w:pPr>
            <w:r w:rsidRPr="00DF5EB8">
              <w:rPr>
                <w:rFonts w:asciiTheme="majorBidi" w:eastAsia="Cordia New" w:hAnsiTheme="majorBidi" w:cstheme="majorBidi"/>
                <w:b/>
                <w:bCs/>
                <w:sz w:val="28"/>
                <w:szCs w:val="28"/>
              </w:rPr>
              <w:t>Net</w:t>
            </w:r>
          </w:p>
        </w:tc>
        <w:tc>
          <w:tcPr>
            <w:tcW w:w="1620" w:type="dxa"/>
            <w:tcBorders>
              <w:top w:val="single" w:sz="4" w:space="0" w:color="auto"/>
              <w:bottom w:val="double" w:sz="4" w:space="0" w:color="auto"/>
            </w:tcBorders>
          </w:tcPr>
          <w:p w14:paraId="08DA180A" w14:textId="6A5E007B" w:rsidR="008C23F0" w:rsidRPr="004E45E4"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296,019</w:t>
            </w:r>
          </w:p>
        </w:tc>
        <w:tc>
          <w:tcPr>
            <w:tcW w:w="180" w:type="dxa"/>
          </w:tcPr>
          <w:p w14:paraId="31D8EA6F" w14:textId="77777777" w:rsidR="008C23F0" w:rsidRPr="004E45E4"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tcPr>
          <w:p w14:paraId="69A68401" w14:textId="04C8252C" w:rsidR="008C23F0" w:rsidRPr="004E45E4" w:rsidRDefault="008C23F0" w:rsidP="004E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276,840</w:t>
            </w:r>
          </w:p>
        </w:tc>
      </w:tr>
    </w:tbl>
    <w:p w14:paraId="23DE26CF" w14:textId="77777777" w:rsidR="00606CBB" w:rsidRDefault="00606CB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heme="majorBidi" w:hAnsiTheme="majorBidi" w:cstheme="majorBidi"/>
          <w:b/>
          <w:bCs/>
          <w:sz w:val="28"/>
          <w:szCs w:val="28"/>
        </w:rPr>
      </w:pPr>
    </w:p>
    <w:p w14:paraId="3B485D07" w14:textId="5BDECC30" w:rsidR="008126C4" w:rsidRPr="00DF5EB8" w:rsidRDefault="008126C4"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DF5EB8">
        <w:rPr>
          <w:rFonts w:ascii="Angsana New" w:eastAsia="Arial Unicode MS" w:hAnsi="Angsana New"/>
          <w:b/>
          <w:bCs/>
          <w:sz w:val="28"/>
          <w:szCs w:val="28"/>
        </w:rPr>
        <w:t>I</w:t>
      </w:r>
      <w:r w:rsidR="00AD5693" w:rsidRPr="00DF5EB8">
        <w:rPr>
          <w:rFonts w:ascii="Angsana New" w:eastAsia="Arial Unicode MS" w:hAnsi="Angsana New"/>
          <w:b/>
          <w:bCs/>
          <w:sz w:val="28"/>
          <w:szCs w:val="28"/>
        </w:rPr>
        <w:t xml:space="preserve">nvestments in securities </w:t>
      </w:r>
    </w:p>
    <w:tbl>
      <w:tblPr>
        <w:tblW w:w="9331" w:type="dxa"/>
        <w:tblInd w:w="450" w:type="dxa"/>
        <w:tblLayout w:type="fixed"/>
        <w:tblLook w:val="01E0" w:firstRow="1" w:lastRow="1" w:firstColumn="1" w:lastColumn="1" w:noHBand="0" w:noVBand="0"/>
      </w:tblPr>
      <w:tblGrid>
        <w:gridCol w:w="3661"/>
        <w:gridCol w:w="1276"/>
        <w:gridCol w:w="283"/>
        <w:gridCol w:w="1134"/>
        <w:gridCol w:w="284"/>
        <w:gridCol w:w="1276"/>
        <w:gridCol w:w="283"/>
        <w:gridCol w:w="1134"/>
      </w:tblGrid>
      <w:tr w:rsidR="00B4160E" w:rsidRPr="00D0567B" w14:paraId="6A2BE79A" w14:textId="77777777" w:rsidTr="002861B3">
        <w:trPr>
          <w:trHeight w:hRule="exact" w:val="397"/>
          <w:tblHeader/>
        </w:trPr>
        <w:tc>
          <w:tcPr>
            <w:tcW w:w="3661" w:type="dxa"/>
          </w:tcPr>
          <w:p w14:paraId="6225B453" w14:textId="77777777" w:rsidR="003B32A3" w:rsidRPr="00D0567B" w:rsidRDefault="003B32A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5670" w:type="dxa"/>
            <w:gridSpan w:val="7"/>
            <w:tcBorders>
              <w:bottom w:val="single" w:sz="4" w:space="0" w:color="auto"/>
            </w:tcBorders>
          </w:tcPr>
          <w:p w14:paraId="5B83CBBD" w14:textId="77777777" w:rsidR="00C96DE6" w:rsidRPr="00D0567B"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D0567B">
              <w:rPr>
                <w:rFonts w:asciiTheme="majorBidi" w:hAnsiTheme="majorBidi" w:cstheme="majorBidi"/>
                <w:sz w:val="28"/>
                <w:szCs w:val="28"/>
              </w:rPr>
              <w:t>Thousand</w:t>
            </w:r>
            <w:r w:rsidR="003B32A3" w:rsidRPr="00D0567B">
              <w:rPr>
                <w:rFonts w:asciiTheme="majorBidi" w:hAnsiTheme="majorBidi" w:cstheme="majorBidi"/>
                <w:sz w:val="28"/>
                <w:szCs w:val="28"/>
              </w:rPr>
              <w:t xml:space="preserve"> Baht</w:t>
            </w:r>
          </w:p>
        </w:tc>
      </w:tr>
      <w:tr w:rsidR="009B62FC" w:rsidRPr="00D0567B" w14:paraId="4531635F" w14:textId="77777777" w:rsidTr="002861B3">
        <w:trPr>
          <w:trHeight w:hRule="exact" w:val="397"/>
          <w:tblHeader/>
        </w:trPr>
        <w:tc>
          <w:tcPr>
            <w:tcW w:w="3661" w:type="dxa"/>
          </w:tcPr>
          <w:p w14:paraId="3160E5E6" w14:textId="77777777" w:rsidR="009B62FC"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top w:val="single" w:sz="4" w:space="0" w:color="auto"/>
              <w:bottom w:val="single" w:sz="4" w:space="0" w:color="auto"/>
            </w:tcBorders>
          </w:tcPr>
          <w:p w14:paraId="6D60720F" w14:textId="77777777" w:rsidR="009B62FC"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March 2019</w:t>
            </w:r>
          </w:p>
        </w:tc>
        <w:tc>
          <w:tcPr>
            <w:tcW w:w="284" w:type="dxa"/>
            <w:tcBorders>
              <w:top w:val="single" w:sz="4" w:space="0" w:color="auto"/>
            </w:tcBorders>
          </w:tcPr>
          <w:p w14:paraId="28048A8F" w14:textId="77777777" w:rsidR="009B62FC"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2693" w:type="dxa"/>
            <w:gridSpan w:val="3"/>
            <w:tcBorders>
              <w:top w:val="single" w:sz="4" w:space="0" w:color="auto"/>
              <w:bottom w:val="single" w:sz="4" w:space="0" w:color="auto"/>
            </w:tcBorders>
          </w:tcPr>
          <w:p w14:paraId="51445302" w14:textId="77777777" w:rsidR="009B62FC"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B4160E" w:rsidRPr="00D0567B" w14:paraId="4B13BAD2" w14:textId="77777777" w:rsidTr="002861B3">
        <w:trPr>
          <w:trHeight w:hRule="exact" w:val="397"/>
          <w:tblHeader/>
        </w:trPr>
        <w:tc>
          <w:tcPr>
            <w:tcW w:w="3661" w:type="dxa"/>
          </w:tcPr>
          <w:p w14:paraId="12BDFFB8"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single" w:sz="4" w:space="0" w:color="auto"/>
            </w:tcBorders>
          </w:tcPr>
          <w:p w14:paraId="1E07DEE8"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Cost /</w:t>
            </w:r>
          </w:p>
        </w:tc>
        <w:tc>
          <w:tcPr>
            <w:tcW w:w="283" w:type="dxa"/>
            <w:tcBorders>
              <w:top w:val="single" w:sz="4" w:space="0" w:color="auto"/>
            </w:tcBorders>
          </w:tcPr>
          <w:p w14:paraId="2EFF3270" w14:textId="77777777" w:rsidR="00B55183" w:rsidRPr="00D0567B" w:rsidRDefault="00B55183" w:rsidP="008108CA">
            <w:pPr>
              <w:spacing w:line="240" w:lineRule="auto"/>
              <w:ind w:left="-108" w:right="-108"/>
              <w:jc w:val="center"/>
              <w:rPr>
                <w:rFonts w:asciiTheme="majorBidi" w:hAnsiTheme="majorBidi" w:cstheme="majorBidi"/>
                <w:sz w:val="28"/>
                <w:szCs w:val="28"/>
              </w:rPr>
            </w:pPr>
          </w:p>
        </w:tc>
        <w:tc>
          <w:tcPr>
            <w:tcW w:w="1134" w:type="dxa"/>
            <w:tcBorders>
              <w:top w:val="single" w:sz="4" w:space="0" w:color="auto"/>
            </w:tcBorders>
          </w:tcPr>
          <w:p w14:paraId="0F3EC975" w14:textId="77777777" w:rsidR="00B55183" w:rsidRPr="00D0567B" w:rsidRDefault="00B55183" w:rsidP="008108CA">
            <w:pPr>
              <w:spacing w:line="240" w:lineRule="auto"/>
              <w:ind w:left="-108" w:right="-108"/>
              <w:jc w:val="center"/>
              <w:rPr>
                <w:rFonts w:asciiTheme="majorBidi" w:hAnsiTheme="majorBidi" w:cstheme="majorBidi"/>
                <w:sz w:val="28"/>
                <w:szCs w:val="28"/>
              </w:rPr>
            </w:pPr>
          </w:p>
        </w:tc>
        <w:tc>
          <w:tcPr>
            <w:tcW w:w="284" w:type="dxa"/>
          </w:tcPr>
          <w:p w14:paraId="76C34E04" w14:textId="77777777" w:rsidR="00B55183" w:rsidRPr="00D0567B" w:rsidRDefault="00B55183" w:rsidP="008108CA">
            <w:pPr>
              <w:spacing w:line="240" w:lineRule="auto"/>
              <w:ind w:left="-108" w:right="-108"/>
              <w:jc w:val="center"/>
              <w:rPr>
                <w:rFonts w:asciiTheme="majorBidi" w:hAnsiTheme="majorBidi" w:cstheme="majorBidi"/>
                <w:sz w:val="28"/>
                <w:szCs w:val="28"/>
              </w:rPr>
            </w:pPr>
          </w:p>
        </w:tc>
        <w:tc>
          <w:tcPr>
            <w:tcW w:w="1276" w:type="dxa"/>
          </w:tcPr>
          <w:p w14:paraId="3D94D85A"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Cost /</w:t>
            </w:r>
          </w:p>
        </w:tc>
        <w:tc>
          <w:tcPr>
            <w:tcW w:w="283" w:type="dxa"/>
          </w:tcPr>
          <w:p w14:paraId="123CD9ED" w14:textId="77777777" w:rsidR="00B55183" w:rsidRPr="00D0567B" w:rsidRDefault="00B55183" w:rsidP="008108CA">
            <w:pPr>
              <w:spacing w:line="240" w:lineRule="auto"/>
              <w:ind w:left="-108" w:right="-108"/>
              <w:jc w:val="center"/>
              <w:rPr>
                <w:rFonts w:asciiTheme="majorBidi" w:hAnsiTheme="majorBidi" w:cstheme="majorBidi"/>
                <w:sz w:val="28"/>
                <w:szCs w:val="28"/>
              </w:rPr>
            </w:pPr>
          </w:p>
        </w:tc>
        <w:tc>
          <w:tcPr>
            <w:tcW w:w="1134" w:type="dxa"/>
          </w:tcPr>
          <w:p w14:paraId="43811BC9" w14:textId="77777777" w:rsidR="00B55183" w:rsidRPr="00D0567B" w:rsidRDefault="00B55183" w:rsidP="008108CA">
            <w:pPr>
              <w:spacing w:line="240" w:lineRule="auto"/>
              <w:ind w:left="-108" w:right="-108"/>
              <w:jc w:val="center"/>
              <w:rPr>
                <w:rFonts w:asciiTheme="majorBidi" w:hAnsiTheme="majorBidi" w:cstheme="majorBidi"/>
                <w:sz w:val="28"/>
                <w:szCs w:val="28"/>
              </w:rPr>
            </w:pPr>
          </w:p>
        </w:tc>
      </w:tr>
      <w:tr w:rsidR="00B4160E" w:rsidRPr="00D0567B" w14:paraId="2D809061" w14:textId="77777777" w:rsidTr="002861B3">
        <w:trPr>
          <w:trHeight w:hRule="exact" w:val="397"/>
          <w:tblHeader/>
        </w:trPr>
        <w:tc>
          <w:tcPr>
            <w:tcW w:w="3661" w:type="dxa"/>
          </w:tcPr>
          <w:p w14:paraId="4EF2EB19"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bottom w:val="single" w:sz="4" w:space="0" w:color="auto"/>
            </w:tcBorders>
          </w:tcPr>
          <w:p w14:paraId="5831EBA2" w14:textId="43074772" w:rsidR="00B55183"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D0567B">
              <w:rPr>
                <w:rFonts w:asciiTheme="majorBidi" w:hAnsiTheme="majorBidi" w:cstheme="majorBidi"/>
                <w:sz w:val="28"/>
                <w:szCs w:val="28"/>
              </w:rPr>
              <w:t>Amortis</w:t>
            </w:r>
            <w:r w:rsidR="0090563F">
              <w:rPr>
                <w:rFonts w:asciiTheme="majorBidi" w:hAnsiTheme="majorBidi" w:cstheme="majorBidi"/>
                <w:sz w:val="28"/>
                <w:szCs w:val="28"/>
              </w:rPr>
              <w:t>ed</w:t>
            </w:r>
            <w:proofErr w:type="spellEnd"/>
            <w:r w:rsidR="0090563F">
              <w:rPr>
                <w:rFonts w:asciiTheme="majorBidi" w:hAnsiTheme="majorBidi" w:cstheme="majorBidi"/>
                <w:sz w:val="28"/>
                <w:szCs w:val="28"/>
              </w:rPr>
              <w:t xml:space="preserve"> c</w:t>
            </w:r>
            <w:r w:rsidR="00B55183" w:rsidRPr="00D0567B">
              <w:rPr>
                <w:rFonts w:asciiTheme="majorBidi" w:hAnsiTheme="majorBidi" w:cstheme="majorBidi"/>
                <w:sz w:val="28"/>
                <w:szCs w:val="28"/>
              </w:rPr>
              <w:t>ost</w:t>
            </w:r>
          </w:p>
        </w:tc>
        <w:tc>
          <w:tcPr>
            <w:tcW w:w="283" w:type="dxa"/>
          </w:tcPr>
          <w:p w14:paraId="0E297F9E"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9119B1A" w14:textId="6177EB6D" w:rsidR="00B55183" w:rsidRPr="00D0567B" w:rsidRDefault="0090563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Pr>
                <w:rFonts w:asciiTheme="majorBidi" w:hAnsiTheme="majorBidi" w:cstheme="majorBidi"/>
                <w:sz w:val="28"/>
                <w:szCs w:val="28"/>
              </w:rPr>
              <w:t>Fair v</w:t>
            </w:r>
            <w:r w:rsidR="00B55183" w:rsidRPr="00D0567B">
              <w:rPr>
                <w:rFonts w:asciiTheme="majorBidi" w:hAnsiTheme="majorBidi" w:cstheme="majorBidi"/>
                <w:sz w:val="28"/>
                <w:szCs w:val="28"/>
              </w:rPr>
              <w:t>alue</w:t>
            </w:r>
          </w:p>
        </w:tc>
        <w:tc>
          <w:tcPr>
            <w:tcW w:w="284" w:type="dxa"/>
          </w:tcPr>
          <w:p w14:paraId="637811F4"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u w:val="single"/>
              </w:rPr>
            </w:pPr>
          </w:p>
        </w:tc>
        <w:tc>
          <w:tcPr>
            <w:tcW w:w="1276" w:type="dxa"/>
            <w:tcBorders>
              <w:bottom w:val="single" w:sz="4" w:space="0" w:color="auto"/>
            </w:tcBorders>
          </w:tcPr>
          <w:p w14:paraId="1055B1DC" w14:textId="33239923" w:rsidR="00B55183"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D0567B">
              <w:rPr>
                <w:rFonts w:asciiTheme="majorBidi" w:hAnsiTheme="majorBidi" w:cstheme="majorBidi"/>
                <w:sz w:val="28"/>
                <w:szCs w:val="28"/>
              </w:rPr>
              <w:t>Amortis</w:t>
            </w:r>
            <w:r w:rsidR="0090563F">
              <w:rPr>
                <w:rFonts w:asciiTheme="majorBidi" w:hAnsiTheme="majorBidi" w:cstheme="majorBidi"/>
                <w:sz w:val="28"/>
                <w:szCs w:val="28"/>
              </w:rPr>
              <w:t>ed</w:t>
            </w:r>
            <w:proofErr w:type="spellEnd"/>
            <w:r w:rsidR="0090563F">
              <w:rPr>
                <w:rFonts w:asciiTheme="majorBidi" w:hAnsiTheme="majorBidi" w:cstheme="majorBidi"/>
                <w:sz w:val="28"/>
                <w:szCs w:val="28"/>
              </w:rPr>
              <w:t xml:space="preserve"> c</w:t>
            </w:r>
            <w:r w:rsidR="00B55183" w:rsidRPr="00D0567B">
              <w:rPr>
                <w:rFonts w:asciiTheme="majorBidi" w:hAnsiTheme="majorBidi" w:cstheme="majorBidi"/>
                <w:sz w:val="28"/>
                <w:szCs w:val="28"/>
              </w:rPr>
              <w:t>ost</w:t>
            </w:r>
          </w:p>
        </w:tc>
        <w:tc>
          <w:tcPr>
            <w:tcW w:w="283" w:type="dxa"/>
          </w:tcPr>
          <w:p w14:paraId="4294EDD5"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674E4F6" w14:textId="36DC4A5F" w:rsidR="00B55183" w:rsidRPr="00D0567B" w:rsidRDefault="0090563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Fair v</w:t>
            </w:r>
            <w:r w:rsidR="00B55183" w:rsidRPr="00D0567B">
              <w:rPr>
                <w:rFonts w:asciiTheme="majorBidi" w:hAnsiTheme="majorBidi" w:cstheme="majorBidi"/>
                <w:sz w:val="28"/>
                <w:szCs w:val="28"/>
              </w:rPr>
              <w:t>alue</w:t>
            </w:r>
          </w:p>
        </w:tc>
      </w:tr>
      <w:tr w:rsidR="00B4160E" w:rsidRPr="00D0567B" w14:paraId="762F4B37" w14:textId="77777777" w:rsidTr="002861B3">
        <w:trPr>
          <w:trHeight w:hRule="exact" w:val="397"/>
        </w:trPr>
        <w:tc>
          <w:tcPr>
            <w:tcW w:w="3661" w:type="dxa"/>
          </w:tcPr>
          <w:p w14:paraId="2C675068" w14:textId="77777777" w:rsidR="00B55183" w:rsidRPr="00D0567B" w:rsidRDefault="009E35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hAnsiTheme="majorBidi" w:cstheme="majorBidi"/>
                <w:b/>
                <w:bCs/>
                <w:sz w:val="28"/>
                <w:szCs w:val="28"/>
              </w:rPr>
              <w:t>Held-for-</w:t>
            </w:r>
            <w:r w:rsidR="00B55183" w:rsidRPr="00D0567B">
              <w:rPr>
                <w:rFonts w:asciiTheme="majorBidi" w:hAnsiTheme="majorBidi" w:cstheme="majorBidi"/>
                <w:b/>
                <w:bCs/>
                <w:sz w:val="28"/>
                <w:szCs w:val="28"/>
              </w:rPr>
              <w:t>trading investments</w:t>
            </w:r>
          </w:p>
        </w:tc>
        <w:tc>
          <w:tcPr>
            <w:tcW w:w="1276" w:type="dxa"/>
          </w:tcPr>
          <w:p w14:paraId="12846AA5"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3" w:type="dxa"/>
          </w:tcPr>
          <w:p w14:paraId="7CFBECA4"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Pr>
          <w:p w14:paraId="67B25253"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4" w:type="dxa"/>
          </w:tcPr>
          <w:p w14:paraId="3F0D3902"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Pr>
          <w:p w14:paraId="7950C90E"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3" w:type="dxa"/>
          </w:tcPr>
          <w:p w14:paraId="2B3E1B4B"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Pr>
          <w:p w14:paraId="08A9D3CE"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r>
      <w:tr w:rsidR="00704971" w:rsidRPr="00D0567B" w14:paraId="74E8635B" w14:textId="77777777" w:rsidTr="002861B3">
        <w:trPr>
          <w:trHeight w:hRule="exact" w:val="397"/>
        </w:trPr>
        <w:tc>
          <w:tcPr>
            <w:tcW w:w="3661" w:type="dxa"/>
          </w:tcPr>
          <w:p w14:paraId="0F6584D4"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Marketable equity securities</w:t>
            </w:r>
          </w:p>
        </w:tc>
        <w:tc>
          <w:tcPr>
            <w:tcW w:w="1276" w:type="dxa"/>
          </w:tcPr>
          <w:p w14:paraId="44A578A1" w14:textId="77777777" w:rsidR="00704971" w:rsidRPr="00D0567B" w:rsidRDefault="00E21E0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2,251</w:t>
            </w:r>
          </w:p>
        </w:tc>
        <w:tc>
          <w:tcPr>
            <w:tcW w:w="283" w:type="dxa"/>
          </w:tcPr>
          <w:p w14:paraId="1B119A7F"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0D60C418" w14:textId="46609FC0" w:rsidR="00704971" w:rsidRPr="00D0567B" w:rsidRDefault="00E21E0F" w:rsidP="00E5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w:t>
            </w:r>
            <w:r w:rsidR="00E51BC4">
              <w:rPr>
                <w:rFonts w:asciiTheme="majorBidi" w:eastAsia="Cordia New" w:hAnsiTheme="majorBidi" w:cstheme="majorBidi"/>
                <w:sz w:val="28"/>
                <w:szCs w:val="28"/>
              </w:rPr>
              <w:t>97</w:t>
            </w:r>
            <w:r w:rsidR="007D63B2">
              <w:rPr>
                <w:rFonts w:asciiTheme="majorBidi" w:eastAsia="Cordia New" w:hAnsiTheme="majorBidi" w:cstheme="majorBidi"/>
                <w:sz w:val="28"/>
                <w:szCs w:val="28"/>
              </w:rPr>
              <w:t>8</w:t>
            </w:r>
          </w:p>
        </w:tc>
        <w:tc>
          <w:tcPr>
            <w:tcW w:w="284" w:type="dxa"/>
          </w:tcPr>
          <w:p w14:paraId="544F8AE9"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0A90DD59" w14:textId="77777777" w:rsidR="00704971" w:rsidRPr="00D0567B"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3,426</w:t>
            </w:r>
          </w:p>
        </w:tc>
        <w:tc>
          <w:tcPr>
            <w:tcW w:w="283" w:type="dxa"/>
          </w:tcPr>
          <w:p w14:paraId="7288447E"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1134" w:type="dxa"/>
          </w:tcPr>
          <w:p w14:paraId="70B89992" w14:textId="77777777" w:rsidR="00704971" w:rsidRPr="00D0567B"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3,035</w:t>
            </w:r>
          </w:p>
        </w:tc>
      </w:tr>
      <w:tr w:rsidR="00704971" w:rsidRPr="00D0567B" w14:paraId="7213EB9B" w14:textId="77777777" w:rsidTr="002861B3">
        <w:trPr>
          <w:trHeight w:hRule="exact" w:val="397"/>
        </w:trPr>
        <w:tc>
          <w:tcPr>
            <w:tcW w:w="3661" w:type="dxa"/>
          </w:tcPr>
          <w:p w14:paraId="12389ADD"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Unit trusts</w:t>
            </w:r>
          </w:p>
        </w:tc>
        <w:tc>
          <w:tcPr>
            <w:tcW w:w="1276" w:type="dxa"/>
          </w:tcPr>
          <w:p w14:paraId="2099CD0E" w14:textId="17DA6EAD" w:rsidR="00704971" w:rsidRPr="00D0567B" w:rsidRDefault="00E21E0F" w:rsidP="007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1,8</w:t>
            </w:r>
            <w:r w:rsidR="00E51BC4">
              <w:rPr>
                <w:rFonts w:asciiTheme="majorBidi" w:eastAsia="Cordia New" w:hAnsiTheme="majorBidi" w:cstheme="majorBidi"/>
                <w:sz w:val="28"/>
                <w:szCs w:val="28"/>
              </w:rPr>
              <w:t>5</w:t>
            </w:r>
            <w:r w:rsidR="007D63B2">
              <w:rPr>
                <w:rFonts w:asciiTheme="majorBidi" w:eastAsia="Cordia New" w:hAnsiTheme="majorBidi" w:cstheme="majorBidi"/>
                <w:sz w:val="28"/>
                <w:szCs w:val="28"/>
              </w:rPr>
              <w:t>6</w:t>
            </w:r>
          </w:p>
        </w:tc>
        <w:tc>
          <w:tcPr>
            <w:tcW w:w="283" w:type="dxa"/>
          </w:tcPr>
          <w:p w14:paraId="475C517A"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3BAE826C" w14:textId="3E07863D" w:rsidR="00704971" w:rsidRPr="00D0567B" w:rsidRDefault="007D63B2" w:rsidP="00E5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w:t>
            </w:r>
            <w:r w:rsidR="00E21E0F" w:rsidRPr="00D0567B">
              <w:rPr>
                <w:rFonts w:asciiTheme="majorBidi" w:eastAsia="Cordia New" w:hAnsiTheme="majorBidi" w:cstheme="majorBidi"/>
                <w:sz w:val="28"/>
                <w:szCs w:val="28"/>
              </w:rPr>
              <w:t>,</w:t>
            </w:r>
            <w:r w:rsidR="00E51BC4">
              <w:rPr>
                <w:rFonts w:asciiTheme="majorBidi" w:eastAsia="Cordia New" w:hAnsiTheme="majorBidi" w:cstheme="majorBidi"/>
                <w:sz w:val="28"/>
                <w:szCs w:val="28"/>
              </w:rPr>
              <w:t>863</w:t>
            </w:r>
          </w:p>
        </w:tc>
        <w:tc>
          <w:tcPr>
            <w:tcW w:w="284" w:type="dxa"/>
          </w:tcPr>
          <w:p w14:paraId="30CE3F8E"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7368E7A6"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46,42</w:t>
            </w:r>
            <w:r w:rsidR="00147572" w:rsidRPr="00D0567B">
              <w:rPr>
                <w:rFonts w:asciiTheme="majorBidi" w:eastAsia="Cordia New" w:hAnsiTheme="majorBidi" w:cstheme="majorBidi"/>
                <w:sz w:val="28"/>
                <w:szCs w:val="28"/>
              </w:rPr>
              <w:t>7</w:t>
            </w:r>
          </w:p>
        </w:tc>
        <w:tc>
          <w:tcPr>
            <w:tcW w:w="283" w:type="dxa"/>
          </w:tcPr>
          <w:p w14:paraId="1A8BCCEF"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1134" w:type="dxa"/>
          </w:tcPr>
          <w:p w14:paraId="0041A998" w14:textId="77777777" w:rsidR="00704971" w:rsidRPr="00D0567B"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46,899</w:t>
            </w:r>
          </w:p>
        </w:tc>
      </w:tr>
      <w:tr w:rsidR="00704971" w:rsidRPr="00D0567B" w14:paraId="5B14D85D" w14:textId="77777777" w:rsidTr="002861B3">
        <w:trPr>
          <w:trHeight w:hRule="exact" w:val="397"/>
        </w:trPr>
        <w:tc>
          <w:tcPr>
            <w:tcW w:w="3661" w:type="dxa"/>
          </w:tcPr>
          <w:p w14:paraId="01428CC7" w14:textId="6C93B125" w:rsidR="00704971" w:rsidRPr="00D0567B" w:rsidRDefault="006F55B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A44C48">
              <w:rPr>
                <w:rFonts w:asciiTheme="majorBidi" w:hAnsiTheme="majorBidi" w:cstheme="majorBidi"/>
                <w:i/>
                <w:iCs/>
                <w:sz w:val="28"/>
                <w:szCs w:val="28"/>
              </w:rPr>
              <w:t>Add</w:t>
            </w:r>
            <w:r>
              <w:rPr>
                <w:rFonts w:asciiTheme="majorBidi" w:hAnsiTheme="majorBidi" w:cstheme="majorBidi"/>
                <w:sz w:val="28"/>
                <w:szCs w:val="28"/>
              </w:rPr>
              <w:t xml:space="preserve"> </w:t>
            </w:r>
            <w:proofErr w:type="spellStart"/>
            <w:r w:rsidR="00E81818" w:rsidRPr="00D0567B">
              <w:rPr>
                <w:rFonts w:asciiTheme="majorBidi" w:hAnsiTheme="majorBidi" w:cstheme="majorBidi"/>
                <w:sz w:val="28"/>
                <w:szCs w:val="28"/>
              </w:rPr>
              <w:t>Unrealis</w:t>
            </w:r>
            <w:r w:rsidR="00704971" w:rsidRPr="00D0567B">
              <w:rPr>
                <w:rFonts w:asciiTheme="majorBidi" w:hAnsiTheme="majorBidi" w:cstheme="majorBidi"/>
                <w:sz w:val="28"/>
                <w:szCs w:val="28"/>
              </w:rPr>
              <w:t>ed</w:t>
            </w:r>
            <w:proofErr w:type="spellEnd"/>
            <w:r w:rsidR="00704971" w:rsidRPr="00D0567B">
              <w:rPr>
                <w:rFonts w:asciiTheme="majorBidi" w:hAnsiTheme="majorBidi" w:cstheme="majorBidi"/>
                <w:sz w:val="28"/>
                <w:szCs w:val="28"/>
              </w:rPr>
              <w:t xml:space="preserve"> gain</w:t>
            </w:r>
            <w:r w:rsidR="00E81818" w:rsidRPr="00D0567B">
              <w:rPr>
                <w:rFonts w:asciiTheme="majorBidi" w:hAnsiTheme="majorBidi" w:cstheme="majorBidi"/>
                <w:sz w:val="28"/>
                <w:szCs w:val="28"/>
              </w:rPr>
              <w:t xml:space="preserve"> (loss)</w:t>
            </w:r>
            <w:r w:rsidR="00704971" w:rsidRPr="00D0567B">
              <w:rPr>
                <w:rFonts w:asciiTheme="majorBidi" w:hAnsiTheme="majorBidi" w:cstheme="majorBidi"/>
                <w:sz w:val="28"/>
                <w:szCs w:val="28"/>
              </w:rPr>
              <w:t xml:space="preserve"> on </w:t>
            </w:r>
          </w:p>
        </w:tc>
        <w:tc>
          <w:tcPr>
            <w:tcW w:w="1276" w:type="dxa"/>
          </w:tcPr>
          <w:p w14:paraId="711F6CB5"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5D9A415B"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01CA3121"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4" w:type="dxa"/>
          </w:tcPr>
          <w:p w14:paraId="44CB7623"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4C7FEA91"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6256A2F3"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30B64228" w14:textId="77777777" w:rsidR="00704971" w:rsidRPr="00D0567B" w:rsidRDefault="007049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31365B19" w14:textId="77777777" w:rsidTr="002861B3">
        <w:trPr>
          <w:trHeight w:hRule="exact" w:val="397"/>
        </w:trPr>
        <w:tc>
          <w:tcPr>
            <w:tcW w:w="3661" w:type="dxa"/>
          </w:tcPr>
          <w:p w14:paraId="49BD4DD6" w14:textId="0797BA4E" w:rsidR="00606A3C" w:rsidRPr="00D0567B" w:rsidRDefault="00E8181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7" w:right="29"/>
              <w:jc w:val="both"/>
              <w:rPr>
                <w:rFonts w:asciiTheme="majorBidi" w:hAnsiTheme="majorBidi" w:cstheme="majorBidi"/>
                <w:sz w:val="28"/>
                <w:szCs w:val="28"/>
              </w:rPr>
            </w:pPr>
            <w:r w:rsidRPr="00D0567B">
              <w:rPr>
                <w:rFonts w:asciiTheme="majorBidi" w:hAnsiTheme="majorBidi" w:cstheme="majorBidi"/>
                <w:sz w:val="28"/>
                <w:szCs w:val="28"/>
              </w:rPr>
              <w:t xml:space="preserve">revaluation </w:t>
            </w:r>
            <w:r w:rsidR="00606A3C" w:rsidRPr="00D0567B">
              <w:rPr>
                <w:rFonts w:asciiTheme="majorBidi" w:hAnsiTheme="majorBidi" w:cstheme="majorBidi"/>
                <w:sz w:val="28"/>
                <w:szCs w:val="28"/>
              </w:rPr>
              <w:t>of securities</w:t>
            </w:r>
          </w:p>
        </w:tc>
        <w:tc>
          <w:tcPr>
            <w:tcW w:w="1276" w:type="dxa"/>
            <w:tcBorders>
              <w:bottom w:val="single" w:sz="4" w:space="0" w:color="auto"/>
            </w:tcBorders>
          </w:tcPr>
          <w:p w14:paraId="7E5FF3B7" w14:textId="3C15506E" w:rsidR="00606A3C" w:rsidRPr="00D0567B" w:rsidRDefault="00E21E0F" w:rsidP="00E5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(26</w:t>
            </w:r>
            <w:r w:rsidR="00E51BC4">
              <w:rPr>
                <w:rFonts w:asciiTheme="majorBidi" w:eastAsia="Cordia New" w:hAnsiTheme="majorBidi" w:cstheme="majorBidi"/>
                <w:sz w:val="28"/>
                <w:szCs w:val="28"/>
              </w:rPr>
              <w:t>6</w:t>
            </w:r>
            <w:r w:rsidRPr="00D0567B">
              <w:rPr>
                <w:rFonts w:asciiTheme="majorBidi" w:eastAsia="Cordia New" w:hAnsiTheme="majorBidi" w:cstheme="majorBidi"/>
                <w:sz w:val="28"/>
                <w:szCs w:val="28"/>
              </w:rPr>
              <w:t>)</w:t>
            </w:r>
          </w:p>
        </w:tc>
        <w:tc>
          <w:tcPr>
            <w:tcW w:w="283" w:type="dxa"/>
          </w:tcPr>
          <w:p w14:paraId="42159FA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bottom w:val="single" w:sz="4" w:space="0" w:color="auto"/>
            </w:tcBorders>
          </w:tcPr>
          <w:p w14:paraId="529B94C6"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84" w:type="dxa"/>
          </w:tcPr>
          <w:p w14:paraId="35A7637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tcPr>
          <w:p w14:paraId="719FCFE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81</w:t>
            </w:r>
          </w:p>
        </w:tc>
        <w:tc>
          <w:tcPr>
            <w:tcW w:w="283" w:type="dxa"/>
          </w:tcPr>
          <w:p w14:paraId="1AF6CA0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auto"/>
              <w:ind w:right="267"/>
              <w:jc w:val="right"/>
              <w:rPr>
                <w:rFonts w:asciiTheme="majorBidi" w:eastAsia="Cordia New" w:hAnsiTheme="majorBidi" w:cstheme="majorBidi"/>
                <w:sz w:val="28"/>
                <w:szCs w:val="28"/>
              </w:rPr>
            </w:pPr>
          </w:p>
        </w:tc>
        <w:tc>
          <w:tcPr>
            <w:tcW w:w="1134" w:type="dxa"/>
            <w:tcBorders>
              <w:bottom w:val="single" w:sz="4" w:space="0" w:color="auto"/>
            </w:tcBorders>
          </w:tcPr>
          <w:p w14:paraId="08B20A0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r>
      <w:tr w:rsidR="00606A3C" w:rsidRPr="00D0567B" w14:paraId="6ED5B92D" w14:textId="77777777" w:rsidTr="002861B3">
        <w:trPr>
          <w:trHeight w:hRule="exact" w:val="397"/>
        </w:trPr>
        <w:tc>
          <w:tcPr>
            <w:tcW w:w="3661" w:type="dxa"/>
          </w:tcPr>
          <w:p w14:paraId="0D51914C"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D0567B">
              <w:rPr>
                <w:rFonts w:asciiTheme="majorBidi" w:hAnsiTheme="majorBidi" w:cstheme="majorBidi"/>
                <w:sz w:val="28"/>
                <w:szCs w:val="28"/>
              </w:rPr>
              <w:t>Total held-for-trading investments</w:t>
            </w:r>
          </w:p>
        </w:tc>
        <w:tc>
          <w:tcPr>
            <w:tcW w:w="1276" w:type="dxa"/>
            <w:tcBorders>
              <w:top w:val="single" w:sz="4" w:space="0" w:color="auto"/>
              <w:bottom w:val="single" w:sz="4" w:space="0" w:color="auto"/>
            </w:tcBorders>
          </w:tcPr>
          <w:p w14:paraId="0D3FC177" w14:textId="611BB581" w:rsidR="00606A3C" w:rsidRPr="00D0567B" w:rsidRDefault="00E21E0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3,84</w:t>
            </w:r>
            <w:r w:rsidR="007D63B2">
              <w:rPr>
                <w:rFonts w:asciiTheme="majorBidi" w:eastAsia="Cordia New" w:hAnsiTheme="majorBidi" w:cstheme="majorBidi"/>
                <w:sz w:val="28"/>
                <w:szCs w:val="28"/>
              </w:rPr>
              <w:t>1</w:t>
            </w:r>
          </w:p>
        </w:tc>
        <w:tc>
          <w:tcPr>
            <w:tcW w:w="283" w:type="dxa"/>
          </w:tcPr>
          <w:p w14:paraId="61EDB63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777345F9" w14:textId="000AE4A5" w:rsidR="00606A3C" w:rsidRPr="00D0567B" w:rsidRDefault="00E21E0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3,84</w:t>
            </w:r>
            <w:r w:rsidR="007D63B2">
              <w:rPr>
                <w:rFonts w:asciiTheme="majorBidi" w:eastAsia="Cordia New" w:hAnsiTheme="majorBidi" w:cstheme="majorBidi"/>
                <w:sz w:val="28"/>
                <w:szCs w:val="28"/>
              </w:rPr>
              <w:t>1</w:t>
            </w:r>
          </w:p>
        </w:tc>
        <w:tc>
          <w:tcPr>
            <w:tcW w:w="284" w:type="dxa"/>
          </w:tcPr>
          <w:p w14:paraId="1C5048E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4F0ACCD1"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49,934</w:t>
            </w:r>
          </w:p>
        </w:tc>
        <w:tc>
          <w:tcPr>
            <w:tcW w:w="283" w:type="dxa"/>
          </w:tcPr>
          <w:p w14:paraId="6C605F84"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483D32E1"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49,934</w:t>
            </w:r>
          </w:p>
        </w:tc>
      </w:tr>
      <w:tr w:rsidR="00606A3C" w:rsidRPr="00D0567B" w14:paraId="6F230076" w14:textId="77777777" w:rsidTr="002861B3">
        <w:trPr>
          <w:trHeight w:hRule="exact" w:val="227"/>
        </w:trPr>
        <w:tc>
          <w:tcPr>
            <w:tcW w:w="3661" w:type="dxa"/>
          </w:tcPr>
          <w:p w14:paraId="182DF294"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single" w:sz="4" w:space="0" w:color="auto"/>
            </w:tcBorders>
          </w:tcPr>
          <w:p w14:paraId="35BFDBBA"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1C5D3EB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Pr>
          <w:p w14:paraId="403CE68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284" w:type="dxa"/>
          </w:tcPr>
          <w:p w14:paraId="7B63906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Borders>
              <w:top w:val="single" w:sz="4" w:space="0" w:color="auto"/>
            </w:tcBorders>
          </w:tcPr>
          <w:p w14:paraId="35A8437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133224E6"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Pr>
          <w:p w14:paraId="05BE432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64EB93B1" w14:textId="77777777" w:rsidTr="002861B3">
        <w:trPr>
          <w:trHeight w:hRule="exact" w:val="397"/>
        </w:trPr>
        <w:tc>
          <w:tcPr>
            <w:tcW w:w="3661" w:type="dxa"/>
          </w:tcPr>
          <w:p w14:paraId="2CD5B22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hAnsiTheme="majorBidi" w:cstheme="majorBidi"/>
                <w:b/>
                <w:bCs/>
                <w:sz w:val="28"/>
                <w:szCs w:val="28"/>
              </w:rPr>
              <w:t>Available-for-sale investments</w:t>
            </w:r>
          </w:p>
        </w:tc>
        <w:tc>
          <w:tcPr>
            <w:tcW w:w="1276" w:type="dxa"/>
          </w:tcPr>
          <w:p w14:paraId="1D1FF1E9"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6D90418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Pr>
          <w:p w14:paraId="522E8F44"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284" w:type="dxa"/>
          </w:tcPr>
          <w:p w14:paraId="5F3AF89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Pr>
          <w:p w14:paraId="745FD7B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1BE2F13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Pr>
          <w:p w14:paraId="6C4D1A01"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0E309FF5" w14:textId="77777777" w:rsidTr="002861B3">
        <w:trPr>
          <w:trHeight w:hRule="exact" w:val="397"/>
        </w:trPr>
        <w:tc>
          <w:tcPr>
            <w:tcW w:w="3661" w:type="dxa"/>
          </w:tcPr>
          <w:p w14:paraId="3C8DECE7"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Marketable equity securities</w:t>
            </w:r>
          </w:p>
        </w:tc>
        <w:tc>
          <w:tcPr>
            <w:tcW w:w="1276" w:type="dxa"/>
          </w:tcPr>
          <w:p w14:paraId="2BC64092" w14:textId="77777777" w:rsidR="00606A3C" w:rsidRPr="00D0567B" w:rsidRDefault="00E21E0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60</w:t>
            </w:r>
          </w:p>
        </w:tc>
        <w:tc>
          <w:tcPr>
            <w:tcW w:w="283" w:type="dxa"/>
          </w:tcPr>
          <w:p w14:paraId="6FA7F50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19702580" w14:textId="77777777" w:rsidR="00606A3C" w:rsidRPr="00D0567B" w:rsidRDefault="00E21E0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84" w:type="dxa"/>
          </w:tcPr>
          <w:p w14:paraId="7E5B610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12A77A2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60</w:t>
            </w:r>
          </w:p>
        </w:tc>
        <w:tc>
          <w:tcPr>
            <w:tcW w:w="283" w:type="dxa"/>
          </w:tcPr>
          <w:p w14:paraId="3E0708C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2EE7D059"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r>
      <w:tr w:rsidR="00606A3C" w:rsidRPr="00D0567B" w14:paraId="4BCC7933" w14:textId="77777777" w:rsidTr="002861B3">
        <w:trPr>
          <w:trHeight w:hRule="exact" w:val="397"/>
        </w:trPr>
        <w:tc>
          <w:tcPr>
            <w:tcW w:w="3661" w:type="dxa"/>
          </w:tcPr>
          <w:p w14:paraId="7A75214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Unit trusts</w:t>
            </w:r>
          </w:p>
        </w:tc>
        <w:tc>
          <w:tcPr>
            <w:tcW w:w="1276" w:type="dxa"/>
          </w:tcPr>
          <w:p w14:paraId="7A8A0E6F" w14:textId="77777777" w:rsidR="00606A3C" w:rsidRPr="00D0567B" w:rsidRDefault="00E21E0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25,999</w:t>
            </w:r>
          </w:p>
        </w:tc>
        <w:tc>
          <w:tcPr>
            <w:tcW w:w="283" w:type="dxa"/>
          </w:tcPr>
          <w:p w14:paraId="1D58A559"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6CCC05E5" w14:textId="38AF4C79" w:rsidR="00606A3C" w:rsidRPr="00D0567B" w:rsidRDefault="00E21E0F" w:rsidP="00E5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53,2</w:t>
            </w:r>
            <w:r w:rsidR="00E51BC4">
              <w:rPr>
                <w:rFonts w:asciiTheme="majorBidi" w:eastAsia="Cordia New" w:hAnsiTheme="majorBidi" w:cstheme="majorBidi"/>
                <w:sz w:val="28"/>
                <w:szCs w:val="28"/>
              </w:rPr>
              <w:t>21</w:t>
            </w:r>
          </w:p>
        </w:tc>
        <w:tc>
          <w:tcPr>
            <w:tcW w:w="284" w:type="dxa"/>
          </w:tcPr>
          <w:p w14:paraId="6A0B15B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464D845E"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25,999</w:t>
            </w:r>
          </w:p>
        </w:tc>
        <w:tc>
          <w:tcPr>
            <w:tcW w:w="283" w:type="dxa"/>
          </w:tcPr>
          <w:p w14:paraId="26DBF76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5FAEB116"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52,072</w:t>
            </w:r>
          </w:p>
        </w:tc>
      </w:tr>
      <w:tr w:rsidR="00606A3C" w:rsidRPr="00D0567B" w14:paraId="6F2F2344" w14:textId="77777777" w:rsidTr="002861B3">
        <w:trPr>
          <w:trHeight w:hRule="exact" w:val="397"/>
        </w:trPr>
        <w:tc>
          <w:tcPr>
            <w:tcW w:w="3661" w:type="dxa"/>
          </w:tcPr>
          <w:p w14:paraId="7E527C0E" w14:textId="052ABD1D" w:rsidR="00606A3C" w:rsidRPr="00D0567B" w:rsidRDefault="006F55B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A44C48">
              <w:rPr>
                <w:rFonts w:asciiTheme="majorBidi" w:hAnsiTheme="majorBidi" w:cstheme="majorBidi"/>
                <w:i/>
                <w:iCs/>
                <w:sz w:val="28"/>
                <w:szCs w:val="28"/>
              </w:rPr>
              <w:t>Add</w:t>
            </w:r>
            <w:r w:rsidR="00E81818" w:rsidRPr="00D0567B">
              <w:rPr>
                <w:rFonts w:asciiTheme="majorBidi" w:hAnsiTheme="majorBidi" w:cstheme="majorBidi"/>
                <w:sz w:val="28"/>
                <w:szCs w:val="28"/>
              </w:rPr>
              <w:t xml:space="preserve"> </w:t>
            </w:r>
            <w:proofErr w:type="spellStart"/>
            <w:r w:rsidR="00E81818" w:rsidRPr="00D0567B">
              <w:rPr>
                <w:rFonts w:asciiTheme="majorBidi" w:hAnsiTheme="majorBidi" w:cstheme="majorBidi"/>
                <w:sz w:val="28"/>
                <w:szCs w:val="28"/>
              </w:rPr>
              <w:t>Unrealis</w:t>
            </w:r>
            <w:r w:rsidR="00606A3C" w:rsidRPr="00D0567B">
              <w:rPr>
                <w:rFonts w:asciiTheme="majorBidi" w:hAnsiTheme="majorBidi" w:cstheme="majorBidi"/>
                <w:sz w:val="28"/>
                <w:szCs w:val="28"/>
              </w:rPr>
              <w:t>ed</w:t>
            </w:r>
            <w:proofErr w:type="spellEnd"/>
            <w:r w:rsidR="00606A3C" w:rsidRPr="00D0567B">
              <w:rPr>
                <w:rFonts w:asciiTheme="majorBidi" w:hAnsiTheme="majorBidi" w:cstheme="majorBidi"/>
                <w:sz w:val="28"/>
                <w:szCs w:val="28"/>
              </w:rPr>
              <w:t xml:space="preserve"> gain on revaluation</w:t>
            </w:r>
          </w:p>
        </w:tc>
        <w:tc>
          <w:tcPr>
            <w:tcW w:w="1276" w:type="dxa"/>
          </w:tcPr>
          <w:p w14:paraId="3D6E1FD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44C7832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34FF03B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4" w:type="dxa"/>
          </w:tcPr>
          <w:p w14:paraId="363DBB07"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793CBC94"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2A1B6D1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7934871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3F854B4E" w14:textId="77777777" w:rsidTr="002861B3">
        <w:trPr>
          <w:trHeight w:hRule="exact" w:val="397"/>
        </w:trPr>
        <w:tc>
          <w:tcPr>
            <w:tcW w:w="3661" w:type="dxa"/>
          </w:tcPr>
          <w:p w14:paraId="7E68E49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7" w:right="29"/>
              <w:jc w:val="both"/>
              <w:rPr>
                <w:rFonts w:asciiTheme="majorBidi" w:hAnsiTheme="majorBidi" w:cstheme="majorBidi"/>
                <w:sz w:val="28"/>
                <w:szCs w:val="28"/>
              </w:rPr>
            </w:pPr>
            <w:r w:rsidRPr="00D0567B">
              <w:rPr>
                <w:rFonts w:asciiTheme="majorBidi" w:hAnsiTheme="majorBidi" w:cstheme="majorBidi"/>
                <w:sz w:val="28"/>
                <w:szCs w:val="28"/>
              </w:rPr>
              <w:t>of securities</w:t>
            </w:r>
          </w:p>
        </w:tc>
        <w:tc>
          <w:tcPr>
            <w:tcW w:w="1276" w:type="dxa"/>
            <w:tcBorders>
              <w:bottom w:val="single" w:sz="4" w:space="0" w:color="auto"/>
            </w:tcBorders>
          </w:tcPr>
          <w:p w14:paraId="191706B9" w14:textId="5F72F8E0" w:rsidR="00606A3C" w:rsidRPr="00D0567B" w:rsidRDefault="00E21E0F" w:rsidP="00E5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27,1</w:t>
            </w:r>
            <w:r w:rsidR="00E51BC4">
              <w:rPr>
                <w:rFonts w:asciiTheme="majorBidi" w:eastAsia="Cordia New" w:hAnsiTheme="majorBidi" w:cstheme="majorBidi"/>
                <w:sz w:val="28"/>
                <w:szCs w:val="28"/>
              </w:rPr>
              <w:t>62</w:t>
            </w:r>
          </w:p>
        </w:tc>
        <w:tc>
          <w:tcPr>
            <w:tcW w:w="283" w:type="dxa"/>
          </w:tcPr>
          <w:p w14:paraId="236996CA"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bottom w:val="single" w:sz="4" w:space="0" w:color="auto"/>
            </w:tcBorders>
          </w:tcPr>
          <w:p w14:paraId="24CA83F9"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84" w:type="dxa"/>
          </w:tcPr>
          <w:p w14:paraId="0835B0F7"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tcPr>
          <w:p w14:paraId="0ED2AE7A"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26,013</w:t>
            </w:r>
          </w:p>
        </w:tc>
        <w:tc>
          <w:tcPr>
            <w:tcW w:w="283" w:type="dxa"/>
          </w:tcPr>
          <w:p w14:paraId="437C416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auto"/>
              <w:ind w:right="267"/>
              <w:jc w:val="right"/>
              <w:rPr>
                <w:rFonts w:asciiTheme="majorBidi" w:eastAsia="Cordia New" w:hAnsiTheme="majorBidi" w:cstheme="majorBidi"/>
                <w:sz w:val="28"/>
                <w:szCs w:val="28"/>
              </w:rPr>
            </w:pPr>
          </w:p>
        </w:tc>
        <w:tc>
          <w:tcPr>
            <w:tcW w:w="1134" w:type="dxa"/>
            <w:tcBorders>
              <w:bottom w:val="single" w:sz="4" w:space="0" w:color="auto"/>
            </w:tcBorders>
          </w:tcPr>
          <w:p w14:paraId="10E515E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r>
      <w:tr w:rsidR="00606A3C" w:rsidRPr="00D0567B" w14:paraId="0BF91BEE" w14:textId="77777777" w:rsidTr="002861B3">
        <w:trPr>
          <w:trHeight w:hRule="exact" w:val="397"/>
        </w:trPr>
        <w:tc>
          <w:tcPr>
            <w:tcW w:w="3661" w:type="dxa"/>
          </w:tcPr>
          <w:p w14:paraId="77A6BEC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D0567B">
              <w:rPr>
                <w:rFonts w:asciiTheme="majorBidi" w:hAnsiTheme="majorBidi" w:cstheme="majorBidi"/>
                <w:sz w:val="28"/>
                <w:szCs w:val="28"/>
              </w:rPr>
              <w:t>Total available-for-sale investments</w:t>
            </w:r>
          </w:p>
        </w:tc>
        <w:tc>
          <w:tcPr>
            <w:tcW w:w="1276" w:type="dxa"/>
            <w:tcBorders>
              <w:top w:val="single" w:sz="4" w:space="0" w:color="auto"/>
              <w:bottom w:val="single" w:sz="4" w:space="0" w:color="auto"/>
            </w:tcBorders>
          </w:tcPr>
          <w:p w14:paraId="52F106FF" w14:textId="3E5BC1AB" w:rsidR="00606A3C" w:rsidRPr="00D0567B" w:rsidRDefault="0029067A" w:rsidP="00E5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53,2</w:t>
            </w:r>
            <w:r w:rsidR="00E51BC4">
              <w:rPr>
                <w:rFonts w:asciiTheme="majorBidi" w:eastAsia="Cordia New" w:hAnsiTheme="majorBidi" w:cstheme="majorBidi"/>
                <w:sz w:val="28"/>
                <w:szCs w:val="28"/>
              </w:rPr>
              <w:t>21</w:t>
            </w:r>
          </w:p>
        </w:tc>
        <w:tc>
          <w:tcPr>
            <w:tcW w:w="283" w:type="dxa"/>
          </w:tcPr>
          <w:p w14:paraId="03A63B7C"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1B44A52B" w14:textId="5A06B3FE" w:rsidR="00606A3C" w:rsidRPr="00D0567B" w:rsidRDefault="0029067A" w:rsidP="00E5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53,2</w:t>
            </w:r>
            <w:r w:rsidR="00E51BC4">
              <w:rPr>
                <w:rFonts w:asciiTheme="majorBidi" w:eastAsia="Cordia New" w:hAnsiTheme="majorBidi" w:cstheme="majorBidi"/>
                <w:sz w:val="28"/>
                <w:szCs w:val="28"/>
              </w:rPr>
              <w:t>21</w:t>
            </w:r>
          </w:p>
        </w:tc>
        <w:tc>
          <w:tcPr>
            <w:tcW w:w="284" w:type="dxa"/>
          </w:tcPr>
          <w:p w14:paraId="3381210A"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7BDD3BDE"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52,072</w:t>
            </w:r>
          </w:p>
        </w:tc>
        <w:tc>
          <w:tcPr>
            <w:tcW w:w="283" w:type="dxa"/>
          </w:tcPr>
          <w:p w14:paraId="714EBF89"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7516EFC4"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52,072</w:t>
            </w:r>
          </w:p>
        </w:tc>
      </w:tr>
      <w:tr w:rsidR="00606A3C" w:rsidRPr="00D0567B" w14:paraId="262758D0" w14:textId="77777777" w:rsidTr="002861B3">
        <w:trPr>
          <w:trHeight w:hRule="exact" w:val="227"/>
        </w:trPr>
        <w:tc>
          <w:tcPr>
            <w:tcW w:w="3661" w:type="dxa"/>
          </w:tcPr>
          <w:p w14:paraId="6EB1385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Pr>
          <w:p w14:paraId="1FCAB134"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Pr>
          <w:p w14:paraId="3DFCE4D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29E3FADA"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2A1B4281"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72D3296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Pr>
          <w:p w14:paraId="29E731E6"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25721F4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r>
      <w:tr w:rsidR="00606A3C" w:rsidRPr="00D0567B" w14:paraId="20ABCD57" w14:textId="77777777" w:rsidTr="002861B3">
        <w:trPr>
          <w:trHeight w:hRule="exact" w:val="397"/>
        </w:trPr>
        <w:tc>
          <w:tcPr>
            <w:tcW w:w="3661" w:type="dxa"/>
          </w:tcPr>
          <w:p w14:paraId="4E86F1D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b/>
                <w:bCs/>
                <w:sz w:val="28"/>
                <w:szCs w:val="28"/>
              </w:rPr>
              <w:t>Held-to-maturity investments</w:t>
            </w:r>
          </w:p>
        </w:tc>
        <w:tc>
          <w:tcPr>
            <w:tcW w:w="1276" w:type="dxa"/>
          </w:tcPr>
          <w:p w14:paraId="29F97E0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Pr>
          <w:p w14:paraId="6363DA9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08C56764"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181C11F7"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07E9F1C6"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Pr>
          <w:p w14:paraId="34ECDF8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7E47B9B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606A3C" w:rsidRPr="00D0567B" w14:paraId="704D799B" w14:textId="77777777" w:rsidTr="002861B3">
        <w:trPr>
          <w:trHeight w:hRule="exact" w:val="397"/>
        </w:trPr>
        <w:tc>
          <w:tcPr>
            <w:tcW w:w="3661" w:type="dxa"/>
          </w:tcPr>
          <w:p w14:paraId="79F136D4"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b/>
                <w:bCs/>
                <w:sz w:val="28"/>
                <w:szCs w:val="28"/>
              </w:rPr>
            </w:pPr>
            <w:r w:rsidRPr="00D0567B">
              <w:rPr>
                <w:rFonts w:asciiTheme="majorBidi" w:hAnsiTheme="majorBidi" w:cstheme="majorBidi"/>
                <w:sz w:val="28"/>
                <w:szCs w:val="28"/>
              </w:rPr>
              <w:t>Government and state enterprise</w:t>
            </w:r>
          </w:p>
        </w:tc>
        <w:tc>
          <w:tcPr>
            <w:tcW w:w="1276" w:type="dxa"/>
          </w:tcPr>
          <w:p w14:paraId="35D1540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Pr>
          <w:p w14:paraId="3A90A74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5A6DD409"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426C528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50A70F8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Pr>
          <w:p w14:paraId="340AE1D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2086D95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606A3C" w:rsidRPr="00D0567B" w14:paraId="61BBBBC2" w14:textId="77777777" w:rsidTr="002861B3">
        <w:trPr>
          <w:trHeight w:hRule="exact" w:val="397"/>
        </w:trPr>
        <w:tc>
          <w:tcPr>
            <w:tcW w:w="3661" w:type="dxa"/>
          </w:tcPr>
          <w:p w14:paraId="673F31A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 xml:space="preserve">   securities</w:t>
            </w:r>
          </w:p>
        </w:tc>
        <w:tc>
          <w:tcPr>
            <w:tcW w:w="1276" w:type="dxa"/>
          </w:tcPr>
          <w:p w14:paraId="7E61E282" w14:textId="77777777" w:rsidR="00606A3C" w:rsidRPr="00D0567B" w:rsidRDefault="0029067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20,007</w:t>
            </w:r>
          </w:p>
        </w:tc>
        <w:tc>
          <w:tcPr>
            <w:tcW w:w="283" w:type="dxa"/>
          </w:tcPr>
          <w:p w14:paraId="0C3B909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6425973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1125F31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77EB8D59"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20,016</w:t>
            </w:r>
          </w:p>
        </w:tc>
        <w:tc>
          <w:tcPr>
            <w:tcW w:w="283" w:type="dxa"/>
          </w:tcPr>
          <w:p w14:paraId="229A80E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1C50C5AA"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75FC7C48" w14:textId="77777777" w:rsidTr="002861B3">
        <w:trPr>
          <w:trHeight w:hRule="exact" w:val="397"/>
        </w:trPr>
        <w:tc>
          <w:tcPr>
            <w:tcW w:w="3661" w:type="dxa"/>
          </w:tcPr>
          <w:p w14:paraId="7A1EF9BC"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eastAsia="Cordia New" w:hAnsiTheme="majorBidi" w:cstheme="majorBidi"/>
                <w:sz w:val="28"/>
                <w:szCs w:val="28"/>
              </w:rPr>
              <w:t xml:space="preserve">Deposits at banks with maturity of </w:t>
            </w:r>
          </w:p>
        </w:tc>
        <w:tc>
          <w:tcPr>
            <w:tcW w:w="1276" w:type="dxa"/>
          </w:tcPr>
          <w:p w14:paraId="115F8F9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1A147C1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1EE8FE8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6B7882A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0938970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5B0601D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108268D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04BAC5BC" w14:textId="77777777" w:rsidTr="002861B3">
        <w:trPr>
          <w:trHeight w:hRule="exact" w:val="397"/>
        </w:trPr>
        <w:tc>
          <w:tcPr>
            <w:tcW w:w="3661" w:type="dxa"/>
          </w:tcPr>
          <w:p w14:paraId="7238CC3E"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eastAsia="Cordia New" w:hAnsiTheme="majorBidi" w:cstheme="majorBidi"/>
                <w:sz w:val="28"/>
                <w:szCs w:val="28"/>
              </w:rPr>
              <w:t xml:space="preserve">   more than 3 months</w:t>
            </w:r>
          </w:p>
        </w:tc>
        <w:tc>
          <w:tcPr>
            <w:tcW w:w="1276" w:type="dxa"/>
            <w:tcBorders>
              <w:bottom w:val="single" w:sz="4" w:space="0" w:color="auto"/>
            </w:tcBorders>
          </w:tcPr>
          <w:p w14:paraId="08004A8E" w14:textId="5DE04D1C" w:rsidR="00606A3C" w:rsidRPr="00D0567B" w:rsidRDefault="0029067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106,80</w:t>
            </w:r>
            <w:r w:rsidR="00E51BC4">
              <w:rPr>
                <w:rFonts w:asciiTheme="majorBidi" w:eastAsia="Cordia New" w:hAnsiTheme="majorBidi" w:cstheme="majorBidi"/>
                <w:sz w:val="28"/>
                <w:szCs w:val="28"/>
              </w:rPr>
              <w:t>9</w:t>
            </w:r>
          </w:p>
        </w:tc>
        <w:tc>
          <w:tcPr>
            <w:tcW w:w="283" w:type="dxa"/>
          </w:tcPr>
          <w:p w14:paraId="0E38EFF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3959DFE5"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47EF2AE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tcPr>
          <w:p w14:paraId="3D4D000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109,277</w:t>
            </w:r>
          </w:p>
        </w:tc>
        <w:tc>
          <w:tcPr>
            <w:tcW w:w="283" w:type="dxa"/>
          </w:tcPr>
          <w:p w14:paraId="4E0639B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5FE2393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4D356A87" w14:textId="77777777" w:rsidTr="002861B3">
        <w:trPr>
          <w:trHeight w:hRule="exact" w:val="397"/>
        </w:trPr>
        <w:tc>
          <w:tcPr>
            <w:tcW w:w="3661" w:type="dxa"/>
          </w:tcPr>
          <w:p w14:paraId="0C40785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Total held-to-maturity investments</w:t>
            </w:r>
          </w:p>
        </w:tc>
        <w:tc>
          <w:tcPr>
            <w:tcW w:w="1276" w:type="dxa"/>
            <w:tcBorders>
              <w:top w:val="single" w:sz="4" w:space="0" w:color="auto"/>
              <w:bottom w:val="single" w:sz="4" w:space="0" w:color="auto"/>
            </w:tcBorders>
          </w:tcPr>
          <w:p w14:paraId="2055808B" w14:textId="165A8E8F" w:rsidR="00606A3C" w:rsidRPr="00D0567B" w:rsidRDefault="0029067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126,81</w:t>
            </w:r>
            <w:r w:rsidR="006F55BA">
              <w:rPr>
                <w:rFonts w:asciiTheme="majorBidi" w:eastAsia="Cordia New" w:hAnsiTheme="majorBidi" w:cstheme="majorBidi"/>
                <w:sz w:val="28"/>
                <w:szCs w:val="28"/>
              </w:rPr>
              <w:t>6</w:t>
            </w:r>
          </w:p>
        </w:tc>
        <w:tc>
          <w:tcPr>
            <w:tcW w:w="283" w:type="dxa"/>
          </w:tcPr>
          <w:p w14:paraId="0B310D4C"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73D7C3F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3785029E"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04C229D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129,293</w:t>
            </w:r>
          </w:p>
        </w:tc>
        <w:tc>
          <w:tcPr>
            <w:tcW w:w="283" w:type="dxa"/>
          </w:tcPr>
          <w:p w14:paraId="27CCBB2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7435C0E1"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52DEE41F" w14:textId="77777777" w:rsidTr="002861B3">
        <w:trPr>
          <w:trHeight w:hRule="exact" w:val="227"/>
        </w:trPr>
        <w:tc>
          <w:tcPr>
            <w:tcW w:w="3661" w:type="dxa"/>
          </w:tcPr>
          <w:p w14:paraId="1544A16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tcBorders>
            <w:vAlign w:val="bottom"/>
          </w:tcPr>
          <w:p w14:paraId="04EF9BAC"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cs/>
              </w:rPr>
            </w:pPr>
          </w:p>
        </w:tc>
        <w:tc>
          <w:tcPr>
            <w:tcW w:w="283" w:type="dxa"/>
          </w:tcPr>
          <w:p w14:paraId="7733C702"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18669A67"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333E32DE"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tcBorders>
            <w:vAlign w:val="bottom"/>
          </w:tcPr>
          <w:p w14:paraId="74323321"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283" w:type="dxa"/>
          </w:tcPr>
          <w:p w14:paraId="44E079F1"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72B2DD4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2747D07C" w14:textId="77777777" w:rsidTr="002861B3">
        <w:trPr>
          <w:trHeight w:hRule="exact" w:val="397"/>
        </w:trPr>
        <w:tc>
          <w:tcPr>
            <w:tcW w:w="3661" w:type="dxa"/>
          </w:tcPr>
          <w:p w14:paraId="4BE26D7A"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b/>
                <w:bCs/>
                <w:sz w:val="28"/>
                <w:szCs w:val="28"/>
              </w:rPr>
              <w:t>Other investments</w:t>
            </w:r>
          </w:p>
        </w:tc>
        <w:tc>
          <w:tcPr>
            <w:tcW w:w="1276" w:type="dxa"/>
          </w:tcPr>
          <w:p w14:paraId="488EB09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Pr>
          <w:p w14:paraId="251997CE"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61E1727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20F1BED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Pr>
          <w:p w14:paraId="7531FB24"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197C7C2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57B3C98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46CE8A79" w14:textId="77777777" w:rsidTr="002861B3">
        <w:trPr>
          <w:trHeight w:hRule="exact" w:val="397"/>
        </w:trPr>
        <w:tc>
          <w:tcPr>
            <w:tcW w:w="3661" w:type="dxa"/>
          </w:tcPr>
          <w:p w14:paraId="0915E99C"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 xml:space="preserve">Non-marketable equity securities </w:t>
            </w:r>
          </w:p>
        </w:tc>
        <w:tc>
          <w:tcPr>
            <w:tcW w:w="1276" w:type="dxa"/>
            <w:tcBorders>
              <w:bottom w:val="single" w:sz="4" w:space="0" w:color="auto"/>
            </w:tcBorders>
          </w:tcPr>
          <w:p w14:paraId="62749969" w14:textId="63C65244" w:rsidR="00606A3C" w:rsidRDefault="0029067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1,55</w:t>
            </w:r>
            <w:r w:rsidR="00E51BC4">
              <w:rPr>
                <w:rFonts w:asciiTheme="majorBidi" w:eastAsia="Cordia New" w:hAnsiTheme="majorBidi" w:cstheme="majorBidi"/>
                <w:sz w:val="28"/>
                <w:szCs w:val="28"/>
              </w:rPr>
              <w:t>1</w:t>
            </w:r>
          </w:p>
          <w:p w14:paraId="4A4EDAC3" w14:textId="77777777" w:rsidR="00E51BC4" w:rsidRDefault="00E51BC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p w14:paraId="28AFC0DE" w14:textId="6E6CE406" w:rsidR="00E51BC4" w:rsidRPr="00D0567B" w:rsidRDefault="00E51BC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Pr>
          <w:p w14:paraId="7986CB27"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Pr>
          <w:p w14:paraId="432C947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Pr>
          <w:p w14:paraId="2047CE3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tcPr>
          <w:p w14:paraId="7DBF67B9"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1,551</w:t>
            </w:r>
          </w:p>
        </w:tc>
        <w:tc>
          <w:tcPr>
            <w:tcW w:w="283" w:type="dxa"/>
          </w:tcPr>
          <w:p w14:paraId="32FB308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69824CF0"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D5693" w:rsidRPr="00D0567B" w14:paraId="5B157BE8" w14:textId="77777777" w:rsidTr="002861B3">
        <w:trPr>
          <w:trHeight w:hRule="exact" w:val="227"/>
        </w:trPr>
        <w:tc>
          <w:tcPr>
            <w:tcW w:w="9331" w:type="dxa"/>
            <w:gridSpan w:val="8"/>
          </w:tcPr>
          <w:p w14:paraId="47F9F414" w14:textId="4E2B3F6F" w:rsidR="00AD5693" w:rsidRPr="00D0567B"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06A3C" w:rsidRPr="00D0567B" w14:paraId="6A294BA8" w14:textId="77777777" w:rsidTr="002861B3">
        <w:trPr>
          <w:trHeight w:hRule="exact" w:val="397"/>
        </w:trPr>
        <w:tc>
          <w:tcPr>
            <w:tcW w:w="3661" w:type="dxa"/>
          </w:tcPr>
          <w:p w14:paraId="623F488C"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b/>
                <w:bCs/>
                <w:sz w:val="28"/>
                <w:szCs w:val="28"/>
              </w:rPr>
            </w:pPr>
            <w:r w:rsidRPr="00D0567B">
              <w:rPr>
                <w:rFonts w:asciiTheme="majorBidi" w:hAnsiTheme="majorBidi" w:cstheme="majorBidi"/>
                <w:b/>
                <w:bCs/>
                <w:sz w:val="28"/>
                <w:szCs w:val="28"/>
              </w:rPr>
              <w:t xml:space="preserve">Total </w:t>
            </w:r>
          </w:p>
        </w:tc>
        <w:tc>
          <w:tcPr>
            <w:tcW w:w="1276" w:type="dxa"/>
            <w:tcBorders>
              <w:bottom w:val="double" w:sz="4" w:space="0" w:color="auto"/>
            </w:tcBorders>
          </w:tcPr>
          <w:p w14:paraId="6DF4002F" w14:textId="77777777" w:rsidR="00606A3C" w:rsidRDefault="0029067A" w:rsidP="00E5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185,4</w:t>
            </w:r>
            <w:r w:rsidR="00E51BC4">
              <w:rPr>
                <w:rFonts w:asciiTheme="majorBidi" w:eastAsia="Cordia New" w:hAnsiTheme="majorBidi" w:cstheme="majorBidi"/>
                <w:b/>
                <w:bCs/>
                <w:sz w:val="28"/>
                <w:szCs w:val="28"/>
              </w:rPr>
              <w:t>29</w:t>
            </w:r>
          </w:p>
          <w:p w14:paraId="30CF17D3" w14:textId="41301DCC" w:rsidR="00E51BC4" w:rsidRPr="00D0567B" w:rsidRDefault="00E51BC4" w:rsidP="00E5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83" w:type="dxa"/>
          </w:tcPr>
          <w:p w14:paraId="13D1C1E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134" w:type="dxa"/>
          </w:tcPr>
          <w:p w14:paraId="7107D8D6"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284" w:type="dxa"/>
          </w:tcPr>
          <w:p w14:paraId="55166C7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76" w:type="dxa"/>
            <w:tcBorders>
              <w:bottom w:val="double" w:sz="4" w:space="0" w:color="auto"/>
            </w:tcBorders>
          </w:tcPr>
          <w:p w14:paraId="584D2D8F"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232,850</w:t>
            </w:r>
          </w:p>
        </w:tc>
        <w:tc>
          <w:tcPr>
            <w:tcW w:w="283" w:type="dxa"/>
          </w:tcPr>
          <w:p w14:paraId="23D9B698"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723EB16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bl>
    <w:p w14:paraId="5D1CF431" w14:textId="44B80C8D" w:rsidR="00605C0D" w:rsidRPr="00D0567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7989003A" w14:textId="77777777" w:rsidR="00AD5693"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3BEC5AE2" w14:textId="77777777" w:rsidR="00AD5693"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1BE4EDE3" w14:textId="77777777" w:rsidR="00AD5693"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58D147F4" w14:textId="77777777" w:rsidR="002A791B" w:rsidRDefault="002A791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5B87E0C7" w14:textId="54CECFB8" w:rsidR="00931280" w:rsidRPr="002861B3" w:rsidRDefault="005303E9" w:rsidP="00C71B59">
      <w:pPr>
        <w:pStyle w:val="BodyTextIndent"/>
        <w:spacing w:before="120" w:line="380" w:lineRule="exact"/>
        <w:ind w:left="547" w:right="58"/>
        <w:jc w:val="thaiDistribute"/>
        <w:rPr>
          <w:rFonts w:ascii="Angsana New" w:eastAsia="Arial Unicode MS" w:hAnsi="Angsana New"/>
          <w:sz w:val="28"/>
          <w:szCs w:val="28"/>
        </w:rPr>
      </w:pPr>
      <w:r w:rsidRPr="002861B3">
        <w:rPr>
          <w:rFonts w:ascii="Angsana New" w:eastAsia="Arial Unicode MS" w:hAnsi="Angsana New"/>
          <w:sz w:val="28"/>
          <w:szCs w:val="28"/>
        </w:rPr>
        <w:t xml:space="preserve">As at </w:t>
      </w:r>
      <w:r w:rsidR="00606A3C" w:rsidRPr="002861B3">
        <w:rPr>
          <w:rFonts w:ascii="Angsana New" w:eastAsia="Arial Unicode MS" w:hAnsi="Angsana New"/>
          <w:sz w:val="28"/>
          <w:szCs w:val="28"/>
        </w:rPr>
        <w:t xml:space="preserve">31 </w:t>
      </w:r>
      <w:r w:rsidRPr="002861B3">
        <w:rPr>
          <w:rFonts w:ascii="Angsana New" w:eastAsia="Arial Unicode MS" w:hAnsi="Angsana New"/>
          <w:sz w:val="28"/>
          <w:szCs w:val="28"/>
        </w:rPr>
        <w:t>Mar</w:t>
      </w:r>
      <w:r w:rsidR="00704971" w:rsidRPr="002861B3">
        <w:rPr>
          <w:rFonts w:ascii="Angsana New" w:eastAsia="Arial Unicode MS" w:hAnsi="Angsana New"/>
          <w:sz w:val="28"/>
          <w:szCs w:val="28"/>
        </w:rPr>
        <w:t xml:space="preserve">ch 2019 and </w:t>
      </w:r>
      <w:r w:rsidR="00606A3C" w:rsidRPr="002861B3">
        <w:rPr>
          <w:rFonts w:ascii="Angsana New" w:eastAsia="Arial Unicode MS" w:hAnsi="Angsana New"/>
          <w:sz w:val="28"/>
          <w:szCs w:val="28"/>
        </w:rPr>
        <w:t xml:space="preserve">31 </w:t>
      </w:r>
      <w:r w:rsidR="00704971" w:rsidRPr="002861B3">
        <w:rPr>
          <w:rFonts w:ascii="Angsana New" w:eastAsia="Arial Unicode MS" w:hAnsi="Angsana New"/>
          <w:sz w:val="28"/>
          <w:szCs w:val="28"/>
        </w:rPr>
        <w:t>December 2018</w:t>
      </w:r>
      <w:r w:rsidRPr="002861B3">
        <w:rPr>
          <w:rFonts w:ascii="Angsana New" w:eastAsia="Arial Unicode MS" w:hAnsi="Angsana New"/>
          <w:sz w:val="28"/>
          <w:szCs w:val="28"/>
        </w:rPr>
        <w:t>, held-to-maturity investments are due as follows</w:t>
      </w:r>
      <w:r w:rsidR="00931280" w:rsidRPr="002861B3">
        <w:rPr>
          <w:rFonts w:ascii="Angsana New" w:eastAsia="Arial Unicode MS" w:hAnsi="Angsana New"/>
          <w:sz w:val="28"/>
          <w:szCs w:val="28"/>
        </w:rPr>
        <w:t>:</w:t>
      </w: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B4160E" w:rsidRPr="00D0567B" w14:paraId="60B88D21" w14:textId="77777777" w:rsidTr="00DC459F">
        <w:trPr>
          <w:cantSplit/>
          <w:trHeight w:hRule="exact" w:val="397"/>
        </w:trPr>
        <w:tc>
          <w:tcPr>
            <w:tcW w:w="3510" w:type="dxa"/>
            <w:shd w:val="clear" w:color="auto" w:fill="auto"/>
          </w:tcPr>
          <w:p w14:paraId="1D6E42EC"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A0A1AF2"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Cost</w:t>
            </w:r>
          </w:p>
        </w:tc>
      </w:tr>
      <w:tr w:rsidR="00DB5145" w:rsidRPr="00D0567B" w14:paraId="56CF91F1" w14:textId="77777777" w:rsidTr="00DC459F">
        <w:trPr>
          <w:cantSplit/>
          <w:trHeight w:hRule="exact" w:val="397"/>
        </w:trPr>
        <w:tc>
          <w:tcPr>
            <w:tcW w:w="3510" w:type="dxa"/>
            <w:shd w:val="clear" w:color="auto" w:fill="auto"/>
          </w:tcPr>
          <w:p w14:paraId="116D4856" w14:textId="77777777" w:rsidR="00DB5145" w:rsidRPr="00D0567B"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87CCCF5" w14:textId="741EBA91" w:rsidR="00DB5145" w:rsidRPr="00D0567B"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Pr>
                <w:rFonts w:asciiTheme="majorBidi" w:hAnsiTheme="majorBidi" w:cstheme="majorBidi"/>
                <w:sz w:val="28"/>
                <w:szCs w:val="28"/>
              </w:rPr>
              <w:t>Thousand Baht</w:t>
            </w:r>
          </w:p>
        </w:tc>
      </w:tr>
      <w:tr w:rsidR="00B4160E" w:rsidRPr="00D0567B" w14:paraId="7EBADB45" w14:textId="77777777" w:rsidTr="00DC459F">
        <w:trPr>
          <w:cantSplit/>
          <w:trHeight w:hRule="exact" w:val="397"/>
        </w:trPr>
        <w:tc>
          <w:tcPr>
            <w:tcW w:w="3510" w:type="dxa"/>
            <w:shd w:val="clear" w:color="auto" w:fill="auto"/>
          </w:tcPr>
          <w:p w14:paraId="230B1550"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7B3D6E3C" w14:textId="5F32CB27" w:rsidR="00164BA1" w:rsidRPr="00D0567B" w:rsidRDefault="00606A3C"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 xml:space="preserve">31 March </w:t>
            </w:r>
            <w:r w:rsidR="00704971" w:rsidRPr="00D0567B">
              <w:rPr>
                <w:rFonts w:asciiTheme="majorBidi" w:hAnsiTheme="majorBidi" w:cstheme="majorBidi"/>
                <w:sz w:val="28"/>
                <w:szCs w:val="28"/>
              </w:rPr>
              <w:t>2019</w:t>
            </w:r>
          </w:p>
        </w:tc>
      </w:tr>
      <w:tr w:rsidR="00B4160E" w:rsidRPr="00D0567B" w14:paraId="09BAC174" w14:textId="77777777" w:rsidTr="00DC459F">
        <w:trPr>
          <w:cantSplit/>
          <w:trHeight w:hRule="exact" w:val="397"/>
        </w:trPr>
        <w:tc>
          <w:tcPr>
            <w:tcW w:w="3510" w:type="dxa"/>
            <w:shd w:val="clear" w:color="auto" w:fill="auto"/>
          </w:tcPr>
          <w:p w14:paraId="617AE06C"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4320" w:type="dxa"/>
            <w:gridSpan w:val="5"/>
            <w:tcBorders>
              <w:top w:val="single" w:sz="4" w:space="0" w:color="auto"/>
              <w:bottom w:val="single" w:sz="4" w:space="0" w:color="auto"/>
            </w:tcBorders>
            <w:shd w:val="clear" w:color="auto" w:fill="auto"/>
          </w:tcPr>
          <w:p w14:paraId="420080E7"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Due within</w:t>
            </w:r>
          </w:p>
        </w:tc>
        <w:tc>
          <w:tcPr>
            <w:tcW w:w="270" w:type="dxa"/>
            <w:tcBorders>
              <w:top w:val="single" w:sz="4" w:space="0" w:color="auto"/>
            </w:tcBorders>
          </w:tcPr>
          <w:p w14:paraId="285DE673"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tcBorders>
            <w:shd w:val="clear" w:color="auto" w:fill="auto"/>
          </w:tcPr>
          <w:p w14:paraId="355E9D06"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D0567B" w14:paraId="7C530B14" w14:textId="77777777" w:rsidTr="00DC459F">
        <w:trPr>
          <w:cantSplit/>
          <w:trHeight w:hRule="exact" w:val="397"/>
        </w:trPr>
        <w:tc>
          <w:tcPr>
            <w:tcW w:w="3510" w:type="dxa"/>
            <w:shd w:val="clear" w:color="auto" w:fill="auto"/>
          </w:tcPr>
          <w:p w14:paraId="5C9C438C"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71D84BD7"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D0567B">
              <w:rPr>
                <w:rFonts w:asciiTheme="majorBidi" w:hAnsiTheme="majorBidi" w:cstheme="majorBidi"/>
                <w:sz w:val="28"/>
                <w:szCs w:val="28"/>
              </w:rPr>
              <w:t>1 year</w:t>
            </w:r>
          </w:p>
        </w:tc>
        <w:tc>
          <w:tcPr>
            <w:tcW w:w="270" w:type="dxa"/>
            <w:tcBorders>
              <w:top w:val="single" w:sz="4" w:space="0" w:color="auto"/>
            </w:tcBorders>
          </w:tcPr>
          <w:p w14:paraId="11E26C39"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365E7696"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1 - 5 years</w:t>
            </w:r>
          </w:p>
        </w:tc>
        <w:tc>
          <w:tcPr>
            <w:tcW w:w="270" w:type="dxa"/>
            <w:tcBorders>
              <w:top w:val="single" w:sz="4" w:space="0" w:color="auto"/>
            </w:tcBorders>
          </w:tcPr>
          <w:p w14:paraId="60F834F4"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2D145407"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Over 5 years</w:t>
            </w:r>
          </w:p>
        </w:tc>
        <w:tc>
          <w:tcPr>
            <w:tcW w:w="270" w:type="dxa"/>
          </w:tcPr>
          <w:p w14:paraId="7FE84CC8"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0DD6965C"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A44C48" w:rsidRPr="00D0567B" w14:paraId="53C2B984" w14:textId="77777777" w:rsidTr="00DC459F">
        <w:trPr>
          <w:cantSplit/>
          <w:trHeight w:hRule="exact" w:val="397"/>
        </w:trPr>
        <w:tc>
          <w:tcPr>
            <w:tcW w:w="3510" w:type="dxa"/>
            <w:shd w:val="clear" w:color="auto" w:fill="auto"/>
          </w:tcPr>
          <w:p w14:paraId="0A99CDB8" w14:textId="5632AA35"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Government and state enterprise</w:t>
            </w:r>
            <w:r>
              <w:rPr>
                <w:rFonts w:asciiTheme="majorBidi" w:eastAsia="Cordia New" w:hAnsiTheme="majorBidi" w:cstheme="majorBidi"/>
                <w:sz w:val="28"/>
                <w:szCs w:val="28"/>
              </w:rPr>
              <w:t xml:space="preserve"> </w:t>
            </w:r>
            <w:r w:rsidRPr="00D0567B">
              <w:rPr>
                <w:rFonts w:asciiTheme="majorBidi" w:hAnsiTheme="majorBidi" w:cstheme="majorBidi"/>
                <w:sz w:val="28"/>
                <w:szCs w:val="28"/>
              </w:rPr>
              <w:t>securities</w:t>
            </w:r>
          </w:p>
        </w:tc>
        <w:tc>
          <w:tcPr>
            <w:tcW w:w="1260" w:type="dxa"/>
            <w:shd w:val="clear" w:color="auto" w:fill="auto"/>
          </w:tcPr>
          <w:p w14:paraId="4975C6D0" w14:textId="35112F72"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20,007</w:t>
            </w:r>
          </w:p>
        </w:tc>
        <w:tc>
          <w:tcPr>
            <w:tcW w:w="270" w:type="dxa"/>
          </w:tcPr>
          <w:p w14:paraId="4658F18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5D36AB52" w14:textId="6F55ED92"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15575C7B"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53839F8B" w14:textId="4E87ECFA"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7B8C6E8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557A66B3" w14:textId="4F9B253C"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20,007</w:t>
            </w:r>
          </w:p>
        </w:tc>
      </w:tr>
      <w:tr w:rsidR="00A44C48" w:rsidRPr="00D0567B" w14:paraId="5AEAE0AD" w14:textId="77777777" w:rsidTr="00DC459F">
        <w:trPr>
          <w:cantSplit/>
          <w:trHeight w:hRule="exact" w:val="397"/>
        </w:trPr>
        <w:tc>
          <w:tcPr>
            <w:tcW w:w="3510" w:type="dxa"/>
            <w:shd w:val="clear" w:color="auto" w:fill="auto"/>
          </w:tcPr>
          <w:p w14:paraId="44C6EC13"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 xml:space="preserve">Deposits at banks with maturity of </w:t>
            </w:r>
          </w:p>
        </w:tc>
        <w:tc>
          <w:tcPr>
            <w:tcW w:w="1260" w:type="dxa"/>
            <w:shd w:val="clear" w:color="auto" w:fill="auto"/>
          </w:tcPr>
          <w:p w14:paraId="1E5B606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328F396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3B99C4F0"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524FE9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47477A5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C2D17C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08F5DB4D"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44C48" w:rsidRPr="00D0567B" w14:paraId="10819F2A" w14:textId="77777777" w:rsidTr="00DC459F">
        <w:trPr>
          <w:cantSplit/>
          <w:trHeight w:hRule="exact" w:val="397"/>
        </w:trPr>
        <w:tc>
          <w:tcPr>
            <w:tcW w:w="3510" w:type="dxa"/>
            <w:shd w:val="clear" w:color="auto" w:fill="auto"/>
          </w:tcPr>
          <w:p w14:paraId="7FBA468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 xml:space="preserve">   more than 3 months</w:t>
            </w:r>
          </w:p>
        </w:tc>
        <w:tc>
          <w:tcPr>
            <w:tcW w:w="1260" w:type="dxa"/>
            <w:tcBorders>
              <w:bottom w:val="single" w:sz="4" w:space="0" w:color="auto"/>
            </w:tcBorders>
            <w:shd w:val="clear" w:color="auto" w:fill="auto"/>
          </w:tcPr>
          <w:p w14:paraId="2830A8A6" w14:textId="2412FB26"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106,80</w:t>
            </w:r>
            <w:r>
              <w:rPr>
                <w:rFonts w:asciiTheme="majorBidi" w:eastAsia="Cordia New" w:hAnsiTheme="majorBidi" w:cstheme="majorBidi"/>
                <w:sz w:val="28"/>
                <w:szCs w:val="28"/>
              </w:rPr>
              <w:t>9</w:t>
            </w:r>
          </w:p>
        </w:tc>
        <w:tc>
          <w:tcPr>
            <w:tcW w:w="270" w:type="dxa"/>
          </w:tcPr>
          <w:p w14:paraId="6DC2A8AA"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5FCD8315"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6A2AAA3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01D22921"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76807C3A"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3A2AA17A" w14:textId="27DFE2A1"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106,80</w:t>
            </w:r>
            <w:r>
              <w:rPr>
                <w:rFonts w:asciiTheme="majorBidi" w:eastAsia="Cordia New" w:hAnsiTheme="majorBidi" w:cstheme="majorBidi"/>
                <w:sz w:val="28"/>
                <w:szCs w:val="28"/>
              </w:rPr>
              <w:t>9</w:t>
            </w:r>
          </w:p>
        </w:tc>
      </w:tr>
      <w:tr w:rsidR="00A44C48" w:rsidRPr="00D0567B" w14:paraId="78B5AD74" w14:textId="77777777" w:rsidTr="00DC459F">
        <w:trPr>
          <w:cantSplit/>
          <w:trHeight w:hRule="exact" w:val="397"/>
        </w:trPr>
        <w:tc>
          <w:tcPr>
            <w:tcW w:w="3510" w:type="dxa"/>
            <w:shd w:val="clear" w:color="auto" w:fill="auto"/>
          </w:tcPr>
          <w:p w14:paraId="57C3B991" w14:textId="733262B6"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Pr>
                <w:rFonts w:asciiTheme="majorBidi" w:eastAsia="Arial Unicode MS" w:hAnsiTheme="majorBidi" w:cstheme="majorBidi"/>
                <w:b/>
                <w:bCs/>
                <w:sz w:val="28"/>
                <w:szCs w:val="28"/>
              </w:rPr>
              <w:t xml:space="preserve">Total </w:t>
            </w:r>
            <w:r w:rsidRPr="00D0567B">
              <w:rPr>
                <w:rFonts w:asciiTheme="majorBidi" w:eastAsia="Arial Unicode MS" w:hAnsiTheme="majorBidi" w:cstheme="majorBidi"/>
                <w:b/>
                <w:bCs/>
                <w:sz w:val="28"/>
                <w:szCs w:val="28"/>
              </w:rPr>
              <w:t>held-to-maturity investments</w:t>
            </w:r>
          </w:p>
        </w:tc>
        <w:tc>
          <w:tcPr>
            <w:tcW w:w="1260" w:type="dxa"/>
            <w:tcBorders>
              <w:top w:val="single" w:sz="4" w:space="0" w:color="auto"/>
              <w:bottom w:val="double" w:sz="4" w:space="0" w:color="auto"/>
            </w:tcBorders>
            <w:shd w:val="clear" w:color="auto" w:fill="auto"/>
          </w:tcPr>
          <w:p w14:paraId="0AB2C912" w14:textId="2A29A336"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126,81</w:t>
            </w:r>
            <w:r>
              <w:rPr>
                <w:rFonts w:asciiTheme="majorBidi" w:eastAsia="Cordia New" w:hAnsiTheme="majorBidi" w:cstheme="majorBidi"/>
                <w:b/>
                <w:bCs/>
                <w:sz w:val="28"/>
                <w:szCs w:val="28"/>
              </w:rPr>
              <w:t>6</w:t>
            </w:r>
          </w:p>
        </w:tc>
        <w:tc>
          <w:tcPr>
            <w:tcW w:w="270" w:type="dxa"/>
          </w:tcPr>
          <w:p w14:paraId="07D85F68"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12D0BE2C" w14:textId="77777777" w:rsidR="00A44C48" w:rsidRPr="00612CB2"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12CB2">
              <w:rPr>
                <w:rFonts w:asciiTheme="majorBidi" w:eastAsia="Cordia New" w:hAnsiTheme="majorBidi" w:cstheme="majorBidi"/>
                <w:b/>
                <w:bCs/>
                <w:sz w:val="28"/>
                <w:szCs w:val="28"/>
              </w:rPr>
              <w:t>-</w:t>
            </w:r>
          </w:p>
        </w:tc>
        <w:tc>
          <w:tcPr>
            <w:tcW w:w="270" w:type="dxa"/>
          </w:tcPr>
          <w:p w14:paraId="6D1C69F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7619E33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w:t>
            </w:r>
          </w:p>
        </w:tc>
        <w:tc>
          <w:tcPr>
            <w:tcW w:w="270" w:type="dxa"/>
          </w:tcPr>
          <w:p w14:paraId="5A2FE2D8"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7A1E5527" w14:textId="00DE7552"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126,81</w:t>
            </w:r>
            <w:r>
              <w:rPr>
                <w:rFonts w:asciiTheme="majorBidi" w:eastAsia="Cordia New" w:hAnsiTheme="majorBidi" w:cstheme="majorBidi"/>
                <w:b/>
                <w:bCs/>
                <w:sz w:val="28"/>
                <w:szCs w:val="28"/>
              </w:rPr>
              <w:t>6</w:t>
            </w:r>
          </w:p>
        </w:tc>
      </w:tr>
    </w:tbl>
    <w:p w14:paraId="6CCC37BE" w14:textId="77777777" w:rsidR="00164BA1" w:rsidRPr="004477CB" w:rsidRDefault="00164BA1" w:rsidP="00BF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both"/>
        <w:rPr>
          <w:rFonts w:asciiTheme="majorBidi" w:hAnsiTheme="majorBidi" w:cstheme="majorBidi"/>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141"/>
        <w:gridCol w:w="236"/>
        <w:gridCol w:w="1413"/>
      </w:tblGrid>
      <w:tr w:rsidR="00B4160E" w:rsidRPr="00D0567B" w14:paraId="5E09646C" w14:textId="77777777" w:rsidTr="00DC459F">
        <w:trPr>
          <w:cantSplit/>
          <w:trHeight w:hRule="exact" w:val="397"/>
        </w:trPr>
        <w:tc>
          <w:tcPr>
            <w:tcW w:w="3510" w:type="dxa"/>
            <w:shd w:val="clear" w:color="auto" w:fill="auto"/>
          </w:tcPr>
          <w:p w14:paraId="718376EC"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5B762229"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Cost</w:t>
            </w:r>
          </w:p>
        </w:tc>
      </w:tr>
      <w:tr w:rsidR="00DB5145" w:rsidRPr="00D0567B" w14:paraId="3B41924C" w14:textId="77777777" w:rsidTr="00DC459F">
        <w:trPr>
          <w:cantSplit/>
          <w:trHeight w:hRule="exact" w:val="397"/>
        </w:trPr>
        <w:tc>
          <w:tcPr>
            <w:tcW w:w="3510" w:type="dxa"/>
            <w:shd w:val="clear" w:color="auto" w:fill="auto"/>
          </w:tcPr>
          <w:p w14:paraId="09E30D51" w14:textId="77777777" w:rsidR="00DB5145" w:rsidRPr="00D0567B"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66829957" w14:textId="2EB85944" w:rsidR="00DB5145" w:rsidRPr="00D0567B"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B4160E" w:rsidRPr="00D0567B" w14:paraId="6F23B6E7" w14:textId="77777777" w:rsidTr="00DC459F">
        <w:trPr>
          <w:cantSplit/>
          <w:trHeight w:hRule="exact" w:val="397"/>
        </w:trPr>
        <w:tc>
          <w:tcPr>
            <w:tcW w:w="3510" w:type="dxa"/>
            <w:shd w:val="clear" w:color="auto" w:fill="auto"/>
          </w:tcPr>
          <w:p w14:paraId="295E61CC"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4DA8B6E" w14:textId="0D9A473B" w:rsidR="005B08C0" w:rsidRPr="00D0567B" w:rsidRDefault="00E81818"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31 December</w:t>
            </w:r>
            <w:r w:rsidR="005303E9" w:rsidRPr="00D0567B">
              <w:rPr>
                <w:rFonts w:asciiTheme="majorBidi" w:hAnsiTheme="majorBidi" w:cstheme="majorBidi"/>
                <w:sz w:val="28"/>
                <w:szCs w:val="28"/>
              </w:rPr>
              <w:t xml:space="preserve"> 201</w:t>
            </w:r>
            <w:r w:rsidR="00704971" w:rsidRPr="00D0567B">
              <w:rPr>
                <w:rFonts w:asciiTheme="majorBidi" w:hAnsiTheme="majorBidi" w:cstheme="majorBidi"/>
                <w:sz w:val="28"/>
                <w:szCs w:val="28"/>
              </w:rPr>
              <w:t>8</w:t>
            </w:r>
          </w:p>
        </w:tc>
      </w:tr>
      <w:tr w:rsidR="00B4160E" w:rsidRPr="00D0567B" w14:paraId="6E144B10" w14:textId="77777777" w:rsidTr="00DC459F">
        <w:trPr>
          <w:cantSplit/>
          <w:trHeight w:hRule="exact" w:val="397"/>
        </w:trPr>
        <w:tc>
          <w:tcPr>
            <w:tcW w:w="3510" w:type="dxa"/>
            <w:shd w:val="clear" w:color="auto" w:fill="auto"/>
          </w:tcPr>
          <w:p w14:paraId="482CA1BF"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4201" w:type="dxa"/>
            <w:gridSpan w:val="5"/>
            <w:tcBorders>
              <w:top w:val="single" w:sz="4" w:space="0" w:color="auto"/>
              <w:bottom w:val="single" w:sz="4" w:space="0" w:color="auto"/>
            </w:tcBorders>
            <w:shd w:val="clear" w:color="auto" w:fill="auto"/>
          </w:tcPr>
          <w:p w14:paraId="7345F087"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Due within</w:t>
            </w:r>
          </w:p>
        </w:tc>
        <w:tc>
          <w:tcPr>
            <w:tcW w:w="236" w:type="dxa"/>
            <w:tcBorders>
              <w:top w:val="single" w:sz="4" w:space="0" w:color="auto"/>
            </w:tcBorders>
          </w:tcPr>
          <w:p w14:paraId="5D296A92"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413" w:type="dxa"/>
            <w:tcBorders>
              <w:top w:val="single" w:sz="4" w:space="0" w:color="auto"/>
            </w:tcBorders>
            <w:shd w:val="clear" w:color="auto" w:fill="auto"/>
          </w:tcPr>
          <w:p w14:paraId="18EA42E0"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D0567B" w14:paraId="3945276A" w14:textId="77777777" w:rsidTr="00DC459F">
        <w:trPr>
          <w:cantSplit/>
          <w:trHeight w:hRule="exact" w:val="397"/>
        </w:trPr>
        <w:tc>
          <w:tcPr>
            <w:tcW w:w="3510" w:type="dxa"/>
            <w:shd w:val="clear" w:color="auto" w:fill="auto"/>
          </w:tcPr>
          <w:p w14:paraId="1B908DCA"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139C444B"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D0567B">
              <w:rPr>
                <w:rFonts w:asciiTheme="majorBidi" w:hAnsiTheme="majorBidi" w:cstheme="majorBidi"/>
                <w:sz w:val="28"/>
                <w:szCs w:val="28"/>
              </w:rPr>
              <w:t>1 year</w:t>
            </w:r>
          </w:p>
        </w:tc>
        <w:tc>
          <w:tcPr>
            <w:tcW w:w="270" w:type="dxa"/>
            <w:tcBorders>
              <w:top w:val="single" w:sz="4" w:space="0" w:color="auto"/>
            </w:tcBorders>
          </w:tcPr>
          <w:p w14:paraId="6CF4B6C7"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0314DFB7" w14:textId="77777777" w:rsidR="005B08C0" w:rsidRPr="00D0567B" w:rsidRDefault="0021232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1</w:t>
            </w:r>
            <w:r w:rsidR="005B08C0" w:rsidRPr="00D0567B">
              <w:rPr>
                <w:rFonts w:asciiTheme="majorBidi" w:hAnsiTheme="majorBidi" w:cstheme="majorBidi"/>
                <w:sz w:val="28"/>
                <w:szCs w:val="28"/>
              </w:rPr>
              <w:t xml:space="preserve"> - 5 years</w:t>
            </w:r>
          </w:p>
        </w:tc>
        <w:tc>
          <w:tcPr>
            <w:tcW w:w="270" w:type="dxa"/>
            <w:tcBorders>
              <w:top w:val="single" w:sz="4" w:space="0" w:color="auto"/>
            </w:tcBorders>
          </w:tcPr>
          <w:p w14:paraId="52D726DA"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141" w:type="dxa"/>
            <w:tcBorders>
              <w:top w:val="single" w:sz="4" w:space="0" w:color="auto"/>
              <w:bottom w:val="single" w:sz="4" w:space="0" w:color="auto"/>
            </w:tcBorders>
            <w:shd w:val="clear" w:color="auto" w:fill="auto"/>
          </w:tcPr>
          <w:p w14:paraId="22FA5BF5"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Over 5 years</w:t>
            </w:r>
          </w:p>
        </w:tc>
        <w:tc>
          <w:tcPr>
            <w:tcW w:w="236" w:type="dxa"/>
          </w:tcPr>
          <w:p w14:paraId="79A6798D"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413" w:type="dxa"/>
            <w:tcBorders>
              <w:bottom w:val="single" w:sz="4" w:space="0" w:color="auto"/>
            </w:tcBorders>
            <w:shd w:val="clear" w:color="auto" w:fill="auto"/>
          </w:tcPr>
          <w:p w14:paraId="0292153B"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A44C48" w:rsidRPr="00D0567B" w14:paraId="45F4C13D" w14:textId="77777777" w:rsidTr="00DC459F">
        <w:trPr>
          <w:cantSplit/>
          <w:trHeight w:hRule="exact" w:val="397"/>
        </w:trPr>
        <w:tc>
          <w:tcPr>
            <w:tcW w:w="3510" w:type="dxa"/>
            <w:shd w:val="clear" w:color="auto" w:fill="auto"/>
          </w:tcPr>
          <w:p w14:paraId="2B672FF8" w14:textId="20B03E74"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Government and state enterprise</w:t>
            </w:r>
            <w:r>
              <w:rPr>
                <w:rFonts w:asciiTheme="majorBidi" w:eastAsia="Cordia New" w:hAnsiTheme="majorBidi" w:cstheme="majorBidi"/>
                <w:sz w:val="28"/>
                <w:szCs w:val="28"/>
              </w:rPr>
              <w:t xml:space="preserve"> </w:t>
            </w:r>
            <w:r w:rsidRPr="00D0567B">
              <w:rPr>
                <w:rFonts w:asciiTheme="majorBidi" w:hAnsiTheme="majorBidi" w:cstheme="majorBidi"/>
                <w:sz w:val="28"/>
                <w:szCs w:val="28"/>
              </w:rPr>
              <w:t>securities</w:t>
            </w:r>
          </w:p>
        </w:tc>
        <w:tc>
          <w:tcPr>
            <w:tcW w:w="1260" w:type="dxa"/>
            <w:shd w:val="clear" w:color="auto" w:fill="auto"/>
          </w:tcPr>
          <w:p w14:paraId="30A80DF1" w14:textId="7858664C" w:rsidR="00A44C48" w:rsidRPr="00A44C4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20,016</w:t>
            </w:r>
          </w:p>
        </w:tc>
        <w:tc>
          <w:tcPr>
            <w:tcW w:w="270" w:type="dxa"/>
          </w:tcPr>
          <w:p w14:paraId="3A2BB00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390C5EA6" w14:textId="72596944"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2A97CDF0"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141" w:type="dxa"/>
            <w:shd w:val="clear" w:color="auto" w:fill="auto"/>
          </w:tcPr>
          <w:p w14:paraId="1CC43C8B" w14:textId="6B28590D"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36" w:type="dxa"/>
          </w:tcPr>
          <w:p w14:paraId="2F53577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13" w:type="dxa"/>
            <w:shd w:val="clear" w:color="auto" w:fill="auto"/>
          </w:tcPr>
          <w:p w14:paraId="2B50630D" w14:textId="05ED319A"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20,016</w:t>
            </w:r>
          </w:p>
        </w:tc>
      </w:tr>
      <w:tr w:rsidR="00A44C48" w:rsidRPr="00D0567B" w14:paraId="1EF10473" w14:textId="77777777" w:rsidTr="00DC459F">
        <w:trPr>
          <w:cantSplit/>
          <w:trHeight w:hRule="exact" w:val="397"/>
        </w:trPr>
        <w:tc>
          <w:tcPr>
            <w:tcW w:w="3510" w:type="dxa"/>
            <w:shd w:val="clear" w:color="auto" w:fill="auto"/>
          </w:tcPr>
          <w:p w14:paraId="31F169C9"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Deposits at banks with maturity of</w:t>
            </w:r>
          </w:p>
        </w:tc>
        <w:tc>
          <w:tcPr>
            <w:tcW w:w="1260" w:type="dxa"/>
            <w:shd w:val="clear" w:color="auto" w:fill="auto"/>
          </w:tcPr>
          <w:p w14:paraId="15740E4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20546D7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61F96159"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Pr>
          <w:p w14:paraId="371886B9"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141" w:type="dxa"/>
            <w:shd w:val="clear" w:color="auto" w:fill="auto"/>
          </w:tcPr>
          <w:p w14:paraId="42F5368E"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36" w:type="dxa"/>
          </w:tcPr>
          <w:p w14:paraId="543ACD23"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13" w:type="dxa"/>
            <w:shd w:val="clear" w:color="auto" w:fill="auto"/>
          </w:tcPr>
          <w:p w14:paraId="6EDC929A"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44C48" w:rsidRPr="00D0567B" w14:paraId="49AFF65E" w14:textId="77777777" w:rsidTr="00DC459F">
        <w:trPr>
          <w:cantSplit/>
          <w:trHeight w:hRule="exact" w:val="397"/>
        </w:trPr>
        <w:tc>
          <w:tcPr>
            <w:tcW w:w="3510" w:type="dxa"/>
            <w:shd w:val="clear" w:color="auto" w:fill="auto"/>
          </w:tcPr>
          <w:p w14:paraId="1F4475D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 xml:space="preserve">   more than 3 months</w:t>
            </w:r>
          </w:p>
        </w:tc>
        <w:tc>
          <w:tcPr>
            <w:tcW w:w="1260" w:type="dxa"/>
            <w:tcBorders>
              <w:bottom w:val="single" w:sz="4" w:space="0" w:color="auto"/>
            </w:tcBorders>
            <w:shd w:val="clear" w:color="auto" w:fill="auto"/>
          </w:tcPr>
          <w:p w14:paraId="2069663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109,277</w:t>
            </w:r>
          </w:p>
        </w:tc>
        <w:tc>
          <w:tcPr>
            <w:tcW w:w="270" w:type="dxa"/>
          </w:tcPr>
          <w:p w14:paraId="06830CCC"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6C8EA62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3789214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141" w:type="dxa"/>
            <w:tcBorders>
              <w:bottom w:val="single" w:sz="4" w:space="0" w:color="auto"/>
            </w:tcBorders>
            <w:shd w:val="clear" w:color="auto" w:fill="auto"/>
          </w:tcPr>
          <w:p w14:paraId="22CE650E"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36" w:type="dxa"/>
          </w:tcPr>
          <w:p w14:paraId="63078FC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13" w:type="dxa"/>
            <w:tcBorders>
              <w:bottom w:val="single" w:sz="4" w:space="0" w:color="auto"/>
            </w:tcBorders>
            <w:shd w:val="clear" w:color="auto" w:fill="auto"/>
          </w:tcPr>
          <w:p w14:paraId="34234F8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109,277</w:t>
            </w:r>
          </w:p>
        </w:tc>
      </w:tr>
      <w:tr w:rsidR="00A44C48" w:rsidRPr="00D0567B" w14:paraId="30A31992" w14:textId="77777777" w:rsidTr="00DC459F">
        <w:trPr>
          <w:cantSplit/>
          <w:trHeight w:hRule="exact" w:val="397"/>
        </w:trPr>
        <w:tc>
          <w:tcPr>
            <w:tcW w:w="3510" w:type="dxa"/>
            <w:shd w:val="clear" w:color="auto" w:fill="auto"/>
          </w:tcPr>
          <w:p w14:paraId="7E8B50AE"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eastAsia="Arial Unicode MS" w:hAnsiTheme="majorBidi" w:cstheme="majorBidi"/>
                <w:b/>
                <w:bCs/>
                <w:sz w:val="28"/>
                <w:szCs w:val="28"/>
              </w:rPr>
              <w:t>Total held-to-maturity investments</w:t>
            </w:r>
          </w:p>
        </w:tc>
        <w:tc>
          <w:tcPr>
            <w:tcW w:w="1260" w:type="dxa"/>
            <w:tcBorders>
              <w:top w:val="single" w:sz="4" w:space="0" w:color="auto"/>
              <w:bottom w:val="double" w:sz="4" w:space="0" w:color="auto"/>
            </w:tcBorders>
            <w:shd w:val="clear" w:color="auto" w:fill="auto"/>
          </w:tcPr>
          <w:p w14:paraId="41A32FED"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129,293</w:t>
            </w:r>
          </w:p>
        </w:tc>
        <w:tc>
          <w:tcPr>
            <w:tcW w:w="270" w:type="dxa"/>
          </w:tcPr>
          <w:p w14:paraId="2C7275BC"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E1B7095"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w:t>
            </w:r>
          </w:p>
        </w:tc>
        <w:tc>
          <w:tcPr>
            <w:tcW w:w="270" w:type="dxa"/>
          </w:tcPr>
          <w:p w14:paraId="3DBAE250"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b/>
                <w:bCs/>
                <w:sz w:val="28"/>
                <w:szCs w:val="28"/>
              </w:rPr>
            </w:pPr>
          </w:p>
        </w:tc>
        <w:tc>
          <w:tcPr>
            <w:tcW w:w="1141" w:type="dxa"/>
            <w:tcBorders>
              <w:top w:val="single" w:sz="4" w:space="0" w:color="auto"/>
              <w:bottom w:val="double" w:sz="4" w:space="0" w:color="auto"/>
            </w:tcBorders>
            <w:shd w:val="clear" w:color="auto" w:fill="auto"/>
          </w:tcPr>
          <w:p w14:paraId="4588FD4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w:t>
            </w:r>
          </w:p>
        </w:tc>
        <w:tc>
          <w:tcPr>
            <w:tcW w:w="236" w:type="dxa"/>
          </w:tcPr>
          <w:p w14:paraId="3368EA41"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413" w:type="dxa"/>
            <w:tcBorders>
              <w:top w:val="single" w:sz="4" w:space="0" w:color="auto"/>
              <w:bottom w:val="double" w:sz="4" w:space="0" w:color="auto"/>
            </w:tcBorders>
            <w:shd w:val="clear" w:color="auto" w:fill="auto"/>
          </w:tcPr>
          <w:p w14:paraId="5AEF7D3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129,293</w:t>
            </w:r>
          </w:p>
        </w:tc>
      </w:tr>
    </w:tbl>
    <w:p w14:paraId="5D712A45" w14:textId="3E3A803A" w:rsidR="00870B04" w:rsidRDefault="00870B04" w:rsidP="00870B04">
      <w:pPr>
        <w:pStyle w:val="BodyTextIndent"/>
        <w:spacing w:before="120" w:line="380" w:lineRule="exact"/>
        <w:ind w:left="547" w:right="58"/>
        <w:jc w:val="thaiDistribute"/>
        <w:rPr>
          <w:rFonts w:ascii="Angsana New" w:eastAsia="Arial Unicode MS" w:hAnsi="Angsana New"/>
          <w:sz w:val="28"/>
          <w:szCs w:val="28"/>
        </w:rPr>
      </w:pPr>
      <w:r w:rsidRPr="002861B3">
        <w:rPr>
          <w:rFonts w:ascii="Angsana New" w:eastAsia="Arial Unicode MS" w:hAnsi="Angsana New"/>
          <w:sz w:val="28"/>
          <w:szCs w:val="28"/>
        </w:rPr>
        <w:t xml:space="preserve">As at 31 March 2019 and 31 December 2018, </w:t>
      </w:r>
      <w:r w:rsidRPr="00EA36A9">
        <w:rPr>
          <w:rFonts w:ascii="Angsana New" w:eastAsia="Arial Unicode MS" w:hAnsi="Angsana New"/>
          <w:sz w:val="28"/>
          <w:szCs w:val="28"/>
        </w:rPr>
        <w:t>held-to-maturity investments</w:t>
      </w:r>
      <w:r w:rsidRPr="002861B3">
        <w:rPr>
          <w:rFonts w:ascii="Angsana New" w:eastAsia="Arial Unicode MS" w:hAnsi="Angsana New"/>
          <w:sz w:val="28"/>
          <w:szCs w:val="28"/>
        </w:rPr>
        <w:t xml:space="preserve"> amounting to Baht </w:t>
      </w:r>
      <w:r w:rsidR="002E009F">
        <w:rPr>
          <w:rFonts w:ascii="Angsana New" w:eastAsia="Arial Unicode MS" w:hAnsi="Angsana New"/>
          <w:sz w:val="28"/>
          <w:szCs w:val="28"/>
        </w:rPr>
        <w:t>114.4</w:t>
      </w:r>
      <w:r>
        <w:rPr>
          <w:rFonts w:ascii="Angsana New" w:eastAsia="Arial Unicode MS" w:hAnsi="Angsana New"/>
          <w:sz w:val="28"/>
          <w:szCs w:val="28"/>
        </w:rPr>
        <w:t xml:space="preserve"> </w:t>
      </w:r>
      <w:r w:rsidRPr="002861B3">
        <w:rPr>
          <w:rFonts w:ascii="Angsana New" w:eastAsia="Arial Unicode MS" w:hAnsi="Angsana New"/>
          <w:sz w:val="28"/>
          <w:szCs w:val="28"/>
        </w:rPr>
        <w:t>million</w:t>
      </w:r>
      <w:r w:rsidR="002E009F">
        <w:rPr>
          <w:rFonts w:ascii="Angsana New" w:eastAsia="Arial Unicode MS" w:hAnsi="Angsana New"/>
          <w:sz w:val="28"/>
          <w:szCs w:val="28"/>
        </w:rPr>
        <w:t>, equally</w:t>
      </w:r>
      <w:r>
        <w:rPr>
          <w:rFonts w:ascii="Angsana New" w:eastAsia="Arial Unicode MS" w:hAnsi="Angsana New"/>
          <w:sz w:val="28"/>
          <w:szCs w:val="28"/>
        </w:rPr>
        <w:t xml:space="preserve">, </w:t>
      </w:r>
      <w:r w:rsidRPr="002861B3">
        <w:rPr>
          <w:rFonts w:ascii="Angsana New" w:eastAsia="Arial Unicode MS" w:hAnsi="Angsana New"/>
          <w:sz w:val="28"/>
          <w:szCs w:val="28"/>
        </w:rPr>
        <w:t xml:space="preserve">was pledged </w:t>
      </w:r>
      <w:r>
        <w:rPr>
          <w:rFonts w:ascii="Angsana New" w:eastAsia="Arial Unicode MS" w:hAnsi="Angsana New"/>
          <w:sz w:val="28"/>
          <w:szCs w:val="28"/>
        </w:rPr>
        <w:t xml:space="preserve">with the Registrar </w:t>
      </w:r>
      <w:r w:rsidRPr="002861B3">
        <w:rPr>
          <w:rFonts w:ascii="Angsana New" w:eastAsia="Arial Unicode MS" w:hAnsi="Angsana New"/>
          <w:sz w:val="28"/>
          <w:szCs w:val="28"/>
        </w:rPr>
        <w:t xml:space="preserve">as discussed in Note </w:t>
      </w:r>
      <w:r>
        <w:rPr>
          <w:rFonts w:ascii="Angsana New" w:eastAsia="Arial Unicode MS" w:hAnsi="Angsana New"/>
          <w:sz w:val="28"/>
          <w:szCs w:val="28"/>
        </w:rPr>
        <w:t>26 and 27</w:t>
      </w:r>
      <w:r w:rsidRPr="002861B3">
        <w:rPr>
          <w:rFonts w:ascii="Angsana New" w:eastAsia="Arial Unicode MS" w:hAnsi="Angsana New"/>
          <w:sz w:val="28"/>
          <w:szCs w:val="28"/>
        </w:rPr>
        <w:t xml:space="preserve">. </w:t>
      </w:r>
    </w:p>
    <w:p w14:paraId="01BFA6D1" w14:textId="633FAD18" w:rsidR="00C87878" w:rsidRPr="00FF076B" w:rsidRDefault="00147671" w:rsidP="00A44C48">
      <w:pPr>
        <w:pStyle w:val="BodyTextIndent"/>
        <w:spacing w:before="120" w:line="380" w:lineRule="exact"/>
        <w:ind w:left="547" w:right="58"/>
        <w:jc w:val="thaiDistribute"/>
        <w:rPr>
          <w:rFonts w:ascii="Angsana New" w:eastAsia="Arial Unicode MS" w:hAnsi="Angsana New"/>
          <w:sz w:val="28"/>
          <w:szCs w:val="28"/>
        </w:rPr>
      </w:pPr>
      <w:r w:rsidRPr="00FF076B">
        <w:rPr>
          <w:rFonts w:ascii="Angsana New" w:eastAsia="Arial Unicode MS" w:hAnsi="Angsana New"/>
          <w:sz w:val="28"/>
          <w:szCs w:val="28"/>
        </w:rPr>
        <w:t xml:space="preserve">As at </w:t>
      </w:r>
      <w:r w:rsidR="00C87878" w:rsidRPr="00FF076B">
        <w:rPr>
          <w:rFonts w:ascii="Angsana New" w:eastAsia="Arial Unicode MS" w:hAnsi="Angsana New"/>
          <w:sz w:val="28"/>
          <w:szCs w:val="28"/>
        </w:rPr>
        <w:t>31 December 2018, fix</w:t>
      </w:r>
      <w:r w:rsidR="00F22E62">
        <w:rPr>
          <w:rFonts w:ascii="Angsana New" w:eastAsia="Arial Unicode MS" w:hAnsi="Angsana New"/>
          <w:sz w:val="28"/>
          <w:szCs w:val="28"/>
        </w:rPr>
        <w:t>ed deposit amounting to Baht 2</w:t>
      </w:r>
      <w:r w:rsidR="00C87878" w:rsidRPr="00FF076B">
        <w:rPr>
          <w:rFonts w:ascii="Angsana New" w:eastAsia="Arial Unicode MS" w:hAnsi="Angsana New"/>
          <w:sz w:val="28"/>
          <w:szCs w:val="28"/>
        </w:rPr>
        <w:t xml:space="preserve"> million was pledged as collateral for credit facilities from a lo</w:t>
      </w:r>
      <w:r w:rsidR="00027A8A" w:rsidRPr="00FF076B">
        <w:rPr>
          <w:rFonts w:ascii="Angsana New" w:eastAsia="Arial Unicode MS" w:hAnsi="Angsana New"/>
          <w:sz w:val="28"/>
          <w:szCs w:val="28"/>
        </w:rPr>
        <w:t>cal bank as discussed in Note 29 c)</w:t>
      </w:r>
      <w:r w:rsidR="00C87878" w:rsidRPr="00FF076B">
        <w:rPr>
          <w:rFonts w:ascii="Angsana New" w:eastAsia="Arial Unicode MS" w:hAnsi="Angsana New"/>
          <w:sz w:val="28"/>
          <w:szCs w:val="28"/>
        </w:rPr>
        <w:t xml:space="preserve">. </w:t>
      </w:r>
    </w:p>
    <w:p w14:paraId="358D1DDE" w14:textId="77777777" w:rsidR="00C87878" w:rsidRDefault="00C87878" w:rsidP="00870B04">
      <w:pPr>
        <w:pStyle w:val="BodyTextIndent"/>
        <w:spacing w:before="120" w:line="380" w:lineRule="exact"/>
        <w:ind w:left="547" w:right="58"/>
        <w:jc w:val="thaiDistribute"/>
        <w:rPr>
          <w:rFonts w:ascii="Angsana New" w:eastAsia="Arial Unicode MS" w:hAnsi="Angsana New"/>
          <w:sz w:val="28"/>
          <w:szCs w:val="28"/>
        </w:rPr>
      </w:pPr>
    </w:p>
    <w:p w14:paraId="33444754" w14:textId="77777777" w:rsidR="00870B04" w:rsidRPr="002861B3" w:rsidRDefault="00870B04" w:rsidP="00C71B59">
      <w:pPr>
        <w:pStyle w:val="BodyTextIndent"/>
        <w:spacing w:before="120" w:line="380" w:lineRule="exact"/>
        <w:ind w:left="547" w:right="58"/>
        <w:jc w:val="thaiDistribute"/>
        <w:rPr>
          <w:rFonts w:ascii="Angsana New" w:eastAsia="Arial Unicode MS" w:hAnsi="Angsana New"/>
          <w:sz w:val="28"/>
          <w:szCs w:val="28"/>
        </w:rPr>
      </w:pPr>
    </w:p>
    <w:p w14:paraId="4A51185D" w14:textId="77777777" w:rsidR="002A6E63" w:rsidRPr="00D0567B"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
        <w:jc w:val="both"/>
        <w:rPr>
          <w:rFonts w:asciiTheme="majorBidi" w:hAnsiTheme="majorBidi" w:cstheme="majorBidi"/>
          <w:b/>
          <w:bCs/>
          <w:sz w:val="28"/>
          <w:szCs w:val="28"/>
        </w:rPr>
      </w:pPr>
    </w:p>
    <w:p w14:paraId="6F3C6ADB" w14:textId="77777777" w:rsidR="0092651A" w:rsidRDefault="0092651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0FE2B43D" w14:textId="4444F136" w:rsidR="00606A3C" w:rsidRPr="002861B3" w:rsidRDefault="00503D53"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t>P</w:t>
      </w:r>
      <w:r w:rsidR="00E2350F" w:rsidRPr="002861B3">
        <w:rPr>
          <w:rFonts w:ascii="Angsana New" w:eastAsia="Arial Unicode MS" w:hAnsi="Angsana New"/>
          <w:b/>
          <w:bCs/>
          <w:sz w:val="28"/>
          <w:szCs w:val="28"/>
        </w:rPr>
        <w:t xml:space="preserve">roperty, plant and equipment </w:t>
      </w:r>
    </w:p>
    <w:tbl>
      <w:tblPr>
        <w:tblW w:w="9360" w:type="dxa"/>
        <w:tblInd w:w="540" w:type="dxa"/>
        <w:tblBorders>
          <w:bottom w:val="single" w:sz="4" w:space="0" w:color="auto"/>
        </w:tblBorders>
        <w:tblLayout w:type="fixed"/>
        <w:tblCellMar>
          <w:left w:w="43" w:type="dxa"/>
          <w:right w:w="43" w:type="dxa"/>
        </w:tblCellMar>
        <w:tblLook w:val="0000" w:firstRow="0" w:lastRow="0" w:firstColumn="0" w:lastColumn="0" w:noHBand="0" w:noVBand="0"/>
      </w:tblPr>
      <w:tblGrid>
        <w:gridCol w:w="1710"/>
        <w:gridCol w:w="974"/>
        <w:gridCol w:w="106"/>
        <w:gridCol w:w="1154"/>
        <w:gridCol w:w="106"/>
        <w:gridCol w:w="1170"/>
        <w:gridCol w:w="106"/>
        <w:gridCol w:w="990"/>
        <w:gridCol w:w="106"/>
        <w:gridCol w:w="974"/>
        <w:gridCol w:w="106"/>
        <w:gridCol w:w="884"/>
        <w:gridCol w:w="106"/>
        <w:gridCol w:w="868"/>
      </w:tblGrid>
      <w:tr w:rsidR="00C047E6" w:rsidRPr="00D0567B" w14:paraId="54EB45FE" w14:textId="77777777" w:rsidTr="00F63D22">
        <w:trPr>
          <w:cantSplit/>
        </w:trPr>
        <w:tc>
          <w:tcPr>
            <w:tcW w:w="1710" w:type="dxa"/>
          </w:tcPr>
          <w:p w14:paraId="0729381E" w14:textId="77777777" w:rsidR="00C047E6" w:rsidRPr="00D0567B" w:rsidRDefault="00C047E6" w:rsidP="008108CA">
            <w:pPr>
              <w:tabs>
                <w:tab w:val="clear" w:pos="2807"/>
                <w:tab w:val="left" w:pos="2898"/>
              </w:tabs>
              <w:spacing w:line="240" w:lineRule="auto"/>
              <w:rPr>
                <w:rFonts w:asciiTheme="majorBidi" w:hAnsiTheme="majorBidi" w:cstheme="majorBidi"/>
                <w:sz w:val="28"/>
                <w:szCs w:val="28"/>
              </w:rPr>
            </w:pPr>
          </w:p>
        </w:tc>
        <w:tc>
          <w:tcPr>
            <w:tcW w:w="7650" w:type="dxa"/>
            <w:gridSpan w:val="13"/>
            <w:tcBorders>
              <w:bottom w:val="single" w:sz="4" w:space="0" w:color="auto"/>
            </w:tcBorders>
          </w:tcPr>
          <w:p w14:paraId="535A93F7" w14:textId="0A419992" w:rsidR="00C047E6" w:rsidRPr="00D0567B" w:rsidRDefault="00C047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auto"/>
              <w:ind w:left="21" w:right="-7"/>
              <w:jc w:val="center"/>
              <w:rPr>
                <w:rFonts w:asciiTheme="majorBidi" w:hAnsiTheme="majorBidi" w:cstheme="majorBidi"/>
                <w:sz w:val="28"/>
                <w:szCs w:val="28"/>
                <w:cs/>
              </w:rPr>
            </w:pPr>
            <w:r w:rsidRPr="00D0567B">
              <w:rPr>
                <w:rFonts w:asciiTheme="majorBidi" w:hAnsiTheme="majorBidi" w:cstheme="majorBidi"/>
                <w:sz w:val="28"/>
                <w:szCs w:val="28"/>
              </w:rPr>
              <w:t>Thousand Baht</w:t>
            </w:r>
          </w:p>
        </w:tc>
      </w:tr>
      <w:tr w:rsidR="00612CB2" w:rsidRPr="00D0567B" w14:paraId="2C318F04" w14:textId="77777777" w:rsidTr="00F63D22">
        <w:trPr>
          <w:cantSplit/>
        </w:trPr>
        <w:tc>
          <w:tcPr>
            <w:tcW w:w="1710" w:type="dxa"/>
          </w:tcPr>
          <w:p w14:paraId="60E90441" w14:textId="77777777" w:rsidR="00612CB2" w:rsidRPr="00D0567B" w:rsidRDefault="00612CB2" w:rsidP="00612CB2">
            <w:pPr>
              <w:tabs>
                <w:tab w:val="clear" w:pos="2807"/>
                <w:tab w:val="left" w:pos="2898"/>
              </w:tabs>
              <w:spacing w:line="240" w:lineRule="auto"/>
              <w:rPr>
                <w:rFonts w:asciiTheme="majorBidi" w:hAnsiTheme="majorBidi" w:cstheme="majorBidi"/>
                <w:sz w:val="28"/>
                <w:szCs w:val="28"/>
              </w:rPr>
            </w:pPr>
          </w:p>
        </w:tc>
        <w:tc>
          <w:tcPr>
            <w:tcW w:w="974" w:type="dxa"/>
            <w:tcBorders>
              <w:top w:val="single" w:sz="4" w:space="0" w:color="auto"/>
              <w:bottom w:val="nil"/>
            </w:tcBorders>
          </w:tcPr>
          <w:p w14:paraId="6655096D"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06" w:type="dxa"/>
            <w:tcBorders>
              <w:top w:val="single" w:sz="4" w:space="0" w:color="auto"/>
              <w:bottom w:val="nil"/>
            </w:tcBorders>
          </w:tcPr>
          <w:p w14:paraId="6757964D"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54" w:type="dxa"/>
            <w:tcBorders>
              <w:top w:val="single" w:sz="4" w:space="0" w:color="auto"/>
              <w:bottom w:val="nil"/>
            </w:tcBorders>
          </w:tcPr>
          <w:p w14:paraId="262E03E8"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06" w:type="dxa"/>
            <w:tcBorders>
              <w:top w:val="single" w:sz="4" w:space="0" w:color="auto"/>
              <w:bottom w:val="nil"/>
            </w:tcBorders>
          </w:tcPr>
          <w:p w14:paraId="4E589F64"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70" w:type="dxa"/>
            <w:tcBorders>
              <w:top w:val="single" w:sz="4" w:space="0" w:color="auto"/>
              <w:bottom w:val="nil"/>
            </w:tcBorders>
          </w:tcPr>
          <w:p w14:paraId="38E79D7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06" w:type="dxa"/>
            <w:tcBorders>
              <w:top w:val="single" w:sz="4" w:space="0" w:color="auto"/>
              <w:bottom w:val="nil"/>
            </w:tcBorders>
          </w:tcPr>
          <w:p w14:paraId="288FB0E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990" w:type="dxa"/>
            <w:tcBorders>
              <w:top w:val="single" w:sz="4" w:space="0" w:color="auto"/>
              <w:bottom w:val="nil"/>
            </w:tcBorders>
          </w:tcPr>
          <w:p w14:paraId="02B69043" w14:textId="1EE380DE"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8"/>
                <w:szCs w:val="28"/>
              </w:rPr>
            </w:pPr>
            <w:r w:rsidRPr="00D0567B">
              <w:rPr>
                <w:rFonts w:asciiTheme="majorBidi" w:hAnsiTheme="majorBidi" w:cstheme="majorBidi"/>
                <w:sz w:val="28"/>
                <w:szCs w:val="28"/>
              </w:rPr>
              <w:t>Furniture,</w:t>
            </w:r>
          </w:p>
        </w:tc>
        <w:tc>
          <w:tcPr>
            <w:tcW w:w="106" w:type="dxa"/>
            <w:tcBorders>
              <w:top w:val="single" w:sz="4" w:space="0" w:color="auto"/>
              <w:bottom w:val="nil"/>
            </w:tcBorders>
          </w:tcPr>
          <w:p w14:paraId="29456F58" w14:textId="38C8998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8"/>
                <w:szCs w:val="28"/>
              </w:rPr>
            </w:pPr>
          </w:p>
        </w:tc>
        <w:tc>
          <w:tcPr>
            <w:tcW w:w="974" w:type="dxa"/>
            <w:tcBorders>
              <w:top w:val="single" w:sz="4" w:space="0" w:color="auto"/>
              <w:bottom w:val="nil"/>
            </w:tcBorders>
          </w:tcPr>
          <w:p w14:paraId="2B832268" w14:textId="18D38AC9"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8"/>
                <w:szCs w:val="28"/>
              </w:rPr>
            </w:pPr>
          </w:p>
        </w:tc>
        <w:tc>
          <w:tcPr>
            <w:tcW w:w="106" w:type="dxa"/>
            <w:tcBorders>
              <w:top w:val="single" w:sz="4" w:space="0" w:color="auto"/>
              <w:bottom w:val="nil"/>
            </w:tcBorders>
          </w:tcPr>
          <w:p w14:paraId="60CBACFF"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84" w:type="dxa"/>
            <w:tcBorders>
              <w:top w:val="single" w:sz="4" w:space="0" w:color="auto"/>
              <w:bottom w:val="nil"/>
            </w:tcBorders>
          </w:tcPr>
          <w:p w14:paraId="00B89BD7"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06" w:type="dxa"/>
            <w:tcBorders>
              <w:top w:val="single" w:sz="4" w:space="0" w:color="auto"/>
              <w:bottom w:val="nil"/>
            </w:tcBorders>
          </w:tcPr>
          <w:p w14:paraId="453F3B7B"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68" w:type="dxa"/>
            <w:tcBorders>
              <w:top w:val="single" w:sz="4" w:space="0" w:color="auto"/>
              <w:bottom w:val="nil"/>
            </w:tcBorders>
          </w:tcPr>
          <w:p w14:paraId="25D9B64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r>
      <w:tr w:rsidR="00612CB2" w:rsidRPr="00D0567B" w14:paraId="037F8643" w14:textId="77777777" w:rsidTr="00F63D22">
        <w:trPr>
          <w:cantSplit/>
        </w:trPr>
        <w:tc>
          <w:tcPr>
            <w:tcW w:w="1710" w:type="dxa"/>
          </w:tcPr>
          <w:p w14:paraId="04485729" w14:textId="77777777" w:rsidR="00612CB2" w:rsidRPr="00D0567B" w:rsidRDefault="00612CB2" w:rsidP="00612CB2">
            <w:pPr>
              <w:tabs>
                <w:tab w:val="clear" w:pos="2807"/>
                <w:tab w:val="left" w:pos="2898"/>
              </w:tabs>
              <w:spacing w:line="240" w:lineRule="auto"/>
              <w:rPr>
                <w:rFonts w:asciiTheme="majorBidi" w:hAnsiTheme="majorBidi" w:cstheme="majorBidi"/>
                <w:sz w:val="28"/>
                <w:szCs w:val="28"/>
              </w:rPr>
            </w:pPr>
          </w:p>
        </w:tc>
        <w:tc>
          <w:tcPr>
            <w:tcW w:w="974" w:type="dxa"/>
            <w:tcBorders>
              <w:top w:val="nil"/>
              <w:bottom w:val="nil"/>
            </w:tcBorders>
          </w:tcPr>
          <w:p w14:paraId="6644770A"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06" w:type="dxa"/>
            <w:tcBorders>
              <w:top w:val="nil"/>
              <w:bottom w:val="nil"/>
            </w:tcBorders>
          </w:tcPr>
          <w:p w14:paraId="6B97AED8"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54" w:type="dxa"/>
            <w:tcBorders>
              <w:top w:val="nil"/>
              <w:bottom w:val="nil"/>
            </w:tcBorders>
          </w:tcPr>
          <w:p w14:paraId="351B8A1B"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06" w:type="dxa"/>
            <w:tcBorders>
              <w:top w:val="nil"/>
              <w:bottom w:val="nil"/>
            </w:tcBorders>
          </w:tcPr>
          <w:p w14:paraId="7C8E0E8A"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70" w:type="dxa"/>
            <w:tcBorders>
              <w:top w:val="nil"/>
              <w:bottom w:val="nil"/>
            </w:tcBorders>
          </w:tcPr>
          <w:p w14:paraId="70D0B113"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Buildings</w:t>
            </w:r>
          </w:p>
        </w:tc>
        <w:tc>
          <w:tcPr>
            <w:tcW w:w="106" w:type="dxa"/>
            <w:tcBorders>
              <w:top w:val="nil"/>
              <w:bottom w:val="nil"/>
            </w:tcBorders>
          </w:tcPr>
          <w:p w14:paraId="11262A4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990" w:type="dxa"/>
            <w:tcBorders>
              <w:top w:val="nil"/>
              <w:bottom w:val="nil"/>
            </w:tcBorders>
          </w:tcPr>
          <w:p w14:paraId="2A3852B7" w14:textId="067FF519"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fixtures and</w:t>
            </w:r>
          </w:p>
        </w:tc>
        <w:tc>
          <w:tcPr>
            <w:tcW w:w="106" w:type="dxa"/>
            <w:tcBorders>
              <w:top w:val="nil"/>
              <w:bottom w:val="nil"/>
            </w:tcBorders>
          </w:tcPr>
          <w:p w14:paraId="474F7DD8" w14:textId="30C90101"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974" w:type="dxa"/>
            <w:tcBorders>
              <w:top w:val="nil"/>
              <w:bottom w:val="nil"/>
            </w:tcBorders>
          </w:tcPr>
          <w:p w14:paraId="0031A451" w14:textId="75EA7CC5"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106" w:type="dxa"/>
            <w:tcBorders>
              <w:top w:val="nil"/>
              <w:bottom w:val="nil"/>
            </w:tcBorders>
          </w:tcPr>
          <w:p w14:paraId="0B7970D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84" w:type="dxa"/>
            <w:tcBorders>
              <w:top w:val="nil"/>
              <w:bottom w:val="nil"/>
            </w:tcBorders>
          </w:tcPr>
          <w:p w14:paraId="4CEA076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06" w:type="dxa"/>
            <w:tcBorders>
              <w:top w:val="nil"/>
              <w:bottom w:val="nil"/>
            </w:tcBorders>
          </w:tcPr>
          <w:p w14:paraId="4929C2F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68" w:type="dxa"/>
            <w:tcBorders>
              <w:top w:val="nil"/>
              <w:bottom w:val="nil"/>
            </w:tcBorders>
          </w:tcPr>
          <w:p w14:paraId="622A1549"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r>
      <w:tr w:rsidR="00612CB2" w:rsidRPr="00D0567B" w14:paraId="13851C50" w14:textId="77777777" w:rsidTr="00F63D22">
        <w:trPr>
          <w:cantSplit/>
        </w:trPr>
        <w:tc>
          <w:tcPr>
            <w:tcW w:w="1710" w:type="dxa"/>
          </w:tcPr>
          <w:p w14:paraId="4E4E6BAA" w14:textId="77777777" w:rsidR="00612CB2" w:rsidRPr="00D0567B" w:rsidRDefault="00612CB2" w:rsidP="00612CB2">
            <w:pPr>
              <w:tabs>
                <w:tab w:val="clear" w:pos="2807"/>
                <w:tab w:val="left" w:pos="2898"/>
              </w:tabs>
              <w:spacing w:line="240" w:lineRule="auto"/>
              <w:rPr>
                <w:rFonts w:asciiTheme="majorBidi" w:hAnsiTheme="majorBidi" w:cstheme="majorBidi"/>
                <w:sz w:val="28"/>
                <w:szCs w:val="28"/>
              </w:rPr>
            </w:pPr>
          </w:p>
        </w:tc>
        <w:tc>
          <w:tcPr>
            <w:tcW w:w="974" w:type="dxa"/>
            <w:tcBorders>
              <w:top w:val="nil"/>
              <w:bottom w:val="nil"/>
            </w:tcBorders>
          </w:tcPr>
          <w:p w14:paraId="318542DC"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rPr>
            </w:pPr>
          </w:p>
        </w:tc>
        <w:tc>
          <w:tcPr>
            <w:tcW w:w="106" w:type="dxa"/>
            <w:tcBorders>
              <w:top w:val="nil"/>
              <w:bottom w:val="nil"/>
            </w:tcBorders>
          </w:tcPr>
          <w:p w14:paraId="6062AD3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154" w:type="dxa"/>
            <w:tcBorders>
              <w:top w:val="nil"/>
              <w:bottom w:val="nil"/>
            </w:tcBorders>
          </w:tcPr>
          <w:p w14:paraId="449AFE47"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Land</w:t>
            </w:r>
          </w:p>
        </w:tc>
        <w:tc>
          <w:tcPr>
            <w:tcW w:w="106" w:type="dxa"/>
            <w:tcBorders>
              <w:top w:val="nil"/>
              <w:bottom w:val="nil"/>
            </w:tcBorders>
          </w:tcPr>
          <w:p w14:paraId="0919BC98"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70" w:type="dxa"/>
            <w:tcBorders>
              <w:top w:val="nil"/>
              <w:bottom w:val="nil"/>
            </w:tcBorders>
          </w:tcPr>
          <w:p w14:paraId="3B64BBAE" w14:textId="6AE7D0E5"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and building</w:t>
            </w:r>
          </w:p>
        </w:tc>
        <w:tc>
          <w:tcPr>
            <w:tcW w:w="106" w:type="dxa"/>
            <w:tcBorders>
              <w:top w:val="nil"/>
              <w:bottom w:val="nil"/>
            </w:tcBorders>
          </w:tcPr>
          <w:p w14:paraId="2280DF59"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990" w:type="dxa"/>
            <w:tcBorders>
              <w:top w:val="nil"/>
              <w:bottom w:val="nil"/>
            </w:tcBorders>
          </w:tcPr>
          <w:p w14:paraId="5BA1AE4E" w14:textId="3FC196B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office</w:t>
            </w:r>
          </w:p>
        </w:tc>
        <w:tc>
          <w:tcPr>
            <w:tcW w:w="106" w:type="dxa"/>
            <w:tcBorders>
              <w:top w:val="nil"/>
              <w:bottom w:val="nil"/>
            </w:tcBorders>
          </w:tcPr>
          <w:p w14:paraId="205FE72F" w14:textId="4DCA0EAC"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974" w:type="dxa"/>
            <w:tcBorders>
              <w:top w:val="nil"/>
              <w:bottom w:val="nil"/>
            </w:tcBorders>
          </w:tcPr>
          <w:p w14:paraId="45052AB4" w14:textId="00BFBBC8"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106" w:type="dxa"/>
            <w:tcBorders>
              <w:top w:val="nil"/>
              <w:bottom w:val="nil"/>
            </w:tcBorders>
          </w:tcPr>
          <w:p w14:paraId="72441F44"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84" w:type="dxa"/>
            <w:tcBorders>
              <w:top w:val="nil"/>
              <w:bottom w:val="nil"/>
            </w:tcBorders>
          </w:tcPr>
          <w:p w14:paraId="3A7078C7"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06" w:type="dxa"/>
            <w:tcBorders>
              <w:top w:val="nil"/>
              <w:bottom w:val="nil"/>
            </w:tcBorders>
          </w:tcPr>
          <w:p w14:paraId="07D6348D"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68" w:type="dxa"/>
            <w:tcBorders>
              <w:top w:val="nil"/>
              <w:bottom w:val="nil"/>
            </w:tcBorders>
          </w:tcPr>
          <w:p w14:paraId="3FAAB8E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r>
      <w:tr w:rsidR="00612CB2" w:rsidRPr="00D0567B" w14:paraId="3509E32B" w14:textId="77777777" w:rsidTr="00F63D22">
        <w:trPr>
          <w:cantSplit/>
        </w:trPr>
        <w:tc>
          <w:tcPr>
            <w:tcW w:w="1710" w:type="dxa"/>
          </w:tcPr>
          <w:p w14:paraId="749BF616" w14:textId="77777777" w:rsidR="00612CB2" w:rsidRPr="00D0567B" w:rsidRDefault="00612CB2" w:rsidP="00612CB2">
            <w:pPr>
              <w:tabs>
                <w:tab w:val="clear" w:pos="2807"/>
                <w:tab w:val="left" w:pos="2898"/>
              </w:tabs>
              <w:spacing w:line="240" w:lineRule="auto"/>
              <w:rPr>
                <w:rFonts w:asciiTheme="majorBidi" w:hAnsiTheme="majorBidi" w:cstheme="majorBidi"/>
                <w:sz w:val="28"/>
                <w:szCs w:val="28"/>
              </w:rPr>
            </w:pPr>
          </w:p>
        </w:tc>
        <w:tc>
          <w:tcPr>
            <w:tcW w:w="974" w:type="dxa"/>
            <w:tcBorders>
              <w:top w:val="nil"/>
              <w:bottom w:val="single" w:sz="4" w:space="0" w:color="auto"/>
            </w:tcBorders>
          </w:tcPr>
          <w:p w14:paraId="1E3C9FB5"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Land</w:t>
            </w:r>
          </w:p>
        </w:tc>
        <w:tc>
          <w:tcPr>
            <w:tcW w:w="106" w:type="dxa"/>
            <w:tcBorders>
              <w:top w:val="nil"/>
              <w:bottom w:val="nil"/>
            </w:tcBorders>
          </w:tcPr>
          <w:p w14:paraId="16C7A405"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154" w:type="dxa"/>
            <w:tcBorders>
              <w:top w:val="nil"/>
              <w:bottom w:val="single" w:sz="4" w:space="0" w:color="auto"/>
            </w:tcBorders>
          </w:tcPr>
          <w:p w14:paraId="03EC0F50"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improvements</w:t>
            </w:r>
          </w:p>
        </w:tc>
        <w:tc>
          <w:tcPr>
            <w:tcW w:w="106" w:type="dxa"/>
            <w:tcBorders>
              <w:top w:val="nil"/>
              <w:bottom w:val="nil"/>
            </w:tcBorders>
          </w:tcPr>
          <w:p w14:paraId="12142C15"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170" w:type="dxa"/>
            <w:tcBorders>
              <w:top w:val="nil"/>
              <w:bottom w:val="single" w:sz="4" w:space="0" w:color="auto"/>
            </w:tcBorders>
          </w:tcPr>
          <w:p w14:paraId="2AEBE810" w14:textId="6597CB3D"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improvements</w:t>
            </w:r>
          </w:p>
        </w:tc>
        <w:tc>
          <w:tcPr>
            <w:tcW w:w="106" w:type="dxa"/>
            <w:tcBorders>
              <w:top w:val="nil"/>
              <w:bottom w:val="nil"/>
            </w:tcBorders>
          </w:tcPr>
          <w:p w14:paraId="37327DC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990" w:type="dxa"/>
            <w:tcBorders>
              <w:top w:val="nil"/>
              <w:bottom w:val="single" w:sz="4" w:space="0" w:color="auto"/>
            </w:tcBorders>
          </w:tcPr>
          <w:p w14:paraId="3AE6B8BE" w14:textId="782913B8"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equipment</w:t>
            </w:r>
          </w:p>
        </w:tc>
        <w:tc>
          <w:tcPr>
            <w:tcW w:w="106" w:type="dxa"/>
            <w:tcBorders>
              <w:top w:val="nil"/>
              <w:bottom w:val="nil"/>
            </w:tcBorders>
          </w:tcPr>
          <w:p w14:paraId="742DB74D" w14:textId="64A8CDA9"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974" w:type="dxa"/>
            <w:tcBorders>
              <w:top w:val="nil"/>
              <w:bottom w:val="single" w:sz="4" w:space="0" w:color="auto"/>
            </w:tcBorders>
          </w:tcPr>
          <w:p w14:paraId="270F746A" w14:textId="563877DD"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Computers</w:t>
            </w:r>
          </w:p>
        </w:tc>
        <w:tc>
          <w:tcPr>
            <w:tcW w:w="106" w:type="dxa"/>
            <w:tcBorders>
              <w:top w:val="nil"/>
              <w:bottom w:val="nil"/>
            </w:tcBorders>
          </w:tcPr>
          <w:p w14:paraId="16F1C06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84" w:type="dxa"/>
            <w:tcBorders>
              <w:top w:val="nil"/>
              <w:bottom w:val="single" w:sz="4" w:space="0" w:color="auto"/>
            </w:tcBorders>
          </w:tcPr>
          <w:p w14:paraId="536FFF19" w14:textId="58B9ACCB"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Vehicle</w:t>
            </w:r>
          </w:p>
        </w:tc>
        <w:tc>
          <w:tcPr>
            <w:tcW w:w="106" w:type="dxa"/>
            <w:tcBorders>
              <w:top w:val="nil"/>
              <w:bottom w:val="nil"/>
            </w:tcBorders>
          </w:tcPr>
          <w:p w14:paraId="0A9A3255"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68" w:type="dxa"/>
            <w:tcBorders>
              <w:top w:val="nil"/>
              <w:bottom w:val="single" w:sz="4" w:space="0" w:color="auto"/>
            </w:tcBorders>
          </w:tcPr>
          <w:p w14:paraId="5889AEF5"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Total</w:t>
            </w:r>
          </w:p>
        </w:tc>
      </w:tr>
      <w:tr w:rsidR="00612CB2" w:rsidRPr="00D0567B" w14:paraId="14528FAD" w14:textId="77777777" w:rsidTr="00F63D22">
        <w:trPr>
          <w:cantSplit/>
        </w:trPr>
        <w:tc>
          <w:tcPr>
            <w:tcW w:w="1710" w:type="dxa"/>
          </w:tcPr>
          <w:p w14:paraId="13188F5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ajorBidi" w:hAnsiTheme="majorBidi" w:cstheme="majorBidi"/>
                <w:sz w:val="28"/>
                <w:szCs w:val="28"/>
              </w:rPr>
            </w:pPr>
            <w:r w:rsidRPr="00D0567B">
              <w:rPr>
                <w:rFonts w:asciiTheme="majorBidi" w:hAnsiTheme="majorBidi" w:cstheme="majorBidi"/>
                <w:sz w:val="28"/>
                <w:szCs w:val="28"/>
              </w:rPr>
              <w:t>Net book value</w:t>
            </w:r>
          </w:p>
        </w:tc>
        <w:tc>
          <w:tcPr>
            <w:tcW w:w="974" w:type="dxa"/>
          </w:tcPr>
          <w:p w14:paraId="303F0E0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8"/>
                <w:szCs w:val="28"/>
              </w:rPr>
            </w:pPr>
          </w:p>
        </w:tc>
        <w:tc>
          <w:tcPr>
            <w:tcW w:w="106" w:type="dxa"/>
          </w:tcPr>
          <w:p w14:paraId="7E095F07"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1154" w:type="dxa"/>
          </w:tcPr>
          <w:p w14:paraId="488F9CD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8"/>
                <w:szCs w:val="28"/>
              </w:rPr>
            </w:pPr>
          </w:p>
        </w:tc>
        <w:tc>
          <w:tcPr>
            <w:tcW w:w="106" w:type="dxa"/>
          </w:tcPr>
          <w:p w14:paraId="48816D94"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1170" w:type="dxa"/>
          </w:tcPr>
          <w:p w14:paraId="28558F7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c>
          <w:tcPr>
            <w:tcW w:w="106" w:type="dxa"/>
          </w:tcPr>
          <w:p w14:paraId="756CE998"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990" w:type="dxa"/>
          </w:tcPr>
          <w:p w14:paraId="6E33F5E6"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c>
          <w:tcPr>
            <w:tcW w:w="106" w:type="dxa"/>
            <w:tcBorders>
              <w:bottom w:val="nil"/>
            </w:tcBorders>
          </w:tcPr>
          <w:p w14:paraId="0A66BEDB" w14:textId="30A2BCDB"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c>
          <w:tcPr>
            <w:tcW w:w="974" w:type="dxa"/>
          </w:tcPr>
          <w:p w14:paraId="6E4A5C9C" w14:textId="6C0156AB"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c>
          <w:tcPr>
            <w:tcW w:w="106" w:type="dxa"/>
          </w:tcPr>
          <w:p w14:paraId="35CFB832"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884" w:type="dxa"/>
          </w:tcPr>
          <w:p w14:paraId="7CDA22D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8"/>
                <w:szCs w:val="28"/>
              </w:rPr>
            </w:pPr>
          </w:p>
        </w:tc>
        <w:tc>
          <w:tcPr>
            <w:tcW w:w="106" w:type="dxa"/>
            <w:tcBorders>
              <w:top w:val="nil"/>
              <w:bottom w:val="nil"/>
            </w:tcBorders>
          </w:tcPr>
          <w:p w14:paraId="57767ECC"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868" w:type="dxa"/>
            <w:tcBorders>
              <w:top w:val="nil"/>
              <w:bottom w:val="nil"/>
            </w:tcBorders>
          </w:tcPr>
          <w:p w14:paraId="77EB2E0D"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r>
      <w:tr w:rsidR="00612CB2" w:rsidRPr="00D0567B" w14:paraId="13C94D5D" w14:textId="77777777" w:rsidTr="00F63D22">
        <w:trPr>
          <w:cantSplit/>
        </w:trPr>
        <w:tc>
          <w:tcPr>
            <w:tcW w:w="1710" w:type="dxa"/>
          </w:tcPr>
          <w:p w14:paraId="3E5EA981" w14:textId="77777777" w:rsidR="00612CB2" w:rsidRPr="00D0567B" w:rsidRDefault="00612CB2" w:rsidP="00612CB2">
            <w:pPr>
              <w:tabs>
                <w:tab w:val="clear" w:pos="1644"/>
                <w:tab w:val="clear" w:pos="1871"/>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 xml:space="preserve"> as at 1 January 2019</w:t>
            </w:r>
          </w:p>
        </w:tc>
        <w:tc>
          <w:tcPr>
            <w:tcW w:w="974" w:type="dxa"/>
          </w:tcPr>
          <w:p w14:paraId="5099828B"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109,531</w:t>
            </w:r>
          </w:p>
        </w:tc>
        <w:tc>
          <w:tcPr>
            <w:tcW w:w="106" w:type="dxa"/>
          </w:tcPr>
          <w:p w14:paraId="2C31EFA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154" w:type="dxa"/>
          </w:tcPr>
          <w:p w14:paraId="12C4B03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66</w:t>
            </w:r>
          </w:p>
        </w:tc>
        <w:tc>
          <w:tcPr>
            <w:tcW w:w="106" w:type="dxa"/>
          </w:tcPr>
          <w:p w14:paraId="1EA9FFAF"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170" w:type="dxa"/>
          </w:tcPr>
          <w:p w14:paraId="7AC2A926"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34,336</w:t>
            </w:r>
          </w:p>
        </w:tc>
        <w:tc>
          <w:tcPr>
            <w:tcW w:w="106" w:type="dxa"/>
          </w:tcPr>
          <w:p w14:paraId="18E0091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90" w:type="dxa"/>
          </w:tcPr>
          <w:p w14:paraId="2FE1D44C" w14:textId="7C4E9B8E"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248</w:t>
            </w:r>
          </w:p>
        </w:tc>
        <w:tc>
          <w:tcPr>
            <w:tcW w:w="106" w:type="dxa"/>
            <w:tcBorders>
              <w:bottom w:val="nil"/>
            </w:tcBorders>
          </w:tcPr>
          <w:p w14:paraId="062688D6" w14:textId="5A6D5850"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tcPr>
          <w:p w14:paraId="65C8D187" w14:textId="552CEB18"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278</w:t>
            </w:r>
          </w:p>
        </w:tc>
        <w:tc>
          <w:tcPr>
            <w:tcW w:w="106" w:type="dxa"/>
          </w:tcPr>
          <w:p w14:paraId="641B07A6"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884" w:type="dxa"/>
          </w:tcPr>
          <w:p w14:paraId="7C0162D0" w14:textId="7BB75CCD"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bottom w:val="nil"/>
            </w:tcBorders>
          </w:tcPr>
          <w:p w14:paraId="5C38BAE6" w14:textId="77777777" w:rsidR="00612CB2" w:rsidRPr="00D0567B" w:rsidRDefault="00612CB2" w:rsidP="00612CB2">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868" w:type="dxa"/>
            <w:tcBorders>
              <w:top w:val="nil"/>
              <w:bottom w:val="nil"/>
            </w:tcBorders>
          </w:tcPr>
          <w:p w14:paraId="0766F4C8"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144,459</w:t>
            </w:r>
          </w:p>
        </w:tc>
      </w:tr>
      <w:tr w:rsidR="00612CB2" w:rsidRPr="00D0567B" w14:paraId="4E9902C5" w14:textId="77777777" w:rsidTr="00F63D22">
        <w:trPr>
          <w:cantSplit/>
        </w:trPr>
        <w:tc>
          <w:tcPr>
            <w:tcW w:w="1710" w:type="dxa"/>
          </w:tcPr>
          <w:p w14:paraId="2CA99ECF" w14:textId="77777777" w:rsidR="00612CB2" w:rsidRPr="00D0567B" w:rsidRDefault="00612CB2" w:rsidP="00612CB2">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Additions</w:t>
            </w:r>
          </w:p>
        </w:tc>
        <w:tc>
          <w:tcPr>
            <w:tcW w:w="974" w:type="dxa"/>
          </w:tcPr>
          <w:p w14:paraId="023E439E" w14:textId="58B07936"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w:t>
            </w:r>
          </w:p>
        </w:tc>
        <w:tc>
          <w:tcPr>
            <w:tcW w:w="106" w:type="dxa"/>
          </w:tcPr>
          <w:p w14:paraId="29B4C4C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8"/>
                <w:szCs w:val="28"/>
              </w:rPr>
            </w:pPr>
          </w:p>
        </w:tc>
        <w:tc>
          <w:tcPr>
            <w:tcW w:w="1154" w:type="dxa"/>
          </w:tcPr>
          <w:p w14:paraId="16ED47CF" w14:textId="66F2E57B"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w:t>
            </w:r>
          </w:p>
        </w:tc>
        <w:tc>
          <w:tcPr>
            <w:tcW w:w="106" w:type="dxa"/>
          </w:tcPr>
          <w:p w14:paraId="27E887F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8"/>
                <w:szCs w:val="28"/>
              </w:rPr>
            </w:pPr>
          </w:p>
        </w:tc>
        <w:tc>
          <w:tcPr>
            <w:tcW w:w="1170" w:type="dxa"/>
          </w:tcPr>
          <w:p w14:paraId="1EB42E26" w14:textId="6518D4C4"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95</w:t>
            </w:r>
          </w:p>
        </w:tc>
        <w:tc>
          <w:tcPr>
            <w:tcW w:w="106" w:type="dxa"/>
          </w:tcPr>
          <w:p w14:paraId="015B3C7A"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90" w:type="dxa"/>
          </w:tcPr>
          <w:p w14:paraId="09075360" w14:textId="43ECFD0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138</w:t>
            </w:r>
          </w:p>
        </w:tc>
        <w:tc>
          <w:tcPr>
            <w:tcW w:w="106" w:type="dxa"/>
            <w:tcBorders>
              <w:bottom w:val="nil"/>
            </w:tcBorders>
          </w:tcPr>
          <w:p w14:paraId="610E2EAF" w14:textId="059A3C48"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tcPr>
          <w:p w14:paraId="242BD18A" w14:textId="10C85604"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397</w:t>
            </w:r>
          </w:p>
        </w:tc>
        <w:tc>
          <w:tcPr>
            <w:tcW w:w="106" w:type="dxa"/>
          </w:tcPr>
          <w:p w14:paraId="40125DF8"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884" w:type="dxa"/>
          </w:tcPr>
          <w:p w14:paraId="1BABD956" w14:textId="0D1C43BA"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sz w:val="28"/>
                <w:szCs w:val="28"/>
              </w:rPr>
              <w:t>3,650</w:t>
            </w:r>
          </w:p>
        </w:tc>
        <w:tc>
          <w:tcPr>
            <w:tcW w:w="106" w:type="dxa"/>
            <w:tcBorders>
              <w:top w:val="nil"/>
              <w:bottom w:val="nil"/>
            </w:tcBorders>
          </w:tcPr>
          <w:p w14:paraId="2ABD7922"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868" w:type="dxa"/>
            <w:tcBorders>
              <w:top w:val="nil"/>
              <w:bottom w:val="nil"/>
            </w:tcBorders>
          </w:tcPr>
          <w:p w14:paraId="41DCCC5E" w14:textId="4BA34116"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4,280</w:t>
            </w:r>
          </w:p>
        </w:tc>
      </w:tr>
      <w:tr w:rsidR="00612CB2" w:rsidRPr="00D0567B" w14:paraId="5E143644" w14:textId="77777777" w:rsidTr="00F63D22">
        <w:trPr>
          <w:cantSplit/>
        </w:trPr>
        <w:tc>
          <w:tcPr>
            <w:tcW w:w="1710" w:type="dxa"/>
          </w:tcPr>
          <w:p w14:paraId="307F736C" w14:textId="77777777" w:rsidR="00612CB2" w:rsidRPr="00D0567B" w:rsidRDefault="00612CB2" w:rsidP="00612CB2">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Depreciation charges</w:t>
            </w:r>
          </w:p>
        </w:tc>
        <w:tc>
          <w:tcPr>
            <w:tcW w:w="974" w:type="dxa"/>
            <w:tcBorders>
              <w:bottom w:val="nil"/>
            </w:tcBorders>
          </w:tcPr>
          <w:p w14:paraId="247BBF5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Pr>
          <w:p w14:paraId="3A69376A" w14:textId="77777777" w:rsidR="00612CB2" w:rsidRPr="00D0567B" w:rsidRDefault="00612CB2" w:rsidP="00612CB2">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1154" w:type="dxa"/>
            <w:tcBorders>
              <w:bottom w:val="nil"/>
            </w:tcBorders>
          </w:tcPr>
          <w:p w14:paraId="717FB52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8"/>
                <w:szCs w:val="28"/>
              </w:rPr>
            </w:pPr>
          </w:p>
        </w:tc>
        <w:tc>
          <w:tcPr>
            <w:tcW w:w="106" w:type="dxa"/>
          </w:tcPr>
          <w:p w14:paraId="4B5646C1" w14:textId="77777777" w:rsidR="00612CB2" w:rsidRPr="00D0567B" w:rsidRDefault="00612CB2" w:rsidP="00612CB2">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1170" w:type="dxa"/>
            <w:tcBorders>
              <w:bottom w:val="nil"/>
            </w:tcBorders>
          </w:tcPr>
          <w:p w14:paraId="47E5380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8"/>
                <w:szCs w:val="28"/>
              </w:rPr>
            </w:pPr>
          </w:p>
        </w:tc>
        <w:tc>
          <w:tcPr>
            <w:tcW w:w="106" w:type="dxa"/>
          </w:tcPr>
          <w:p w14:paraId="3FA22254" w14:textId="77777777" w:rsidR="00612CB2" w:rsidRPr="00D0567B" w:rsidRDefault="00612CB2" w:rsidP="00612CB2">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990" w:type="dxa"/>
          </w:tcPr>
          <w:p w14:paraId="565CBD59"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765BAA41" w14:textId="737E7BB5"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tcBorders>
              <w:bottom w:val="nil"/>
            </w:tcBorders>
          </w:tcPr>
          <w:p w14:paraId="4A0BD18C" w14:textId="3D796D1C"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Pr>
          <w:p w14:paraId="4272CA51" w14:textId="77777777" w:rsidR="00612CB2" w:rsidRPr="00D0567B" w:rsidRDefault="00612CB2" w:rsidP="00612CB2">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884" w:type="dxa"/>
            <w:tcBorders>
              <w:bottom w:val="nil"/>
            </w:tcBorders>
          </w:tcPr>
          <w:p w14:paraId="48C852D4"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8"/>
                <w:szCs w:val="28"/>
              </w:rPr>
            </w:pPr>
          </w:p>
        </w:tc>
        <w:tc>
          <w:tcPr>
            <w:tcW w:w="106" w:type="dxa"/>
            <w:tcBorders>
              <w:top w:val="nil"/>
              <w:bottom w:val="nil"/>
            </w:tcBorders>
          </w:tcPr>
          <w:p w14:paraId="481E5AD8" w14:textId="77777777" w:rsidR="00612CB2" w:rsidRPr="00D0567B" w:rsidRDefault="00612CB2" w:rsidP="00612CB2">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868" w:type="dxa"/>
            <w:tcBorders>
              <w:top w:val="nil"/>
              <w:bottom w:val="nil"/>
            </w:tcBorders>
          </w:tcPr>
          <w:p w14:paraId="4F8FE36A"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r>
      <w:tr w:rsidR="00612CB2" w:rsidRPr="00D0567B" w14:paraId="420677FB" w14:textId="77777777" w:rsidTr="00F63D22">
        <w:trPr>
          <w:cantSplit/>
        </w:trPr>
        <w:tc>
          <w:tcPr>
            <w:tcW w:w="1710" w:type="dxa"/>
            <w:tcBorders>
              <w:bottom w:val="nil"/>
            </w:tcBorders>
          </w:tcPr>
          <w:p w14:paraId="4872C9F6" w14:textId="77777777" w:rsidR="00612CB2" w:rsidRPr="00D0567B" w:rsidRDefault="00612CB2" w:rsidP="00612CB2">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 xml:space="preserve">    for the period</w:t>
            </w:r>
          </w:p>
        </w:tc>
        <w:tc>
          <w:tcPr>
            <w:tcW w:w="974" w:type="dxa"/>
            <w:tcBorders>
              <w:bottom w:val="single" w:sz="4" w:space="0" w:color="auto"/>
            </w:tcBorders>
          </w:tcPr>
          <w:p w14:paraId="76BAB47C" w14:textId="410E091E"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w:t>
            </w:r>
          </w:p>
        </w:tc>
        <w:tc>
          <w:tcPr>
            <w:tcW w:w="106" w:type="dxa"/>
            <w:tcBorders>
              <w:bottom w:val="nil"/>
            </w:tcBorders>
          </w:tcPr>
          <w:p w14:paraId="73AAFC3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154" w:type="dxa"/>
            <w:tcBorders>
              <w:bottom w:val="single" w:sz="4" w:space="0" w:color="auto"/>
            </w:tcBorders>
          </w:tcPr>
          <w:p w14:paraId="019BD8D4" w14:textId="514F6CE6"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(6)</w:t>
            </w:r>
          </w:p>
        </w:tc>
        <w:tc>
          <w:tcPr>
            <w:tcW w:w="106" w:type="dxa"/>
            <w:tcBorders>
              <w:bottom w:val="nil"/>
            </w:tcBorders>
          </w:tcPr>
          <w:p w14:paraId="52D9EBB2" w14:textId="77777777" w:rsidR="00612CB2" w:rsidRPr="00D0567B" w:rsidRDefault="00612CB2" w:rsidP="00612CB2">
            <w:pPr>
              <w:spacing w:line="240" w:lineRule="auto"/>
              <w:ind w:right="22"/>
              <w:rPr>
                <w:rFonts w:asciiTheme="majorBidi" w:hAnsiTheme="majorBidi" w:cstheme="majorBidi"/>
                <w:sz w:val="28"/>
                <w:szCs w:val="28"/>
              </w:rPr>
            </w:pPr>
          </w:p>
        </w:tc>
        <w:tc>
          <w:tcPr>
            <w:tcW w:w="1170" w:type="dxa"/>
            <w:tcBorders>
              <w:bottom w:val="single" w:sz="4" w:space="0" w:color="auto"/>
            </w:tcBorders>
          </w:tcPr>
          <w:p w14:paraId="0D33EBBA" w14:textId="23E5BECB"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(353)</w:t>
            </w:r>
          </w:p>
        </w:tc>
        <w:tc>
          <w:tcPr>
            <w:tcW w:w="106" w:type="dxa"/>
            <w:tcBorders>
              <w:bottom w:val="nil"/>
            </w:tcBorders>
          </w:tcPr>
          <w:p w14:paraId="1BE6F845" w14:textId="77777777" w:rsidR="00612CB2" w:rsidRPr="00D0567B" w:rsidRDefault="00612CB2" w:rsidP="00612CB2">
            <w:pPr>
              <w:spacing w:line="240" w:lineRule="auto"/>
              <w:ind w:right="22"/>
              <w:rPr>
                <w:rFonts w:asciiTheme="majorBidi" w:hAnsiTheme="majorBidi" w:cstheme="majorBidi"/>
                <w:sz w:val="28"/>
                <w:szCs w:val="28"/>
              </w:rPr>
            </w:pPr>
          </w:p>
        </w:tc>
        <w:tc>
          <w:tcPr>
            <w:tcW w:w="990" w:type="dxa"/>
            <w:tcBorders>
              <w:bottom w:val="single" w:sz="4" w:space="0" w:color="auto"/>
            </w:tcBorders>
          </w:tcPr>
          <w:p w14:paraId="22606404" w14:textId="263C27F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(44)</w:t>
            </w:r>
          </w:p>
        </w:tc>
        <w:tc>
          <w:tcPr>
            <w:tcW w:w="106" w:type="dxa"/>
            <w:tcBorders>
              <w:bottom w:val="nil"/>
            </w:tcBorders>
          </w:tcPr>
          <w:p w14:paraId="401A4793" w14:textId="3ED8E89B"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tcBorders>
              <w:bottom w:val="single" w:sz="4" w:space="0" w:color="auto"/>
            </w:tcBorders>
          </w:tcPr>
          <w:p w14:paraId="06CF1D4D" w14:textId="6539D294"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(77)</w:t>
            </w:r>
          </w:p>
        </w:tc>
        <w:tc>
          <w:tcPr>
            <w:tcW w:w="106" w:type="dxa"/>
            <w:tcBorders>
              <w:bottom w:val="nil"/>
            </w:tcBorders>
          </w:tcPr>
          <w:p w14:paraId="52A3C938"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884" w:type="dxa"/>
            <w:tcBorders>
              <w:bottom w:val="single" w:sz="4" w:space="0" w:color="auto"/>
            </w:tcBorders>
          </w:tcPr>
          <w:p w14:paraId="706B56A9" w14:textId="26A144E0"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sz w:val="28"/>
                <w:szCs w:val="28"/>
              </w:rPr>
              <w:t>(92</w:t>
            </w:r>
            <w:r w:rsidRPr="00D0567B">
              <w:rPr>
                <w:rFonts w:asciiTheme="majorBidi" w:hAnsiTheme="majorBidi" w:cstheme="majorBidi"/>
                <w:sz w:val="28"/>
                <w:szCs w:val="28"/>
              </w:rPr>
              <w:t>)</w:t>
            </w:r>
          </w:p>
        </w:tc>
        <w:tc>
          <w:tcPr>
            <w:tcW w:w="106" w:type="dxa"/>
            <w:tcBorders>
              <w:bottom w:val="nil"/>
            </w:tcBorders>
          </w:tcPr>
          <w:p w14:paraId="60E8921F" w14:textId="77777777" w:rsidR="00612CB2" w:rsidRPr="00D0567B" w:rsidRDefault="00612CB2" w:rsidP="00612CB2">
            <w:pPr>
              <w:spacing w:line="240" w:lineRule="auto"/>
              <w:ind w:right="22"/>
              <w:rPr>
                <w:rFonts w:asciiTheme="majorBidi" w:hAnsiTheme="majorBidi" w:cstheme="majorBidi"/>
                <w:sz w:val="28"/>
                <w:szCs w:val="28"/>
              </w:rPr>
            </w:pPr>
          </w:p>
        </w:tc>
        <w:tc>
          <w:tcPr>
            <w:tcW w:w="868" w:type="dxa"/>
            <w:tcBorders>
              <w:bottom w:val="single" w:sz="4" w:space="0" w:color="auto"/>
            </w:tcBorders>
          </w:tcPr>
          <w:p w14:paraId="553A8B7F" w14:textId="5CA97BF8"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(572)</w:t>
            </w:r>
          </w:p>
        </w:tc>
      </w:tr>
      <w:tr w:rsidR="00612CB2" w:rsidRPr="00D0567B" w14:paraId="24162FB5" w14:textId="77777777" w:rsidTr="00F63D22">
        <w:trPr>
          <w:cantSplit/>
        </w:trPr>
        <w:tc>
          <w:tcPr>
            <w:tcW w:w="1710" w:type="dxa"/>
            <w:tcBorders>
              <w:bottom w:val="nil"/>
            </w:tcBorders>
          </w:tcPr>
          <w:p w14:paraId="0D35A0CB" w14:textId="77777777" w:rsidR="00612CB2" w:rsidRPr="00D0567B" w:rsidRDefault="00612CB2" w:rsidP="00612CB2">
            <w:pPr>
              <w:tabs>
                <w:tab w:val="clear" w:pos="907"/>
                <w:tab w:val="clear" w:pos="1644"/>
                <w:tab w:val="clear" w:pos="1871"/>
                <w:tab w:val="left" w:pos="900"/>
                <w:tab w:val="left" w:pos="2880"/>
              </w:tabs>
              <w:spacing w:line="240" w:lineRule="auto"/>
              <w:ind w:right="-108"/>
              <w:rPr>
                <w:rFonts w:asciiTheme="majorBidi" w:hAnsiTheme="majorBidi" w:cstheme="majorBidi"/>
                <w:b/>
                <w:bCs/>
                <w:sz w:val="28"/>
                <w:szCs w:val="28"/>
              </w:rPr>
            </w:pPr>
            <w:r w:rsidRPr="00D0567B">
              <w:rPr>
                <w:rFonts w:asciiTheme="majorBidi" w:hAnsiTheme="majorBidi" w:cstheme="majorBidi"/>
                <w:b/>
                <w:bCs/>
                <w:sz w:val="28"/>
                <w:szCs w:val="28"/>
              </w:rPr>
              <w:t xml:space="preserve">Net book value </w:t>
            </w:r>
          </w:p>
        </w:tc>
        <w:tc>
          <w:tcPr>
            <w:tcW w:w="974" w:type="dxa"/>
            <w:tcBorders>
              <w:top w:val="single" w:sz="4" w:space="0" w:color="auto"/>
              <w:bottom w:val="nil"/>
            </w:tcBorders>
          </w:tcPr>
          <w:p w14:paraId="5D663F98"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36A29EBC" w14:textId="77777777" w:rsidR="00612CB2" w:rsidRPr="00D0567B" w:rsidRDefault="00612CB2" w:rsidP="00612CB2">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1154" w:type="dxa"/>
            <w:tcBorders>
              <w:top w:val="single" w:sz="4" w:space="0" w:color="auto"/>
              <w:bottom w:val="nil"/>
            </w:tcBorders>
          </w:tcPr>
          <w:p w14:paraId="17B05715"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630990BA" w14:textId="77777777" w:rsidR="00612CB2" w:rsidRPr="00D0567B" w:rsidRDefault="00612CB2" w:rsidP="00612CB2">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1170" w:type="dxa"/>
            <w:tcBorders>
              <w:top w:val="single" w:sz="4" w:space="0" w:color="auto"/>
              <w:bottom w:val="nil"/>
            </w:tcBorders>
          </w:tcPr>
          <w:p w14:paraId="01021015"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472FA74E" w14:textId="77777777" w:rsidR="00612CB2" w:rsidRPr="00D0567B" w:rsidRDefault="00612CB2" w:rsidP="00612CB2">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990" w:type="dxa"/>
            <w:tcBorders>
              <w:bottom w:val="nil"/>
            </w:tcBorders>
          </w:tcPr>
          <w:p w14:paraId="30C0633B"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5A651EFA" w14:textId="66E9C1E5"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tcBorders>
              <w:top w:val="single" w:sz="4" w:space="0" w:color="auto"/>
              <w:bottom w:val="nil"/>
            </w:tcBorders>
          </w:tcPr>
          <w:p w14:paraId="0A324597" w14:textId="4B38BADA"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45A46029" w14:textId="77777777" w:rsidR="00612CB2" w:rsidRPr="00D0567B" w:rsidRDefault="00612CB2" w:rsidP="00612CB2">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884" w:type="dxa"/>
            <w:tcBorders>
              <w:top w:val="single" w:sz="4" w:space="0" w:color="auto"/>
              <w:bottom w:val="nil"/>
            </w:tcBorders>
          </w:tcPr>
          <w:p w14:paraId="4E09E879"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6D285327" w14:textId="77777777" w:rsidR="00612CB2" w:rsidRPr="00D0567B" w:rsidRDefault="00612CB2" w:rsidP="00612CB2">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868" w:type="dxa"/>
            <w:tcBorders>
              <w:top w:val="single" w:sz="4" w:space="0" w:color="auto"/>
              <w:bottom w:val="nil"/>
            </w:tcBorders>
          </w:tcPr>
          <w:p w14:paraId="3F0B0045"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r>
      <w:tr w:rsidR="00612CB2" w:rsidRPr="00D0567B" w14:paraId="2B84C2EA" w14:textId="77777777" w:rsidTr="00F63D22">
        <w:trPr>
          <w:cantSplit/>
        </w:trPr>
        <w:tc>
          <w:tcPr>
            <w:tcW w:w="1710" w:type="dxa"/>
            <w:tcBorders>
              <w:top w:val="nil"/>
              <w:bottom w:val="nil"/>
            </w:tcBorders>
          </w:tcPr>
          <w:p w14:paraId="6240E4DD" w14:textId="39300D6E" w:rsidR="00612CB2" w:rsidRPr="00D0567B" w:rsidRDefault="00612CB2" w:rsidP="00612CB2">
            <w:pPr>
              <w:tabs>
                <w:tab w:val="clear" w:pos="1644"/>
              </w:tabs>
              <w:spacing w:line="240" w:lineRule="auto"/>
              <w:ind w:right="-79"/>
              <w:rPr>
                <w:rFonts w:asciiTheme="majorBidi" w:hAnsiTheme="majorBidi" w:cstheme="majorBidi"/>
                <w:b/>
                <w:bCs/>
                <w:sz w:val="28"/>
                <w:szCs w:val="28"/>
              </w:rPr>
            </w:pPr>
            <w:r w:rsidRPr="00D0567B">
              <w:rPr>
                <w:rFonts w:asciiTheme="majorBidi" w:hAnsiTheme="majorBidi" w:cstheme="majorBidi"/>
                <w:b/>
                <w:bCs/>
                <w:sz w:val="28"/>
                <w:szCs w:val="28"/>
              </w:rPr>
              <w:t xml:space="preserve"> as at 31 March 2019</w:t>
            </w:r>
          </w:p>
        </w:tc>
        <w:tc>
          <w:tcPr>
            <w:tcW w:w="974" w:type="dxa"/>
            <w:tcBorders>
              <w:top w:val="nil"/>
              <w:bottom w:val="double" w:sz="4" w:space="0" w:color="auto"/>
            </w:tcBorders>
          </w:tcPr>
          <w:p w14:paraId="6E98ED3D" w14:textId="038010E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D0567B">
              <w:rPr>
                <w:rFonts w:asciiTheme="majorBidi" w:hAnsiTheme="majorBidi" w:cstheme="majorBidi"/>
                <w:b/>
                <w:bCs/>
                <w:sz w:val="28"/>
                <w:szCs w:val="28"/>
              </w:rPr>
              <w:t>109,531</w:t>
            </w:r>
          </w:p>
        </w:tc>
        <w:tc>
          <w:tcPr>
            <w:tcW w:w="106" w:type="dxa"/>
            <w:tcBorders>
              <w:top w:val="nil"/>
              <w:bottom w:val="nil"/>
            </w:tcBorders>
          </w:tcPr>
          <w:p w14:paraId="7BD24022" w14:textId="77777777" w:rsidR="00612CB2" w:rsidRPr="00D0567B" w:rsidRDefault="00612CB2" w:rsidP="00612CB2">
            <w:pPr>
              <w:spacing w:line="240" w:lineRule="auto"/>
              <w:rPr>
                <w:rFonts w:asciiTheme="majorBidi" w:hAnsiTheme="majorBidi" w:cstheme="majorBidi"/>
                <w:b/>
                <w:bCs/>
                <w:sz w:val="28"/>
                <w:szCs w:val="28"/>
              </w:rPr>
            </w:pPr>
          </w:p>
        </w:tc>
        <w:tc>
          <w:tcPr>
            <w:tcW w:w="1154" w:type="dxa"/>
            <w:tcBorders>
              <w:top w:val="nil"/>
              <w:bottom w:val="double" w:sz="4" w:space="0" w:color="auto"/>
            </w:tcBorders>
          </w:tcPr>
          <w:p w14:paraId="4BF345AC" w14:textId="63151C86"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D0567B">
              <w:rPr>
                <w:rFonts w:asciiTheme="majorBidi" w:hAnsiTheme="majorBidi" w:cstheme="majorBidi"/>
                <w:b/>
                <w:bCs/>
                <w:sz w:val="28"/>
                <w:szCs w:val="28"/>
              </w:rPr>
              <w:t>60</w:t>
            </w:r>
          </w:p>
        </w:tc>
        <w:tc>
          <w:tcPr>
            <w:tcW w:w="106" w:type="dxa"/>
            <w:tcBorders>
              <w:top w:val="nil"/>
              <w:bottom w:val="nil"/>
            </w:tcBorders>
          </w:tcPr>
          <w:p w14:paraId="4EC4B1E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p>
        </w:tc>
        <w:tc>
          <w:tcPr>
            <w:tcW w:w="1170" w:type="dxa"/>
            <w:tcBorders>
              <w:top w:val="nil"/>
              <w:bottom w:val="double" w:sz="4" w:space="0" w:color="auto"/>
            </w:tcBorders>
          </w:tcPr>
          <w:p w14:paraId="6AEA8DCA" w14:textId="3BF419C5"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D0567B">
              <w:rPr>
                <w:rFonts w:asciiTheme="majorBidi" w:hAnsiTheme="majorBidi" w:cstheme="majorBidi"/>
                <w:b/>
                <w:bCs/>
                <w:sz w:val="28"/>
                <w:szCs w:val="28"/>
              </w:rPr>
              <w:t>34,078</w:t>
            </w:r>
          </w:p>
        </w:tc>
        <w:tc>
          <w:tcPr>
            <w:tcW w:w="106" w:type="dxa"/>
            <w:tcBorders>
              <w:top w:val="nil"/>
              <w:bottom w:val="nil"/>
            </w:tcBorders>
          </w:tcPr>
          <w:p w14:paraId="434E5D2B" w14:textId="77777777" w:rsidR="00612CB2" w:rsidRPr="00D0567B" w:rsidRDefault="00612CB2" w:rsidP="00612CB2">
            <w:pPr>
              <w:spacing w:line="240" w:lineRule="auto"/>
              <w:rPr>
                <w:rFonts w:asciiTheme="majorBidi" w:hAnsiTheme="majorBidi" w:cstheme="majorBidi"/>
                <w:b/>
                <w:bCs/>
                <w:sz w:val="28"/>
                <w:szCs w:val="28"/>
              </w:rPr>
            </w:pPr>
          </w:p>
        </w:tc>
        <w:tc>
          <w:tcPr>
            <w:tcW w:w="990" w:type="dxa"/>
            <w:tcBorders>
              <w:top w:val="nil"/>
              <w:bottom w:val="double" w:sz="4" w:space="0" w:color="auto"/>
            </w:tcBorders>
          </w:tcPr>
          <w:p w14:paraId="55CB2977" w14:textId="04A1DE9A"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D0567B">
              <w:rPr>
                <w:rFonts w:asciiTheme="majorBidi" w:hAnsiTheme="majorBidi" w:cstheme="majorBidi"/>
                <w:b/>
                <w:bCs/>
                <w:sz w:val="28"/>
                <w:szCs w:val="28"/>
              </w:rPr>
              <w:t>342</w:t>
            </w:r>
          </w:p>
        </w:tc>
        <w:tc>
          <w:tcPr>
            <w:tcW w:w="106" w:type="dxa"/>
            <w:tcBorders>
              <w:top w:val="nil"/>
              <w:bottom w:val="nil"/>
            </w:tcBorders>
          </w:tcPr>
          <w:p w14:paraId="77142059" w14:textId="5FAB9DA2"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p>
        </w:tc>
        <w:tc>
          <w:tcPr>
            <w:tcW w:w="974" w:type="dxa"/>
            <w:tcBorders>
              <w:top w:val="nil"/>
              <w:bottom w:val="double" w:sz="4" w:space="0" w:color="auto"/>
            </w:tcBorders>
          </w:tcPr>
          <w:p w14:paraId="30590BEB" w14:textId="0D1694BD"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D0567B">
              <w:rPr>
                <w:rFonts w:asciiTheme="majorBidi" w:hAnsiTheme="majorBidi" w:cstheme="majorBidi"/>
                <w:b/>
                <w:bCs/>
                <w:sz w:val="28"/>
                <w:szCs w:val="28"/>
              </w:rPr>
              <w:t>598</w:t>
            </w:r>
          </w:p>
        </w:tc>
        <w:tc>
          <w:tcPr>
            <w:tcW w:w="106" w:type="dxa"/>
            <w:tcBorders>
              <w:top w:val="nil"/>
              <w:bottom w:val="nil"/>
            </w:tcBorders>
          </w:tcPr>
          <w:p w14:paraId="632B1348"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p>
        </w:tc>
        <w:tc>
          <w:tcPr>
            <w:tcW w:w="884" w:type="dxa"/>
            <w:tcBorders>
              <w:top w:val="nil"/>
              <w:bottom w:val="double" w:sz="4" w:space="0" w:color="auto"/>
            </w:tcBorders>
          </w:tcPr>
          <w:p w14:paraId="068F93FE" w14:textId="7A75F73B" w:rsidR="00612CB2" w:rsidRPr="00D0567B" w:rsidRDefault="00795C8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Pr>
                <w:rFonts w:asciiTheme="majorBidi" w:hAnsiTheme="majorBidi" w:cstheme="majorBidi"/>
                <w:b/>
                <w:bCs/>
                <w:sz w:val="28"/>
                <w:szCs w:val="28"/>
              </w:rPr>
              <w:t>3,558</w:t>
            </w:r>
          </w:p>
        </w:tc>
        <w:tc>
          <w:tcPr>
            <w:tcW w:w="106" w:type="dxa"/>
            <w:tcBorders>
              <w:top w:val="nil"/>
              <w:bottom w:val="nil"/>
            </w:tcBorders>
          </w:tcPr>
          <w:p w14:paraId="4D2D1ACA"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p>
        </w:tc>
        <w:tc>
          <w:tcPr>
            <w:tcW w:w="868" w:type="dxa"/>
            <w:tcBorders>
              <w:top w:val="nil"/>
              <w:bottom w:val="double" w:sz="4" w:space="0" w:color="auto"/>
            </w:tcBorders>
          </w:tcPr>
          <w:p w14:paraId="566994F8" w14:textId="2D4D862C"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D0567B">
              <w:rPr>
                <w:rFonts w:asciiTheme="majorBidi" w:hAnsiTheme="majorBidi" w:cstheme="majorBidi"/>
                <w:b/>
                <w:bCs/>
                <w:sz w:val="28"/>
                <w:szCs w:val="28"/>
              </w:rPr>
              <w:t>148,167</w:t>
            </w:r>
          </w:p>
        </w:tc>
      </w:tr>
    </w:tbl>
    <w:p w14:paraId="6658B507" w14:textId="77777777" w:rsidR="00CA5ADE" w:rsidRPr="002861B3" w:rsidRDefault="00704971" w:rsidP="00C71B59">
      <w:pPr>
        <w:pStyle w:val="BodyTextIndent"/>
        <w:spacing w:before="120" w:line="380" w:lineRule="exact"/>
        <w:ind w:left="547" w:right="58"/>
        <w:jc w:val="thaiDistribute"/>
        <w:rPr>
          <w:rFonts w:ascii="Angsana New" w:eastAsia="Arial Unicode MS" w:hAnsi="Angsana New"/>
          <w:sz w:val="28"/>
          <w:szCs w:val="28"/>
        </w:rPr>
      </w:pPr>
      <w:r w:rsidRPr="002861B3">
        <w:rPr>
          <w:rFonts w:ascii="Angsana New" w:eastAsia="Arial Unicode MS" w:hAnsi="Angsana New"/>
          <w:sz w:val="28"/>
          <w:szCs w:val="28"/>
        </w:rPr>
        <w:t xml:space="preserve">As at </w:t>
      </w:r>
      <w:r w:rsidR="00606A3C" w:rsidRPr="002861B3">
        <w:rPr>
          <w:rFonts w:ascii="Angsana New" w:eastAsia="Arial Unicode MS" w:hAnsi="Angsana New"/>
          <w:sz w:val="28"/>
          <w:szCs w:val="28"/>
        </w:rPr>
        <w:t xml:space="preserve">31 </w:t>
      </w:r>
      <w:r w:rsidRPr="002861B3">
        <w:rPr>
          <w:rFonts w:ascii="Angsana New" w:eastAsia="Arial Unicode MS" w:hAnsi="Angsana New"/>
          <w:sz w:val="28"/>
          <w:szCs w:val="28"/>
        </w:rPr>
        <w:t xml:space="preserve">March 2019 and </w:t>
      </w:r>
      <w:r w:rsidR="00606A3C" w:rsidRPr="002861B3">
        <w:rPr>
          <w:rFonts w:ascii="Angsana New" w:eastAsia="Arial Unicode MS" w:hAnsi="Angsana New"/>
          <w:sz w:val="28"/>
          <w:szCs w:val="28"/>
        </w:rPr>
        <w:t xml:space="preserve">31 </w:t>
      </w:r>
      <w:r w:rsidRPr="002861B3">
        <w:rPr>
          <w:rFonts w:ascii="Angsana New" w:eastAsia="Arial Unicode MS" w:hAnsi="Angsana New"/>
          <w:sz w:val="28"/>
          <w:szCs w:val="28"/>
        </w:rPr>
        <w:t>December 2018</w:t>
      </w:r>
      <w:r w:rsidR="009929C2" w:rsidRPr="002861B3">
        <w:rPr>
          <w:rFonts w:ascii="Angsana New" w:eastAsia="Arial Unicode MS" w:hAnsi="Angsana New"/>
          <w:sz w:val="28"/>
          <w:szCs w:val="28"/>
        </w:rPr>
        <w:t>, certain fixed assets with</w:t>
      </w:r>
    </w:p>
    <w:p w14:paraId="69642948" w14:textId="1919027A" w:rsidR="00CA5ADE" w:rsidRPr="002861B3" w:rsidRDefault="00BF42BF" w:rsidP="00556B59">
      <w:pPr>
        <w:pStyle w:val="BodyTextIndent"/>
        <w:spacing w:before="120" w:after="0" w:line="380" w:lineRule="exact"/>
        <w:ind w:left="907" w:right="58" w:hanging="360"/>
        <w:jc w:val="thaiDistribute"/>
        <w:rPr>
          <w:rFonts w:ascii="Angsana New" w:eastAsia="Arial Unicode MS" w:hAnsi="Angsana New"/>
          <w:sz w:val="28"/>
          <w:szCs w:val="28"/>
        </w:rPr>
      </w:pPr>
      <w:r w:rsidRPr="002861B3">
        <w:rPr>
          <w:rFonts w:ascii="Angsana New" w:eastAsia="Arial Unicode MS" w:hAnsi="Angsana New"/>
          <w:sz w:val="28"/>
          <w:szCs w:val="28"/>
        </w:rPr>
        <w:t xml:space="preserve">a) </w:t>
      </w:r>
      <w:r w:rsidR="002861B3">
        <w:rPr>
          <w:rFonts w:ascii="Angsana New" w:eastAsia="Arial Unicode MS" w:hAnsi="Angsana New"/>
          <w:sz w:val="28"/>
          <w:szCs w:val="28"/>
        </w:rPr>
        <w:tab/>
      </w:r>
      <w:r w:rsidR="00CA5ADE" w:rsidRPr="002861B3">
        <w:rPr>
          <w:rFonts w:ascii="Angsana New" w:eastAsia="Arial Unicode MS" w:hAnsi="Angsana New"/>
          <w:sz w:val="28"/>
          <w:szCs w:val="28"/>
        </w:rPr>
        <w:t xml:space="preserve">The </w:t>
      </w:r>
      <w:r w:rsidR="00E277FA" w:rsidRPr="002861B3">
        <w:rPr>
          <w:rFonts w:ascii="Angsana New" w:eastAsia="Arial Unicode MS" w:hAnsi="Angsana New"/>
          <w:sz w:val="28"/>
          <w:szCs w:val="28"/>
        </w:rPr>
        <w:t xml:space="preserve">gross carrying amounts </w:t>
      </w:r>
      <w:r w:rsidR="00606A3C" w:rsidRPr="002861B3">
        <w:rPr>
          <w:rFonts w:ascii="Angsana New" w:eastAsia="Arial Unicode MS" w:hAnsi="Angsana New"/>
          <w:sz w:val="28"/>
          <w:szCs w:val="28"/>
        </w:rPr>
        <w:t>totaling</w:t>
      </w:r>
      <w:r w:rsidR="00413880" w:rsidRPr="002861B3">
        <w:rPr>
          <w:rFonts w:ascii="Angsana New" w:eastAsia="Arial Unicode MS" w:hAnsi="Angsana New"/>
          <w:sz w:val="28"/>
          <w:szCs w:val="28"/>
        </w:rPr>
        <w:t xml:space="preserve"> </w:t>
      </w:r>
      <w:r w:rsidR="00CA5ADE" w:rsidRPr="001A3FA7">
        <w:rPr>
          <w:rFonts w:ascii="Angsana New" w:eastAsia="Arial Unicode MS" w:hAnsi="Angsana New"/>
          <w:sz w:val="28"/>
          <w:szCs w:val="28"/>
        </w:rPr>
        <w:t>Baht</w:t>
      </w:r>
      <w:r w:rsidR="00CA1B05" w:rsidRPr="001A3FA7">
        <w:rPr>
          <w:rFonts w:ascii="Angsana New" w:eastAsia="Arial Unicode MS" w:hAnsi="Angsana New"/>
          <w:sz w:val="28"/>
          <w:szCs w:val="28"/>
        </w:rPr>
        <w:t xml:space="preserve"> </w:t>
      </w:r>
      <w:r w:rsidR="00164397">
        <w:rPr>
          <w:rFonts w:ascii="Angsana New" w:eastAsia="Arial Unicode MS" w:hAnsi="Angsana New"/>
          <w:sz w:val="28"/>
          <w:szCs w:val="28"/>
        </w:rPr>
        <w:t>106.4</w:t>
      </w:r>
      <w:r w:rsidR="00FC16E1" w:rsidRPr="001A3FA7">
        <w:rPr>
          <w:rFonts w:ascii="Angsana New" w:eastAsia="Arial Unicode MS" w:hAnsi="Angsana New"/>
          <w:sz w:val="28"/>
          <w:szCs w:val="28"/>
        </w:rPr>
        <w:t xml:space="preserve"> </w:t>
      </w:r>
      <w:r w:rsidR="00606A3C" w:rsidRPr="001A3FA7">
        <w:rPr>
          <w:rFonts w:ascii="Angsana New" w:eastAsia="Arial Unicode MS" w:hAnsi="Angsana New"/>
          <w:sz w:val="28"/>
          <w:szCs w:val="28"/>
        </w:rPr>
        <w:t>m</w:t>
      </w:r>
      <w:r w:rsidR="00CA5ADE" w:rsidRPr="001A3FA7">
        <w:rPr>
          <w:rFonts w:ascii="Angsana New" w:eastAsia="Arial Unicode MS" w:hAnsi="Angsana New"/>
          <w:sz w:val="28"/>
          <w:szCs w:val="28"/>
        </w:rPr>
        <w:t>illion</w:t>
      </w:r>
      <w:r w:rsidR="00606A3C" w:rsidRPr="001A3FA7">
        <w:rPr>
          <w:rFonts w:ascii="Angsana New" w:eastAsia="Arial Unicode MS" w:hAnsi="Angsana New"/>
          <w:sz w:val="28"/>
          <w:szCs w:val="28"/>
        </w:rPr>
        <w:t xml:space="preserve"> </w:t>
      </w:r>
      <w:r w:rsidR="00606A3C" w:rsidRPr="002861B3">
        <w:rPr>
          <w:rFonts w:ascii="Angsana New" w:eastAsia="Arial Unicode MS" w:hAnsi="Angsana New"/>
          <w:sz w:val="28"/>
          <w:szCs w:val="28"/>
        </w:rPr>
        <w:t>and Baht 92.4 million</w:t>
      </w:r>
      <w:r w:rsidR="00CA5ADE" w:rsidRPr="002861B3">
        <w:rPr>
          <w:rFonts w:ascii="Angsana New" w:eastAsia="Arial Unicode MS" w:hAnsi="Angsana New"/>
          <w:sz w:val="28"/>
          <w:szCs w:val="28"/>
        </w:rPr>
        <w:t>,</w:t>
      </w:r>
      <w:r w:rsidR="00606A3C" w:rsidRPr="002861B3">
        <w:rPr>
          <w:rFonts w:ascii="Angsana New" w:eastAsia="Arial Unicode MS" w:hAnsi="Angsana New"/>
          <w:sz w:val="28"/>
          <w:szCs w:val="28"/>
        </w:rPr>
        <w:t xml:space="preserve"> respectively,</w:t>
      </w:r>
      <w:r w:rsidR="00CA5ADE" w:rsidRPr="002861B3">
        <w:rPr>
          <w:rFonts w:ascii="Angsana New" w:eastAsia="Arial Unicode MS" w:hAnsi="Angsana New"/>
          <w:sz w:val="28"/>
          <w:szCs w:val="28"/>
        </w:rPr>
        <w:t xml:space="preserve"> were fully depreciated, but these items are still in active use.</w:t>
      </w:r>
    </w:p>
    <w:p w14:paraId="3FDE598C" w14:textId="59C9C47C" w:rsidR="00CA5ADE" w:rsidRPr="002861B3" w:rsidRDefault="00BF42BF" w:rsidP="005C146C">
      <w:pPr>
        <w:pStyle w:val="BodyTextIndent"/>
        <w:spacing w:before="120" w:after="0" w:line="380" w:lineRule="exact"/>
        <w:ind w:left="907" w:right="58" w:hanging="360"/>
        <w:jc w:val="thaiDistribute"/>
        <w:rPr>
          <w:rFonts w:ascii="Angsana New" w:eastAsia="Arial Unicode MS" w:hAnsi="Angsana New"/>
          <w:sz w:val="28"/>
          <w:szCs w:val="28"/>
        </w:rPr>
      </w:pPr>
      <w:r w:rsidRPr="002861B3">
        <w:rPr>
          <w:rFonts w:ascii="Angsana New" w:eastAsia="Arial Unicode MS" w:hAnsi="Angsana New"/>
          <w:sz w:val="28"/>
          <w:szCs w:val="28"/>
        </w:rPr>
        <w:t xml:space="preserve">b) </w:t>
      </w:r>
      <w:r w:rsidR="002861B3">
        <w:rPr>
          <w:rFonts w:ascii="Angsana New" w:eastAsia="Arial Unicode MS" w:hAnsi="Angsana New"/>
          <w:sz w:val="28"/>
          <w:szCs w:val="28"/>
        </w:rPr>
        <w:tab/>
      </w:r>
      <w:r w:rsidR="00CA5ADE" w:rsidRPr="002861B3">
        <w:rPr>
          <w:rFonts w:ascii="Angsana New" w:eastAsia="Arial Unicode MS" w:hAnsi="Angsana New"/>
          <w:sz w:val="28"/>
          <w:szCs w:val="28"/>
        </w:rPr>
        <w:t xml:space="preserve">The net carrying values </w:t>
      </w:r>
      <w:r w:rsidR="00606A3C" w:rsidRPr="002861B3">
        <w:rPr>
          <w:rFonts w:ascii="Angsana New" w:eastAsia="Arial Unicode MS" w:hAnsi="Angsana New"/>
          <w:sz w:val="28"/>
          <w:szCs w:val="28"/>
        </w:rPr>
        <w:t>totaling</w:t>
      </w:r>
      <w:r w:rsidR="00CA5ADE" w:rsidRPr="002861B3">
        <w:rPr>
          <w:rFonts w:ascii="Angsana New" w:eastAsia="Arial Unicode MS" w:hAnsi="Angsana New"/>
          <w:sz w:val="28"/>
          <w:szCs w:val="28"/>
        </w:rPr>
        <w:t xml:space="preserve"> </w:t>
      </w:r>
      <w:r w:rsidR="00606A3C" w:rsidRPr="001A3FA7">
        <w:rPr>
          <w:rFonts w:ascii="Angsana New" w:eastAsia="Arial Unicode MS" w:hAnsi="Angsana New"/>
          <w:sz w:val="28"/>
          <w:szCs w:val="28"/>
        </w:rPr>
        <w:t xml:space="preserve">Baht </w:t>
      </w:r>
      <w:r w:rsidR="00164397">
        <w:rPr>
          <w:rFonts w:ascii="Angsana New" w:eastAsia="Arial Unicode MS" w:hAnsi="Angsana New"/>
          <w:sz w:val="28"/>
          <w:szCs w:val="28"/>
        </w:rPr>
        <w:t>29.2</w:t>
      </w:r>
      <w:r w:rsidR="00606A3C" w:rsidRPr="001A3FA7">
        <w:rPr>
          <w:rFonts w:ascii="Angsana New" w:eastAsia="Arial Unicode MS" w:hAnsi="Angsana New"/>
          <w:sz w:val="28"/>
          <w:szCs w:val="28"/>
        </w:rPr>
        <w:t xml:space="preserve"> million</w:t>
      </w:r>
      <w:r w:rsidR="00606A3C" w:rsidRPr="002861B3">
        <w:rPr>
          <w:rFonts w:ascii="Angsana New" w:eastAsia="Arial Unicode MS" w:hAnsi="Angsana New"/>
          <w:sz w:val="28"/>
          <w:szCs w:val="28"/>
        </w:rPr>
        <w:t xml:space="preserve">, </w:t>
      </w:r>
      <w:r w:rsidR="00164397">
        <w:rPr>
          <w:rFonts w:ascii="Angsana New" w:eastAsia="Arial Unicode MS" w:hAnsi="Angsana New"/>
          <w:sz w:val="28"/>
          <w:szCs w:val="28"/>
        </w:rPr>
        <w:t>equally</w:t>
      </w:r>
      <w:r w:rsidR="00606A3C" w:rsidRPr="002861B3">
        <w:rPr>
          <w:rFonts w:ascii="Angsana New" w:eastAsia="Arial Unicode MS" w:hAnsi="Angsana New"/>
          <w:sz w:val="28"/>
          <w:szCs w:val="28"/>
        </w:rPr>
        <w:t xml:space="preserve">, </w:t>
      </w:r>
      <w:r w:rsidR="0044681D" w:rsidRPr="002861B3">
        <w:rPr>
          <w:rFonts w:ascii="Angsana New" w:eastAsia="Arial Unicode MS" w:hAnsi="Angsana New"/>
          <w:sz w:val="28"/>
          <w:szCs w:val="28"/>
        </w:rPr>
        <w:t>were</w:t>
      </w:r>
      <w:r w:rsidR="00CA5ADE" w:rsidRPr="002861B3">
        <w:rPr>
          <w:rFonts w:ascii="Angsana New" w:eastAsia="Arial Unicode MS" w:hAnsi="Angsana New"/>
          <w:sz w:val="28"/>
          <w:szCs w:val="28"/>
        </w:rPr>
        <w:t xml:space="preserve"> mortgaged/pledged as collateral for credit facilities from</w:t>
      </w:r>
      <w:r w:rsidR="00F809AC" w:rsidRPr="002861B3">
        <w:rPr>
          <w:rFonts w:ascii="Angsana New" w:eastAsia="Arial Unicode MS" w:hAnsi="Angsana New"/>
          <w:sz w:val="28"/>
          <w:szCs w:val="28"/>
        </w:rPr>
        <w:t xml:space="preserve"> local</w:t>
      </w:r>
      <w:r w:rsidR="00CA5ADE" w:rsidRPr="002861B3">
        <w:rPr>
          <w:rFonts w:ascii="Angsana New" w:eastAsia="Arial Unicode MS" w:hAnsi="Angsana New"/>
          <w:sz w:val="28"/>
          <w:szCs w:val="28"/>
        </w:rPr>
        <w:t xml:space="preserve"> banks as discussed in N</w:t>
      </w:r>
      <w:r w:rsidR="00E277FA" w:rsidRPr="002861B3">
        <w:rPr>
          <w:rFonts w:ascii="Angsana New" w:eastAsia="Arial Unicode MS" w:hAnsi="Angsana New"/>
          <w:sz w:val="28"/>
          <w:szCs w:val="28"/>
        </w:rPr>
        <w:t xml:space="preserve">ote </w:t>
      </w:r>
      <w:r w:rsidR="00027A8A">
        <w:rPr>
          <w:rFonts w:ascii="Angsana New" w:eastAsia="Arial Unicode MS" w:hAnsi="Angsana New"/>
          <w:sz w:val="28"/>
          <w:szCs w:val="28"/>
        </w:rPr>
        <w:t>29 c)</w:t>
      </w:r>
      <w:r w:rsidR="00CA5ADE" w:rsidRPr="002861B3">
        <w:rPr>
          <w:rFonts w:ascii="Angsana New" w:eastAsia="Arial Unicode MS" w:hAnsi="Angsana New"/>
          <w:sz w:val="28"/>
          <w:szCs w:val="28"/>
        </w:rPr>
        <w:t>.</w:t>
      </w:r>
    </w:p>
    <w:p w14:paraId="30AB4445" w14:textId="0B522B74" w:rsidR="00704971" w:rsidRPr="002861B3" w:rsidRDefault="00704971" w:rsidP="00556B59">
      <w:pPr>
        <w:pStyle w:val="BodyTextIndent"/>
        <w:spacing w:before="120" w:line="380" w:lineRule="exact"/>
        <w:ind w:left="547" w:right="58"/>
        <w:jc w:val="thaiDistribute"/>
        <w:rPr>
          <w:rFonts w:ascii="Angsana New" w:eastAsia="Arial Unicode MS" w:hAnsi="Angsana New"/>
          <w:sz w:val="28"/>
          <w:szCs w:val="28"/>
        </w:rPr>
      </w:pPr>
      <w:r w:rsidRPr="002861B3">
        <w:rPr>
          <w:rFonts w:ascii="Angsana New" w:eastAsia="Arial Unicode MS" w:hAnsi="Angsana New"/>
          <w:sz w:val="28"/>
          <w:szCs w:val="28"/>
        </w:rPr>
        <w:t>The Company provided for reappraisals on its property, plant and equipment based on reports of an independent prof</w:t>
      </w:r>
      <w:r w:rsidR="00BC5799">
        <w:rPr>
          <w:rFonts w:ascii="Angsana New" w:eastAsia="Arial Unicode MS" w:hAnsi="Angsana New"/>
          <w:sz w:val="28"/>
          <w:szCs w:val="28"/>
        </w:rPr>
        <w:t xml:space="preserve">essional </w:t>
      </w:r>
      <w:r w:rsidR="00BC5799" w:rsidRPr="00A44C48">
        <w:rPr>
          <w:rFonts w:ascii="Angsana New" w:eastAsia="Arial Unicode MS" w:hAnsi="Angsana New"/>
          <w:spacing w:val="-2"/>
          <w:sz w:val="28"/>
          <w:szCs w:val="28"/>
        </w:rPr>
        <w:t>appraiser dated in 2017</w:t>
      </w:r>
      <w:r w:rsidRPr="00A44C48">
        <w:rPr>
          <w:rFonts w:ascii="Angsana New" w:eastAsia="Arial Unicode MS" w:hAnsi="Angsana New"/>
          <w:spacing w:val="-2"/>
          <w:sz w:val="28"/>
          <w:szCs w:val="28"/>
        </w:rPr>
        <w:t>. The revaluation was conducted by using the market value method comparing</w:t>
      </w:r>
      <w:r w:rsidR="00A44C48" w:rsidRPr="00A44C48">
        <w:rPr>
          <w:rFonts w:ascii="Angsana New" w:eastAsia="Arial Unicode MS" w:hAnsi="Angsana New"/>
          <w:spacing w:val="-2"/>
          <w:sz w:val="28"/>
          <w:szCs w:val="28"/>
        </w:rPr>
        <w:t xml:space="preserve"> with net book value of assets</w:t>
      </w:r>
      <w:r w:rsidRPr="00A44C48">
        <w:rPr>
          <w:rFonts w:ascii="Angsana New" w:eastAsia="Arial Unicode MS" w:hAnsi="Angsana New"/>
          <w:spacing w:val="-2"/>
          <w:sz w:val="28"/>
          <w:szCs w:val="28"/>
        </w:rPr>
        <w:t>.</w:t>
      </w:r>
    </w:p>
    <w:p w14:paraId="44660C9D" w14:textId="77777777" w:rsidR="00B835E5" w:rsidRPr="002861B3" w:rsidRDefault="009929C2" w:rsidP="00556B59">
      <w:pPr>
        <w:pStyle w:val="BodyTextIndent"/>
        <w:spacing w:before="120" w:line="380" w:lineRule="exact"/>
        <w:ind w:left="547" w:right="58"/>
        <w:jc w:val="thaiDistribute"/>
        <w:rPr>
          <w:rFonts w:ascii="Angsana New" w:eastAsia="Arial Unicode MS" w:hAnsi="Angsana New"/>
          <w:sz w:val="28"/>
          <w:szCs w:val="28"/>
        </w:rPr>
      </w:pPr>
      <w:r w:rsidRPr="002861B3">
        <w:rPr>
          <w:rFonts w:ascii="Angsana New" w:eastAsia="Arial Unicode MS" w:hAnsi="Angsana New"/>
          <w:sz w:val="28"/>
          <w:szCs w:val="28"/>
        </w:rPr>
        <w:t>Depreciation of revaluation surplus on fixed assets for each of the three-mo</w:t>
      </w:r>
      <w:r w:rsidR="00BD45B6" w:rsidRPr="002861B3">
        <w:rPr>
          <w:rFonts w:ascii="Angsana New" w:eastAsia="Arial Unicode MS" w:hAnsi="Angsana New"/>
          <w:sz w:val="28"/>
          <w:szCs w:val="28"/>
        </w:rPr>
        <w:t xml:space="preserve">nth periods ended </w:t>
      </w:r>
      <w:r w:rsidR="00606A3C" w:rsidRPr="002861B3">
        <w:rPr>
          <w:rFonts w:ascii="Angsana New" w:eastAsia="Arial Unicode MS" w:hAnsi="Angsana New"/>
          <w:sz w:val="28"/>
          <w:szCs w:val="28"/>
        </w:rPr>
        <w:t xml:space="preserve">31 </w:t>
      </w:r>
      <w:r w:rsidR="00BD45B6" w:rsidRPr="002861B3">
        <w:rPr>
          <w:rFonts w:ascii="Angsana New" w:eastAsia="Arial Unicode MS" w:hAnsi="Angsana New"/>
          <w:sz w:val="28"/>
          <w:szCs w:val="28"/>
        </w:rPr>
        <w:t>March 2019</w:t>
      </w:r>
      <w:r w:rsidRPr="002861B3">
        <w:rPr>
          <w:rFonts w:ascii="Angsana New" w:eastAsia="Arial Unicode MS" w:hAnsi="Angsana New"/>
          <w:sz w:val="28"/>
          <w:szCs w:val="28"/>
        </w:rPr>
        <w:t xml:space="preserve"> and 201</w:t>
      </w:r>
      <w:r w:rsidR="00BD45B6" w:rsidRPr="002861B3">
        <w:rPr>
          <w:rFonts w:ascii="Angsana New" w:eastAsia="Arial Unicode MS" w:hAnsi="Angsana New"/>
          <w:sz w:val="28"/>
          <w:szCs w:val="28"/>
        </w:rPr>
        <w:t>8</w:t>
      </w:r>
      <w:r w:rsidR="00207952" w:rsidRPr="002861B3">
        <w:rPr>
          <w:rFonts w:ascii="Angsana New" w:eastAsia="Arial Unicode MS" w:hAnsi="Angsana New"/>
          <w:sz w:val="28"/>
          <w:szCs w:val="28"/>
        </w:rPr>
        <w:t xml:space="preserve"> </w:t>
      </w:r>
      <w:r w:rsidR="0037575C" w:rsidRPr="002861B3">
        <w:rPr>
          <w:rFonts w:ascii="Angsana New" w:eastAsia="Arial Unicode MS" w:hAnsi="Angsana New"/>
          <w:sz w:val="28"/>
          <w:szCs w:val="28"/>
        </w:rPr>
        <w:t>amount</w:t>
      </w:r>
      <w:r w:rsidR="00126771" w:rsidRPr="002861B3">
        <w:rPr>
          <w:rFonts w:ascii="Angsana New" w:eastAsia="Arial Unicode MS" w:hAnsi="Angsana New"/>
          <w:sz w:val="28"/>
          <w:szCs w:val="28"/>
        </w:rPr>
        <w:t xml:space="preserve">ing </w:t>
      </w:r>
      <w:r w:rsidR="0037575C" w:rsidRPr="002861B3">
        <w:rPr>
          <w:rFonts w:ascii="Angsana New" w:eastAsia="Arial Unicode MS" w:hAnsi="Angsana New"/>
          <w:sz w:val="28"/>
          <w:szCs w:val="28"/>
        </w:rPr>
        <w:t xml:space="preserve">to </w:t>
      </w:r>
      <w:r w:rsidR="00BD45B6" w:rsidRPr="002861B3">
        <w:rPr>
          <w:rFonts w:ascii="Angsana New" w:eastAsia="Arial Unicode MS" w:hAnsi="Angsana New"/>
          <w:sz w:val="28"/>
          <w:szCs w:val="28"/>
        </w:rPr>
        <w:t xml:space="preserve">Baht </w:t>
      </w:r>
      <w:r w:rsidR="00606A3C" w:rsidRPr="002861B3">
        <w:rPr>
          <w:rFonts w:ascii="Angsana New" w:eastAsia="Arial Unicode MS" w:hAnsi="Angsana New"/>
          <w:sz w:val="28"/>
          <w:szCs w:val="28"/>
        </w:rPr>
        <w:t>0.3</w:t>
      </w:r>
      <w:r w:rsidR="00FC16E1" w:rsidRPr="002861B3">
        <w:rPr>
          <w:rFonts w:ascii="Angsana New" w:eastAsia="Arial Unicode MS" w:hAnsi="Angsana New"/>
          <w:sz w:val="28"/>
          <w:szCs w:val="28"/>
        </w:rPr>
        <w:t xml:space="preserve"> million</w:t>
      </w:r>
      <w:r w:rsidR="00D10B1C" w:rsidRPr="002861B3">
        <w:rPr>
          <w:rFonts w:ascii="Angsana New" w:eastAsia="Arial Unicode MS" w:hAnsi="Angsana New"/>
          <w:sz w:val="28"/>
          <w:szCs w:val="28"/>
        </w:rPr>
        <w:t xml:space="preserve">, </w:t>
      </w:r>
      <w:r w:rsidR="0037575C" w:rsidRPr="002861B3">
        <w:rPr>
          <w:rFonts w:ascii="Angsana New" w:eastAsia="Arial Unicode MS" w:hAnsi="Angsana New"/>
          <w:sz w:val="28"/>
          <w:szCs w:val="28"/>
        </w:rPr>
        <w:t>was transferred to deficit</w:t>
      </w:r>
      <w:r w:rsidR="00606A3C" w:rsidRPr="002861B3">
        <w:rPr>
          <w:rFonts w:ascii="Angsana New" w:eastAsia="Arial Unicode MS" w:hAnsi="Angsana New"/>
          <w:sz w:val="28"/>
          <w:szCs w:val="28"/>
        </w:rPr>
        <w:t>s</w:t>
      </w:r>
      <w:r w:rsidR="0037575C" w:rsidRPr="002861B3">
        <w:rPr>
          <w:rFonts w:ascii="Angsana New" w:eastAsia="Arial Unicode MS" w:hAnsi="Angsana New"/>
          <w:sz w:val="28"/>
          <w:szCs w:val="28"/>
        </w:rPr>
        <w:t>.</w:t>
      </w:r>
    </w:p>
    <w:p w14:paraId="5B58FDCA" w14:textId="2F9F73D4" w:rsidR="00704971" w:rsidRPr="002861B3" w:rsidRDefault="00704971"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t>L</w:t>
      </w:r>
      <w:r w:rsidR="00A71934" w:rsidRPr="002861B3">
        <w:rPr>
          <w:rFonts w:ascii="Angsana New" w:eastAsia="Arial Unicode MS" w:hAnsi="Angsana New"/>
          <w:b/>
          <w:bCs/>
          <w:sz w:val="28"/>
          <w:szCs w:val="28"/>
        </w:rPr>
        <w:t>and not used in operations</w:t>
      </w:r>
      <w:r w:rsidRPr="002861B3">
        <w:rPr>
          <w:rFonts w:ascii="Angsana New" w:eastAsia="Arial Unicode MS" w:hAnsi="Angsana New"/>
          <w:b/>
          <w:bCs/>
          <w:sz w:val="28"/>
          <w:szCs w:val="28"/>
        </w:rPr>
        <w:t xml:space="preserve"> </w:t>
      </w:r>
    </w:p>
    <w:tbl>
      <w:tblPr>
        <w:tblW w:w="9384" w:type="dxa"/>
        <w:tblInd w:w="426" w:type="dxa"/>
        <w:tblBorders>
          <w:bottom w:val="single" w:sz="4" w:space="0" w:color="auto"/>
        </w:tblBorders>
        <w:tblLayout w:type="fixed"/>
        <w:tblLook w:val="0000" w:firstRow="0" w:lastRow="0" w:firstColumn="0" w:lastColumn="0" w:noHBand="0" w:noVBand="0"/>
      </w:tblPr>
      <w:tblGrid>
        <w:gridCol w:w="7854"/>
        <w:gridCol w:w="1530"/>
      </w:tblGrid>
      <w:tr w:rsidR="000D7E39" w:rsidRPr="00D0567B" w14:paraId="27DF2603" w14:textId="77777777" w:rsidTr="000D7E39">
        <w:trPr>
          <w:cantSplit/>
        </w:trPr>
        <w:tc>
          <w:tcPr>
            <w:tcW w:w="7854" w:type="dxa"/>
          </w:tcPr>
          <w:p w14:paraId="105A34DD" w14:textId="77777777" w:rsidR="000D7E39" w:rsidRPr="00D0567B" w:rsidRDefault="000D7E3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108"/>
              <w:rPr>
                <w:rFonts w:asciiTheme="majorBidi" w:hAnsiTheme="majorBidi" w:cstheme="majorBidi"/>
                <w:b/>
                <w:bCs/>
                <w:sz w:val="28"/>
                <w:szCs w:val="28"/>
              </w:rPr>
            </w:pPr>
          </w:p>
        </w:tc>
        <w:tc>
          <w:tcPr>
            <w:tcW w:w="1530" w:type="dxa"/>
            <w:tcBorders>
              <w:bottom w:val="single" w:sz="4" w:space="0" w:color="auto"/>
            </w:tcBorders>
            <w:vAlign w:val="bottom"/>
          </w:tcPr>
          <w:p w14:paraId="72E720B8" w14:textId="77777777" w:rsidR="000D7E39" w:rsidRPr="00D0567B" w:rsidRDefault="000D7E3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spacing w:line="240" w:lineRule="auto"/>
              <w:ind w:right="-21"/>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0D7E39" w:rsidRPr="00D0567B" w14:paraId="2F43B02E" w14:textId="77777777" w:rsidTr="000D7E39">
        <w:trPr>
          <w:cantSplit/>
        </w:trPr>
        <w:tc>
          <w:tcPr>
            <w:tcW w:w="7854" w:type="dxa"/>
          </w:tcPr>
          <w:p w14:paraId="43937B12" w14:textId="77777777" w:rsidR="000D7E39" w:rsidRPr="00D0567B" w:rsidRDefault="000D7E39" w:rsidP="008108CA">
            <w:pPr>
              <w:tabs>
                <w:tab w:val="clear" w:pos="1644"/>
                <w:tab w:val="clear" w:pos="1871"/>
                <w:tab w:val="left" w:pos="2880"/>
              </w:tabs>
              <w:spacing w:line="240" w:lineRule="auto"/>
              <w:ind w:right="-108"/>
              <w:rPr>
                <w:rFonts w:asciiTheme="majorBidi" w:hAnsiTheme="majorBidi" w:cstheme="majorBidi"/>
                <w:b/>
                <w:bCs/>
                <w:sz w:val="28"/>
                <w:szCs w:val="28"/>
              </w:rPr>
            </w:pPr>
            <w:r w:rsidRPr="00D0567B">
              <w:rPr>
                <w:rFonts w:asciiTheme="majorBidi" w:hAnsiTheme="majorBidi" w:cstheme="majorBidi"/>
                <w:sz w:val="28"/>
                <w:szCs w:val="28"/>
              </w:rPr>
              <w:t>Net book value as at</w:t>
            </w:r>
            <w:r w:rsidRPr="00D0567B">
              <w:rPr>
                <w:rFonts w:asciiTheme="majorBidi" w:hAnsiTheme="majorBidi" w:cstheme="majorBidi"/>
                <w:b/>
                <w:bCs/>
                <w:sz w:val="28"/>
                <w:szCs w:val="28"/>
              </w:rPr>
              <w:t xml:space="preserve"> </w:t>
            </w:r>
            <w:r w:rsidRPr="00D0567B">
              <w:rPr>
                <w:rFonts w:asciiTheme="majorBidi" w:hAnsiTheme="majorBidi" w:cstheme="majorBidi"/>
                <w:sz w:val="28"/>
                <w:szCs w:val="28"/>
              </w:rPr>
              <w:t>1 January 2019</w:t>
            </w:r>
          </w:p>
        </w:tc>
        <w:tc>
          <w:tcPr>
            <w:tcW w:w="1530" w:type="dxa"/>
            <w:tcBorders>
              <w:bottom w:val="nil"/>
            </w:tcBorders>
            <w:vAlign w:val="bottom"/>
          </w:tcPr>
          <w:p w14:paraId="3A822EA1" w14:textId="77777777" w:rsidR="000D7E39" w:rsidRPr="007D700A"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2,252</w:t>
            </w:r>
          </w:p>
        </w:tc>
      </w:tr>
      <w:tr w:rsidR="000D7E39" w:rsidRPr="00D0567B" w14:paraId="25C83687" w14:textId="77777777" w:rsidTr="000D7E39">
        <w:trPr>
          <w:cantSplit/>
        </w:trPr>
        <w:tc>
          <w:tcPr>
            <w:tcW w:w="7854" w:type="dxa"/>
          </w:tcPr>
          <w:p w14:paraId="52CA9872" w14:textId="77777777" w:rsidR="000D7E39" w:rsidRPr="00D0567B" w:rsidRDefault="000D7E39" w:rsidP="008108CA">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Additions</w:t>
            </w:r>
          </w:p>
        </w:tc>
        <w:tc>
          <w:tcPr>
            <w:tcW w:w="1530" w:type="dxa"/>
            <w:tcBorders>
              <w:bottom w:val="single" w:sz="4" w:space="0" w:color="auto"/>
            </w:tcBorders>
            <w:vAlign w:val="bottom"/>
          </w:tcPr>
          <w:p w14:paraId="5E2E0023" w14:textId="77777777" w:rsidR="000D7E39" w:rsidRPr="007D700A"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p>
        </w:tc>
      </w:tr>
      <w:tr w:rsidR="000D7E39" w:rsidRPr="00D0567B" w14:paraId="6EB57E0E" w14:textId="77777777" w:rsidTr="000D7E39">
        <w:trPr>
          <w:cantSplit/>
        </w:trPr>
        <w:tc>
          <w:tcPr>
            <w:tcW w:w="7854" w:type="dxa"/>
            <w:tcBorders>
              <w:bottom w:val="nil"/>
            </w:tcBorders>
          </w:tcPr>
          <w:p w14:paraId="0CE09D88" w14:textId="77777777" w:rsidR="000D7E39" w:rsidRPr="00D0567B" w:rsidRDefault="000D7E39" w:rsidP="008108CA">
            <w:pPr>
              <w:tabs>
                <w:tab w:val="clear" w:pos="1644"/>
              </w:tabs>
              <w:spacing w:line="240" w:lineRule="auto"/>
              <w:ind w:right="-79"/>
              <w:rPr>
                <w:rFonts w:asciiTheme="majorBidi" w:hAnsiTheme="majorBidi" w:cstheme="majorBidi"/>
                <w:b/>
                <w:bCs/>
                <w:sz w:val="28"/>
                <w:szCs w:val="28"/>
              </w:rPr>
            </w:pPr>
            <w:r w:rsidRPr="00D0567B">
              <w:rPr>
                <w:rFonts w:asciiTheme="majorBidi" w:hAnsiTheme="majorBidi" w:cstheme="majorBidi"/>
                <w:b/>
                <w:bCs/>
                <w:sz w:val="28"/>
                <w:szCs w:val="28"/>
              </w:rPr>
              <w:t>Net book value as at 31 March 2019</w:t>
            </w:r>
          </w:p>
        </w:tc>
        <w:tc>
          <w:tcPr>
            <w:tcW w:w="1530" w:type="dxa"/>
            <w:tcBorders>
              <w:bottom w:val="double" w:sz="4" w:space="0" w:color="auto"/>
            </w:tcBorders>
            <w:vAlign w:val="bottom"/>
          </w:tcPr>
          <w:p w14:paraId="2A85EBD8" w14:textId="77777777" w:rsidR="000D7E39" w:rsidRPr="002A791B"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A791B">
              <w:rPr>
                <w:rFonts w:asciiTheme="majorBidi" w:eastAsia="Cordia New" w:hAnsiTheme="majorBidi" w:cstheme="majorBidi"/>
                <w:b/>
                <w:bCs/>
                <w:sz w:val="28"/>
                <w:szCs w:val="28"/>
              </w:rPr>
              <w:t>2,252</w:t>
            </w:r>
          </w:p>
        </w:tc>
      </w:tr>
    </w:tbl>
    <w:p w14:paraId="6B106F21" w14:textId="77777777" w:rsidR="00EB2DEE" w:rsidRPr="00EB2DEE" w:rsidRDefault="00EB2DEE" w:rsidP="00EB2D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240" w:lineRule="auto"/>
        <w:ind w:left="567" w:right="-45"/>
        <w:contextualSpacing w:val="0"/>
        <w:jc w:val="both"/>
        <w:rPr>
          <w:rFonts w:asciiTheme="majorBidi" w:hAnsiTheme="majorBidi" w:cstheme="majorBidi"/>
          <w:sz w:val="28"/>
          <w:szCs w:val="28"/>
          <w:u w:val="single"/>
        </w:rPr>
      </w:pPr>
    </w:p>
    <w:p w14:paraId="709933AE" w14:textId="798E81A4" w:rsidR="00DC49C3" w:rsidRPr="002861B3" w:rsidRDefault="00DC0475"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t>C</w:t>
      </w:r>
      <w:r w:rsidR="00A71934" w:rsidRPr="002861B3">
        <w:rPr>
          <w:rFonts w:ascii="Angsana New" w:eastAsia="Arial Unicode MS" w:hAnsi="Angsana New"/>
          <w:b/>
          <w:bCs/>
          <w:sz w:val="28"/>
          <w:szCs w:val="28"/>
        </w:rPr>
        <w:t>laim receivables from counter parties</w:t>
      </w:r>
    </w:p>
    <w:tbl>
      <w:tblPr>
        <w:tblW w:w="9540" w:type="dxa"/>
        <w:tblInd w:w="450" w:type="dxa"/>
        <w:tblLayout w:type="fixed"/>
        <w:tblLook w:val="01E0" w:firstRow="1" w:lastRow="1" w:firstColumn="1" w:lastColumn="1" w:noHBand="0" w:noVBand="0"/>
      </w:tblPr>
      <w:tblGrid>
        <w:gridCol w:w="6030"/>
        <w:gridCol w:w="1620"/>
        <w:gridCol w:w="270"/>
        <w:gridCol w:w="1620"/>
      </w:tblGrid>
      <w:tr w:rsidR="00B4160E" w:rsidRPr="00D0567B" w14:paraId="16DCC227" w14:textId="77777777" w:rsidTr="00B91830">
        <w:trPr>
          <w:trHeight w:hRule="exact" w:val="397"/>
        </w:trPr>
        <w:tc>
          <w:tcPr>
            <w:tcW w:w="6030" w:type="dxa"/>
          </w:tcPr>
          <w:p w14:paraId="406085BC"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bottom w:val="single" w:sz="4" w:space="0" w:color="auto"/>
            </w:tcBorders>
          </w:tcPr>
          <w:p w14:paraId="51F749F3" w14:textId="77777777" w:rsidR="00B73967" w:rsidRPr="00D0567B"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B73967" w:rsidRPr="00D0567B">
              <w:rPr>
                <w:rFonts w:asciiTheme="majorBidi" w:hAnsiTheme="majorBidi" w:cstheme="majorBidi"/>
                <w:sz w:val="28"/>
                <w:szCs w:val="28"/>
              </w:rPr>
              <w:t>Baht</w:t>
            </w:r>
          </w:p>
        </w:tc>
      </w:tr>
      <w:tr w:rsidR="00B4160E" w:rsidRPr="00D0567B" w14:paraId="2EB1DF7B" w14:textId="77777777" w:rsidTr="00B91830">
        <w:trPr>
          <w:trHeight w:hRule="exact" w:val="397"/>
        </w:trPr>
        <w:tc>
          <w:tcPr>
            <w:tcW w:w="6030" w:type="dxa"/>
          </w:tcPr>
          <w:p w14:paraId="2E110199" w14:textId="77777777" w:rsidR="009929C2" w:rsidRPr="00D0567B" w:rsidRDefault="009929C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bottom w:val="single" w:sz="4" w:space="0" w:color="auto"/>
            </w:tcBorders>
          </w:tcPr>
          <w:p w14:paraId="5D772398" w14:textId="77777777" w:rsidR="009929C2"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9929C2" w:rsidRPr="00D0567B">
              <w:rPr>
                <w:rFonts w:asciiTheme="majorBidi" w:hAnsiTheme="majorBidi" w:cstheme="majorBidi"/>
                <w:sz w:val="28"/>
                <w:szCs w:val="28"/>
              </w:rPr>
              <w:t>March 201</w:t>
            </w:r>
            <w:r w:rsidR="000900CB" w:rsidRPr="00D0567B">
              <w:rPr>
                <w:rFonts w:asciiTheme="majorBidi" w:hAnsiTheme="majorBidi" w:cstheme="majorBidi"/>
                <w:sz w:val="28"/>
                <w:szCs w:val="28"/>
              </w:rPr>
              <w:t>9</w:t>
            </w:r>
          </w:p>
        </w:tc>
        <w:tc>
          <w:tcPr>
            <w:tcW w:w="270" w:type="dxa"/>
            <w:tcBorders>
              <w:top w:val="single" w:sz="4" w:space="0" w:color="auto"/>
            </w:tcBorders>
          </w:tcPr>
          <w:p w14:paraId="3E9D7654" w14:textId="77777777" w:rsidR="009929C2" w:rsidRPr="00D0567B" w:rsidRDefault="009929C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620" w:type="dxa"/>
            <w:tcBorders>
              <w:top w:val="single" w:sz="4" w:space="0" w:color="auto"/>
              <w:bottom w:val="single" w:sz="4" w:space="0" w:color="auto"/>
            </w:tcBorders>
          </w:tcPr>
          <w:p w14:paraId="39D154E0" w14:textId="77777777" w:rsidR="009929C2"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9929C2" w:rsidRPr="00D0567B">
              <w:rPr>
                <w:rFonts w:asciiTheme="majorBidi" w:hAnsiTheme="majorBidi" w:cstheme="majorBidi"/>
                <w:sz w:val="28"/>
                <w:szCs w:val="28"/>
              </w:rPr>
              <w:t>December 201</w:t>
            </w:r>
            <w:r w:rsidR="000900CB" w:rsidRPr="00D0567B">
              <w:rPr>
                <w:rFonts w:asciiTheme="majorBidi" w:hAnsiTheme="majorBidi" w:cstheme="majorBidi"/>
                <w:sz w:val="28"/>
                <w:szCs w:val="28"/>
              </w:rPr>
              <w:t>8</w:t>
            </w:r>
          </w:p>
        </w:tc>
      </w:tr>
      <w:tr w:rsidR="000E0F5A" w:rsidRPr="00D0567B" w14:paraId="615FE70D" w14:textId="77777777" w:rsidTr="00B91830">
        <w:trPr>
          <w:trHeight w:hRule="exact" w:val="397"/>
        </w:trPr>
        <w:tc>
          <w:tcPr>
            <w:tcW w:w="6030" w:type="dxa"/>
            <w:vAlign w:val="bottom"/>
          </w:tcPr>
          <w:p w14:paraId="63B02E46" w14:textId="77777777" w:rsidR="000E0F5A" w:rsidRPr="00D0567B" w:rsidRDefault="000E0F5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Claim receivables from counter parties</w:t>
            </w:r>
          </w:p>
        </w:tc>
        <w:tc>
          <w:tcPr>
            <w:tcW w:w="1620" w:type="dxa"/>
          </w:tcPr>
          <w:p w14:paraId="78EC13A2" w14:textId="2D19E1C5" w:rsidR="000E0F5A" w:rsidRPr="007D700A" w:rsidRDefault="000E0F5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8</w:t>
            </w:r>
            <w:r w:rsidRPr="007D700A">
              <w:rPr>
                <w:rFonts w:asciiTheme="majorBidi" w:eastAsia="Cordia New" w:hAnsiTheme="majorBidi" w:cstheme="majorBidi"/>
                <w:sz w:val="28"/>
                <w:szCs w:val="28"/>
                <w:cs/>
              </w:rPr>
              <w:t>2</w:t>
            </w:r>
            <w:r w:rsidRPr="007D700A">
              <w:rPr>
                <w:rFonts w:asciiTheme="majorBidi" w:eastAsia="Cordia New" w:hAnsiTheme="majorBidi" w:cstheme="majorBidi"/>
                <w:sz w:val="28"/>
                <w:szCs w:val="28"/>
              </w:rPr>
              <w:t>,</w:t>
            </w:r>
            <w:r w:rsidRPr="007D700A">
              <w:rPr>
                <w:rFonts w:asciiTheme="majorBidi" w:eastAsia="Cordia New" w:hAnsiTheme="majorBidi" w:cstheme="majorBidi"/>
                <w:sz w:val="28"/>
                <w:szCs w:val="28"/>
                <w:cs/>
              </w:rPr>
              <w:t>81</w:t>
            </w:r>
            <w:r w:rsidRPr="007D700A">
              <w:rPr>
                <w:rFonts w:asciiTheme="majorBidi" w:eastAsia="Cordia New" w:hAnsiTheme="majorBidi" w:cstheme="majorBidi"/>
                <w:sz w:val="28"/>
                <w:szCs w:val="28"/>
              </w:rPr>
              <w:t>8</w:t>
            </w:r>
          </w:p>
        </w:tc>
        <w:tc>
          <w:tcPr>
            <w:tcW w:w="270" w:type="dxa"/>
          </w:tcPr>
          <w:p w14:paraId="13BA36C0" w14:textId="77777777" w:rsidR="000E0F5A" w:rsidRPr="00D0567B" w:rsidRDefault="000E0F5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Pr>
          <w:p w14:paraId="69D311D4" w14:textId="77777777" w:rsidR="000E0F5A" w:rsidRPr="007D700A" w:rsidRDefault="000E0F5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8</w:t>
            </w:r>
            <w:r w:rsidRPr="007D700A">
              <w:rPr>
                <w:rFonts w:asciiTheme="majorBidi" w:eastAsia="Cordia New" w:hAnsiTheme="majorBidi" w:cstheme="majorBidi"/>
                <w:sz w:val="28"/>
                <w:szCs w:val="28"/>
                <w:cs/>
              </w:rPr>
              <w:t>2</w:t>
            </w:r>
            <w:r w:rsidRPr="007D700A">
              <w:rPr>
                <w:rFonts w:asciiTheme="majorBidi" w:eastAsia="Cordia New" w:hAnsiTheme="majorBidi" w:cstheme="majorBidi"/>
                <w:sz w:val="28"/>
                <w:szCs w:val="28"/>
              </w:rPr>
              <w:t>,</w:t>
            </w:r>
            <w:r w:rsidRPr="007D700A">
              <w:rPr>
                <w:rFonts w:asciiTheme="majorBidi" w:eastAsia="Cordia New" w:hAnsiTheme="majorBidi" w:cstheme="majorBidi"/>
                <w:sz w:val="28"/>
                <w:szCs w:val="28"/>
                <w:cs/>
              </w:rPr>
              <w:t>81</w:t>
            </w:r>
            <w:r w:rsidRPr="007D700A">
              <w:rPr>
                <w:rFonts w:asciiTheme="majorBidi" w:eastAsia="Cordia New" w:hAnsiTheme="majorBidi" w:cstheme="majorBidi"/>
                <w:sz w:val="28"/>
                <w:szCs w:val="28"/>
              </w:rPr>
              <w:t>8</w:t>
            </w:r>
          </w:p>
        </w:tc>
      </w:tr>
      <w:tr w:rsidR="000E0F5A" w:rsidRPr="00D0567B" w14:paraId="2F9B61CA" w14:textId="77777777" w:rsidTr="00B91830">
        <w:trPr>
          <w:trHeight w:hRule="exact" w:val="397"/>
        </w:trPr>
        <w:tc>
          <w:tcPr>
            <w:tcW w:w="6030" w:type="dxa"/>
            <w:vAlign w:val="bottom"/>
          </w:tcPr>
          <w:p w14:paraId="372FD349" w14:textId="5398C45A" w:rsidR="000E0F5A" w:rsidRPr="00D0567B" w:rsidRDefault="002E292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B94B15">
              <w:rPr>
                <w:rFonts w:asciiTheme="majorBidi" w:hAnsiTheme="majorBidi" w:cstheme="majorBidi"/>
                <w:i/>
                <w:iCs/>
                <w:sz w:val="28"/>
                <w:szCs w:val="28"/>
              </w:rPr>
              <w:t>Less</w:t>
            </w:r>
            <w:r w:rsidR="000E0F5A" w:rsidRPr="00D0567B">
              <w:rPr>
                <w:rFonts w:asciiTheme="majorBidi" w:hAnsiTheme="majorBidi" w:cstheme="majorBidi"/>
                <w:sz w:val="28"/>
                <w:szCs w:val="28"/>
              </w:rPr>
              <w:t xml:space="preserve"> Allowance for doubtful accounts</w:t>
            </w:r>
          </w:p>
        </w:tc>
        <w:tc>
          <w:tcPr>
            <w:tcW w:w="1620" w:type="dxa"/>
            <w:tcBorders>
              <w:bottom w:val="single" w:sz="4" w:space="0" w:color="auto"/>
            </w:tcBorders>
          </w:tcPr>
          <w:p w14:paraId="40C97122" w14:textId="54F701BB" w:rsidR="000E0F5A" w:rsidRPr="007D700A" w:rsidRDefault="000E0F5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(8</w:t>
            </w:r>
            <w:r w:rsidRPr="007D700A">
              <w:rPr>
                <w:rFonts w:asciiTheme="majorBidi" w:eastAsia="Cordia New" w:hAnsiTheme="majorBidi" w:cstheme="majorBidi"/>
                <w:sz w:val="28"/>
                <w:szCs w:val="28"/>
                <w:cs/>
              </w:rPr>
              <w:t>2</w:t>
            </w:r>
            <w:r w:rsidRPr="007D700A">
              <w:rPr>
                <w:rFonts w:asciiTheme="majorBidi" w:eastAsia="Cordia New" w:hAnsiTheme="majorBidi" w:cstheme="majorBidi"/>
                <w:sz w:val="28"/>
                <w:szCs w:val="28"/>
              </w:rPr>
              <w:t>,</w:t>
            </w:r>
            <w:r w:rsidRPr="007D700A">
              <w:rPr>
                <w:rFonts w:asciiTheme="majorBidi" w:eastAsia="Cordia New" w:hAnsiTheme="majorBidi" w:cstheme="majorBidi"/>
                <w:sz w:val="28"/>
                <w:szCs w:val="28"/>
                <w:cs/>
              </w:rPr>
              <w:t>81</w:t>
            </w:r>
            <w:r w:rsidRPr="007D700A">
              <w:rPr>
                <w:rFonts w:asciiTheme="majorBidi" w:eastAsia="Cordia New" w:hAnsiTheme="majorBidi" w:cstheme="majorBidi"/>
                <w:sz w:val="28"/>
                <w:szCs w:val="28"/>
              </w:rPr>
              <w:t>8)</w:t>
            </w:r>
          </w:p>
        </w:tc>
        <w:tc>
          <w:tcPr>
            <w:tcW w:w="270" w:type="dxa"/>
          </w:tcPr>
          <w:p w14:paraId="0B06087C" w14:textId="77777777" w:rsidR="000E0F5A" w:rsidRPr="00D0567B" w:rsidRDefault="000E0F5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Borders>
              <w:bottom w:val="single" w:sz="4" w:space="0" w:color="auto"/>
            </w:tcBorders>
          </w:tcPr>
          <w:p w14:paraId="01803C71" w14:textId="77777777" w:rsidR="000E0F5A" w:rsidRPr="007D700A" w:rsidRDefault="000E0F5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(8</w:t>
            </w:r>
            <w:r w:rsidRPr="007D700A">
              <w:rPr>
                <w:rFonts w:asciiTheme="majorBidi" w:eastAsia="Cordia New" w:hAnsiTheme="majorBidi" w:cstheme="majorBidi"/>
                <w:sz w:val="28"/>
                <w:szCs w:val="28"/>
                <w:cs/>
              </w:rPr>
              <w:t>2</w:t>
            </w:r>
            <w:r w:rsidRPr="007D700A">
              <w:rPr>
                <w:rFonts w:asciiTheme="majorBidi" w:eastAsia="Cordia New" w:hAnsiTheme="majorBidi" w:cstheme="majorBidi"/>
                <w:sz w:val="28"/>
                <w:szCs w:val="28"/>
              </w:rPr>
              <w:t>,</w:t>
            </w:r>
            <w:r w:rsidRPr="007D700A">
              <w:rPr>
                <w:rFonts w:asciiTheme="majorBidi" w:eastAsia="Cordia New" w:hAnsiTheme="majorBidi" w:cstheme="majorBidi"/>
                <w:sz w:val="28"/>
                <w:szCs w:val="28"/>
                <w:cs/>
              </w:rPr>
              <w:t>81</w:t>
            </w:r>
            <w:r w:rsidRPr="007D700A">
              <w:rPr>
                <w:rFonts w:asciiTheme="majorBidi" w:eastAsia="Cordia New" w:hAnsiTheme="majorBidi" w:cstheme="majorBidi"/>
                <w:sz w:val="28"/>
                <w:szCs w:val="28"/>
              </w:rPr>
              <w:t>8)</w:t>
            </w:r>
          </w:p>
        </w:tc>
      </w:tr>
      <w:tr w:rsidR="000E0F5A" w:rsidRPr="00D0567B" w14:paraId="47F1B400" w14:textId="77777777" w:rsidTr="00B91830">
        <w:trPr>
          <w:trHeight w:hRule="exact" w:val="397"/>
        </w:trPr>
        <w:tc>
          <w:tcPr>
            <w:tcW w:w="6030" w:type="dxa"/>
            <w:vAlign w:val="bottom"/>
          </w:tcPr>
          <w:p w14:paraId="770358B3" w14:textId="77777777" w:rsidR="000E0F5A" w:rsidRPr="00E028F9" w:rsidRDefault="000E0F5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E028F9">
              <w:rPr>
                <w:rFonts w:asciiTheme="majorBidi" w:hAnsiTheme="majorBidi" w:cstheme="majorBidi"/>
                <w:b/>
                <w:bCs/>
                <w:sz w:val="28"/>
                <w:szCs w:val="28"/>
              </w:rPr>
              <w:t>Net</w:t>
            </w:r>
          </w:p>
        </w:tc>
        <w:tc>
          <w:tcPr>
            <w:tcW w:w="1620" w:type="dxa"/>
            <w:tcBorders>
              <w:top w:val="single" w:sz="4" w:space="0" w:color="auto"/>
              <w:bottom w:val="double" w:sz="4" w:space="0" w:color="auto"/>
            </w:tcBorders>
          </w:tcPr>
          <w:p w14:paraId="566EB9F5" w14:textId="230A417F" w:rsidR="000E0F5A" w:rsidRPr="00E028F9" w:rsidRDefault="000E0F5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028F9">
              <w:rPr>
                <w:rFonts w:asciiTheme="majorBidi" w:eastAsia="Cordia New" w:hAnsiTheme="majorBidi" w:cstheme="majorBidi"/>
                <w:b/>
                <w:bCs/>
                <w:sz w:val="28"/>
                <w:szCs w:val="28"/>
              </w:rPr>
              <w:t>-</w:t>
            </w:r>
          </w:p>
        </w:tc>
        <w:tc>
          <w:tcPr>
            <w:tcW w:w="270" w:type="dxa"/>
          </w:tcPr>
          <w:p w14:paraId="70E0D606" w14:textId="77777777" w:rsidR="000E0F5A" w:rsidRPr="00E028F9" w:rsidRDefault="000E0F5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tcPr>
          <w:p w14:paraId="7C7FA534" w14:textId="77777777" w:rsidR="000E0F5A" w:rsidRPr="00E028F9" w:rsidRDefault="000E0F5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028F9">
              <w:rPr>
                <w:rFonts w:asciiTheme="majorBidi" w:eastAsia="Cordia New" w:hAnsiTheme="majorBidi" w:cstheme="majorBidi"/>
                <w:b/>
                <w:bCs/>
                <w:sz w:val="28"/>
                <w:szCs w:val="28"/>
              </w:rPr>
              <w:t>-</w:t>
            </w:r>
          </w:p>
        </w:tc>
      </w:tr>
      <w:tr w:rsidR="000E0F5A" w:rsidRPr="00D0567B" w14:paraId="6A1554B2" w14:textId="77777777" w:rsidTr="00B91830">
        <w:trPr>
          <w:trHeight w:val="227"/>
        </w:trPr>
        <w:tc>
          <w:tcPr>
            <w:tcW w:w="6030" w:type="dxa"/>
            <w:vAlign w:val="bottom"/>
          </w:tcPr>
          <w:p w14:paraId="1E93446F" w14:textId="77777777" w:rsidR="000E0F5A" w:rsidRPr="00D0567B" w:rsidRDefault="000E0F5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p>
        </w:tc>
        <w:tc>
          <w:tcPr>
            <w:tcW w:w="1620" w:type="dxa"/>
            <w:tcBorders>
              <w:top w:val="double" w:sz="4" w:space="0" w:color="auto"/>
            </w:tcBorders>
          </w:tcPr>
          <w:p w14:paraId="12B52766" w14:textId="77777777" w:rsidR="000E0F5A" w:rsidRPr="00D0567B" w:rsidRDefault="000E0F5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270" w:type="dxa"/>
          </w:tcPr>
          <w:p w14:paraId="4AB53C0F" w14:textId="77777777" w:rsidR="000E0F5A" w:rsidRPr="00D0567B" w:rsidRDefault="000E0F5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Borders>
              <w:top w:val="double" w:sz="4" w:space="0" w:color="auto"/>
            </w:tcBorders>
          </w:tcPr>
          <w:p w14:paraId="25CDFAA5" w14:textId="77777777" w:rsidR="000E0F5A" w:rsidRPr="00D0567B" w:rsidRDefault="000E0F5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cs/>
              </w:rPr>
            </w:pPr>
          </w:p>
        </w:tc>
      </w:tr>
      <w:tr w:rsidR="00C94274" w:rsidRPr="00D0567B" w14:paraId="44C67891" w14:textId="77777777" w:rsidTr="00B91830">
        <w:tc>
          <w:tcPr>
            <w:tcW w:w="6030" w:type="dxa"/>
            <w:vAlign w:val="bottom"/>
          </w:tcPr>
          <w:p w14:paraId="4F5F18D0" w14:textId="655208FB" w:rsidR="00C94274" w:rsidRPr="00D0567B" w:rsidRDefault="00C9427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Reversal of allowance for doubtfu</w:t>
            </w:r>
            <w:r w:rsidR="00A44C48">
              <w:rPr>
                <w:rFonts w:asciiTheme="majorBidi" w:hAnsiTheme="majorBidi" w:cstheme="majorBidi"/>
                <w:sz w:val="28"/>
                <w:szCs w:val="28"/>
              </w:rPr>
              <w:t>l accounts</w:t>
            </w:r>
          </w:p>
        </w:tc>
        <w:tc>
          <w:tcPr>
            <w:tcW w:w="1620" w:type="dxa"/>
            <w:tcBorders>
              <w:bottom w:val="double" w:sz="4" w:space="0" w:color="auto"/>
            </w:tcBorders>
          </w:tcPr>
          <w:p w14:paraId="0E47CFD6" w14:textId="311C2674" w:rsidR="00C94274" w:rsidRPr="00D0567B" w:rsidRDefault="00C9427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p>
        </w:tc>
        <w:tc>
          <w:tcPr>
            <w:tcW w:w="270" w:type="dxa"/>
          </w:tcPr>
          <w:p w14:paraId="73FD0A46" w14:textId="77777777" w:rsidR="00C94274" w:rsidRPr="00D0567B" w:rsidRDefault="00C9427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bottom w:val="double" w:sz="4" w:space="0" w:color="auto"/>
            </w:tcBorders>
          </w:tcPr>
          <w:p w14:paraId="4D800ED9" w14:textId="77777777" w:rsidR="00C94274" w:rsidRPr="007D700A" w:rsidRDefault="00C9427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r w:rsidRPr="007D700A">
              <w:rPr>
                <w:rFonts w:asciiTheme="majorBidi" w:eastAsia="Cordia New" w:hAnsiTheme="majorBidi" w:cstheme="majorBidi"/>
                <w:sz w:val="28"/>
                <w:szCs w:val="28"/>
                <w:cs/>
              </w:rPr>
              <w:t>2</w:t>
            </w:r>
            <w:r w:rsidRPr="007D700A">
              <w:rPr>
                <w:rFonts w:asciiTheme="majorBidi" w:eastAsia="Cordia New" w:hAnsiTheme="majorBidi" w:cstheme="majorBidi"/>
                <w:sz w:val="28"/>
                <w:szCs w:val="28"/>
              </w:rPr>
              <w:t>,</w:t>
            </w:r>
            <w:r w:rsidRPr="007D700A">
              <w:rPr>
                <w:rFonts w:asciiTheme="majorBidi" w:eastAsia="Cordia New" w:hAnsiTheme="majorBidi" w:cstheme="majorBidi"/>
                <w:sz w:val="28"/>
                <w:szCs w:val="28"/>
                <w:cs/>
              </w:rPr>
              <w:t>8</w:t>
            </w:r>
            <w:r w:rsidRPr="007D700A">
              <w:rPr>
                <w:rFonts w:asciiTheme="majorBidi" w:eastAsia="Cordia New" w:hAnsiTheme="majorBidi" w:cstheme="majorBidi"/>
                <w:sz w:val="28"/>
                <w:szCs w:val="28"/>
              </w:rPr>
              <w:t>20)</w:t>
            </w:r>
          </w:p>
        </w:tc>
      </w:tr>
    </w:tbl>
    <w:p w14:paraId="286AA63D" w14:textId="09BD8833" w:rsidR="00096EC2" w:rsidRPr="002861B3" w:rsidRDefault="00096EC2"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t>O</w:t>
      </w:r>
      <w:r w:rsidR="00931521" w:rsidRPr="002861B3">
        <w:rPr>
          <w:rFonts w:ascii="Angsana New" w:eastAsia="Arial Unicode MS" w:hAnsi="Angsana New"/>
          <w:b/>
          <w:bCs/>
          <w:sz w:val="28"/>
          <w:szCs w:val="28"/>
        </w:rPr>
        <w:t>ther assets</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4"/>
        <w:gridCol w:w="1620"/>
        <w:gridCol w:w="270"/>
        <w:gridCol w:w="1620"/>
      </w:tblGrid>
      <w:tr w:rsidR="00B4160E" w:rsidRPr="00D0567B" w14:paraId="4F933513" w14:textId="77777777" w:rsidTr="00B91830">
        <w:trPr>
          <w:trHeight w:hRule="exact" w:val="397"/>
        </w:trPr>
        <w:tc>
          <w:tcPr>
            <w:tcW w:w="6054" w:type="dxa"/>
            <w:tcBorders>
              <w:top w:val="nil"/>
              <w:left w:val="nil"/>
              <w:bottom w:val="nil"/>
              <w:right w:val="nil"/>
            </w:tcBorders>
          </w:tcPr>
          <w:p w14:paraId="03768250"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top w:val="nil"/>
              <w:left w:val="nil"/>
              <w:bottom w:val="single" w:sz="4" w:space="0" w:color="auto"/>
              <w:right w:val="nil"/>
            </w:tcBorders>
          </w:tcPr>
          <w:p w14:paraId="7471DF5F" w14:textId="77777777" w:rsidR="00B73967" w:rsidRPr="00D0567B"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B73967" w:rsidRPr="00D0567B">
              <w:rPr>
                <w:rFonts w:asciiTheme="majorBidi" w:hAnsiTheme="majorBidi" w:cstheme="majorBidi"/>
                <w:sz w:val="28"/>
                <w:szCs w:val="28"/>
              </w:rPr>
              <w:t>Baht</w:t>
            </w:r>
          </w:p>
        </w:tc>
      </w:tr>
      <w:tr w:rsidR="00606A3C" w:rsidRPr="00D0567B" w14:paraId="4EC4EFF2" w14:textId="77777777" w:rsidTr="00B91830">
        <w:trPr>
          <w:trHeight w:hRule="exact" w:val="397"/>
        </w:trPr>
        <w:tc>
          <w:tcPr>
            <w:tcW w:w="6054" w:type="dxa"/>
            <w:tcBorders>
              <w:top w:val="nil"/>
              <w:left w:val="nil"/>
              <w:bottom w:val="nil"/>
              <w:right w:val="nil"/>
            </w:tcBorders>
          </w:tcPr>
          <w:p w14:paraId="5D67F397"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nil"/>
              <w:left w:val="nil"/>
              <w:bottom w:val="single" w:sz="4" w:space="0" w:color="auto"/>
              <w:right w:val="nil"/>
            </w:tcBorders>
          </w:tcPr>
          <w:p w14:paraId="77F8D1F3"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March 2019</w:t>
            </w:r>
          </w:p>
        </w:tc>
        <w:tc>
          <w:tcPr>
            <w:tcW w:w="270" w:type="dxa"/>
            <w:tcBorders>
              <w:top w:val="single" w:sz="4" w:space="0" w:color="auto"/>
              <w:left w:val="nil"/>
              <w:bottom w:val="nil"/>
              <w:right w:val="nil"/>
            </w:tcBorders>
          </w:tcPr>
          <w:p w14:paraId="1F9B5F46"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tcPr>
          <w:p w14:paraId="26A2CDF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606A3C" w:rsidRPr="00D0567B" w14:paraId="419C164B" w14:textId="77777777" w:rsidTr="00B91830">
        <w:trPr>
          <w:trHeight w:hRule="exact" w:val="397"/>
        </w:trPr>
        <w:tc>
          <w:tcPr>
            <w:tcW w:w="6054" w:type="dxa"/>
            <w:tcBorders>
              <w:top w:val="nil"/>
              <w:left w:val="nil"/>
              <w:bottom w:val="nil"/>
              <w:right w:val="nil"/>
            </w:tcBorders>
            <w:vAlign w:val="bottom"/>
          </w:tcPr>
          <w:p w14:paraId="601C98AD"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Value added tax refundable</w:t>
            </w:r>
          </w:p>
        </w:tc>
        <w:tc>
          <w:tcPr>
            <w:tcW w:w="1620" w:type="dxa"/>
            <w:tcBorders>
              <w:top w:val="nil"/>
              <w:left w:val="nil"/>
              <w:bottom w:val="nil"/>
              <w:right w:val="nil"/>
            </w:tcBorders>
          </w:tcPr>
          <w:p w14:paraId="103C92CD" w14:textId="52E3C96C" w:rsidR="00606A3C" w:rsidRDefault="0029067A" w:rsidP="0099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35,28</w:t>
            </w:r>
            <w:r w:rsidR="002E292E">
              <w:rPr>
                <w:rFonts w:asciiTheme="majorBidi" w:eastAsia="Cordia New" w:hAnsiTheme="majorBidi" w:cstheme="majorBidi"/>
                <w:sz w:val="28"/>
                <w:szCs w:val="28"/>
              </w:rPr>
              <w:t>1</w:t>
            </w:r>
          </w:p>
          <w:p w14:paraId="441A0AFA" w14:textId="6771D7C9" w:rsidR="002E292E" w:rsidRPr="007D700A" w:rsidRDefault="002E292E" w:rsidP="002E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p>
        </w:tc>
        <w:tc>
          <w:tcPr>
            <w:tcW w:w="270" w:type="dxa"/>
            <w:tcBorders>
              <w:top w:val="nil"/>
              <w:left w:val="nil"/>
              <w:bottom w:val="nil"/>
              <w:right w:val="nil"/>
            </w:tcBorders>
          </w:tcPr>
          <w:p w14:paraId="3623E267" w14:textId="77777777" w:rsidR="00606A3C" w:rsidRPr="007D700A" w:rsidRDefault="00606A3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nil"/>
              <w:right w:val="nil"/>
            </w:tcBorders>
          </w:tcPr>
          <w:p w14:paraId="19B14B22" w14:textId="77777777" w:rsidR="00606A3C" w:rsidRPr="007D700A" w:rsidRDefault="00606A3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7D700A">
              <w:rPr>
                <w:rFonts w:asciiTheme="majorBidi" w:eastAsia="Cordia New" w:hAnsiTheme="majorBidi" w:cstheme="majorBidi"/>
                <w:sz w:val="28"/>
                <w:szCs w:val="28"/>
              </w:rPr>
              <w:t>36,948</w:t>
            </w:r>
          </w:p>
        </w:tc>
      </w:tr>
      <w:tr w:rsidR="0029067A" w:rsidRPr="00D0567B" w14:paraId="27FBA7F5" w14:textId="77777777" w:rsidTr="00B91830">
        <w:trPr>
          <w:trHeight w:hRule="exact" w:val="397"/>
        </w:trPr>
        <w:tc>
          <w:tcPr>
            <w:tcW w:w="6054" w:type="dxa"/>
            <w:tcBorders>
              <w:top w:val="nil"/>
              <w:left w:val="nil"/>
              <w:bottom w:val="nil"/>
              <w:right w:val="nil"/>
            </w:tcBorders>
            <w:vAlign w:val="bottom"/>
          </w:tcPr>
          <w:p w14:paraId="1C1004E7" w14:textId="4654B4CA" w:rsidR="0029067A" w:rsidRPr="00D0567B" w:rsidRDefault="00C9427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Other</w:t>
            </w:r>
            <w:r w:rsidR="0029067A" w:rsidRPr="00D0567B">
              <w:rPr>
                <w:rFonts w:asciiTheme="majorBidi" w:hAnsiTheme="majorBidi" w:cstheme="majorBidi"/>
                <w:sz w:val="28"/>
                <w:szCs w:val="28"/>
              </w:rPr>
              <w:t xml:space="preserve"> receivable</w:t>
            </w:r>
            <w:r w:rsidR="00B94B15">
              <w:rPr>
                <w:rFonts w:asciiTheme="majorBidi" w:hAnsiTheme="majorBidi" w:cstheme="majorBidi"/>
                <w:sz w:val="28"/>
                <w:szCs w:val="28"/>
              </w:rPr>
              <w:t>s</w:t>
            </w:r>
          </w:p>
        </w:tc>
        <w:tc>
          <w:tcPr>
            <w:tcW w:w="1620" w:type="dxa"/>
            <w:tcBorders>
              <w:top w:val="nil"/>
              <w:left w:val="nil"/>
              <w:bottom w:val="nil"/>
              <w:right w:val="nil"/>
            </w:tcBorders>
          </w:tcPr>
          <w:p w14:paraId="2D98DA9A" w14:textId="6F9B529E" w:rsidR="0029067A" w:rsidRPr="00ED36E0" w:rsidRDefault="005A4CE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41,382</w:t>
            </w:r>
          </w:p>
        </w:tc>
        <w:tc>
          <w:tcPr>
            <w:tcW w:w="270" w:type="dxa"/>
            <w:tcBorders>
              <w:top w:val="nil"/>
              <w:left w:val="nil"/>
              <w:bottom w:val="nil"/>
              <w:right w:val="nil"/>
            </w:tcBorders>
          </w:tcPr>
          <w:p w14:paraId="5C0700C3" w14:textId="77777777" w:rsidR="0029067A" w:rsidRPr="00D0567B" w:rsidRDefault="0029067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nil"/>
              <w:right w:val="nil"/>
            </w:tcBorders>
          </w:tcPr>
          <w:p w14:paraId="13B5293C" w14:textId="30DE4118" w:rsidR="0029067A" w:rsidRPr="007D700A" w:rsidRDefault="00C9427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2,091</w:t>
            </w:r>
          </w:p>
        </w:tc>
      </w:tr>
      <w:tr w:rsidR="00164397" w:rsidRPr="00D0567B" w14:paraId="7156DEA9" w14:textId="77777777" w:rsidTr="00B91830">
        <w:trPr>
          <w:trHeight w:hRule="exact" w:val="397"/>
        </w:trPr>
        <w:tc>
          <w:tcPr>
            <w:tcW w:w="6054" w:type="dxa"/>
            <w:tcBorders>
              <w:top w:val="nil"/>
              <w:left w:val="nil"/>
              <w:bottom w:val="nil"/>
              <w:right w:val="nil"/>
            </w:tcBorders>
            <w:vAlign w:val="bottom"/>
          </w:tcPr>
          <w:p w14:paraId="2D569BA0" w14:textId="6B8A15C4" w:rsidR="00164397" w:rsidRPr="00D0567B" w:rsidRDefault="00164397" w:rsidP="0016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 xml:space="preserve">Others </w:t>
            </w:r>
          </w:p>
        </w:tc>
        <w:tc>
          <w:tcPr>
            <w:tcW w:w="1620" w:type="dxa"/>
            <w:tcBorders>
              <w:top w:val="nil"/>
              <w:left w:val="nil"/>
              <w:bottom w:val="single" w:sz="4" w:space="0" w:color="auto"/>
              <w:right w:val="nil"/>
            </w:tcBorders>
          </w:tcPr>
          <w:p w14:paraId="6E9D2788" w14:textId="2B71FBD6" w:rsidR="00164397" w:rsidRDefault="00164397" w:rsidP="0016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92208">
              <w:rPr>
                <w:rFonts w:asciiTheme="majorBidi" w:eastAsia="Cordia New" w:hAnsiTheme="majorBidi" w:cstheme="majorBidi"/>
                <w:sz w:val="28"/>
                <w:szCs w:val="28"/>
              </w:rPr>
              <w:t>13,28</w:t>
            </w:r>
            <w:r>
              <w:rPr>
                <w:rFonts w:asciiTheme="majorBidi" w:eastAsia="Cordia New" w:hAnsiTheme="majorBidi" w:cstheme="majorBidi"/>
                <w:sz w:val="28"/>
                <w:szCs w:val="28"/>
              </w:rPr>
              <w:t>1</w:t>
            </w:r>
          </w:p>
        </w:tc>
        <w:tc>
          <w:tcPr>
            <w:tcW w:w="270" w:type="dxa"/>
            <w:tcBorders>
              <w:top w:val="nil"/>
              <w:left w:val="nil"/>
              <w:bottom w:val="nil"/>
              <w:right w:val="nil"/>
            </w:tcBorders>
          </w:tcPr>
          <w:p w14:paraId="1E028784" w14:textId="77777777" w:rsidR="00164397" w:rsidRPr="00D0567B" w:rsidRDefault="00164397" w:rsidP="0016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single" w:sz="4" w:space="0" w:color="auto"/>
              <w:right w:val="nil"/>
            </w:tcBorders>
          </w:tcPr>
          <w:p w14:paraId="62159736" w14:textId="4ED70F7E" w:rsidR="00164397" w:rsidRPr="007D700A" w:rsidRDefault="00164397" w:rsidP="0016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13,479</w:t>
            </w:r>
          </w:p>
        </w:tc>
      </w:tr>
      <w:tr w:rsidR="007C37F8" w:rsidRPr="00D0567B" w14:paraId="748D1166" w14:textId="77777777" w:rsidTr="00B91830">
        <w:trPr>
          <w:trHeight w:hRule="exact" w:val="397"/>
        </w:trPr>
        <w:tc>
          <w:tcPr>
            <w:tcW w:w="6054" w:type="dxa"/>
            <w:tcBorders>
              <w:top w:val="nil"/>
              <w:left w:val="nil"/>
              <w:bottom w:val="nil"/>
              <w:right w:val="nil"/>
            </w:tcBorders>
            <w:vAlign w:val="bottom"/>
          </w:tcPr>
          <w:p w14:paraId="71C0FBDC" w14:textId="2B7A2AF1" w:rsidR="007C37F8" w:rsidRPr="00D0567B"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Total</w:t>
            </w:r>
          </w:p>
        </w:tc>
        <w:tc>
          <w:tcPr>
            <w:tcW w:w="1620" w:type="dxa"/>
            <w:tcBorders>
              <w:top w:val="single" w:sz="4" w:space="0" w:color="auto"/>
              <w:left w:val="nil"/>
              <w:bottom w:val="nil"/>
              <w:right w:val="nil"/>
            </w:tcBorders>
          </w:tcPr>
          <w:p w14:paraId="138B2C72" w14:textId="5E39B6FA" w:rsidR="007C37F8"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89,944</w:t>
            </w:r>
          </w:p>
        </w:tc>
        <w:tc>
          <w:tcPr>
            <w:tcW w:w="270" w:type="dxa"/>
            <w:tcBorders>
              <w:top w:val="nil"/>
              <w:left w:val="nil"/>
              <w:bottom w:val="nil"/>
              <w:right w:val="nil"/>
            </w:tcBorders>
          </w:tcPr>
          <w:p w14:paraId="5D34DF43" w14:textId="77777777" w:rsidR="007C37F8" w:rsidRPr="00D0567B"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single" w:sz="4" w:space="0" w:color="auto"/>
              <w:left w:val="nil"/>
              <w:bottom w:val="nil"/>
              <w:right w:val="nil"/>
            </w:tcBorders>
          </w:tcPr>
          <w:p w14:paraId="506602FA" w14:textId="553402E3" w:rsidR="007C37F8" w:rsidRPr="007D700A" w:rsidRDefault="00147671"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52,518</w:t>
            </w:r>
          </w:p>
        </w:tc>
      </w:tr>
      <w:tr w:rsidR="007C37F8" w:rsidRPr="00D0567B" w14:paraId="09188D7B" w14:textId="77777777" w:rsidTr="00B91830">
        <w:trPr>
          <w:trHeight w:hRule="exact" w:val="397"/>
        </w:trPr>
        <w:tc>
          <w:tcPr>
            <w:tcW w:w="6054" w:type="dxa"/>
            <w:tcBorders>
              <w:top w:val="nil"/>
              <w:left w:val="nil"/>
              <w:bottom w:val="nil"/>
              <w:right w:val="nil"/>
            </w:tcBorders>
            <w:vAlign w:val="bottom"/>
          </w:tcPr>
          <w:p w14:paraId="13F2BDEF" w14:textId="1ED43B23" w:rsidR="007C37F8" w:rsidRPr="00D0567B"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B94B15">
              <w:rPr>
                <w:rFonts w:asciiTheme="majorBidi" w:hAnsiTheme="majorBidi" w:cstheme="majorBidi"/>
                <w:i/>
                <w:iCs/>
                <w:sz w:val="28"/>
                <w:szCs w:val="28"/>
              </w:rPr>
              <w:t>Less</w:t>
            </w:r>
            <w:r w:rsidRPr="00D0567B">
              <w:rPr>
                <w:rFonts w:asciiTheme="majorBidi" w:hAnsiTheme="majorBidi" w:cstheme="majorBidi"/>
                <w:sz w:val="28"/>
                <w:szCs w:val="28"/>
              </w:rPr>
              <w:t xml:space="preserve"> Allowance for doubtful accounts</w:t>
            </w:r>
          </w:p>
        </w:tc>
        <w:tc>
          <w:tcPr>
            <w:tcW w:w="1620" w:type="dxa"/>
            <w:tcBorders>
              <w:top w:val="nil"/>
              <w:left w:val="nil"/>
              <w:bottom w:val="nil"/>
              <w:right w:val="nil"/>
            </w:tcBorders>
          </w:tcPr>
          <w:p w14:paraId="626D47AC" w14:textId="4EED6CA7" w:rsidR="007C37F8"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(23,070)</w:t>
            </w:r>
          </w:p>
        </w:tc>
        <w:tc>
          <w:tcPr>
            <w:tcW w:w="270" w:type="dxa"/>
            <w:tcBorders>
              <w:top w:val="nil"/>
              <w:left w:val="nil"/>
              <w:bottom w:val="nil"/>
              <w:right w:val="nil"/>
            </w:tcBorders>
          </w:tcPr>
          <w:p w14:paraId="15638720" w14:textId="77777777" w:rsidR="007C37F8" w:rsidRPr="00D0567B"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nil"/>
              <w:right w:val="nil"/>
            </w:tcBorders>
          </w:tcPr>
          <w:p w14:paraId="264390D9" w14:textId="34BD5895" w:rsidR="007C37F8" w:rsidRPr="007D700A"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7C37F8" w:rsidRPr="00D0567B" w14:paraId="446E19EC" w14:textId="77777777" w:rsidTr="00B91830">
        <w:trPr>
          <w:trHeight w:hRule="exact" w:val="408"/>
        </w:trPr>
        <w:tc>
          <w:tcPr>
            <w:tcW w:w="6054" w:type="dxa"/>
            <w:tcBorders>
              <w:top w:val="nil"/>
              <w:left w:val="nil"/>
              <w:bottom w:val="nil"/>
              <w:right w:val="nil"/>
            </w:tcBorders>
            <w:vAlign w:val="bottom"/>
          </w:tcPr>
          <w:p w14:paraId="524909BC" w14:textId="69D5CA80" w:rsidR="007C37F8" w:rsidRPr="00D0567B"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Pr>
                <w:rFonts w:asciiTheme="majorBidi" w:hAnsiTheme="majorBidi" w:cstheme="majorBidi"/>
                <w:b/>
                <w:bCs/>
                <w:sz w:val="28"/>
                <w:szCs w:val="28"/>
              </w:rPr>
              <w:t>Net</w:t>
            </w:r>
          </w:p>
        </w:tc>
        <w:tc>
          <w:tcPr>
            <w:tcW w:w="1620" w:type="dxa"/>
            <w:tcBorders>
              <w:top w:val="single" w:sz="4" w:space="0" w:color="auto"/>
              <w:left w:val="nil"/>
              <w:bottom w:val="double" w:sz="4" w:space="0" w:color="auto"/>
              <w:right w:val="nil"/>
            </w:tcBorders>
            <w:vAlign w:val="bottom"/>
          </w:tcPr>
          <w:p w14:paraId="57075C5E" w14:textId="0E2BB31D" w:rsidR="007C37F8" w:rsidRPr="007D700A"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66,874</w:t>
            </w:r>
          </w:p>
        </w:tc>
        <w:tc>
          <w:tcPr>
            <w:tcW w:w="270" w:type="dxa"/>
            <w:tcBorders>
              <w:top w:val="nil"/>
              <w:left w:val="nil"/>
              <w:bottom w:val="nil"/>
              <w:right w:val="nil"/>
            </w:tcBorders>
            <w:vAlign w:val="bottom"/>
          </w:tcPr>
          <w:p w14:paraId="506F71A4" w14:textId="77777777" w:rsidR="007C37F8" w:rsidRPr="007D700A"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620" w:type="dxa"/>
            <w:tcBorders>
              <w:top w:val="single" w:sz="4" w:space="0" w:color="auto"/>
              <w:left w:val="nil"/>
              <w:bottom w:val="double" w:sz="4" w:space="0" w:color="auto"/>
              <w:right w:val="nil"/>
            </w:tcBorders>
            <w:vAlign w:val="bottom"/>
          </w:tcPr>
          <w:p w14:paraId="5E678535" w14:textId="77777777" w:rsidR="007C37F8" w:rsidRPr="007D700A" w:rsidRDefault="007C37F8" w:rsidP="007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52,518</w:t>
            </w:r>
          </w:p>
        </w:tc>
      </w:tr>
    </w:tbl>
    <w:p w14:paraId="07B2229D" w14:textId="42556D05" w:rsidR="00724F87" w:rsidRPr="002861B3" w:rsidRDefault="00724F87" w:rsidP="00C71B59">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t>I</w:t>
      </w:r>
      <w:r w:rsidR="0053740C" w:rsidRPr="002861B3">
        <w:rPr>
          <w:rFonts w:ascii="Angsana New" w:eastAsia="Arial Unicode MS" w:hAnsi="Angsana New"/>
          <w:b/>
          <w:bCs/>
          <w:sz w:val="28"/>
          <w:szCs w:val="28"/>
        </w:rPr>
        <w:t>nsurance liabilities</w:t>
      </w:r>
    </w:p>
    <w:tbl>
      <w:tblPr>
        <w:tblStyle w:val="TableGrid"/>
        <w:tblW w:w="956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6"/>
        <w:gridCol w:w="1440"/>
        <w:gridCol w:w="236"/>
        <w:gridCol w:w="1384"/>
        <w:gridCol w:w="284"/>
        <w:gridCol w:w="1336"/>
      </w:tblGrid>
      <w:tr w:rsidR="00B4160E" w:rsidRPr="0053740C" w14:paraId="51025C21" w14:textId="77777777" w:rsidTr="00B91830">
        <w:tc>
          <w:tcPr>
            <w:tcW w:w="4886" w:type="dxa"/>
          </w:tcPr>
          <w:p w14:paraId="414FB49E" w14:textId="77777777" w:rsidR="00EE7116" w:rsidRPr="0053740C" w:rsidRDefault="00EE7116" w:rsidP="008108CA">
            <w:pPr>
              <w:tabs>
                <w:tab w:val="left" w:pos="1440"/>
              </w:tabs>
              <w:spacing w:line="240" w:lineRule="auto"/>
              <w:ind w:left="-108" w:firstLine="90"/>
              <w:rPr>
                <w:rFonts w:asciiTheme="majorBidi" w:hAnsiTheme="majorBidi" w:cstheme="majorBidi"/>
                <w:sz w:val="28"/>
                <w:szCs w:val="28"/>
              </w:rPr>
            </w:pPr>
          </w:p>
        </w:tc>
        <w:tc>
          <w:tcPr>
            <w:tcW w:w="4680" w:type="dxa"/>
            <w:gridSpan w:val="5"/>
            <w:tcBorders>
              <w:bottom w:val="single" w:sz="4" w:space="0" w:color="auto"/>
            </w:tcBorders>
          </w:tcPr>
          <w:p w14:paraId="29D0F98D" w14:textId="6D4E3C8C" w:rsidR="00EE7116" w:rsidRPr="0053740C" w:rsidRDefault="00B94B15" w:rsidP="008108CA">
            <w:pPr>
              <w:tabs>
                <w:tab w:val="left" w:pos="14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w:t>
            </w:r>
            <w:r w:rsidR="000045D2" w:rsidRPr="0053740C">
              <w:rPr>
                <w:rFonts w:asciiTheme="majorBidi" w:hAnsiTheme="majorBidi" w:cstheme="majorBidi"/>
                <w:sz w:val="28"/>
                <w:szCs w:val="28"/>
              </w:rPr>
              <w:t xml:space="preserve">Thousand </w:t>
            </w:r>
            <w:r>
              <w:rPr>
                <w:rFonts w:asciiTheme="majorBidi" w:hAnsiTheme="majorBidi" w:cstheme="majorBidi"/>
                <w:sz w:val="28"/>
                <w:szCs w:val="28"/>
              </w:rPr>
              <w:t>Baht</w:t>
            </w:r>
          </w:p>
        </w:tc>
      </w:tr>
      <w:tr w:rsidR="00B94B15" w:rsidRPr="0053740C" w14:paraId="4B6A6FF6" w14:textId="77777777" w:rsidTr="00B91830">
        <w:tc>
          <w:tcPr>
            <w:tcW w:w="4886" w:type="dxa"/>
          </w:tcPr>
          <w:p w14:paraId="28259701" w14:textId="77777777" w:rsidR="00B94B15" w:rsidRPr="0053740C" w:rsidRDefault="00B94B15" w:rsidP="008108CA">
            <w:pPr>
              <w:tabs>
                <w:tab w:val="left" w:pos="1440"/>
              </w:tabs>
              <w:spacing w:line="240" w:lineRule="auto"/>
              <w:ind w:left="-108" w:firstLine="90"/>
              <w:rPr>
                <w:rFonts w:asciiTheme="majorBidi" w:hAnsiTheme="majorBidi" w:cstheme="majorBidi"/>
                <w:sz w:val="28"/>
                <w:szCs w:val="28"/>
              </w:rPr>
            </w:pPr>
          </w:p>
        </w:tc>
        <w:tc>
          <w:tcPr>
            <w:tcW w:w="4680" w:type="dxa"/>
            <w:gridSpan w:val="5"/>
            <w:tcBorders>
              <w:bottom w:val="single" w:sz="4" w:space="0" w:color="auto"/>
            </w:tcBorders>
          </w:tcPr>
          <w:p w14:paraId="451ED8A8" w14:textId="17AA3167" w:rsidR="00B94B15" w:rsidRPr="0053740C" w:rsidRDefault="00B94B15"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31 March 2019</w:t>
            </w:r>
          </w:p>
        </w:tc>
      </w:tr>
      <w:tr w:rsidR="00B4160E" w:rsidRPr="0053740C" w14:paraId="5CE11978" w14:textId="77777777" w:rsidTr="00B91830">
        <w:tc>
          <w:tcPr>
            <w:tcW w:w="4886" w:type="dxa"/>
          </w:tcPr>
          <w:p w14:paraId="629549E2" w14:textId="77777777" w:rsidR="00EE7116" w:rsidRPr="0053740C"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36" w:type="dxa"/>
            <w:tcBorders>
              <w:top w:val="single" w:sz="4" w:space="0" w:color="auto"/>
            </w:tcBorders>
          </w:tcPr>
          <w:p w14:paraId="24DD67BA"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r>
      <w:tr w:rsidR="00B4160E" w:rsidRPr="0053740C" w14:paraId="2933F23F" w14:textId="77777777" w:rsidTr="00B91830">
        <w:tc>
          <w:tcPr>
            <w:tcW w:w="4886" w:type="dxa"/>
          </w:tcPr>
          <w:p w14:paraId="429AF4B3" w14:textId="77777777" w:rsidR="00EE7116" w:rsidRPr="0053740C"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FE299A"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FE299A">
              <w:rPr>
                <w:rFonts w:asciiTheme="majorBidi" w:hAnsiTheme="majorBidi" w:cstheme="majorBidi"/>
                <w:sz w:val="28"/>
                <w:szCs w:val="28"/>
              </w:rPr>
              <w:t xml:space="preserve">Insurance contract </w:t>
            </w:r>
          </w:p>
        </w:tc>
        <w:tc>
          <w:tcPr>
            <w:tcW w:w="236" w:type="dxa"/>
          </w:tcPr>
          <w:p w14:paraId="180A3C0D"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from reinsurers</w:t>
            </w:r>
          </w:p>
        </w:tc>
        <w:tc>
          <w:tcPr>
            <w:tcW w:w="284" w:type="dxa"/>
          </w:tcPr>
          <w:p w14:paraId="4E939DDF"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36" w:type="dxa"/>
          </w:tcPr>
          <w:p w14:paraId="101C4FF4"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r>
      <w:tr w:rsidR="00B4160E" w:rsidRPr="0053740C" w14:paraId="3F323331" w14:textId="77777777" w:rsidTr="00B91830">
        <w:tc>
          <w:tcPr>
            <w:tcW w:w="4886" w:type="dxa"/>
          </w:tcPr>
          <w:p w14:paraId="48E133FA" w14:textId="77777777" w:rsidR="00EE7116" w:rsidRPr="0053740C"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FE299A"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E299A">
              <w:rPr>
                <w:rFonts w:asciiTheme="majorBidi" w:hAnsiTheme="majorBidi" w:cstheme="majorBidi"/>
                <w:sz w:val="28"/>
                <w:szCs w:val="28"/>
              </w:rPr>
              <w:t>liabilities</w:t>
            </w:r>
          </w:p>
        </w:tc>
        <w:tc>
          <w:tcPr>
            <w:tcW w:w="236" w:type="dxa"/>
          </w:tcPr>
          <w:p w14:paraId="7C9A2201"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(Note 7)</w:t>
            </w:r>
          </w:p>
        </w:tc>
        <w:tc>
          <w:tcPr>
            <w:tcW w:w="284" w:type="dxa"/>
          </w:tcPr>
          <w:p w14:paraId="5E5EDDF0"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36" w:type="dxa"/>
            <w:tcBorders>
              <w:bottom w:val="single" w:sz="4" w:space="0" w:color="auto"/>
            </w:tcBorders>
          </w:tcPr>
          <w:p w14:paraId="7875184D"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Net</w:t>
            </w:r>
          </w:p>
        </w:tc>
      </w:tr>
      <w:tr w:rsidR="00B4160E" w:rsidRPr="0053740C" w14:paraId="310FB3BB" w14:textId="77777777" w:rsidTr="00B91830">
        <w:tc>
          <w:tcPr>
            <w:tcW w:w="4886" w:type="dxa"/>
          </w:tcPr>
          <w:p w14:paraId="6B8DD642" w14:textId="6D90AFE6" w:rsidR="00FC5720" w:rsidRPr="0053740C" w:rsidRDefault="00FC5720" w:rsidP="002858DE">
            <w:pPr>
              <w:spacing w:line="240" w:lineRule="auto"/>
              <w:ind w:left="162" w:hanging="180"/>
              <w:jc w:val="thaiDistribute"/>
              <w:rPr>
                <w:rFonts w:asciiTheme="majorBidi" w:hAnsiTheme="majorBidi" w:cstheme="majorBidi"/>
                <w:kern w:val="28"/>
                <w:sz w:val="28"/>
                <w:szCs w:val="28"/>
              </w:rPr>
            </w:pPr>
            <w:r w:rsidRPr="0053740C">
              <w:rPr>
                <w:rFonts w:asciiTheme="majorBidi" w:hAnsiTheme="majorBidi" w:cstheme="majorBidi"/>
                <w:sz w:val="28"/>
                <w:szCs w:val="28"/>
              </w:rPr>
              <w:t xml:space="preserve">Claims </w:t>
            </w:r>
            <w:r w:rsidR="002858DE">
              <w:rPr>
                <w:rFonts w:asciiTheme="majorBidi" w:hAnsiTheme="majorBidi" w:cstheme="majorBidi"/>
                <w:sz w:val="28"/>
                <w:szCs w:val="28"/>
              </w:rPr>
              <w:t>reserve</w:t>
            </w:r>
          </w:p>
        </w:tc>
        <w:tc>
          <w:tcPr>
            <w:tcW w:w="1440" w:type="dxa"/>
            <w:vAlign w:val="bottom"/>
          </w:tcPr>
          <w:p w14:paraId="3B61918C" w14:textId="77777777" w:rsidR="00FC5720" w:rsidRPr="0053740C" w:rsidRDefault="00FC572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36" w:type="dxa"/>
          </w:tcPr>
          <w:p w14:paraId="29196D2B" w14:textId="77777777" w:rsidR="00FC5720" w:rsidRPr="0053740C" w:rsidRDefault="00FC572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384" w:type="dxa"/>
            <w:vAlign w:val="bottom"/>
          </w:tcPr>
          <w:p w14:paraId="4F7DE522" w14:textId="77777777" w:rsidR="00FC5720" w:rsidRPr="0053740C" w:rsidRDefault="00FC572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84" w:type="dxa"/>
          </w:tcPr>
          <w:p w14:paraId="2BCC3360" w14:textId="77777777" w:rsidR="00FC5720" w:rsidRPr="0053740C" w:rsidRDefault="00FC572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336" w:type="dxa"/>
            <w:vAlign w:val="bottom"/>
          </w:tcPr>
          <w:p w14:paraId="53DBC48A" w14:textId="77777777" w:rsidR="00FC5720" w:rsidRPr="0053740C" w:rsidRDefault="00FC572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r>
      <w:tr w:rsidR="00884AA2" w:rsidRPr="0053740C" w14:paraId="46E0AD5B" w14:textId="77777777" w:rsidTr="00B91830">
        <w:tc>
          <w:tcPr>
            <w:tcW w:w="4886" w:type="dxa"/>
          </w:tcPr>
          <w:p w14:paraId="3DC5A3FF" w14:textId="16A501F0" w:rsidR="00884AA2" w:rsidRPr="0053740C" w:rsidRDefault="00884AA2" w:rsidP="008108CA">
            <w:pPr>
              <w:spacing w:line="240" w:lineRule="auto"/>
              <w:ind w:left="162" w:hanging="180"/>
              <w:jc w:val="thaiDistribute"/>
              <w:rPr>
                <w:rFonts w:asciiTheme="majorBidi" w:hAnsiTheme="majorBidi" w:cstheme="majorBidi"/>
                <w:sz w:val="28"/>
                <w:szCs w:val="28"/>
              </w:rPr>
            </w:pPr>
            <w:r w:rsidRPr="0053740C">
              <w:rPr>
                <w:rFonts w:asciiTheme="majorBidi" w:hAnsiTheme="majorBidi" w:cstheme="majorBidi"/>
                <w:sz w:val="28"/>
                <w:szCs w:val="28"/>
              </w:rPr>
              <w:t xml:space="preserve">  -  Provision for reported claims by policyholder</w:t>
            </w:r>
          </w:p>
        </w:tc>
        <w:tc>
          <w:tcPr>
            <w:tcW w:w="1440" w:type="dxa"/>
          </w:tcPr>
          <w:p w14:paraId="62313EEF" w14:textId="531068C3" w:rsidR="00884AA2" w:rsidRPr="0053740C" w:rsidRDefault="00884AA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3740C">
              <w:rPr>
                <w:rFonts w:asciiTheme="majorBidi" w:eastAsia="Cordia New" w:hAnsiTheme="majorBidi" w:cstheme="majorBidi"/>
                <w:sz w:val="28"/>
                <w:szCs w:val="28"/>
              </w:rPr>
              <w:t>243,001</w:t>
            </w:r>
          </w:p>
        </w:tc>
        <w:tc>
          <w:tcPr>
            <w:tcW w:w="236" w:type="dxa"/>
          </w:tcPr>
          <w:p w14:paraId="164833BD" w14:textId="77777777" w:rsidR="00884AA2" w:rsidRPr="0053740C" w:rsidRDefault="00884AA2" w:rsidP="008108CA">
            <w:pPr>
              <w:spacing w:line="240" w:lineRule="auto"/>
              <w:rPr>
                <w:rFonts w:asciiTheme="majorBidi" w:hAnsiTheme="majorBidi" w:cstheme="majorBidi"/>
                <w:sz w:val="28"/>
                <w:szCs w:val="28"/>
              </w:rPr>
            </w:pPr>
          </w:p>
        </w:tc>
        <w:tc>
          <w:tcPr>
            <w:tcW w:w="1384" w:type="dxa"/>
          </w:tcPr>
          <w:p w14:paraId="6AF59620" w14:textId="378FF1C2" w:rsidR="00884AA2" w:rsidRPr="0053740C" w:rsidRDefault="00884AA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3740C">
              <w:rPr>
                <w:rFonts w:asciiTheme="majorBidi" w:eastAsia="Cordia New" w:hAnsiTheme="majorBidi" w:cstheme="majorBidi"/>
                <w:sz w:val="28"/>
                <w:szCs w:val="28"/>
              </w:rPr>
              <w:t>(137,924)</w:t>
            </w:r>
          </w:p>
        </w:tc>
        <w:tc>
          <w:tcPr>
            <w:tcW w:w="284" w:type="dxa"/>
          </w:tcPr>
          <w:p w14:paraId="6A8D39DE" w14:textId="77777777" w:rsidR="00884AA2" w:rsidRPr="007D700A" w:rsidRDefault="00884AA2" w:rsidP="007D700A">
            <w:pPr>
              <w:tabs>
                <w:tab w:val="left" w:pos="284"/>
              </w:tabs>
              <w:spacing w:line="240" w:lineRule="auto"/>
              <w:rPr>
                <w:rFonts w:asciiTheme="majorBidi" w:eastAsia="Cordia New" w:hAnsiTheme="majorBidi" w:cstheme="majorBidi"/>
                <w:sz w:val="28"/>
                <w:szCs w:val="28"/>
              </w:rPr>
            </w:pPr>
          </w:p>
        </w:tc>
        <w:tc>
          <w:tcPr>
            <w:tcW w:w="1336" w:type="dxa"/>
          </w:tcPr>
          <w:p w14:paraId="46F1D762" w14:textId="283A6F0D" w:rsidR="00884AA2" w:rsidRPr="0053740C" w:rsidRDefault="00884AA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3740C">
              <w:rPr>
                <w:rFonts w:asciiTheme="majorBidi" w:eastAsia="Cordia New" w:hAnsiTheme="majorBidi" w:cstheme="majorBidi"/>
                <w:sz w:val="28"/>
                <w:szCs w:val="28"/>
              </w:rPr>
              <w:t>105,077</w:t>
            </w:r>
          </w:p>
        </w:tc>
      </w:tr>
      <w:tr w:rsidR="00884AA2" w:rsidRPr="0053740C" w14:paraId="0402BC69" w14:textId="77777777" w:rsidTr="00B91830">
        <w:tc>
          <w:tcPr>
            <w:tcW w:w="4886" w:type="dxa"/>
          </w:tcPr>
          <w:p w14:paraId="1830566A" w14:textId="607D5D78" w:rsidR="00884AA2" w:rsidRPr="0053740C" w:rsidRDefault="00884AA2" w:rsidP="00B91830">
            <w:pPr>
              <w:spacing w:line="240" w:lineRule="auto"/>
              <w:ind w:left="162" w:hanging="180"/>
              <w:jc w:val="thaiDistribute"/>
              <w:rPr>
                <w:rFonts w:asciiTheme="majorBidi" w:hAnsiTheme="majorBidi" w:cstheme="majorBidi"/>
                <w:sz w:val="28"/>
                <w:szCs w:val="28"/>
              </w:rPr>
            </w:pPr>
            <w:r w:rsidRPr="0053740C">
              <w:rPr>
                <w:rFonts w:asciiTheme="majorBidi" w:hAnsiTheme="majorBidi" w:cstheme="majorBidi"/>
                <w:sz w:val="28"/>
                <w:szCs w:val="28"/>
              </w:rPr>
              <w:t xml:space="preserve">  - </w:t>
            </w:r>
            <w:r w:rsidR="0053740C">
              <w:rPr>
                <w:rFonts w:asciiTheme="majorBidi" w:hAnsiTheme="majorBidi" w:cstheme="majorBidi"/>
                <w:sz w:val="28"/>
                <w:szCs w:val="28"/>
              </w:rPr>
              <w:t xml:space="preserve"> </w:t>
            </w:r>
            <w:r w:rsidRPr="0053740C">
              <w:rPr>
                <w:rFonts w:asciiTheme="majorBidi" w:hAnsiTheme="majorBidi" w:cstheme="majorBidi"/>
                <w:sz w:val="28"/>
                <w:szCs w:val="28"/>
              </w:rPr>
              <w:t>Provision for loss incurred but not reported claims (IBNR)</w:t>
            </w:r>
          </w:p>
        </w:tc>
        <w:tc>
          <w:tcPr>
            <w:tcW w:w="1440" w:type="dxa"/>
            <w:tcBorders>
              <w:bottom w:val="single" w:sz="4" w:space="0" w:color="auto"/>
            </w:tcBorders>
            <w:vAlign w:val="bottom"/>
          </w:tcPr>
          <w:p w14:paraId="116FD8B5" w14:textId="68DED3BB" w:rsidR="00884AA2" w:rsidRPr="0053740C" w:rsidRDefault="008826F4" w:rsidP="002A7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826F4">
              <w:rPr>
                <w:rFonts w:asciiTheme="majorBidi" w:eastAsia="Cordia New" w:hAnsiTheme="majorBidi" w:cstheme="majorBidi"/>
                <w:sz w:val="28"/>
                <w:szCs w:val="28"/>
              </w:rPr>
              <w:t>83,130</w:t>
            </w:r>
          </w:p>
        </w:tc>
        <w:tc>
          <w:tcPr>
            <w:tcW w:w="236" w:type="dxa"/>
            <w:vAlign w:val="bottom"/>
          </w:tcPr>
          <w:p w14:paraId="0AD95413" w14:textId="77777777" w:rsidR="00884AA2" w:rsidRPr="0053740C" w:rsidRDefault="00884AA2" w:rsidP="002A791B">
            <w:pPr>
              <w:spacing w:line="240" w:lineRule="auto"/>
              <w:jc w:val="right"/>
              <w:rPr>
                <w:rFonts w:asciiTheme="majorBidi" w:hAnsiTheme="majorBidi" w:cstheme="majorBidi"/>
                <w:sz w:val="28"/>
                <w:szCs w:val="28"/>
              </w:rPr>
            </w:pPr>
          </w:p>
        </w:tc>
        <w:tc>
          <w:tcPr>
            <w:tcW w:w="1384" w:type="dxa"/>
            <w:tcBorders>
              <w:bottom w:val="single" w:sz="4" w:space="0" w:color="auto"/>
            </w:tcBorders>
            <w:vAlign w:val="bottom"/>
          </w:tcPr>
          <w:p w14:paraId="4E7B18D8" w14:textId="3BCE9A98" w:rsidR="00884AA2" w:rsidRPr="0053740C" w:rsidRDefault="008826F4" w:rsidP="002A7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FE299A">
              <w:rPr>
                <w:rFonts w:asciiTheme="majorBidi" w:eastAsia="Cordia New" w:hAnsiTheme="majorBidi" w:cstheme="majorBidi"/>
                <w:sz w:val="28"/>
                <w:szCs w:val="28"/>
              </w:rPr>
              <w:t>22,700</w:t>
            </w:r>
            <w:r>
              <w:rPr>
                <w:rFonts w:asciiTheme="majorBidi" w:eastAsia="Cordia New" w:hAnsiTheme="majorBidi" w:cstheme="majorBidi"/>
                <w:sz w:val="28"/>
                <w:szCs w:val="28"/>
              </w:rPr>
              <w:t>)</w:t>
            </w:r>
          </w:p>
        </w:tc>
        <w:tc>
          <w:tcPr>
            <w:tcW w:w="284" w:type="dxa"/>
            <w:vAlign w:val="bottom"/>
          </w:tcPr>
          <w:p w14:paraId="6374FC4B" w14:textId="77777777" w:rsidR="00884AA2" w:rsidRPr="007D700A" w:rsidRDefault="00884AA2" w:rsidP="002A791B">
            <w:pPr>
              <w:tabs>
                <w:tab w:val="left" w:pos="284"/>
              </w:tabs>
              <w:spacing w:line="240" w:lineRule="auto"/>
              <w:jc w:val="right"/>
              <w:rPr>
                <w:rFonts w:asciiTheme="majorBidi" w:eastAsia="Cordia New" w:hAnsiTheme="majorBidi" w:cstheme="majorBidi"/>
                <w:sz w:val="28"/>
                <w:szCs w:val="28"/>
              </w:rPr>
            </w:pPr>
          </w:p>
        </w:tc>
        <w:tc>
          <w:tcPr>
            <w:tcW w:w="1336" w:type="dxa"/>
            <w:tcBorders>
              <w:bottom w:val="single" w:sz="4" w:space="0" w:color="auto"/>
            </w:tcBorders>
            <w:vAlign w:val="bottom"/>
          </w:tcPr>
          <w:p w14:paraId="19FFC3AE" w14:textId="0B1FE6C8" w:rsidR="00884AA2" w:rsidRPr="0053740C" w:rsidRDefault="00667752" w:rsidP="002A7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60,430</w:t>
            </w:r>
          </w:p>
        </w:tc>
      </w:tr>
      <w:tr w:rsidR="00884AA2" w:rsidRPr="0053740C" w14:paraId="382CA6EC" w14:textId="77777777" w:rsidTr="00B91830">
        <w:tc>
          <w:tcPr>
            <w:tcW w:w="4886" w:type="dxa"/>
          </w:tcPr>
          <w:p w14:paraId="28489596" w14:textId="77777777" w:rsidR="00884AA2" w:rsidRPr="0053740C" w:rsidRDefault="00884AA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440" w:type="dxa"/>
            <w:tcBorders>
              <w:top w:val="single" w:sz="4" w:space="0" w:color="auto"/>
            </w:tcBorders>
          </w:tcPr>
          <w:p w14:paraId="039F6E11" w14:textId="038489BB" w:rsidR="00884AA2" w:rsidRPr="0053740C" w:rsidRDefault="008826F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826F4">
              <w:rPr>
                <w:rFonts w:asciiTheme="majorBidi" w:eastAsia="Cordia New" w:hAnsiTheme="majorBidi" w:cstheme="majorBidi"/>
                <w:sz w:val="28"/>
                <w:szCs w:val="28"/>
              </w:rPr>
              <w:t>326,131</w:t>
            </w:r>
          </w:p>
        </w:tc>
        <w:tc>
          <w:tcPr>
            <w:tcW w:w="236" w:type="dxa"/>
          </w:tcPr>
          <w:p w14:paraId="164E3C19" w14:textId="77777777" w:rsidR="00884AA2" w:rsidRPr="007D700A" w:rsidRDefault="00884AA2" w:rsidP="007D700A">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single" w:sz="4" w:space="0" w:color="auto"/>
            </w:tcBorders>
          </w:tcPr>
          <w:p w14:paraId="52644E38" w14:textId="20881DE3" w:rsidR="00884AA2" w:rsidRPr="0053740C" w:rsidRDefault="00FE299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(160,624</w:t>
            </w:r>
            <w:r w:rsidR="00884AA2" w:rsidRPr="0053740C">
              <w:rPr>
                <w:rFonts w:asciiTheme="majorBidi" w:eastAsia="Cordia New" w:hAnsiTheme="majorBidi" w:cstheme="majorBidi"/>
                <w:sz w:val="28"/>
                <w:szCs w:val="28"/>
              </w:rPr>
              <w:t>)</w:t>
            </w:r>
          </w:p>
        </w:tc>
        <w:tc>
          <w:tcPr>
            <w:tcW w:w="284" w:type="dxa"/>
          </w:tcPr>
          <w:p w14:paraId="6D198A97" w14:textId="77777777" w:rsidR="00884AA2" w:rsidRPr="007D700A" w:rsidRDefault="00884AA2" w:rsidP="007D700A">
            <w:pPr>
              <w:tabs>
                <w:tab w:val="left" w:pos="284"/>
                <w:tab w:val="left" w:pos="1440"/>
              </w:tabs>
              <w:spacing w:line="240" w:lineRule="auto"/>
              <w:jc w:val="right"/>
              <w:rPr>
                <w:rFonts w:asciiTheme="majorBidi" w:eastAsia="Cordia New" w:hAnsiTheme="majorBidi" w:cstheme="majorBidi"/>
                <w:sz w:val="28"/>
                <w:szCs w:val="28"/>
              </w:rPr>
            </w:pPr>
          </w:p>
        </w:tc>
        <w:tc>
          <w:tcPr>
            <w:tcW w:w="1336" w:type="dxa"/>
            <w:tcBorders>
              <w:top w:val="single" w:sz="4" w:space="0" w:color="auto"/>
            </w:tcBorders>
          </w:tcPr>
          <w:p w14:paraId="07E6B14E" w14:textId="3280D5B0" w:rsidR="00884AA2" w:rsidRPr="0053740C" w:rsidRDefault="008826F4" w:rsidP="0066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165,</w:t>
            </w:r>
            <w:r w:rsidR="00667752">
              <w:rPr>
                <w:rFonts w:asciiTheme="majorBidi" w:eastAsia="Cordia New" w:hAnsiTheme="majorBidi" w:cstheme="majorBidi"/>
                <w:sz w:val="28"/>
                <w:szCs w:val="28"/>
              </w:rPr>
              <w:t>507</w:t>
            </w:r>
          </w:p>
        </w:tc>
      </w:tr>
      <w:tr w:rsidR="002858DE" w:rsidRPr="0053740C" w14:paraId="677D556B" w14:textId="77777777" w:rsidTr="00B91830">
        <w:tc>
          <w:tcPr>
            <w:tcW w:w="4886" w:type="dxa"/>
          </w:tcPr>
          <w:p w14:paraId="7BE7D30B" w14:textId="2E5D2852" w:rsidR="002858DE" w:rsidRPr="0053740C" w:rsidRDefault="002858DE" w:rsidP="0028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53740C">
              <w:rPr>
                <w:rFonts w:asciiTheme="majorBidi" w:hAnsiTheme="majorBidi" w:cstheme="majorBidi"/>
                <w:sz w:val="28"/>
                <w:szCs w:val="28"/>
              </w:rPr>
              <w:t>Unearned premium reserves</w:t>
            </w:r>
          </w:p>
        </w:tc>
        <w:tc>
          <w:tcPr>
            <w:tcW w:w="1440" w:type="dxa"/>
          </w:tcPr>
          <w:p w14:paraId="0798548C" w14:textId="75602CE1" w:rsidR="002858DE" w:rsidRPr="0053740C" w:rsidRDefault="002858DE" w:rsidP="0028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3740C">
              <w:rPr>
                <w:rFonts w:asciiTheme="majorBidi" w:eastAsia="Cordia New" w:hAnsiTheme="majorBidi" w:cstheme="majorBidi"/>
                <w:sz w:val="28"/>
                <w:szCs w:val="28"/>
              </w:rPr>
              <w:t>162,539</w:t>
            </w:r>
          </w:p>
        </w:tc>
        <w:tc>
          <w:tcPr>
            <w:tcW w:w="236" w:type="dxa"/>
          </w:tcPr>
          <w:p w14:paraId="79F02299" w14:textId="77777777" w:rsidR="002858DE" w:rsidRPr="007D700A" w:rsidRDefault="002858DE" w:rsidP="002858DE">
            <w:pPr>
              <w:tabs>
                <w:tab w:val="left" w:pos="284"/>
                <w:tab w:val="left" w:pos="1440"/>
              </w:tabs>
              <w:spacing w:line="240" w:lineRule="auto"/>
              <w:jc w:val="right"/>
              <w:rPr>
                <w:rFonts w:asciiTheme="majorBidi" w:eastAsia="Cordia New" w:hAnsiTheme="majorBidi" w:cstheme="majorBidi"/>
                <w:sz w:val="28"/>
                <w:szCs w:val="28"/>
              </w:rPr>
            </w:pPr>
          </w:p>
        </w:tc>
        <w:tc>
          <w:tcPr>
            <w:tcW w:w="1384" w:type="dxa"/>
          </w:tcPr>
          <w:p w14:paraId="0C6C3A13" w14:textId="05A6AA21" w:rsidR="002858DE" w:rsidRPr="0053740C" w:rsidRDefault="002858DE" w:rsidP="0028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3740C">
              <w:rPr>
                <w:rFonts w:asciiTheme="majorBidi" w:eastAsia="Cordia New" w:hAnsiTheme="majorBidi" w:cstheme="majorBidi"/>
                <w:sz w:val="28"/>
                <w:szCs w:val="28"/>
              </w:rPr>
              <w:t>(73,373)</w:t>
            </w:r>
          </w:p>
        </w:tc>
        <w:tc>
          <w:tcPr>
            <w:tcW w:w="284" w:type="dxa"/>
          </w:tcPr>
          <w:p w14:paraId="2EFCB35C" w14:textId="77777777" w:rsidR="002858DE" w:rsidRPr="007D700A" w:rsidRDefault="002858DE" w:rsidP="002858DE">
            <w:pPr>
              <w:tabs>
                <w:tab w:val="left" w:pos="284"/>
                <w:tab w:val="left" w:pos="1440"/>
              </w:tabs>
              <w:spacing w:line="240" w:lineRule="auto"/>
              <w:jc w:val="right"/>
              <w:rPr>
                <w:rFonts w:asciiTheme="majorBidi" w:eastAsia="Cordia New" w:hAnsiTheme="majorBidi" w:cstheme="majorBidi"/>
                <w:sz w:val="28"/>
                <w:szCs w:val="28"/>
              </w:rPr>
            </w:pPr>
          </w:p>
        </w:tc>
        <w:tc>
          <w:tcPr>
            <w:tcW w:w="1336" w:type="dxa"/>
          </w:tcPr>
          <w:p w14:paraId="2F799CB3" w14:textId="65D9672A" w:rsidR="002858DE" w:rsidRPr="0053740C" w:rsidRDefault="002858DE" w:rsidP="0028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3740C">
              <w:rPr>
                <w:rFonts w:asciiTheme="majorBidi" w:eastAsia="Cordia New" w:hAnsiTheme="majorBidi" w:cstheme="majorBidi"/>
                <w:sz w:val="28"/>
                <w:szCs w:val="28"/>
              </w:rPr>
              <w:t>89,166</w:t>
            </w:r>
          </w:p>
        </w:tc>
      </w:tr>
      <w:tr w:rsidR="002858DE" w:rsidRPr="00D0567B" w14:paraId="2A55C8A3" w14:textId="77777777" w:rsidTr="00B91830">
        <w:tc>
          <w:tcPr>
            <w:tcW w:w="4886" w:type="dxa"/>
          </w:tcPr>
          <w:p w14:paraId="5179AE5B" w14:textId="0242B091" w:rsidR="002858DE" w:rsidRPr="00D0567B" w:rsidRDefault="002858DE" w:rsidP="0028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D0567B">
              <w:rPr>
                <w:rFonts w:asciiTheme="majorBidi" w:hAnsiTheme="majorBidi" w:cstheme="majorBidi"/>
                <w:b/>
                <w:bCs/>
                <w:sz w:val="28"/>
                <w:szCs w:val="28"/>
              </w:rPr>
              <w:t>Total</w:t>
            </w:r>
          </w:p>
        </w:tc>
        <w:tc>
          <w:tcPr>
            <w:tcW w:w="1440" w:type="dxa"/>
            <w:tcBorders>
              <w:top w:val="single" w:sz="4" w:space="0" w:color="auto"/>
              <w:bottom w:val="double" w:sz="4" w:space="0" w:color="auto"/>
            </w:tcBorders>
          </w:tcPr>
          <w:p w14:paraId="4422B6F2" w14:textId="1F6F0DC9" w:rsidR="002858DE" w:rsidRPr="004E45E4" w:rsidRDefault="002858DE" w:rsidP="0028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488,670</w:t>
            </w:r>
          </w:p>
        </w:tc>
        <w:tc>
          <w:tcPr>
            <w:tcW w:w="236" w:type="dxa"/>
          </w:tcPr>
          <w:p w14:paraId="02D137B6" w14:textId="77777777" w:rsidR="002858DE" w:rsidRPr="004E45E4" w:rsidRDefault="002858DE" w:rsidP="002858DE">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top w:val="single" w:sz="4" w:space="0" w:color="auto"/>
              <w:bottom w:val="double" w:sz="4" w:space="0" w:color="auto"/>
            </w:tcBorders>
          </w:tcPr>
          <w:p w14:paraId="2F52F3C5" w14:textId="17A66553" w:rsidR="002858DE" w:rsidRPr="004E45E4" w:rsidRDefault="002858DE" w:rsidP="0028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(233,997)</w:t>
            </w:r>
          </w:p>
        </w:tc>
        <w:tc>
          <w:tcPr>
            <w:tcW w:w="284" w:type="dxa"/>
          </w:tcPr>
          <w:p w14:paraId="1C5E9E51" w14:textId="77777777" w:rsidR="002858DE" w:rsidRPr="004E45E4" w:rsidRDefault="002858DE" w:rsidP="002858DE">
            <w:pPr>
              <w:tabs>
                <w:tab w:val="left" w:pos="284"/>
                <w:tab w:val="left" w:pos="1440"/>
              </w:tabs>
              <w:spacing w:line="240" w:lineRule="auto"/>
              <w:jc w:val="right"/>
              <w:rPr>
                <w:rFonts w:asciiTheme="majorBidi" w:eastAsia="Cordia New" w:hAnsiTheme="majorBidi" w:cstheme="majorBidi"/>
                <w:b/>
                <w:bCs/>
                <w:sz w:val="28"/>
                <w:szCs w:val="28"/>
              </w:rPr>
            </w:pPr>
          </w:p>
        </w:tc>
        <w:tc>
          <w:tcPr>
            <w:tcW w:w="1336" w:type="dxa"/>
            <w:tcBorders>
              <w:top w:val="single" w:sz="4" w:space="0" w:color="auto"/>
              <w:bottom w:val="double" w:sz="4" w:space="0" w:color="auto"/>
            </w:tcBorders>
          </w:tcPr>
          <w:p w14:paraId="74EC5A6C" w14:textId="78B34832" w:rsidR="002858DE" w:rsidRPr="004E45E4" w:rsidRDefault="002858DE" w:rsidP="0028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254,</w:t>
            </w:r>
            <w:r>
              <w:rPr>
                <w:rFonts w:asciiTheme="majorBidi" w:eastAsia="Cordia New" w:hAnsiTheme="majorBidi" w:cstheme="majorBidi"/>
                <w:b/>
                <w:bCs/>
                <w:sz w:val="28"/>
                <w:szCs w:val="28"/>
              </w:rPr>
              <w:t>673</w:t>
            </w:r>
          </w:p>
        </w:tc>
      </w:tr>
    </w:tbl>
    <w:p w14:paraId="44F9B1C7" w14:textId="77777777" w:rsidR="002D21AA" w:rsidRDefault="002D21AA">
      <w:r>
        <w:br w:type="page"/>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270"/>
        <w:gridCol w:w="1350"/>
        <w:gridCol w:w="270"/>
        <w:gridCol w:w="1260"/>
      </w:tblGrid>
      <w:tr w:rsidR="00B4160E" w:rsidRPr="0053740C" w14:paraId="7DFEE4B7" w14:textId="77777777" w:rsidTr="00F63D22">
        <w:tc>
          <w:tcPr>
            <w:tcW w:w="4950" w:type="dxa"/>
          </w:tcPr>
          <w:p w14:paraId="6DC446AA" w14:textId="696AE5AB" w:rsidR="00724F87" w:rsidRPr="0053740C" w:rsidRDefault="00724F87"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DD7E1D2" w14:textId="33B49890" w:rsidR="00724F87" w:rsidRPr="0053740C" w:rsidRDefault="00EE5622"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Thousand Baht</w:t>
            </w:r>
          </w:p>
        </w:tc>
      </w:tr>
      <w:tr w:rsidR="00EE5622" w:rsidRPr="0053740C" w14:paraId="53E544FC" w14:textId="77777777" w:rsidTr="00F63D22">
        <w:tc>
          <w:tcPr>
            <w:tcW w:w="4950" w:type="dxa"/>
          </w:tcPr>
          <w:p w14:paraId="75BF2F3A" w14:textId="77777777" w:rsidR="00EE5622" w:rsidRPr="0053740C" w:rsidRDefault="00EE5622"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4283C339" w14:textId="4A9A2BF0" w:rsidR="00EE5622" w:rsidRPr="0053740C" w:rsidRDefault="00EE5622" w:rsidP="00EE5622">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31 December 2018</w:t>
            </w:r>
          </w:p>
        </w:tc>
      </w:tr>
      <w:tr w:rsidR="00B4160E" w:rsidRPr="0053740C" w14:paraId="4A5F531A" w14:textId="77777777" w:rsidTr="00F63D22">
        <w:tc>
          <w:tcPr>
            <w:tcW w:w="4950" w:type="dxa"/>
          </w:tcPr>
          <w:p w14:paraId="36993FDC" w14:textId="77777777" w:rsidR="00724F87" w:rsidRPr="0053740C"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3033ACAC"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4973FC7B"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top w:val="single" w:sz="4" w:space="0" w:color="auto"/>
            </w:tcBorders>
          </w:tcPr>
          <w:p w14:paraId="01A9C4CB"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Claim recovered</w:t>
            </w:r>
          </w:p>
        </w:tc>
        <w:tc>
          <w:tcPr>
            <w:tcW w:w="270" w:type="dxa"/>
            <w:tcBorders>
              <w:top w:val="single" w:sz="4" w:space="0" w:color="auto"/>
            </w:tcBorders>
          </w:tcPr>
          <w:p w14:paraId="68EF4582"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top w:val="single" w:sz="4" w:space="0" w:color="auto"/>
            </w:tcBorders>
          </w:tcPr>
          <w:p w14:paraId="3E4A7B0C"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r>
      <w:tr w:rsidR="00B4160E" w:rsidRPr="0053740C" w14:paraId="6DD614BE" w14:textId="77777777" w:rsidTr="00F63D22">
        <w:tc>
          <w:tcPr>
            <w:tcW w:w="4950" w:type="dxa"/>
          </w:tcPr>
          <w:p w14:paraId="4603DAD2" w14:textId="77777777" w:rsidR="00724F87" w:rsidRPr="0053740C"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1CEE83FB"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53740C">
              <w:rPr>
                <w:rFonts w:asciiTheme="majorBidi" w:hAnsiTheme="majorBidi" w:cstheme="majorBidi"/>
                <w:sz w:val="28"/>
                <w:szCs w:val="28"/>
              </w:rPr>
              <w:t xml:space="preserve">Insurance contract </w:t>
            </w:r>
          </w:p>
        </w:tc>
        <w:tc>
          <w:tcPr>
            <w:tcW w:w="270" w:type="dxa"/>
          </w:tcPr>
          <w:p w14:paraId="0549F7EC"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350" w:type="dxa"/>
          </w:tcPr>
          <w:p w14:paraId="01B8D402"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from reinsurers</w:t>
            </w:r>
          </w:p>
        </w:tc>
        <w:tc>
          <w:tcPr>
            <w:tcW w:w="270" w:type="dxa"/>
          </w:tcPr>
          <w:p w14:paraId="2AA9F7D7"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260" w:type="dxa"/>
          </w:tcPr>
          <w:p w14:paraId="5595C5E7"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r>
      <w:tr w:rsidR="00B4160E" w:rsidRPr="0053740C" w14:paraId="56CB5CD4" w14:textId="77777777" w:rsidTr="00F63D22">
        <w:tc>
          <w:tcPr>
            <w:tcW w:w="4950" w:type="dxa"/>
          </w:tcPr>
          <w:p w14:paraId="48E6B775" w14:textId="77777777" w:rsidR="00724F87" w:rsidRPr="0053740C"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618D5D9"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liabilities</w:t>
            </w:r>
          </w:p>
        </w:tc>
        <w:tc>
          <w:tcPr>
            <w:tcW w:w="270" w:type="dxa"/>
          </w:tcPr>
          <w:p w14:paraId="11D0D794"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bottom w:val="single" w:sz="4" w:space="0" w:color="auto"/>
            </w:tcBorders>
          </w:tcPr>
          <w:p w14:paraId="13EAF1E7"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(Note 7)</w:t>
            </w:r>
          </w:p>
        </w:tc>
        <w:tc>
          <w:tcPr>
            <w:tcW w:w="270" w:type="dxa"/>
          </w:tcPr>
          <w:p w14:paraId="374EFA0B"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bottom w:val="single" w:sz="4" w:space="0" w:color="auto"/>
            </w:tcBorders>
          </w:tcPr>
          <w:p w14:paraId="6BDB4AA4"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Net</w:t>
            </w:r>
          </w:p>
        </w:tc>
      </w:tr>
      <w:tr w:rsidR="000900CB" w:rsidRPr="0053740C" w14:paraId="29AF15B7" w14:textId="77777777" w:rsidTr="00F63D22">
        <w:tc>
          <w:tcPr>
            <w:tcW w:w="4950" w:type="dxa"/>
          </w:tcPr>
          <w:p w14:paraId="7DA202CE" w14:textId="1A98FCBF" w:rsidR="000900CB" w:rsidRPr="0053740C" w:rsidRDefault="000900CB" w:rsidP="002858DE">
            <w:pPr>
              <w:spacing w:line="240" w:lineRule="auto"/>
              <w:ind w:left="162" w:hanging="180"/>
              <w:jc w:val="thaiDistribute"/>
              <w:rPr>
                <w:rFonts w:asciiTheme="majorBidi" w:hAnsiTheme="majorBidi" w:cstheme="majorBidi"/>
                <w:kern w:val="28"/>
                <w:sz w:val="28"/>
                <w:szCs w:val="28"/>
              </w:rPr>
            </w:pPr>
            <w:r w:rsidRPr="0053740C">
              <w:rPr>
                <w:rFonts w:asciiTheme="majorBidi" w:hAnsiTheme="majorBidi" w:cstheme="majorBidi"/>
                <w:sz w:val="28"/>
                <w:szCs w:val="28"/>
              </w:rPr>
              <w:t xml:space="preserve">Claims </w:t>
            </w:r>
            <w:r w:rsidR="002858DE">
              <w:rPr>
                <w:rFonts w:asciiTheme="majorBidi" w:hAnsiTheme="majorBidi" w:cstheme="majorBidi"/>
                <w:sz w:val="28"/>
                <w:szCs w:val="28"/>
              </w:rPr>
              <w:t>reserve</w:t>
            </w:r>
          </w:p>
        </w:tc>
        <w:tc>
          <w:tcPr>
            <w:tcW w:w="1440" w:type="dxa"/>
            <w:vAlign w:val="bottom"/>
          </w:tcPr>
          <w:p w14:paraId="4B5296DD"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3A728A35"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350" w:type="dxa"/>
            <w:vAlign w:val="bottom"/>
          </w:tcPr>
          <w:p w14:paraId="572CD8A3"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6E7FC6B2"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260" w:type="dxa"/>
            <w:vAlign w:val="bottom"/>
          </w:tcPr>
          <w:p w14:paraId="36F68091"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r>
      <w:tr w:rsidR="000045D2" w:rsidRPr="0053740C" w14:paraId="639C6700" w14:textId="77777777" w:rsidTr="00F63D22">
        <w:tc>
          <w:tcPr>
            <w:tcW w:w="4950" w:type="dxa"/>
          </w:tcPr>
          <w:p w14:paraId="3CE0DB8E" w14:textId="77777777" w:rsidR="000045D2" w:rsidRPr="0053740C" w:rsidRDefault="000045D2" w:rsidP="008108CA">
            <w:pPr>
              <w:spacing w:line="240" w:lineRule="auto"/>
              <w:ind w:left="162" w:hanging="180"/>
              <w:jc w:val="thaiDistribute"/>
              <w:rPr>
                <w:rFonts w:asciiTheme="majorBidi" w:hAnsiTheme="majorBidi" w:cstheme="majorBidi"/>
                <w:kern w:val="28"/>
                <w:sz w:val="28"/>
                <w:szCs w:val="28"/>
              </w:rPr>
            </w:pPr>
            <w:r w:rsidRPr="0053740C">
              <w:rPr>
                <w:rFonts w:asciiTheme="majorBidi" w:hAnsiTheme="majorBidi" w:cstheme="majorBidi"/>
                <w:sz w:val="28"/>
                <w:szCs w:val="28"/>
              </w:rPr>
              <w:t xml:space="preserve">  -  Provision for reported claims by policyholder</w:t>
            </w:r>
          </w:p>
        </w:tc>
        <w:tc>
          <w:tcPr>
            <w:tcW w:w="1440" w:type="dxa"/>
          </w:tcPr>
          <w:p w14:paraId="1953BAC5"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264,630</w:t>
            </w:r>
          </w:p>
        </w:tc>
        <w:tc>
          <w:tcPr>
            <w:tcW w:w="270" w:type="dxa"/>
          </w:tcPr>
          <w:p w14:paraId="3C30C56C"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3612A05E"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(143,089)</w:t>
            </w:r>
          </w:p>
        </w:tc>
        <w:tc>
          <w:tcPr>
            <w:tcW w:w="270" w:type="dxa"/>
          </w:tcPr>
          <w:p w14:paraId="039F11B7"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Pr>
          <w:p w14:paraId="08774B9C"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121,541 </w:t>
            </w:r>
          </w:p>
        </w:tc>
      </w:tr>
      <w:tr w:rsidR="00407E9C" w:rsidRPr="0053740C" w14:paraId="1429E866" w14:textId="77777777" w:rsidTr="00F63D22">
        <w:tc>
          <w:tcPr>
            <w:tcW w:w="4950" w:type="dxa"/>
          </w:tcPr>
          <w:p w14:paraId="02286836" w14:textId="77777777" w:rsidR="00407E9C" w:rsidRPr="0053740C" w:rsidRDefault="00407E9C" w:rsidP="008108CA">
            <w:pPr>
              <w:tabs>
                <w:tab w:val="clear" w:pos="227"/>
                <w:tab w:val="left" w:pos="72"/>
              </w:tabs>
              <w:spacing w:line="240" w:lineRule="auto"/>
              <w:ind w:left="72" w:hanging="360"/>
              <w:jc w:val="thaiDistribute"/>
              <w:rPr>
                <w:rFonts w:asciiTheme="majorBidi" w:hAnsiTheme="majorBidi" w:cstheme="majorBidi"/>
                <w:sz w:val="28"/>
                <w:szCs w:val="28"/>
              </w:rPr>
            </w:pPr>
            <w:r w:rsidRPr="0053740C">
              <w:rPr>
                <w:rFonts w:asciiTheme="majorBidi" w:hAnsiTheme="majorBidi" w:cstheme="majorBidi"/>
                <w:sz w:val="28"/>
                <w:szCs w:val="28"/>
              </w:rPr>
              <w:t xml:space="preserve">        -  Provision for loss incurred but not reported claims (IBNR)</w:t>
            </w:r>
          </w:p>
        </w:tc>
        <w:tc>
          <w:tcPr>
            <w:tcW w:w="1440" w:type="dxa"/>
            <w:tcBorders>
              <w:bottom w:val="single" w:sz="4" w:space="0" w:color="auto"/>
            </w:tcBorders>
            <w:vAlign w:val="bottom"/>
          </w:tcPr>
          <w:p w14:paraId="633280BC"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88,638</w:t>
            </w:r>
          </w:p>
        </w:tc>
        <w:tc>
          <w:tcPr>
            <w:tcW w:w="270" w:type="dxa"/>
            <w:vAlign w:val="bottom"/>
          </w:tcPr>
          <w:p w14:paraId="23819114"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vAlign w:val="bottom"/>
          </w:tcPr>
          <w:p w14:paraId="3CA78282"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(23,013)</w:t>
            </w:r>
          </w:p>
        </w:tc>
        <w:tc>
          <w:tcPr>
            <w:tcW w:w="270" w:type="dxa"/>
            <w:vAlign w:val="bottom"/>
          </w:tcPr>
          <w:p w14:paraId="014691B1"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vAlign w:val="bottom"/>
          </w:tcPr>
          <w:p w14:paraId="0B4FEC53"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65,625 </w:t>
            </w:r>
          </w:p>
        </w:tc>
      </w:tr>
      <w:tr w:rsidR="00407E9C" w:rsidRPr="0053740C" w14:paraId="55365685" w14:textId="77777777" w:rsidTr="00F63D22">
        <w:tc>
          <w:tcPr>
            <w:tcW w:w="4950" w:type="dxa"/>
            <w:vAlign w:val="bottom"/>
          </w:tcPr>
          <w:p w14:paraId="26C55188" w14:textId="77777777" w:rsidR="00407E9C" w:rsidRPr="0053740C" w:rsidRDefault="00407E9C" w:rsidP="008108CA">
            <w:pPr>
              <w:spacing w:line="240" w:lineRule="auto"/>
              <w:ind w:left="162" w:hanging="180"/>
              <w:rPr>
                <w:rFonts w:asciiTheme="majorBidi" w:hAnsiTheme="majorBidi" w:cstheme="majorBidi"/>
                <w:sz w:val="28"/>
                <w:szCs w:val="28"/>
              </w:rPr>
            </w:pPr>
          </w:p>
        </w:tc>
        <w:tc>
          <w:tcPr>
            <w:tcW w:w="1440" w:type="dxa"/>
            <w:tcBorders>
              <w:top w:val="single" w:sz="4" w:space="0" w:color="auto"/>
            </w:tcBorders>
          </w:tcPr>
          <w:p w14:paraId="7AD5A0A3"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353,268</w:t>
            </w:r>
          </w:p>
        </w:tc>
        <w:tc>
          <w:tcPr>
            <w:tcW w:w="270" w:type="dxa"/>
          </w:tcPr>
          <w:p w14:paraId="708087AF"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tcBorders>
          </w:tcPr>
          <w:p w14:paraId="0DE22D8D"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(166,102)</w:t>
            </w:r>
          </w:p>
        </w:tc>
        <w:tc>
          <w:tcPr>
            <w:tcW w:w="270" w:type="dxa"/>
          </w:tcPr>
          <w:p w14:paraId="38FA402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top w:val="single" w:sz="4" w:space="0" w:color="auto"/>
            </w:tcBorders>
          </w:tcPr>
          <w:p w14:paraId="737B1DE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187,166 </w:t>
            </w:r>
          </w:p>
        </w:tc>
      </w:tr>
      <w:tr w:rsidR="00407E9C" w:rsidRPr="0053740C" w14:paraId="0398B4A3" w14:textId="77777777" w:rsidTr="00EB63F7">
        <w:tc>
          <w:tcPr>
            <w:tcW w:w="4950" w:type="dxa"/>
          </w:tcPr>
          <w:p w14:paraId="425026B0" w14:textId="7A24F81C" w:rsidR="00407E9C" w:rsidRPr="0053740C"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53740C">
              <w:rPr>
                <w:rFonts w:asciiTheme="majorBidi" w:hAnsiTheme="majorBidi" w:cstheme="majorBidi"/>
                <w:sz w:val="28"/>
                <w:szCs w:val="28"/>
              </w:rPr>
              <w:t>Unearned premium reserves</w:t>
            </w:r>
          </w:p>
        </w:tc>
        <w:tc>
          <w:tcPr>
            <w:tcW w:w="1440" w:type="dxa"/>
            <w:tcBorders>
              <w:bottom w:val="single" w:sz="4" w:space="0" w:color="auto"/>
            </w:tcBorders>
          </w:tcPr>
          <w:p w14:paraId="17E9111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192,949 </w:t>
            </w:r>
          </w:p>
        </w:tc>
        <w:tc>
          <w:tcPr>
            <w:tcW w:w="270" w:type="dxa"/>
          </w:tcPr>
          <w:p w14:paraId="63409EED"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tcPr>
          <w:p w14:paraId="411DDD90"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(87,719)</w:t>
            </w:r>
          </w:p>
        </w:tc>
        <w:tc>
          <w:tcPr>
            <w:tcW w:w="270" w:type="dxa"/>
          </w:tcPr>
          <w:p w14:paraId="31C9B3A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tcPr>
          <w:p w14:paraId="21FD0AEC"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105,230 </w:t>
            </w:r>
          </w:p>
        </w:tc>
      </w:tr>
      <w:tr w:rsidR="00407E9C" w:rsidRPr="0053740C" w14:paraId="17EE6061" w14:textId="77777777" w:rsidTr="00EB63F7">
        <w:tc>
          <w:tcPr>
            <w:tcW w:w="4950" w:type="dxa"/>
          </w:tcPr>
          <w:p w14:paraId="14568DD6" w14:textId="77777777" w:rsidR="00407E9C" w:rsidRPr="0053740C" w:rsidRDefault="00407E9C" w:rsidP="008108CA">
            <w:pPr>
              <w:tabs>
                <w:tab w:val="left" w:pos="176"/>
              </w:tabs>
              <w:spacing w:line="240" w:lineRule="auto"/>
              <w:ind w:left="162" w:hanging="180"/>
              <w:rPr>
                <w:rFonts w:asciiTheme="majorBidi" w:hAnsiTheme="majorBidi" w:cstheme="majorBidi"/>
                <w:b/>
                <w:bCs/>
                <w:sz w:val="28"/>
                <w:szCs w:val="28"/>
              </w:rPr>
            </w:pPr>
            <w:r w:rsidRPr="0053740C">
              <w:rPr>
                <w:rFonts w:asciiTheme="majorBidi" w:hAnsiTheme="majorBidi" w:cstheme="majorBidi"/>
                <w:b/>
                <w:bCs/>
                <w:sz w:val="28"/>
                <w:szCs w:val="28"/>
              </w:rPr>
              <w:t>Total</w:t>
            </w:r>
          </w:p>
        </w:tc>
        <w:tc>
          <w:tcPr>
            <w:tcW w:w="1440" w:type="dxa"/>
            <w:tcBorders>
              <w:top w:val="single" w:sz="4" w:space="0" w:color="auto"/>
              <w:bottom w:val="double" w:sz="4" w:space="0" w:color="auto"/>
            </w:tcBorders>
          </w:tcPr>
          <w:p w14:paraId="578BFC3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546,217</w:t>
            </w:r>
          </w:p>
        </w:tc>
        <w:tc>
          <w:tcPr>
            <w:tcW w:w="270" w:type="dxa"/>
          </w:tcPr>
          <w:p w14:paraId="3056DF8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tcPr>
          <w:p w14:paraId="0FC953CC"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 xml:space="preserve"> (253,821)</w:t>
            </w:r>
          </w:p>
        </w:tc>
        <w:tc>
          <w:tcPr>
            <w:tcW w:w="270" w:type="dxa"/>
          </w:tcPr>
          <w:p w14:paraId="39A07D38"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5CF0AB74"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 xml:space="preserve"> 292,396 </w:t>
            </w:r>
          </w:p>
        </w:tc>
      </w:tr>
    </w:tbl>
    <w:p w14:paraId="301F92D2"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10255B1E"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24C28C1E"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729FAAFD"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3FE2F507"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7F06D2CF"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763CFFB3"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01D85DAB"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3BC3818F"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0C344A19"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456492E2"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1225A278"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6C016A6E" w14:textId="77777777" w:rsidR="002861B3" w:rsidRPr="002861B3" w:rsidRDefault="002861B3" w:rsidP="002861B3">
      <w:pPr>
        <w:pStyle w:val="ListParagraph"/>
        <w:keepN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324D961E" w14:textId="7924188F" w:rsidR="00EE5622" w:rsidRPr="00CB5BF0" w:rsidRDefault="00FF076B" w:rsidP="000330DF">
      <w:pPr>
        <w:keepNext/>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Angsana New" w:eastAsia="Arial Unicode MS" w:hAnsi="Angsana New"/>
          <w:b/>
          <w:bCs/>
          <w:sz w:val="28"/>
          <w:szCs w:val="28"/>
        </w:rPr>
      </w:pPr>
      <w:r>
        <w:rPr>
          <w:rFonts w:ascii="Angsana New" w:eastAsia="Arial Unicode MS" w:hAnsi="Angsana New"/>
          <w:b/>
          <w:bCs/>
          <w:sz w:val="28"/>
          <w:szCs w:val="28"/>
        </w:rPr>
        <w:t>Short-term insurance</w:t>
      </w:r>
      <w:r w:rsidR="00D7668E" w:rsidRPr="00CB5BF0">
        <w:rPr>
          <w:rFonts w:ascii="Angsana New" w:eastAsia="Arial Unicode MS" w:hAnsi="Angsana New"/>
          <w:b/>
          <w:bCs/>
          <w:sz w:val="28"/>
          <w:szCs w:val="28"/>
        </w:rPr>
        <w:t xml:space="preserve"> reserve</w:t>
      </w:r>
    </w:p>
    <w:p w14:paraId="69D30DE2" w14:textId="28BE8990" w:rsidR="003B708C" w:rsidRPr="00EE5622" w:rsidRDefault="00FF076B" w:rsidP="00EB63F7">
      <w:pPr>
        <w:pStyle w:val="ListParagraph"/>
        <w:keepNext/>
        <w:numPr>
          <w:ilvl w:val="2"/>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720" w:right="-86"/>
        <w:jc w:val="thaiDistribute"/>
        <w:outlineLvl w:val="0"/>
        <w:rPr>
          <w:rFonts w:ascii="Angsana New" w:eastAsia="Arial Unicode MS" w:hAnsi="Angsana New"/>
          <w:b/>
          <w:bCs/>
          <w:sz w:val="28"/>
          <w:szCs w:val="28"/>
        </w:rPr>
      </w:pPr>
      <w:r>
        <w:rPr>
          <w:rFonts w:ascii="Angsana New" w:eastAsia="Arial Unicode MS" w:hAnsi="Angsana New"/>
          <w:b/>
          <w:bCs/>
          <w:sz w:val="28"/>
          <w:szCs w:val="28"/>
        </w:rPr>
        <w:t>Claims reserve</w:t>
      </w:r>
    </w:p>
    <w:tbl>
      <w:tblPr>
        <w:tblW w:w="9564" w:type="dxa"/>
        <w:tblInd w:w="426" w:type="dxa"/>
        <w:tblLayout w:type="fixed"/>
        <w:tblLook w:val="01E0" w:firstRow="1" w:lastRow="1" w:firstColumn="1" w:lastColumn="1" w:noHBand="0" w:noVBand="0"/>
      </w:tblPr>
      <w:tblGrid>
        <w:gridCol w:w="6324"/>
        <w:gridCol w:w="1530"/>
        <w:gridCol w:w="236"/>
        <w:gridCol w:w="1474"/>
      </w:tblGrid>
      <w:tr w:rsidR="00B4160E" w:rsidRPr="00D0567B" w14:paraId="1242E5E2" w14:textId="77777777" w:rsidTr="005C146C">
        <w:tc>
          <w:tcPr>
            <w:tcW w:w="6324" w:type="dxa"/>
          </w:tcPr>
          <w:p w14:paraId="52A4252F" w14:textId="77777777" w:rsidR="00704FDC" w:rsidRPr="00D0567B"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240" w:type="dxa"/>
            <w:gridSpan w:val="3"/>
            <w:tcBorders>
              <w:bottom w:val="single" w:sz="4" w:space="0" w:color="auto"/>
            </w:tcBorders>
          </w:tcPr>
          <w:p w14:paraId="7E3354A3" w14:textId="77777777" w:rsidR="00704FDC"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D0567B">
              <w:rPr>
                <w:rFonts w:asciiTheme="majorBidi" w:hAnsiTheme="majorBidi" w:cstheme="majorBidi"/>
                <w:sz w:val="28"/>
                <w:szCs w:val="28"/>
              </w:rPr>
              <w:t>Thousand</w:t>
            </w:r>
            <w:r w:rsidR="00704FDC" w:rsidRPr="00D0567B">
              <w:rPr>
                <w:rFonts w:asciiTheme="majorBidi" w:hAnsiTheme="majorBidi" w:cstheme="majorBidi"/>
                <w:sz w:val="28"/>
                <w:szCs w:val="28"/>
              </w:rPr>
              <w:t xml:space="preserve"> Baht</w:t>
            </w:r>
          </w:p>
        </w:tc>
      </w:tr>
      <w:tr w:rsidR="00B4160E" w:rsidRPr="00D0567B" w14:paraId="297980CA" w14:textId="77777777" w:rsidTr="005C146C">
        <w:tc>
          <w:tcPr>
            <w:tcW w:w="6324" w:type="dxa"/>
          </w:tcPr>
          <w:p w14:paraId="2B79BB89"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bottom w:val="single" w:sz="4" w:space="0" w:color="auto"/>
            </w:tcBorders>
          </w:tcPr>
          <w:p w14:paraId="781C4597" w14:textId="77777777" w:rsidR="007F64AF"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7F64AF" w:rsidRPr="00D0567B">
              <w:rPr>
                <w:rFonts w:asciiTheme="majorBidi" w:hAnsiTheme="majorBidi" w:cstheme="majorBidi"/>
                <w:sz w:val="28"/>
                <w:szCs w:val="28"/>
              </w:rPr>
              <w:t>March 201</w:t>
            </w:r>
            <w:r w:rsidR="000900CB" w:rsidRPr="00D0567B">
              <w:rPr>
                <w:rFonts w:asciiTheme="majorBidi" w:hAnsiTheme="majorBidi" w:cstheme="majorBidi"/>
                <w:sz w:val="28"/>
                <w:szCs w:val="28"/>
              </w:rPr>
              <w:t>9</w:t>
            </w:r>
          </w:p>
        </w:tc>
        <w:tc>
          <w:tcPr>
            <w:tcW w:w="236" w:type="dxa"/>
            <w:tcBorders>
              <w:top w:val="single" w:sz="4" w:space="0" w:color="auto"/>
            </w:tcBorders>
          </w:tcPr>
          <w:p w14:paraId="6FA6B55A"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bottom w:val="single" w:sz="4" w:space="0" w:color="auto"/>
            </w:tcBorders>
          </w:tcPr>
          <w:p w14:paraId="69883581" w14:textId="77777777" w:rsidR="007F64AF"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7F64AF" w:rsidRPr="00D0567B">
              <w:rPr>
                <w:rFonts w:asciiTheme="majorBidi" w:hAnsiTheme="majorBidi" w:cstheme="majorBidi"/>
                <w:sz w:val="28"/>
                <w:szCs w:val="28"/>
              </w:rPr>
              <w:t>December 201</w:t>
            </w:r>
            <w:r w:rsidR="000900CB" w:rsidRPr="00D0567B">
              <w:rPr>
                <w:rFonts w:asciiTheme="majorBidi" w:hAnsiTheme="majorBidi" w:cstheme="majorBidi"/>
                <w:sz w:val="28"/>
                <w:szCs w:val="28"/>
              </w:rPr>
              <w:t>8</w:t>
            </w:r>
          </w:p>
        </w:tc>
      </w:tr>
      <w:tr w:rsidR="000045D2" w:rsidRPr="00D0567B" w14:paraId="38A92B1F" w14:textId="77777777" w:rsidTr="005C146C">
        <w:tc>
          <w:tcPr>
            <w:tcW w:w="6324" w:type="dxa"/>
          </w:tcPr>
          <w:p w14:paraId="7A7333FB"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Beginning balance of the period/year</w:t>
            </w:r>
          </w:p>
        </w:tc>
        <w:tc>
          <w:tcPr>
            <w:tcW w:w="1530" w:type="dxa"/>
          </w:tcPr>
          <w:p w14:paraId="309E2F67" w14:textId="19967FCE" w:rsidR="000045D2" w:rsidRPr="007D700A" w:rsidRDefault="000045D2" w:rsidP="00F6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353,26</w:t>
            </w:r>
            <w:r w:rsidR="00F63D22">
              <w:rPr>
                <w:rFonts w:asciiTheme="majorBidi" w:eastAsia="Cordia New" w:hAnsiTheme="majorBidi" w:cstheme="majorBidi"/>
                <w:sz w:val="28"/>
                <w:szCs w:val="28"/>
              </w:rPr>
              <w:t>8</w:t>
            </w:r>
          </w:p>
        </w:tc>
        <w:tc>
          <w:tcPr>
            <w:tcW w:w="236" w:type="dxa"/>
          </w:tcPr>
          <w:p w14:paraId="3F8D48C7"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2A2DC346"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463,785</w:t>
            </w:r>
          </w:p>
        </w:tc>
      </w:tr>
      <w:tr w:rsidR="000045D2" w:rsidRPr="00D0567B" w14:paraId="2715886E" w14:textId="77777777" w:rsidTr="005C146C">
        <w:tc>
          <w:tcPr>
            <w:tcW w:w="6324" w:type="dxa"/>
          </w:tcPr>
          <w:p w14:paraId="4CE8242B"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Claims incurred during the accident period/year</w:t>
            </w:r>
          </w:p>
        </w:tc>
        <w:tc>
          <w:tcPr>
            <w:tcW w:w="1530" w:type="dxa"/>
          </w:tcPr>
          <w:p w14:paraId="00C072A5" w14:textId="4D1D6186" w:rsidR="000045D2" w:rsidRPr="007D700A" w:rsidRDefault="008826F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51,853</w:t>
            </w:r>
          </w:p>
        </w:tc>
        <w:tc>
          <w:tcPr>
            <w:tcW w:w="236" w:type="dxa"/>
          </w:tcPr>
          <w:p w14:paraId="71FAE26E"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40CD8289"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340,954</w:t>
            </w:r>
          </w:p>
        </w:tc>
      </w:tr>
      <w:tr w:rsidR="000F37D9" w:rsidRPr="00D0567B" w14:paraId="6690938C" w14:textId="77777777" w:rsidTr="005C146C">
        <w:tc>
          <w:tcPr>
            <w:tcW w:w="6324" w:type="dxa"/>
          </w:tcPr>
          <w:p w14:paraId="001FA275" w14:textId="77777777" w:rsidR="000F37D9" w:rsidRPr="00D0567B" w:rsidRDefault="000F37D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Adjustment to claims incurred in prior accident period/year</w:t>
            </w:r>
            <w:r w:rsidRPr="00D0567B">
              <w:rPr>
                <w:rFonts w:asciiTheme="majorBidi" w:hAnsiTheme="majorBidi" w:cstheme="majorBidi"/>
                <w:sz w:val="28"/>
                <w:szCs w:val="28"/>
                <w:cs/>
              </w:rPr>
              <w:t xml:space="preserve"> </w:t>
            </w:r>
            <w:r w:rsidRPr="00D0567B">
              <w:rPr>
                <w:rFonts w:asciiTheme="majorBidi" w:hAnsiTheme="majorBidi" w:cstheme="majorBidi"/>
                <w:sz w:val="28"/>
                <w:szCs w:val="28"/>
              </w:rPr>
              <w:t xml:space="preserve">and </w:t>
            </w:r>
          </w:p>
        </w:tc>
        <w:tc>
          <w:tcPr>
            <w:tcW w:w="1530" w:type="dxa"/>
          </w:tcPr>
          <w:p w14:paraId="58A80259" w14:textId="792242C8" w:rsidR="000F37D9" w:rsidRPr="007D700A" w:rsidRDefault="000F37D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36" w:type="dxa"/>
          </w:tcPr>
          <w:p w14:paraId="406EF1BE" w14:textId="77777777" w:rsidR="000F37D9" w:rsidRPr="00D0567B" w:rsidRDefault="000F37D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7B3CCCFA" w14:textId="6B4A17BB" w:rsidR="000F37D9" w:rsidRPr="007D700A" w:rsidRDefault="000F37D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0045D2" w:rsidRPr="00D0567B" w14:paraId="7950DC83" w14:textId="77777777" w:rsidTr="005C146C">
        <w:tc>
          <w:tcPr>
            <w:tcW w:w="6324" w:type="dxa"/>
          </w:tcPr>
          <w:p w14:paraId="53793E18"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 xml:space="preserve">   changes in assumption</w:t>
            </w:r>
          </w:p>
        </w:tc>
        <w:tc>
          <w:tcPr>
            <w:tcW w:w="1530" w:type="dxa"/>
          </w:tcPr>
          <w:p w14:paraId="6D500F8F" w14:textId="7B3321A0" w:rsidR="000045D2" w:rsidRPr="007D700A" w:rsidRDefault="008826F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(5,508)</w:t>
            </w:r>
          </w:p>
        </w:tc>
        <w:tc>
          <w:tcPr>
            <w:tcW w:w="236" w:type="dxa"/>
          </w:tcPr>
          <w:p w14:paraId="3371CFEB"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74" w:type="dxa"/>
          </w:tcPr>
          <w:p w14:paraId="304244A9" w14:textId="00D7A10D" w:rsidR="000045D2" w:rsidRPr="007D700A" w:rsidRDefault="008826F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(18,178)</w:t>
            </w:r>
          </w:p>
        </w:tc>
      </w:tr>
      <w:tr w:rsidR="000045D2" w:rsidRPr="00D0567B" w14:paraId="178E62A7" w14:textId="77777777" w:rsidTr="005C146C">
        <w:tc>
          <w:tcPr>
            <w:tcW w:w="6324" w:type="dxa"/>
          </w:tcPr>
          <w:p w14:paraId="2E28749E"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Claims paid during the period/year</w:t>
            </w:r>
          </w:p>
        </w:tc>
        <w:tc>
          <w:tcPr>
            <w:tcW w:w="1530" w:type="dxa"/>
          </w:tcPr>
          <w:p w14:paraId="610EA1F2" w14:textId="680692E4" w:rsidR="000045D2" w:rsidRPr="007D700A" w:rsidRDefault="00A72084" w:rsidP="00F6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r w:rsidR="008826F4">
              <w:rPr>
                <w:rFonts w:asciiTheme="majorBidi" w:eastAsia="Cordia New" w:hAnsiTheme="majorBidi" w:cstheme="majorBidi"/>
                <w:sz w:val="28"/>
                <w:szCs w:val="28"/>
              </w:rPr>
              <w:t>73,48</w:t>
            </w:r>
            <w:r w:rsidR="00F63D22">
              <w:rPr>
                <w:rFonts w:asciiTheme="majorBidi" w:eastAsia="Cordia New" w:hAnsiTheme="majorBidi" w:cstheme="majorBidi"/>
                <w:sz w:val="28"/>
                <w:szCs w:val="28"/>
              </w:rPr>
              <w:t>2</w:t>
            </w:r>
            <w:r w:rsidRPr="007D700A">
              <w:rPr>
                <w:rFonts w:asciiTheme="majorBidi" w:eastAsia="Cordia New" w:hAnsiTheme="majorBidi" w:cstheme="majorBidi"/>
                <w:sz w:val="28"/>
                <w:szCs w:val="28"/>
              </w:rPr>
              <w:t>)</w:t>
            </w:r>
          </w:p>
        </w:tc>
        <w:tc>
          <w:tcPr>
            <w:tcW w:w="236" w:type="dxa"/>
          </w:tcPr>
          <w:p w14:paraId="0967A4DF"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682CBE53" w14:textId="70B62360" w:rsidR="000045D2" w:rsidRPr="007D700A" w:rsidRDefault="008826F4" w:rsidP="00F6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(433,29</w:t>
            </w:r>
            <w:r w:rsidR="00F63D22">
              <w:rPr>
                <w:rFonts w:asciiTheme="majorBidi" w:eastAsia="Cordia New" w:hAnsiTheme="majorBidi" w:cstheme="majorBidi"/>
                <w:sz w:val="28"/>
                <w:szCs w:val="28"/>
              </w:rPr>
              <w:t>3</w:t>
            </w:r>
            <w:r w:rsidR="000045D2" w:rsidRPr="007D700A">
              <w:rPr>
                <w:rFonts w:asciiTheme="majorBidi" w:eastAsia="Cordia New" w:hAnsiTheme="majorBidi" w:cstheme="majorBidi"/>
                <w:sz w:val="28"/>
                <w:szCs w:val="28"/>
              </w:rPr>
              <w:t>)</w:t>
            </w:r>
          </w:p>
        </w:tc>
      </w:tr>
      <w:tr w:rsidR="000045D2" w:rsidRPr="00D0567B" w14:paraId="76F59EDB" w14:textId="77777777" w:rsidTr="005C146C">
        <w:tc>
          <w:tcPr>
            <w:tcW w:w="6324" w:type="dxa"/>
          </w:tcPr>
          <w:p w14:paraId="4C6B54BE"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D0567B">
              <w:rPr>
                <w:rFonts w:asciiTheme="majorBidi" w:hAnsiTheme="majorBidi" w:cstheme="majorBidi"/>
                <w:b/>
                <w:bCs/>
                <w:sz w:val="28"/>
                <w:szCs w:val="28"/>
              </w:rPr>
              <w:t>Ending balance of the period/year</w:t>
            </w:r>
          </w:p>
        </w:tc>
        <w:tc>
          <w:tcPr>
            <w:tcW w:w="1530" w:type="dxa"/>
            <w:tcBorders>
              <w:top w:val="single" w:sz="4" w:space="0" w:color="auto"/>
              <w:bottom w:val="double" w:sz="4" w:space="0" w:color="auto"/>
            </w:tcBorders>
          </w:tcPr>
          <w:p w14:paraId="4C9EE014" w14:textId="793B75C7" w:rsidR="000045D2" w:rsidRPr="007D700A" w:rsidRDefault="008826F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326,131</w:t>
            </w:r>
          </w:p>
        </w:tc>
        <w:tc>
          <w:tcPr>
            <w:tcW w:w="236" w:type="dxa"/>
          </w:tcPr>
          <w:p w14:paraId="06073E0E" w14:textId="77777777" w:rsidR="000045D2" w:rsidRPr="007D700A"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74" w:type="dxa"/>
            <w:tcBorders>
              <w:top w:val="single" w:sz="4" w:space="0" w:color="auto"/>
              <w:bottom w:val="double" w:sz="4" w:space="0" w:color="auto"/>
            </w:tcBorders>
          </w:tcPr>
          <w:p w14:paraId="5EE449F2" w14:textId="197BD85B" w:rsidR="000045D2" w:rsidRPr="007D700A" w:rsidRDefault="00796D96" w:rsidP="00F6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353,26</w:t>
            </w:r>
            <w:r w:rsidR="00F63D22">
              <w:rPr>
                <w:rFonts w:asciiTheme="majorBidi" w:eastAsia="Cordia New" w:hAnsiTheme="majorBidi" w:cstheme="majorBidi"/>
                <w:b/>
                <w:bCs/>
                <w:sz w:val="28"/>
                <w:szCs w:val="28"/>
              </w:rPr>
              <w:t>8</w:t>
            </w:r>
          </w:p>
        </w:tc>
      </w:tr>
    </w:tbl>
    <w:p w14:paraId="46A03745" w14:textId="2E3CD764" w:rsidR="003B708C" w:rsidRPr="00EE5622" w:rsidRDefault="00FF076B" w:rsidP="00CB5BF0">
      <w:pPr>
        <w:pStyle w:val="ListParagraph"/>
        <w:keepNext/>
        <w:numPr>
          <w:ilvl w:val="2"/>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Angsana New" w:eastAsia="Arial Unicode MS" w:hAnsi="Angsana New"/>
          <w:b/>
          <w:bCs/>
          <w:sz w:val="28"/>
          <w:szCs w:val="28"/>
        </w:rPr>
      </w:pPr>
      <w:r>
        <w:rPr>
          <w:rFonts w:ascii="Angsana New" w:eastAsia="Arial Unicode MS" w:hAnsi="Angsana New"/>
          <w:b/>
          <w:bCs/>
          <w:sz w:val="28"/>
          <w:szCs w:val="28"/>
        </w:rPr>
        <w:t>Unearned p</w:t>
      </w:r>
      <w:r w:rsidR="00933F1F" w:rsidRPr="00EE5622">
        <w:rPr>
          <w:rFonts w:ascii="Angsana New" w:eastAsia="Arial Unicode MS" w:hAnsi="Angsana New"/>
          <w:b/>
          <w:bCs/>
          <w:sz w:val="28"/>
          <w:szCs w:val="28"/>
        </w:rPr>
        <w:t xml:space="preserve">remium </w:t>
      </w:r>
      <w:r>
        <w:rPr>
          <w:rFonts w:ascii="Angsana New" w:eastAsia="Arial Unicode MS" w:hAnsi="Angsana New"/>
          <w:b/>
          <w:bCs/>
          <w:sz w:val="28"/>
          <w:szCs w:val="28"/>
        </w:rPr>
        <w:t>reserve</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4"/>
        <w:gridCol w:w="1530"/>
        <w:gridCol w:w="236"/>
        <w:gridCol w:w="1474"/>
      </w:tblGrid>
      <w:tr w:rsidR="00B4160E" w:rsidRPr="00D0567B" w14:paraId="24C3F646" w14:textId="77777777" w:rsidTr="005C146C">
        <w:tc>
          <w:tcPr>
            <w:tcW w:w="6324" w:type="dxa"/>
            <w:tcBorders>
              <w:top w:val="nil"/>
              <w:left w:val="nil"/>
              <w:bottom w:val="nil"/>
              <w:right w:val="nil"/>
            </w:tcBorders>
          </w:tcPr>
          <w:p w14:paraId="773CCA9F" w14:textId="77777777" w:rsidR="00724F87" w:rsidRPr="00D0567B"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2363609" w14:textId="77777777" w:rsidR="00724F87"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724F87" w:rsidRPr="00D0567B">
              <w:rPr>
                <w:rFonts w:asciiTheme="majorBidi" w:hAnsiTheme="majorBidi" w:cstheme="majorBidi"/>
                <w:sz w:val="28"/>
                <w:szCs w:val="28"/>
              </w:rPr>
              <w:t>Baht</w:t>
            </w:r>
          </w:p>
        </w:tc>
      </w:tr>
      <w:tr w:rsidR="00407E9C" w:rsidRPr="00D0567B" w14:paraId="3E0274C3" w14:textId="77777777" w:rsidTr="005C146C">
        <w:tc>
          <w:tcPr>
            <w:tcW w:w="6324" w:type="dxa"/>
            <w:tcBorders>
              <w:top w:val="nil"/>
              <w:left w:val="nil"/>
              <w:bottom w:val="nil"/>
              <w:right w:val="nil"/>
            </w:tcBorders>
          </w:tcPr>
          <w:p w14:paraId="0CCBB0C7"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nil"/>
              <w:left w:val="nil"/>
              <w:bottom w:val="single" w:sz="4" w:space="0" w:color="auto"/>
              <w:right w:val="nil"/>
            </w:tcBorders>
          </w:tcPr>
          <w:p w14:paraId="7D49717F"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March 2019</w:t>
            </w:r>
          </w:p>
        </w:tc>
        <w:tc>
          <w:tcPr>
            <w:tcW w:w="236" w:type="dxa"/>
            <w:tcBorders>
              <w:top w:val="single" w:sz="4" w:space="0" w:color="auto"/>
              <w:left w:val="nil"/>
              <w:bottom w:val="nil"/>
              <w:right w:val="nil"/>
            </w:tcBorders>
          </w:tcPr>
          <w:p w14:paraId="0593FF9D"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19C1E1DC"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0045D2" w:rsidRPr="00D0567B" w14:paraId="5580A688"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0ED8941A"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D0567B">
              <w:rPr>
                <w:rFonts w:asciiTheme="majorBidi" w:hAnsiTheme="majorBidi" w:cstheme="majorBidi"/>
                <w:sz w:val="28"/>
                <w:szCs w:val="28"/>
              </w:rPr>
              <w:t>Beginning balance of the period/year</w:t>
            </w:r>
          </w:p>
        </w:tc>
        <w:tc>
          <w:tcPr>
            <w:tcW w:w="1530" w:type="dxa"/>
          </w:tcPr>
          <w:p w14:paraId="25B65AD3"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192,949</w:t>
            </w:r>
          </w:p>
        </w:tc>
        <w:tc>
          <w:tcPr>
            <w:tcW w:w="236" w:type="dxa"/>
          </w:tcPr>
          <w:p w14:paraId="5FC71F07"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Pr>
          <w:p w14:paraId="74FE293B"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387,491</w:t>
            </w:r>
          </w:p>
        </w:tc>
      </w:tr>
      <w:tr w:rsidR="000045D2" w:rsidRPr="00D0567B" w14:paraId="3C053282"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4381910A"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D0567B">
              <w:rPr>
                <w:rFonts w:asciiTheme="majorBidi" w:hAnsiTheme="majorBidi" w:cstheme="majorBidi"/>
                <w:sz w:val="28"/>
                <w:szCs w:val="28"/>
              </w:rPr>
              <w:t>Premium written for the period/year</w:t>
            </w:r>
          </w:p>
        </w:tc>
        <w:tc>
          <w:tcPr>
            <w:tcW w:w="1530" w:type="dxa"/>
          </w:tcPr>
          <w:p w14:paraId="5CA5FA1B" w14:textId="6C0EFBE2" w:rsidR="000045D2" w:rsidRPr="007D700A" w:rsidRDefault="00B6193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78,743</w:t>
            </w:r>
          </w:p>
        </w:tc>
        <w:tc>
          <w:tcPr>
            <w:tcW w:w="236" w:type="dxa"/>
          </w:tcPr>
          <w:p w14:paraId="6678D6F7"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Pr>
          <w:p w14:paraId="44DBB6EB"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479,248</w:t>
            </w:r>
          </w:p>
        </w:tc>
      </w:tr>
      <w:tr w:rsidR="000045D2" w:rsidRPr="00D0567B" w14:paraId="7B1BD1E0"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2E6F769A"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D0567B">
              <w:rPr>
                <w:rFonts w:asciiTheme="majorBidi" w:hAnsiTheme="majorBidi" w:cstheme="majorBidi"/>
                <w:sz w:val="28"/>
                <w:szCs w:val="28"/>
              </w:rPr>
              <w:t>Premium earned for the current period/year</w:t>
            </w:r>
          </w:p>
        </w:tc>
        <w:tc>
          <w:tcPr>
            <w:tcW w:w="1530" w:type="dxa"/>
            <w:tcBorders>
              <w:bottom w:val="single" w:sz="4" w:space="0" w:color="auto"/>
            </w:tcBorders>
          </w:tcPr>
          <w:p w14:paraId="0525AF77" w14:textId="3C8FD808" w:rsidR="000045D2" w:rsidRPr="007D700A" w:rsidRDefault="00B61934"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(109,153)</w:t>
            </w:r>
          </w:p>
        </w:tc>
        <w:tc>
          <w:tcPr>
            <w:tcW w:w="236" w:type="dxa"/>
          </w:tcPr>
          <w:p w14:paraId="11C92094"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bottom w:val="single" w:sz="4" w:space="0" w:color="auto"/>
            </w:tcBorders>
          </w:tcPr>
          <w:p w14:paraId="6BF39804"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(673,790)</w:t>
            </w:r>
          </w:p>
        </w:tc>
      </w:tr>
      <w:tr w:rsidR="000045D2" w:rsidRPr="00D0567B" w14:paraId="444B9F16"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6324" w:type="dxa"/>
          </w:tcPr>
          <w:p w14:paraId="754F8B76"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D0567B">
              <w:rPr>
                <w:rFonts w:asciiTheme="majorBidi" w:hAnsiTheme="majorBidi" w:cstheme="majorBidi"/>
                <w:b/>
                <w:bCs/>
                <w:sz w:val="28"/>
                <w:szCs w:val="28"/>
              </w:rPr>
              <w:t>Ending balance of the period/year</w:t>
            </w:r>
          </w:p>
        </w:tc>
        <w:tc>
          <w:tcPr>
            <w:tcW w:w="1530" w:type="dxa"/>
            <w:tcBorders>
              <w:top w:val="single" w:sz="4" w:space="0" w:color="auto"/>
              <w:bottom w:val="double" w:sz="4" w:space="0" w:color="auto"/>
            </w:tcBorders>
          </w:tcPr>
          <w:p w14:paraId="07A62F46" w14:textId="77777777" w:rsidR="000045D2" w:rsidRPr="007D700A" w:rsidRDefault="00856E76"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162,539</w:t>
            </w:r>
          </w:p>
        </w:tc>
        <w:tc>
          <w:tcPr>
            <w:tcW w:w="236" w:type="dxa"/>
          </w:tcPr>
          <w:p w14:paraId="0D703838"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bottom w:val="double" w:sz="4" w:space="0" w:color="auto"/>
            </w:tcBorders>
          </w:tcPr>
          <w:p w14:paraId="25298121"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192,949</w:t>
            </w:r>
          </w:p>
        </w:tc>
      </w:tr>
    </w:tbl>
    <w:p w14:paraId="45AF2D50" w14:textId="77777777" w:rsidR="00C62D8A" w:rsidRPr="005A3028" w:rsidRDefault="00C62D8A" w:rsidP="005A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40" w:lineRule="auto"/>
        <w:ind w:right="-45"/>
        <w:jc w:val="both"/>
        <w:rPr>
          <w:rFonts w:asciiTheme="majorBidi" w:hAnsiTheme="majorBidi" w:cstheme="majorBidi"/>
          <w:sz w:val="28"/>
          <w:szCs w:val="28"/>
        </w:rPr>
      </w:pPr>
    </w:p>
    <w:p w14:paraId="31886D62" w14:textId="1DBF9597" w:rsidR="00AD555F" w:rsidRPr="009A38E8" w:rsidRDefault="00AD555F"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t>D</w:t>
      </w:r>
      <w:r w:rsidR="000F37D9" w:rsidRPr="009A38E8">
        <w:rPr>
          <w:rFonts w:ascii="Angsana New" w:eastAsia="Arial Unicode MS" w:hAnsi="Angsana New"/>
          <w:b/>
          <w:bCs/>
          <w:sz w:val="28"/>
          <w:szCs w:val="28"/>
        </w:rPr>
        <w:t>ue to reinsurers</w:t>
      </w: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4"/>
        <w:gridCol w:w="1440"/>
        <w:gridCol w:w="236"/>
        <w:gridCol w:w="1474"/>
      </w:tblGrid>
      <w:tr w:rsidR="00B4160E" w:rsidRPr="00D0567B" w14:paraId="528A04A6" w14:textId="77777777" w:rsidTr="000D6E0D">
        <w:tc>
          <w:tcPr>
            <w:tcW w:w="6054" w:type="dxa"/>
            <w:tcBorders>
              <w:top w:val="nil"/>
              <w:left w:val="nil"/>
              <w:bottom w:val="nil"/>
              <w:right w:val="nil"/>
            </w:tcBorders>
          </w:tcPr>
          <w:p w14:paraId="59D911F5" w14:textId="77777777" w:rsidR="00AD555F" w:rsidRPr="00D0567B"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AD555F" w:rsidRPr="00D0567B">
              <w:rPr>
                <w:rFonts w:asciiTheme="majorBidi" w:hAnsiTheme="majorBidi" w:cstheme="majorBidi"/>
                <w:sz w:val="28"/>
                <w:szCs w:val="28"/>
              </w:rPr>
              <w:t>Baht</w:t>
            </w:r>
          </w:p>
        </w:tc>
      </w:tr>
      <w:tr w:rsidR="00B4160E" w:rsidRPr="00D0567B" w14:paraId="11091BF7" w14:textId="77777777" w:rsidTr="000D6E0D">
        <w:tc>
          <w:tcPr>
            <w:tcW w:w="6054" w:type="dxa"/>
            <w:tcBorders>
              <w:top w:val="nil"/>
              <w:left w:val="nil"/>
              <w:bottom w:val="nil"/>
              <w:right w:val="nil"/>
            </w:tcBorders>
          </w:tcPr>
          <w:p w14:paraId="13E14347"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67497405" w:rsidR="007F64AF" w:rsidRPr="00D0567B" w:rsidRDefault="007A05F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March </w:t>
            </w:r>
            <w:r w:rsidR="007F64AF" w:rsidRPr="00D0567B">
              <w:rPr>
                <w:rFonts w:asciiTheme="majorBidi" w:hAnsiTheme="majorBidi" w:cstheme="majorBidi"/>
                <w:sz w:val="28"/>
                <w:szCs w:val="28"/>
              </w:rPr>
              <w:t>201</w:t>
            </w:r>
            <w:r w:rsidR="000900CB" w:rsidRPr="00D0567B">
              <w:rPr>
                <w:rFonts w:asciiTheme="majorBidi" w:hAnsiTheme="majorBidi" w:cstheme="majorBidi"/>
                <w:sz w:val="28"/>
                <w:szCs w:val="28"/>
              </w:rPr>
              <w:t>9</w:t>
            </w:r>
          </w:p>
        </w:tc>
        <w:tc>
          <w:tcPr>
            <w:tcW w:w="236" w:type="dxa"/>
            <w:tcBorders>
              <w:top w:val="single" w:sz="4" w:space="0" w:color="auto"/>
              <w:left w:val="nil"/>
              <w:bottom w:val="nil"/>
              <w:right w:val="nil"/>
            </w:tcBorders>
          </w:tcPr>
          <w:p w14:paraId="50DEBE17"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0C2F6382" w14:textId="31F4442E" w:rsidR="007F64AF" w:rsidRPr="00D0567B" w:rsidRDefault="007A05F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December </w:t>
            </w:r>
            <w:r w:rsidR="007F64AF" w:rsidRPr="00D0567B">
              <w:rPr>
                <w:rFonts w:asciiTheme="majorBidi" w:hAnsiTheme="majorBidi" w:cstheme="majorBidi"/>
                <w:sz w:val="28"/>
                <w:szCs w:val="28"/>
              </w:rPr>
              <w:t>201</w:t>
            </w:r>
            <w:r w:rsidR="000900CB" w:rsidRPr="00D0567B">
              <w:rPr>
                <w:rFonts w:asciiTheme="majorBidi" w:hAnsiTheme="majorBidi" w:cstheme="majorBidi"/>
                <w:sz w:val="28"/>
                <w:szCs w:val="28"/>
              </w:rPr>
              <w:t>8</w:t>
            </w:r>
          </w:p>
        </w:tc>
      </w:tr>
      <w:tr w:rsidR="000045D2" w:rsidRPr="00D0567B" w14:paraId="3246BB12" w14:textId="77777777" w:rsidTr="000D6E0D">
        <w:tc>
          <w:tcPr>
            <w:tcW w:w="6054" w:type="dxa"/>
            <w:tcBorders>
              <w:top w:val="nil"/>
              <w:left w:val="nil"/>
              <w:bottom w:val="nil"/>
              <w:right w:val="nil"/>
            </w:tcBorders>
            <w:vAlign w:val="bottom"/>
          </w:tcPr>
          <w:p w14:paraId="4A5462BE" w14:textId="77777777" w:rsidR="000045D2" w:rsidRPr="00D0567B" w:rsidRDefault="000045D2" w:rsidP="008108CA">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77777777" w:rsidR="000045D2" w:rsidRPr="007D700A" w:rsidRDefault="00856E76"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78,670</w:t>
            </w:r>
          </w:p>
        </w:tc>
        <w:tc>
          <w:tcPr>
            <w:tcW w:w="236" w:type="dxa"/>
            <w:tcBorders>
              <w:top w:val="nil"/>
              <w:left w:val="nil"/>
              <w:bottom w:val="nil"/>
              <w:right w:val="nil"/>
            </w:tcBorders>
          </w:tcPr>
          <w:p w14:paraId="650588C7"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nil"/>
              <w:right w:val="nil"/>
            </w:tcBorders>
          </w:tcPr>
          <w:p w14:paraId="205D31A8"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92,309</w:t>
            </w:r>
          </w:p>
        </w:tc>
      </w:tr>
      <w:tr w:rsidR="000045D2" w:rsidRPr="00D0567B" w14:paraId="70E23C5D" w14:textId="77777777" w:rsidTr="000D6E0D">
        <w:tc>
          <w:tcPr>
            <w:tcW w:w="6054" w:type="dxa"/>
            <w:tcBorders>
              <w:top w:val="nil"/>
              <w:left w:val="nil"/>
              <w:bottom w:val="nil"/>
              <w:right w:val="nil"/>
            </w:tcBorders>
            <w:vAlign w:val="bottom"/>
          </w:tcPr>
          <w:p w14:paraId="5E836E7D" w14:textId="77777777" w:rsidR="000045D2" w:rsidRPr="00D0567B" w:rsidRDefault="000045D2" w:rsidP="008108CA">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04DCC871" w:rsidR="000045D2" w:rsidRPr="007D700A"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262,2</w:t>
            </w:r>
            <w:r w:rsidR="00856E76" w:rsidRPr="007D700A">
              <w:rPr>
                <w:rFonts w:asciiTheme="majorBidi" w:eastAsia="Cordia New" w:hAnsiTheme="majorBidi" w:cstheme="majorBidi"/>
                <w:sz w:val="28"/>
                <w:szCs w:val="28"/>
              </w:rPr>
              <w:t>75</w:t>
            </w:r>
          </w:p>
        </w:tc>
        <w:tc>
          <w:tcPr>
            <w:tcW w:w="236" w:type="dxa"/>
            <w:tcBorders>
              <w:top w:val="nil"/>
              <w:left w:val="nil"/>
              <w:bottom w:val="nil"/>
              <w:right w:val="nil"/>
            </w:tcBorders>
          </w:tcPr>
          <w:p w14:paraId="7836E3D6"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nil"/>
              <w:right w:val="nil"/>
            </w:tcBorders>
          </w:tcPr>
          <w:p w14:paraId="6CCF89B1"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237,098</w:t>
            </w:r>
          </w:p>
        </w:tc>
      </w:tr>
      <w:tr w:rsidR="000045D2" w:rsidRPr="00D0567B" w14:paraId="0A38F3FB" w14:textId="77777777" w:rsidTr="000D6E0D">
        <w:tc>
          <w:tcPr>
            <w:tcW w:w="6054" w:type="dxa"/>
            <w:tcBorders>
              <w:top w:val="nil"/>
              <w:left w:val="nil"/>
              <w:bottom w:val="nil"/>
              <w:right w:val="nil"/>
            </w:tcBorders>
            <w:vAlign w:val="bottom"/>
          </w:tcPr>
          <w:p w14:paraId="3232BFBC" w14:textId="77777777" w:rsidR="000045D2" w:rsidRPr="00D0567B" w:rsidRDefault="000045D2" w:rsidP="008108CA">
            <w:pPr>
              <w:overflowPunct w:val="0"/>
              <w:autoSpaceDE w:val="0"/>
              <w:autoSpaceDN w:val="0"/>
              <w:adjustRightInd w:val="0"/>
              <w:spacing w:line="240" w:lineRule="auto"/>
              <w:rPr>
                <w:rFonts w:asciiTheme="majorBidi" w:hAnsiTheme="majorBidi" w:cstheme="majorBidi"/>
                <w:b/>
                <w:bCs/>
                <w:sz w:val="28"/>
                <w:szCs w:val="28"/>
              </w:rPr>
            </w:pPr>
            <w:r w:rsidRPr="00D0567B">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FF26430" w14:textId="77777777" w:rsidR="000045D2" w:rsidRPr="007D700A" w:rsidRDefault="00856E76"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340,945</w:t>
            </w:r>
          </w:p>
        </w:tc>
        <w:tc>
          <w:tcPr>
            <w:tcW w:w="236" w:type="dxa"/>
            <w:tcBorders>
              <w:top w:val="nil"/>
              <w:left w:val="nil"/>
              <w:bottom w:val="nil"/>
              <w:right w:val="nil"/>
            </w:tcBorders>
          </w:tcPr>
          <w:p w14:paraId="70FA7DEB"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tcPr>
          <w:p w14:paraId="54BDA392"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329,407</w:t>
            </w:r>
          </w:p>
        </w:tc>
      </w:tr>
    </w:tbl>
    <w:p w14:paraId="52B02879" w14:textId="3F6AB380" w:rsidR="00723C72" w:rsidRPr="009A38E8" w:rsidRDefault="007612E6"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t>P</w:t>
      </w:r>
      <w:r w:rsidR="000F37D9" w:rsidRPr="009A38E8">
        <w:rPr>
          <w:rFonts w:ascii="Angsana New" w:eastAsia="Arial Unicode MS" w:hAnsi="Angsana New"/>
          <w:b/>
          <w:bCs/>
          <w:sz w:val="28"/>
          <w:szCs w:val="28"/>
        </w:rPr>
        <w:t>rovision for employee retirement benefit</w:t>
      </w: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5"/>
        <w:gridCol w:w="270"/>
        <w:gridCol w:w="729"/>
        <w:gridCol w:w="1710"/>
      </w:tblGrid>
      <w:tr w:rsidR="00B4160E" w:rsidRPr="00D0567B" w14:paraId="6852DD44" w14:textId="77777777" w:rsidTr="00CB7CBE">
        <w:tc>
          <w:tcPr>
            <w:tcW w:w="6495" w:type="dxa"/>
            <w:tcBorders>
              <w:top w:val="nil"/>
              <w:left w:val="nil"/>
              <w:bottom w:val="nil"/>
              <w:right w:val="nil"/>
            </w:tcBorders>
          </w:tcPr>
          <w:p w14:paraId="605ADCB8" w14:textId="77777777" w:rsidR="001642F8" w:rsidRPr="00D0567B" w:rsidRDefault="001642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70" w:type="dxa"/>
            <w:tcBorders>
              <w:top w:val="nil"/>
              <w:left w:val="nil"/>
              <w:bottom w:val="nil"/>
              <w:right w:val="nil"/>
            </w:tcBorders>
          </w:tcPr>
          <w:p w14:paraId="18D26FB0" w14:textId="77777777" w:rsidR="001642F8" w:rsidRPr="00D0567B" w:rsidRDefault="001642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729" w:type="dxa"/>
            <w:tcBorders>
              <w:top w:val="nil"/>
              <w:left w:val="nil"/>
              <w:bottom w:val="nil"/>
              <w:right w:val="nil"/>
            </w:tcBorders>
          </w:tcPr>
          <w:p w14:paraId="5C137B8B" w14:textId="77777777" w:rsidR="001642F8" w:rsidRPr="00D0567B" w:rsidRDefault="001642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710" w:type="dxa"/>
            <w:tcBorders>
              <w:top w:val="nil"/>
              <w:left w:val="nil"/>
              <w:bottom w:val="single" w:sz="4" w:space="0" w:color="auto"/>
              <w:right w:val="nil"/>
            </w:tcBorders>
          </w:tcPr>
          <w:p w14:paraId="72775DB5" w14:textId="77777777" w:rsidR="001642F8"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 xml:space="preserve">Thousand </w:t>
            </w:r>
            <w:r w:rsidR="001642F8" w:rsidRPr="00D0567B">
              <w:rPr>
                <w:rFonts w:asciiTheme="majorBidi" w:hAnsiTheme="majorBidi" w:cstheme="majorBidi"/>
                <w:sz w:val="28"/>
                <w:szCs w:val="28"/>
              </w:rPr>
              <w:t>Baht</w:t>
            </w:r>
          </w:p>
        </w:tc>
      </w:tr>
      <w:tr w:rsidR="00B4160E" w:rsidRPr="00D0567B" w14:paraId="0ECEF5D8" w14:textId="77777777" w:rsidTr="00CB7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95" w:type="dxa"/>
          </w:tcPr>
          <w:p w14:paraId="443D02FC" w14:textId="0136F718" w:rsidR="00EE5E29" w:rsidRPr="00D0567B" w:rsidRDefault="00EE5E29" w:rsidP="008108CA">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 xml:space="preserve">Provision for employee retirement benefit as at </w:t>
            </w:r>
            <w:r w:rsidR="007A05F3" w:rsidRPr="00D0567B">
              <w:rPr>
                <w:rFonts w:asciiTheme="majorBidi" w:hAnsiTheme="majorBidi" w:cstheme="majorBidi"/>
                <w:sz w:val="28"/>
                <w:szCs w:val="28"/>
              </w:rPr>
              <w:t xml:space="preserve">1 January </w:t>
            </w:r>
            <w:r w:rsidRPr="00D0567B">
              <w:rPr>
                <w:rFonts w:asciiTheme="majorBidi" w:hAnsiTheme="majorBidi" w:cstheme="majorBidi"/>
                <w:sz w:val="28"/>
                <w:szCs w:val="28"/>
              </w:rPr>
              <w:t>201</w:t>
            </w:r>
            <w:r w:rsidR="000900CB" w:rsidRPr="00D0567B">
              <w:rPr>
                <w:rFonts w:asciiTheme="majorBidi" w:hAnsiTheme="majorBidi" w:cstheme="majorBidi"/>
                <w:sz w:val="28"/>
                <w:szCs w:val="28"/>
              </w:rPr>
              <w:t>9</w:t>
            </w:r>
          </w:p>
        </w:tc>
        <w:tc>
          <w:tcPr>
            <w:tcW w:w="270" w:type="dxa"/>
          </w:tcPr>
          <w:p w14:paraId="73A844A7" w14:textId="77777777" w:rsidR="00EE5E29" w:rsidRPr="00D0567B" w:rsidRDefault="00EE5E29" w:rsidP="008108CA">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729" w:type="dxa"/>
          </w:tcPr>
          <w:p w14:paraId="195EA2F9" w14:textId="77777777" w:rsidR="00EE5E29" w:rsidRPr="00D0567B" w:rsidRDefault="00EE5E29" w:rsidP="008108CA">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710" w:type="dxa"/>
          </w:tcPr>
          <w:p w14:paraId="5E9ED7F0" w14:textId="77777777" w:rsidR="00EE5E29"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12,279</w:t>
            </w:r>
          </w:p>
        </w:tc>
      </w:tr>
      <w:tr w:rsidR="00B4160E" w:rsidRPr="00D0567B" w14:paraId="4857D83B" w14:textId="77777777" w:rsidTr="00CB7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95" w:type="dxa"/>
          </w:tcPr>
          <w:p w14:paraId="34BA2946" w14:textId="77777777" w:rsidR="00644CE9" w:rsidRPr="00D0567B" w:rsidRDefault="00644CE9" w:rsidP="008108CA">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Current service cost</w:t>
            </w:r>
          </w:p>
        </w:tc>
        <w:tc>
          <w:tcPr>
            <w:tcW w:w="270" w:type="dxa"/>
          </w:tcPr>
          <w:p w14:paraId="64CE390B" w14:textId="77777777" w:rsidR="00644CE9" w:rsidRPr="00D0567B" w:rsidRDefault="00644CE9" w:rsidP="008108CA">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729" w:type="dxa"/>
          </w:tcPr>
          <w:p w14:paraId="566F5A4C" w14:textId="77777777" w:rsidR="00644CE9" w:rsidRPr="00D0567B" w:rsidRDefault="00644CE9" w:rsidP="008108CA">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710" w:type="dxa"/>
          </w:tcPr>
          <w:p w14:paraId="08E806C1" w14:textId="66A28A5E" w:rsidR="00644CE9" w:rsidRPr="007D700A" w:rsidRDefault="00764597"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672</w:t>
            </w:r>
          </w:p>
        </w:tc>
      </w:tr>
      <w:tr w:rsidR="00B4160E" w:rsidRPr="00D0567B" w14:paraId="7C449445" w14:textId="77777777" w:rsidTr="00CB7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95" w:type="dxa"/>
          </w:tcPr>
          <w:p w14:paraId="6D0F1929" w14:textId="77777777" w:rsidR="00644CE9" w:rsidRPr="00D0567B" w:rsidRDefault="00644CE9" w:rsidP="008108CA">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Interest cost</w:t>
            </w:r>
          </w:p>
        </w:tc>
        <w:tc>
          <w:tcPr>
            <w:tcW w:w="270" w:type="dxa"/>
          </w:tcPr>
          <w:p w14:paraId="77452FE7" w14:textId="77777777" w:rsidR="00644CE9" w:rsidRPr="00D0567B" w:rsidRDefault="00644CE9" w:rsidP="008108CA">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729" w:type="dxa"/>
          </w:tcPr>
          <w:p w14:paraId="344BB46B" w14:textId="77777777" w:rsidR="00644CE9" w:rsidRPr="00D0567B" w:rsidRDefault="00644CE9" w:rsidP="008108CA">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710" w:type="dxa"/>
          </w:tcPr>
          <w:p w14:paraId="57553E51" w14:textId="7FD61E7E" w:rsidR="00644CE9" w:rsidRPr="007D700A" w:rsidRDefault="00764597"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75</w:t>
            </w:r>
          </w:p>
        </w:tc>
      </w:tr>
      <w:tr w:rsidR="00B4160E" w:rsidRPr="00D0567B" w14:paraId="59A778D0" w14:textId="77777777" w:rsidTr="00CB7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
        </w:trPr>
        <w:tc>
          <w:tcPr>
            <w:tcW w:w="6495" w:type="dxa"/>
          </w:tcPr>
          <w:p w14:paraId="6DF91C04" w14:textId="2F20BFF0" w:rsidR="00644CE9" w:rsidRPr="00D94CC6" w:rsidRDefault="00644CE9" w:rsidP="008108CA">
            <w:pPr>
              <w:overflowPunct w:val="0"/>
              <w:autoSpaceDE w:val="0"/>
              <w:autoSpaceDN w:val="0"/>
              <w:adjustRightInd w:val="0"/>
              <w:spacing w:line="240" w:lineRule="auto"/>
              <w:rPr>
                <w:rFonts w:asciiTheme="majorBidi" w:hAnsiTheme="majorBidi" w:cstheme="majorBidi"/>
                <w:b/>
                <w:bCs/>
                <w:sz w:val="28"/>
                <w:szCs w:val="28"/>
              </w:rPr>
            </w:pPr>
            <w:r w:rsidRPr="00D94CC6">
              <w:rPr>
                <w:rFonts w:asciiTheme="majorBidi" w:hAnsiTheme="majorBidi" w:cstheme="majorBidi"/>
                <w:b/>
                <w:bCs/>
                <w:sz w:val="28"/>
                <w:szCs w:val="28"/>
              </w:rPr>
              <w:t xml:space="preserve">Provision for employee retirement benefit as at </w:t>
            </w:r>
            <w:r w:rsidR="007A05F3" w:rsidRPr="00D94CC6">
              <w:rPr>
                <w:rFonts w:asciiTheme="majorBidi" w:hAnsiTheme="majorBidi" w:cstheme="majorBidi"/>
                <w:b/>
                <w:bCs/>
                <w:sz w:val="28"/>
                <w:szCs w:val="28"/>
              </w:rPr>
              <w:t xml:space="preserve">31 </w:t>
            </w:r>
            <w:r w:rsidRPr="00D94CC6">
              <w:rPr>
                <w:rFonts w:asciiTheme="majorBidi" w:hAnsiTheme="majorBidi" w:cstheme="majorBidi"/>
                <w:b/>
                <w:bCs/>
                <w:sz w:val="28"/>
                <w:szCs w:val="28"/>
              </w:rPr>
              <w:t>March 201</w:t>
            </w:r>
            <w:r w:rsidR="000900CB" w:rsidRPr="00D94CC6">
              <w:rPr>
                <w:rFonts w:asciiTheme="majorBidi" w:hAnsiTheme="majorBidi" w:cstheme="majorBidi"/>
                <w:b/>
                <w:bCs/>
                <w:sz w:val="28"/>
                <w:szCs w:val="28"/>
              </w:rPr>
              <w:t>9</w:t>
            </w:r>
          </w:p>
        </w:tc>
        <w:tc>
          <w:tcPr>
            <w:tcW w:w="270" w:type="dxa"/>
          </w:tcPr>
          <w:p w14:paraId="08B4B686" w14:textId="77777777" w:rsidR="00644CE9" w:rsidRPr="00D94CC6" w:rsidRDefault="00644CE9" w:rsidP="008108CA">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b/>
                <w:bCs/>
                <w:sz w:val="28"/>
                <w:szCs w:val="28"/>
              </w:rPr>
            </w:pPr>
          </w:p>
        </w:tc>
        <w:tc>
          <w:tcPr>
            <w:tcW w:w="729" w:type="dxa"/>
          </w:tcPr>
          <w:p w14:paraId="17CAE9E8" w14:textId="77777777" w:rsidR="00644CE9" w:rsidRPr="00D94CC6" w:rsidRDefault="00644CE9" w:rsidP="008108CA">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b/>
                <w:bCs/>
                <w:sz w:val="28"/>
                <w:szCs w:val="28"/>
              </w:rPr>
            </w:pPr>
          </w:p>
        </w:tc>
        <w:tc>
          <w:tcPr>
            <w:tcW w:w="1710" w:type="dxa"/>
            <w:tcBorders>
              <w:top w:val="single" w:sz="4" w:space="0" w:color="auto"/>
              <w:bottom w:val="double" w:sz="4" w:space="0" w:color="auto"/>
            </w:tcBorders>
          </w:tcPr>
          <w:p w14:paraId="5E7C17BC" w14:textId="00D747E8" w:rsidR="00644CE9" w:rsidRPr="00D94CC6" w:rsidRDefault="00764597"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94CC6">
              <w:rPr>
                <w:rFonts w:asciiTheme="majorBidi" w:eastAsia="Cordia New" w:hAnsiTheme="majorBidi" w:cstheme="majorBidi"/>
                <w:b/>
                <w:bCs/>
                <w:sz w:val="28"/>
                <w:szCs w:val="28"/>
              </w:rPr>
              <w:t>13,026</w:t>
            </w:r>
          </w:p>
        </w:tc>
      </w:tr>
    </w:tbl>
    <w:p w14:paraId="13FE5DCF" w14:textId="00601DFF" w:rsidR="00723C72" w:rsidRPr="009A38E8" w:rsidRDefault="00407E9C" w:rsidP="00C71B59">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 xml:space="preserve">Expenses </w:t>
      </w:r>
      <w:proofErr w:type="spellStart"/>
      <w:r w:rsidRPr="009A38E8">
        <w:rPr>
          <w:rFonts w:ascii="Angsana New" w:eastAsia="Arial Unicode MS" w:hAnsi="Angsana New"/>
          <w:sz w:val="28"/>
          <w:szCs w:val="28"/>
        </w:rPr>
        <w:t>recognis</w:t>
      </w:r>
      <w:r w:rsidR="00D47D74" w:rsidRPr="009A38E8">
        <w:rPr>
          <w:rFonts w:ascii="Angsana New" w:eastAsia="Arial Unicode MS" w:hAnsi="Angsana New"/>
          <w:sz w:val="28"/>
          <w:szCs w:val="28"/>
        </w:rPr>
        <w:t>ed</w:t>
      </w:r>
      <w:proofErr w:type="spellEnd"/>
      <w:r w:rsidR="00D47D74" w:rsidRPr="009A38E8">
        <w:rPr>
          <w:rFonts w:ascii="Angsana New" w:eastAsia="Arial Unicode MS" w:hAnsi="Angsana New"/>
          <w:sz w:val="28"/>
          <w:szCs w:val="28"/>
        </w:rPr>
        <w:t xml:space="preserve"> in the statements of comprehensive income for each of the three-month periods ended </w:t>
      </w:r>
      <w:r w:rsidRPr="009A38E8">
        <w:rPr>
          <w:rFonts w:ascii="Angsana New" w:eastAsia="Arial Unicode MS" w:hAnsi="Angsana New"/>
          <w:sz w:val="28"/>
          <w:szCs w:val="28"/>
        </w:rPr>
        <w:t xml:space="preserve">31 </w:t>
      </w:r>
      <w:r w:rsidR="00D47D74" w:rsidRPr="009A38E8">
        <w:rPr>
          <w:rFonts w:ascii="Angsana New" w:eastAsia="Arial Unicode MS" w:hAnsi="Angsana New"/>
          <w:sz w:val="28"/>
          <w:szCs w:val="28"/>
        </w:rPr>
        <w:t>March</w:t>
      </w:r>
      <w:r w:rsidR="00D47D74" w:rsidRPr="009A38E8" w:rsidDel="002E6FEB">
        <w:rPr>
          <w:rFonts w:ascii="Angsana New" w:eastAsia="Arial Unicode MS" w:hAnsi="Angsana New"/>
          <w:sz w:val="28"/>
          <w:szCs w:val="28"/>
        </w:rPr>
        <w:t xml:space="preserve"> </w:t>
      </w:r>
      <w:r w:rsidR="000900CB" w:rsidRPr="009A38E8">
        <w:rPr>
          <w:rFonts w:ascii="Angsana New" w:eastAsia="Arial Unicode MS" w:hAnsi="Angsana New"/>
          <w:sz w:val="28"/>
          <w:szCs w:val="28"/>
        </w:rPr>
        <w:t>2019 and 2018</w:t>
      </w:r>
      <w:r w:rsidR="00D47D74" w:rsidRPr="009A38E8">
        <w:rPr>
          <w:rFonts w:ascii="Angsana New" w:eastAsia="Arial Unicode MS" w:hAnsi="Angsana New"/>
          <w:sz w:val="28"/>
          <w:szCs w:val="28"/>
        </w:rPr>
        <w:t xml:space="preserve"> are as follows</w:t>
      </w:r>
      <w:r w:rsidR="00CE5111" w:rsidRPr="009A38E8">
        <w:rPr>
          <w:rFonts w:ascii="Angsana New" w:eastAsia="Arial Unicode MS" w:hAnsi="Angsana New"/>
          <w:sz w:val="28"/>
          <w:szCs w:val="28"/>
        </w:rPr>
        <w:t>:</w:t>
      </w: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0"/>
        <w:gridCol w:w="414"/>
        <w:gridCol w:w="236"/>
        <w:gridCol w:w="304"/>
        <w:gridCol w:w="1159"/>
        <w:gridCol w:w="1451"/>
        <w:gridCol w:w="270"/>
        <w:gridCol w:w="1530"/>
      </w:tblGrid>
      <w:tr w:rsidR="00B4160E" w:rsidRPr="00D0567B" w14:paraId="2F7E65FB" w14:textId="77777777" w:rsidTr="00CB7CBE">
        <w:trPr>
          <w:trHeight w:val="397"/>
        </w:trPr>
        <w:tc>
          <w:tcPr>
            <w:tcW w:w="3840" w:type="dxa"/>
            <w:tcBorders>
              <w:top w:val="nil"/>
              <w:left w:val="nil"/>
              <w:bottom w:val="nil"/>
              <w:right w:val="nil"/>
            </w:tcBorders>
          </w:tcPr>
          <w:p w14:paraId="2061795C"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954" w:type="dxa"/>
            <w:gridSpan w:val="3"/>
            <w:tcBorders>
              <w:top w:val="nil"/>
              <w:left w:val="nil"/>
              <w:bottom w:val="nil"/>
              <w:right w:val="nil"/>
            </w:tcBorders>
          </w:tcPr>
          <w:p w14:paraId="567989E0"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159" w:type="dxa"/>
            <w:tcBorders>
              <w:top w:val="nil"/>
              <w:left w:val="nil"/>
              <w:bottom w:val="nil"/>
              <w:right w:val="nil"/>
            </w:tcBorders>
          </w:tcPr>
          <w:p w14:paraId="0FAB2CD8"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3251" w:type="dxa"/>
            <w:gridSpan w:val="3"/>
            <w:tcBorders>
              <w:top w:val="nil"/>
              <w:left w:val="nil"/>
              <w:bottom w:val="single" w:sz="4" w:space="0" w:color="auto"/>
              <w:right w:val="nil"/>
            </w:tcBorders>
          </w:tcPr>
          <w:p w14:paraId="34E42579" w14:textId="77777777" w:rsidR="00301936"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301936" w:rsidRPr="00D0567B">
              <w:rPr>
                <w:rFonts w:asciiTheme="majorBidi" w:hAnsiTheme="majorBidi" w:cstheme="majorBidi"/>
                <w:sz w:val="28"/>
                <w:szCs w:val="28"/>
              </w:rPr>
              <w:t xml:space="preserve"> Baht</w:t>
            </w:r>
          </w:p>
        </w:tc>
      </w:tr>
      <w:tr w:rsidR="00B4160E" w:rsidRPr="00D0567B" w14:paraId="2A7B27EE" w14:textId="77777777" w:rsidTr="00CB7CBE">
        <w:trPr>
          <w:trHeight w:val="397"/>
        </w:trPr>
        <w:tc>
          <w:tcPr>
            <w:tcW w:w="3840" w:type="dxa"/>
            <w:tcBorders>
              <w:top w:val="nil"/>
              <w:left w:val="nil"/>
              <w:bottom w:val="nil"/>
              <w:right w:val="nil"/>
            </w:tcBorders>
          </w:tcPr>
          <w:p w14:paraId="1F1B0B8D" w14:textId="77777777" w:rsidR="00160122" w:rsidRPr="00D0567B" w:rsidRDefault="0016012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414" w:type="dxa"/>
            <w:tcBorders>
              <w:top w:val="nil"/>
              <w:left w:val="nil"/>
              <w:bottom w:val="nil"/>
              <w:right w:val="nil"/>
            </w:tcBorders>
          </w:tcPr>
          <w:p w14:paraId="6B96F0FE" w14:textId="77777777" w:rsidR="00160122" w:rsidRPr="00D0567B" w:rsidRDefault="0016012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236" w:type="dxa"/>
            <w:tcBorders>
              <w:top w:val="nil"/>
              <w:left w:val="nil"/>
              <w:bottom w:val="nil"/>
              <w:right w:val="nil"/>
            </w:tcBorders>
          </w:tcPr>
          <w:p w14:paraId="18A83923" w14:textId="77777777" w:rsidR="00160122" w:rsidRPr="00D0567B" w:rsidRDefault="0016012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304" w:type="dxa"/>
            <w:tcBorders>
              <w:top w:val="nil"/>
              <w:left w:val="nil"/>
              <w:bottom w:val="nil"/>
              <w:right w:val="nil"/>
            </w:tcBorders>
          </w:tcPr>
          <w:p w14:paraId="08A4A6BF" w14:textId="77777777" w:rsidR="00160122" w:rsidRPr="00D0567B" w:rsidRDefault="0016012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159" w:type="dxa"/>
            <w:tcBorders>
              <w:top w:val="nil"/>
              <w:left w:val="nil"/>
              <w:bottom w:val="nil"/>
              <w:right w:val="nil"/>
            </w:tcBorders>
          </w:tcPr>
          <w:p w14:paraId="2F9D9540" w14:textId="77777777" w:rsidR="00160122" w:rsidRPr="00D0567B" w:rsidRDefault="0016012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451" w:type="dxa"/>
            <w:tcBorders>
              <w:top w:val="single" w:sz="4" w:space="0" w:color="auto"/>
              <w:left w:val="nil"/>
              <w:bottom w:val="single" w:sz="4" w:space="0" w:color="auto"/>
              <w:right w:val="nil"/>
            </w:tcBorders>
          </w:tcPr>
          <w:p w14:paraId="4B738401" w14:textId="77777777" w:rsidR="00160122" w:rsidRPr="00D0567B" w:rsidRDefault="00D47D7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w:t>
            </w:r>
            <w:r w:rsidR="00BE0FCA" w:rsidRPr="00D0567B">
              <w:rPr>
                <w:rFonts w:asciiTheme="majorBidi" w:hAnsiTheme="majorBidi" w:cstheme="majorBidi"/>
                <w:sz w:val="28"/>
                <w:szCs w:val="28"/>
              </w:rPr>
              <w:t>9</w:t>
            </w:r>
          </w:p>
        </w:tc>
        <w:tc>
          <w:tcPr>
            <w:tcW w:w="270" w:type="dxa"/>
            <w:tcBorders>
              <w:top w:val="single" w:sz="4" w:space="0" w:color="auto"/>
              <w:left w:val="nil"/>
              <w:bottom w:val="nil"/>
              <w:right w:val="nil"/>
            </w:tcBorders>
          </w:tcPr>
          <w:p w14:paraId="299BE658" w14:textId="77777777" w:rsidR="00160122" w:rsidRPr="00D0567B" w:rsidRDefault="0016012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5CE0787C" w14:textId="77777777" w:rsidR="00160122" w:rsidRPr="00D0567B" w:rsidRDefault="00D47D7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w:t>
            </w:r>
            <w:r w:rsidR="00BE0FCA" w:rsidRPr="00D0567B">
              <w:rPr>
                <w:rFonts w:asciiTheme="majorBidi" w:hAnsiTheme="majorBidi" w:cstheme="majorBidi"/>
                <w:sz w:val="28"/>
                <w:szCs w:val="28"/>
              </w:rPr>
              <w:t>8</w:t>
            </w:r>
          </w:p>
        </w:tc>
      </w:tr>
      <w:tr w:rsidR="00B4160E" w:rsidRPr="00D0567B" w14:paraId="0345C559" w14:textId="77777777" w:rsidTr="00CB7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840" w:type="dxa"/>
          </w:tcPr>
          <w:p w14:paraId="73DEEAA6" w14:textId="77777777" w:rsidR="00160122" w:rsidRPr="00D0567B" w:rsidRDefault="00160122" w:rsidP="008108CA">
            <w:pPr>
              <w:overflowPunct w:val="0"/>
              <w:autoSpaceDE w:val="0"/>
              <w:autoSpaceDN w:val="0"/>
              <w:adjustRightInd w:val="0"/>
              <w:spacing w:line="240" w:lineRule="auto"/>
              <w:rPr>
                <w:rFonts w:asciiTheme="majorBidi" w:hAnsiTheme="majorBidi" w:cstheme="majorBidi"/>
                <w:b/>
                <w:bCs/>
                <w:sz w:val="28"/>
                <w:szCs w:val="28"/>
              </w:rPr>
            </w:pPr>
            <w:r w:rsidRPr="00D0567B">
              <w:rPr>
                <w:rFonts w:asciiTheme="majorBidi" w:hAnsiTheme="majorBidi" w:cstheme="majorBidi"/>
                <w:b/>
                <w:bCs/>
                <w:sz w:val="28"/>
                <w:szCs w:val="28"/>
              </w:rPr>
              <w:t xml:space="preserve">In loss for the </w:t>
            </w:r>
            <w:r w:rsidR="00BB67B4" w:rsidRPr="00D0567B">
              <w:rPr>
                <w:rFonts w:asciiTheme="majorBidi" w:hAnsiTheme="majorBidi" w:cstheme="majorBidi"/>
                <w:b/>
                <w:bCs/>
                <w:sz w:val="28"/>
                <w:szCs w:val="28"/>
              </w:rPr>
              <w:t>period</w:t>
            </w:r>
          </w:p>
        </w:tc>
        <w:tc>
          <w:tcPr>
            <w:tcW w:w="414" w:type="dxa"/>
          </w:tcPr>
          <w:p w14:paraId="49DCD013" w14:textId="77777777" w:rsidR="00160122" w:rsidRPr="00D0567B" w:rsidRDefault="00160122" w:rsidP="008108CA">
            <w:pPr>
              <w:overflowPunct w:val="0"/>
              <w:autoSpaceDE w:val="0"/>
              <w:autoSpaceDN w:val="0"/>
              <w:adjustRightInd w:val="0"/>
              <w:spacing w:line="240" w:lineRule="auto"/>
              <w:rPr>
                <w:rFonts w:asciiTheme="majorBidi" w:hAnsiTheme="majorBidi" w:cstheme="majorBidi"/>
                <w:sz w:val="28"/>
                <w:szCs w:val="28"/>
              </w:rPr>
            </w:pPr>
          </w:p>
        </w:tc>
        <w:tc>
          <w:tcPr>
            <w:tcW w:w="236" w:type="dxa"/>
          </w:tcPr>
          <w:p w14:paraId="372746CA" w14:textId="77777777" w:rsidR="00160122" w:rsidRPr="00D0567B" w:rsidRDefault="00160122" w:rsidP="008108CA">
            <w:pPr>
              <w:overflowPunct w:val="0"/>
              <w:autoSpaceDE w:val="0"/>
              <w:autoSpaceDN w:val="0"/>
              <w:adjustRightInd w:val="0"/>
              <w:spacing w:line="240" w:lineRule="auto"/>
              <w:rPr>
                <w:rFonts w:asciiTheme="majorBidi" w:hAnsiTheme="majorBidi" w:cstheme="majorBidi"/>
                <w:sz w:val="28"/>
                <w:szCs w:val="28"/>
              </w:rPr>
            </w:pPr>
          </w:p>
        </w:tc>
        <w:tc>
          <w:tcPr>
            <w:tcW w:w="304" w:type="dxa"/>
          </w:tcPr>
          <w:p w14:paraId="78D37DB5" w14:textId="77777777" w:rsidR="00160122" w:rsidRPr="00D0567B" w:rsidRDefault="00160122" w:rsidP="008108CA">
            <w:pPr>
              <w:overflowPunct w:val="0"/>
              <w:autoSpaceDE w:val="0"/>
              <w:autoSpaceDN w:val="0"/>
              <w:adjustRightInd w:val="0"/>
              <w:spacing w:line="240" w:lineRule="auto"/>
              <w:rPr>
                <w:rFonts w:asciiTheme="majorBidi" w:hAnsiTheme="majorBidi" w:cstheme="majorBidi"/>
                <w:sz w:val="28"/>
                <w:szCs w:val="28"/>
              </w:rPr>
            </w:pPr>
          </w:p>
        </w:tc>
        <w:tc>
          <w:tcPr>
            <w:tcW w:w="1159" w:type="dxa"/>
          </w:tcPr>
          <w:p w14:paraId="648A9026" w14:textId="77777777" w:rsidR="00160122" w:rsidRPr="00D0567B" w:rsidRDefault="00160122" w:rsidP="008108CA">
            <w:pPr>
              <w:overflowPunct w:val="0"/>
              <w:autoSpaceDE w:val="0"/>
              <w:autoSpaceDN w:val="0"/>
              <w:adjustRightInd w:val="0"/>
              <w:spacing w:line="240" w:lineRule="auto"/>
              <w:rPr>
                <w:rFonts w:asciiTheme="majorBidi" w:hAnsiTheme="majorBidi" w:cstheme="majorBidi"/>
                <w:sz w:val="28"/>
                <w:szCs w:val="28"/>
              </w:rPr>
            </w:pPr>
          </w:p>
        </w:tc>
        <w:tc>
          <w:tcPr>
            <w:tcW w:w="1451" w:type="dxa"/>
          </w:tcPr>
          <w:p w14:paraId="32C8E456" w14:textId="77777777" w:rsidR="00160122" w:rsidRPr="00D0567B" w:rsidRDefault="00160122" w:rsidP="008108CA">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5FEC8B9C" w14:textId="77777777" w:rsidR="00160122" w:rsidRPr="00D0567B" w:rsidRDefault="00160122" w:rsidP="008108CA">
            <w:pPr>
              <w:overflowPunct w:val="0"/>
              <w:autoSpaceDE w:val="0"/>
              <w:autoSpaceDN w:val="0"/>
              <w:adjustRightInd w:val="0"/>
              <w:spacing w:line="240" w:lineRule="auto"/>
              <w:rPr>
                <w:rFonts w:asciiTheme="majorBidi" w:hAnsiTheme="majorBidi" w:cstheme="majorBidi"/>
                <w:sz w:val="28"/>
                <w:szCs w:val="28"/>
              </w:rPr>
            </w:pPr>
          </w:p>
        </w:tc>
        <w:tc>
          <w:tcPr>
            <w:tcW w:w="1530" w:type="dxa"/>
          </w:tcPr>
          <w:p w14:paraId="10B4CDBF" w14:textId="77777777" w:rsidR="00160122" w:rsidRPr="00D0567B" w:rsidRDefault="00160122" w:rsidP="008108CA">
            <w:pPr>
              <w:overflowPunct w:val="0"/>
              <w:autoSpaceDE w:val="0"/>
              <w:autoSpaceDN w:val="0"/>
              <w:adjustRightInd w:val="0"/>
              <w:spacing w:line="240" w:lineRule="auto"/>
              <w:rPr>
                <w:rFonts w:asciiTheme="majorBidi" w:hAnsiTheme="majorBidi" w:cstheme="majorBidi"/>
                <w:sz w:val="28"/>
                <w:szCs w:val="28"/>
              </w:rPr>
            </w:pPr>
          </w:p>
        </w:tc>
      </w:tr>
      <w:tr w:rsidR="00BE0FCA" w:rsidRPr="00D0567B" w14:paraId="6DF37388" w14:textId="77777777" w:rsidTr="00CB7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840" w:type="dxa"/>
          </w:tcPr>
          <w:p w14:paraId="26B09A36" w14:textId="77777777" w:rsidR="00BE0FCA" w:rsidRPr="00D0567B" w:rsidRDefault="00BE0FCA" w:rsidP="008108CA">
            <w:pPr>
              <w:overflowPunct w:val="0"/>
              <w:autoSpaceDE w:val="0"/>
              <w:autoSpaceDN w:val="0"/>
              <w:adjustRightInd w:val="0"/>
              <w:spacing w:line="240" w:lineRule="auto"/>
              <w:ind w:left="162"/>
              <w:rPr>
                <w:rFonts w:asciiTheme="majorBidi" w:hAnsiTheme="majorBidi" w:cstheme="majorBidi"/>
                <w:sz w:val="28"/>
                <w:szCs w:val="28"/>
              </w:rPr>
            </w:pPr>
            <w:r w:rsidRPr="00D0567B">
              <w:rPr>
                <w:rFonts w:asciiTheme="majorBidi" w:hAnsiTheme="majorBidi" w:cstheme="majorBidi"/>
                <w:sz w:val="28"/>
                <w:szCs w:val="28"/>
              </w:rPr>
              <w:t>Current service cost</w:t>
            </w:r>
          </w:p>
        </w:tc>
        <w:tc>
          <w:tcPr>
            <w:tcW w:w="414" w:type="dxa"/>
          </w:tcPr>
          <w:p w14:paraId="6018C9E8" w14:textId="77777777" w:rsidR="00BE0FCA" w:rsidRPr="00D0567B" w:rsidRDefault="00BE0FCA" w:rsidP="008108CA">
            <w:pPr>
              <w:overflowPunct w:val="0"/>
              <w:autoSpaceDE w:val="0"/>
              <w:autoSpaceDN w:val="0"/>
              <w:adjustRightInd w:val="0"/>
              <w:spacing w:line="240" w:lineRule="auto"/>
              <w:rPr>
                <w:rFonts w:asciiTheme="majorBidi" w:hAnsiTheme="majorBidi" w:cstheme="majorBidi"/>
                <w:sz w:val="28"/>
                <w:szCs w:val="28"/>
              </w:rPr>
            </w:pPr>
          </w:p>
        </w:tc>
        <w:tc>
          <w:tcPr>
            <w:tcW w:w="236" w:type="dxa"/>
          </w:tcPr>
          <w:p w14:paraId="3206B448" w14:textId="77777777" w:rsidR="00BE0FCA" w:rsidRPr="00D0567B" w:rsidRDefault="00BE0FCA" w:rsidP="008108CA">
            <w:pPr>
              <w:overflowPunct w:val="0"/>
              <w:autoSpaceDE w:val="0"/>
              <w:autoSpaceDN w:val="0"/>
              <w:adjustRightInd w:val="0"/>
              <w:spacing w:line="240" w:lineRule="auto"/>
              <w:rPr>
                <w:rFonts w:asciiTheme="majorBidi" w:hAnsiTheme="majorBidi" w:cstheme="majorBidi"/>
                <w:sz w:val="28"/>
                <w:szCs w:val="28"/>
              </w:rPr>
            </w:pPr>
          </w:p>
        </w:tc>
        <w:tc>
          <w:tcPr>
            <w:tcW w:w="304" w:type="dxa"/>
          </w:tcPr>
          <w:p w14:paraId="463EF051" w14:textId="77777777" w:rsidR="00BE0FCA" w:rsidRPr="00D0567B" w:rsidRDefault="00BE0FCA" w:rsidP="008108CA">
            <w:pPr>
              <w:overflowPunct w:val="0"/>
              <w:autoSpaceDE w:val="0"/>
              <w:autoSpaceDN w:val="0"/>
              <w:adjustRightInd w:val="0"/>
              <w:spacing w:line="240" w:lineRule="auto"/>
              <w:rPr>
                <w:rFonts w:asciiTheme="majorBidi" w:hAnsiTheme="majorBidi" w:cstheme="majorBidi"/>
                <w:sz w:val="28"/>
                <w:szCs w:val="28"/>
              </w:rPr>
            </w:pPr>
          </w:p>
        </w:tc>
        <w:tc>
          <w:tcPr>
            <w:tcW w:w="1159" w:type="dxa"/>
          </w:tcPr>
          <w:p w14:paraId="77963C2C" w14:textId="77777777" w:rsidR="00BE0FCA" w:rsidRPr="00D0567B" w:rsidRDefault="00BE0FCA" w:rsidP="008108CA">
            <w:pPr>
              <w:overflowPunct w:val="0"/>
              <w:autoSpaceDE w:val="0"/>
              <w:autoSpaceDN w:val="0"/>
              <w:adjustRightInd w:val="0"/>
              <w:spacing w:line="240" w:lineRule="auto"/>
              <w:rPr>
                <w:rFonts w:asciiTheme="majorBidi" w:hAnsiTheme="majorBidi" w:cstheme="majorBidi"/>
                <w:sz w:val="28"/>
                <w:szCs w:val="28"/>
              </w:rPr>
            </w:pPr>
          </w:p>
        </w:tc>
        <w:tc>
          <w:tcPr>
            <w:tcW w:w="1451" w:type="dxa"/>
          </w:tcPr>
          <w:p w14:paraId="598F61A3" w14:textId="76C54CFE" w:rsidR="00BE0FCA" w:rsidRPr="007D700A" w:rsidRDefault="00764597"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672</w:t>
            </w:r>
          </w:p>
        </w:tc>
        <w:tc>
          <w:tcPr>
            <w:tcW w:w="270" w:type="dxa"/>
          </w:tcPr>
          <w:p w14:paraId="6CA19B94"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p>
        </w:tc>
        <w:tc>
          <w:tcPr>
            <w:tcW w:w="1530" w:type="dxa"/>
          </w:tcPr>
          <w:p w14:paraId="0EDA7627" w14:textId="77777777" w:rsidR="00BE0FCA"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551</w:t>
            </w:r>
          </w:p>
        </w:tc>
      </w:tr>
      <w:tr w:rsidR="003B708C" w:rsidRPr="00D0567B" w14:paraId="694514BB" w14:textId="77777777" w:rsidTr="00CB7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840" w:type="dxa"/>
          </w:tcPr>
          <w:p w14:paraId="2FA41F8B" w14:textId="77777777" w:rsidR="003B708C" w:rsidRPr="00D0567B" w:rsidRDefault="003B708C" w:rsidP="008108CA">
            <w:pPr>
              <w:overflowPunct w:val="0"/>
              <w:autoSpaceDE w:val="0"/>
              <w:autoSpaceDN w:val="0"/>
              <w:adjustRightInd w:val="0"/>
              <w:spacing w:line="240" w:lineRule="auto"/>
              <w:ind w:left="162"/>
              <w:rPr>
                <w:rFonts w:asciiTheme="majorBidi" w:hAnsiTheme="majorBidi" w:cstheme="majorBidi"/>
                <w:sz w:val="28"/>
                <w:szCs w:val="28"/>
              </w:rPr>
            </w:pPr>
            <w:r w:rsidRPr="00D0567B">
              <w:rPr>
                <w:rFonts w:asciiTheme="majorBidi" w:hAnsiTheme="majorBidi" w:cstheme="majorBidi"/>
                <w:sz w:val="28"/>
                <w:szCs w:val="28"/>
              </w:rPr>
              <w:t>Interest cost</w:t>
            </w:r>
          </w:p>
        </w:tc>
        <w:tc>
          <w:tcPr>
            <w:tcW w:w="414" w:type="dxa"/>
          </w:tcPr>
          <w:p w14:paraId="465AEA24" w14:textId="77777777" w:rsidR="003B708C" w:rsidRPr="00D0567B" w:rsidRDefault="003B708C" w:rsidP="008108CA">
            <w:pPr>
              <w:overflowPunct w:val="0"/>
              <w:autoSpaceDE w:val="0"/>
              <w:autoSpaceDN w:val="0"/>
              <w:adjustRightInd w:val="0"/>
              <w:spacing w:line="240" w:lineRule="auto"/>
              <w:rPr>
                <w:rFonts w:asciiTheme="majorBidi" w:hAnsiTheme="majorBidi" w:cstheme="majorBidi"/>
                <w:sz w:val="28"/>
                <w:szCs w:val="28"/>
              </w:rPr>
            </w:pPr>
          </w:p>
        </w:tc>
        <w:tc>
          <w:tcPr>
            <w:tcW w:w="236" w:type="dxa"/>
          </w:tcPr>
          <w:p w14:paraId="28D54E55" w14:textId="77777777" w:rsidR="003B708C" w:rsidRPr="00D0567B" w:rsidRDefault="003B708C" w:rsidP="008108CA">
            <w:pPr>
              <w:overflowPunct w:val="0"/>
              <w:autoSpaceDE w:val="0"/>
              <w:autoSpaceDN w:val="0"/>
              <w:adjustRightInd w:val="0"/>
              <w:spacing w:line="240" w:lineRule="auto"/>
              <w:rPr>
                <w:rFonts w:asciiTheme="majorBidi" w:hAnsiTheme="majorBidi" w:cstheme="majorBidi"/>
                <w:sz w:val="28"/>
                <w:szCs w:val="28"/>
              </w:rPr>
            </w:pPr>
          </w:p>
        </w:tc>
        <w:tc>
          <w:tcPr>
            <w:tcW w:w="304" w:type="dxa"/>
          </w:tcPr>
          <w:p w14:paraId="1A2AD1E5" w14:textId="77777777" w:rsidR="003B708C" w:rsidRPr="00D0567B" w:rsidRDefault="003B708C" w:rsidP="008108CA">
            <w:pPr>
              <w:overflowPunct w:val="0"/>
              <w:autoSpaceDE w:val="0"/>
              <w:autoSpaceDN w:val="0"/>
              <w:adjustRightInd w:val="0"/>
              <w:spacing w:line="240" w:lineRule="auto"/>
              <w:rPr>
                <w:rFonts w:asciiTheme="majorBidi" w:hAnsiTheme="majorBidi" w:cstheme="majorBidi"/>
                <w:sz w:val="28"/>
                <w:szCs w:val="28"/>
              </w:rPr>
            </w:pPr>
          </w:p>
        </w:tc>
        <w:tc>
          <w:tcPr>
            <w:tcW w:w="1159" w:type="dxa"/>
          </w:tcPr>
          <w:p w14:paraId="77C30ED0" w14:textId="77777777" w:rsidR="003B708C" w:rsidRPr="00D0567B" w:rsidRDefault="003B708C" w:rsidP="008108CA">
            <w:pPr>
              <w:overflowPunct w:val="0"/>
              <w:autoSpaceDE w:val="0"/>
              <w:autoSpaceDN w:val="0"/>
              <w:adjustRightInd w:val="0"/>
              <w:spacing w:line="240" w:lineRule="auto"/>
              <w:rPr>
                <w:rFonts w:asciiTheme="majorBidi" w:hAnsiTheme="majorBidi" w:cstheme="majorBidi"/>
                <w:sz w:val="28"/>
                <w:szCs w:val="28"/>
              </w:rPr>
            </w:pPr>
          </w:p>
        </w:tc>
        <w:tc>
          <w:tcPr>
            <w:tcW w:w="1451" w:type="dxa"/>
            <w:vAlign w:val="bottom"/>
          </w:tcPr>
          <w:p w14:paraId="111C2C7D" w14:textId="2D2DABCC" w:rsidR="003B708C" w:rsidRPr="007D700A" w:rsidRDefault="00764597"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75</w:t>
            </w:r>
          </w:p>
        </w:tc>
        <w:tc>
          <w:tcPr>
            <w:tcW w:w="270" w:type="dxa"/>
          </w:tcPr>
          <w:p w14:paraId="00E372AF" w14:textId="77777777" w:rsidR="003B708C" w:rsidRPr="007D700A"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p>
        </w:tc>
        <w:tc>
          <w:tcPr>
            <w:tcW w:w="1530" w:type="dxa"/>
          </w:tcPr>
          <w:p w14:paraId="30B34AB0" w14:textId="77777777" w:rsidR="003B708C" w:rsidRPr="007D700A"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85</w:t>
            </w:r>
          </w:p>
        </w:tc>
      </w:tr>
      <w:tr w:rsidR="00BE0FCA" w:rsidRPr="00D0567B" w14:paraId="39697F87" w14:textId="77777777" w:rsidTr="00CB7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840" w:type="dxa"/>
          </w:tcPr>
          <w:p w14:paraId="2A572644" w14:textId="77777777" w:rsidR="00BE0FCA" w:rsidRPr="00D0567B" w:rsidRDefault="00BE0FCA" w:rsidP="008108CA">
            <w:pPr>
              <w:overflowPunct w:val="0"/>
              <w:autoSpaceDE w:val="0"/>
              <w:autoSpaceDN w:val="0"/>
              <w:adjustRightInd w:val="0"/>
              <w:spacing w:line="240" w:lineRule="auto"/>
              <w:rPr>
                <w:rFonts w:asciiTheme="majorBidi" w:hAnsiTheme="majorBidi" w:cstheme="majorBidi"/>
                <w:b/>
                <w:bCs/>
                <w:sz w:val="28"/>
                <w:szCs w:val="28"/>
                <w:cs/>
              </w:rPr>
            </w:pPr>
            <w:r w:rsidRPr="00D0567B">
              <w:rPr>
                <w:rFonts w:asciiTheme="majorBidi" w:hAnsiTheme="majorBidi" w:cstheme="majorBidi"/>
                <w:b/>
                <w:bCs/>
                <w:sz w:val="28"/>
                <w:szCs w:val="28"/>
              </w:rPr>
              <w:t>Total</w:t>
            </w:r>
          </w:p>
        </w:tc>
        <w:tc>
          <w:tcPr>
            <w:tcW w:w="414" w:type="dxa"/>
          </w:tcPr>
          <w:p w14:paraId="6C63D2C5" w14:textId="77777777" w:rsidR="00BE0FCA" w:rsidRPr="00D0567B" w:rsidRDefault="00BE0FCA" w:rsidP="008108CA">
            <w:pPr>
              <w:overflowPunct w:val="0"/>
              <w:autoSpaceDE w:val="0"/>
              <w:autoSpaceDN w:val="0"/>
              <w:adjustRightInd w:val="0"/>
              <w:spacing w:line="240" w:lineRule="auto"/>
              <w:rPr>
                <w:rFonts w:asciiTheme="majorBidi" w:hAnsiTheme="majorBidi" w:cstheme="majorBidi"/>
                <w:sz w:val="28"/>
                <w:szCs w:val="28"/>
              </w:rPr>
            </w:pPr>
          </w:p>
        </w:tc>
        <w:tc>
          <w:tcPr>
            <w:tcW w:w="236" w:type="dxa"/>
          </w:tcPr>
          <w:p w14:paraId="4C99C820" w14:textId="77777777" w:rsidR="00BE0FCA" w:rsidRPr="00D0567B" w:rsidRDefault="00BE0FCA" w:rsidP="008108CA">
            <w:pPr>
              <w:overflowPunct w:val="0"/>
              <w:autoSpaceDE w:val="0"/>
              <w:autoSpaceDN w:val="0"/>
              <w:adjustRightInd w:val="0"/>
              <w:spacing w:line="240" w:lineRule="auto"/>
              <w:rPr>
                <w:rFonts w:asciiTheme="majorBidi" w:hAnsiTheme="majorBidi" w:cstheme="majorBidi"/>
                <w:sz w:val="28"/>
                <w:szCs w:val="28"/>
              </w:rPr>
            </w:pPr>
          </w:p>
        </w:tc>
        <w:tc>
          <w:tcPr>
            <w:tcW w:w="304" w:type="dxa"/>
          </w:tcPr>
          <w:p w14:paraId="429F5781" w14:textId="77777777" w:rsidR="00BE0FCA" w:rsidRPr="00D0567B" w:rsidRDefault="00BE0FCA" w:rsidP="008108CA">
            <w:pPr>
              <w:overflowPunct w:val="0"/>
              <w:autoSpaceDE w:val="0"/>
              <w:autoSpaceDN w:val="0"/>
              <w:adjustRightInd w:val="0"/>
              <w:spacing w:line="240" w:lineRule="auto"/>
              <w:rPr>
                <w:rFonts w:asciiTheme="majorBidi" w:hAnsiTheme="majorBidi" w:cstheme="majorBidi"/>
                <w:sz w:val="28"/>
                <w:szCs w:val="28"/>
              </w:rPr>
            </w:pPr>
          </w:p>
        </w:tc>
        <w:tc>
          <w:tcPr>
            <w:tcW w:w="1159" w:type="dxa"/>
          </w:tcPr>
          <w:p w14:paraId="75ECCE92" w14:textId="77777777" w:rsidR="00BE0FCA" w:rsidRPr="00D0567B" w:rsidRDefault="00BE0FCA" w:rsidP="008108CA">
            <w:pPr>
              <w:overflowPunct w:val="0"/>
              <w:autoSpaceDE w:val="0"/>
              <w:autoSpaceDN w:val="0"/>
              <w:adjustRightInd w:val="0"/>
              <w:spacing w:line="240" w:lineRule="auto"/>
              <w:rPr>
                <w:rFonts w:asciiTheme="majorBidi" w:hAnsiTheme="majorBidi" w:cstheme="majorBidi"/>
                <w:sz w:val="28"/>
                <w:szCs w:val="28"/>
              </w:rPr>
            </w:pPr>
          </w:p>
        </w:tc>
        <w:tc>
          <w:tcPr>
            <w:tcW w:w="1451" w:type="dxa"/>
            <w:tcBorders>
              <w:top w:val="single" w:sz="4" w:space="0" w:color="auto"/>
              <w:bottom w:val="double" w:sz="4" w:space="0" w:color="auto"/>
            </w:tcBorders>
          </w:tcPr>
          <w:p w14:paraId="18BDA7A9" w14:textId="471C2E83" w:rsidR="00BE0FCA" w:rsidRPr="007D700A" w:rsidRDefault="00764597"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747</w:t>
            </w:r>
          </w:p>
        </w:tc>
        <w:tc>
          <w:tcPr>
            <w:tcW w:w="270" w:type="dxa"/>
          </w:tcPr>
          <w:p w14:paraId="3ED5B22C"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tcPr>
          <w:p w14:paraId="2721092B" w14:textId="7AFE2232" w:rsidR="00BE0FCA"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636</w:t>
            </w:r>
          </w:p>
        </w:tc>
      </w:tr>
    </w:tbl>
    <w:p w14:paraId="797E60DC" w14:textId="7BA7C22C" w:rsidR="00E42D5B" w:rsidRPr="009A38E8" w:rsidRDefault="00E42D5B" w:rsidP="00C71B59">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Actuarial assumptions</w:t>
      </w:r>
    </w:p>
    <w:tbl>
      <w:tblPr>
        <w:tblW w:w="9204" w:type="dxa"/>
        <w:tblInd w:w="426" w:type="dxa"/>
        <w:tblLayout w:type="fixed"/>
        <w:tblLook w:val="0000" w:firstRow="0" w:lastRow="0" w:firstColumn="0" w:lastColumn="0" w:noHBand="0" w:noVBand="0"/>
      </w:tblPr>
      <w:tblGrid>
        <w:gridCol w:w="1914"/>
        <w:gridCol w:w="3510"/>
        <w:gridCol w:w="270"/>
        <w:gridCol w:w="3510"/>
      </w:tblGrid>
      <w:tr w:rsidR="00B4160E" w:rsidRPr="00D0567B" w14:paraId="20CE04EE" w14:textId="77777777" w:rsidTr="00CB7CBE">
        <w:tc>
          <w:tcPr>
            <w:tcW w:w="1914" w:type="dxa"/>
          </w:tcPr>
          <w:p w14:paraId="1C55507A" w14:textId="77777777" w:rsidR="00D47D74" w:rsidRPr="00D0567B" w:rsidRDefault="00D47D74"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3510" w:type="dxa"/>
            <w:tcBorders>
              <w:bottom w:val="single" w:sz="4" w:space="0" w:color="auto"/>
            </w:tcBorders>
          </w:tcPr>
          <w:p w14:paraId="0FFD2A99" w14:textId="77777777" w:rsidR="00D47D74"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D47D74" w:rsidRPr="00D0567B">
              <w:rPr>
                <w:rFonts w:asciiTheme="majorBidi" w:hAnsiTheme="majorBidi" w:cstheme="majorBidi"/>
                <w:sz w:val="28"/>
                <w:szCs w:val="28"/>
              </w:rPr>
              <w:t>March 201</w:t>
            </w:r>
            <w:r w:rsidR="00BE0FCA" w:rsidRPr="00D0567B">
              <w:rPr>
                <w:rFonts w:asciiTheme="majorBidi" w:hAnsiTheme="majorBidi" w:cstheme="majorBidi"/>
                <w:sz w:val="28"/>
                <w:szCs w:val="28"/>
              </w:rPr>
              <w:t>9</w:t>
            </w:r>
          </w:p>
        </w:tc>
        <w:tc>
          <w:tcPr>
            <w:tcW w:w="270" w:type="dxa"/>
          </w:tcPr>
          <w:p w14:paraId="7E57DC03" w14:textId="77777777" w:rsidR="00D47D74" w:rsidRPr="00D0567B" w:rsidRDefault="00D47D7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510" w:type="dxa"/>
            <w:tcBorders>
              <w:bottom w:val="single" w:sz="4" w:space="0" w:color="auto"/>
            </w:tcBorders>
          </w:tcPr>
          <w:p w14:paraId="0BA05448" w14:textId="77777777" w:rsidR="00D47D74"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D47D74" w:rsidRPr="00D0567B">
              <w:rPr>
                <w:rFonts w:asciiTheme="majorBidi" w:hAnsiTheme="majorBidi" w:cstheme="majorBidi"/>
                <w:sz w:val="28"/>
                <w:szCs w:val="28"/>
              </w:rPr>
              <w:t xml:space="preserve">December </w:t>
            </w:r>
            <w:r w:rsidR="00EE5E29" w:rsidRPr="00D0567B">
              <w:rPr>
                <w:rFonts w:asciiTheme="majorBidi" w:hAnsiTheme="majorBidi" w:cstheme="majorBidi"/>
                <w:sz w:val="28"/>
                <w:szCs w:val="28"/>
              </w:rPr>
              <w:t>201</w:t>
            </w:r>
            <w:r w:rsidR="00BE0FCA" w:rsidRPr="00D0567B">
              <w:rPr>
                <w:rFonts w:asciiTheme="majorBidi" w:hAnsiTheme="majorBidi" w:cstheme="majorBidi"/>
                <w:sz w:val="28"/>
                <w:szCs w:val="28"/>
              </w:rPr>
              <w:t>8</w:t>
            </w:r>
          </w:p>
        </w:tc>
      </w:tr>
      <w:tr w:rsidR="00B4160E" w:rsidRPr="00D0567B" w14:paraId="28184B76" w14:textId="77777777" w:rsidTr="00CB7CBE">
        <w:tc>
          <w:tcPr>
            <w:tcW w:w="1914" w:type="dxa"/>
          </w:tcPr>
          <w:p w14:paraId="5A02B7BB" w14:textId="77777777"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Discount rate</w:t>
            </w:r>
          </w:p>
        </w:tc>
        <w:tc>
          <w:tcPr>
            <w:tcW w:w="3510" w:type="dxa"/>
          </w:tcPr>
          <w:p w14:paraId="354F7034" w14:textId="77777777" w:rsidR="00217901"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2.43</w:t>
            </w:r>
            <w:r w:rsidR="00217901" w:rsidRPr="00D0567B">
              <w:rPr>
                <w:rFonts w:asciiTheme="majorBidi" w:hAnsiTheme="majorBidi" w:cstheme="majorBidi"/>
                <w:sz w:val="28"/>
                <w:szCs w:val="28"/>
              </w:rPr>
              <w:t>% per annum</w:t>
            </w:r>
          </w:p>
        </w:tc>
        <w:tc>
          <w:tcPr>
            <w:tcW w:w="270" w:type="dxa"/>
          </w:tcPr>
          <w:p w14:paraId="43904A9D" w14:textId="77777777" w:rsidR="00217901" w:rsidRPr="00D0567B" w:rsidRDefault="0021790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510" w:type="dxa"/>
          </w:tcPr>
          <w:p w14:paraId="118B4D11" w14:textId="77777777" w:rsidR="00217901"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2.43</w:t>
            </w:r>
            <w:r w:rsidR="00217901" w:rsidRPr="00D0567B">
              <w:rPr>
                <w:rFonts w:asciiTheme="majorBidi" w:hAnsiTheme="majorBidi" w:cstheme="majorBidi"/>
                <w:sz w:val="28"/>
                <w:szCs w:val="28"/>
              </w:rPr>
              <w:t>% per annum</w:t>
            </w:r>
          </w:p>
        </w:tc>
      </w:tr>
      <w:tr w:rsidR="00B4160E" w:rsidRPr="00D0567B" w14:paraId="2A28A521" w14:textId="77777777" w:rsidTr="00CB7CBE">
        <w:tc>
          <w:tcPr>
            <w:tcW w:w="1914" w:type="dxa"/>
          </w:tcPr>
          <w:p w14:paraId="4713AFE1" w14:textId="77777777"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Future salary increase</w:t>
            </w:r>
          </w:p>
        </w:tc>
        <w:tc>
          <w:tcPr>
            <w:tcW w:w="3510" w:type="dxa"/>
          </w:tcPr>
          <w:p w14:paraId="594F258D" w14:textId="77777777" w:rsidR="00217901" w:rsidRPr="00D0567B" w:rsidRDefault="0021790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 per annum</w:t>
            </w:r>
          </w:p>
        </w:tc>
        <w:tc>
          <w:tcPr>
            <w:tcW w:w="270" w:type="dxa"/>
          </w:tcPr>
          <w:p w14:paraId="4C6071C1" w14:textId="77777777" w:rsidR="00217901" w:rsidRPr="00D0567B" w:rsidRDefault="0021790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510" w:type="dxa"/>
          </w:tcPr>
          <w:p w14:paraId="2AF8E9A8" w14:textId="77777777" w:rsidR="00217901" w:rsidRPr="00D0567B" w:rsidRDefault="0021790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 per annum</w:t>
            </w:r>
          </w:p>
        </w:tc>
      </w:tr>
      <w:tr w:rsidR="00B4160E" w:rsidRPr="00D0567B" w14:paraId="2E1FBAC4" w14:textId="77777777" w:rsidTr="00CB7CBE">
        <w:tc>
          <w:tcPr>
            <w:tcW w:w="1914" w:type="dxa"/>
          </w:tcPr>
          <w:p w14:paraId="7453A752" w14:textId="77777777"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Mortality rate</w:t>
            </w:r>
          </w:p>
        </w:tc>
        <w:tc>
          <w:tcPr>
            <w:tcW w:w="3510" w:type="dxa"/>
          </w:tcPr>
          <w:p w14:paraId="6827E6D2" w14:textId="77777777" w:rsidR="00295183"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based on Thai Mortality Ordinary </w:t>
            </w:r>
          </w:p>
          <w:p w14:paraId="4846E7CE" w14:textId="7B85816B"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Tables</w:t>
            </w:r>
            <w:r w:rsidR="00295183" w:rsidRPr="00D0567B">
              <w:rPr>
                <w:rFonts w:asciiTheme="majorBidi" w:hAnsiTheme="majorBidi" w:cstheme="majorBidi"/>
                <w:sz w:val="28"/>
                <w:szCs w:val="28"/>
              </w:rPr>
              <w:t xml:space="preserve"> of 2017 (TMO 2017)</w:t>
            </w:r>
          </w:p>
        </w:tc>
        <w:tc>
          <w:tcPr>
            <w:tcW w:w="270" w:type="dxa"/>
          </w:tcPr>
          <w:p w14:paraId="63379CC8" w14:textId="77777777"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510" w:type="dxa"/>
          </w:tcPr>
          <w:p w14:paraId="792C1496" w14:textId="77777777" w:rsidR="00295183"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based on Thai Mortality Ordinary </w:t>
            </w:r>
          </w:p>
          <w:p w14:paraId="6786816A" w14:textId="4438B15D"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Tables</w:t>
            </w:r>
            <w:r w:rsidR="00295183" w:rsidRPr="00D0567B">
              <w:rPr>
                <w:rFonts w:asciiTheme="majorBidi" w:hAnsiTheme="majorBidi" w:cstheme="majorBidi"/>
                <w:sz w:val="28"/>
                <w:szCs w:val="28"/>
              </w:rPr>
              <w:t xml:space="preserve"> of 2017 (TMO 2017)</w:t>
            </w:r>
          </w:p>
        </w:tc>
      </w:tr>
      <w:tr w:rsidR="00B4160E" w:rsidRPr="00D0567B" w14:paraId="3D75BC15" w14:textId="77777777" w:rsidTr="00CB7CBE">
        <w:tc>
          <w:tcPr>
            <w:tcW w:w="1914" w:type="dxa"/>
          </w:tcPr>
          <w:p w14:paraId="5EE516D3" w14:textId="77777777"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cs/>
              </w:rPr>
            </w:pPr>
            <w:r w:rsidRPr="00D0567B">
              <w:rPr>
                <w:rFonts w:asciiTheme="majorBidi" w:hAnsiTheme="majorBidi" w:cstheme="majorBidi"/>
                <w:sz w:val="28"/>
                <w:szCs w:val="28"/>
              </w:rPr>
              <w:t>Disability rate</w:t>
            </w:r>
          </w:p>
        </w:tc>
        <w:tc>
          <w:tcPr>
            <w:tcW w:w="3510" w:type="dxa"/>
          </w:tcPr>
          <w:p w14:paraId="15A97C6A" w14:textId="3F6CB505"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5% of Thai Mortality Ordinary Tables of 2017</w:t>
            </w:r>
          </w:p>
        </w:tc>
        <w:tc>
          <w:tcPr>
            <w:tcW w:w="270" w:type="dxa"/>
          </w:tcPr>
          <w:p w14:paraId="2216A73B" w14:textId="77777777"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510" w:type="dxa"/>
          </w:tcPr>
          <w:p w14:paraId="5A1A492A" w14:textId="4A91D2A7" w:rsidR="00217901" w:rsidRPr="00D0567B" w:rsidRDefault="0021790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5% of Thai Mortality Ordinary Tables of 2017</w:t>
            </w:r>
          </w:p>
        </w:tc>
      </w:tr>
    </w:tbl>
    <w:p w14:paraId="12C26ECC" w14:textId="77777777" w:rsidR="002D21AA" w:rsidRDefault="002D21AA" w:rsidP="002D2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240" w:lineRule="auto"/>
        <w:ind w:right="-45"/>
        <w:contextualSpacing w:val="0"/>
        <w:jc w:val="both"/>
        <w:rPr>
          <w:rFonts w:asciiTheme="majorBidi" w:hAnsiTheme="majorBidi" w:cstheme="majorBidi"/>
          <w:b/>
          <w:bCs/>
          <w:sz w:val="28"/>
          <w:szCs w:val="28"/>
        </w:rPr>
      </w:pPr>
    </w:p>
    <w:p w14:paraId="488817CC" w14:textId="77777777" w:rsidR="00CB7CBE" w:rsidRDefault="00CB7CBE" w:rsidP="002D2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240" w:lineRule="auto"/>
        <w:ind w:right="-45"/>
        <w:contextualSpacing w:val="0"/>
        <w:jc w:val="both"/>
        <w:rPr>
          <w:rFonts w:asciiTheme="majorBidi" w:hAnsiTheme="majorBidi" w:cstheme="majorBidi"/>
          <w:b/>
          <w:bCs/>
          <w:sz w:val="28"/>
          <w:szCs w:val="28"/>
        </w:rPr>
      </w:pPr>
    </w:p>
    <w:p w14:paraId="3D75D543" w14:textId="32C38B44" w:rsidR="00C349F8" w:rsidRPr="009A38E8" w:rsidRDefault="00C349F8"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t>D</w:t>
      </w:r>
      <w:r w:rsidR="00295183" w:rsidRPr="009A38E8">
        <w:rPr>
          <w:rFonts w:ascii="Angsana New" w:eastAsia="Arial Unicode MS" w:hAnsi="Angsana New"/>
          <w:b/>
          <w:bCs/>
          <w:sz w:val="28"/>
          <w:szCs w:val="28"/>
        </w:rPr>
        <w:t>eferred tax</w:t>
      </w:r>
    </w:p>
    <w:p w14:paraId="033E24AC" w14:textId="54758171" w:rsidR="00D47D74" w:rsidRPr="009A38E8" w:rsidRDefault="009E3587" w:rsidP="00C71B59">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Tax income</w:t>
      </w:r>
      <w:r w:rsidR="00D47D74" w:rsidRPr="009A38E8">
        <w:rPr>
          <w:rFonts w:ascii="Angsana New" w:eastAsia="Arial Unicode MS" w:hAnsi="Angsana New"/>
          <w:sz w:val="28"/>
          <w:szCs w:val="28"/>
        </w:rPr>
        <w:t xml:space="preserve"> for each of the three-mo</w:t>
      </w:r>
      <w:r w:rsidR="00BE0FCA" w:rsidRPr="009A38E8">
        <w:rPr>
          <w:rFonts w:ascii="Angsana New" w:eastAsia="Arial Unicode MS" w:hAnsi="Angsana New"/>
          <w:sz w:val="28"/>
          <w:szCs w:val="28"/>
        </w:rPr>
        <w:t xml:space="preserve">nth periods ended </w:t>
      </w:r>
      <w:r w:rsidR="009236D0" w:rsidRPr="009A38E8">
        <w:rPr>
          <w:rFonts w:ascii="Angsana New" w:eastAsia="Arial Unicode MS" w:hAnsi="Angsana New"/>
          <w:sz w:val="28"/>
          <w:szCs w:val="28"/>
        </w:rPr>
        <w:t xml:space="preserve">31 </w:t>
      </w:r>
      <w:r w:rsidR="00BE0FCA" w:rsidRPr="009A38E8">
        <w:rPr>
          <w:rFonts w:ascii="Angsana New" w:eastAsia="Arial Unicode MS" w:hAnsi="Angsana New"/>
          <w:sz w:val="28"/>
          <w:szCs w:val="28"/>
        </w:rPr>
        <w:t>March 2019</w:t>
      </w:r>
      <w:r w:rsidR="00D47D74" w:rsidRPr="009A38E8">
        <w:rPr>
          <w:rFonts w:ascii="Angsana New" w:eastAsia="Arial Unicode MS" w:hAnsi="Angsana New"/>
          <w:sz w:val="28"/>
          <w:szCs w:val="28"/>
        </w:rPr>
        <w:t xml:space="preserve"> and 201</w:t>
      </w:r>
      <w:r w:rsidR="00BE0FCA" w:rsidRPr="009A38E8">
        <w:rPr>
          <w:rFonts w:ascii="Angsana New" w:eastAsia="Arial Unicode MS" w:hAnsi="Angsana New"/>
          <w:sz w:val="28"/>
          <w:szCs w:val="28"/>
        </w:rPr>
        <w:t>8</w:t>
      </w:r>
      <w:r w:rsidR="00D47D74" w:rsidRPr="009A38E8">
        <w:rPr>
          <w:rFonts w:ascii="Angsana New" w:eastAsia="Arial Unicode MS" w:hAnsi="Angsana New"/>
          <w:sz w:val="28"/>
          <w:szCs w:val="28"/>
        </w:rPr>
        <w:t xml:space="preserve"> are as follows:</w:t>
      </w:r>
    </w:p>
    <w:tbl>
      <w:tblPr>
        <w:tblW w:w="9384" w:type="dxa"/>
        <w:tblInd w:w="426" w:type="dxa"/>
        <w:tblLayout w:type="fixed"/>
        <w:tblLook w:val="01E0" w:firstRow="1" w:lastRow="1" w:firstColumn="1" w:lastColumn="1" w:noHBand="0" w:noVBand="0"/>
      </w:tblPr>
      <w:tblGrid>
        <w:gridCol w:w="4326"/>
        <w:gridCol w:w="270"/>
        <w:gridCol w:w="270"/>
        <w:gridCol w:w="270"/>
        <w:gridCol w:w="738"/>
        <w:gridCol w:w="1620"/>
        <w:gridCol w:w="270"/>
        <w:gridCol w:w="1620"/>
      </w:tblGrid>
      <w:tr w:rsidR="00B4160E" w:rsidRPr="00D0567B" w14:paraId="7CEC87A2" w14:textId="77777777" w:rsidTr="00CB7CBE">
        <w:trPr>
          <w:trHeight w:val="397"/>
        </w:trPr>
        <w:tc>
          <w:tcPr>
            <w:tcW w:w="4326" w:type="dxa"/>
            <w:vAlign w:val="bottom"/>
          </w:tcPr>
          <w:p w14:paraId="74F8F9A0"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810" w:type="dxa"/>
            <w:gridSpan w:val="3"/>
            <w:vAlign w:val="bottom"/>
          </w:tcPr>
          <w:p w14:paraId="0E8D76E5"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738" w:type="dxa"/>
            <w:vAlign w:val="bottom"/>
          </w:tcPr>
          <w:p w14:paraId="6416E044"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3510" w:type="dxa"/>
            <w:gridSpan w:val="3"/>
            <w:tcBorders>
              <w:bottom w:val="single" w:sz="4" w:space="0" w:color="auto"/>
            </w:tcBorders>
            <w:vAlign w:val="bottom"/>
          </w:tcPr>
          <w:p w14:paraId="5CA68FEE" w14:textId="77777777" w:rsidR="00301936"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Thousand</w:t>
            </w:r>
            <w:r w:rsidR="00DB7D87" w:rsidRPr="00D0567B">
              <w:rPr>
                <w:rFonts w:asciiTheme="majorBidi" w:hAnsiTheme="majorBidi" w:cstheme="majorBidi"/>
                <w:sz w:val="28"/>
                <w:szCs w:val="28"/>
              </w:rPr>
              <w:t xml:space="preserve"> Baht</w:t>
            </w:r>
          </w:p>
        </w:tc>
      </w:tr>
      <w:tr w:rsidR="00B4160E" w:rsidRPr="00D0567B" w14:paraId="5BB873B1" w14:textId="77777777" w:rsidTr="00CB7CBE">
        <w:trPr>
          <w:trHeight w:val="397"/>
        </w:trPr>
        <w:tc>
          <w:tcPr>
            <w:tcW w:w="4326" w:type="dxa"/>
            <w:vAlign w:val="bottom"/>
          </w:tcPr>
          <w:p w14:paraId="191C3A74" w14:textId="77777777" w:rsidR="00950F15" w:rsidRPr="00D0567B" w:rsidRDefault="00950F1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 w:type="dxa"/>
          </w:tcPr>
          <w:p w14:paraId="6AFB3D7E" w14:textId="77777777" w:rsidR="00950F15" w:rsidRPr="00D0567B" w:rsidRDefault="00950F15" w:rsidP="008108CA">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70" w:type="dxa"/>
          </w:tcPr>
          <w:p w14:paraId="4373044F" w14:textId="77777777" w:rsidR="00950F15" w:rsidRPr="00D0567B" w:rsidRDefault="00950F15" w:rsidP="008108CA">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70" w:type="dxa"/>
          </w:tcPr>
          <w:p w14:paraId="2E791627" w14:textId="77777777" w:rsidR="00950F15" w:rsidRPr="00D0567B" w:rsidRDefault="00950F15" w:rsidP="008108CA">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738" w:type="dxa"/>
          </w:tcPr>
          <w:p w14:paraId="7653ACA2" w14:textId="77777777" w:rsidR="00950F15" w:rsidRPr="00D0567B" w:rsidRDefault="00950F1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620" w:type="dxa"/>
            <w:tcBorders>
              <w:bottom w:val="single" w:sz="4" w:space="0" w:color="auto"/>
            </w:tcBorders>
            <w:shd w:val="clear" w:color="auto" w:fill="auto"/>
          </w:tcPr>
          <w:p w14:paraId="0312B439" w14:textId="77777777" w:rsidR="00950F15" w:rsidRPr="00D0567B" w:rsidRDefault="00D47D74" w:rsidP="008108CA">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w:t>
            </w:r>
            <w:r w:rsidR="00BE0FCA" w:rsidRPr="00D0567B">
              <w:rPr>
                <w:rFonts w:asciiTheme="majorBidi" w:hAnsiTheme="majorBidi" w:cstheme="majorBidi"/>
                <w:sz w:val="28"/>
                <w:szCs w:val="28"/>
              </w:rPr>
              <w:t>9</w:t>
            </w:r>
          </w:p>
        </w:tc>
        <w:tc>
          <w:tcPr>
            <w:tcW w:w="270" w:type="dxa"/>
          </w:tcPr>
          <w:p w14:paraId="7F989B70" w14:textId="77777777" w:rsidR="00950F15" w:rsidRPr="00D0567B" w:rsidRDefault="00950F15" w:rsidP="008108CA">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620" w:type="dxa"/>
            <w:tcBorders>
              <w:bottom w:val="single" w:sz="4" w:space="0" w:color="auto"/>
            </w:tcBorders>
            <w:shd w:val="clear" w:color="auto" w:fill="auto"/>
          </w:tcPr>
          <w:p w14:paraId="1C900264" w14:textId="77777777" w:rsidR="00950F15" w:rsidRPr="00D0567B" w:rsidRDefault="00D47D74" w:rsidP="008108CA">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w:t>
            </w:r>
            <w:r w:rsidR="00BE0FCA" w:rsidRPr="00D0567B">
              <w:rPr>
                <w:rFonts w:asciiTheme="majorBidi" w:hAnsiTheme="majorBidi" w:cstheme="majorBidi"/>
                <w:sz w:val="28"/>
                <w:szCs w:val="28"/>
              </w:rPr>
              <w:t>8</w:t>
            </w:r>
          </w:p>
        </w:tc>
      </w:tr>
      <w:tr w:rsidR="00BE0FCA" w:rsidRPr="00D0567B" w14:paraId="7BAEED8D" w14:textId="77777777" w:rsidTr="00CB7CBE">
        <w:trPr>
          <w:trHeight w:val="397"/>
        </w:trPr>
        <w:tc>
          <w:tcPr>
            <w:tcW w:w="4326" w:type="dxa"/>
            <w:vAlign w:val="bottom"/>
          </w:tcPr>
          <w:p w14:paraId="527F1F24"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Current tax</w:t>
            </w:r>
          </w:p>
        </w:tc>
        <w:tc>
          <w:tcPr>
            <w:tcW w:w="270" w:type="dxa"/>
            <w:shd w:val="clear" w:color="auto" w:fill="auto"/>
          </w:tcPr>
          <w:p w14:paraId="71DA8177"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center"/>
              <w:rPr>
                <w:rFonts w:asciiTheme="majorBidi" w:hAnsiTheme="majorBidi" w:cstheme="majorBidi"/>
                <w:sz w:val="28"/>
                <w:szCs w:val="28"/>
              </w:rPr>
            </w:pPr>
          </w:p>
        </w:tc>
        <w:tc>
          <w:tcPr>
            <w:tcW w:w="270" w:type="dxa"/>
            <w:shd w:val="clear" w:color="auto" w:fill="auto"/>
            <w:vAlign w:val="bottom"/>
          </w:tcPr>
          <w:p w14:paraId="66A5A6D1"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 w:type="dxa"/>
            <w:shd w:val="clear" w:color="auto" w:fill="auto"/>
          </w:tcPr>
          <w:p w14:paraId="7BFD920A"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center"/>
              <w:rPr>
                <w:rFonts w:asciiTheme="majorBidi" w:hAnsiTheme="majorBidi" w:cstheme="majorBidi"/>
                <w:sz w:val="28"/>
                <w:szCs w:val="28"/>
              </w:rPr>
            </w:pPr>
          </w:p>
        </w:tc>
        <w:tc>
          <w:tcPr>
            <w:tcW w:w="738" w:type="dxa"/>
            <w:shd w:val="clear" w:color="auto" w:fill="auto"/>
            <w:vAlign w:val="bottom"/>
          </w:tcPr>
          <w:p w14:paraId="49D87BF9"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620" w:type="dxa"/>
            <w:shd w:val="clear" w:color="auto" w:fill="auto"/>
            <w:vAlign w:val="bottom"/>
          </w:tcPr>
          <w:p w14:paraId="1118E07E" w14:textId="0272D0E1" w:rsidR="00BE0FCA" w:rsidRPr="007D700A" w:rsidRDefault="0067603F"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p>
        </w:tc>
        <w:tc>
          <w:tcPr>
            <w:tcW w:w="270" w:type="dxa"/>
            <w:shd w:val="clear" w:color="auto" w:fill="auto"/>
            <w:vAlign w:val="bottom"/>
          </w:tcPr>
          <w:p w14:paraId="0268FDDF"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620" w:type="dxa"/>
            <w:shd w:val="clear" w:color="auto" w:fill="auto"/>
            <w:vAlign w:val="bottom"/>
          </w:tcPr>
          <w:p w14:paraId="10DFFB0D" w14:textId="5EADE35F" w:rsidR="00BE0FCA" w:rsidRPr="007D700A" w:rsidRDefault="00B30FF7"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w:t>
            </w:r>
            <w:r w:rsidR="00BE0FCA" w:rsidRPr="007D700A">
              <w:rPr>
                <w:rFonts w:asciiTheme="majorBidi" w:eastAsia="Cordia New" w:hAnsiTheme="majorBidi" w:cstheme="majorBidi"/>
                <w:sz w:val="28"/>
                <w:szCs w:val="28"/>
              </w:rPr>
              <w:t>-</w:t>
            </w:r>
            <w:r w:rsidR="00BE0FCA" w:rsidRPr="007D700A">
              <w:rPr>
                <w:rFonts w:asciiTheme="majorBidi" w:eastAsia="Cordia New" w:hAnsiTheme="majorBidi" w:cstheme="majorBidi"/>
                <w:sz w:val="28"/>
                <w:szCs w:val="28"/>
              </w:rPr>
              <w:tab/>
            </w:r>
          </w:p>
        </w:tc>
      </w:tr>
      <w:tr w:rsidR="00BE0FCA" w:rsidRPr="00D0567B" w14:paraId="0379DCB1" w14:textId="77777777" w:rsidTr="00CB7CBE">
        <w:trPr>
          <w:trHeight w:val="397"/>
        </w:trPr>
        <w:tc>
          <w:tcPr>
            <w:tcW w:w="5874" w:type="dxa"/>
            <w:gridSpan w:val="5"/>
            <w:vAlign w:val="bottom"/>
          </w:tcPr>
          <w:p w14:paraId="00DC242D" w14:textId="418B3859" w:rsidR="00BE0FCA" w:rsidRPr="00D0567B" w:rsidRDefault="000D4554"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A0583D">
              <w:rPr>
                <w:rFonts w:asciiTheme="majorBidi" w:hAnsiTheme="majorBidi" w:cstheme="majorBidi"/>
                <w:i/>
                <w:iCs/>
                <w:sz w:val="28"/>
                <w:szCs w:val="28"/>
              </w:rPr>
              <w:t>Add</w:t>
            </w:r>
            <w:r>
              <w:rPr>
                <w:rFonts w:asciiTheme="majorBidi" w:hAnsiTheme="majorBidi" w:cstheme="majorBidi"/>
                <w:sz w:val="28"/>
                <w:szCs w:val="28"/>
              </w:rPr>
              <w:t xml:space="preserve"> </w:t>
            </w:r>
            <w:r w:rsidR="00A0583D">
              <w:rPr>
                <w:rFonts w:asciiTheme="majorBidi" w:hAnsiTheme="majorBidi" w:cstheme="majorBidi"/>
                <w:sz w:val="28"/>
                <w:szCs w:val="28"/>
              </w:rPr>
              <w:t>T</w:t>
            </w:r>
            <w:r w:rsidR="00BE0FCA" w:rsidRPr="00D0567B">
              <w:rPr>
                <w:rFonts w:asciiTheme="majorBidi" w:hAnsiTheme="majorBidi" w:cstheme="majorBidi"/>
                <w:sz w:val="28"/>
                <w:szCs w:val="28"/>
              </w:rPr>
              <w:t>ax effects from deferred tax of temporary differences</w:t>
            </w:r>
          </w:p>
        </w:tc>
        <w:tc>
          <w:tcPr>
            <w:tcW w:w="1620" w:type="dxa"/>
            <w:shd w:val="clear" w:color="auto" w:fill="auto"/>
            <w:vAlign w:val="bottom"/>
          </w:tcPr>
          <w:p w14:paraId="18647FD5"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shd w:val="clear" w:color="auto" w:fill="auto"/>
            <w:vAlign w:val="bottom"/>
          </w:tcPr>
          <w:p w14:paraId="6288CBAB"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shd w:val="clear" w:color="auto" w:fill="auto"/>
            <w:vAlign w:val="bottom"/>
          </w:tcPr>
          <w:p w14:paraId="34FA5ACB"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BE0FCA" w:rsidRPr="00D0567B" w14:paraId="328D0A8E" w14:textId="77777777" w:rsidTr="00CB7CBE">
        <w:trPr>
          <w:trHeight w:val="397"/>
        </w:trPr>
        <w:tc>
          <w:tcPr>
            <w:tcW w:w="4326" w:type="dxa"/>
            <w:vAlign w:val="bottom"/>
          </w:tcPr>
          <w:p w14:paraId="75141597"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  Depreciation of surplus on revaluation of fixed assets</w:t>
            </w:r>
          </w:p>
        </w:tc>
        <w:tc>
          <w:tcPr>
            <w:tcW w:w="270" w:type="dxa"/>
            <w:shd w:val="clear" w:color="auto" w:fill="auto"/>
            <w:vAlign w:val="bottom"/>
          </w:tcPr>
          <w:p w14:paraId="1E8D30E7"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 w:type="dxa"/>
            <w:shd w:val="clear" w:color="auto" w:fill="auto"/>
            <w:vAlign w:val="bottom"/>
          </w:tcPr>
          <w:p w14:paraId="2999C8E3"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 w:type="dxa"/>
            <w:shd w:val="clear" w:color="auto" w:fill="auto"/>
            <w:vAlign w:val="bottom"/>
          </w:tcPr>
          <w:p w14:paraId="0BBC846F"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738" w:type="dxa"/>
            <w:shd w:val="clear" w:color="auto" w:fill="auto"/>
            <w:vAlign w:val="bottom"/>
          </w:tcPr>
          <w:p w14:paraId="5A31533D"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620" w:type="dxa"/>
            <w:tcBorders>
              <w:bottom w:val="single" w:sz="4" w:space="0" w:color="auto"/>
            </w:tcBorders>
            <w:shd w:val="clear" w:color="auto" w:fill="auto"/>
            <w:vAlign w:val="bottom"/>
          </w:tcPr>
          <w:p w14:paraId="31533EDA" w14:textId="3C61577C" w:rsidR="00BE0FCA" w:rsidRPr="007D700A" w:rsidRDefault="0067603F"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57</w:t>
            </w:r>
          </w:p>
        </w:tc>
        <w:tc>
          <w:tcPr>
            <w:tcW w:w="270" w:type="dxa"/>
            <w:shd w:val="clear" w:color="auto" w:fill="auto"/>
            <w:vAlign w:val="bottom"/>
          </w:tcPr>
          <w:p w14:paraId="619EF60D"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p>
        </w:tc>
        <w:tc>
          <w:tcPr>
            <w:tcW w:w="1620" w:type="dxa"/>
            <w:tcBorders>
              <w:bottom w:val="single" w:sz="4" w:space="0" w:color="auto"/>
            </w:tcBorders>
            <w:shd w:val="clear" w:color="auto" w:fill="auto"/>
            <w:vAlign w:val="bottom"/>
          </w:tcPr>
          <w:p w14:paraId="2A524E27" w14:textId="77777777" w:rsidR="00BE0FCA"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57</w:t>
            </w:r>
          </w:p>
        </w:tc>
      </w:tr>
      <w:tr w:rsidR="00BE0FCA" w:rsidRPr="00D0567B" w14:paraId="288395D1" w14:textId="77777777" w:rsidTr="00CB7CBE">
        <w:trPr>
          <w:trHeight w:val="397"/>
        </w:trPr>
        <w:tc>
          <w:tcPr>
            <w:tcW w:w="4326" w:type="dxa"/>
            <w:vAlign w:val="bottom"/>
          </w:tcPr>
          <w:p w14:paraId="67DAC200"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D0567B">
              <w:rPr>
                <w:rFonts w:asciiTheme="majorBidi" w:hAnsiTheme="majorBidi" w:cstheme="majorBidi"/>
                <w:b/>
                <w:bCs/>
                <w:sz w:val="28"/>
                <w:szCs w:val="28"/>
              </w:rPr>
              <w:t>Tax income</w:t>
            </w:r>
          </w:p>
        </w:tc>
        <w:tc>
          <w:tcPr>
            <w:tcW w:w="270" w:type="dxa"/>
            <w:shd w:val="clear" w:color="auto" w:fill="auto"/>
            <w:vAlign w:val="bottom"/>
          </w:tcPr>
          <w:p w14:paraId="4E5160BA"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270" w:type="dxa"/>
            <w:shd w:val="clear" w:color="auto" w:fill="auto"/>
            <w:vAlign w:val="bottom"/>
          </w:tcPr>
          <w:p w14:paraId="22F89A89"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270" w:type="dxa"/>
            <w:shd w:val="clear" w:color="auto" w:fill="auto"/>
            <w:vAlign w:val="bottom"/>
          </w:tcPr>
          <w:p w14:paraId="364D40E1"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738" w:type="dxa"/>
            <w:shd w:val="clear" w:color="auto" w:fill="auto"/>
            <w:vAlign w:val="bottom"/>
          </w:tcPr>
          <w:p w14:paraId="4CBEB9AD" w14:textId="77777777" w:rsidR="00BE0FCA" w:rsidRPr="00D0567B" w:rsidRDefault="00BE0FC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620" w:type="dxa"/>
            <w:tcBorders>
              <w:top w:val="single" w:sz="4" w:space="0" w:color="auto"/>
              <w:bottom w:val="double" w:sz="4" w:space="0" w:color="auto"/>
            </w:tcBorders>
            <w:shd w:val="clear" w:color="auto" w:fill="auto"/>
            <w:vAlign w:val="bottom"/>
          </w:tcPr>
          <w:p w14:paraId="4BE5F5B1" w14:textId="4FCF1107" w:rsidR="00BE0FCA" w:rsidRPr="007D700A" w:rsidRDefault="0067603F"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57</w:t>
            </w:r>
          </w:p>
        </w:tc>
        <w:tc>
          <w:tcPr>
            <w:tcW w:w="270" w:type="dxa"/>
            <w:shd w:val="clear" w:color="auto" w:fill="auto"/>
            <w:vAlign w:val="bottom"/>
          </w:tcPr>
          <w:p w14:paraId="500F6AF4"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shd w:val="clear" w:color="auto" w:fill="auto"/>
            <w:vAlign w:val="bottom"/>
          </w:tcPr>
          <w:p w14:paraId="7A8702CE" w14:textId="77777777" w:rsidR="00BE0FCA"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57</w:t>
            </w:r>
          </w:p>
        </w:tc>
      </w:tr>
    </w:tbl>
    <w:p w14:paraId="27C64E6E" w14:textId="77777777" w:rsidR="009729F8" w:rsidRPr="009A38E8" w:rsidRDefault="00C349F8" w:rsidP="00C71B59">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 xml:space="preserve">Reconciliations between tax income </w:t>
      </w:r>
      <w:r w:rsidR="00E42D5B" w:rsidRPr="009A38E8">
        <w:rPr>
          <w:rFonts w:ascii="Angsana New" w:eastAsia="Arial Unicode MS" w:hAnsi="Angsana New"/>
          <w:sz w:val="28"/>
          <w:szCs w:val="28"/>
        </w:rPr>
        <w:t xml:space="preserve">and accounting </w:t>
      </w:r>
      <w:r w:rsidRPr="009A38E8">
        <w:rPr>
          <w:rFonts w:ascii="Angsana New" w:eastAsia="Arial Unicode MS" w:hAnsi="Angsana New"/>
          <w:sz w:val="28"/>
          <w:szCs w:val="28"/>
        </w:rPr>
        <w:t>loss multiplied by the applicable</w:t>
      </w:r>
      <w:r w:rsidR="00A57C48" w:rsidRPr="009A38E8">
        <w:rPr>
          <w:rFonts w:ascii="Angsana New" w:eastAsia="Arial Unicode MS" w:hAnsi="Angsana New"/>
          <w:sz w:val="28"/>
          <w:szCs w:val="28"/>
        </w:rPr>
        <w:t xml:space="preserve"> tax rate for each </w:t>
      </w:r>
      <w:r w:rsidR="00D47D74" w:rsidRPr="009A38E8">
        <w:rPr>
          <w:rFonts w:ascii="Angsana New" w:eastAsia="Arial Unicode MS" w:hAnsi="Angsana New"/>
          <w:sz w:val="28"/>
          <w:szCs w:val="28"/>
        </w:rPr>
        <w:t xml:space="preserve">of the three-month periods ended </w:t>
      </w:r>
      <w:r w:rsidR="009236D0" w:rsidRPr="009A38E8">
        <w:rPr>
          <w:rFonts w:ascii="Angsana New" w:eastAsia="Arial Unicode MS" w:hAnsi="Angsana New"/>
          <w:sz w:val="28"/>
          <w:szCs w:val="28"/>
        </w:rPr>
        <w:t xml:space="preserve">31 </w:t>
      </w:r>
      <w:r w:rsidR="00D47D74" w:rsidRPr="009A38E8">
        <w:rPr>
          <w:rFonts w:ascii="Angsana New" w:eastAsia="Arial Unicode MS" w:hAnsi="Angsana New"/>
          <w:sz w:val="28"/>
          <w:szCs w:val="28"/>
        </w:rPr>
        <w:t>March 201</w:t>
      </w:r>
      <w:r w:rsidR="00BE0FCA" w:rsidRPr="009A38E8">
        <w:rPr>
          <w:rFonts w:ascii="Angsana New" w:eastAsia="Arial Unicode MS" w:hAnsi="Angsana New"/>
          <w:sz w:val="28"/>
          <w:szCs w:val="28"/>
        </w:rPr>
        <w:t>9</w:t>
      </w:r>
      <w:r w:rsidR="00D47D74" w:rsidRPr="009A38E8">
        <w:rPr>
          <w:rFonts w:ascii="Angsana New" w:eastAsia="Arial Unicode MS" w:hAnsi="Angsana New"/>
          <w:sz w:val="28"/>
          <w:szCs w:val="28"/>
        </w:rPr>
        <w:t xml:space="preserve"> and 201</w:t>
      </w:r>
      <w:r w:rsidR="00BE0FCA" w:rsidRPr="009A38E8">
        <w:rPr>
          <w:rFonts w:ascii="Angsana New" w:eastAsia="Arial Unicode MS" w:hAnsi="Angsana New"/>
          <w:sz w:val="28"/>
          <w:szCs w:val="28"/>
        </w:rPr>
        <w:t>8</w:t>
      </w:r>
      <w:r w:rsidR="00D47D74" w:rsidRPr="009A38E8">
        <w:rPr>
          <w:rFonts w:ascii="Angsana New" w:eastAsia="Arial Unicode MS" w:hAnsi="Angsana New"/>
          <w:sz w:val="28"/>
          <w:szCs w:val="28"/>
        </w:rPr>
        <w:t xml:space="preserve"> are as follows:</w:t>
      </w:r>
    </w:p>
    <w:tbl>
      <w:tblPr>
        <w:tblW w:w="9384" w:type="dxa"/>
        <w:tblInd w:w="426" w:type="dxa"/>
        <w:tblLayout w:type="fixed"/>
        <w:tblLook w:val="01E0" w:firstRow="1" w:lastRow="1" w:firstColumn="1" w:lastColumn="1" w:noHBand="0" w:noVBand="0"/>
      </w:tblPr>
      <w:tblGrid>
        <w:gridCol w:w="4794"/>
        <w:gridCol w:w="270"/>
        <w:gridCol w:w="270"/>
        <w:gridCol w:w="270"/>
        <w:gridCol w:w="270"/>
        <w:gridCol w:w="1620"/>
        <w:gridCol w:w="270"/>
        <w:gridCol w:w="1620"/>
      </w:tblGrid>
      <w:tr w:rsidR="00B4160E" w:rsidRPr="00D0567B" w14:paraId="4C53C588" w14:textId="77777777" w:rsidTr="00B55EF1">
        <w:tc>
          <w:tcPr>
            <w:tcW w:w="4794" w:type="dxa"/>
            <w:vAlign w:val="bottom"/>
          </w:tcPr>
          <w:p w14:paraId="7DBB9013" w14:textId="77777777" w:rsidR="00301936" w:rsidRPr="00D0567B" w:rsidRDefault="0030193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810" w:type="dxa"/>
            <w:gridSpan w:val="3"/>
            <w:vAlign w:val="bottom"/>
          </w:tcPr>
          <w:p w14:paraId="1F9318FF" w14:textId="77777777" w:rsidR="00301936" w:rsidRPr="00D0567B" w:rsidRDefault="0030193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vAlign w:val="bottom"/>
          </w:tcPr>
          <w:p w14:paraId="6932BE49" w14:textId="77777777" w:rsidR="00301936" w:rsidRPr="00D0567B" w:rsidRDefault="0030193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3510" w:type="dxa"/>
            <w:gridSpan w:val="3"/>
            <w:tcBorders>
              <w:bottom w:val="single" w:sz="4" w:space="0" w:color="auto"/>
            </w:tcBorders>
            <w:vAlign w:val="bottom"/>
          </w:tcPr>
          <w:p w14:paraId="5ABAD394" w14:textId="02742C2E" w:rsidR="00301936" w:rsidRPr="00D0567B"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Thousand</w:t>
            </w:r>
            <w:r w:rsidR="00DB7D87" w:rsidRPr="00D0567B">
              <w:rPr>
                <w:rFonts w:asciiTheme="majorBidi" w:hAnsiTheme="majorBidi" w:cstheme="majorBidi"/>
                <w:sz w:val="28"/>
                <w:szCs w:val="28"/>
              </w:rPr>
              <w:t xml:space="preserve"> Baht</w:t>
            </w:r>
          </w:p>
        </w:tc>
      </w:tr>
      <w:tr w:rsidR="00B4160E" w:rsidRPr="00D0567B" w14:paraId="774FC793" w14:textId="77777777" w:rsidTr="00B55EF1">
        <w:tc>
          <w:tcPr>
            <w:tcW w:w="4794" w:type="dxa"/>
            <w:vAlign w:val="bottom"/>
          </w:tcPr>
          <w:p w14:paraId="44CDDA68" w14:textId="77777777" w:rsidR="009729F8" w:rsidRPr="00D0567B" w:rsidRDefault="009729F8"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Pr>
          <w:p w14:paraId="2840A61E" w14:textId="77777777" w:rsidR="009729F8" w:rsidRPr="00D0567B" w:rsidRDefault="009729F8"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Pr>
          <w:p w14:paraId="53319AAC" w14:textId="77777777" w:rsidR="009729F8" w:rsidRPr="00D0567B" w:rsidRDefault="009729F8"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Pr>
          <w:p w14:paraId="3107A728" w14:textId="77777777" w:rsidR="009729F8" w:rsidRPr="00D0567B" w:rsidRDefault="009729F8"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Pr>
          <w:p w14:paraId="0DA467E0" w14:textId="77777777" w:rsidR="009729F8" w:rsidRPr="00D0567B" w:rsidRDefault="009729F8"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tcBorders>
              <w:bottom w:val="single" w:sz="4" w:space="0" w:color="auto"/>
            </w:tcBorders>
            <w:shd w:val="clear" w:color="auto" w:fill="auto"/>
          </w:tcPr>
          <w:p w14:paraId="7731B4A5" w14:textId="77777777" w:rsidR="009729F8" w:rsidRPr="00D0567B" w:rsidRDefault="00D47D74"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w:t>
            </w:r>
            <w:r w:rsidR="00BE0FCA" w:rsidRPr="00D0567B">
              <w:rPr>
                <w:rFonts w:asciiTheme="majorBidi" w:hAnsiTheme="majorBidi" w:cstheme="majorBidi"/>
                <w:sz w:val="28"/>
                <w:szCs w:val="28"/>
              </w:rPr>
              <w:t>9</w:t>
            </w:r>
          </w:p>
        </w:tc>
        <w:tc>
          <w:tcPr>
            <w:tcW w:w="270" w:type="dxa"/>
          </w:tcPr>
          <w:p w14:paraId="48EC0797" w14:textId="77777777" w:rsidR="009729F8" w:rsidRPr="00D0567B" w:rsidRDefault="009729F8"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tcBorders>
              <w:bottom w:val="single" w:sz="4" w:space="0" w:color="auto"/>
            </w:tcBorders>
            <w:shd w:val="clear" w:color="auto" w:fill="auto"/>
          </w:tcPr>
          <w:p w14:paraId="21EC0A31" w14:textId="77777777" w:rsidR="009729F8" w:rsidRPr="00D0567B" w:rsidRDefault="00D47D74"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w:t>
            </w:r>
            <w:r w:rsidR="00BE0FCA" w:rsidRPr="00D0567B">
              <w:rPr>
                <w:rFonts w:asciiTheme="majorBidi" w:hAnsiTheme="majorBidi" w:cstheme="majorBidi"/>
                <w:sz w:val="28"/>
                <w:szCs w:val="28"/>
              </w:rPr>
              <w:t>8</w:t>
            </w:r>
          </w:p>
        </w:tc>
      </w:tr>
      <w:tr w:rsidR="00BE0FCA" w:rsidRPr="00D0567B" w14:paraId="1783E2E7" w14:textId="77777777" w:rsidTr="00B55EF1">
        <w:tc>
          <w:tcPr>
            <w:tcW w:w="4794" w:type="dxa"/>
            <w:vAlign w:val="bottom"/>
          </w:tcPr>
          <w:p w14:paraId="68BA90C8"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Accounting loss before tax</w:t>
            </w:r>
          </w:p>
        </w:tc>
        <w:tc>
          <w:tcPr>
            <w:tcW w:w="270" w:type="dxa"/>
            <w:shd w:val="clear" w:color="auto" w:fill="auto"/>
          </w:tcPr>
          <w:p w14:paraId="58512857"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3C8569B9"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6535A90F"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56A38FE5"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tcBorders>
              <w:bottom w:val="double" w:sz="4" w:space="0" w:color="auto"/>
            </w:tcBorders>
            <w:shd w:val="clear" w:color="auto" w:fill="auto"/>
          </w:tcPr>
          <w:p w14:paraId="5BD43029" w14:textId="6C5BCF61" w:rsidR="00BE0FCA" w:rsidRPr="00D0567B" w:rsidRDefault="00B55EF1"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(15,019</w:t>
            </w:r>
            <w:r w:rsidR="006D17DA" w:rsidRPr="00D0567B">
              <w:rPr>
                <w:rFonts w:asciiTheme="majorBidi" w:hAnsiTheme="majorBidi" w:cstheme="majorBidi"/>
                <w:sz w:val="28"/>
                <w:szCs w:val="28"/>
              </w:rPr>
              <w:t>)</w:t>
            </w:r>
          </w:p>
        </w:tc>
        <w:tc>
          <w:tcPr>
            <w:tcW w:w="270" w:type="dxa"/>
            <w:shd w:val="clear" w:color="auto" w:fill="auto"/>
            <w:vAlign w:val="bottom"/>
          </w:tcPr>
          <w:p w14:paraId="76488B47"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tcBorders>
              <w:bottom w:val="double" w:sz="4" w:space="0" w:color="auto"/>
            </w:tcBorders>
            <w:shd w:val="clear" w:color="auto" w:fill="auto"/>
          </w:tcPr>
          <w:p w14:paraId="581422B2" w14:textId="77777777" w:rsidR="00BE0FCA" w:rsidRPr="00D0567B"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(22,849</w:t>
            </w:r>
            <w:r w:rsidR="00BE0FCA" w:rsidRPr="00D0567B">
              <w:rPr>
                <w:rFonts w:asciiTheme="majorBidi" w:hAnsiTheme="majorBidi" w:cstheme="majorBidi"/>
                <w:sz w:val="28"/>
                <w:szCs w:val="28"/>
              </w:rPr>
              <w:t>)</w:t>
            </w:r>
          </w:p>
        </w:tc>
      </w:tr>
      <w:tr w:rsidR="00BE0FCA" w:rsidRPr="00D0567B" w14:paraId="31941AE1" w14:textId="77777777" w:rsidTr="00B55EF1">
        <w:tc>
          <w:tcPr>
            <w:tcW w:w="4794" w:type="dxa"/>
            <w:vAlign w:val="bottom"/>
          </w:tcPr>
          <w:p w14:paraId="39A48266"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tcPr>
          <w:p w14:paraId="772B4BA8"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53026C9B"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tcPr>
          <w:p w14:paraId="1F0D6AD3"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60C7E56F"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shd w:val="clear" w:color="auto" w:fill="auto"/>
          </w:tcPr>
          <w:p w14:paraId="6FB9C9C9"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457F0487"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shd w:val="clear" w:color="auto" w:fill="auto"/>
          </w:tcPr>
          <w:p w14:paraId="34DD8716"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E0FCA" w:rsidRPr="00D0567B" w14:paraId="7DF6848D" w14:textId="77777777" w:rsidTr="00B55EF1">
        <w:tc>
          <w:tcPr>
            <w:tcW w:w="4794" w:type="dxa"/>
            <w:vAlign w:val="bottom"/>
          </w:tcPr>
          <w:p w14:paraId="19D7F2F2"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 xml:space="preserve">Income tax rate at 20% </w:t>
            </w:r>
          </w:p>
        </w:tc>
        <w:tc>
          <w:tcPr>
            <w:tcW w:w="270" w:type="dxa"/>
            <w:shd w:val="clear" w:color="auto" w:fill="auto"/>
          </w:tcPr>
          <w:p w14:paraId="0C8FF327"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096FCC5A"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tcPr>
          <w:p w14:paraId="20FF607B"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0025029D"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shd w:val="clear" w:color="auto" w:fill="auto"/>
          </w:tcPr>
          <w:p w14:paraId="26E1EFCB" w14:textId="580E67DD" w:rsidR="00BE0FCA" w:rsidRPr="007D700A" w:rsidRDefault="00B55EF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3,004</w:t>
            </w:r>
          </w:p>
        </w:tc>
        <w:tc>
          <w:tcPr>
            <w:tcW w:w="270" w:type="dxa"/>
            <w:shd w:val="clear" w:color="auto" w:fill="auto"/>
            <w:vAlign w:val="bottom"/>
          </w:tcPr>
          <w:p w14:paraId="44B8FF69"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shd w:val="clear" w:color="auto" w:fill="auto"/>
          </w:tcPr>
          <w:p w14:paraId="082B3E02" w14:textId="77777777" w:rsidR="00BE0FCA"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4,570</w:t>
            </w:r>
          </w:p>
        </w:tc>
      </w:tr>
      <w:tr w:rsidR="00BE0FCA" w:rsidRPr="00D0567B" w14:paraId="7499E9C2" w14:textId="77777777" w:rsidTr="00B55EF1">
        <w:tc>
          <w:tcPr>
            <w:tcW w:w="4794" w:type="dxa"/>
            <w:vAlign w:val="bottom"/>
          </w:tcPr>
          <w:p w14:paraId="75480D68"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Tax effect of exempted income and non-deductible expenses</w:t>
            </w:r>
          </w:p>
        </w:tc>
        <w:tc>
          <w:tcPr>
            <w:tcW w:w="270" w:type="dxa"/>
          </w:tcPr>
          <w:p w14:paraId="6837361B"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vAlign w:val="bottom"/>
          </w:tcPr>
          <w:p w14:paraId="2923963B"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Pr>
          <w:p w14:paraId="554728E7"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vAlign w:val="bottom"/>
          </w:tcPr>
          <w:p w14:paraId="25F90D19"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shd w:val="clear" w:color="auto" w:fill="auto"/>
            <w:vAlign w:val="bottom"/>
          </w:tcPr>
          <w:p w14:paraId="5E783020" w14:textId="0D2F4ADC" w:rsidR="00BE0FCA" w:rsidRPr="00A36901" w:rsidRDefault="00A36901"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36901">
              <w:rPr>
                <w:rFonts w:asciiTheme="majorBidi" w:eastAsia="Cordia New" w:hAnsiTheme="majorBidi" w:cstheme="majorBidi"/>
                <w:sz w:val="28"/>
                <w:szCs w:val="28"/>
              </w:rPr>
              <w:t>179</w:t>
            </w:r>
          </w:p>
        </w:tc>
        <w:tc>
          <w:tcPr>
            <w:tcW w:w="270" w:type="dxa"/>
            <w:shd w:val="clear" w:color="auto" w:fill="auto"/>
            <w:vAlign w:val="bottom"/>
          </w:tcPr>
          <w:p w14:paraId="43DB36BB" w14:textId="77777777" w:rsidR="00BE0FCA" w:rsidRPr="007D700A" w:rsidRDefault="00BE0FCA"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shd w:val="clear" w:color="auto" w:fill="auto"/>
            <w:vAlign w:val="bottom"/>
          </w:tcPr>
          <w:p w14:paraId="4BCF8E7B" w14:textId="77777777" w:rsidR="00BE0FCA" w:rsidRPr="007D700A" w:rsidRDefault="000045D2"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76</w:t>
            </w:r>
          </w:p>
        </w:tc>
      </w:tr>
      <w:tr w:rsidR="00BE0FCA" w:rsidRPr="00D0567B" w14:paraId="4F3361FD" w14:textId="77777777" w:rsidTr="00B55EF1">
        <w:tc>
          <w:tcPr>
            <w:tcW w:w="4794" w:type="dxa"/>
            <w:vAlign w:val="bottom"/>
          </w:tcPr>
          <w:p w14:paraId="4FA9B8F4"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(Increase) decrease in unrecognition of deferred tax assets</w:t>
            </w:r>
          </w:p>
        </w:tc>
        <w:tc>
          <w:tcPr>
            <w:tcW w:w="270" w:type="dxa"/>
          </w:tcPr>
          <w:p w14:paraId="3D293DAF"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vAlign w:val="bottom"/>
          </w:tcPr>
          <w:p w14:paraId="723042A1"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Pr>
          <w:p w14:paraId="40791572"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vAlign w:val="bottom"/>
          </w:tcPr>
          <w:p w14:paraId="0038931B"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shd w:val="clear" w:color="auto" w:fill="auto"/>
            <w:vAlign w:val="bottom"/>
          </w:tcPr>
          <w:p w14:paraId="15701A60" w14:textId="52394957" w:rsidR="00BE0FCA" w:rsidRPr="00A36901" w:rsidRDefault="00A36901"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36901">
              <w:rPr>
                <w:rFonts w:asciiTheme="majorBidi" w:eastAsia="Cordia New" w:hAnsiTheme="majorBidi" w:cstheme="majorBidi"/>
                <w:sz w:val="28"/>
                <w:szCs w:val="28"/>
              </w:rPr>
              <w:t>11,978</w:t>
            </w:r>
          </w:p>
        </w:tc>
        <w:tc>
          <w:tcPr>
            <w:tcW w:w="270" w:type="dxa"/>
            <w:shd w:val="clear" w:color="auto" w:fill="auto"/>
            <w:vAlign w:val="bottom"/>
          </w:tcPr>
          <w:p w14:paraId="08B084C2" w14:textId="77777777" w:rsidR="00BE0FCA" w:rsidRPr="007D700A" w:rsidRDefault="00BE0FCA"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shd w:val="clear" w:color="auto" w:fill="auto"/>
            <w:vAlign w:val="bottom"/>
          </w:tcPr>
          <w:p w14:paraId="76E1CAF0" w14:textId="77777777" w:rsidR="00BE0FCA" w:rsidRPr="007D700A" w:rsidRDefault="00BE0FCA"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(7,169)</w:t>
            </w:r>
          </w:p>
        </w:tc>
      </w:tr>
      <w:tr w:rsidR="00BE0FCA" w:rsidRPr="00D0567B" w14:paraId="0889A4ED" w14:textId="77777777" w:rsidTr="00B55EF1">
        <w:tc>
          <w:tcPr>
            <w:tcW w:w="4794" w:type="dxa"/>
            <w:vAlign w:val="bottom"/>
          </w:tcPr>
          <w:p w14:paraId="0142FC42"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Unrecognition of tax loss carry forward</w:t>
            </w:r>
          </w:p>
        </w:tc>
        <w:tc>
          <w:tcPr>
            <w:tcW w:w="270" w:type="dxa"/>
          </w:tcPr>
          <w:p w14:paraId="01D41F2F"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vAlign w:val="bottom"/>
          </w:tcPr>
          <w:p w14:paraId="41BD122F"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Pr>
          <w:p w14:paraId="0D6F7EB0"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vAlign w:val="bottom"/>
          </w:tcPr>
          <w:p w14:paraId="095BD67F"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shd w:val="clear" w:color="auto" w:fill="auto"/>
          </w:tcPr>
          <w:p w14:paraId="23406E3A" w14:textId="6A8C7F77" w:rsidR="00BE0FCA" w:rsidRPr="00A36901" w:rsidRDefault="00A3690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36901">
              <w:rPr>
                <w:rFonts w:asciiTheme="majorBidi" w:eastAsia="Cordia New" w:hAnsiTheme="majorBidi" w:cstheme="majorBidi"/>
                <w:sz w:val="28"/>
                <w:szCs w:val="28"/>
              </w:rPr>
              <w:t>(15,104)</w:t>
            </w:r>
          </w:p>
        </w:tc>
        <w:tc>
          <w:tcPr>
            <w:tcW w:w="270" w:type="dxa"/>
            <w:shd w:val="clear" w:color="auto" w:fill="auto"/>
            <w:vAlign w:val="bottom"/>
          </w:tcPr>
          <w:p w14:paraId="79D1615C"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shd w:val="clear" w:color="auto" w:fill="auto"/>
          </w:tcPr>
          <w:p w14:paraId="709112C3" w14:textId="77777777" w:rsidR="00BE0FCA"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2,580</w:t>
            </w:r>
          </w:p>
        </w:tc>
      </w:tr>
      <w:tr w:rsidR="00BE0FCA" w:rsidRPr="00D0567B" w14:paraId="0B1FE7E2" w14:textId="77777777" w:rsidTr="00B55EF1">
        <w:tc>
          <w:tcPr>
            <w:tcW w:w="4794" w:type="dxa"/>
            <w:vAlign w:val="bottom"/>
          </w:tcPr>
          <w:p w14:paraId="2388C2BC"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D0567B">
              <w:rPr>
                <w:rFonts w:asciiTheme="majorBidi" w:hAnsiTheme="majorBidi" w:cstheme="majorBidi"/>
                <w:b/>
                <w:bCs/>
                <w:sz w:val="28"/>
                <w:szCs w:val="28"/>
              </w:rPr>
              <w:t>Tax income</w:t>
            </w:r>
          </w:p>
        </w:tc>
        <w:tc>
          <w:tcPr>
            <w:tcW w:w="270" w:type="dxa"/>
            <w:shd w:val="clear" w:color="auto" w:fill="auto"/>
          </w:tcPr>
          <w:p w14:paraId="50A36755"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270" w:type="dxa"/>
            <w:shd w:val="clear" w:color="auto" w:fill="auto"/>
            <w:vAlign w:val="bottom"/>
          </w:tcPr>
          <w:p w14:paraId="27C01B32"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270" w:type="dxa"/>
            <w:shd w:val="clear" w:color="auto" w:fill="auto"/>
            <w:vAlign w:val="bottom"/>
          </w:tcPr>
          <w:p w14:paraId="0FE0158C"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270" w:type="dxa"/>
            <w:shd w:val="clear" w:color="auto" w:fill="auto"/>
            <w:vAlign w:val="bottom"/>
          </w:tcPr>
          <w:p w14:paraId="22A7612C" w14:textId="77777777" w:rsidR="00BE0FCA" w:rsidRPr="00D0567B" w:rsidRDefault="00BE0FCA"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620" w:type="dxa"/>
            <w:tcBorders>
              <w:top w:val="single" w:sz="4" w:space="0" w:color="auto"/>
              <w:bottom w:val="double" w:sz="4" w:space="0" w:color="auto"/>
            </w:tcBorders>
            <w:shd w:val="clear" w:color="auto" w:fill="auto"/>
          </w:tcPr>
          <w:p w14:paraId="0A478923" w14:textId="0C916F09" w:rsidR="00BE0FCA" w:rsidRPr="007D700A" w:rsidRDefault="009D4DF7"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57</w:t>
            </w:r>
          </w:p>
        </w:tc>
        <w:tc>
          <w:tcPr>
            <w:tcW w:w="270" w:type="dxa"/>
            <w:shd w:val="clear" w:color="auto" w:fill="auto"/>
            <w:vAlign w:val="bottom"/>
          </w:tcPr>
          <w:p w14:paraId="7564C75F" w14:textId="77777777" w:rsidR="00BE0FCA" w:rsidRPr="007D700A" w:rsidRDefault="00BE0FCA"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shd w:val="clear" w:color="auto" w:fill="auto"/>
          </w:tcPr>
          <w:p w14:paraId="3641888A" w14:textId="77777777" w:rsidR="00BE0FCA"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57</w:t>
            </w:r>
          </w:p>
        </w:tc>
      </w:tr>
    </w:tbl>
    <w:p w14:paraId="08252031" w14:textId="3D3D9B9C" w:rsidR="00C349F8" w:rsidRPr="009A38E8" w:rsidRDefault="00C349F8" w:rsidP="00C71B59">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 xml:space="preserve">The details </w:t>
      </w:r>
      <w:r w:rsidR="009E3587" w:rsidRPr="009A38E8">
        <w:rPr>
          <w:rFonts w:ascii="Angsana New" w:eastAsia="Arial Unicode MS" w:hAnsi="Angsana New"/>
          <w:sz w:val="28"/>
          <w:szCs w:val="28"/>
        </w:rPr>
        <w:t>of deferred</w:t>
      </w:r>
      <w:r w:rsidRPr="009A38E8">
        <w:rPr>
          <w:rFonts w:ascii="Angsana New" w:eastAsia="Arial Unicode MS" w:hAnsi="Angsana New"/>
          <w:sz w:val="28"/>
          <w:szCs w:val="28"/>
        </w:rPr>
        <w:t xml:space="preserve"> tax liabilities as at</w:t>
      </w:r>
      <w:r w:rsidR="009729F8" w:rsidRPr="009A38E8">
        <w:rPr>
          <w:rFonts w:ascii="Angsana New" w:eastAsia="Arial Unicode MS" w:hAnsi="Angsana New"/>
          <w:sz w:val="28"/>
          <w:szCs w:val="28"/>
        </w:rPr>
        <w:t xml:space="preserve"> </w:t>
      </w:r>
      <w:r w:rsidR="00BE0FCA" w:rsidRPr="009A38E8">
        <w:rPr>
          <w:rFonts w:ascii="Angsana New" w:eastAsia="Arial Unicode MS" w:hAnsi="Angsana New"/>
          <w:sz w:val="28"/>
          <w:szCs w:val="28"/>
        </w:rPr>
        <w:t xml:space="preserve">as at </w:t>
      </w:r>
      <w:r w:rsidR="009236D0" w:rsidRPr="009A38E8">
        <w:rPr>
          <w:rFonts w:ascii="Angsana New" w:eastAsia="Arial Unicode MS" w:hAnsi="Angsana New"/>
          <w:sz w:val="28"/>
          <w:szCs w:val="28"/>
        </w:rPr>
        <w:t xml:space="preserve">31 </w:t>
      </w:r>
      <w:r w:rsidR="00BE0FCA" w:rsidRPr="009A38E8">
        <w:rPr>
          <w:rFonts w:ascii="Angsana New" w:eastAsia="Arial Unicode MS" w:hAnsi="Angsana New"/>
          <w:sz w:val="28"/>
          <w:szCs w:val="28"/>
        </w:rPr>
        <w:t>March 2019</w:t>
      </w:r>
      <w:r w:rsidR="0006328C" w:rsidRPr="009A38E8">
        <w:rPr>
          <w:rFonts w:ascii="Angsana New" w:eastAsia="Arial Unicode MS" w:hAnsi="Angsana New"/>
          <w:sz w:val="28"/>
          <w:szCs w:val="28"/>
        </w:rPr>
        <w:t xml:space="preserve"> an</w:t>
      </w:r>
      <w:r w:rsidR="00BE0FCA" w:rsidRPr="009A38E8">
        <w:rPr>
          <w:rFonts w:ascii="Angsana New" w:eastAsia="Arial Unicode MS" w:hAnsi="Angsana New"/>
          <w:sz w:val="28"/>
          <w:szCs w:val="28"/>
        </w:rPr>
        <w:t xml:space="preserve">d </w:t>
      </w:r>
      <w:r w:rsidR="009236D0" w:rsidRPr="009A38E8">
        <w:rPr>
          <w:rFonts w:ascii="Angsana New" w:eastAsia="Arial Unicode MS" w:hAnsi="Angsana New"/>
          <w:sz w:val="28"/>
          <w:szCs w:val="28"/>
        </w:rPr>
        <w:t xml:space="preserve">31 </w:t>
      </w:r>
      <w:r w:rsidR="00BE0FCA" w:rsidRPr="009A38E8">
        <w:rPr>
          <w:rFonts w:ascii="Angsana New" w:eastAsia="Arial Unicode MS" w:hAnsi="Angsana New"/>
          <w:sz w:val="28"/>
          <w:szCs w:val="28"/>
        </w:rPr>
        <w:t>December 2018</w:t>
      </w:r>
      <w:r w:rsidRPr="009A38E8">
        <w:rPr>
          <w:rFonts w:ascii="Angsana New" w:eastAsia="Arial Unicode MS" w:hAnsi="Angsana New"/>
          <w:sz w:val="28"/>
          <w:szCs w:val="28"/>
        </w:rPr>
        <w:t xml:space="preserve"> are as follows:</w:t>
      </w:r>
    </w:p>
    <w:tbl>
      <w:tblPr>
        <w:tblW w:w="9360" w:type="dxa"/>
        <w:tblInd w:w="450" w:type="dxa"/>
        <w:tblLayout w:type="fixed"/>
        <w:tblLook w:val="01E0" w:firstRow="1" w:lastRow="1" w:firstColumn="1" w:lastColumn="1" w:noHBand="0" w:noVBand="0"/>
      </w:tblPr>
      <w:tblGrid>
        <w:gridCol w:w="3150"/>
        <w:gridCol w:w="1440"/>
        <w:gridCol w:w="270"/>
        <w:gridCol w:w="1260"/>
        <w:gridCol w:w="270"/>
        <w:gridCol w:w="1440"/>
        <w:gridCol w:w="270"/>
        <w:gridCol w:w="1260"/>
      </w:tblGrid>
      <w:tr w:rsidR="00B4160E" w:rsidRPr="00D0567B" w14:paraId="6087B6E1" w14:textId="77777777" w:rsidTr="00470919">
        <w:tc>
          <w:tcPr>
            <w:tcW w:w="3150" w:type="dxa"/>
            <w:vAlign w:val="bottom"/>
          </w:tcPr>
          <w:p w14:paraId="16B98C22"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210" w:type="dxa"/>
            <w:gridSpan w:val="7"/>
            <w:tcBorders>
              <w:bottom w:val="single" w:sz="4" w:space="0" w:color="auto"/>
            </w:tcBorders>
            <w:vAlign w:val="bottom"/>
          </w:tcPr>
          <w:p w14:paraId="6741C0A0" w14:textId="77777777" w:rsidR="00C349F8"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D0567B">
              <w:rPr>
                <w:rFonts w:asciiTheme="majorBidi" w:hAnsiTheme="majorBidi" w:cstheme="majorBidi"/>
                <w:sz w:val="28"/>
                <w:szCs w:val="28"/>
              </w:rPr>
              <w:t xml:space="preserve">Thousand </w:t>
            </w:r>
            <w:r w:rsidR="00C349F8" w:rsidRPr="00D0567B">
              <w:rPr>
                <w:rFonts w:asciiTheme="majorBidi" w:hAnsiTheme="majorBidi" w:cstheme="majorBidi"/>
                <w:sz w:val="28"/>
                <w:szCs w:val="28"/>
              </w:rPr>
              <w:t>Baht</w:t>
            </w:r>
          </w:p>
        </w:tc>
      </w:tr>
      <w:tr w:rsidR="00B4160E" w:rsidRPr="00D0567B" w14:paraId="48C14FD5" w14:textId="77777777" w:rsidTr="00470919">
        <w:tc>
          <w:tcPr>
            <w:tcW w:w="3150" w:type="dxa"/>
            <w:vAlign w:val="bottom"/>
          </w:tcPr>
          <w:p w14:paraId="517FC023"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2CFAD5DC"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vAlign w:val="bottom"/>
          </w:tcPr>
          <w:p w14:paraId="2DEB15EA"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970" w:type="dxa"/>
            <w:gridSpan w:val="3"/>
            <w:tcBorders>
              <w:bottom w:val="single" w:sz="4" w:space="0" w:color="auto"/>
            </w:tcBorders>
            <w:vAlign w:val="bottom"/>
          </w:tcPr>
          <w:p w14:paraId="2EB4864E" w14:textId="7782BD72" w:rsidR="00C349F8" w:rsidRPr="00D0567B" w:rsidRDefault="000D455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Pr>
                <w:rFonts w:asciiTheme="majorBidi" w:hAnsiTheme="majorBidi" w:cstheme="majorBidi"/>
                <w:sz w:val="28"/>
                <w:szCs w:val="28"/>
              </w:rPr>
              <w:t>(Charged) / Credited</w:t>
            </w:r>
          </w:p>
        </w:tc>
        <w:tc>
          <w:tcPr>
            <w:tcW w:w="270" w:type="dxa"/>
            <w:tcBorders>
              <w:top w:val="single" w:sz="4" w:space="0" w:color="auto"/>
            </w:tcBorders>
            <w:vAlign w:val="bottom"/>
          </w:tcPr>
          <w:p w14:paraId="5E911F13"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260" w:type="dxa"/>
            <w:tcBorders>
              <w:top w:val="single" w:sz="4" w:space="0" w:color="auto"/>
            </w:tcBorders>
            <w:vAlign w:val="bottom"/>
          </w:tcPr>
          <w:p w14:paraId="0061F359"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B4160E" w:rsidRPr="00D0567B" w14:paraId="661F2D44" w14:textId="77777777" w:rsidTr="00470919">
        <w:tc>
          <w:tcPr>
            <w:tcW w:w="3150" w:type="dxa"/>
            <w:vAlign w:val="bottom"/>
          </w:tcPr>
          <w:p w14:paraId="08B7B347"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0A6560BF"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vAlign w:val="bottom"/>
          </w:tcPr>
          <w:p w14:paraId="6E3D2A78"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260" w:type="dxa"/>
            <w:vAlign w:val="bottom"/>
          </w:tcPr>
          <w:p w14:paraId="3B932871"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178351CB"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23E58AF3" w14:textId="70CFEFD2" w:rsidR="00C349F8" w:rsidRPr="00D0567B" w:rsidRDefault="00FF4C4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D0567B">
              <w:rPr>
                <w:rFonts w:asciiTheme="majorBidi" w:hAnsiTheme="majorBidi" w:cstheme="majorBidi"/>
                <w:sz w:val="28"/>
                <w:szCs w:val="28"/>
              </w:rPr>
              <w:t>Other</w:t>
            </w:r>
          </w:p>
        </w:tc>
        <w:tc>
          <w:tcPr>
            <w:tcW w:w="270" w:type="dxa"/>
            <w:vAlign w:val="bottom"/>
          </w:tcPr>
          <w:p w14:paraId="38105A94"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260" w:type="dxa"/>
            <w:vAlign w:val="bottom"/>
          </w:tcPr>
          <w:p w14:paraId="666FB27C" w14:textId="77777777" w:rsidR="00C349F8" w:rsidRPr="00D0567B"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B4160E" w:rsidRPr="00D0567B" w14:paraId="629E904A" w14:textId="77777777" w:rsidTr="00470919">
        <w:tc>
          <w:tcPr>
            <w:tcW w:w="3150" w:type="dxa"/>
            <w:vAlign w:val="bottom"/>
          </w:tcPr>
          <w:p w14:paraId="55186AF6"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24CC305E" w14:textId="7A3A138B"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vAlign w:val="bottom"/>
          </w:tcPr>
          <w:p w14:paraId="48684730"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260" w:type="dxa"/>
            <w:vAlign w:val="bottom"/>
          </w:tcPr>
          <w:p w14:paraId="637FC963"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sidRPr="00D0567B">
              <w:rPr>
                <w:rFonts w:asciiTheme="majorBidi" w:hAnsiTheme="majorBidi" w:cstheme="majorBidi"/>
                <w:sz w:val="28"/>
                <w:szCs w:val="28"/>
                <w:lang w:val="en-GB"/>
              </w:rPr>
              <w:t>Loss</w:t>
            </w:r>
            <w:r w:rsidRPr="00D0567B">
              <w:rPr>
                <w:rFonts w:asciiTheme="majorBidi" w:hAnsiTheme="majorBidi" w:cstheme="majorBidi"/>
                <w:sz w:val="28"/>
                <w:szCs w:val="28"/>
              </w:rPr>
              <w:t xml:space="preserve"> for</w:t>
            </w:r>
          </w:p>
        </w:tc>
        <w:tc>
          <w:tcPr>
            <w:tcW w:w="270" w:type="dxa"/>
            <w:vAlign w:val="bottom"/>
          </w:tcPr>
          <w:p w14:paraId="385DC9B6"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0110106E" w14:textId="7C135705" w:rsidR="00FF4C42" w:rsidRPr="00D0567B" w:rsidRDefault="00FF4C4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D0567B">
              <w:rPr>
                <w:rFonts w:asciiTheme="majorBidi" w:hAnsiTheme="majorBidi" w:cstheme="majorBidi"/>
                <w:sz w:val="28"/>
                <w:szCs w:val="28"/>
              </w:rPr>
              <w:t>comprehensive</w:t>
            </w:r>
          </w:p>
        </w:tc>
        <w:tc>
          <w:tcPr>
            <w:tcW w:w="270" w:type="dxa"/>
            <w:vAlign w:val="bottom"/>
          </w:tcPr>
          <w:p w14:paraId="6053001C" w14:textId="77777777"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260" w:type="dxa"/>
            <w:vAlign w:val="bottom"/>
          </w:tcPr>
          <w:p w14:paraId="6B381C32" w14:textId="2C940B20" w:rsidR="00301936" w:rsidRPr="00D0567B"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B4160E" w:rsidRPr="00D0567B" w14:paraId="300CDF84" w14:textId="77777777" w:rsidTr="00470919">
        <w:tc>
          <w:tcPr>
            <w:tcW w:w="3150" w:type="dxa"/>
            <w:vAlign w:val="bottom"/>
          </w:tcPr>
          <w:p w14:paraId="781256E6" w14:textId="77777777" w:rsidR="005F5AFA" w:rsidRPr="00D0567B"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729CA498" w14:textId="210CBFD2" w:rsidR="005F5AFA" w:rsidRPr="00D0567B" w:rsidRDefault="0047091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D0567B">
              <w:rPr>
                <w:rFonts w:asciiTheme="majorBidi" w:hAnsiTheme="majorBidi" w:cstheme="majorBidi"/>
                <w:sz w:val="28"/>
                <w:szCs w:val="28"/>
              </w:rPr>
              <w:t>31 December</w:t>
            </w:r>
            <w:r>
              <w:rPr>
                <w:rFonts w:asciiTheme="majorBidi" w:hAnsiTheme="majorBidi" w:cstheme="majorBidi"/>
                <w:sz w:val="28"/>
                <w:szCs w:val="28"/>
              </w:rPr>
              <w:t xml:space="preserve"> </w:t>
            </w:r>
            <w:r w:rsidRPr="00D0567B">
              <w:rPr>
                <w:rFonts w:asciiTheme="majorBidi" w:hAnsiTheme="majorBidi" w:cstheme="majorBidi"/>
                <w:sz w:val="28"/>
                <w:szCs w:val="28"/>
              </w:rPr>
              <w:t>2018</w:t>
            </w:r>
          </w:p>
        </w:tc>
        <w:tc>
          <w:tcPr>
            <w:tcW w:w="270" w:type="dxa"/>
            <w:vAlign w:val="bottom"/>
          </w:tcPr>
          <w:p w14:paraId="7E6362E9" w14:textId="77777777" w:rsidR="005F5AFA" w:rsidRPr="00D0567B"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8"/>
                <w:szCs w:val="28"/>
                <w:u w:val="single"/>
              </w:rPr>
            </w:pPr>
          </w:p>
        </w:tc>
        <w:tc>
          <w:tcPr>
            <w:tcW w:w="1260" w:type="dxa"/>
            <w:tcBorders>
              <w:bottom w:val="single" w:sz="4" w:space="0" w:color="auto"/>
            </w:tcBorders>
            <w:vAlign w:val="bottom"/>
          </w:tcPr>
          <w:p w14:paraId="45D6830C" w14:textId="77777777" w:rsidR="005F5AFA" w:rsidRPr="00D0567B"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the </w:t>
            </w:r>
            <w:r w:rsidR="009236D0" w:rsidRPr="00D0567B">
              <w:rPr>
                <w:rFonts w:asciiTheme="majorBidi" w:hAnsiTheme="majorBidi" w:cstheme="majorBidi"/>
                <w:sz w:val="28"/>
                <w:szCs w:val="28"/>
              </w:rPr>
              <w:t>period</w:t>
            </w:r>
          </w:p>
        </w:tc>
        <w:tc>
          <w:tcPr>
            <w:tcW w:w="270" w:type="dxa"/>
            <w:vAlign w:val="bottom"/>
          </w:tcPr>
          <w:p w14:paraId="516E4DAF" w14:textId="77777777" w:rsidR="005F5AFA" w:rsidRPr="00D0567B"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440" w:type="dxa"/>
            <w:tcBorders>
              <w:bottom w:val="single" w:sz="4" w:space="0" w:color="auto"/>
            </w:tcBorders>
            <w:vAlign w:val="bottom"/>
          </w:tcPr>
          <w:p w14:paraId="0FA702C0" w14:textId="4832C644" w:rsidR="005F5AFA" w:rsidRPr="00D0567B" w:rsidRDefault="00FF4C4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loss for the period</w:t>
            </w:r>
          </w:p>
        </w:tc>
        <w:tc>
          <w:tcPr>
            <w:tcW w:w="270" w:type="dxa"/>
            <w:vAlign w:val="bottom"/>
          </w:tcPr>
          <w:p w14:paraId="152140DE" w14:textId="77777777" w:rsidR="005F5AFA" w:rsidRPr="00D0567B"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260" w:type="dxa"/>
            <w:tcBorders>
              <w:bottom w:val="single" w:sz="4" w:space="0" w:color="auto"/>
            </w:tcBorders>
          </w:tcPr>
          <w:p w14:paraId="37C23235" w14:textId="467B8572" w:rsidR="005F5AFA" w:rsidRPr="00D0567B" w:rsidRDefault="0047091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D0567B">
              <w:rPr>
                <w:rFonts w:asciiTheme="majorBidi" w:hAnsiTheme="majorBidi" w:cstheme="majorBidi"/>
                <w:sz w:val="28"/>
                <w:szCs w:val="28"/>
              </w:rPr>
              <w:t>31 March</w:t>
            </w:r>
            <w:r>
              <w:rPr>
                <w:rFonts w:asciiTheme="majorBidi" w:hAnsiTheme="majorBidi" w:cstheme="majorBidi"/>
                <w:sz w:val="28"/>
                <w:szCs w:val="28"/>
              </w:rPr>
              <w:t xml:space="preserve"> </w:t>
            </w:r>
            <w:r w:rsidRPr="00D0567B">
              <w:rPr>
                <w:rFonts w:asciiTheme="majorBidi" w:hAnsiTheme="majorBidi" w:cstheme="majorBidi"/>
                <w:sz w:val="28"/>
                <w:szCs w:val="28"/>
              </w:rPr>
              <w:t>2019</w:t>
            </w:r>
          </w:p>
        </w:tc>
      </w:tr>
      <w:tr w:rsidR="000045D2" w:rsidRPr="007D700A" w14:paraId="595FAF87" w14:textId="77777777" w:rsidTr="00470919">
        <w:tc>
          <w:tcPr>
            <w:tcW w:w="3150" w:type="dxa"/>
            <w:vAlign w:val="bottom"/>
          </w:tcPr>
          <w:p w14:paraId="3E2524D6"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cs/>
              </w:rPr>
            </w:pPr>
            <w:r w:rsidRPr="00D0567B">
              <w:rPr>
                <w:rFonts w:asciiTheme="majorBidi" w:hAnsiTheme="majorBidi" w:cstheme="majorBidi"/>
                <w:sz w:val="28"/>
                <w:szCs w:val="28"/>
              </w:rPr>
              <w:t>Surplus on revaluation of fixed assets</w:t>
            </w:r>
          </w:p>
        </w:tc>
        <w:tc>
          <w:tcPr>
            <w:tcW w:w="1440" w:type="dxa"/>
          </w:tcPr>
          <w:p w14:paraId="3202F23F"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(19,013)</w:t>
            </w:r>
          </w:p>
        </w:tc>
        <w:tc>
          <w:tcPr>
            <w:tcW w:w="270" w:type="dxa"/>
            <w:vAlign w:val="bottom"/>
          </w:tcPr>
          <w:p w14:paraId="36141FD2"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3D159953" w14:textId="28955F24" w:rsidR="000045D2" w:rsidRPr="007D700A"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57</w:t>
            </w:r>
          </w:p>
        </w:tc>
        <w:tc>
          <w:tcPr>
            <w:tcW w:w="270" w:type="dxa"/>
          </w:tcPr>
          <w:p w14:paraId="00A7DD6C"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42E62AA9" w14:textId="056FA633" w:rsidR="000045D2" w:rsidRPr="007D700A"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p>
        </w:tc>
        <w:tc>
          <w:tcPr>
            <w:tcW w:w="270" w:type="dxa"/>
          </w:tcPr>
          <w:p w14:paraId="12FF789B"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6DC27DC4" w14:textId="274795E5" w:rsidR="000045D2" w:rsidRPr="007D700A"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(18,956)</w:t>
            </w:r>
          </w:p>
        </w:tc>
      </w:tr>
      <w:tr w:rsidR="000045D2" w:rsidRPr="007D700A" w14:paraId="09D9C5EE" w14:textId="77777777" w:rsidTr="00470919">
        <w:tc>
          <w:tcPr>
            <w:tcW w:w="3150" w:type="dxa"/>
            <w:vAlign w:val="bottom"/>
          </w:tcPr>
          <w:p w14:paraId="46DDBA77" w14:textId="77777777" w:rsidR="009236D0" w:rsidRPr="00D0567B" w:rsidRDefault="009236D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8"/>
                <w:szCs w:val="28"/>
              </w:rPr>
            </w:pPr>
            <w:proofErr w:type="spellStart"/>
            <w:r w:rsidRPr="00D0567B">
              <w:rPr>
                <w:rFonts w:asciiTheme="majorBidi" w:hAnsiTheme="majorBidi" w:cstheme="majorBidi"/>
                <w:sz w:val="28"/>
                <w:szCs w:val="28"/>
              </w:rPr>
              <w:t>Unrealis</w:t>
            </w:r>
            <w:r w:rsidR="000045D2" w:rsidRPr="00D0567B">
              <w:rPr>
                <w:rFonts w:asciiTheme="majorBidi" w:hAnsiTheme="majorBidi" w:cstheme="majorBidi"/>
                <w:sz w:val="28"/>
                <w:szCs w:val="28"/>
              </w:rPr>
              <w:t>ed</w:t>
            </w:r>
            <w:proofErr w:type="spellEnd"/>
            <w:r w:rsidR="000045D2" w:rsidRPr="00D0567B">
              <w:rPr>
                <w:rFonts w:asciiTheme="majorBidi" w:hAnsiTheme="majorBidi" w:cstheme="majorBidi"/>
                <w:sz w:val="28"/>
                <w:szCs w:val="28"/>
              </w:rPr>
              <w:t xml:space="preserve"> loss on revaluation of </w:t>
            </w:r>
          </w:p>
          <w:p w14:paraId="43473AB3" w14:textId="77777777" w:rsidR="000045D2" w:rsidRPr="00D0567B" w:rsidRDefault="009236D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8"/>
                <w:szCs w:val="28"/>
              </w:rPr>
            </w:pPr>
            <w:r w:rsidRPr="00D0567B">
              <w:rPr>
                <w:rFonts w:asciiTheme="majorBidi" w:hAnsiTheme="majorBidi" w:cstheme="majorBidi"/>
                <w:sz w:val="28"/>
                <w:szCs w:val="28"/>
              </w:rPr>
              <w:t xml:space="preserve">     </w:t>
            </w:r>
            <w:r w:rsidR="000045D2" w:rsidRPr="00D0567B">
              <w:rPr>
                <w:rFonts w:asciiTheme="majorBidi" w:hAnsiTheme="majorBidi" w:cstheme="majorBidi"/>
                <w:sz w:val="28"/>
                <w:szCs w:val="28"/>
              </w:rPr>
              <w:t>fixed assets</w:t>
            </w:r>
          </w:p>
        </w:tc>
        <w:tc>
          <w:tcPr>
            <w:tcW w:w="1440" w:type="dxa"/>
          </w:tcPr>
          <w:p w14:paraId="1EA3CC35" w14:textId="77777777" w:rsidR="009236D0" w:rsidRPr="007D700A" w:rsidRDefault="009236D0"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p w14:paraId="0CDDC54E"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1,355</w:t>
            </w:r>
          </w:p>
        </w:tc>
        <w:tc>
          <w:tcPr>
            <w:tcW w:w="270" w:type="dxa"/>
            <w:vAlign w:val="bottom"/>
          </w:tcPr>
          <w:p w14:paraId="32E6EFB8"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004E41D8"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p w14:paraId="60872A07" w14:textId="5540B22A" w:rsidR="003B708C" w:rsidRPr="007D700A"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p>
        </w:tc>
        <w:tc>
          <w:tcPr>
            <w:tcW w:w="270" w:type="dxa"/>
          </w:tcPr>
          <w:p w14:paraId="3C64339F"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2DFFE607"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p w14:paraId="6B1D35DF" w14:textId="4D286A91" w:rsidR="003B708C" w:rsidRPr="007D700A"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p>
        </w:tc>
        <w:tc>
          <w:tcPr>
            <w:tcW w:w="270" w:type="dxa"/>
          </w:tcPr>
          <w:p w14:paraId="5AA8A76B"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228D1638"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p w14:paraId="132B9402" w14:textId="199A1825" w:rsidR="003B708C" w:rsidRPr="007D700A"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1,355</w:t>
            </w:r>
          </w:p>
        </w:tc>
      </w:tr>
      <w:tr w:rsidR="000045D2" w:rsidRPr="007D700A" w14:paraId="6CD60751" w14:textId="77777777" w:rsidTr="00470919">
        <w:tc>
          <w:tcPr>
            <w:tcW w:w="3150" w:type="dxa"/>
            <w:vAlign w:val="bottom"/>
          </w:tcPr>
          <w:p w14:paraId="028AED98"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b/>
                <w:bCs/>
                <w:sz w:val="28"/>
                <w:szCs w:val="28"/>
              </w:rPr>
            </w:pPr>
            <w:r w:rsidRPr="00D0567B">
              <w:rPr>
                <w:rFonts w:asciiTheme="majorBidi" w:hAnsiTheme="majorBidi" w:cstheme="majorBidi"/>
                <w:b/>
                <w:bCs/>
                <w:sz w:val="28"/>
                <w:szCs w:val="28"/>
              </w:rPr>
              <w:t xml:space="preserve">Deferred tax liabilities </w:t>
            </w:r>
          </w:p>
        </w:tc>
        <w:tc>
          <w:tcPr>
            <w:tcW w:w="1440" w:type="dxa"/>
            <w:tcBorders>
              <w:top w:val="single" w:sz="4" w:space="0" w:color="auto"/>
              <w:bottom w:val="double" w:sz="4" w:space="0" w:color="auto"/>
            </w:tcBorders>
          </w:tcPr>
          <w:p w14:paraId="26C98130" w14:textId="77777777" w:rsidR="000045D2" w:rsidRPr="004E45E4"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(17,658)</w:t>
            </w:r>
          </w:p>
        </w:tc>
        <w:tc>
          <w:tcPr>
            <w:tcW w:w="270" w:type="dxa"/>
            <w:vAlign w:val="bottom"/>
          </w:tcPr>
          <w:p w14:paraId="1B6DE549" w14:textId="77777777" w:rsidR="000045D2" w:rsidRPr="004E45E4"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6201D9A4" w14:textId="479D06F4" w:rsidR="000045D2" w:rsidRPr="004E45E4"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57</w:t>
            </w:r>
          </w:p>
        </w:tc>
        <w:tc>
          <w:tcPr>
            <w:tcW w:w="270" w:type="dxa"/>
          </w:tcPr>
          <w:p w14:paraId="7C074449" w14:textId="77777777" w:rsidR="000045D2" w:rsidRPr="004E45E4"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3DD3B14F" w14:textId="6E208B5D" w:rsidR="000045D2" w:rsidRPr="004E45E4"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w:t>
            </w:r>
          </w:p>
        </w:tc>
        <w:tc>
          <w:tcPr>
            <w:tcW w:w="270" w:type="dxa"/>
          </w:tcPr>
          <w:p w14:paraId="7D460939" w14:textId="77777777" w:rsidR="000045D2" w:rsidRPr="004E45E4"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02DCD4A2" w14:textId="718F6EFC" w:rsidR="000045D2" w:rsidRPr="004E45E4" w:rsidRDefault="003B708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(17,601)</w:t>
            </w:r>
          </w:p>
        </w:tc>
      </w:tr>
    </w:tbl>
    <w:p w14:paraId="6455CE45" w14:textId="77777777" w:rsidR="005C146C" w:rsidRDefault="005C146C" w:rsidP="00C71B59">
      <w:pPr>
        <w:pStyle w:val="BodyTextIndent"/>
        <w:spacing w:before="120" w:line="380" w:lineRule="exact"/>
        <w:ind w:left="547" w:right="58"/>
        <w:jc w:val="thaiDistribute"/>
        <w:rPr>
          <w:rFonts w:ascii="Angsana New" w:eastAsia="Arial Unicode MS" w:hAnsi="Angsana New"/>
          <w:sz w:val="28"/>
          <w:szCs w:val="28"/>
          <w:highlight w:val="yellow"/>
        </w:rPr>
      </w:pPr>
    </w:p>
    <w:p w14:paraId="2FBA03BF" w14:textId="77777777" w:rsidR="00BE0718" w:rsidRDefault="00BE0718" w:rsidP="00C71B59">
      <w:pPr>
        <w:pStyle w:val="BodyTextIndent"/>
        <w:spacing w:before="120" w:line="380" w:lineRule="exact"/>
        <w:ind w:left="547" w:right="58"/>
        <w:jc w:val="thaiDistribute"/>
        <w:rPr>
          <w:rFonts w:ascii="Angsana New" w:eastAsia="Arial Unicode MS" w:hAnsi="Angsana New"/>
          <w:sz w:val="28"/>
          <w:szCs w:val="28"/>
          <w:highlight w:val="yellow"/>
        </w:rPr>
      </w:pPr>
    </w:p>
    <w:p w14:paraId="5C4AFAC8" w14:textId="065616EC" w:rsidR="00C349F8" w:rsidRPr="00A36901" w:rsidRDefault="00C349F8" w:rsidP="00C71B59">
      <w:pPr>
        <w:pStyle w:val="BodyTextIndent"/>
        <w:spacing w:before="120" w:line="380" w:lineRule="exact"/>
        <w:ind w:left="547" w:right="58"/>
        <w:jc w:val="thaiDistribute"/>
        <w:rPr>
          <w:rFonts w:ascii="Angsana New" w:eastAsia="Arial Unicode MS" w:hAnsi="Angsana New"/>
          <w:sz w:val="28"/>
          <w:szCs w:val="28"/>
        </w:rPr>
      </w:pPr>
      <w:r w:rsidRPr="00A36901">
        <w:rPr>
          <w:rFonts w:ascii="Angsana New" w:eastAsia="Arial Unicode MS" w:hAnsi="Angsana New"/>
          <w:sz w:val="28"/>
          <w:szCs w:val="28"/>
        </w:rPr>
        <w:t>The details of deferred</w:t>
      </w:r>
      <w:r w:rsidR="00BE0718">
        <w:rPr>
          <w:rFonts w:ascii="Angsana New" w:eastAsia="Arial Unicode MS" w:hAnsi="Angsana New"/>
          <w:sz w:val="28"/>
          <w:szCs w:val="28"/>
        </w:rPr>
        <w:t xml:space="preserve"> tax assets</w:t>
      </w:r>
      <w:r w:rsidR="00CB7CBE" w:rsidRPr="00A36901">
        <w:rPr>
          <w:rFonts w:ascii="Angsana New" w:eastAsia="Arial Unicode MS" w:hAnsi="Angsana New"/>
          <w:sz w:val="28"/>
          <w:szCs w:val="28"/>
        </w:rPr>
        <w:t xml:space="preserve">, which are not </w:t>
      </w:r>
      <w:proofErr w:type="spellStart"/>
      <w:r w:rsidR="00CB7CBE" w:rsidRPr="00A36901">
        <w:rPr>
          <w:rFonts w:ascii="Angsana New" w:eastAsia="Arial Unicode MS" w:hAnsi="Angsana New"/>
          <w:sz w:val="28"/>
          <w:szCs w:val="28"/>
        </w:rPr>
        <w:t>recognis</w:t>
      </w:r>
      <w:r w:rsidRPr="00A36901">
        <w:rPr>
          <w:rFonts w:ascii="Angsana New" w:eastAsia="Arial Unicode MS" w:hAnsi="Angsana New"/>
          <w:sz w:val="28"/>
          <w:szCs w:val="28"/>
        </w:rPr>
        <w:t>ed</w:t>
      </w:r>
      <w:proofErr w:type="spellEnd"/>
      <w:r w:rsidRPr="00A36901">
        <w:rPr>
          <w:rFonts w:ascii="Angsana New" w:eastAsia="Arial Unicode MS" w:hAnsi="Angsana New"/>
          <w:sz w:val="28"/>
          <w:szCs w:val="28"/>
        </w:rPr>
        <w:t xml:space="preserve"> as at</w:t>
      </w:r>
      <w:r w:rsidR="00736881" w:rsidRPr="00A36901">
        <w:rPr>
          <w:rFonts w:ascii="Angsana New" w:eastAsia="Arial Unicode MS" w:hAnsi="Angsana New"/>
          <w:sz w:val="28"/>
          <w:szCs w:val="28"/>
        </w:rPr>
        <w:t xml:space="preserve"> </w:t>
      </w:r>
      <w:r w:rsidR="009236D0" w:rsidRPr="00A36901">
        <w:rPr>
          <w:rFonts w:ascii="Angsana New" w:eastAsia="Arial Unicode MS" w:hAnsi="Angsana New"/>
          <w:sz w:val="28"/>
          <w:szCs w:val="28"/>
        </w:rPr>
        <w:t>31 March 2019 and 31 December 2018</w:t>
      </w:r>
      <w:r w:rsidRPr="00A36901">
        <w:rPr>
          <w:rFonts w:ascii="Angsana New" w:eastAsia="Arial Unicode MS" w:hAnsi="Angsana New"/>
          <w:sz w:val="28"/>
          <w:szCs w:val="28"/>
        </w:rPr>
        <w:t>, are as follows: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20"/>
        <w:gridCol w:w="270"/>
        <w:gridCol w:w="1620"/>
      </w:tblGrid>
      <w:tr w:rsidR="00B4160E" w:rsidRPr="00A36901" w14:paraId="683E4EA2" w14:textId="77777777" w:rsidTr="005C146C">
        <w:tc>
          <w:tcPr>
            <w:tcW w:w="5850" w:type="dxa"/>
            <w:tcBorders>
              <w:top w:val="nil"/>
              <w:left w:val="nil"/>
              <w:bottom w:val="nil"/>
              <w:right w:val="nil"/>
            </w:tcBorders>
          </w:tcPr>
          <w:p w14:paraId="30F917E2" w14:textId="77777777" w:rsidR="00B73967" w:rsidRPr="00A36901"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top w:val="nil"/>
              <w:left w:val="nil"/>
              <w:bottom w:val="single" w:sz="4" w:space="0" w:color="auto"/>
              <w:right w:val="nil"/>
            </w:tcBorders>
          </w:tcPr>
          <w:p w14:paraId="5F15F3FE" w14:textId="24295A77" w:rsidR="00B73967"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A36901">
              <w:rPr>
                <w:rFonts w:asciiTheme="majorBidi" w:hAnsiTheme="majorBidi" w:cstheme="majorBidi"/>
                <w:sz w:val="28"/>
                <w:szCs w:val="28"/>
              </w:rPr>
              <w:t>Thousand</w:t>
            </w:r>
            <w:r w:rsidR="00B73967" w:rsidRPr="00A36901">
              <w:rPr>
                <w:rFonts w:asciiTheme="majorBidi" w:hAnsiTheme="majorBidi" w:cstheme="majorBidi"/>
                <w:sz w:val="28"/>
                <w:szCs w:val="28"/>
              </w:rPr>
              <w:t xml:space="preserve"> Baht</w:t>
            </w:r>
          </w:p>
        </w:tc>
      </w:tr>
      <w:tr w:rsidR="00B4160E" w:rsidRPr="00A36901" w14:paraId="3719B1FE" w14:textId="77777777" w:rsidTr="005C146C">
        <w:tc>
          <w:tcPr>
            <w:tcW w:w="5850" w:type="dxa"/>
            <w:tcBorders>
              <w:top w:val="nil"/>
              <w:left w:val="nil"/>
              <w:bottom w:val="nil"/>
              <w:right w:val="nil"/>
            </w:tcBorders>
          </w:tcPr>
          <w:p w14:paraId="395B8441" w14:textId="77777777" w:rsidR="0006328C" w:rsidRPr="00A36901" w:rsidRDefault="0006328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06ED7E92" w14:textId="77777777" w:rsidR="0006328C" w:rsidRPr="00A36901" w:rsidRDefault="009236D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A36901">
              <w:rPr>
                <w:rFonts w:asciiTheme="majorBidi" w:hAnsiTheme="majorBidi" w:cstheme="majorBidi"/>
                <w:sz w:val="28"/>
                <w:szCs w:val="28"/>
              </w:rPr>
              <w:t xml:space="preserve">31 </w:t>
            </w:r>
            <w:r w:rsidR="0006328C" w:rsidRPr="00A36901">
              <w:rPr>
                <w:rFonts w:asciiTheme="majorBidi" w:hAnsiTheme="majorBidi" w:cstheme="majorBidi"/>
                <w:sz w:val="28"/>
                <w:szCs w:val="28"/>
              </w:rPr>
              <w:t>March 201</w:t>
            </w:r>
            <w:r w:rsidR="00BE0FCA" w:rsidRPr="00A36901">
              <w:rPr>
                <w:rFonts w:asciiTheme="majorBidi" w:hAnsiTheme="majorBidi" w:cstheme="majorBidi"/>
                <w:sz w:val="28"/>
                <w:szCs w:val="28"/>
              </w:rPr>
              <w:t>9</w:t>
            </w:r>
          </w:p>
        </w:tc>
        <w:tc>
          <w:tcPr>
            <w:tcW w:w="270" w:type="dxa"/>
            <w:tcBorders>
              <w:top w:val="single" w:sz="4" w:space="0" w:color="auto"/>
              <w:left w:val="nil"/>
              <w:bottom w:val="nil"/>
              <w:right w:val="nil"/>
            </w:tcBorders>
          </w:tcPr>
          <w:p w14:paraId="601D490E" w14:textId="77777777" w:rsidR="0006328C" w:rsidRPr="00A36901" w:rsidRDefault="0006328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620" w:type="dxa"/>
            <w:tcBorders>
              <w:top w:val="single" w:sz="4" w:space="0" w:color="auto"/>
              <w:left w:val="nil"/>
              <w:bottom w:val="single" w:sz="4" w:space="0" w:color="auto"/>
              <w:right w:val="nil"/>
            </w:tcBorders>
          </w:tcPr>
          <w:p w14:paraId="5E8889C2" w14:textId="77777777" w:rsidR="0006328C" w:rsidRPr="00A36901" w:rsidRDefault="009236D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54" w:right="-43"/>
              <w:jc w:val="center"/>
              <w:rPr>
                <w:rFonts w:asciiTheme="majorBidi" w:hAnsiTheme="majorBidi" w:cstheme="majorBidi"/>
                <w:sz w:val="28"/>
                <w:szCs w:val="28"/>
              </w:rPr>
            </w:pPr>
            <w:r w:rsidRPr="00A36901">
              <w:rPr>
                <w:rFonts w:asciiTheme="majorBidi" w:hAnsiTheme="majorBidi" w:cstheme="majorBidi"/>
                <w:sz w:val="28"/>
                <w:szCs w:val="28"/>
              </w:rPr>
              <w:t xml:space="preserve">31 </w:t>
            </w:r>
            <w:r w:rsidR="0006328C" w:rsidRPr="00A36901">
              <w:rPr>
                <w:rFonts w:asciiTheme="majorBidi" w:hAnsiTheme="majorBidi" w:cstheme="majorBidi"/>
                <w:sz w:val="28"/>
                <w:szCs w:val="28"/>
              </w:rPr>
              <w:t>December 201</w:t>
            </w:r>
            <w:r w:rsidR="00BE0FCA" w:rsidRPr="00A36901">
              <w:rPr>
                <w:rFonts w:asciiTheme="majorBidi" w:hAnsiTheme="majorBidi" w:cstheme="majorBidi"/>
                <w:sz w:val="28"/>
                <w:szCs w:val="28"/>
              </w:rPr>
              <w:t>8</w:t>
            </w:r>
          </w:p>
        </w:tc>
      </w:tr>
      <w:tr w:rsidR="00B4160E" w:rsidRPr="00A36901" w14:paraId="6DC8CCD9"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72CF8AF3" w14:textId="7578E1CB" w:rsidR="00B73967" w:rsidRPr="00A36901" w:rsidRDefault="00BE0FCA" w:rsidP="00321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right="71" w:hanging="72"/>
              <w:rPr>
                <w:rFonts w:asciiTheme="majorBidi" w:hAnsiTheme="majorBidi" w:cstheme="majorBidi"/>
                <w:b/>
                <w:bCs/>
                <w:sz w:val="28"/>
                <w:szCs w:val="28"/>
              </w:rPr>
            </w:pPr>
            <w:r w:rsidRPr="00A36901">
              <w:rPr>
                <w:rFonts w:asciiTheme="majorBidi" w:hAnsiTheme="majorBidi" w:cstheme="majorBidi"/>
                <w:b/>
                <w:bCs/>
                <w:sz w:val="28"/>
                <w:szCs w:val="28"/>
              </w:rPr>
              <w:t>Deferred tax assets</w:t>
            </w:r>
          </w:p>
        </w:tc>
        <w:tc>
          <w:tcPr>
            <w:tcW w:w="1620" w:type="dxa"/>
            <w:vAlign w:val="bottom"/>
          </w:tcPr>
          <w:p w14:paraId="1F127B19" w14:textId="77777777" w:rsidR="00B73967" w:rsidRPr="00A36901"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auto"/>
              <w:ind w:left="-108" w:right="315"/>
              <w:jc w:val="right"/>
              <w:rPr>
                <w:rFonts w:asciiTheme="majorBidi" w:eastAsia="Cordia New" w:hAnsiTheme="majorBidi" w:cstheme="majorBidi"/>
                <w:sz w:val="28"/>
                <w:szCs w:val="28"/>
              </w:rPr>
            </w:pPr>
          </w:p>
        </w:tc>
        <w:tc>
          <w:tcPr>
            <w:tcW w:w="270" w:type="dxa"/>
          </w:tcPr>
          <w:p w14:paraId="23093A70" w14:textId="77777777" w:rsidR="00B73967" w:rsidRPr="00A36901"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vAlign w:val="bottom"/>
          </w:tcPr>
          <w:p w14:paraId="341391B0" w14:textId="77777777" w:rsidR="00B73967" w:rsidRPr="00A36901"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r>
      <w:tr w:rsidR="000045D2" w:rsidRPr="00A36901" w14:paraId="11DF519C"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4B679EB6" w14:textId="77777777" w:rsidR="000045D2" w:rsidRPr="00A36901" w:rsidRDefault="000045D2" w:rsidP="00F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108" w:hanging="72"/>
              <w:rPr>
                <w:rFonts w:asciiTheme="majorBidi" w:hAnsiTheme="majorBidi" w:cstheme="majorBidi"/>
                <w:sz w:val="28"/>
                <w:szCs w:val="28"/>
              </w:rPr>
            </w:pPr>
            <w:r w:rsidRPr="00A36901">
              <w:rPr>
                <w:rFonts w:asciiTheme="majorBidi" w:hAnsiTheme="majorBidi" w:cstheme="majorBidi"/>
                <w:sz w:val="28"/>
                <w:szCs w:val="28"/>
              </w:rPr>
              <w:t>Allowance for doubtful accounts</w:t>
            </w:r>
          </w:p>
        </w:tc>
        <w:tc>
          <w:tcPr>
            <w:tcW w:w="1620" w:type="dxa"/>
          </w:tcPr>
          <w:p w14:paraId="61408BF3" w14:textId="2B02ED92" w:rsidR="000045D2" w:rsidRPr="00A36901" w:rsidRDefault="00A36901" w:rsidP="00A36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69,790</w:t>
            </w:r>
          </w:p>
        </w:tc>
        <w:tc>
          <w:tcPr>
            <w:tcW w:w="270" w:type="dxa"/>
          </w:tcPr>
          <w:p w14:paraId="0445CF55"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Pr>
          <w:p w14:paraId="052FB27E" w14:textId="77777777" w:rsidR="000045D2" w:rsidRPr="00A36901"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 xml:space="preserve"> 65,457 </w:t>
            </w:r>
          </w:p>
        </w:tc>
      </w:tr>
      <w:tr w:rsidR="000045D2" w:rsidRPr="00A36901" w14:paraId="62DA8B55"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3F4A8C3D" w14:textId="77777777" w:rsidR="000045D2" w:rsidRPr="00A36901" w:rsidRDefault="000045D2" w:rsidP="00F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108" w:hanging="72"/>
              <w:rPr>
                <w:rFonts w:asciiTheme="majorBidi" w:hAnsiTheme="majorBidi" w:cstheme="majorBidi"/>
                <w:sz w:val="28"/>
                <w:szCs w:val="28"/>
              </w:rPr>
            </w:pPr>
            <w:r w:rsidRPr="00A36901">
              <w:rPr>
                <w:rFonts w:asciiTheme="majorBidi" w:hAnsiTheme="majorBidi" w:cstheme="majorBidi"/>
                <w:sz w:val="28"/>
                <w:szCs w:val="28"/>
              </w:rPr>
              <w:t>Unearned premium reserves</w:t>
            </w:r>
          </w:p>
        </w:tc>
        <w:tc>
          <w:tcPr>
            <w:tcW w:w="1620" w:type="dxa"/>
          </w:tcPr>
          <w:p w14:paraId="29F2CD57" w14:textId="2A60BEC0" w:rsidR="000045D2" w:rsidRPr="00A36901" w:rsidRDefault="00A36901" w:rsidP="00A36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(13,923)</w:t>
            </w:r>
          </w:p>
        </w:tc>
        <w:tc>
          <w:tcPr>
            <w:tcW w:w="270" w:type="dxa"/>
          </w:tcPr>
          <w:p w14:paraId="62BC3987"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Pr>
          <w:p w14:paraId="69F7CF59" w14:textId="77777777" w:rsidR="000045D2" w:rsidRPr="00A36901"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 xml:space="preserve"> (472) </w:t>
            </w:r>
          </w:p>
        </w:tc>
      </w:tr>
      <w:tr w:rsidR="000045D2" w:rsidRPr="00A36901" w14:paraId="5AAB745A"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75201B56" w14:textId="77777777" w:rsidR="000045D2" w:rsidRPr="00A36901" w:rsidRDefault="000045D2" w:rsidP="00F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108" w:hanging="72"/>
              <w:rPr>
                <w:rFonts w:asciiTheme="majorBidi" w:hAnsiTheme="majorBidi" w:cstheme="majorBidi"/>
                <w:sz w:val="28"/>
                <w:szCs w:val="28"/>
              </w:rPr>
            </w:pPr>
            <w:r w:rsidRPr="00A36901">
              <w:rPr>
                <w:rFonts w:asciiTheme="majorBidi" w:hAnsiTheme="majorBidi" w:cstheme="majorBidi"/>
                <w:sz w:val="28"/>
                <w:szCs w:val="28"/>
              </w:rPr>
              <w:t>Provision for possible losses incurred but not yet reported claims (IBNR)</w:t>
            </w:r>
          </w:p>
        </w:tc>
        <w:tc>
          <w:tcPr>
            <w:tcW w:w="1620" w:type="dxa"/>
          </w:tcPr>
          <w:p w14:paraId="6BC59BD0" w14:textId="5C8294E1" w:rsidR="000045D2" w:rsidRPr="00A36901" w:rsidRDefault="00A36901" w:rsidP="00A36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9,372</w:t>
            </w:r>
          </w:p>
        </w:tc>
        <w:tc>
          <w:tcPr>
            <w:tcW w:w="270" w:type="dxa"/>
          </w:tcPr>
          <w:p w14:paraId="16F77838"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vAlign w:val="bottom"/>
          </w:tcPr>
          <w:p w14:paraId="2ECBC759" w14:textId="77777777" w:rsidR="000045D2" w:rsidRPr="00A36901" w:rsidRDefault="000045D2" w:rsidP="004044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 xml:space="preserve"> 9,971 </w:t>
            </w:r>
          </w:p>
        </w:tc>
      </w:tr>
      <w:tr w:rsidR="000045D2" w:rsidRPr="00A36901" w14:paraId="40AC582F"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7E9B846C" w14:textId="5511CD31" w:rsidR="000045D2" w:rsidRPr="00A36901" w:rsidRDefault="000045D2" w:rsidP="00F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108" w:hanging="72"/>
              <w:rPr>
                <w:rFonts w:asciiTheme="majorBidi" w:hAnsiTheme="majorBidi" w:cstheme="majorBidi"/>
                <w:sz w:val="28"/>
                <w:szCs w:val="28"/>
              </w:rPr>
            </w:pPr>
            <w:r w:rsidRPr="00A36901">
              <w:rPr>
                <w:rFonts w:asciiTheme="majorBidi" w:hAnsiTheme="majorBidi" w:cstheme="majorBidi"/>
                <w:sz w:val="28"/>
                <w:szCs w:val="28"/>
              </w:rPr>
              <w:t>Provision for possible provision for unallocated</w:t>
            </w:r>
          </w:p>
        </w:tc>
        <w:tc>
          <w:tcPr>
            <w:tcW w:w="1620" w:type="dxa"/>
          </w:tcPr>
          <w:p w14:paraId="2F341A5F" w14:textId="77777777" w:rsidR="000045D2" w:rsidRPr="00A36901" w:rsidRDefault="000045D2" w:rsidP="00A36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Pr>
          <w:p w14:paraId="7CE48127"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Pr>
          <w:p w14:paraId="653BC2C8" w14:textId="77777777" w:rsidR="000045D2" w:rsidRPr="00A36901"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045D2" w:rsidRPr="00A36901" w14:paraId="20AECFFC"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2EBFE1A3" w14:textId="77777777" w:rsidR="000045D2" w:rsidRPr="00A36901" w:rsidRDefault="000045D2" w:rsidP="00F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108" w:firstLine="90"/>
              <w:rPr>
                <w:rFonts w:asciiTheme="majorBidi" w:hAnsiTheme="majorBidi" w:cstheme="majorBidi"/>
                <w:sz w:val="28"/>
                <w:szCs w:val="28"/>
              </w:rPr>
            </w:pPr>
            <w:r w:rsidRPr="00A36901">
              <w:rPr>
                <w:rFonts w:asciiTheme="majorBidi" w:hAnsiTheme="majorBidi" w:cstheme="majorBidi"/>
                <w:sz w:val="28"/>
                <w:szCs w:val="28"/>
              </w:rPr>
              <w:t xml:space="preserve">  loss adjustment expenses (ULAE)</w:t>
            </w:r>
          </w:p>
        </w:tc>
        <w:tc>
          <w:tcPr>
            <w:tcW w:w="1620" w:type="dxa"/>
          </w:tcPr>
          <w:p w14:paraId="123FE689" w14:textId="1896605F" w:rsidR="000045D2" w:rsidRPr="00A36901" w:rsidRDefault="00A36901" w:rsidP="00F441C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2,714</w:t>
            </w:r>
          </w:p>
        </w:tc>
        <w:tc>
          <w:tcPr>
            <w:tcW w:w="270" w:type="dxa"/>
          </w:tcPr>
          <w:p w14:paraId="387BD1B7"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Pr>
          <w:p w14:paraId="012918F3" w14:textId="77777777" w:rsidR="000045D2" w:rsidRPr="00A36901"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 xml:space="preserve"> 3,154 </w:t>
            </w:r>
          </w:p>
        </w:tc>
      </w:tr>
      <w:tr w:rsidR="000045D2" w:rsidRPr="00A36901" w14:paraId="7902C0F4"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6D6DC8BE" w14:textId="77777777" w:rsidR="000045D2" w:rsidRPr="00A36901" w:rsidRDefault="000045D2" w:rsidP="00F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108" w:hanging="72"/>
              <w:rPr>
                <w:rFonts w:asciiTheme="majorBidi" w:hAnsiTheme="majorBidi" w:cstheme="majorBidi"/>
                <w:sz w:val="28"/>
                <w:szCs w:val="28"/>
              </w:rPr>
            </w:pPr>
            <w:r w:rsidRPr="00A36901">
              <w:rPr>
                <w:rFonts w:asciiTheme="majorBidi" w:hAnsiTheme="majorBidi" w:cstheme="majorBidi"/>
                <w:sz w:val="28"/>
                <w:szCs w:val="28"/>
              </w:rPr>
              <w:t>Provisions for employee retirement benefits</w:t>
            </w:r>
          </w:p>
        </w:tc>
        <w:tc>
          <w:tcPr>
            <w:tcW w:w="1620" w:type="dxa"/>
          </w:tcPr>
          <w:p w14:paraId="27BB1055" w14:textId="3CDD19A2" w:rsidR="000045D2" w:rsidRPr="00A36901" w:rsidRDefault="00965E00" w:rsidP="00965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2,605</w:t>
            </w:r>
          </w:p>
        </w:tc>
        <w:tc>
          <w:tcPr>
            <w:tcW w:w="270" w:type="dxa"/>
          </w:tcPr>
          <w:p w14:paraId="4E6E4CF1"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Pr>
          <w:p w14:paraId="788A9F00" w14:textId="77777777" w:rsidR="000045D2" w:rsidRPr="00A36901"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 xml:space="preserve"> 2,456 </w:t>
            </w:r>
          </w:p>
        </w:tc>
      </w:tr>
      <w:tr w:rsidR="000045D2" w:rsidRPr="00A36901" w14:paraId="49D4966A"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79B13784" w14:textId="77777777" w:rsidR="000045D2" w:rsidRPr="00A36901" w:rsidRDefault="000045D2" w:rsidP="00F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108" w:hanging="72"/>
              <w:rPr>
                <w:rFonts w:asciiTheme="majorBidi" w:hAnsiTheme="majorBidi" w:cstheme="majorBidi"/>
                <w:sz w:val="28"/>
                <w:szCs w:val="28"/>
              </w:rPr>
            </w:pPr>
            <w:r w:rsidRPr="00A36901">
              <w:rPr>
                <w:rFonts w:asciiTheme="majorBidi" w:hAnsiTheme="majorBidi" w:cstheme="majorBidi"/>
                <w:sz w:val="28"/>
                <w:szCs w:val="28"/>
              </w:rPr>
              <w:t>Tax loss carry forward</w:t>
            </w:r>
          </w:p>
        </w:tc>
        <w:tc>
          <w:tcPr>
            <w:tcW w:w="1620" w:type="dxa"/>
          </w:tcPr>
          <w:p w14:paraId="1EABABEE" w14:textId="5BFBCDD0" w:rsidR="000045D2" w:rsidRPr="00A36901" w:rsidRDefault="00A36901" w:rsidP="00A36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96,221</w:t>
            </w:r>
          </w:p>
        </w:tc>
        <w:tc>
          <w:tcPr>
            <w:tcW w:w="270" w:type="dxa"/>
          </w:tcPr>
          <w:p w14:paraId="3AEF8F5F"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Pr>
          <w:p w14:paraId="135BF50C" w14:textId="77777777" w:rsidR="000045D2" w:rsidRPr="00A36901"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81,117</w:t>
            </w:r>
          </w:p>
        </w:tc>
      </w:tr>
      <w:tr w:rsidR="000045D2" w:rsidRPr="00A36901" w14:paraId="0E7A1212"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7B9B3E2A" w14:textId="77777777" w:rsidR="000045D2" w:rsidRPr="00A36901" w:rsidRDefault="000045D2" w:rsidP="00F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108" w:hanging="72"/>
              <w:rPr>
                <w:rFonts w:asciiTheme="majorBidi" w:hAnsiTheme="majorBidi" w:cstheme="majorBidi"/>
                <w:sz w:val="28"/>
                <w:szCs w:val="28"/>
              </w:rPr>
            </w:pPr>
            <w:r w:rsidRPr="00A36901">
              <w:rPr>
                <w:rFonts w:asciiTheme="majorBidi" w:hAnsiTheme="majorBidi" w:cstheme="majorBidi"/>
                <w:sz w:val="28"/>
                <w:szCs w:val="28"/>
              </w:rPr>
              <w:t>Revaluation on fair value of investment in trading securities</w:t>
            </w:r>
          </w:p>
        </w:tc>
        <w:tc>
          <w:tcPr>
            <w:tcW w:w="1620" w:type="dxa"/>
            <w:vAlign w:val="bottom"/>
          </w:tcPr>
          <w:p w14:paraId="0DACD369" w14:textId="66139255" w:rsidR="000045D2" w:rsidRPr="00A36901" w:rsidRDefault="00A36901" w:rsidP="00A36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1,437</w:t>
            </w:r>
          </w:p>
        </w:tc>
        <w:tc>
          <w:tcPr>
            <w:tcW w:w="270" w:type="dxa"/>
          </w:tcPr>
          <w:p w14:paraId="3A372A41"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Pr>
          <w:p w14:paraId="715CC18C" w14:textId="77777777" w:rsidR="000045D2" w:rsidRPr="00A36901"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(16)</w:t>
            </w:r>
          </w:p>
        </w:tc>
      </w:tr>
      <w:tr w:rsidR="000045D2" w:rsidRPr="00A36901" w14:paraId="1C28BE9B"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7C13F9E7" w14:textId="77777777" w:rsidR="000045D2" w:rsidRPr="00F40EAC" w:rsidRDefault="000045D2" w:rsidP="00F4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108" w:hanging="72"/>
              <w:rPr>
                <w:rFonts w:asciiTheme="majorBidi" w:hAnsiTheme="majorBidi" w:cstheme="majorBidi"/>
                <w:sz w:val="28"/>
                <w:szCs w:val="28"/>
              </w:rPr>
            </w:pPr>
            <w:r w:rsidRPr="00A36901">
              <w:rPr>
                <w:rFonts w:asciiTheme="majorBidi" w:hAnsiTheme="majorBidi" w:cstheme="majorBidi"/>
                <w:sz w:val="28"/>
                <w:szCs w:val="28"/>
              </w:rPr>
              <w:t>Revaluation on fair value of available</w:t>
            </w:r>
            <w:r w:rsidRPr="00F40EAC">
              <w:rPr>
                <w:rFonts w:asciiTheme="majorBidi" w:hAnsiTheme="majorBidi" w:cstheme="majorBidi"/>
                <w:sz w:val="28"/>
                <w:szCs w:val="28"/>
              </w:rPr>
              <w:t>-for-sale</w:t>
            </w:r>
            <w:r w:rsidRPr="00A36901">
              <w:rPr>
                <w:rFonts w:asciiTheme="majorBidi" w:hAnsiTheme="majorBidi" w:cstheme="majorBidi"/>
                <w:sz w:val="28"/>
                <w:szCs w:val="28"/>
              </w:rPr>
              <w:t xml:space="preserve"> investments</w:t>
            </w:r>
          </w:p>
        </w:tc>
        <w:tc>
          <w:tcPr>
            <w:tcW w:w="1620" w:type="dxa"/>
          </w:tcPr>
          <w:p w14:paraId="25670A0E" w14:textId="17E1A4B1" w:rsidR="000045D2" w:rsidRPr="00A36901" w:rsidRDefault="00A36901" w:rsidP="00A3690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5,432</w:t>
            </w:r>
          </w:p>
        </w:tc>
        <w:tc>
          <w:tcPr>
            <w:tcW w:w="270" w:type="dxa"/>
          </w:tcPr>
          <w:p w14:paraId="7CF98DBA"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Pr>
          <w:p w14:paraId="0CBF2630" w14:textId="77777777" w:rsidR="000045D2" w:rsidRPr="00A36901"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36901">
              <w:rPr>
                <w:rFonts w:asciiTheme="majorBidi" w:hAnsiTheme="majorBidi" w:cstheme="majorBidi"/>
                <w:sz w:val="28"/>
                <w:szCs w:val="28"/>
              </w:rPr>
              <w:t>5,203</w:t>
            </w:r>
          </w:p>
        </w:tc>
      </w:tr>
      <w:tr w:rsidR="000045D2" w:rsidRPr="00D0567B" w14:paraId="75CA350A"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14:paraId="6224F881" w14:textId="7D15086B" w:rsidR="000045D2" w:rsidRPr="00BE0718" w:rsidRDefault="00C934A9" w:rsidP="00321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08" w:firstLine="18"/>
              <w:rPr>
                <w:rFonts w:asciiTheme="majorBidi" w:hAnsiTheme="majorBidi" w:cstheme="majorBidi"/>
                <w:b/>
                <w:bCs/>
                <w:sz w:val="28"/>
                <w:szCs w:val="28"/>
              </w:rPr>
            </w:pPr>
            <w:r>
              <w:rPr>
                <w:rFonts w:asciiTheme="majorBidi" w:hAnsiTheme="majorBidi" w:cstheme="majorBidi"/>
                <w:b/>
                <w:bCs/>
                <w:sz w:val="28"/>
                <w:szCs w:val="28"/>
              </w:rPr>
              <w:t>Total</w:t>
            </w:r>
          </w:p>
        </w:tc>
        <w:tc>
          <w:tcPr>
            <w:tcW w:w="1620" w:type="dxa"/>
            <w:tcBorders>
              <w:top w:val="single" w:sz="4" w:space="0" w:color="auto"/>
              <w:bottom w:val="double" w:sz="4" w:space="0" w:color="auto"/>
            </w:tcBorders>
          </w:tcPr>
          <w:p w14:paraId="3F5E4F8B" w14:textId="1D839943" w:rsidR="000045D2" w:rsidRPr="00A36901" w:rsidRDefault="00A36901" w:rsidP="00965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173,648</w:t>
            </w:r>
          </w:p>
        </w:tc>
        <w:tc>
          <w:tcPr>
            <w:tcW w:w="270" w:type="dxa"/>
          </w:tcPr>
          <w:p w14:paraId="201E69CE" w14:textId="77777777" w:rsidR="000045D2" w:rsidRPr="00A36901"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tcPr>
          <w:p w14:paraId="49CDC34D" w14:textId="77777777" w:rsidR="000045D2" w:rsidRPr="00D0567B" w:rsidRDefault="000045D2"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36901">
              <w:rPr>
                <w:rFonts w:asciiTheme="majorBidi" w:hAnsiTheme="majorBidi" w:cstheme="majorBidi"/>
                <w:b/>
                <w:bCs/>
                <w:sz w:val="28"/>
                <w:szCs w:val="28"/>
              </w:rPr>
              <w:t xml:space="preserve"> 166,870</w:t>
            </w:r>
          </w:p>
        </w:tc>
      </w:tr>
    </w:tbl>
    <w:p w14:paraId="650A70AE" w14:textId="2EEAF484" w:rsidR="00DD133A" w:rsidRPr="009A38E8" w:rsidRDefault="00775A29"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t>Other liabilities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20"/>
        <w:gridCol w:w="270"/>
        <w:gridCol w:w="1620"/>
      </w:tblGrid>
      <w:tr w:rsidR="00B4160E" w:rsidRPr="00D0567B" w14:paraId="4BCED209" w14:textId="77777777" w:rsidTr="005C146C">
        <w:tc>
          <w:tcPr>
            <w:tcW w:w="5850" w:type="dxa"/>
            <w:tcBorders>
              <w:top w:val="nil"/>
              <w:left w:val="nil"/>
              <w:bottom w:val="nil"/>
              <w:right w:val="nil"/>
            </w:tcBorders>
          </w:tcPr>
          <w:p w14:paraId="59FDA4FD" w14:textId="77777777" w:rsidR="00DD133A" w:rsidRPr="00D0567B" w:rsidRDefault="00DD133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top w:val="nil"/>
              <w:left w:val="nil"/>
              <w:bottom w:val="single" w:sz="4" w:space="0" w:color="auto"/>
              <w:right w:val="nil"/>
            </w:tcBorders>
          </w:tcPr>
          <w:p w14:paraId="72AF57F9" w14:textId="77777777" w:rsidR="00DD133A"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DD133A" w:rsidRPr="00D0567B">
              <w:rPr>
                <w:rFonts w:asciiTheme="majorBidi" w:hAnsiTheme="majorBidi" w:cstheme="majorBidi"/>
                <w:sz w:val="28"/>
                <w:szCs w:val="28"/>
              </w:rPr>
              <w:t xml:space="preserve"> Baht</w:t>
            </w:r>
          </w:p>
        </w:tc>
      </w:tr>
      <w:tr w:rsidR="00B4160E" w:rsidRPr="00D0567B" w14:paraId="64E091B2" w14:textId="77777777" w:rsidTr="005C146C">
        <w:tc>
          <w:tcPr>
            <w:tcW w:w="5850" w:type="dxa"/>
            <w:tcBorders>
              <w:top w:val="nil"/>
              <w:left w:val="nil"/>
              <w:bottom w:val="nil"/>
              <w:right w:val="nil"/>
            </w:tcBorders>
          </w:tcPr>
          <w:p w14:paraId="585C705F" w14:textId="77777777" w:rsidR="0006328C" w:rsidRPr="00D0567B" w:rsidRDefault="0006328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nil"/>
              <w:left w:val="nil"/>
              <w:bottom w:val="single" w:sz="4" w:space="0" w:color="auto"/>
              <w:right w:val="nil"/>
            </w:tcBorders>
          </w:tcPr>
          <w:p w14:paraId="6D4FC2D4" w14:textId="77777777" w:rsidR="0006328C" w:rsidRPr="00D0567B" w:rsidRDefault="009236D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31 </w:t>
            </w:r>
            <w:r w:rsidR="0006328C" w:rsidRPr="00D0567B">
              <w:rPr>
                <w:rFonts w:asciiTheme="majorBidi" w:hAnsiTheme="majorBidi" w:cstheme="majorBidi"/>
                <w:sz w:val="28"/>
                <w:szCs w:val="28"/>
              </w:rPr>
              <w:t>March 201</w:t>
            </w:r>
            <w:r w:rsidR="00BE0FCA" w:rsidRPr="00D0567B">
              <w:rPr>
                <w:rFonts w:asciiTheme="majorBidi" w:hAnsiTheme="majorBidi" w:cstheme="majorBidi"/>
                <w:sz w:val="28"/>
                <w:szCs w:val="28"/>
              </w:rPr>
              <w:t>9</w:t>
            </w:r>
          </w:p>
        </w:tc>
        <w:tc>
          <w:tcPr>
            <w:tcW w:w="270" w:type="dxa"/>
            <w:tcBorders>
              <w:top w:val="single" w:sz="4" w:space="0" w:color="auto"/>
              <w:left w:val="nil"/>
              <w:bottom w:val="nil"/>
              <w:right w:val="nil"/>
            </w:tcBorders>
          </w:tcPr>
          <w:p w14:paraId="27F22273" w14:textId="77777777" w:rsidR="0006328C" w:rsidRPr="00D0567B" w:rsidRDefault="0006328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620" w:type="dxa"/>
            <w:tcBorders>
              <w:top w:val="single" w:sz="4" w:space="0" w:color="auto"/>
              <w:left w:val="nil"/>
              <w:bottom w:val="single" w:sz="4" w:space="0" w:color="auto"/>
              <w:right w:val="nil"/>
            </w:tcBorders>
          </w:tcPr>
          <w:p w14:paraId="0F204AC1" w14:textId="77777777" w:rsidR="0006328C" w:rsidRPr="00D0567B" w:rsidRDefault="009236D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54" w:right="-43"/>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06328C" w:rsidRPr="00D0567B">
              <w:rPr>
                <w:rFonts w:asciiTheme="majorBidi" w:hAnsiTheme="majorBidi" w:cstheme="majorBidi"/>
                <w:sz w:val="28"/>
                <w:szCs w:val="28"/>
              </w:rPr>
              <w:t>December 201</w:t>
            </w:r>
            <w:r w:rsidR="00BE0FCA" w:rsidRPr="00D0567B">
              <w:rPr>
                <w:rFonts w:asciiTheme="majorBidi" w:hAnsiTheme="majorBidi" w:cstheme="majorBidi"/>
                <w:sz w:val="28"/>
                <w:szCs w:val="28"/>
              </w:rPr>
              <w:t>8</w:t>
            </w:r>
          </w:p>
        </w:tc>
      </w:tr>
      <w:tr w:rsidR="000045D2" w:rsidRPr="00D0567B" w14:paraId="14CBD0DB"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14:paraId="74EAC132"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D0567B">
              <w:rPr>
                <w:rFonts w:asciiTheme="majorBidi" w:hAnsiTheme="majorBidi" w:cstheme="majorBidi"/>
                <w:sz w:val="28"/>
                <w:szCs w:val="28"/>
              </w:rPr>
              <w:t>Premium received in advance</w:t>
            </w:r>
          </w:p>
        </w:tc>
        <w:tc>
          <w:tcPr>
            <w:tcW w:w="1620" w:type="dxa"/>
          </w:tcPr>
          <w:p w14:paraId="6D02A242" w14:textId="77777777" w:rsidR="000045D2" w:rsidRPr="007D700A" w:rsidRDefault="007A3245"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p>
        </w:tc>
        <w:tc>
          <w:tcPr>
            <w:tcW w:w="270" w:type="dxa"/>
          </w:tcPr>
          <w:p w14:paraId="1917AB00"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Pr>
          <w:p w14:paraId="3C07DD91"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9,463</w:t>
            </w:r>
          </w:p>
        </w:tc>
      </w:tr>
      <w:tr w:rsidR="000045D2" w:rsidRPr="00D0567B" w14:paraId="1CFACD06"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14:paraId="6A18187B"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D0567B">
              <w:rPr>
                <w:rFonts w:asciiTheme="majorBidi" w:hAnsiTheme="majorBidi" w:cstheme="majorBidi"/>
                <w:sz w:val="28"/>
                <w:szCs w:val="28"/>
              </w:rPr>
              <w:t>Other payables</w:t>
            </w:r>
          </w:p>
        </w:tc>
        <w:tc>
          <w:tcPr>
            <w:tcW w:w="1620" w:type="dxa"/>
          </w:tcPr>
          <w:p w14:paraId="397005FE" w14:textId="77777777" w:rsidR="000045D2" w:rsidRPr="007D700A" w:rsidRDefault="007A3245"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21,161</w:t>
            </w:r>
          </w:p>
        </w:tc>
        <w:tc>
          <w:tcPr>
            <w:tcW w:w="270" w:type="dxa"/>
          </w:tcPr>
          <w:p w14:paraId="19A2BCEA"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Pr>
          <w:p w14:paraId="1336161B"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6,894</w:t>
            </w:r>
          </w:p>
        </w:tc>
      </w:tr>
      <w:tr w:rsidR="000045D2" w:rsidRPr="00D0567B" w14:paraId="68FFB003"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14:paraId="5C981008" w14:textId="77777777" w:rsidR="000045D2"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D0567B">
              <w:rPr>
                <w:rFonts w:asciiTheme="majorBidi" w:hAnsiTheme="majorBidi" w:cstheme="majorBidi"/>
                <w:sz w:val="28"/>
                <w:szCs w:val="28"/>
              </w:rPr>
              <w:t>Others</w:t>
            </w:r>
          </w:p>
        </w:tc>
        <w:tc>
          <w:tcPr>
            <w:tcW w:w="1620" w:type="dxa"/>
            <w:tcBorders>
              <w:bottom w:val="single" w:sz="4" w:space="0" w:color="auto"/>
            </w:tcBorders>
          </w:tcPr>
          <w:p w14:paraId="50ABED3B" w14:textId="58BE9D7C" w:rsidR="000045D2" w:rsidRPr="007D700A" w:rsidRDefault="002831C6"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27,745</w:t>
            </w:r>
          </w:p>
        </w:tc>
        <w:tc>
          <w:tcPr>
            <w:tcW w:w="270" w:type="dxa"/>
          </w:tcPr>
          <w:p w14:paraId="6EB8C09B"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bottom w:val="single" w:sz="4" w:space="0" w:color="auto"/>
            </w:tcBorders>
          </w:tcPr>
          <w:p w14:paraId="40C1E1C9"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39,742</w:t>
            </w:r>
          </w:p>
        </w:tc>
      </w:tr>
      <w:tr w:rsidR="000045D2" w:rsidRPr="00D0567B" w14:paraId="440A3EB7" w14:textId="77777777" w:rsidTr="00FB0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14:paraId="341054AF" w14:textId="77777777" w:rsidR="000045D2" w:rsidRPr="007D700A"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b/>
                <w:bCs/>
                <w:sz w:val="28"/>
                <w:szCs w:val="28"/>
              </w:rPr>
            </w:pPr>
            <w:r w:rsidRPr="007D700A">
              <w:rPr>
                <w:rFonts w:asciiTheme="majorBidi" w:hAnsiTheme="majorBidi" w:cstheme="majorBidi"/>
                <w:b/>
                <w:bCs/>
                <w:sz w:val="28"/>
                <w:szCs w:val="28"/>
              </w:rPr>
              <w:t>Total</w:t>
            </w:r>
          </w:p>
        </w:tc>
        <w:tc>
          <w:tcPr>
            <w:tcW w:w="1620" w:type="dxa"/>
            <w:tcBorders>
              <w:top w:val="single" w:sz="4" w:space="0" w:color="auto"/>
              <w:bottom w:val="double" w:sz="4" w:space="0" w:color="auto"/>
            </w:tcBorders>
          </w:tcPr>
          <w:p w14:paraId="718D7F22" w14:textId="35DBDE01" w:rsidR="000045D2" w:rsidRPr="007D700A" w:rsidRDefault="002831C6"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48,906</w:t>
            </w:r>
          </w:p>
        </w:tc>
        <w:tc>
          <w:tcPr>
            <w:tcW w:w="270" w:type="dxa"/>
          </w:tcPr>
          <w:p w14:paraId="5C533914"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tcPr>
          <w:p w14:paraId="7FC1ACAC"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56,099</w:t>
            </w:r>
          </w:p>
        </w:tc>
      </w:tr>
    </w:tbl>
    <w:p w14:paraId="134A4213" w14:textId="77777777" w:rsidR="00B01C47" w:rsidRPr="009A38E8" w:rsidRDefault="00775A29"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t>Share capital</w:t>
      </w:r>
    </w:p>
    <w:p w14:paraId="778AC6A3" w14:textId="77777777" w:rsidR="00BE0FCA" w:rsidRDefault="00BE0FCA" w:rsidP="00FF4C42">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 xml:space="preserve">At the Extraordinary General Meeting of the Shareholders No. 1/2017 held on </w:t>
      </w:r>
      <w:r w:rsidR="00816503" w:rsidRPr="000A1D69">
        <w:rPr>
          <w:rFonts w:ascii="Angsana New" w:eastAsia="Arial Unicode MS" w:hAnsi="Angsana New"/>
          <w:sz w:val="28"/>
          <w:szCs w:val="28"/>
        </w:rPr>
        <w:t xml:space="preserve">28 </w:t>
      </w:r>
      <w:r w:rsidRPr="000A1D69">
        <w:rPr>
          <w:rFonts w:ascii="Angsana New" w:eastAsia="Arial Unicode MS" w:hAnsi="Angsana New"/>
          <w:sz w:val="28"/>
          <w:szCs w:val="28"/>
        </w:rPr>
        <w:t>December 2017, the shareholders have unanimously passed the resolutions to approve on the following matters:</w:t>
      </w:r>
    </w:p>
    <w:p w14:paraId="0D46A962" w14:textId="3A6BF935" w:rsidR="00BE0FCA" w:rsidRDefault="000D4554" w:rsidP="00AC4DD6">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hanging="547"/>
        <w:jc w:val="thaiDistribute"/>
        <w:rPr>
          <w:rFonts w:asciiTheme="majorBidi" w:hAnsiTheme="majorBidi" w:cstheme="majorBidi"/>
          <w:sz w:val="28"/>
          <w:szCs w:val="28"/>
        </w:rPr>
      </w:pPr>
      <w:r>
        <w:rPr>
          <w:rFonts w:asciiTheme="majorBidi" w:hAnsiTheme="majorBidi" w:cstheme="majorBidi"/>
          <w:sz w:val="28"/>
          <w:szCs w:val="28"/>
        </w:rPr>
        <w:t>To decrease the registere</w:t>
      </w:r>
      <w:r w:rsidR="00BE0FCA" w:rsidRPr="00D0567B">
        <w:rPr>
          <w:rFonts w:asciiTheme="majorBidi" w:hAnsiTheme="majorBidi" w:cstheme="majorBidi"/>
          <w:sz w:val="28"/>
          <w:szCs w:val="28"/>
        </w:rPr>
        <w:t xml:space="preserve">d share capital of Baht 75,055,986 (divided into 75,055,986 </w:t>
      </w:r>
      <w:r w:rsidR="00816503" w:rsidRPr="00D0567B">
        <w:rPr>
          <w:rFonts w:asciiTheme="majorBidi" w:hAnsiTheme="majorBidi" w:cstheme="majorBidi"/>
          <w:sz w:val="28"/>
          <w:szCs w:val="28"/>
        </w:rPr>
        <w:t>ordinary</w:t>
      </w:r>
      <w:r w:rsidR="00BE0FCA" w:rsidRPr="00D0567B">
        <w:rPr>
          <w:rFonts w:asciiTheme="majorBidi" w:hAnsiTheme="majorBidi" w:cstheme="majorBidi"/>
          <w:sz w:val="28"/>
          <w:szCs w:val="28"/>
        </w:rPr>
        <w:t xml:space="preserve"> shares at Baht 1 par v</w:t>
      </w:r>
      <w:r w:rsidR="00816503" w:rsidRPr="00D0567B">
        <w:rPr>
          <w:rFonts w:asciiTheme="majorBidi" w:hAnsiTheme="majorBidi" w:cstheme="majorBidi"/>
          <w:sz w:val="28"/>
          <w:szCs w:val="28"/>
        </w:rPr>
        <w:t xml:space="preserve">alue) from the existing </w:t>
      </w:r>
      <w:r>
        <w:rPr>
          <w:rFonts w:asciiTheme="majorBidi" w:hAnsiTheme="majorBidi" w:cstheme="majorBidi"/>
          <w:sz w:val="28"/>
          <w:szCs w:val="28"/>
        </w:rPr>
        <w:t>registere</w:t>
      </w:r>
      <w:r w:rsidRPr="00D0567B">
        <w:rPr>
          <w:rFonts w:asciiTheme="majorBidi" w:hAnsiTheme="majorBidi" w:cstheme="majorBidi"/>
          <w:sz w:val="28"/>
          <w:szCs w:val="28"/>
        </w:rPr>
        <w:t>d</w:t>
      </w:r>
      <w:r w:rsidR="00BE0FCA" w:rsidRPr="00D0567B">
        <w:rPr>
          <w:rFonts w:asciiTheme="majorBidi" w:hAnsiTheme="majorBidi" w:cstheme="majorBidi"/>
          <w:sz w:val="28"/>
          <w:szCs w:val="28"/>
        </w:rPr>
        <w:t xml:space="preserve"> share capital of Baht 1,216,574,437 (divided into 1,216,574,437 </w:t>
      </w:r>
      <w:r w:rsidR="00816503" w:rsidRPr="00D0567B">
        <w:rPr>
          <w:rFonts w:asciiTheme="majorBidi" w:hAnsiTheme="majorBidi" w:cstheme="majorBidi"/>
          <w:sz w:val="28"/>
          <w:szCs w:val="28"/>
        </w:rPr>
        <w:t>ordinary</w:t>
      </w:r>
      <w:r w:rsidR="00BE0FCA" w:rsidRPr="00D0567B">
        <w:rPr>
          <w:rFonts w:asciiTheme="majorBidi" w:hAnsiTheme="majorBidi" w:cstheme="majorBidi"/>
          <w:sz w:val="28"/>
          <w:szCs w:val="28"/>
        </w:rPr>
        <w:t xml:space="preserve"> shares at Baht 1 par value) by cutting off common shares which are still unsold </w:t>
      </w:r>
      <w:r w:rsidR="00816503" w:rsidRPr="00D0567B">
        <w:rPr>
          <w:rFonts w:asciiTheme="majorBidi" w:hAnsiTheme="majorBidi" w:cstheme="majorBidi"/>
          <w:sz w:val="28"/>
          <w:szCs w:val="28"/>
        </w:rPr>
        <w:t>of 75,055,986</w:t>
      </w:r>
      <w:r w:rsidR="00BE0FCA" w:rsidRPr="00D0567B">
        <w:rPr>
          <w:rFonts w:asciiTheme="majorBidi" w:hAnsiTheme="majorBidi" w:cstheme="majorBidi"/>
          <w:sz w:val="28"/>
          <w:szCs w:val="28"/>
        </w:rPr>
        <w:t xml:space="preserve"> </w:t>
      </w:r>
      <w:r w:rsidR="00816503" w:rsidRPr="00D0567B">
        <w:rPr>
          <w:rFonts w:asciiTheme="majorBidi" w:hAnsiTheme="majorBidi" w:cstheme="majorBidi"/>
          <w:sz w:val="28"/>
          <w:szCs w:val="28"/>
        </w:rPr>
        <w:t>ordinary</w:t>
      </w:r>
      <w:r w:rsidR="00BE0FCA" w:rsidRPr="00D0567B">
        <w:rPr>
          <w:rFonts w:asciiTheme="majorBidi" w:hAnsiTheme="majorBidi" w:cstheme="majorBidi"/>
          <w:sz w:val="28"/>
          <w:szCs w:val="28"/>
        </w:rPr>
        <w:t xml:space="preserve"> shares to be the </w:t>
      </w:r>
      <w:r>
        <w:rPr>
          <w:rFonts w:asciiTheme="majorBidi" w:hAnsiTheme="majorBidi" w:cstheme="majorBidi"/>
          <w:sz w:val="28"/>
          <w:szCs w:val="28"/>
        </w:rPr>
        <w:t>registere</w:t>
      </w:r>
      <w:r w:rsidRPr="00D0567B">
        <w:rPr>
          <w:rFonts w:asciiTheme="majorBidi" w:hAnsiTheme="majorBidi" w:cstheme="majorBidi"/>
          <w:sz w:val="28"/>
          <w:szCs w:val="28"/>
        </w:rPr>
        <w:t>d</w:t>
      </w:r>
      <w:r w:rsidR="00BE0FCA" w:rsidRPr="00D0567B">
        <w:rPr>
          <w:rFonts w:asciiTheme="majorBidi" w:hAnsiTheme="majorBidi" w:cstheme="majorBidi"/>
          <w:sz w:val="28"/>
          <w:szCs w:val="28"/>
        </w:rPr>
        <w:t xml:space="preserve"> share capital of Baht 1,141,518,451 (divided into 1,141,518,451 common shares at Baht 1 par value). The Company registered the decrease in </w:t>
      </w:r>
      <w:r>
        <w:rPr>
          <w:rFonts w:asciiTheme="majorBidi" w:hAnsiTheme="majorBidi" w:cstheme="majorBidi"/>
          <w:sz w:val="28"/>
          <w:szCs w:val="28"/>
        </w:rPr>
        <w:t>registere</w:t>
      </w:r>
      <w:r w:rsidRPr="00D0567B">
        <w:rPr>
          <w:rFonts w:asciiTheme="majorBidi" w:hAnsiTheme="majorBidi" w:cstheme="majorBidi"/>
          <w:sz w:val="28"/>
          <w:szCs w:val="28"/>
        </w:rPr>
        <w:t>d</w:t>
      </w:r>
      <w:r w:rsidR="00BE0FCA" w:rsidRPr="00D0567B">
        <w:rPr>
          <w:rFonts w:asciiTheme="majorBidi" w:hAnsiTheme="majorBidi" w:cstheme="majorBidi"/>
          <w:sz w:val="28"/>
          <w:szCs w:val="28"/>
        </w:rPr>
        <w:t xml:space="preserve"> share capital with the Ministry of Commerce on </w:t>
      </w:r>
      <w:r w:rsidR="00816503" w:rsidRPr="00D0567B">
        <w:rPr>
          <w:rFonts w:asciiTheme="majorBidi" w:hAnsiTheme="majorBidi" w:cstheme="majorBidi"/>
          <w:sz w:val="28"/>
          <w:szCs w:val="28"/>
        </w:rPr>
        <w:t xml:space="preserve">28 </w:t>
      </w:r>
      <w:r w:rsidR="00BE0FCA" w:rsidRPr="00D0567B">
        <w:rPr>
          <w:rFonts w:asciiTheme="majorBidi" w:hAnsiTheme="majorBidi" w:cstheme="majorBidi"/>
          <w:sz w:val="28"/>
          <w:szCs w:val="28"/>
        </w:rPr>
        <w:t>December 2017.</w:t>
      </w:r>
    </w:p>
    <w:p w14:paraId="310EAECB" w14:textId="08201AF2" w:rsidR="00BE0FCA" w:rsidRPr="00D0567B" w:rsidRDefault="00BE0FCA" w:rsidP="00AC4DD6">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hanging="547"/>
        <w:jc w:val="thaiDistribute"/>
        <w:rPr>
          <w:rFonts w:asciiTheme="majorBidi" w:hAnsiTheme="majorBidi" w:cstheme="majorBidi"/>
          <w:sz w:val="28"/>
          <w:szCs w:val="28"/>
        </w:rPr>
      </w:pPr>
      <w:r w:rsidRPr="00D0567B">
        <w:rPr>
          <w:rFonts w:asciiTheme="majorBidi" w:hAnsiTheme="majorBidi" w:cstheme="majorBidi"/>
          <w:sz w:val="28"/>
          <w:szCs w:val="28"/>
        </w:rPr>
        <w:t xml:space="preserve">To increase the </w:t>
      </w:r>
      <w:r w:rsidR="000D4554">
        <w:rPr>
          <w:rFonts w:asciiTheme="majorBidi" w:hAnsiTheme="majorBidi" w:cstheme="majorBidi"/>
          <w:sz w:val="28"/>
          <w:szCs w:val="28"/>
        </w:rPr>
        <w:t>registere</w:t>
      </w:r>
      <w:r w:rsidR="000D4554" w:rsidRPr="00D0567B">
        <w:rPr>
          <w:rFonts w:asciiTheme="majorBidi" w:hAnsiTheme="majorBidi" w:cstheme="majorBidi"/>
          <w:sz w:val="28"/>
          <w:szCs w:val="28"/>
        </w:rPr>
        <w:t>d</w:t>
      </w:r>
      <w:r w:rsidRPr="00D0567B">
        <w:rPr>
          <w:rFonts w:asciiTheme="majorBidi" w:hAnsiTheme="majorBidi" w:cstheme="majorBidi"/>
          <w:sz w:val="28"/>
          <w:szCs w:val="28"/>
        </w:rPr>
        <w:t xml:space="preserve"> share capital of Baht 185,000,000 by issuing of </w:t>
      </w:r>
      <w:r w:rsidR="00816503" w:rsidRPr="00D0567B">
        <w:rPr>
          <w:rFonts w:asciiTheme="majorBidi" w:hAnsiTheme="majorBidi" w:cstheme="majorBidi"/>
          <w:sz w:val="28"/>
          <w:szCs w:val="28"/>
        </w:rPr>
        <w:t>ordinary</w:t>
      </w:r>
      <w:r w:rsidRPr="00D0567B">
        <w:rPr>
          <w:rFonts w:asciiTheme="majorBidi" w:hAnsiTheme="majorBidi" w:cstheme="majorBidi"/>
          <w:sz w:val="28"/>
          <w:szCs w:val="28"/>
          <w:cs/>
        </w:rPr>
        <w:t xml:space="preserve"> </w:t>
      </w:r>
      <w:r w:rsidRPr="00D0567B">
        <w:rPr>
          <w:rFonts w:asciiTheme="majorBidi" w:hAnsiTheme="majorBidi" w:cstheme="majorBidi"/>
          <w:sz w:val="28"/>
          <w:szCs w:val="28"/>
        </w:rPr>
        <w:t xml:space="preserve">share of 185,000,000 shares at the par value of Baht 1 to be total </w:t>
      </w:r>
      <w:r w:rsidR="000D4554">
        <w:rPr>
          <w:rFonts w:asciiTheme="majorBidi" w:hAnsiTheme="majorBidi" w:cstheme="majorBidi"/>
          <w:sz w:val="28"/>
          <w:szCs w:val="28"/>
        </w:rPr>
        <w:t>registere</w:t>
      </w:r>
      <w:r w:rsidR="000D4554" w:rsidRPr="00D0567B">
        <w:rPr>
          <w:rFonts w:asciiTheme="majorBidi" w:hAnsiTheme="majorBidi" w:cstheme="majorBidi"/>
          <w:sz w:val="28"/>
          <w:szCs w:val="28"/>
        </w:rPr>
        <w:t>d</w:t>
      </w:r>
      <w:r w:rsidRPr="00D0567B">
        <w:rPr>
          <w:rFonts w:asciiTheme="majorBidi" w:hAnsiTheme="majorBidi" w:cstheme="majorBidi"/>
          <w:sz w:val="28"/>
          <w:szCs w:val="28"/>
        </w:rPr>
        <w:t xml:space="preserve"> share capital of Baht 1,326,518,451 (divided in to 1,326,518,451 </w:t>
      </w:r>
      <w:r w:rsidR="00816503" w:rsidRPr="00D0567B">
        <w:rPr>
          <w:rFonts w:asciiTheme="majorBidi" w:hAnsiTheme="majorBidi" w:cstheme="majorBidi"/>
          <w:sz w:val="28"/>
          <w:szCs w:val="28"/>
        </w:rPr>
        <w:t>ordinary</w:t>
      </w:r>
      <w:r w:rsidRPr="00D0567B">
        <w:rPr>
          <w:rFonts w:asciiTheme="majorBidi" w:hAnsiTheme="majorBidi" w:cstheme="majorBidi"/>
          <w:sz w:val="28"/>
          <w:szCs w:val="28"/>
        </w:rPr>
        <w:t xml:space="preserve"> shares at Baht 1 par value), which was registered with the Ministry of Commerce on</w:t>
      </w:r>
      <w:r w:rsidR="00816503" w:rsidRPr="00D0567B">
        <w:rPr>
          <w:rFonts w:asciiTheme="majorBidi" w:hAnsiTheme="majorBidi" w:cstheme="majorBidi"/>
          <w:sz w:val="28"/>
          <w:szCs w:val="28"/>
        </w:rPr>
        <w:t xml:space="preserve"> 29 December </w:t>
      </w:r>
      <w:r w:rsidRPr="00D0567B">
        <w:rPr>
          <w:rFonts w:asciiTheme="majorBidi" w:hAnsiTheme="majorBidi" w:cstheme="majorBidi"/>
          <w:sz w:val="28"/>
          <w:szCs w:val="28"/>
        </w:rPr>
        <w:t>2017.</w:t>
      </w:r>
    </w:p>
    <w:p w14:paraId="1B548122" w14:textId="77777777" w:rsidR="00BE0FCA" w:rsidRPr="00D0567B" w:rsidRDefault="00BE0FCA" w:rsidP="00AC4DD6">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hanging="547"/>
        <w:jc w:val="thaiDistribute"/>
        <w:rPr>
          <w:rFonts w:asciiTheme="majorBidi" w:hAnsiTheme="majorBidi" w:cstheme="majorBidi"/>
          <w:sz w:val="28"/>
          <w:szCs w:val="28"/>
        </w:rPr>
      </w:pPr>
      <w:r w:rsidRPr="00D0567B">
        <w:rPr>
          <w:rFonts w:asciiTheme="majorBidi" w:hAnsiTheme="majorBidi" w:cstheme="majorBidi"/>
          <w:sz w:val="28"/>
          <w:szCs w:val="28"/>
        </w:rPr>
        <w:t xml:space="preserve">To allot the newly issued </w:t>
      </w:r>
      <w:r w:rsidR="00816503" w:rsidRPr="00D0567B">
        <w:rPr>
          <w:rFonts w:asciiTheme="majorBidi" w:hAnsiTheme="majorBidi" w:cstheme="majorBidi"/>
          <w:sz w:val="28"/>
          <w:szCs w:val="28"/>
        </w:rPr>
        <w:t>ordinary</w:t>
      </w:r>
      <w:r w:rsidRPr="00D0567B">
        <w:rPr>
          <w:rFonts w:asciiTheme="majorBidi" w:hAnsiTheme="majorBidi" w:cstheme="majorBidi"/>
          <w:sz w:val="28"/>
          <w:szCs w:val="28"/>
        </w:rPr>
        <w:t xml:space="preserve"> shares of 185,000,000 shares for offering to Private Placement, which the offering price shall be fixed at Baht 0.60 per share. </w:t>
      </w:r>
    </w:p>
    <w:p w14:paraId="2DABEF8F" w14:textId="77777777" w:rsidR="00BE0FCA" w:rsidRPr="000A1D69" w:rsidRDefault="00BE0FCA" w:rsidP="00A476B4">
      <w:pPr>
        <w:pStyle w:val="BodyTextIndent"/>
        <w:tabs>
          <w:tab w:val="clear" w:pos="454"/>
        </w:tabs>
        <w:spacing w:before="120" w:line="380" w:lineRule="exact"/>
        <w:ind w:left="1080" w:right="58"/>
        <w:jc w:val="thaiDistribute"/>
        <w:rPr>
          <w:rFonts w:ascii="Angsana New" w:eastAsia="Arial Unicode MS" w:hAnsi="Angsana New"/>
          <w:sz w:val="28"/>
          <w:szCs w:val="28"/>
        </w:rPr>
      </w:pPr>
      <w:r w:rsidRPr="000A1D69">
        <w:rPr>
          <w:rFonts w:ascii="Angsana New" w:eastAsia="Arial Unicode MS" w:hAnsi="Angsana New"/>
          <w:sz w:val="28"/>
          <w:szCs w:val="28"/>
        </w:rPr>
        <w:t xml:space="preserve">In December 2017, the Company received paid-up share capital of Baht 80,500,000 (net of share discount on ordinary shares of Baht 53,666,666) from the allotment of 134,166,666 newly issued </w:t>
      </w:r>
      <w:r w:rsidR="00816503" w:rsidRPr="000A1D69">
        <w:rPr>
          <w:rFonts w:ascii="Angsana New" w:eastAsia="Arial Unicode MS" w:hAnsi="Angsana New"/>
          <w:sz w:val="28"/>
          <w:szCs w:val="28"/>
        </w:rPr>
        <w:t>ordinary</w:t>
      </w:r>
      <w:r w:rsidRPr="000A1D69">
        <w:rPr>
          <w:rFonts w:ascii="Angsana New" w:eastAsia="Arial Unicode MS" w:hAnsi="Angsana New"/>
          <w:sz w:val="28"/>
          <w:szCs w:val="28"/>
        </w:rPr>
        <w:t xml:space="preserve"> shares for Baht 1 par value at selling price of Baht 0.60 per share. Hence, the paid-up share capital increased from Baht 918,065,901 (divided into 918,065,901 </w:t>
      </w:r>
      <w:r w:rsidR="00816503" w:rsidRPr="000A1D69">
        <w:rPr>
          <w:rFonts w:ascii="Angsana New" w:eastAsia="Arial Unicode MS" w:hAnsi="Angsana New"/>
          <w:sz w:val="28"/>
          <w:szCs w:val="28"/>
        </w:rPr>
        <w:t>ordinary</w:t>
      </w:r>
      <w:r w:rsidRPr="000A1D69">
        <w:rPr>
          <w:rFonts w:ascii="Angsana New" w:eastAsia="Arial Unicode MS" w:hAnsi="Angsana New"/>
          <w:sz w:val="28"/>
          <w:szCs w:val="28"/>
        </w:rPr>
        <w:t xml:space="preserve"> shares at Baht 1 par value) to Baht 1,052,232,567 (divided into 1,052,232,567 </w:t>
      </w:r>
      <w:r w:rsidR="00816503" w:rsidRPr="000A1D69">
        <w:rPr>
          <w:rFonts w:ascii="Angsana New" w:eastAsia="Arial Unicode MS" w:hAnsi="Angsana New"/>
          <w:sz w:val="28"/>
          <w:szCs w:val="28"/>
        </w:rPr>
        <w:t>ordinary</w:t>
      </w:r>
      <w:r w:rsidRPr="000A1D69">
        <w:rPr>
          <w:rFonts w:ascii="Angsana New" w:eastAsia="Arial Unicode MS" w:hAnsi="Angsana New"/>
          <w:sz w:val="28"/>
          <w:szCs w:val="28"/>
        </w:rPr>
        <w:t xml:space="preserve"> shares at Baht 1 par value), which was registered with the Ministry of Commerce on </w:t>
      </w:r>
      <w:r w:rsidR="00816503" w:rsidRPr="000A1D69">
        <w:rPr>
          <w:rFonts w:ascii="Angsana New" w:eastAsia="Arial Unicode MS" w:hAnsi="Angsana New"/>
          <w:sz w:val="28"/>
          <w:szCs w:val="28"/>
        </w:rPr>
        <w:t xml:space="preserve">29 </w:t>
      </w:r>
      <w:r w:rsidRPr="000A1D69">
        <w:rPr>
          <w:rFonts w:ascii="Angsana New" w:eastAsia="Arial Unicode MS" w:hAnsi="Angsana New"/>
          <w:sz w:val="28"/>
          <w:szCs w:val="28"/>
        </w:rPr>
        <w:t>December 2017.</w:t>
      </w:r>
    </w:p>
    <w:p w14:paraId="2644CF77" w14:textId="77777777" w:rsidR="00BE0FCA" w:rsidRPr="00732827" w:rsidRDefault="00BE0FCA" w:rsidP="00A476B4">
      <w:pPr>
        <w:pStyle w:val="BodyTextIndent"/>
        <w:tabs>
          <w:tab w:val="clear" w:pos="454"/>
        </w:tabs>
        <w:spacing w:before="120" w:line="380" w:lineRule="exact"/>
        <w:ind w:left="1080" w:right="58"/>
        <w:jc w:val="thaiDistribute"/>
        <w:rPr>
          <w:rFonts w:ascii="Angsana New" w:eastAsia="Arial Unicode MS" w:hAnsi="Angsana New"/>
          <w:spacing w:val="-2"/>
          <w:sz w:val="28"/>
          <w:szCs w:val="28"/>
        </w:rPr>
      </w:pPr>
      <w:r w:rsidRPr="000A1D69">
        <w:rPr>
          <w:rFonts w:ascii="Angsana New" w:eastAsia="Arial Unicode MS" w:hAnsi="Angsana New"/>
          <w:sz w:val="28"/>
          <w:szCs w:val="28"/>
        </w:rPr>
        <w:t xml:space="preserve">In January 2018 and March 2018, the Company received paid-up share capital </w:t>
      </w:r>
      <w:r w:rsidR="00816503" w:rsidRPr="000A1D69">
        <w:rPr>
          <w:rFonts w:ascii="Angsana New" w:eastAsia="Arial Unicode MS" w:hAnsi="Angsana New"/>
          <w:sz w:val="28"/>
          <w:szCs w:val="28"/>
        </w:rPr>
        <w:t>totaling</w:t>
      </w:r>
      <w:r w:rsidRPr="000A1D69">
        <w:rPr>
          <w:rFonts w:ascii="Angsana New" w:eastAsia="Arial Unicode MS" w:hAnsi="Angsana New"/>
          <w:sz w:val="28"/>
          <w:szCs w:val="28"/>
        </w:rPr>
        <w:t xml:space="preserve"> Baht 17,700,000 (net of share discount on ordinary shares of Baht 11,800,000) from the allotment of 29,500,000 newly issued </w:t>
      </w:r>
      <w:r w:rsidR="00816503" w:rsidRPr="000A1D69">
        <w:rPr>
          <w:rFonts w:ascii="Angsana New" w:eastAsia="Arial Unicode MS" w:hAnsi="Angsana New"/>
          <w:sz w:val="28"/>
          <w:szCs w:val="28"/>
        </w:rPr>
        <w:t>ordinary</w:t>
      </w:r>
      <w:r w:rsidRPr="000A1D69">
        <w:rPr>
          <w:rFonts w:ascii="Angsana New" w:eastAsia="Arial Unicode MS" w:hAnsi="Angsana New"/>
          <w:sz w:val="28"/>
          <w:szCs w:val="28"/>
        </w:rPr>
        <w:t xml:space="preserve"> shares for Baht 1 par value at selling price of Baht 0.60 per share. Hence, the paid-up share capital increased from Baht 1,052,232,567 (divided into 1,052,232,567 </w:t>
      </w:r>
      <w:r w:rsidR="00816503" w:rsidRPr="000A1D69">
        <w:rPr>
          <w:rFonts w:ascii="Angsana New" w:eastAsia="Arial Unicode MS" w:hAnsi="Angsana New"/>
          <w:sz w:val="28"/>
          <w:szCs w:val="28"/>
        </w:rPr>
        <w:t>ordinary</w:t>
      </w:r>
      <w:r w:rsidRPr="000A1D69">
        <w:rPr>
          <w:rFonts w:ascii="Angsana New" w:eastAsia="Arial Unicode MS" w:hAnsi="Angsana New"/>
          <w:sz w:val="28"/>
          <w:szCs w:val="28"/>
        </w:rPr>
        <w:t xml:space="preserve"> shares at Baht 1 par value) to Baht 1,081,732,567 (divided into </w:t>
      </w:r>
      <w:r w:rsidRPr="00732827">
        <w:rPr>
          <w:rFonts w:ascii="Angsana New" w:eastAsia="Arial Unicode MS" w:hAnsi="Angsana New"/>
          <w:spacing w:val="-2"/>
          <w:sz w:val="28"/>
          <w:szCs w:val="28"/>
        </w:rPr>
        <w:t xml:space="preserve">1,081,732,567 </w:t>
      </w:r>
      <w:r w:rsidR="00816503" w:rsidRPr="00732827">
        <w:rPr>
          <w:rFonts w:ascii="Angsana New" w:eastAsia="Arial Unicode MS" w:hAnsi="Angsana New"/>
          <w:spacing w:val="-2"/>
          <w:sz w:val="28"/>
          <w:szCs w:val="28"/>
        </w:rPr>
        <w:t>ordinary</w:t>
      </w:r>
      <w:r w:rsidRPr="00732827">
        <w:rPr>
          <w:rFonts w:ascii="Angsana New" w:eastAsia="Arial Unicode MS" w:hAnsi="Angsana New"/>
          <w:spacing w:val="-2"/>
          <w:sz w:val="28"/>
          <w:szCs w:val="28"/>
        </w:rPr>
        <w:t xml:space="preserve"> shares at Baht 1 par value), which was registered with the Ministry of Commerce on </w:t>
      </w:r>
      <w:r w:rsidR="00816503" w:rsidRPr="00732827">
        <w:rPr>
          <w:rFonts w:ascii="Angsana New" w:eastAsia="Arial Unicode MS" w:hAnsi="Angsana New"/>
          <w:spacing w:val="-2"/>
          <w:sz w:val="28"/>
          <w:szCs w:val="28"/>
        </w:rPr>
        <w:t xml:space="preserve">27 </w:t>
      </w:r>
      <w:r w:rsidRPr="00732827">
        <w:rPr>
          <w:rFonts w:ascii="Angsana New" w:eastAsia="Arial Unicode MS" w:hAnsi="Angsana New"/>
          <w:spacing w:val="-2"/>
          <w:sz w:val="28"/>
          <w:szCs w:val="28"/>
        </w:rPr>
        <w:t>April 2018.</w:t>
      </w:r>
    </w:p>
    <w:p w14:paraId="7C6B96C0" w14:textId="5B673060" w:rsidR="00FB006D" w:rsidRDefault="00BE0FCA" w:rsidP="00E953D2">
      <w:pPr>
        <w:pStyle w:val="BodyTextIndent"/>
        <w:tabs>
          <w:tab w:val="clear" w:pos="454"/>
        </w:tabs>
        <w:spacing w:before="120" w:line="380" w:lineRule="exact"/>
        <w:ind w:left="1080" w:right="58"/>
        <w:jc w:val="thaiDistribute"/>
        <w:rPr>
          <w:rFonts w:ascii="Angsana New" w:eastAsia="Arial Unicode MS" w:hAnsi="Angsana New"/>
          <w:sz w:val="28"/>
          <w:szCs w:val="28"/>
        </w:rPr>
      </w:pPr>
      <w:r w:rsidRPr="000A1D69">
        <w:rPr>
          <w:rFonts w:ascii="Angsana New" w:eastAsia="Arial Unicode MS" w:hAnsi="Angsana New"/>
          <w:sz w:val="28"/>
          <w:szCs w:val="28"/>
        </w:rPr>
        <w:t>In July 2018, the Company has registered the change in issued and paid-up share capital resulted from the exercised warrants from 22,425</w:t>
      </w:r>
      <w:r w:rsidRPr="000A1D69">
        <w:rPr>
          <w:rFonts w:ascii="Angsana New" w:eastAsia="Arial Unicode MS" w:hAnsi="Angsana New"/>
          <w:sz w:val="28"/>
          <w:szCs w:val="28"/>
          <w:cs/>
        </w:rPr>
        <w:t xml:space="preserve"> </w:t>
      </w:r>
      <w:r w:rsidR="00816503" w:rsidRPr="000A1D69">
        <w:rPr>
          <w:rFonts w:ascii="Angsana New" w:eastAsia="Arial Unicode MS" w:hAnsi="Angsana New"/>
          <w:sz w:val="28"/>
          <w:szCs w:val="28"/>
        </w:rPr>
        <w:t>ordinary</w:t>
      </w:r>
      <w:r w:rsidRPr="000A1D69">
        <w:rPr>
          <w:rFonts w:ascii="Angsana New" w:eastAsia="Arial Unicode MS" w:hAnsi="Angsana New"/>
          <w:sz w:val="28"/>
          <w:szCs w:val="28"/>
        </w:rPr>
        <w:t xml:space="preserve"> shares at Baht 1.20 per share, Hence, the paid-up share capital increased from Baht 1,081,732,567 (divided into 1,081,732,567 </w:t>
      </w:r>
      <w:r w:rsidR="00816503" w:rsidRPr="000A1D69">
        <w:rPr>
          <w:rFonts w:ascii="Angsana New" w:eastAsia="Arial Unicode MS" w:hAnsi="Angsana New"/>
          <w:sz w:val="28"/>
          <w:szCs w:val="28"/>
        </w:rPr>
        <w:t>ordinary</w:t>
      </w:r>
      <w:r w:rsidRPr="000A1D69">
        <w:rPr>
          <w:rFonts w:ascii="Angsana New" w:eastAsia="Arial Unicode MS" w:hAnsi="Angsana New"/>
          <w:sz w:val="28"/>
          <w:szCs w:val="28"/>
        </w:rPr>
        <w:t xml:space="preserve"> shares at Baht 1 par value) to Baht 1,081,754,992 (divided into 1,081,754,992 </w:t>
      </w:r>
      <w:r w:rsidR="00816503" w:rsidRPr="000A1D69">
        <w:rPr>
          <w:rFonts w:ascii="Angsana New" w:eastAsia="Arial Unicode MS" w:hAnsi="Angsana New"/>
          <w:sz w:val="28"/>
          <w:szCs w:val="28"/>
        </w:rPr>
        <w:t>ordinary</w:t>
      </w:r>
      <w:r w:rsidRPr="000A1D69">
        <w:rPr>
          <w:rFonts w:ascii="Angsana New" w:eastAsia="Arial Unicode MS" w:hAnsi="Angsana New"/>
          <w:sz w:val="28"/>
          <w:szCs w:val="28"/>
        </w:rPr>
        <w:t xml:space="preserve"> shares at Baht 1 par value), which The Company had premium on share capital of Baht 4,485 from such exercised warrants.</w:t>
      </w:r>
    </w:p>
    <w:p w14:paraId="7ECBFDE2" w14:textId="651F2880" w:rsidR="007D3568" w:rsidRPr="000A1D69" w:rsidRDefault="00775A29"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0A1D69">
        <w:rPr>
          <w:rFonts w:ascii="Angsana New" w:eastAsia="Arial Unicode MS" w:hAnsi="Angsana New"/>
          <w:b/>
          <w:bCs/>
          <w:sz w:val="28"/>
          <w:szCs w:val="28"/>
        </w:rPr>
        <w:t>Share discount on ordinary shares</w:t>
      </w:r>
    </w:p>
    <w:p w14:paraId="5928A28D" w14:textId="77777777" w:rsidR="007D3568" w:rsidRDefault="00886DB6" w:rsidP="00FF4C42">
      <w:pPr>
        <w:pStyle w:val="BodyTextIndent"/>
        <w:spacing w:before="120" w:line="380" w:lineRule="exact"/>
        <w:ind w:left="547" w:right="58"/>
        <w:jc w:val="thaiDistribute"/>
        <w:rPr>
          <w:rFonts w:ascii="Angsana New" w:eastAsia="Arial Unicode MS" w:hAnsi="Angsana New"/>
          <w:spacing w:val="-3"/>
          <w:sz w:val="28"/>
          <w:szCs w:val="28"/>
        </w:rPr>
      </w:pPr>
      <w:r w:rsidRPr="00A476B4">
        <w:rPr>
          <w:rFonts w:ascii="Angsana New" w:eastAsia="Arial Unicode MS" w:hAnsi="Angsana New"/>
          <w:spacing w:val="-3"/>
          <w:sz w:val="28"/>
          <w:szCs w:val="28"/>
        </w:rPr>
        <w:t xml:space="preserve">Share discount </w:t>
      </w:r>
      <w:r w:rsidR="007D3568" w:rsidRPr="00A476B4">
        <w:rPr>
          <w:rFonts w:ascii="Angsana New" w:eastAsia="Arial Unicode MS" w:hAnsi="Angsana New"/>
          <w:spacing w:val="-3"/>
          <w:sz w:val="28"/>
          <w:szCs w:val="28"/>
        </w:rPr>
        <w:t>on</w:t>
      </w:r>
      <w:r w:rsidRPr="00A476B4">
        <w:rPr>
          <w:rFonts w:ascii="Angsana New" w:eastAsia="Arial Unicode MS" w:hAnsi="Angsana New"/>
          <w:spacing w:val="-3"/>
          <w:sz w:val="28"/>
          <w:szCs w:val="28"/>
        </w:rPr>
        <w:t xml:space="preserve"> ordinary</w:t>
      </w:r>
      <w:r w:rsidR="007D3568" w:rsidRPr="00A476B4">
        <w:rPr>
          <w:rFonts w:ascii="Angsana New" w:eastAsia="Arial Unicode MS" w:hAnsi="Angsana New"/>
          <w:spacing w:val="-3"/>
          <w:sz w:val="28"/>
          <w:szCs w:val="28"/>
        </w:rPr>
        <w:t xml:space="preserve"> share</w:t>
      </w:r>
      <w:r w:rsidR="00F94E22" w:rsidRPr="00A476B4">
        <w:rPr>
          <w:rFonts w:ascii="Angsana New" w:eastAsia="Arial Unicode MS" w:hAnsi="Angsana New"/>
          <w:spacing w:val="-3"/>
          <w:sz w:val="28"/>
          <w:szCs w:val="28"/>
        </w:rPr>
        <w:t>s</w:t>
      </w:r>
      <w:r w:rsidR="007D3568" w:rsidRPr="00A476B4">
        <w:rPr>
          <w:rFonts w:ascii="Angsana New" w:eastAsia="Arial Unicode MS" w:hAnsi="Angsana New"/>
          <w:spacing w:val="-3"/>
          <w:sz w:val="28"/>
          <w:szCs w:val="28"/>
        </w:rPr>
        <w:t xml:space="preserve"> represents share subscription monies received </w:t>
      </w:r>
      <w:r w:rsidRPr="00A476B4">
        <w:rPr>
          <w:rFonts w:ascii="Angsana New" w:eastAsia="Arial Unicode MS" w:hAnsi="Angsana New"/>
          <w:spacing w:val="-3"/>
          <w:sz w:val="28"/>
          <w:szCs w:val="28"/>
        </w:rPr>
        <w:t>under</w:t>
      </w:r>
      <w:r w:rsidR="007D3568" w:rsidRPr="00A476B4">
        <w:rPr>
          <w:rFonts w:ascii="Angsana New" w:eastAsia="Arial Unicode MS" w:hAnsi="Angsana New"/>
          <w:spacing w:val="-3"/>
          <w:sz w:val="28"/>
          <w:szCs w:val="28"/>
        </w:rPr>
        <w:t xml:space="preserve"> of the par value of the</w:t>
      </w:r>
      <w:r w:rsidRPr="00A476B4">
        <w:rPr>
          <w:rFonts w:ascii="Angsana New" w:eastAsia="Arial Unicode MS" w:hAnsi="Angsana New"/>
          <w:spacing w:val="-3"/>
          <w:sz w:val="28"/>
          <w:szCs w:val="28"/>
        </w:rPr>
        <w:t xml:space="preserve"> ordinary shares issued.</w:t>
      </w:r>
    </w:p>
    <w:p w14:paraId="60305839" w14:textId="5E542918" w:rsidR="007D3568" w:rsidRPr="000A1D69" w:rsidRDefault="00775A29"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0A1D69">
        <w:rPr>
          <w:rFonts w:ascii="Angsana New" w:eastAsia="Arial Unicode MS" w:hAnsi="Angsana New"/>
          <w:b/>
          <w:bCs/>
          <w:sz w:val="28"/>
          <w:szCs w:val="28"/>
        </w:rPr>
        <w:t>Legal reserve</w:t>
      </w:r>
    </w:p>
    <w:p w14:paraId="021E8553" w14:textId="29A718FF" w:rsidR="00807DB6" w:rsidRDefault="007D3568" w:rsidP="00FF4C42">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 xml:space="preserve">Under the provision of the Public Company Limited Act B.E. 2535, the Company is required to set aside as reserve fund at least 5% of its annual net profit after deduction of the deficit brought forward (if any) until the reserve reaches 10% of </w:t>
      </w:r>
      <w:r w:rsidR="00A0583D">
        <w:rPr>
          <w:rFonts w:ascii="Angsana New" w:eastAsia="Arial Unicode MS" w:hAnsi="Angsana New"/>
          <w:sz w:val="28"/>
          <w:szCs w:val="28"/>
        </w:rPr>
        <w:t>registered</w:t>
      </w:r>
      <w:r w:rsidRPr="000A1D69">
        <w:rPr>
          <w:rFonts w:ascii="Angsana New" w:eastAsia="Arial Unicode MS" w:hAnsi="Angsana New"/>
          <w:sz w:val="28"/>
          <w:szCs w:val="28"/>
        </w:rPr>
        <w:t xml:space="preserve"> share capital. The reserve is not available for dividend distribution. </w:t>
      </w:r>
    </w:p>
    <w:p w14:paraId="78A04420" w14:textId="77777777" w:rsidR="00B715A6" w:rsidRDefault="00B715A6" w:rsidP="00FF4C42">
      <w:pPr>
        <w:pStyle w:val="BodyTextIndent"/>
        <w:spacing w:before="120" w:line="380" w:lineRule="exact"/>
        <w:ind w:left="547" w:right="58"/>
        <w:jc w:val="thaiDistribute"/>
        <w:rPr>
          <w:rFonts w:ascii="Angsana New" w:eastAsia="Arial Unicode MS" w:hAnsi="Angsana New"/>
          <w:sz w:val="28"/>
          <w:szCs w:val="28"/>
        </w:rPr>
      </w:pPr>
    </w:p>
    <w:p w14:paraId="37627603" w14:textId="77777777" w:rsidR="00B715A6" w:rsidRDefault="00B715A6" w:rsidP="00FF4C42">
      <w:pPr>
        <w:pStyle w:val="BodyTextIndent"/>
        <w:spacing w:before="120" w:line="380" w:lineRule="exact"/>
        <w:ind w:left="547" w:right="58"/>
        <w:jc w:val="thaiDistribute"/>
        <w:rPr>
          <w:rFonts w:ascii="Angsana New" w:eastAsia="Arial Unicode MS" w:hAnsi="Angsana New"/>
          <w:sz w:val="28"/>
          <w:szCs w:val="28"/>
        </w:rPr>
      </w:pPr>
    </w:p>
    <w:p w14:paraId="57562AA1" w14:textId="77777777" w:rsidR="00B715A6" w:rsidRDefault="00B715A6" w:rsidP="00FF4C42">
      <w:pPr>
        <w:pStyle w:val="BodyTextIndent"/>
        <w:spacing w:before="120" w:line="380" w:lineRule="exact"/>
        <w:ind w:left="547" w:right="58"/>
        <w:jc w:val="thaiDistribute"/>
        <w:rPr>
          <w:rFonts w:ascii="Angsana New" w:eastAsia="Arial Unicode MS" w:hAnsi="Angsana New"/>
          <w:sz w:val="28"/>
          <w:szCs w:val="28"/>
        </w:rPr>
      </w:pPr>
    </w:p>
    <w:p w14:paraId="1FAE3EA7" w14:textId="77777777" w:rsidR="00B715A6" w:rsidRDefault="00B715A6" w:rsidP="00FF4C42">
      <w:pPr>
        <w:pStyle w:val="BodyTextIndent"/>
        <w:spacing w:before="120" w:line="380" w:lineRule="exact"/>
        <w:ind w:left="547" w:right="58"/>
        <w:jc w:val="thaiDistribute"/>
        <w:rPr>
          <w:rFonts w:ascii="Angsana New" w:eastAsia="Arial Unicode MS" w:hAnsi="Angsana New"/>
          <w:sz w:val="28"/>
          <w:szCs w:val="28"/>
        </w:rPr>
      </w:pPr>
    </w:p>
    <w:p w14:paraId="7AA6502D" w14:textId="77777777" w:rsidR="00B715A6" w:rsidRDefault="00B715A6" w:rsidP="00FF4C42">
      <w:pPr>
        <w:pStyle w:val="BodyTextIndent"/>
        <w:spacing w:before="120" w:line="380" w:lineRule="exact"/>
        <w:ind w:left="547" w:right="58"/>
        <w:jc w:val="thaiDistribute"/>
        <w:rPr>
          <w:rFonts w:ascii="Angsana New" w:eastAsia="Arial Unicode MS" w:hAnsi="Angsana New"/>
          <w:sz w:val="28"/>
          <w:szCs w:val="28"/>
        </w:rPr>
      </w:pPr>
    </w:p>
    <w:p w14:paraId="18757AA3" w14:textId="7B215AB5" w:rsidR="00981C41" w:rsidRPr="000A1D69" w:rsidRDefault="00775A29"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0A1D69">
        <w:rPr>
          <w:rFonts w:ascii="Angsana New" w:eastAsia="Arial Unicode MS" w:hAnsi="Angsana New"/>
          <w:b/>
          <w:bCs/>
          <w:sz w:val="28"/>
          <w:szCs w:val="28"/>
        </w:rPr>
        <w:t xml:space="preserve">Loss per share </w:t>
      </w:r>
    </w:p>
    <w:p w14:paraId="6F0369DC" w14:textId="77777777" w:rsidR="00981C41" w:rsidRPr="00D0567B" w:rsidRDefault="00981C41" w:rsidP="00FF4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547"/>
        <w:rPr>
          <w:rFonts w:asciiTheme="majorBidi" w:hAnsiTheme="majorBidi" w:cstheme="majorBidi"/>
          <w:b/>
          <w:bCs/>
          <w:i/>
          <w:iCs/>
          <w:sz w:val="28"/>
          <w:szCs w:val="28"/>
        </w:rPr>
      </w:pPr>
      <w:r w:rsidRPr="00D0567B">
        <w:rPr>
          <w:rFonts w:asciiTheme="majorBidi" w:hAnsiTheme="majorBidi" w:cstheme="majorBidi"/>
          <w:b/>
          <w:bCs/>
          <w:i/>
          <w:iCs/>
          <w:sz w:val="28"/>
          <w:szCs w:val="28"/>
        </w:rPr>
        <w:t>Basic</w:t>
      </w:r>
      <w:r w:rsidR="00E42D5B" w:rsidRPr="00D0567B">
        <w:rPr>
          <w:rFonts w:asciiTheme="majorBidi" w:hAnsiTheme="majorBidi" w:cstheme="majorBidi"/>
          <w:b/>
          <w:bCs/>
          <w:i/>
          <w:iCs/>
          <w:sz w:val="28"/>
          <w:szCs w:val="28"/>
        </w:rPr>
        <w:t xml:space="preserve"> </w:t>
      </w:r>
      <w:r w:rsidRPr="00D0567B">
        <w:rPr>
          <w:rFonts w:asciiTheme="majorBidi" w:hAnsiTheme="majorBidi" w:cstheme="majorBidi"/>
          <w:b/>
          <w:bCs/>
          <w:i/>
          <w:iCs/>
          <w:sz w:val="28"/>
          <w:szCs w:val="28"/>
        </w:rPr>
        <w:t xml:space="preserve">loss per share </w:t>
      </w:r>
    </w:p>
    <w:p w14:paraId="502684A2" w14:textId="77777777" w:rsidR="00981C41" w:rsidRDefault="00981C41" w:rsidP="00FF4C42">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Basic</w:t>
      </w:r>
      <w:r w:rsidR="00E42D5B" w:rsidRPr="000A1D69">
        <w:rPr>
          <w:rFonts w:ascii="Angsana New" w:eastAsia="Arial Unicode MS" w:hAnsi="Angsana New"/>
          <w:sz w:val="28"/>
          <w:szCs w:val="28"/>
        </w:rPr>
        <w:t xml:space="preserve"> </w:t>
      </w:r>
      <w:r w:rsidRPr="000A1D69">
        <w:rPr>
          <w:rFonts w:ascii="Angsana New" w:eastAsia="Arial Unicode MS" w:hAnsi="Angsana New"/>
          <w:sz w:val="28"/>
          <w:szCs w:val="28"/>
        </w:rPr>
        <w:t>loss per share are determined by dividing the</w:t>
      </w:r>
      <w:r w:rsidR="00E42D5B" w:rsidRPr="000A1D69">
        <w:rPr>
          <w:rFonts w:ascii="Angsana New" w:eastAsia="Arial Unicode MS" w:hAnsi="Angsana New"/>
          <w:sz w:val="28"/>
          <w:szCs w:val="28"/>
        </w:rPr>
        <w:t xml:space="preserve"> </w:t>
      </w:r>
      <w:r w:rsidRPr="000A1D69">
        <w:rPr>
          <w:rFonts w:ascii="Angsana New" w:eastAsia="Arial Unicode MS" w:hAnsi="Angsana New"/>
          <w:sz w:val="28"/>
          <w:szCs w:val="28"/>
        </w:rPr>
        <w:t xml:space="preserve">loss for the </w:t>
      </w:r>
      <w:r w:rsidR="005F7DF9" w:rsidRPr="000A1D69">
        <w:rPr>
          <w:rFonts w:ascii="Angsana New" w:eastAsia="Arial Unicode MS" w:hAnsi="Angsana New"/>
          <w:sz w:val="28"/>
          <w:szCs w:val="28"/>
        </w:rPr>
        <w:t>period</w:t>
      </w:r>
      <w:r w:rsidRPr="000A1D69">
        <w:rPr>
          <w:rFonts w:ascii="Angsana New" w:eastAsia="Arial Unicode MS" w:hAnsi="Angsana New"/>
          <w:sz w:val="28"/>
          <w:szCs w:val="28"/>
        </w:rPr>
        <w:t xml:space="preserve"> by the weighted average number of shares outstanding during the </w:t>
      </w:r>
      <w:r w:rsidR="005F7DF9" w:rsidRPr="000A1D69">
        <w:rPr>
          <w:rFonts w:ascii="Angsana New" w:eastAsia="Arial Unicode MS" w:hAnsi="Angsana New"/>
          <w:sz w:val="28"/>
          <w:szCs w:val="28"/>
        </w:rPr>
        <w:t>period</w:t>
      </w:r>
      <w:r w:rsidRPr="000A1D69">
        <w:rPr>
          <w:rFonts w:ascii="Angsana New" w:eastAsia="Arial Unicode MS" w:hAnsi="Angsana New"/>
          <w:sz w:val="28"/>
          <w:szCs w:val="28"/>
        </w:rPr>
        <w:t>.</w:t>
      </w:r>
    </w:p>
    <w:p w14:paraId="55DBC78A" w14:textId="77777777" w:rsidR="00981C41" w:rsidRPr="000A1D69" w:rsidRDefault="00981C41" w:rsidP="00FF4C42">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Basic weighted average numbers of shares for</w:t>
      </w:r>
      <w:r w:rsidR="005F7DF9" w:rsidRPr="000A1D69">
        <w:rPr>
          <w:rFonts w:ascii="Angsana New" w:eastAsia="Arial Unicode MS" w:hAnsi="Angsana New"/>
          <w:sz w:val="28"/>
          <w:szCs w:val="28"/>
        </w:rPr>
        <w:t xml:space="preserve"> each of</w:t>
      </w:r>
      <w:r w:rsidRPr="000A1D69">
        <w:rPr>
          <w:rFonts w:ascii="Angsana New" w:eastAsia="Arial Unicode MS" w:hAnsi="Angsana New"/>
          <w:sz w:val="28"/>
          <w:szCs w:val="28"/>
        </w:rPr>
        <w:t xml:space="preserve"> </w:t>
      </w:r>
      <w:r w:rsidR="00BB67B4" w:rsidRPr="000A1D69">
        <w:rPr>
          <w:rFonts w:ascii="Angsana New" w:eastAsia="Arial Unicode MS" w:hAnsi="Angsana New"/>
          <w:sz w:val="28"/>
          <w:szCs w:val="28"/>
        </w:rPr>
        <w:t>the three-mo</w:t>
      </w:r>
      <w:r w:rsidR="00BE0FCA" w:rsidRPr="000A1D69">
        <w:rPr>
          <w:rFonts w:ascii="Angsana New" w:eastAsia="Arial Unicode MS" w:hAnsi="Angsana New"/>
          <w:sz w:val="28"/>
          <w:szCs w:val="28"/>
        </w:rPr>
        <w:t xml:space="preserve">nth periods ended </w:t>
      </w:r>
      <w:r w:rsidR="00807DB6" w:rsidRPr="000A1D69">
        <w:rPr>
          <w:rFonts w:ascii="Angsana New" w:eastAsia="Arial Unicode MS" w:hAnsi="Angsana New"/>
          <w:sz w:val="28"/>
          <w:szCs w:val="28"/>
        </w:rPr>
        <w:t xml:space="preserve">31 </w:t>
      </w:r>
      <w:r w:rsidR="00BE0FCA" w:rsidRPr="000A1D69">
        <w:rPr>
          <w:rFonts w:ascii="Angsana New" w:eastAsia="Arial Unicode MS" w:hAnsi="Angsana New"/>
          <w:sz w:val="28"/>
          <w:szCs w:val="28"/>
        </w:rPr>
        <w:t>March 2019 and 2018</w:t>
      </w:r>
      <w:r w:rsidR="00BB67B4" w:rsidRPr="000A1D69">
        <w:rPr>
          <w:rFonts w:ascii="Angsana New" w:eastAsia="Arial Unicode MS" w:hAnsi="Angsana New"/>
          <w:sz w:val="28"/>
          <w:szCs w:val="28"/>
        </w:rPr>
        <w:t xml:space="preserve"> are as follows: </w:t>
      </w:r>
    </w:p>
    <w:tbl>
      <w:tblPr>
        <w:tblW w:w="9360" w:type="dxa"/>
        <w:tblInd w:w="450" w:type="dxa"/>
        <w:tblLayout w:type="fixed"/>
        <w:tblLook w:val="04A0" w:firstRow="1" w:lastRow="0" w:firstColumn="1" w:lastColumn="0" w:noHBand="0" w:noVBand="1"/>
      </w:tblPr>
      <w:tblGrid>
        <w:gridCol w:w="4500"/>
        <w:gridCol w:w="252"/>
        <w:gridCol w:w="360"/>
        <w:gridCol w:w="270"/>
        <w:gridCol w:w="828"/>
        <w:gridCol w:w="1440"/>
        <w:gridCol w:w="270"/>
        <w:gridCol w:w="1440"/>
      </w:tblGrid>
      <w:tr w:rsidR="00807DB6" w:rsidRPr="00D0567B" w14:paraId="1B431FE9" w14:textId="77777777" w:rsidTr="00295A88">
        <w:tc>
          <w:tcPr>
            <w:tcW w:w="4500" w:type="dxa"/>
          </w:tcPr>
          <w:p w14:paraId="6448A289"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2" w:type="dxa"/>
          </w:tcPr>
          <w:p w14:paraId="51904007"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360" w:type="dxa"/>
          </w:tcPr>
          <w:p w14:paraId="25F539B7"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Pr>
          <w:p w14:paraId="4BB3EDE8"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28" w:type="dxa"/>
          </w:tcPr>
          <w:p w14:paraId="50BAC19C"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3150" w:type="dxa"/>
            <w:gridSpan w:val="3"/>
            <w:tcBorders>
              <w:left w:val="nil"/>
              <w:bottom w:val="single" w:sz="6" w:space="0" w:color="auto"/>
              <w:right w:val="nil"/>
            </w:tcBorders>
          </w:tcPr>
          <w:p w14:paraId="27A25FD4"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 xml:space="preserve">Thousand </w:t>
            </w:r>
            <w:r w:rsidR="002418F0" w:rsidRPr="00D0567B">
              <w:rPr>
                <w:rFonts w:asciiTheme="majorBidi" w:hAnsiTheme="majorBidi" w:cstheme="majorBidi"/>
                <w:sz w:val="28"/>
                <w:szCs w:val="28"/>
              </w:rPr>
              <w:t>shares</w:t>
            </w:r>
          </w:p>
        </w:tc>
      </w:tr>
      <w:tr w:rsidR="00807DB6" w:rsidRPr="00D0567B" w14:paraId="4C6DC046" w14:textId="77777777" w:rsidTr="00295A88">
        <w:tc>
          <w:tcPr>
            <w:tcW w:w="4500" w:type="dxa"/>
          </w:tcPr>
          <w:p w14:paraId="792BE397"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2" w:type="dxa"/>
          </w:tcPr>
          <w:p w14:paraId="23C70FAB"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360" w:type="dxa"/>
          </w:tcPr>
          <w:p w14:paraId="26B0D7AF"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Pr>
          <w:p w14:paraId="694F0FC4"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28" w:type="dxa"/>
          </w:tcPr>
          <w:p w14:paraId="191CBF14"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single" w:sz="4" w:space="0" w:color="auto"/>
              <w:left w:val="nil"/>
              <w:bottom w:val="single" w:sz="6" w:space="0" w:color="auto"/>
              <w:right w:val="nil"/>
            </w:tcBorders>
            <w:hideMark/>
          </w:tcPr>
          <w:p w14:paraId="7EDB12D1"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Borders>
              <w:top w:val="single" w:sz="4" w:space="0" w:color="auto"/>
              <w:left w:val="nil"/>
              <w:bottom w:val="nil"/>
              <w:right w:val="nil"/>
            </w:tcBorders>
          </w:tcPr>
          <w:p w14:paraId="356DD0BD"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440" w:type="dxa"/>
            <w:tcBorders>
              <w:top w:val="single" w:sz="4" w:space="0" w:color="auto"/>
              <w:left w:val="nil"/>
              <w:bottom w:val="single" w:sz="6" w:space="0" w:color="auto"/>
              <w:right w:val="nil"/>
            </w:tcBorders>
            <w:hideMark/>
          </w:tcPr>
          <w:p w14:paraId="50EDC364"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807DB6" w:rsidRPr="00D0567B" w14:paraId="6C019B9C" w14:textId="77777777" w:rsidTr="00295A88">
        <w:tc>
          <w:tcPr>
            <w:tcW w:w="4500" w:type="dxa"/>
            <w:hideMark/>
          </w:tcPr>
          <w:p w14:paraId="6BACCB09"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Number of shares outstanding as at beginning of period</w:t>
            </w:r>
          </w:p>
        </w:tc>
        <w:tc>
          <w:tcPr>
            <w:tcW w:w="252" w:type="dxa"/>
          </w:tcPr>
          <w:p w14:paraId="5EF61B78"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360" w:type="dxa"/>
          </w:tcPr>
          <w:p w14:paraId="2288A688"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Pr>
          <w:p w14:paraId="6F69845F"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28" w:type="dxa"/>
          </w:tcPr>
          <w:p w14:paraId="3E082FF7"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Pr>
          <w:p w14:paraId="5B24EF85" w14:textId="22CEBBF4" w:rsidR="00807DB6" w:rsidRPr="00D0567B" w:rsidRDefault="00DB086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1,081,755</w:t>
            </w:r>
          </w:p>
        </w:tc>
        <w:tc>
          <w:tcPr>
            <w:tcW w:w="270" w:type="dxa"/>
          </w:tcPr>
          <w:p w14:paraId="3305A486"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Pr>
          <w:p w14:paraId="7A856F09" w14:textId="77777777" w:rsidR="00807DB6" w:rsidRPr="00D0567B" w:rsidRDefault="00807DB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1,052,233</w:t>
            </w:r>
          </w:p>
        </w:tc>
      </w:tr>
      <w:tr w:rsidR="002418F0" w:rsidRPr="00D0567B" w14:paraId="14F81504" w14:textId="77777777" w:rsidTr="00295A88">
        <w:tc>
          <w:tcPr>
            <w:tcW w:w="4500" w:type="dxa"/>
            <w:hideMark/>
          </w:tcPr>
          <w:p w14:paraId="14BBACE1"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Effect of shares issued during the period</w:t>
            </w:r>
          </w:p>
        </w:tc>
        <w:tc>
          <w:tcPr>
            <w:tcW w:w="252" w:type="dxa"/>
          </w:tcPr>
          <w:p w14:paraId="7EE3FB4B"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360" w:type="dxa"/>
          </w:tcPr>
          <w:p w14:paraId="0B2C57FF"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Pr>
          <w:p w14:paraId="3F388CE8"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28" w:type="dxa"/>
          </w:tcPr>
          <w:p w14:paraId="77826DC1"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1B97E45" w14:textId="700D555B" w:rsidR="002418F0" w:rsidRPr="00D0567B" w:rsidRDefault="00DB086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270" w:type="dxa"/>
          </w:tcPr>
          <w:p w14:paraId="242E1255"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1682049F"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w:t>
            </w:r>
            <w:r w:rsidRPr="00D0567B">
              <w:rPr>
                <w:rFonts w:asciiTheme="majorBidi" w:hAnsiTheme="majorBidi" w:cstheme="majorBidi"/>
                <w:sz w:val="28"/>
                <w:szCs w:val="28"/>
              </w:rPr>
              <w:tab/>
            </w:r>
          </w:p>
        </w:tc>
      </w:tr>
      <w:tr w:rsidR="002418F0" w:rsidRPr="00D0567B" w14:paraId="146066E5" w14:textId="77777777" w:rsidTr="00295A88">
        <w:tc>
          <w:tcPr>
            <w:tcW w:w="4500" w:type="dxa"/>
            <w:hideMark/>
          </w:tcPr>
          <w:p w14:paraId="0C4AF859" w14:textId="3ED0354A" w:rsidR="002418F0" w:rsidRPr="00AC4DD6"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AC4DD6">
              <w:rPr>
                <w:rFonts w:asciiTheme="majorBidi" w:hAnsiTheme="majorBidi" w:cstheme="majorBidi"/>
                <w:b/>
                <w:bCs/>
                <w:sz w:val="28"/>
                <w:szCs w:val="28"/>
              </w:rPr>
              <w:t>Basic weighted average number of share</w:t>
            </w:r>
            <w:r w:rsidR="00DB252F" w:rsidRPr="00AC4DD6">
              <w:rPr>
                <w:rFonts w:asciiTheme="majorBidi" w:hAnsiTheme="majorBidi" w:cstheme="majorBidi"/>
                <w:b/>
                <w:bCs/>
                <w:sz w:val="28"/>
                <w:szCs w:val="28"/>
              </w:rPr>
              <w:t>s</w:t>
            </w:r>
          </w:p>
        </w:tc>
        <w:tc>
          <w:tcPr>
            <w:tcW w:w="252" w:type="dxa"/>
          </w:tcPr>
          <w:p w14:paraId="33262328"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360" w:type="dxa"/>
          </w:tcPr>
          <w:p w14:paraId="591F918B"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Pr>
          <w:p w14:paraId="2B1F5D6F"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28" w:type="dxa"/>
          </w:tcPr>
          <w:p w14:paraId="6D50404A" w14:textId="77777777" w:rsidR="002418F0" w:rsidRPr="00D0567B"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3ABF5656" w14:textId="5BDB30E5" w:rsidR="002418F0" w:rsidRPr="002D652C" w:rsidRDefault="00DB086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2D652C">
              <w:rPr>
                <w:rFonts w:asciiTheme="majorBidi" w:hAnsiTheme="majorBidi" w:cstheme="majorBidi"/>
                <w:b/>
                <w:bCs/>
                <w:sz w:val="28"/>
                <w:szCs w:val="28"/>
              </w:rPr>
              <w:t>1,081,755</w:t>
            </w:r>
          </w:p>
        </w:tc>
        <w:tc>
          <w:tcPr>
            <w:tcW w:w="270" w:type="dxa"/>
          </w:tcPr>
          <w:p w14:paraId="595FFA08" w14:textId="77777777" w:rsidR="002418F0" w:rsidRPr="002D652C"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5207E81C" w14:textId="77777777" w:rsidR="002418F0" w:rsidRPr="002D652C" w:rsidRDefault="002418F0"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2D652C">
              <w:rPr>
                <w:rFonts w:asciiTheme="majorBidi" w:hAnsiTheme="majorBidi" w:cstheme="majorBidi"/>
                <w:b/>
                <w:bCs/>
                <w:sz w:val="28"/>
                <w:szCs w:val="28"/>
              </w:rPr>
              <w:t>1,052,233</w:t>
            </w:r>
          </w:p>
        </w:tc>
      </w:tr>
    </w:tbl>
    <w:p w14:paraId="49C77EC3" w14:textId="431FE2EB" w:rsidR="002A0537" w:rsidRPr="000A1D69" w:rsidRDefault="00775A29"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0A1D69">
        <w:rPr>
          <w:rFonts w:ascii="Angsana New" w:eastAsia="Arial Unicode MS" w:hAnsi="Angsana New"/>
          <w:b/>
          <w:bCs/>
          <w:sz w:val="28"/>
          <w:szCs w:val="28"/>
        </w:rPr>
        <w:t>Financial information separated by type of underwriting</w:t>
      </w:r>
    </w:p>
    <w:p w14:paraId="6E00112F" w14:textId="77777777" w:rsidR="005F3DB3" w:rsidRPr="000A1D69" w:rsidRDefault="005F3DB3" w:rsidP="00FF4C42">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 xml:space="preserve">The following reporting of financial information separated by type of underwriting of the </w:t>
      </w:r>
      <w:r w:rsidR="00881FBD" w:rsidRPr="000A1D69">
        <w:rPr>
          <w:rFonts w:ascii="Angsana New" w:eastAsia="Arial Unicode MS" w:hAnsi="Angsana New"/>
          <w:sz w:val="28"/>
          <w:szCs w:val="28"/>
        </w:rPr>
        <w:t>Company</w:t>
      </w:r>
      <w:r w:rsidRPr="000A1D69">
        <w:rPr>
          <w:rFonts w:ascii="Angsana New" w:eastAsia="Arial Unicode MS" w:hAnsi="Angsana New"/>
          <w:sz w:val="28"/>
          <w:szCs w:val="28"/>
        </w:rPr>
        <w:t xml:space="preserve"> is in accordance with the </w:t>
      </w:r>
      <w:r w:rsidR="00086AF7" w:rsidRPr="000A1D69">
        <w:rPr>
          <w:rFonts w:ascii="Angsana New" w:eastAsia="Arial Unicode MS" w:hAnsi="Angsana New"/>
          <w:sz w:val="28"/>
          <w:szCs w:val="28"/>
        </w:rPr>
        <w:t xml:space="preserve">Notification of the OIC regarding the Rules, Procedures, Conditions and Periods for Preparing and Submitting Financial Statements and Reports on the Operations of the Non-Life Insurance Business B.E. 2559 dated </w:t>
      </w:r>
      <w:r w:rsidR="002418F0" w:rsidRPr="000A1D69">
        <w:rPr>
          <w:rFonts w:ascii="Angsana New" w:eastAsia="Arial Unicode MS" w:hAnsi="Angsana New"/>
          <w:sz w:val="28"/>
          <w:szCs w:val="28"/>
        </w:rPr>
        <w:t xml:space="preserve">4 March </w:t>
      </w:r>
      <w:r w:rsidR="00086AF7" w:rsidRPr="000A1D69">
        <w:rPr>
          <w:rFonts w:ascii="Angsana New" w:eastAsia="Arial Unicode MS" w:hAnsi="Angsana New"/>
          <w:sz w:val="28"/>
          <w:szCs w:val="28"/>
        </w:rPr>
        <w:t>2016</w:t>
      </w:r>
      <w:r w:rsidRPr="000A1D69">
        <w:rPr>
          <w:rFonts w:ascii="Angsana New" w:eastAsia="Arial Unicode MS" w:hAnsi="Angsana New"/>
          <w:sz w:val="28"/>
          <w:szCs w:val="28"/>
        </w:rPr>
        <w:t>. This information is consistent with the information reviewed by the management on a regularly basis.</w:t>
      </w:r>
    </w:p>
    <w:p w14:paraId="5F65F228" w14:textId="77777777" w:rsidR="005C146C" w:rsidRDefault="005C146C" w:rsidP="00FF4C42">
      <w:pPr>
        <w:pStyle w:val="BodyTextIndent"/>
        <w:spacing w:before="120" w:line="380" w:lineRule="exact"/>
        <w:ind w:left="547" w:right="58"/>
        <w:jc w:val="thaiDistribute"/>
        <w:rPr>
          <w:rFonts w:ascii="Angsana New" w:eastAsia="Arial Unicode MS" w:hAnsi="Angsana New"/>
          <w:sz w:val="28"/>
          <w:szCs w:val="28"/>
        </w:rPr>
      </w:pPr>
    </w:p>
    <w:p w14:paraId="6507C909" w14:textId="77777777" w:rsidR="005C146C" w:rsidRDefault="005C146C" w:rsidP="00FF4C42">
      <w:pPr>
        <w:pStyle w:val="BodyTextIndent"/>
        <w:spacing w:before="120" w:line="380" w:lineRule="exact"/>
        <w:ind w:left="547" w:right="58"/>
        <w:jc w:val="thaiDistribute"/>
        <w:rPr>
          <w:rFonts w:ascii="Angsana New" w:eastAsia="Arial Unicode MS" w:hAnsi="Angsana New"/>
          <w:sz w:val="28"/>
          <w:szCs w:val="28"/>
        </w:rPr>
      </w:pPr>
    </w:p>
    <w:p w14:paraId="76B85CAC" w14:textId="77777777" w:rsidR="005C146C" w:rsidRDefault="005C146C" w:rsidP="00FF4C42">
      <w:pPr>
        <w:pStyle w:val="BodyTextIndent"/>
        <w:spacing w:before="120" w:line="380" w:lineRule="exact"/>
        <w:ind w:left="547" w:right="58"/>
        <w:jc w:val="thaiDistribute"/>
        <w:rPr>
          <w:rFonts w:ascii="Angsana New" w:eastAsia="Arial Unicode MS" w:hAnsi="Angsana New"/>
          <w:sz w:val="28"/>
          <w:szCs w:val="28"/>
        </w:rPr>
      </w:pPr>
    </w:p>
    <w:p w14:paraId="19C81CBC" w14:textId="77777777" w:rsidR="005C146C" w:rsidRDefault="005C146C" w:rsidP="00FF4C42">
      <w:pPr>
        <w:pStyle w:val="BodyTextIndent"/>
        <w:spacing w:before="120" w:line="380" w:lineRule="exact"/>
        <w:ind w:left="547" w:right="58"/>
        <w:jc w:val="thaiDistribute"/>
        <w:rPr>
          <w:rFonts w:ascii="Angsana New" w:eastAsia="Arial Unicode MS" w:hAnsi="Angsana New"/>
          <w:sz w:val="28"/>
          <w:szCs w:val="28"/>
        </w:rPr>
      </w:pPr>
    </w:p>
    <w:p w14:paraId="01171B46" w14:textId="77777777" w:rsidR="00FA13A4" w:rsidRDefault="00FA13A4" w:rsidP="00FF4C42">
      <w:pPr>
        <w:pStyle w:val="BodyTextIndent"/>
        <w:spacing w:before="120" w:line="380" w:lineRule="exact"/>
        <w:ind w:left="547" w:right="58"/>
        <w:jc w:val="thaiDistribute"/>
        <w:rPr>
          <w:rFonts w:ascii="Angsana New" w:eastAsia="Arial Unicode MS" w:hAnsi="Angsana New"/>
          <w:sz w:val="28"/>
          <w:szCs w:val="28"/>
        </w:rPr>
      </w:pPr>
    </w:p>
    <w:p w14:paraId="6E7DFEEE" w14:textId="77777777" w:rsidR="00FA13A4" w:rsidRDefault="00FA13A4" w:rsidP="00FF4C42">
      <w:pPr>
        <w:pStyle w:val="BodyTextIndent"/>
        <w:spacing w:before="120" w:line="380" w:lineRule="exact"/>
        <w:ind w:left="547" w:right="58"/>
        <w:jc w:val="thaiDistribute"/>
        <w:rPr>
          <w:rFonts w:ascii="Angsana New" w:eastAsia="Arial Unicode MS" w:hAnsi="Angsana New"/>
          <w:sz w:val="28"/>
          <w:szCs w:val="28"/>
        </w:rPr>
      </w:pPr>
    </w:p>
    <w:p w14:paraId="72A9DAA2" w14:textId="77777777" w:rsidR="00FA13A4" w:rsidRDefault="00FA13A4" w:rsidP="00FF4C42">
      <w:pPr>
        <w:pStyle w:val="BodyTextIndent"/>
        <w:spacing w:before="120" w:line="380" w:lineRule="exact"/>
        <w:ind w:left="547" w:right="58"/>
        <w:jc w:val="thaiDistribute"/>
        <w:rPr>
          <w:rFonts w:ascii="Angsana New" w:eastAsia="Arial Unicode MS" w:hAnsi="Angsana New"/>
          <w:sz w:val="28"/>
          <w:szCs w:val="28"/>
        </w:rPr>
      </w:pPr>
    </w:p>
    <w:p w14:paraId="20B7ACDE" w14:textId="77777777" w:rsidR="00E953D2" w:rsidRDefault="00E953D2" w:rsidP="00FF4C42">
      <w:pPr>
        <w:pStyle w:val="BodyTextIndent"/>
        <w:spacing w:before="120" w:line="380" w:lineRule="exact"/>
        <w:ind w:left="547" w:right="58"/>
        <w:jc w:val="thaiDistribute"/>
        <w:rPr>
          <w:rFonts w:ascii="Angsana New" w:eastAsia="Arial Unicode MS" w:hAnsi="Angsana New"/>
          <w:sz w:val="28"/>
          <w:szCs w:val="28"/>
        </w:rPr>
      </w:pPr>
    </w:p>
    <w:p w14:paraId="416F79E5" w14:textId="77777777" w:rsidR="00E953D2" w:rsidRDefault="00E953D2" w:rsidP="00FF4C42">
      <w:pPr>
        <w:pStyle w:val="BodyTextIndent"/>
        <w:spacing w:before="120" w:line="380" w:lineRule="exact"/>
        <w:ind w:left="547" w:right="58"/>
        <w:jc w:val="thaiDistribute"/>
        <w:rPr>
          <w:rFonts w:ascii="Angsana New" w:eastAsia="Arial Unicode MS" w:hAnsi="Angsana New"/>
          <w:sz w:val="28"/>
          <w:szCs w:val="28"/>
        </w:rPr>
      </w:pPr>
    </w:p>
    <w:p w14:paraId="70D9F4BA" w14:textId="77777777" w:rsidR="00B715A6" w:rsidRDefault="00B715A6" w:rsidP="00FF4C42">
      <w:pPr>
        <w:pStyle w:val="BodyTextIndent"/>
        <w:spacing w:before="120" w:line="380" w:lineRule="exact"/>
        <w:ind w:left="547" w:right="58"/>
        <w:jc w:val="thaiDistribute"/>
        <w:rPr>
          <w:rFonts w:ascii="Angsana New" w:eastAsia="Arial Unicode MS" w:hAnsi="Angsana New"/>
          <w:sz w:val="28"/>
          <w:szCs w:val="28"/>
        </w:rPr>
      </w:pPr>
    </w:p>
    <w:p w14:paraId="748E75D5" w14:textId="77777777" w:rsidR="00B715A6" w:rsidRDefault="00B715A6" w:rsidP="00FF4C42">
      <w:pPr>
        <w:pStyle w:val="BodyTextIndent"/>
        <w:spacing w:before="120" w:line="380" w:lineRule="exact"/>
        <w:ind w:left="547" w:right="58"/>
        <w:jc w:val="thaiDistribute"/>
        <w:rPr>
          <w:rFonts w:ascii="Angsana New" w:eastAsia="Arial Unicode MS" w:hAnsi="Angsana New"/>
          <w:sz w:val="28"/>
          <w:szCs w:val="28"/>
        </w:rPr>
      </w:pPr>
    </w:p>
    <w:p w14:paraId="184B6CBC" w14:textId="77777777" w:rsidR="00B715A6" w:rsidRDefault="00B715A6" w:rsidP="00FF4C42">
      <w:pPr>
        <w:pStyle w:val="BodyTextIndent"/>
        <w:spacing w:before="120" w:line="380" w:lineRule="exact"/>
        <w:ind w:left="547" w:right="58"/>
        <w:jc w:val="thaiDistribute"/>
        <w:rPr>
          <w:rFonts w:ascii="Angsana New" w:eastAsia="Arial Unicode MS" w:hAnsi="Angsana New"/>
          <w:sz w:val="28"/>
          <w:szCs w:val="28"/>
        </w:rPr>
      </w:pPr>
    </w:p>
    <w:p w14:paraId="2097219F" w14:textId="77777777" w:rsidR="00B715A6" w:rsidRDefault="00B715A6" w:rsidP="00FF4C42">
      <w:pPr>
        <w:pStyle w:val="BodyTextIndent"/>
        <w:spacing w:before="120" w:line="380" w:lineRule="exact"/>
        <w:ind w:left="547" w:right="58"/>
        <w:jc w:val="thaiDistribute"/>
        <w:rPr>
          <w:rFonts w:ascii="Angsana New" w:eastAsia="Arial Unicode MS" w:hAnsi="Angsana New"/>
          <w:sz w:val="28"/>
          <w:szCs w:val="28"/>
        </w:rPr>
      </w:pPr>
    </w:p>
    <w:p w14:paraId="236F4DC8" w14:textId="77777777" w:rsidR="0025297A" w:rsidRPr="000A1D69" w:rsidRDefault="008E667F" w:rsidP="00FF4C42">
      <w:pPr>
        <w:pStyle w:val="BodyTextIndent"/>
        <w:spacing w:before="120" w:line="380" w:lineRule="exact"/>
        <w:ind w:left="547" w:right="58"/>
        <w:jc w:val="thaiDistribute"/>
        <w:rPr>
          <w:rFonts w:ascii="Angsana New" w:eastAsia="Arial Unicode MS" w:hAnsi="Angsana New"/>
          <w:sz w:val="28"/>
          <w:szCs w:val="28"/>
        </w:rPr>
      </w:pPr>
      <w:bookmarkStart w:id="0" w:name="_GoBack"/>
      <w:bookmarkEnd w:id="0"/>
      <w:r w:rsidRPr="000A1D69">
        <w:rPr>
          <w:rFonts w:ascii="Angsana New" w:eastAsia="Arial Unicode MS" w:hAnsi="Angsana New"/>
          <w:sz w:val="28"/>
          <w:szCs w:val="28"/>
        </w:rPr>
        <w:t xml:space="preserve">Financial information separated by each type of underwriting income and expenses of </w:t>
      </w:r>
      <w:r w:rsidR="00176027" w:rsidRPr="000A1D69">
        <w:rPr>
          <w:rFonts w:ascii="Angsana New" w:eastAsia="Arial Unicode MS" w:hAnsi="Angsana New"/>
          <w:sz w:val="28"/>
          <w:szCs w:val="28"/>
        </w:rPr>
        <w:t xml:space="preserve">the Company for the three-month period ended </w:t>
      </w:r>
      <w:r w:rsidR="002418F0" w:rsidRPr="000A1D69">
        <w:rPr>
          <w:rFonts w:ascii="Angsana New" w:eastAsia="Arial Unicode MS" w:hAnsi="Angsana New"/>
          <w:sz w:val="28"/>
          <w:szCs w:val="28"/>
        </w:rPr>
        <w:t xml:space="preserve">31 </w:t>
      </w:r>
      <w:r w:rsidR="00176027" w:rsidRPr="000A1D69">
        <w:rPr>
          <w:rFonts w:ascii="Angsana New" w:eastAsia="Arial Unicode MS" w:hAnsi="Angsana New"/>
          <w:sz w:val="28"/>
          <w:szCs w:val="28"/>
        </w:rPr>
        <w:t xml:space="preserve">March </w:t>
      </w:r>
      <w:r w:rsidR="00BE0FCA" w:rsidRPr="000A1D69">
        <w:rPr>
          <w:rFonts w:ascii="Angsana New" w:eastAsia="Arial Unicode MS" w:hAnsi="Angsana New"/>
          <w:sz w:val="28"/>
          <w:szCs w:val="28"/>
        </w:rPr>
        <w:t>2019</w:t>
      </w:r>
      <w:r w:rsidR="00176027" w:rsidRPr="000A1D69">
        <w:rPr>
          <w:rFonts w:ascii="Angsana New" w:eastAsia="Arial Unicode MS" w:hAnsi="Angsana New"/>
          <w:sz w:val="28"/>
          <w:szCs w:val="28"/>
        </w:rPr>
        <w:t xml:space="preserve"> are as follows:</w:t>
      </w:r>
    </w:p>
    <w:tbl>
      <w:tblPr>
        <w:tblW w:w="9990" w:type="dxa"/>
        <w:tblInd w:w="450" w:type="dxa"/>
        <w:tblLayout w:type="fixed"/>
        <w:tblCellMar>
          <w:left w:w="72" w:type="dxa"/>
          <w:right w:w="72" w:type="dxa"/>
        </w:tblCellMar>
        <w:tblLook w:val="04A0" w:firstRow="1" w:lastRow="0" w:firstColumn="1" w:lastColumn="0" w:noHBand="0" w:noVBand="1"/>
      </w:tblPr>
      <w:tblGrid>
        <w:gridCol w:w="3240"/>
        <w:gridCol w:w="900"/>
        <w:gridCol w:w="180"/>
        <w:gridCol w:w="1080"/>
        <w:gridCol w:w="180"/>
        <w:gridCol w:w="900"/>
        <w:gridCol w:w="180"/>
        <w:gridCol w:w="1080"/>
        <w:gridCol w:w="180"/>
        <w:gridCol w:w="900"/>
        <w:gridCol w:w="180"/>
        <w:gridCol w:w="990"/>
      </w:tblGrid>
      <w:tr w:rsidR="00B4160E" w:rsidRPr="003265A0" w14:paraId="6C5B18A2" w14:textId="77777777" w:rsidTr="00294A0A">
        <w:trPr>
          <w:tblHeader/>
        </w:trPr>
        <w:tc>
          <w:tcPr>
            <w:tcW w:w="3240" w:type="dxa"/>
          </w:tcPr>
          <w:p w14:paraId="435098C1" w14:textId="77777777" w:rsidR="00CA6E7C" w:rsidRPr="00D61893" w:rsidRDefault="00CA6E7C" w:rsidP="008108CA">
            <w:pPr>
              <w:spacing w:line="240" w:lineRule="auto"/>
              <w:ind w:right="-43"/>
              <w:jc w:val="right"/>
              <w:rPr>
                <w:rFonts w:asciiTheme="majorBidi" w:hAnsiTheme="majorBidi" w:cstheme="majorBidi"/>
                <w:sz w:val="28"/>
                <w:szCs w:val="28"/>
              </w:rPr>
            </w:pPr>
          </w:p>
        </w:tc>
        <w:tc>
          <w:tcPr>
            <w:tcW w:w="6750" w:type="dxa"/>
            <w:gridSpan w:val="11"/>
            <w:hideMark/>
          </w:tcPr>
          <w:p w14:paraId="0600EB9A" w14:textId="77777777" w:rsidR="00CA6E7C" w:rsidRPr="00D61893"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Thousand</w:t>
            </w:r>
            <w:r w:rsidR="00CA6E7C" w:rsidRPr="00D61893">
              <w:rPr>
                <w:rFonts w:asciiTheme="majorBidi" w:hAnsiTheme="majorBidi" w:cstheme="majorBidi"/>
                <w:sz w:val="28"/>
                <w:szCs w:val="28"/>
              </w:rPr>
              <w:t xml:space="preserve"> Baht</w:t>
            </w:r>
          </w:p>
        </w:tc>
      </w:tr>
      <w:tr w:rsidR="00F07E55" w:rsidRPr="003265A0" w14:paraId="78AA3476" w14:textId="77777777" w:rsidTr="00294A0A">
        <w:trPr>
          <w:tblHeader/>
        </w:trPr>
        <w:tc>
          <w:tcPr>
            <w:tcW w:w="3240" w:type="dxa"/>
          </w:tcPr>
          <w:p w14:paraId="7DCCE6B3" w14:textId="77777777" w:rsidR="00CA6E7C" w:rsidRPr="00D61893" w:rsidRDefault="00CA6E7C" w:rsidP="008108C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8BB57F0"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6297638"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FA9089F" w14:textId="77777777" w:rsidR="00CA6E7C" w:rsidRPr="00D61893"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6189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2BCCA81"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B16B63"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4719B79"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56610A8" w14:textId="77777777" w:rsidR="00CA6E7C" w:rsidRPr="00D61893"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799AA24"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D20E7E4"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26CF43C"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08E29CE8"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r>
      <w:tr w:rsidR="00F07E55" w:rsidRPr="003265A0" w14:paraId="53FB96EA" w14:textId="77777777" w:rsidTr="00294A0A">
        <w:trPr>
          <w:tblHeader/>
        </w:trPr>
        <w:tc>
          <w:tcPr>
            <w:tcW w:w="3240" w:type="dxa"/>
          </w:tcPr>
          <w:p w14:paraId="34AB9E4F" w14:textId="77777777" w:rsidR="00CA6E7C" w:rsidRPr="00D61893" w:rsidRDefault="00CA6E7C" w:rsidP="008108C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6E517E3" w14:textId="77777777" w:rsidR="00CA6E7C" w:rsidRPr="00D61893" w:rsidRDefault="00CA6E7C"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61893">
              <w:rPr>
                <w:rFonts w:asciiTheme="majorBidi" w:hAnsiTheme="majorBidi" w:cstheme="majorBidi"/>
                <w:sz w:val="28"/>
                <w:szCs w:val="28"/>
              </w:rPr>
              <w:t>Fire</w:t>
            </w:r>
          </w:p>
        </w:tc>
        <w:tc>
          <w:tcPr>
            <w:tcW w:w="180" w:type="dxa"/>
          </w:tcPr>
          <w:p w14:paraId="0DD23B7B"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5409342" w14:textId="77777777" w:rsidR="00CA6E7C" w:rsidRPr="00D61893"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Transportation</w:t>
            </w:r>
          </w:p>
        </w:tc>
        <w:tc>
          <w:tcPr>
            <w:tcW w:w="180" w:type="dxa"/>
          </w:tcPr>
          <w:p w14:paraId="295E1FF2"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AFC6002" w14:textId="77777777" w:rsidR="00CA6E7C" w:rsidRPr="00D61893" w:rsidRDefault="00CA6E7C"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Motor</w:t>
            </w:r>
          </w:p>
        </w:tc>
        <w:tc>
          <w:tcPr>
            <w:tcW w:w="180" w:type="dxa"/>
          </w:tcPr>
          <w:p w14:paraId="5EFBDF14"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A9DE80" w14:textId="77777777" w:rsidR="00CA6E7C" w:rsidRPr="00D61893" w:rsidRDefault="00CA6E7C"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61893">
              <w:rPr>
                <w:rFonts w:asciiTheme="majorBidi" w:hAnsiTheme="majorBidi" w:cstheme="majorBidi"/>
                <w:sz w:val="28"/>
                <w:szCs w:val="28"/>
              </w:rPr>
              <w:t>Miscellaneous</w:t>
            </w:r>
          </w:p>
        </w:tc>
        <w:tc>
          <w:tcPr>
            <w:tcW w:w="180" w:type="dxa"/>
          </w:tcPr>
          <w:p w14:paraId="32C9C558"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1A489BA" w14:textId="77777777" w:rsidR="00CA6E7C" w:rsidRPr="00D61893"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Unallocated</w:t>
            </w:r>
          </w:p>
        </w:tc>
        <w:tc>
          <w:tcPr>
            <w:tcW w:w="180" w:type="dxa"/>
          </w:tcPr>
          <w:p w14:paraId="2044665C"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7B179D54" w14:textId="77777777" w:rsidR="00CA6E7C" w:rsidRPr="00D61893"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Total</w:t>
            </w:r>
          </w:p>
        </w:tc>
      </w:tr>
      <w:tr w:rsidR="00F07E55" w:rsidRPr="003265A0" w14:paraId="410DD826" w14:textId="77777777" w:rsidTr="00294A0A">
        <w:tc>
          <w:tcPr>
            <w:tcW w:w="3240" w:type="dxa"/>
            <w:hideMark/>
          </w:tcPr>
          <w:p w14:paraId="7B49A0FB" w14:textId="77777777" w:rsidR="00CA6E7C" w:rsidRPr="00D61893" w:rsidRDefault="00CA6E7C" w:rsidP="008108CA">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Revenues</w:t>
            </w:r>
          </w:p>
        </w:tc>
        <w:tc>
          <w:tcPr>
            <w:tcW w:w="900" w:type="dxa"/>
          </w:tcPr>
          <w:p w14:paraId="52B1B4B2"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66DDFB8"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02C3B29"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BE658E6"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EED7AEC"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79183E2"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47D27E6"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070A89B"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D00F422"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8A2B48A"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04F4DEA3"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F07E55" w:rsidRPr="003265A0" w14:paraId="70466CA9" w14:textId="77777777" w:rsidTr="00294A0A">
        <w:tc>
          <w:tcPr>
            <w:tcW w:w="3240" w:type="dxa"/>
            <w:hideMark/>
          </w:tcPr>
          <w:p w14:paraId="4B2A07D7" w14:textId="6782D714" w:rsidR="004F7FD5" w:rsidRPr="00D61893" w:rsidRDefault="004F7FD5" w:rsidP="00AA4C87">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 xml:space="preserve">Gross </w:t>
            </w:r>
            <w:r w:rsidR="00F0191D" w:rsidRPr="00D61893">
              <w:rPr>
                <w:rFonts w:asciiTheme="majorBidi" w:hAnsiTheme="majorBidi" w:cstheme="majorBidi"/>
                <w:sz w:val="28"/>
                <w:szCs w:val="28"/>
              </w:rPr>
              <w:t>written premiums</w:t>
            </w:r>
          </w:p>
        </w:tc>
        <w:tc>
          <w:tcPr>
            <w:tcW w:w="900" w:type="dxa"/>
          </w:tcPr>
          <w:p w14:paraId="267B9B5F" w14:textId="36506FAC" w:rsidR="004F7FD5" w:rsidRPr="00D61893" w:rsidRDefault="0064097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6,375</w:t>
            </w:r>
          </w:p>
        </w:tc>
        <w:tc>
          <w:tcPr>
            <w:tcW w:w="180" w:type="dxa"/>
          </w:tcPr>
          <w:p w14:paraId="6F04644D"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688C12E" w14:textId="7A21DC43"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160</w:t>
            </w:r>
          </w:p>
        </w:tc>
        <w:tc>
          <w:tcPr>
            <w:tcW w:w="180" w:type="dxa"/>
          </w:tcPr>
          <w:p w14:paraId="1767C812"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3732386" w14:textId="6881D734"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63,395</w:t>
            </w:r>
          </w:p>
        </w:tc>
        <w:tc>
          <w:tcPr>
            <w:tcW w:w="180" w:type="dxa"/>
          </w:tcPr>
          <w:p w14:paraId="73267C01"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67038A3" w14:textId="756A8D6C"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8,813</w:t>
            </w:r>
          </w:p>
        </w:tc>
        <w:tc>
          <w:tcPr>
            <w:tcW w:w="180" w:type="dxa"/>
          </w:tcPr>
          <w:p w14:paraId="3A398BDF"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CB7CEDD" w14:textId="57E04E57"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4287E0DB"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71CA12F6" w14:textId="73A33976"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78,743</w:t>
            </w:r>
          </w:p>
        </w:tc>
      </w:tr>
      <w:tr w:rsidR="00F07E55" w:rsidRPr="003265A0" w14:paraId="5CAD40C8" w14:textId="77777777" w:rsidTr="00294A0A">
        <w:tc>
          <w:tcPr>
            <w:tcW w:w="3240" w:type="dxa"/>
            <w:hideMark/>
          </w:tcPr>
          <w:p w14:paraId="58C394FE" w14:textId="6F1F7BD4" w:rsidR="004F7FD5" w:rsidRPr="00D61893" w:rsidRDefault="00D61893" w:rsidP="008108CA">
            <w:pPr>
              <w:tabs>
                <w:tab w:val="clear" w:pos="454"/>
              </w:tabs>
              <w:spacing w:line="240" w:lineRule="auto"/>
              <w:ind w:right="-43"/>
              <w:rPr>
                <w:rFonts w:asciiTheme="majorBidi" w:hAnsiTheme="majorBidi" w:cstheme="majorBidi"/>
                <w:sz w:val="28"/>
                <w:szCs w:val="28"/>
              </w:rPr>
            </w:pPr>
            <w:r w:rsidRPr="00AA4C87">
              <w:rPr>
                <w:rFonts w:asciiTheme="majorBidi" w:hAnsiTheme="majorBidi" w:cstheme="majorBidi"/>
                <w:i/>
                <w:iCs/>
                <w:sz w:val="28"/>
                <w:szCs w:val="28"/>
              </w:rPr>
              <w:t>Less</w:t>
            </w:r>
            <w:r w:rsidR="004F7FD5" w:rsidRPr="00D61893">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tcPr>
          <w:p w14:paraId="6237A904" w14:textId="27BF2565"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(2,226)</w:t>
            </w:r>
          </w:p>
        </w:tc>
        <w:tc>
          <w:tcPr>
            <w:tcW w:w="180" w:type="dxa"/>
          </w:tcPr>
          <w:p w14:paraId="0C5BE901"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D068A14" w14:textId="3EC677CF"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(82)</w:t>
            </w:r>
          </w:p>
        </w:tc>
        <w:tc>
          <w:tcPr>
            <w:tcW w:w="180" w:type="dxa"/>
          </w:tcPr>
          <w:p w14:paraId="3EEBFC61"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7E3DEA47" w14:textId="4A6F2EE3"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(22,515)</w:t>
            </w:r>
          </w:p>
        </w:tc>
        <w:tc>
          <w:tcPr>
            <w:tcW w:w="180" w:type="dxa"/>
          </w:tcPr>
          <w:p w14:paraId="2851AC37"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0488EB9" w14:textId="6A522C5B"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(5,083)</w:t>
            </w:r>
          </w:p>
        </w:tc>
        <w:tc>
          <w:tcPr>
            <w:tcW w:w="180" w:type="dxa"/>
          </w:tcPr>
          <w:p w14:paraId="5A9839C1"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1CEC8632" w14:textId="6D7C9093"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38E4E0EA"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tcPr>
          <w:p w14:paraId="3F95460D" w14:textId="2EA433BF"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(29,906)</w:t>
            </w:r>
          </w:p>
        </w:tc>
      </w:tr>
      <w:tr w:rsidR="00F07E55" w:rsidRPr="003265A0" w14:paraId="2EBB2E6A" w14:textId="77777777" w:rsidTr="00294A0A">
        <w:tc>
          <w:tcPr>
            <w:tcW w:w="3240" w:type="dxa"/>
            <w:hideMark/>
          </w:tcPr>
          <w:p w14:paraId="7D9B0D3F" w14:textId="14F3D9A7" w:rsidR="004F7FD5" w:rsidRPr="00D61893" w:rsidRDefault="004F7FD5" w:rsidP="008108CA">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 xml:space="preserve">Net </w:t>
            </w:r>
            <w:r w:rsidR="00F0191D" w:rsidRPr="00D61893">
              <w:rPr>
                <w:rFonts w:asciiTheme="majorBidi" w:hAnsiTheme="majorBidi" w:cstheme="majorBidi"/>
                <w:sz w:val="28"/>
                <w:szCs w:val="28"/>
              </w:rPr>
              <w:t>written premiums</w:t>
            </w:r>
          </w:p>
        </w:tc>
        <w:tc>
          <w:tcPr>
            <w:tcW w:w="900" w:type="dxa"/>
            <w:tcBorders>
              <w:top w:val="single" w:sz="4" w:space="0" w:color="auto"/>
              <w:left w:val="nil"/>
              <w:right w:val="nil"/>
            </w:tcBorders>
          </w:tcPr>
          <w:p w14:paraId="40582CDD" w14:textId="6F9395DC"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4,149</w:t>
            </w:r>
          </w:p>
        </w:tc>
        <w:tc>
          <w:tcPr>
            <w:tcW w:w="180" w:type="dxa"/>
          </w:tcPr>
          <w:p w14:paraId="11BDE13F"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3C76E1E3" w14:textId="3172A992"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78</w:t>
            </w:r>
          </w:p>
        </w:tc>
        <w:tc>
          <w:tcPr>
            <w:tcW w:w="180" w:type="dxa"/>
          </w:tcPr>
          <w:p w14:paraId="37C49D8D"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0CDD0D22" w14:textId="646BBB24"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40,880</w:t>
            </w:r>
          </w:p>
        </w:tc>
        <w:tc>
          <w:tcPr>
            <w:tcW w:w="180" w:type="dxa"/>
          </w:tcPr>
          <w:p w14:paraId="174D7BD7"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12949A36" w14:textId="752E52F1"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3,730</w:t>
            </w:r>
          </w:p>
        </w:tc>
        <w:tc>
          <w:tcPr>
            <w:tcW w:w="180" w:type="dxa"/>
          </w:tcPr>
          <w:p w14:paraId="69ECB872"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396CDB69" w14:textId="0D30DFBD"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202A1780" w14:textId="77777777" w:rsidR="004F7FD5" w:rsidRPr="00D61893" w:rsidRDefault="004F7FD5"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09D44080" w14:textId="737F2990" w:rsidR="004F7FD5" w:rsidRPr="00D61893" w:rsidRDefault="000634DC" w:rsidP="007D70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48,837</w:t>
            </w:r>
          </w:p>
        </w:tc>
      </w:tr>
      <w:tr w:rsidR="00294A0A" w:rsidRPr="003265A0" w14:paraId="3FB04BBB" w14:textId="77777777" w:rsidTr="00294A0A">
        <w:tc>
          <w:tcPr>
            <w:tcW w:w="3240" w:type="dxa"/>
          </w:tcPr>
          <w:p w14:paraId="34784785" w14:textId="7F2D1BA1" w:rsidR="00294A0A" w:rsidRPr="00D61893" w:rsidRDefault="00294A0A" w:rsidP="00294A0A">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U</w:t>
            </w:r>
            <w:r w:rsidRPr="00D61893">
              <w:rPr>
                <w:rFonts w:asciiTheme="majorBidi" w:hAnsiTheme="majorBidi" w:cstheme="majorBidi"/>
                <w:sz w:val="28"/>
                <w:szCs w:val="28"/>
              </w:rPr>
              <w:t>nearned premium reserves</w:t>
            </w:r>
          </w:p>
        </w:tc>
        <w:tc>
          <w:tcPr>
            <w:tcW w:w="900" w:type="dxa"/>
            <w:tcBorders>
              <w:left w:val="nil"/>
              <w:bottom w:val="nil"/>
              <w:right w:val="nil"/>
            </w:tcBorders>
          </w:tcPr>
          <w:p w14:paraId="055C7C28"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813BEE8"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388FA2D9"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9672D21"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063B4414"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AAF54C3"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235377BC"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425384B"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32ED7CA6"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BD3B941"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tcPr>
          <w:p w14:paraId="6476E15B"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94A0A" w:rsidRPr="003265A0" w14:paraId="5E28157B" w14:textId="77777777" w:rsidTr="00294A0A">
        <w:tc>
          <w:tcPr>
            <w:tcW w:w="3240" w:type="dxa"/>
            <w:hideMark/>
          </w:tcPr>
          <w:p w14:paraId="155C0ABB" w14:textId="77777777" w:rsidR="00294A0A" w:rsidRDefault="00294A0A" w:rsidP="00294A0A">
            <w:pPr>
              <w:spacing w:line="240" w:lineRule="auto"/>
              <w:ind w:left="198" w:right="-43"/>
              <w:rPr>
                <w:rFonts w:asciiTheme="majorBidi" w:hAnsiTheme="majorBidi" w:cstheme="majorBidi"/>
                <w:sz w:val="28"/>
                <w:szCs w:val="28"/>
              </w:rPr>
            </w:pPr>
            <w:r w:rsidRPr="00294A0A">
              <w:rPr>
                <w:rFonts w:asciiTheme="majorBidi" w:hAnsiTheme="majorBidi" w:cstheme="majorBidi"/>
                <w:sz w:val="28"/>
                <w:szCs w:val="28"/>
              </w:rPr>
              <w:t>increase (decrease)</w:t>
            </w:r>
            <w:r>
              <w:rPr>
                <w:rFonts w:asciiTheme="majorBidi" w:hAnsiTheme="majorBidi" w:cstheme="majorBidi"/>
                <w:sz w:val="28"/>
                <w:szCs w:val="28"/>
              </w:rPr>
              <w:t xml:space="preserve"> from </w:t>
            </w:r>
          </w:p>
          <w:p w14:paraId="5DF07006" w14:textId="07145EC9" w:rsidR="00294A0A" w:rsidRPr="00D61893" w:rsidRDefault="00294A0A" w:rsidP="00294A0A">
            <w:pPr>
              <w:spacing w:line="240" w:lineRule="auto"/>
              <w:ind w:left="198" w:right="-43"/>
              <w:rPr>
                <w:rFonts w:asciiTheme="majorBidi" w:hAnsiTheme="majorBidi" w:cstheme="majorBidi"/>
                <w:sz w:val="28"/>
                <w:szCs w:val="28"/>
              </w:rPr>
            </w:pPr>
            <w:r>
              <w:rPr>
                <w:rFonts w:asciiTheme="majorBidi" w:hAnsiTheme="majorBidi" w:cstheme="majorBidi"/>
                <w:sz w:val="28"/>
                <w:szCs w:val="28"/>
              </w:rPr>
              <w:t>previous period</w:t>
            </w:r>
          </w:p>
        </w:tc>
        <w:tc>
          <w:tcPr>
            <w:tcW w:w="900" w:type="dxa"/>
            <w:tcBorders>
              <w:top w:val="nil"/>
              <w:left w:val="nil"/>
              <w:bottom w:val="single" w:sz="4" w:space="0" w:color="auto"/>
              <w:right w:val="nil"/>
            </w:tcBorders>
            <w:vAlign w:val="bottom"/>
          </w:tcPr>
          <w:p w14:paraId="6C067603" w14:textId="5AAA19E0"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(1,377)</w:t>
            </w:r>
          </w:p>
        </w:tc>
        <w:tc>
          <w:tcPr>
            <w:tcW w:w="180" w:type="dxa"/>
            <w:vAlign w:val="bottom"/>
          </w:tcPr>
          <w:p w14:paraId="4EEA3724"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0A524935" w14:textId="4AAF7B6C"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(168)</w:t>
            </w:r>
          </w:p>
        </w:tc>
        <w:tc>
          <w:tcPr>
            <w:tcW w:w="180" w:type="dxa"/>
            <w:vAlign w:val="bottom"/>
          </w:tcPr>
          <w:p w14:paraId="11CF23AA"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5297E714" w14:textId="491EAEEF"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17,452</w:t>
            </w:r>
          </w:p>
        </w:tc>
        <w:tc>
          <w:tcPr>
            <w:tcW w:w="180" w:type="dxa"/>
            <w:vAlign w:val="bottom"/>
          </w:tcPr>
          <w:p w14:paraId="2888DE8E"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25CEC3D5" w14:textId="3929D25A"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158</w:t>
            </w:r>
          </w:p>
        </w:tc>
        <w:tc>
          <w:tcPr>
            <w:tcW w:w="180" w:type="dxa"/>
            <w:vAlign w:val="bottom"/>
          </w:tcPr>
          <w:p w14:paraId="083B787B"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6C89BFB4" w14:textId="1477A422"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vAlign w:val="bottom"/>
          </w:tcPr>
          <w:p w14:paraId="7B8C3EFE"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E5997F9" w14:textId="4CE0733C"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16,065</w:t>
            </w:r>
          </w:p>
        </w:tc>
      </w:tr>
      <w:tr w:rsidR="00294A0A" w:rsidRPr="003265A0" w14:paraId="14BF26D0" w14:textId="77777777" w:rsidTr="00294A0A">
        <w:tc>
          <w:tcPr>
            <w:tcW w:w="3240" w:type="dxa"/>
            <w:hideMark/>
          </w:tcPr>
          <w:p w14:paraId="42CCEA59" w14:textId="0D287003" w:rsidR="00294A0A" w:rsidRPr="00D61893" w:rsidRDefault="00294A0A" w:rsidP="00294A0A">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Net earned premiums</w:t>
            </w:r>
          </w:p>
        </w:tc>
        <w:tc>
          <w:tcPr>
            <w:tcW w:w="900" w:type="dxa"/>
            <w:tcBorders>
              <w:top w:val="single" w:sz="4" w:space="0" w:color="auto"/>
              <w:left w:val="nil"/>
              <w:bottom w:val="nil"/>
              <w:right w:val="nil"/>
            </w:tcBorders>
          </w:tcPr>
          <w:p w14:paraId="4A4729EE" w14:textId="635DDF41"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2,772</w:t>
            </w:r>
          </w:p>
        </w:tc>
        <w:tc>
          <w:tcPr>
            <w:tcW w:w="180" w:type="dxa"/>
          </w:tcPr>
          <w:p w14:paraId="272061E2"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2057ED73" w14:textId="234ABB59"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(90)</w:t>
            </w:r>
          </w:p>
        </w:tc>
        <w:tc>
          <w:tcPr>
            <w:tcW w:w="180" w:type="dxa"/>
          </w:tcPr>
          <w:p w14:paraId="683D2027"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C076E09" w14:textId="05020D0B"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58,332</w:t>
            </w:r>
          </w:p>
        </w:tc>
        <w:tc>
          <w:tcPr>
            <w:tcW w:w="180" w:type="dxa"/>
          </w:tcPr>
          <w:p w14:paraId="1414F809"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037C1D8E" w14:textId="3ABB0BF4"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3,888</w:t>
            </w:r>
          </w:p>
        </w:tc>
        <w:tc>
          <w:tcPr>
            <w:tcW w:w="180" w:type="dxa"/>
          </w:tcPr>
          <w:p w14:paraId="4B869179"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487B457" w14:textId="34C668E2"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651E17DD"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4E866435" w14:textId="3AB26664"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64,902</w:t>
            </w:r>
          </w:p>
        </w:tc>
      </w:tr>
      <w:tr w:rsidR="00294A0A" w:rsidRPr="003265A0" w14:paraId="0D24DD00" w14:textId="77777777" w:rsidTr="00294A0A">
        <w:tc>
          <w:tcPr>
            <w:tcW w:w="3240" w:type="dxa"/>
            <w:hideMark/>
          </w:tcPr>
          <w:p w14:paraId="0440C013" w14:textId="727D9694" w:rsidR="00294A0A" w:rsidRPr="00D61893" w:rsidRDefault="00294A0A" w:rsidP="00294A0A">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900" w:type="dxa"/>
          </w:tcPr>
          <w:p w14:paraId="43154975" w14:textId="17E9D8B4"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779</w:t>
            </w:r>
          </w:p>
        </w:tc>
        <w:tc>
          <w:tcPr>
            <w:tcW w:w="180" w:type="dxa"/>
          </w:tcPr>
          <w:p w14:paraId="22AFDBF5"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F96004C" w14:textId="6F0CCC00"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31</w:t>
            </w:r>
          </w:p>
        </w:tc>
        <w:tc>
          <w:tcPr>
            <w:tcW w:w="180" w:type="dxa"/>
          </w:tcPr>
          <w:p w14:paraId="48964996"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891E180" w14:textId="30EC5CD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7,205</w:t>
            </w:r>
          </w:p>
        </w:tc>
        <w:tc>
          <w:tcPr>
            <w:tcW w:w="180" w:type="dxa"/>
          </w:tcPr>
          <w:p w14:paraId="1F84B575"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13207B2" w14:textId="376E6BE8"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1,766</w:t>
            </w:r>
          </w:p>
        </w:tc>
        <w:tc>
          <w:tcPr>
            <w:tcW w:w="180" w:type="dxa"/>
          </w:tcPr>
          <w:p w14:paraId="375E085D"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D73A350" w14:textId="6CD35C4F"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484D117F"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FA52262" w14:textId="43BBAAF5"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9,781</w:t>
            </w:r>
          </w:p>
        </w:tc>
      </w:tr>
      <w:tr w:rsidR="00294A0A" w:rsidRPr="003265A0" w14:paraId="115DE856" w14:textId="77777777" w:rsidTr="00294A0A">
        <w:tc>
          <w:tcPr>
            <w:tcW w:w="3240" w:type="dxa"/>
            <w:hideMark/>
          </w:tcPr>
          <w:p w14:paraId="5A3F02D8" w14:textId="69D049F9" w:rsidR="00294A0A" w:rsidRPr="00D61893" w:rsidRDefault="00294A0A" w:rsidP="00294A0A">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investment income</w:t>
            </w:r>
          </w:p>
        </w:tc>
        <w:tc>
          <w:tcPr>
            <w:tcW w:w="900" w:type="dxa"/>
          </w:tcPr>
          <w:p w14:paraId="3E5CFB00" w14:textId="4334C32A"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1016035F"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78C1B38" w14:textId="7ED2D225"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14FD06AB"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9F580FF" w14:textId="191D60CB"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6A629D49"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438F3E0" w14:textId="69F36C3D"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77F0C9F7"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B80F0A7" w14:textId="311E1DB9"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1,284</w:t>
            </w:r>
          </w:p>
        </w:tc>
        <w:tc>
          <w:tcPr>
            <w:tcW w:w="180" w:type="dxa"/>
          </w:tcPr>
          <w:p w14:paraId="4C9D3479"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5F2DEE6" w14:textId="6DF0C6ED"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1,284</w:t>
            </w:r>
          </w:p>
        </w:tc>
      </w:tr>
      <w:tr w:rsidR="00294A0A" w:rsidRPr="003265A0" w14:paraId="06C84E7F" w14:textId="77777777" w:rsidTr="00294A0A">
        <w:trPr>
          <w:trHeight w:val="389"/>
        </w:trPr>
        <w:tc>
          <w:tcPr>
            <w:tcW w:w="3240" w:type="dxa"/>
          </w:tcPr>
          <w:p w14:paraId="610F03EE" w14:textId="32060CE6" w:rsidR="00294A0A" w:rsidRPr="00D61893" w:rsidRDefault="00294A0A" w:rsidP="00294A0A">
            <w:pPr>
              <w:rPr>
                <w:rFonts w:asciiTheme="majorBidi" w:hAnsiTheme="majorBidi" w:cstheme="majorBidi"/>
                <w:sz w:val="28"/>
                <w:szCs w:val="28"/>
              </w:rPr>
            </w:pPr>
            <w:r w:rsidRPr="00D61893">
              <w:rPr>
                <w:rFonts w:asciiTheme="majorBidi" w:hAnsiTheme="majorBidi" w:cstheme="majorBidi"/>
                <w:sz w:val="28"/>
                <w:szCs w:val="28"/>
              </w:rPr>
              <w:t>Gain from investment</w:t>
            </w:r>
            <w:r>
              <w:rPr>
                <w:rFonts w:asciiTheme="majorBidi" w:hAnsiTheme="majorBidi" w:cstheme="majorBidi"/>
                <w:sz w:val="28"/>
                <w:szCs w:val="28"/>
              </w:rPr>
              <w:t>s</w:t>
            </w:r>
          </w:p>
        </w:tc>
        <w:tc>
          <w:tcPr>
            <w:tcW w:w="900" w:type="dxa"/>
          </w:tcPr>
          <w:p w14:paraId="239DFFD2" w14:textId="5F070C50"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7F6BD1FC"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663A150" w14:textId="6A827560"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17306224"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631BE05" w14:textId="3FFF6AE3"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2D538F79"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9B3DDA2" w14:textId="5677E6AA"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044A9767"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C9EEE29" w14:textId="2A7EC5D3"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73</w:t>
            </w:r>
            <w:r>
              <w:rPr>
                <w:rFonts w:asciiTheme="majorBidi" w:hAnsiTheme="majorBidi" w:cstheme="majorBidi"/>
                <w:sz w:val="28"/>
                <w:szCs w:val="28"/>
              </w:rPr>
              <w:t>2</w:t>
            </w:r>
          </w:p>
        </w:tc>
        <w:tc>
          <w:tcPr>
            <w:tcW w:w="180" w:type="dxa"/>
          </w:tcPr>
          <w:p w14:paraId="38236706"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13419A3" w14:textId="03B4FC96"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73</w:t>
            </w:r>
            <w:r>
              <w:rPr>
                <w:rFonts w:asciiTheme="majorBidi" w:hAnsiTheme="majorBidi" w:cstheme="majorBidi"/>
                <w:sz w:val="28"/>
                <w:szCs w:val="28"/>
              </w:rPr>
              <w:t>2</w:t>
            </w:r>
          </w:p>
        </w:tc>
      </w:tr>
      <w:tr w:rsidR="00294A0A" w:rsidRPr="003265A0" w14:paraId="67E1A05F" w14:textId="77777777" w:rsidTr="00294A0A">
        <w:tc>
          <w:tcPr>
            <w:tcW w:w="3240" w:type="dxa"/>
            <w:hideMark/>
          </w:tcPr>
          <w:p w14:paraId="4D780E2A" w14:textId="72DADE53" w:rsidR="00294A0A" w:rsidRPr="00D61893" w:rsidRDefault="00294A0A" w:rsidP="00294A0A">
            <w:pPr>
              <w:spacing w:line="240" w:lineRule="auto"/>
              <w:ind w:right="-43"/>
              <w:rPr>
                <w:rFonts w:asciiTheme="majorBidi" w:hAnsiTheme="majorBidi" w:cstheme="majorBidi"/>
                <w:sz w:val="28"/>
                <w:szCs w:val="28"/>
                <w:cs/>
              </w:rPr>
            </w:pPr>
            <w:r>
              <w:rPr>
                <w:rFonts w:asciiTheme="majorBidi" w:hAnsiTheme="majorBidi" w:cstheme="majorBidi"/>
                <w:sz w:val="28"/>
                <w:szCs w:val="28"/>
              </w:rPr>
              <w:t>Loss</w:t>
            </w:r>
            <w:r w:rsidRPr="00D61893">
              <w:rPr>
                <w:rFonts w:asciiTheme="majorBidi" w:hAnsiTheme="majorBidi" w:cstheme="majorBidi"/>
                <w:sz w:val="28"/>
                <w:szCs w:val="28"/>
              </w:rPr>
              <w:t xml:space="preserve"> </w:t>
            </w:r>
            <w:r>
              <w:rPr>
                <w:rFonts w:asciiTheme="majorBidi" w:hAnsiTheme="majorBidi" w:cstheme="majorBidi"/>
                <w:sz w:val="28"/>
                <w:szCs w:val="28"/>
              </w:rPr>
              <w:t>on revaluation of securities</w:t>
            </w:r>
          </w:p>
        </w:tc>
        <w:tc>
          <w:tcPr>
            <w:tcW w:w="900" w:type="dxa"/>
          </w:tcPr>
          <w:p w14:paraId="11C44BA9" w14:textId="0450E9A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3297432D"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FF8D256" w14:textId="05C13935"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37AA27E7"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5C989BC" w14:textId="33CE37FD"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6FB5A957"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72E69B7" w14:textId="76DA8268"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sz w:val="28"/>
                <w:szCs w:val="28"/>
              </w:rPr>
              <w:t>-</w:t>
            </w:r>
          </w:p>
        </w:tc>
        <w:tc>
          <w:tcPr>
            <w:tcW w:w="180" w:type="dxa"/>
          </w:tcPr>
          <w:p w14:paraId="3A9A55BE"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DD81FB5" w14:textId="52935B6F"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(347</w:t>
            </w:r>
            <w:r w:rsidRPr="00D61893">
              <w:rPr>
                <w:rFonts w:asciiTheme="majorBidi" w:hAnsiTheme="majorBidi" w:cstheme="majorBidi"/>
                <w:sz w:val="28"/>
                <w:szCs w:val="28"/>
              </w:rPr>
              <w:t>)</w:t>
            </w:r>
          </w:p>
        </w:tc>
        <w:tc>
          <w:tcPr>
            <w:tcW w:w="180" w:type="dxa"/>
          </w:tcPr>
          <w:p w14:paraId="774539BE"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35C529CE" w14:textId="5A77376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(347</w:t>
            </w:r>
            <w:r w:rsidRPr="00D61893">
              <w:rPr>
                <w:rFonts w:asciiTheme="majorBidi" w:hAnsiTheme="majorBidi" w:cstheme="majorBidi"/>
                <w:sz w:val="28"/>
                <w:szCs w:val="28"/>
              </w:rPr>
              <w:t>)</w:t>
            </w:r>
          </w:p>
        </w:tc>
      </w:tr>
      <w:tr w:rsidR="00294A0A" w:rsidRPr="003265A0" w14:paraId="699C03AB" w14:textId="77777777" w:rsidTr="00294A0A">
        <w:tc>
          <w:tcPr>
            <w:tcW w:w="3240" w:type="dxa"/>
          </w:tcPr>
          <w:p w14:paraId="55D242DD" w14:textId="3CBB9A63" w:rsidR="00294A0A" w:rsidRPr="00D61893" w:rsidRDefault="00294A0A" w:rsidP="00294A0A">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tcPr>
          <w:p w14:paraId="7E5BF6C4" w14:textId="27FE18D1"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b/>
                <w:bCs/>
                <w:sz w:val="28"/>
                <w:szCs w:val="28"/>
              </w:rPr>
              <w:t>3,551</w:t>
            </w:r>
          </w:p>
        </w:tc>
        <w:tc>
          <w:tcPr>
            <w:tcW w:w="180" w:type="dxa"/>
          </w:tcPr>
          <w:p w14:paraId="2916BF48"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68B4ED38" w14:textId="6DAB7510"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b/>
                <w:bCs/>
                <w:sz w:val="28"/>
                <w:szCs w:val="28"/>
              </w:rPr>
              <w:t>(59)</w:t>
            </w:r>
          </w:p>
        </w:tc>
        <w:tc>
          <w:tcPr>
            <w:tcW w:w="180" w:type="dxa"/>
          </w:tcPr>
          <w:p w14:paraId="7FFD62CB"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36C403B4" w14:textId="3478D9D2"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b/>
                <w:bCs/>
                <w:sz w:val="28"/>
                <w:szCs w:val="28"/>
              </w:rPr>
              <w:t>65,537</w:t>
            </w:r>
          </w:p>
        </w:tc>
        <w:tc>
          <w:tcPr>
            <w:tcW w:w="180" w:type="dxa"/>
          </w:tcPr>
          <w:p w14:paraId="18CED0E8"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513116D1" w14:textId="617482E4"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61893">
              <w:rPr>
                <w:rFonts w:asciiTheme="majorBidi" w:hAnsiTheme="majorBidi" w:cstheme="majorBidi"/>
                <w:b/>
                <w:bCs/>
                <w:sz w:val="28"/>
                <w:szCs w:val="28"/>
              </w:rPr>
              <w:t>5,654</w:t>
            </w:r>
          </w:p>
        </w:tc>
        <w:tc>
          <w:tcPr>
            <w:tcW w:w="180" w:type="dxa"/>
          </w:tcPr>
          <w:p w14:paraId="63453527"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71150237" w14:textId="7D8049B1"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1,669</w:t>
            </w:r>
          </w:p>
        </w:tc>
        <w:tc>
          <w:tcPr>
            <w:tcW w:w="180" w:type="dxa"/>
          </w:tcPr>
          <w:p w14:paraId="4E02EB25"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6103CB52" w14:textId="0E993332"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76,352</w:t>
            </w:r>
          </w:p>
        </w:tc>
      </w:tr>
      <w:tr w:rsidR="001155CD" w:rsidRPr="003265A0" w14:paraId="0AFE1C75" w14:textId="77777777" w:rsidTr="001155CD">
        <w:tc>
          <w:tcPr>
            <w:tcW w:w="3240" w:type="dxa"/>
          </w:tcPr>
          <w:p w14:paraId="5E383E20" w14:textId="77777777" w:rsidR="001155CD" w:rsidRPr="00D61893" w:rsidRDefault="001155CD" w:rsidP="00294A0A">
            <w:pPr>
              <w:spacing w:line="240" w:lineRule="auto"/>
              <w:ind w:right="-43"/>
              <w:rPr>
                <w:rFonts w:asciiTheme="majorBidi" w:hAnsiTheme="majorBidi" w:cstheme="majorBidi"/>
                <w:b/>
                <w:bCs/>
                <w:sz w:val="28"/>
                <w:szCs w:val="28"/>
              </w:rPr>
            </w:pPr>
          </w:p>
        </w:tc>
        <w:tc>
          <w:tcPr>
            <w:tcW w:w="900" w:type="dxa"/>
            <w:tcBorders>
              <w:top w:val="single" w:sz="4" w:space="0" w:color="auto"/>
              <w:left w:val="nil"/>
              <w:right w:val="nil"/>
            </w:tcBorders>
          </w:tcPr>
          <w:p w14:paraId="2EB43548" w14:textId="77777777" w:rsidR="001155CD" w:rsidRPr="00D61893"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26CD4F6" w14:textId="77777777" w:rsidR="001155CD" w:rsidRPr="00D61893"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3432B7FC" w14:textId="77777777" w:rsidR="001155CD" w:rsidRPr="00D61893"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8C9177D" w14:textId="77777777" w:rsidR="001155CD" w:rsidRPr="00D61893"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7596E130" w14:textId="77777777" w:rsidR="001155CD" w:rsidRPr="00D61893"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849D2EB" w14:textId="77777777" w:rsidR="001155CD" w:rsidRPr="00D61893"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032D4B2E" w14:textId="77777777" w:rsidR="001155CD" w:rsidRPr="00D61893"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BA9D3F6" w14:textId="77777777" w:rsidR="001155CD" w:rsidRPr="00D61893"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3D3583AC" w14:textId="77777777" w:rsidR="001155CD"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49093F44" w14:textId="77777777" w:rsidR="001155CD" w:rsidRPr="00D61893"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02CCEF1F" w14:textId="77777777" w:rsidR="001155CD" w:rsidRDefault="001155C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294A0A" w:rsidRPr="003265A0" w14:paraId="6A61F47D" w14:textId="77777777" w:rsidTr="00294A0A">
        <w:tc>
          <w:tcPr>
            <w:tcW w:w="3240" w:type="dxa"/>
            <w:hideMark/>
          </w:tcPr>
          <w:p w14:paraId="2145B321" w14:textId="0EA2DDE6" w:rsidR="00294A0A" w:rsidRPr="00D61893" w:rsidRDefault="00294A0A" w:rsidP="00294A0A">
            <w:pPr>
              <w:spacing w:line="240" w:lineRule="auto"/>
              <w:ind w:right="-43"/>
              <w:rPr>
                <w:rFonts w:asciiTheme="majorBidi" w:hAnsiTheme="majorBidi" w:cstheme="majorBidi"/>
                <w:sz w:val="28"/>
                <w:szCs w:val="28"/>
                <w:cs/>
              </w:rPr>
            </w:pPr>
            <w:r w:rsidRPr="00E47F79">
              <w:rPr>
                <w:rFonts w:asciiTheme="majorBidi" w:hAnsiTheme="majorBidi" w:cstheme="majorBidi"/>
                <w:b/>
                <w:bCs/>
                <w:sz w:val="28"/>
                <w:szCs w:val="28"/>
              </w:rPr>
              <w:t>Expenses</w:t>
            </w:r>
          </w:p>
        </w:tc>
        <w:tc>
          <w:tcPr>
            <w:tcW w:w="900" w:type="dxa"/>
          </w:tcPr>
          <w:p w14:paraId="09F5C412" w14:textId="19278830"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46F9A2A"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87A1CDE" w14:textId="1CA065CB"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FB241CC"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492FE16" w14:textId="506DD3BE"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62A56B5"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14D0086" w14:textId="2061064E"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219D2F2"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3BE6594" w14:textId="453B8F7D"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A4BCC89"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58F28194" w14:textId="18FC8E3F"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94A0A" w:rsidRPr="003265A0" w14:paraId="305070AD" w14:textId="77777777" w:rsidTr="00294A0A">
        <w:tc>
          <w:tcPr>
            <w:tcW w:w="3240" w:type="dxa"/>
            <w:hideMark/>
          </w:tcPr>
          <w:p w14:paraId="24B5FF11" w14:textId="4273DE61" w:rsidR="00294A0A" w:rsidRPr="00D61893" w:rsidRDefault="00294A0A" w:rsidP="00294A0A">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Insurance claims</w:t>
            </w:r>
          </w:p>
        </w:tc>
        <w:tc>
          <w:tcPr>
            <w:tcW w:w="900" w:type="dxa"/>
          </w:tcPr>
          <w:p w14:paraId="750702A5" w14:textId="5B9498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693</w:t>
            </w:r>
          </w:p>
        </w:tc>
        <w:tc>
          <w:tcPr>
            <w:tcW w:w="180" w:type="dxa"/>
          </w:tcPr>
          <w:p w14:paraId="28FD5B1F"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1A9D6C63" w14:textId="0AEF42BA"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(90</w:t>
            </w:r>
            <w:r w:rsidRPr="00E47F79">
              <w:rPr>
                <w:rFonts w:asciiTheme="majorBidi" w:hAnsiTheme="majorBidi" w:cstheme="majorBidi"/>
                <w:sz w:val="28"/>
                <w:szCs w:val="28"/>
              </w:rPr>
              <w:t>)</w:t>
            </w:r>
          </w:p>
        </w:tc>
        <w:tc>
          <w:tcPr>
            <w:tcW w:w="180" w:type="dxa"/>
          </w:tcPr>
          <w:p w14:paraId="2453C751"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3D122E7D" w14:textId="766C5471"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sz w:val="28"/>
                <w:szCs w:val="28"/>
              </w:rPr>
              <w:t>44,416</w:t>
            </w:r>
          </w:p>
        </w:tc>
        <w:tc>
          <w:tcPr>
            <w:tcW w:w="180" w:type="dxa"/>
          </w:tcPr>
          <w:p w14:paraId="7D8E56DC"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8A733E0" w14:textId="0696A0F8"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1,326</w:t>
            </w:r>
          </w:p>
        </w:tc>
        <w:tc>
          <w:tcPr>
            <w:tcW w:w="180" w:type="dxa"/>
          </w:tcPr>
          <w:p w14:paraId="217DFF41"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79B62325" w14:textId="2351FD23"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sz w:val="28"/>
                <w:szCs w:val="28"/>
              </w:rPr>
              <w:t>-</w:t>
            </w:r>
          </w:p>
        </w:tc>
        <w:tc>
          <w:tcPr>
            <w:tcW w:w="180" w:type="dxa"/>
          </w:tcPr>
          <w:p w14:paraId="5B6F4E08" w14:textId="77777777"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Pr>
          <w:p w14:paraId="58117208" w14:textId="21A7CD39" w:rsidR="00294A0A" w:rsidRPr="00D61893"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sz w:val="28"/>
                <w:szCs w:val="28"/>
              </w:rPr>
              <w:t>46,34</w:t>
            </w:r>
            <w:r>
              <w:rPr>
                <w:rFonts w:asciiTheme="majorBidi" w:hAnsiTheme="majorBidi" w:cstheme="majorBidi"/>
                <w:sz w:val="28"/>
                <w:szCs w:val="28"/>
              </w:rPr>
              <w:t>5</w:t>
            </w:r>
          </w:p>
        </w:tc>
      </w:tr>
      <w:tr w:rsidR="00294A0A" w:rsidRPr="003265A0" w14:paraId="35C3E099" w14:textId="77777777" w:rsidTr="00294A0A">
        <w:tc>
          <w:tcPr>
            <w:tcW w:w="3240" w:type="dxa"/>
            <w:hideMark/>
          </w:tcPr>
          <w:p w14:paraId="6F901D2D" w14:textId="5D7C5B66" w:rsidR="00294A0A" w:rsidRPr="00E47F79" w:rsidRDefault="00294A0A" w:rsidP="00294A0A">
            <w:pPr>
              <w:spacing w:line="240" w:lineRule="auto"/>
              <w:ind w:right="-43"/>
              <w:rPr>
                <w:rFonts w:asciiTheme="majorBidi" w:hAnsiTheme="majorBidi" w:cstheme="majorBidi"/>
                <w:b/>
                <w:bCs/>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w:t>
            </w:r>
            <w:r w:rsidRPr="00E47F79">
              <w:rPr>
                <w:rFonts w:asciiTheme="majorBidi" w:hAnsiTheme="majorBidi" w:cstheme="majorBidi"/>
                <w:sz w:val="28"/>
                <w:szCs w:val="28"/>
              </w:rPr>
              <w:t xml:space="preserve">Insurance claims </w:t>
            </w:r>
          </w:p>
        </w:tc>
        <w:tc>
          <w:tcPr>
            <w:tcW w:w="900" w:type="dxa"/>
          </w:tcPr>
          <w:p w14:paraId="06BC4502"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FB0025D"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E57A32C"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31B8C5A"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2E42977"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617B317"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63E52BF"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FF9379C"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6D74DC9"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CD00A5C"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142A4C75"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294A0A" w:rsidRPr="003265A0" w14:paraId="40EC0F7B" w14:textId="77777777" w:rsidTr="00294A0A">
        <w:tc>
          <w:tcPr>
            <w:tcW w:w="3240" w:type="dxa"/>
            <w:hideMark/>
          </w:tcPr>
          <w:p w14:paraId="368C1AFC" w14:textId="67480270" w:rsidR="00294A0A" w:rsidRPr="00E47F79" w:rsidRDefault="00294A0A" w:rsidP="00294A0A">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bottom w:val="single" w:sz="4" w:space="0" w:color="auto"/>
            </w:tcBorders>
          </w:tcPr>
          <w:p w14:paraId="37F40160" w14:textId="69020BBC"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(147)</w:t>
            </w:r>
          </w:p>
        </w:tc>
        <w:tc>
          <w:tcPr>
            <w:tcW w:w="180" w:type="dxa"/>
          </w:tcPr>
          <w:p w14:paraId="26E592D3"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503E5F0D" w14:textId="3B03F0F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w:t>
            </w:r>
          </w:p>
        </w:tc>
        <w:tc>
          <w:tcPr>
            <w:tcW w:w="180" w:type="dxa"/>
          </w:tcPr>
          <w:p w14:paraId="03D14A9F"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0F286186" w14:textId="2D927709"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(26,498)</w:t>
            </w:r>
          </w:p>
        </w:tc>
        <w:tc>
          <w:tcPr>
            <w:tcW w:w="180" w:type="dxa"/>
          </w:tcPr>
          <w:p w14:paraId="1B320828"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696F9C07" w14:textId="3D809B8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(1,417)</w:t>
            </w:r>
          </w:p>
        </w:tc>
        <w:tc>
          <w:tcPr>
            <w:tcW w:w="180" w:type="dxa"/>
          </w:tcPr>
          <w:p w14:paraId="79C1ACE7"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16131D7F" w14:textId="3D0A2F83"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w:t>
            </w:r>
          </w:p>
        </w:tc>
        <w:tc>
          <w:tcPr>
            <w:tcW w:w="180" w:type="dxa"/>
          </w:tcPr>
          <w:p w14:paraId="765F431C"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3F9E8F4B" w14:textId="49DE0F24"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(28,061)</w:t>
            </w:r>
          </w:p>
        </w:tc>
      </w:tr>
      <w:tr w:rsidR="00294A0A" w:rsidRPr="003265A0" w14:paraId="57142A19" w14:textId="77777777" w:rsidTr="00294A0A">
        <w:tc>
          <w:tcPr>
            <w:tcW w:w="3240" w:type="dxa"/>
            <w:hideMark/>
          </w:tcPr>
          <w:p w14:paraId="3B1AB65A" w14:textId="4A9911B4" w:rsidR="00294A0A" w:rsidRPr="00E47F79" w:rsidRDefault="00294A0A" w:rsidP="00294A0A">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tcPr>
          <w:p w14:paraId="0AD27E47" w14:textId="6D48F8A9"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546</w:t>
            </w:r>
          </w:p>
        </w:tc>
        <w:tc>
          <w:tcPr>
            <w:tcW w:w="180" w:type="dxa"/>
          </w:tcPr>
          <w:p w14:paraId="48432CA1"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5413F73A" w14:textId="2378562B"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(89)</w:t>
            </w:r>
          </w:p>
        </w:tc>
        <w:tc>
          <w:tcPr>
            <w:tcW w:w="180" w:type="dxa"/>
          </w:tcPr>
          <w:p w14:paraId="1D0044A3"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2E55EF84" w14:textId="5A8E8351"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17,918</w:t>
            </w:r>
          </w:p>
        </w:tc>
        <w:tc>
          <w:tcPr>
            <w:tcW w:w="180" w:type="dxa"/>
          </w:tcPr>
          <w:p w14:paraId="31D26DAD"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70C64DB4" w14:textId="28509025"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(91)</w:t>
            </w:r>
          </w:p>
        </w:tc>
        <w:tc>
          <w:tcPr>
            <w:tcW w:w="180" w:type="dxa"/>
          </w:tcPr>
          <w:p w14:paraId="029FD3A7"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48875874" w14:textId="35B6AD7D"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B59291F"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768B3F9C" w14:textId="3C2A6A4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18,284</w:t>
            </w:r>
          </w:p>
        </w:tc>
      </w:tr>
      <w:tr w:rsidR="00294A0A" w:rsidRPr="003265A0" w14:paraId="57DC158F" w14:textId="77777777" w:rsidTr="00294A0A">
        <w:tc>
          <w:tcPr>
            <w:tcW w:w="3240" w:type="dxa"/>
          </w:tcPr>
          <w:p w14:paraId="48420532" w14:textId="7A440107" w:rsidR="00294A0A" w:rsidRPr="00D61893" w:rsidRDefault="00294A0A" w:rsidP="00294A0A">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Commissions and brokerage expenses</w:t>
            </w:r>
          </w:p>
        </w:tc>
        <w:tc>
          <w:tcPr>
            <w:tcW w:w="900" w:type="dxa"/>
          </w:tcPr>
          <w:p w14:paraId="27CE3897" w14:textId="4FC2433F"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1,47</w:t>
            </w:r>
            <w:r>
              <w:rPr>
                <w:rFonts w:asciiTheme="majorBidi" w:hAnsiTheme="majorBidi" w:cstheme="majorBidi"/>
                <w:sz w:val="28"/>
                <w:szCs w:val="28"/>
              </w:rPr>
              <w:t>2</w:t>
            </w:r>
          </w:p>
        </w:tc>
        <w:tc>
          <w:tcPr>
            <w:tcW w:w="180" w:type="dxa"/>
          </w:tcPr>
          <w:p w14:paraId="2D5DC223"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0ED84EC" w14:textId="4749E49E"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21</w:t>
            </w:r>
          </w:p>
        </w:tc>
        <w:tc>
          <w:tcPr>
            <w:tcW w:w="180" w:type="dxa"/>
          </w:tcPr>
          <w:p w14:paraId="3310FACC"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D722C45" w14:textId="03478129"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10,86</w:t>
            </w:r>
            <w:r>
              <w:rPr>
                <w:rFonts w:asciiTheme="majorBidi" w:hAnsiTheme="majorBidi" w:cstheme="majorBidi"/>
                <w:sz w:val="28"/>
                <w:szCs w:val="28"/>
              </w:rPr>
              <w:t>9</w:t>
            </w:r>
          </w:p>
        </w:tc>
        <w:tc>
          <w:tcPr>
            <w:tcW w:w="180" w:type="dxa"/>
          </w:tcPr>
          <w:p w14:paraId="10190EFA"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C60359F" w14:textId="569BEF42"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1,56</w:t>
            </w:r>
            <w:r>
              <w:rPr>
                <w:rFonts w:asciiTheme="majorBidi" w:hAnsiTheme="majorBidi" w:cstheme="majorBidi"/>
                <w:sz w:val="28"/>
                <w:szCs w:val="28"/>
              </w:rPr>
              <w:t>2</w:t>
            </w:r>
          </w:p>
        </w:tc>
        <w:tc>
          <w:tcPr>
            <w:tcW w:w="180" w:type="dxa"/>
          </w:tcPr>
          <w:p w14:paraId="01F5D7B7"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F613320" w14:textId="44AEC4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w:t>
            </w:r>
          </w:p>
        </w:tc>
        <w:tc>
          <w:tcPr>
            <w:tcW w:w="180" w:type="dxa"/>
          </w:tcPr>
          <w:p w14:paraId="5EF33831"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33BF95A1" w14:textId="3584FF68"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13,924</w:t>
            </w:r>
          </w:p>
        </w:tc>
      </w:tr>
      <w:tr w:rsidR="00294A0A" w:rsidRPr="003265A0" w14:paraId="66D07EFE" w14:textId="77777777" w:rsidTr="00294A0A">
        <w:tc>
          <w:tcPr>
            <w:tcW w:w="3240" w:type="dxa"/>
            <w:hideMark/>
          </w:tcPr>
          <w:p w14:paraId="3B9FE69C" w14:textId="2306F66B" w:rsidR="00294A0A" w:rsidRPr="00E47F79" w:rsidRDefault="00294A0A" w:rsidP="00294A0A">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Other underwriting expenses</w:t>
            </w:r>
          </w:p>
        </w:tc>
        <w:tc>
          <w:tcPr>
            <w:tcW w:w="900" w:type="dxa"/>
          </w:tcPr>
          <w:p w14:paraId="005ECD3C" w14:textId="5D28389E"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285</w:t>
            </w:r>
          </w:p>
        </w:tc>
        <w:tc>
          <w:tcPr>
            <w:tcW w:w="180" w:type="dxa"/>
          </w:tcPr>
          <w:p w14:paraId="4FF4331D"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659C1D7" w14:textId="6B10E5C1"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w:t>
            </w:r>
          </w:p>
        </w:tc>
        <w:tc>
          <w:tcPr>
            <w:tcW w:w="180" w:type="dxa"/>
          </w:tcPr>
          <w:p w14:paraId="1C6E4952"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DFF9E10" w14:textId="024B0D96"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8,540</w:t>
            </w:r>
          </w:p>
        </w:tc>
        <w:tc>
          <w:tcPr>
            <w:tcW w:w="180" w:type="dxa"/>
          </w:tcPr>
          <w:p w14:paraId="625FAC65"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B657DB4" w14:textId="1454D955"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418</w:t>
            </w:r>
          </w:p>
        </w:tc>
        <w:tc>
          <w:tcPr>
            <w:tcW w:w="180" w:type="dxa"/>
          </w:tcPr>
          <w:p w14:paraId="4F942227"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0EF221D" w14:textId="1622614F"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w:t>
            </w:r>
          </w:p>
        </w:tc>
        <w:tc>
          <w:tcPr>
            <w:tcW w:w="180" w:type="dxa"/>
          </w:tcPr>
          <w:p w14:paraId="70FC743F"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0047A31" w14:textId="3FFBCC7F"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9,25</w:t>
            </w:r>
            <w:r>
              <w:rPr>
                <w:rFonts w:asciiTheme="majorBidi" w:hAnsiTheme="majorBidi" w:cstheme="majorBidi"/>
                <w:sz w:val="28"/>
                <w:szCs w:val="28"/>
              </w:rPr>
              <w:t>0</w:t>
            </w:r>
          </w:p>
        </w:tc>
      </w:tr>
      <w:tr w:rsidR="00294A0A" w:rsidRPr="003265A0" w14:paraId="7016CB67" w14:textId="77777777" w:rsidTr="00294A0A">
        <w:tc>
          <w:tcPr>
            <w:tcW w:w="3240" w:type="dxa"/>
            <w:hideMark/>
          </w:tcPr>
          <w:p w14:paraId="67A4C444" w14:textId="05AA8672" w:rsidR="00294A0A" w:rsidRPr="00E47F79" w:rsidRDefault="00294A0A" w:rsidP="00294A0A">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Operating expenses</w:t>
            </w:r>
          </w:p>
        </w:tc>
        <w:tc>
          <w:tcPr>
            <w:tcW w:w="900" w:type="dxa"/>
          </w:tcPr>
          <w:p w14:paraId="370A576B" w14:textId="34C0C0A3"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330</w:t>
            </w:r>
          </w:p>
        </w:tc>
        <w:tc>
          <w:tcPr>
            <w:tcW w:w="180" w:type="dxa"/>
          </w:tcPr>
          <w:p w14:paraId="22C8813C"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1129AB7" w14:textId="76661658"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92</w:t>
            </w:r>
          </w:p>
        </w:tc>
        <w:tc>
          <w:tcPr>
            <w:tcW w:w="180" w:type="dxa"/>
          </w:tcPr>
          <w:p w14:paraId="41C60FA2"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65299AF" w14:textId="15725BDB"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1,681</w:t>
            </w:r>
          </w:p>
        </w:tc>
        <w:tc>
          <w:tcPr>
            <w:tcW w:w="180" w:type="dxa"/>
          </w:tcPr>
          <w:p w14:paraId="09DEC018"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17C1350" w14:textId="6500526E"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188</w:t>
            </w:r>
          </w:p>
        </w:tc>
        <w:tc>
          <w:tcPr>
            <w:tcW w:w="180" w:type="dxa"/>
          </w:tcPr>
          <w:p w14:paraId="4FFDBF8D"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4AA55BE" w14:textId="0C57B24E"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47,622</w:t>
            </w:r>
          </w:p>
        </w:tc>
        <w:tc>
          <w:tcPr>
            <w:tcW w:w="180" w:type="dxa"/>
          </w:tcPr>
          <w:p w14:paraId="25A84BD7"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4724D93" w14:textId="4FA28EDD"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sz w:val="28"/>
                <w:szCs w:val="28"/>
              </w:rPr>
              <w:t>49,913</w:t>
            </w:r>
          </w:p>
        </w:tc>
      </w:tr>
      <w:tr w:rsidR="00294A0A" w:rsidRPr="003265A0" w14:paraId="792DC0BE" w14:textId="77777777" w:rsidTr="00294A0A">
        <w:tc>
          <w:tcPr>
            <w:tcW w:w="3240" w:type="dxa"/>
            <w:hideMark/>
          </w:tcPr>
          <w:p w14:paraId="358627CE" w14:textId="4845DC38" w:rsidR="00294A0A" w:rsidRPr="00E47F79" w:rsidRDefault="00294A0A" w:rsidP="00294A0A">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tcPr>
          <w:p w14:paraId="76B1C733" w14:textId="1192643D"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2,633</w:t>
            </w:r>
          </w:p>
        </w:tc>
        <w:tc>
          <w:tcPr>
            <w:tcW w:w="180" w:type="dxa"/>
          </w:tcPr>
          <w:p w14:paraId="1D33E6AA"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6B24DA67" w14:textId="2B920016"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31</w:t>
            </w:r>
          </w:p>
        </w:tc>
        <w:tc>
          <w:tcPr>
            <w:tcW w:w="180" w:type="dxa"/>
          </w:tcPr>
          <w:p w14:paraId="7FDB88AA"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2416EDA7" w14:textId="54191A56"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color w:val="000000"/>
                <w:sz w:val="28"/>
                <w:szCs w:val="28"/>
              </w:rPr>
              <w:t>39</w:t>
            </w:r>
            <w:r w:rsidRPr="00E47F79">
              <w:rPr>
                <w:rFonts w:ascii="Angsana New" w:hAnsi="Angsana New"/>
                <w:b/>
                <w:bCs/>
                <w:color w:val="000000"/>
                <w:sz w:val="28"/>
                <w:szCs w:val="28"/>
              </w:rPr>
              <w:t>,</w:t>
            </w:r>
            <w:r>
              <w:rPr>
                <w:rFonts w:ascii="Angsana New" w:hAnsi="Angsana New"/>
                <w:b/>
                <w:bCs/>
                <w:color w:val="000000"/>
                <w:sz w:val="28"/>
                <w:szCs w:val="28"/>
              </w:rPr>
              <w:t>008</w:t>
            </w:r>
          </w:p>
        </w:tc>
        <w:tc>
          <w:tcPr>
            <w:tcW w:w="180" w:type="dxa"/>
          </w:tcPr>
          <w:p w14:paraId="1EA7D7F1"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2813FBD7" w14:textId="3C7B9D7F"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color w:val="000000"/>
                <w:sz w:val="28"/>
                <w:szCs w:val="28"/>
              </w:rPr>
              <w:t>2,077</w:t>
            </w:r>
          </w:p>
        </w:tc>
        <w:tc>
          <w:tcPr>
            <w:tcW w:w="180" w:type="dxa"/>
          </w:tcPr>
          <w:p w14:paraId="21B11EEE"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22FC504D" w14:textId="162C9316"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47,622</w:t>
            </w:r>
          </w:p>
        </w:tc>
        <w:tc>
          <w:tcPr>
            <w:tcW w:w="180" w:type="dxa"/>
          </w:tcPr>
          <w:p w14:paraId="44A16A85"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7F805444" w14:textId="5173B70E"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b/>
                <w:bCs/>
                <w:sz w:val="28"/>
                <w:szCs w:val="28"/>
              </w:rPr>
              <w:t>91,371</w:t>
            </w:r>
          </w:p>
        </w:tc>
      </w:tr>
      <w:tr w:rsidR="00294A0A" w:rsidRPr="003265A0" w14:paraId="60B2BBD5" w14:textId="77777777" w:rsidTr="00294A0A">
        <w:tc>
          <w:tcPr>
            <w:tcW w:w="3240" w:type="dxa"/>
            <w:hideMark/>
          </w:tcPr>
          <w:p w14:paraId="6B482598" w14:textId="11FBB4B9" w:rsidR="00294A0A" w:rsidRPr="00E47F79" w:rsidRDefault="00294A0A" w:rsidP="00294A0A">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Profit (Loss)</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before tax</w:t>
            </w:r>
          </w:p>
        </w:tc>
        <w:tc>
          <w:tcPr>
            <w:tcW w:w="900" w:type="dxa"/>
            <w:tcBorders>
              <w:top w:val="nil"/>
              <w:left w:val="nil"/>
              <w:bottom w:val="double" w:sz="4" w:space="0" w:color="auto"/>
              <w:right w:val="nil"/>
            </w:tcBorders>
          </w:tcPr>
          <w:p w14:paraId="49D719B3" w14:textId="36FB1FE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918</w:t>
            </w:r>
          </w:p>
        </w:tc>
        <w:tc>
          <w:tcPr>
            <w:tcW w:w="180" w:type="dxa"/>
          </w:tcPr>
          <w:p w14:paraId="5C01CE01"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4C48DE5E" w14:textId="384BCE1B"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b/>
                <w:bCs/>
                <w:sz w:val="28"/>
                <w:szCs w:val="28"/>
              </w:rPr>
              <w:t>(9</w:t>
            </w:r>
            <w:r>
              <w:rPr>
                <w:rFonts w:asciiTheme="majorBidi" w:hAnsiTheme="majorBidi" w:cstheme="majorBidi"/>
                <w:b/>
                <w:bCs/>
                <w:sz w:val="28"/>
                <w:szCs w:val="28"/>
              </w:rPr>
              <w:t>0</w:t>
            </w:r>
            <w:r w:rsidRPr="00E47F79">
              <w:rPr>
                <w:rFonts w:asciiTheme="majorBidi" w:hAnsiTheme="majorBidi" w:cstheme="majorBidi"/>
                <w:b/>
                <w:bCs/>
                <w:sz w:val="28"/>
                <w:szCs w:val="28"/>
              </w:rPr>
              <w:t>)</w:t>
            </w:r>
          </w:p>
        </w:tc>
        <w:tc>
          <w:tcPr>
            <w:tcW w:w="180" w:type="dxa"/>
          </w:tcPr>
          <w:p w14:paraId="2287AC78"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49F035C9" w14:textId="4DCDAD64"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26,529</w:t>
            </w:r>
          </w:p>
        </w:tc>
        <w:tc>
          <w:tcPr>
            <w:tcW w:w="180" w:type="dxa"/>
          </w:tcPr>
          <w:p w14:paraId="1F4C30B8"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48F5CE5F" w14:textId="1F16925D"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3,577</w:t>
            </w:r>
          </w:p>
        </w:tc>
        <w:tc>
          <w:tcPr>
            <w:tcW w:w="180" w:type="dxa"/>
          </w:tcPr>
          <w:p w14:paraId="18FAEFF3"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6DD40428" w14:textId="07E87EAB"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(45,953)</w:t>
            </w:r>
          </w:p>
        </w:tc>
        <w:tc>
          <w:tcPr>
            <w:tcW w:w="180" w:type="dxa"/>
          </w:tcPr>
          <w:p w14:paraId="79B06C49"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037332B" w14:textId="07D2B326"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47F79">
              <w:rPr>
                <w:rFonts w:asciiTheme="majorBidi" w:hAnsiTheme="majorBidi" w:cstheme="majorBidi"/>
                <w:b/>
                <w:bCs/>
                <w:sz w:val="28"/>
                <w:szCs w:val="28"/>
              </w:rPr>
              <w:t>(15,0</w:t>
            </w:r>
            <w:r>
              <w:rPr>
                <w:rFonts w:asciiTheme="majorBidi" w:hAnsiTheme="majorBidi" w:cstheme="majorBidi"/>
                <w:b/>
                <w:bCs/>
                <w:sz w:val="28"/>
                <w:szCs w:val="28"/>
              </w:rPr>
              <w:t>19</w:t>
            </w:r>
            <w:r w:rsidRPr="00E47F79">
              <w:rPr>
                <w:rFonts w:asciiTheme="majorBidi" w:hAnsiTheme="majorBidi" w:cstheme="majorBidi"/>
                <w:b/>
                <w:bCs/>
                <w:sz w:val="28"/>
                <w:szCs w:val="28"/>
              </w:rPr>
              <w:t>)</w:t>
            </w:r>
          </w:p>
        </w:tc>
      </w:tr>
      <w:tr w:rsidR="00294A0A" w:rsidRPr="003265A0" w14:paraId="66B2C2C8" w14:textId="77777777" w:rsidTr="00294A0A">
        <w:tc>
          <w:tcPr>
            <w:tcW w:w="3240" w:type="dxa"/>
            <w:hideMark/>
          </w:tcPr>
          <w:p w14:paraId="11B3DFEB" w14:textId="3FD1FB64" w:rsidR="00294A0A" w:rsidRPr="00E47F79" w:rsidRDefault="00294A0A" w:rsidP="00294A0A">
            <w:pPr>
              <w:tabs>
                <w:tab w:val="clear" w:pos="2580"/>
                <w:tab w:val="left" w:pos="2880"/>
              </w:tabs>
              <w:spacing w:line="240" w:lineRule="auto"/>
              <w:rPr>
                <w:rFonts w:asciiTheme="majorBidi" w:hAnsiTheme="majorBidi" w:cstheme="majorBidi"/>
                <w:b/>
                <w:bCs/>
                <w:sz w:val="28"/>
                <w:szCs w:val="28"/>
              </w:rPr>
            </w:pPr>
            <w:r>
              <w:rPr>
                <w:rFonts w:asciiTheme="majorBidi" w:hAnsiTheme="majorBidi" w:cstheme="majorBidi"/>
                <w:sz w:val="28"/>
                <w:szCs w:val="28"/>
              </w:rPr>
              <w:t>I</w:t>
            </w:r>
            <w:r w:rsidRPr="00E47F79">
              <w:rPr>
                <w:rFonts w:asciiTheme="majorBidi" w:hAnsiTheme="majorBidi" w:cstheme="majorBidi"/>
                <w:sz w:val="28"/>
                <w:szCs w:val="28"/>
              </w:rPr>
              <w:t xml:space="preserve">ncome </w:t>
            </w:r>
            <w:r>
              <w:rPr>
                <w:rFonts w:asciiTheme="majorBidi" w:hAnsiTheme="majorBidi" w:cstheme="majorBidi"/>
                <w:sz w:val="28"/>
                <w:szCs w:val="28"/>
              </w:rPr>
              <w:t>t</w:t>
            </w:r>
            <w:r w:rsidRPr="00E47F79">
              <w:rPr>
                <w:rFonts w:asciiTheme="majorBidi" w:hAnsiTheme="majorBidi" w:cstheme="majorBidi"/>
                <w:sz w:val="28"/>
                <w:szCs w:val="28"/>
              </w:rPr>
              <w:t xml:space="preserve">ax </w:t>
            </w:r>
          </w:p>
        </w:tc>
        <w:tc>
          <w:tcPr>
            <w:tcW w:w="900" w:type="dxa"/>
          </w:tcPr>
          <w:p w14:paraId="3CA1EEF9" w14:textId="7E09F5D9"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B598D91"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Pr>
          <w:p w14:paraId="2598B59D" w14:textId="5F298C2D"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E7C1BE1"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A466A65" w14:textId="57F38E69" w:rsidR="00294A0A" w:rsidRPr="00E47F79" w:rsidRDefault="00294A0A" w:rsidP="0029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6A6C6EA5"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CDD947E" w14:textId="35AB39D9" w:rsidR="00294A0A" w:rsidRPr="00E47F79" w:rsidRDefault="00294A0A" w:rsidP="0029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3B969CD6"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1C0B8946" w14:textId="04D6FC4C"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19DF982"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single" w:sz="4" w:space="0" w:color="auto"/>
              <w:right w:val="nil"/>
            </w:tcBorders>
          </w:tcPr>
          <w:p w14:paraId="247990BF" w14:textId="0FBBED09"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sz w:val="28"/>
                <w:szCs w:val="28"/>
              </w:rPr>
              <w:t>57</w:t>
            </w:r>
          </w:p>
        </w:tc>
      </w:tr>
      <w:tr w:rsidR="00294A0A" w:rsidRPr="003265A0" w14:paraId="08A94DFE" w14:textId="77777777" w:rsidTr="00294A0A">
        <w:tc>
          <w:tcPr>
            <w:tcW w:w="3240" w:type="dxa"/>
            <w:hideMark/>
          </w:tcPr>
          <w:p w14:paraId="613E9AB9" w14:textId="744F16FD" w:rsidR="00294A0A" w:rsidRPr="00E47F79" w:rsidRDefault="00294A0A" w:rsidP="00294A0A">
            <w:pPr>
              <w:tabs>
                <w:tab w:val="left" w:pos="2880"/>
              </w:tabs>
              <w:spacing w:line="240" w:lineRule="auto"/>
              <w:rPr>
                <w:rFonts w:asciiTheme="majorBidi" w:hAnsiTheme="majorBidi" w:cstheme="majorBidi"/>
                <w:b/>
                <w:bCs/>
                <w:sz w:val="28"/>
                <w:szCs w:val="28"/>
              </w:rPr>
            </w:pPr>
            <w:r w:rsidRPr="00E47F79">
              <w:rPr>
                <w:rFonts w:asciiTheme="majorBidi" w:hAnsiTheme="majorBidi" w:cstheme="majorBidi"/>
                <w:b/>
                <w:bCs/>
                <w:sz w:val="28"/>
                <w:szCs w:val="28"/>
              </w:rPr>
              <w:t>Loss for the</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period</w:t>
            </w:r>
          </w:p>
        </w:tc>
        <w:tc>
          <w:tcPr>
            <w:tcW w:w="900" w:type="dxa"/>
          </w:tcPr>
          <w:p w14:paraId="39C29A54" w14:textId="1931F06F"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9A74A4D"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21DA583F" w14:textId="2BE18401"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0782E7F"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D9C8E29" w14:textId="0591DE41"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A06946E"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1979427D" w14:textId="48080674"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BF878EB"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6643C275" w14:textId="76EC7BBC"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08802B5" w14:textId="77777777"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double" w:sz="4" w:space="0" w:color="auto"/>
              <w:right w:val="nil"/>
            </w:tcBorders>
          </w:tcPr>
          <w:p w14:paraId="0CDCAB6E" w14:textId="50271A1C" w:rsidR="00294A0A" w:rsidRPr="00E47F79" w:rsidRDefault="00294A0A"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7F79">
              <w:rPr>
                <w:rFonts w:asciiTheme="majorBidi" w:hAnsiTheme="majorBidi" w:cstheme="majorBidi"/>
                <w:b/>
                <w:bCs/>
                <w:sz w:val="28"/>
                <w:szCs w:val="28"/>
              </w:rPr>
              <w:t>(14,96</w:t>
            </w:r>
            <w:r>
              <w:rPr>
                <w:rFonts w:asciiTheme="majorBidi" w:hAnsiTheme="majorBidi" w:cstheme="majorBidi"/>
                <w:b/>
                <w:bCs/>
                <w:sz w:val="28"/>
                <w:szCs w:val="28"/>
              </w:rPr>
              <w:t>2</w:t>
            </w:r>
            <w:r w:rsidRPr="00E47F79">
              <w:rPr>
                <w:rFonts w:asciiTheme="majorBidi" w:hAnsiTheme="majorBidi" w:cstheme="majorBidi"/>
                <w:b/>
                <w:bCs/>
                <w:sz w:val="28"/>
                <w:szCs w:val="28"/>
              </w:rPr>
              <w:t>)</w:t>
            </w:r>
          </w:p>
        </w:tc>
      </w:tr>
    </w:tbl>
    <w:p w14:paraId="6FD09A83" w14:textId="0063C4B4" w:rsidR="00D61893" w:rsidRDefault="00D61893" w:rsidP="00D61893">
      <w:pPr>
        <w:pStyle w:val="BodyTextIndent"/>
        <w:spacing w:before="120" w:line="380" w:lineRule="exact"/>
        <w:ind w:left="547" w:right="58"/>
        <w:jc w:val="thaiDistribute"/>
        <w:rPr>
          <w:rFonts w:ascii="Angsana New" w:eastAsia="Arial Unicode MS" w:hAnsi="Angsana New"/>
          <w:sz w:val="28"/>
          <w:szCs w:val="28"/>
        </w:rPr>
      </w:pPr>
    </w:p>
    <w:p w14:paraId="0A01C05C" w14:textId="77777777" w:rsidR="00861340" w:rsidRDefault="00861340" w:rsidP="00D61893">
      <w:pPr>
        <w:pStyle w:val="BodyTextIndent"/>
        <w:spacing w:before="120" w:line="380" w:lineRule="exact"/>
        <w:ind w:left="547" w:right="58"/>
        <w:jc w:val="thaiDistribute"/>
        <w:rPr>
          <w:rFonts w:ascii="Angsana New" w:eastAsia="Arial Unicode MS" w:hAnsi="Angsana New"/>
          <w:sz w:val="28"/>
          <w:szCs w:val="28"/>
        </w:rPr>
      </w:pPr>
    </w:p>
    <w:p w14:paraId="4B3A8AD5" w14:textId="2ABE8A33" w:rsidR="00562F0D" w:rsidRPr="000A1D69" w:rsidRDefault="00562F0D" w:rsidP="00B47F31">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 xml:space="preserve">Financial information separated by each type of underwriting income and expenses of the Company for </w:t>
      </w:r>
      <w:r w:rsidR="00176027" w:rsidRPr="000A1D69">
        <w:rPr>
          <w:rFonts w:ascii="Angsana New" w:eastAsia="Arial Unicode MS" w:hAnsi="Angsana New"/>
          <w:sz w:val="28"/>
          <w:szCs w:val="28"/>
        </w:rPr>
        <w:t xml:space="preserve">the three-month period ended </w:t>
      </w:r>
      <w:r w:rsidR="002418F0" w:rsidRPr="000A1D69">
        <w:rPr>
          <w:rFonts w:ascii="Angsana New" w:eastAsia="Arial Unicode MS" w:hAnsi="Angsana New"/>
          <w:sz w:val="28"/>
          <w:szCs w:val="28"/>
        </w:rPr>
        <w:t xml:space="preserve">31 </w:t>
      </w:r>
      <w:r w:rsidR="00176027" w:rsidRPr="000A1D69">
        <w:rPr>
          <w:rFonts w:ascii="Angsana New" w:eastAsia="Arial Unicode MS" w:hAnsi="Angsana New"/>
          <w:sz w:val="28"/>
          <w:szCs w:val="28"/>
        </w:rPr>
        <w:t>March 201</w:t>
      </w:r>
      <w:r w:rsidR="00BE0FCA" w:rsidRPr="000A1D69">
        <w:rPr>
          <w:rFonts w:ascii="Angsana New" w:eastAsia="Arial Unicode MS" w:hAnsi="Angsana New"/>
          <w:sz w:val="28"/>
          <w:szCs w:val="28"/>
        </w:rPr>
        <w:t>8</w:t>
      </w:r>
      <w:r w:rsidR="00A751C5" w:rsidRPr="000A1D69">
        <w:rPr>
          <w:rFonts w:ascii="Angsana New" w:eastAsia="Arial Unicode MS" w:hAnsi="Angsana New"/>
          <w:sz w:val="28"/>
          <w:szCs w:val="28"/>
        </w:rPr>
        <w:t xml:space="preserve"> are as follows</w:t>
      </w:r>
      <w:r w:rsidR="00176027" w:rsidRPr="000A1D69">
        <w:rPr>
          <w:rFonts w:ascii="Angsana New" w:eastAsia="Arial Unicode MS" w:hAnsi="Angsana New"/>
          <w:sz w:val="28"/>
          <w:szCs w:val="28"/>
        </w:rPr>
        <w:t>:</w:t>
      </w:r>
    </w:p>
    <w:tbl>
      <w:tblPr>
        <w:tblW w:w="9990" w:type="dxa"/>
        <w:tblInd w:w="450" w:type="dxa"/>
        <w:tblLayout w:type="fixed"/>
        <w:tblCellMar>
          <w:left w:w="72" w:type="dxa"/>
          <w:right w:w="72" w:type="dxa"/>
        </w:tblCellMar>
        <w:tblLook w:val="04A0" w:firstRow="1" w:lastRow="0" w:firstColumn="1" w:lastColumn="0" w:noHBand="0" w:noVBand="1"/>
      </w:tblPr>
      <w:tblGrid>
        <w:gridCol w:w="3240"/>
        <w:gridCol w:w="900"/>
        <w:gridCol w:w="180"/>
        <w:gridCol w:w="1080"/>
        <w:gridCol w:w="180"/>
        <w:gridCol w:w="900"/>
        <w:gridCol w:w="180"/>
        <w:gridCol w:w="1080"/>
        <w:gridCol w:w="180"/>
        <w:gridCol w:w="900"/>
        <w:gridCol w:w="180"/>
        <w:gridCol w:w="990"/>
      </w:tblGrid>
      <w:tr w:rsidR="00BE0FCA" w:rsidRPr="00D0567B" w14:paraId="3BB8D7F9" w14:textId="77777777" w:rsidTr="00294A0A">
        <w:trPr>
          <w:tblHeader/>
        </w:trPr>
        <w:tc>
          <w:tcPr>
            <w:tcW w:w="3240" w:type="dxa"/>
          </w:tcPr>
          <w:p w14:paraId="5D1ED025" w14:textId="77777777" w:rsidR="00BE0FCA" w:rsidRPr="00D0567B" w:rsidRDefault="00BE0FCA" w:rsidP="008108CA">
            <w:pPr>
              <w:spacing w:line="240" w:lineRule="auto"/>
              <w:ind w:right="-43"/>
              <w:jc w:val="right"/>
              <w:rPr>
                <w:rFonts w:asciiTheme="majorBidi" w:hAnsiTheme="majorBidi" w:cstheme="majorBidi"/>
                <w:sz w:val="28"/>
                <w:szCs w:val="28"/>
              </w:rPr>
            </w:pPr>
          </w:p>
        </w:tc>
        <w:tc>
          <w:tcPr>
            <w:tcW w:w="6750" w:type="dxa"/>
            <w:gridSpan w:val="11"/>
            <w:hideMark/>
          </w:tcPr>
          <w:p w14:paraId="02240AA4" w14:textId="77777777" w:rsidR="00BE0FCA" w:rsidRPr="00D0567B"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Thousand</w:t>
            </w:r>
            <w:r w:rsidR="00BE0FCA" w:rsidRPr="00D0567B">
              <w:rPr>
                <w:rFonts w:asciiTheme="majorBidi" w:hAnsiTheme="majorBidi" w:cstheme="majorBidi"/>
                <w:sz w:val="28"/>
                <w:szCs w:val="28"/>
              </w:rPr>
              <w:t xml:space="preserve"> Baht</w:t>
            </w:r>
          </w:p>
        </w:tc>
      </w:tr>
      <w:tr w:rsidR="00AC3813" w:rsidRPr="00D0567B" w14:paraId="0213F13F" w14:textId="77777777" w:rsidTr="00294A0A">
        <w:trPr>
          <w:tblHeader/>
        </w:trPr>
        <w:tc>
          <w:tcPr>
            <w:tcW w:w="3240" w:type="dxa"/>
          </w:tcPr>
          <w:p w14:paraId="3D422D3F" w14:textId="77777777" w:rsidR="00BE0FCA" w:rsidRPr="00D0567B" w:rsidRDefault="00BE0FCA" w:rsidP="008108C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ECEA6C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8E1C2F1"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800616F" w14:textId="77777777" w:rsidR="00BE0FCA" w:rsidRPr="00D0567B" w:rsidRDefault="00BE0FCA"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0567B">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61A6968B"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EEA4DA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DB2D75E"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0FCEBBF" w14:textId="77777777" w:rsidR="00BE0FCA" w:rsidRPr="00D0567B" w:rsidRDefault="00BE0FCA"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21ECB383"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0AF7A1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6EC75F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28774161"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r>
      <w:tr w:rsidR="00AC3813" w:rsidRPr="00D0567B" w14:paraId="3EE8907A" w14:textId="77777777" w:rsidTr="00294A0A">
        <w:trPr>
          <w:tblHeader/>
        </w:trPr>
        <w:tc>
          <w:tcPr>
            <w:tcW w:w="3240" w:type="dxa"/>
          </w:tcPr>
          <w:p w14:paraId="521AAA8B" w14:textId="77777777" w:rsidR="00BE0FCA" w:rsidRPr="00D0567B" w:rsidRDefault="00BE0FCA" w:rsidP="008108C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40D7A3A" w14:textId="77777777" w:rsidR="00BE0FCA" w:rsidRPr="00D0567B" w:rsidRDefault="00BE0FCA"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0567B">
              <w:rPr>
                <w:rFonts w:asciiTheme="majorBidi" w:hAnsiTheme="majorBidi" w:cstheme="majorBidi"/>
                <w:sz w:val="28"/>
                <w:szCs w:val="28"/>
              </w:rPr>
              <w:t>Fire</w:t>
            </w:r>
          </w:p>
        </w:tc>
        <w:tc>
          <w:tcPr>
            <w:tcW w:w="180" w:type="dxa"/>
          </w:tcPr>
          <w:p w14:paraId="7416EAD8"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2E3C5043" w14:textId="77777777" w:rsidR="00BE0FCA" w:rsidRPr="00D0567B" w:rsidRDefault="00BE0FCA"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Transportation</w:t>
            </w:r>
          </w:p>
        </w:tc>
        <w:tc>
          <w:tcPr>
            <w:tcW w:w="180" w:type="dxa"/>
          </w:tcPr>
          <w:p w14:paraId="5ADFF47A"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CB2D9DD" w14:textId="77777777" w:rsidR="00BE0FCA" w:rsidRPr="00D0567B" w:rsidRDefault="00BE0FCA"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Motor</w:t>
            </w:r>
          </w:p>
        </w:tc>
        <w:tc>
          <w:tcPr>
            <w:tcW w:w="180" w:type="dxa"/>
          </w:tcPr>
          <w:p w14:paraId="545CE28E"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A6C3150" w14:textId="77777777" w:rsidR="00BE0FCA" w:rsidRPr="00D0567B" w:rsidRDefault="00BE0FCA"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0567B">
              <w:rPr>
                <w:rFonts w:asciiTheme="majorBidi" w:hAnsiTheme="majorBidi" w:cstheme="majorBidi"/>
                <w:sz w:val="28"/>
                <w:szCs w:val="28"/>
              </w:rPr>
              <w:t>Miscellaneous</w:t>
            </w:r>
          </w:p>
        </w:tc>
        <w:tc>
          <w:tcPr>
            <w:tcW w:w="180" w:type="dxa"/>
          </w:tcPr>
          <w:p w14:paraId="73AC87BA"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CDFD738" w14:textId="77777777" w:rsidR="00BE0FCA" w:rsidRPr="00D0567B" w:rsidRDefault="00BE0FCA"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Unallocated</w:t>
            </w:r>
          </w:p>
        </w:tc>
        <w:tc>
          <w:tcPr>
            <w:tcW w:w="180" w:type="dxa"/>
          </w:tcPr>
          <w:p w14:paraId="72504181"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0BEDDA9E" w14:textId="77777777" w:rsidR="00BE0FCA" w:rsidRPr="00D0567B" w:rsidRDefault="00BE0FCA"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AC3813" w:rsidRPr="00D0567B" w14:paraId="47695E43" w14:textId="77777777" w:rsidTr="00294A0A">
        <w:tc>
          <w:tcPr>
            <w:tcW w:w="3240" w:type="dxa"/>
            <w:hideMark/>
          </w:tcPr>
          <w:p w14:paraId="11BC6EFA" w14:textId="77777777" w:rsidR="00BE0FCA" w:rsidRPr="00D0567B" w:rsidRDefault="00BE0FCA" w:rsidP="008108CA">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Revenues</w:t>
            </w:r>
          </w:p>
        </w:tc>
        <w:tc>
          <w:tcPr>
            <w:tcW w:w="900" w:type="dxa"/>
          </w:tcPr>
          <w:p w14:paraId="04FA2B2A"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C56A288"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2A5FEB0"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528AA7C"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4213D52"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A3A70AB"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5F012FF4"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B9989B1"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C443446"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3F964DA0"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042CD80F"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AC3813" w:rsidRPr="00D0567B" w14:paraId="640DCB1D" w14:textId="77777777" w:rsidTr="00294A0A">
        <w:tc>
          <w:tcPr>
            <w:tcW w:w="3240" w:type="dxa"/>
            <w:hideMark/>
          </w:tcPr>
          <w:p w14:paraId="30520DA0" w14:textId="253DC08F" w:rsidR="00BE0FCA" w:rsidRPr="00D0567B" w:rsidRDefault="00151A1D" w:rsidP="00FF586B">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w:t>
            </w:r>
            <w:r w:rsidR="00FF586B" w:rsidRPr="00D61893">
              <w:rPr>
                <w:rFonts w:asciiTheme="majorBidi" w:hAnsiTheme="majorBidi" w:cstheme="majorBidi"/>
                <w:sz w:val="28"/>
                <w:szCs w:val="28"/>
              </w:rPr>
              <w:t xml:space="preserve"> premiums</w:t>
            </w:r>
          </w:p>
        </w:tc>
        <w:tc>
          <w:tcPr>
            <w:tcW w:w="900" w:type="dxa"/>
          </w:tcPr>
          <w:p w14:paraId="56E1926F" w14:textId="77777777" w:rsidR="00BE0FCA" w:rsidRPr="00D0567B" w:rsidRDefault="0007444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8,748</w:t>
            </w:r>
            <w:r w:rsidR="00BE0FCA" w:rsidRPr="00D0567B">
              <w:rPr>
                <w:rFonts w:asciiTheme="majorBidi" w:hAnsiTheme="majorBidi" w:cstheme="majorBidi"/>
                <w:sz w:val="28"/>
                <w:szCs w:val="28"/>
              </w:rPr>
              <w:t xml:space="preserve"> </w:t>
            </w:r>
          </w:p>
        </w:tc>
        <w:tc>
          <w:tcPr>
            <w:tcW w:w="180" w:type="dxa"/>
          </w:tcPr>
          <w:p w14:paraId="26BB87F7"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35BC7D4" w14:textId="77777777" w:rsidR="00BE0FCA" w:rsidRPr="00D0567B" w:rsidRDefault="0007444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596</w:t>
            </w:r>
            <w:r w:rsidR="00BE0FCA" w:rsidRPr="00D0567B">
              <w:rPr>
                <w:rFonts w:asciiTheme="majorBidi" w:hAnsiTheme="majorBidi" w:cstheme="majorBidi"/>
                <w:sz w:val="28"/>
                <w:szCs w:val="28"/>
              </w:rPr>
              <w:t xml:space="preserve"> </w:t>
            </w:r>
          </w:p>
        </w:tc>
        <w:tc>
          <w:tcPr>
            <w:tcW w:w="180" w:type="dxa"/>
          </w:tcPr>
          <w:p w14:paraId="730DD339"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46D2F49" w14:textId="77777777" w:rsidR="00BE0FCA" w:rsidRPr="00D0567B" w:rsidRDefault="0007444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137,414</w:t>
            </w:r>
            <w:r w:rsidR="00BE0FCA" w:rsidRPr="00D0567B">
              <w:rPr>
                <w:rFonts w:asciiTheme="majorBidi" w:hAnsiTheme="majorBidi" w:cstheme="majorBidi"/>
                <w:sz w:val="28"/>
                <w:szCs w:val="28"/>
              </w:rPr>
              <w:t xml:space="preserve"> </w:t>
            </w:r>
          </w:p>
        </w:tc>
        <w:tc>
          <w:tcPr>
            <w:tcW w:w="180" w:type="dxa"/>
          </w:tcPr>
          <w:p w14:paraId="1BBBEDD8"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3A047B8" w14:textId="77777777" w:rsidR="00BE0FCA" w:rsidRPr="00D0567B" w:rsidRDefault="0007444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18,696</w:t>
            </w:r>
            <w:r w:rsidR="00BE0FCA" w:rsidRPr="00D0567B">
              <w:rPr>
                <w:rFonts w:asciiTheme="majorBidi" w:hAnsiTheme="majorBidi" w:cstheme="majorBidi"/>
                <w:sz w:val="28"/>
                <w:szCs w:val="28"/>
              </w:rPr>
              <w:t xml:space="preserve"> </w:t>
            </w:r>
          </w:p>
        </w:tc>
        <w:tc>
          <w:tcPr>
            <w:tcW w:w="180" w:type="dxa"/>
          </w:tcPr>
          <w:p w14:paraId="06EC25EE"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C77C4E6"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09C97031"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FE1C9F7" w14:textId="77777777" w:rsidR="00BE0FCA" w:rsidRPr="00D0567B" w:rsidRDefault="0007444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165,454</w:t>
            </w:r>
          </w:p>
        </w:tc>
      </w:tr>
      <w:tr w:rsidR="00AC3813" w:rsidRPr="00D0567B" w14:paraId="1A2FD91B" w14:textId="77777777" w:rsidTr="00294A0A">
        <w:tc>
          <w:tcPr>
            <w:tcW w:w="3240" w:type="dxa"/>
            <w:hideMark/>
          </w:tcPr>
          <w:p w14:paraId="00361532" w14:textId="7BCF212F" w:rsidR="00BE0FCA" w:rsidRPr="00D0567B" w:rsidRDefault="00922882" w:rsidP="008108CA">
            <w:pPr>
              <w:tabs>
                <w:tab w:val="clear" w:pos="454"/>
              </w:tabs>
              <w:spacing w:line="240" w:lineRule="auto"/>
              <w:ind w:right="-43"/>
              <w:rPr>
                <w:rFonts w:asciiTheme="majorBidi" w:hAnsiTheme="majorBidi" w:cstheme="majorBidi"/>
                <w:sz w:val="28"/>
                <w:szCs w:val="28"/>
              </w:rPr>
            </w:pPr>
            <w:r w:rsidRPr="00151A1D">
              <w:rPr>
                <w:rFonts w:asciiTheme="majorBidi" w:hAnsiTheme="majorBidi" w:cstheme="majorBidi"/>
                <w:i/>
                <w:iCs/>
                <w:sz w:val="28"/>
                <w:szCs w:val="28"/>
              </w:rPr>
              <w:t>Less</w:t>
            </w:r>
            <w:r w:rsidR="00BE0FCA" w:rsidRPr="00D0567B">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tcPr>
          <w:p w14:paraId="35D7C3BB" w14:textId="77777777" w:rsidR="00BE0FCA" w:rsidRPr="00D0567B" w:rsidRDefault="00796D9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(3,546</w:t>
            </w:r>
            <w:r w:rsidR="00BE0FCA" w:rsidRPr="00D0567B">
              <w:rPr>
                <w:rFonts w:asciiTheme="majorBidi" w:hAnsiTheme="majorBidi" w:cstheme="majorBidi"/>
                <w:sz w:val="28"/>
                <w:szCs w:val="28"/>
              </w:rPr>
              <w:t>)</w:t>
            </w:r>
          </w:p>
        </w:tc>
        <w:tc>
          <w:tcPr>
            <w:tcW w:w="180" w:type="dxa"/>
          </w:tcPr>
          <w:p w14:paraId="317CA8FD"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166BC1C9" w14:textId="77777777" w:rsidR="00BE0FCA" w:rsidRPr="00D0567B" w:rsidRDefault="00796D9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(343</w:t>
            </w:r>
            <w:r w:rsidR="00BE0FCA" w:rsidRPr="00D0567B">
              <w:rPr>
                <w:rFonts w:asciiTheme="majorBidi" w:hAnsiTheme="majorBidi" w:cstheme="majorBidi"/>
                <w:sz w:val="28"/>
                <w:szCs w:val="28"/>
              </w:rPr>
              <w:t>)</w:t>
            </w:r>
          </w:p>
        </w:tc>
        <w:tc>
          <w:tcPr>
            <w:tcW w:w="180" w:type="dxa"/>
          </w:tcPr>
          <w:p w14:paraId="3EF6079F"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7F8F4329" w14:textId="77777777" w:rsidR="00BE0FCA" w:rsidRPr="00D0567B" w:rsidRDefault="00796D9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(40,048</w:t>
            </w:r>
            <w:r w:rsidR="00BE0FCA" w:rsidRPr="00D0567B">
              <w:rPr>
                <w:rFonts w:asciiTheme="majorBidi" w:hAnsiTheme="majorBidi" w:cstheme="majorBidi"/>
                <w:sz w:val="28"/>
                <w:szCs w:val="28"/>
              </w:rPr>
              <w:t>)</w:t>
            </w:r>
          </w:p>
        </w:tc>
        <w:tc>
          <w:tcPr>
            <w:tcW w:w="180" w:type="dxa"/>
          </w:tcPr>
          <w:p w14:paraId="36108B62"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3C00273" w14:textId="77777777" w:rsidR="00BE0FCA" w:rsidRPr="00D0567B" w:rsidRDefault="001D5FBB"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(13,759</w:t>
            </w:r>
            <w:r w:rsidR="00BE0FCA" w:rsidRPr="00D0567B">
              <w:rPr>
                <w:rFonts w:asciiTheme="majorBidi" w:hAnsiTheme="majorBidi" w:cstheme="majorBidi"/>
                <w:sz w:val="28"/>
                <w:szCs w:val="28"/>
              </w:rPr>
              <w:t>)</w:t>
            </w:r>
          </w:p>
        </w:tc>
        <w:tc>
          <w:tcPr>
            <w:tcW w:w="180" w:type="dxa"/>
          </w:tcPr>
          <w:p w14:paraId="682AB311"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49248358"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18CF9D97"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tcPr>
          <w:p w14:paraId="6FDD5C6E" w14:textId="77777777" w:rsidR="00BE0FCA" w:rsidRPr="00D0567B" w:rsidRDefault="00615EC9"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(57,696</w:t>
            </w:r>
            <w:r w:rsidR="00BE0FCA" w:rsidRPr="00D0567B">
              <w:rPr>
                <w:rFonts w:asciiTheme="majorBidi" w:hAnsiTheme="majorBidi" w:cstheme="majorBidi"/>
                <w:sz w:val="28"/>
                <w:szCs w:val="28"/>
              </w:rPr>
              <w:t>)</w:t>
            </w:r>
          </w:p>
        </w:tc>
      </w:tr>
      <w:tr w:rsidR="00AC3813" w:rsidRPr="00D0567B" w14:paraId="5A12FBDD" w14:textId="77777777" w:rsidTr="00294A0A">
        <w:tc>
          <w:tcPr>
            <w:tcW w:w="3240" w:type="dxa"/>
            <w:hideMark/>
          </w:tcPr>
          <w:p w14:paraId="38A89F13" w14:textId="72CB71B2" w:rsidR="00BE0FCA" w:rsidRPr="00D0567B" w:rsidRDefault="00BE0FCA" w:rsidP="008108CA">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 xml:space="preserve">Net </w:t>
            </w:r>
            <w:r w:rsidR="00FF586B" w:rsidRPr="00D61893">
              <w:rPr>
                <w:rFonts w:asciiTheme="majorBidi" w:hAnsiTheme="majorBidi" w:cstheme="majorBidi"/>
                <w:sz w:val="28"/>
                <w:szCs w:val="28"/>
              </w:rPr>
              <w:t>written premiums</w:t>
            </w:r>
          </w:p>
        </w:tc>
        <w:tc>
          <w:tcPr>
            <w:tcW w:w="900" w:type="dxa"/>
            <w:tcBorders>
              <w:top w:val="single" w:sz="4" w:space="0" w:color="auto"/>
              <w:left w:val="nil"/>
              <w:right w:val="nil"/>
            </w:tcBorders>
          </w:tcPr>
          <w:p w14:paraId="37EB7392" w14:textId="77777777" w:rsidR="00BE0FCA" w:rsidRPr="00D0567B" w:rsidRDefault="00796D9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5,202</w:t>
            </w:r>
            <w:r w:rsidR="00BE0FCA" w:rsidRPr="00D0567B">
              <w:rPr>
                <w:rFonts w:asciiTheme="majorBidi" w:hAnsiTheme="majorBidi" w:cstheme="majorBidi"/>
                <w:sz w:val="28"/>
                <w:szCs w:val="28"/>
              </w:rPr>
              <w:t xml:space="preserve"> </w:t>
            </w:r>
          </w:p>
        </w:tc>
        <w:tc>
          <w:tcPr>
            <w:tcW w:w="180" w:type="dxa"/>
          </w:tcPr>
          <w:p w14:paraId="5EBD6F72"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2469463A" w14:textId="77777777" w:rsidR="00BE0FCA" w:rsidRPr="00D0567B" w:rsidRDefault="00796D9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253</w:t>
            </w:r>
            <w:r w:rsidR="00BE0FCA" w:rsidRPr="00D0567B">
              <w:rPr>
                <w:rFonts w:asciiTheme="majorBidi" w:hAnsiTheme="majorBidi" w:cstheme="majorBidi"/>
                <w:sz w:val="28"/>
                <w:szCs w:val="28"/>
              </w:rPr>
              <w:t xml:space="preserve"> </w:t>
            </w:r>
          </w:p>
        </w:tc>
        <w:tc>
          <w:tcPr>
            <w:tcW w:w="180" w:type="dxa"/>
          </w:tcPr>
          <w:p w14:paraId="75B7E26E"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2A767B1E" w14:textId="77777777" w:rsidR="00BE0FCA" w:rsidRPr="00D0567B" w:rsidRDefault="00796D9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97,366</w:t>
            </w:r>
            <w:r w:rsidR="00BE0FCA" w:rsidRPr="00D0567B">
              <w:rPr>
                <w:rFonts w:asciiTheme="majorBidi" w:hAnsiTheme="majorBidi" w:cstheme="majorBidi"/>
                <w:sz w:val="28"/>
                <w:szCs w:val="28"/>
              </w:rPr>
              <w:t xml:space="preserve"> </w:t>
            </w:r>
          </w:p>
        </w:tc>
        <w:tc>
          <w:tcPr>
            <w:tcW w:w="180" w:type="dxa"/>
          </w:tcPr>
          <w:p w14:paraId="1E5DE9C5"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13DDE311" w14:textId="77777777" w:rsidR="00BE0FCA" w:rsidRPr="00D0567B" w:rsidRDefault="001D5FBB"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4,937</w:t>
            </w:r>
            <w:r w:rsidR="00BE0FCA" w:rsidRPr="00D0567B">
              <w:rPr>
                <w:rFonts w:asciiTheme="majorBidi" w:hAnsiTheme="majorBidi" w:cstheme="majorBidi"/>
                <w:sz w:val="28"/>
                <w:szCs w:val="28"/>
              </w:rPr>
              <w:t xml:space="preserve"> </w:t>
            </w:r>
          </w:p>
        </w:tc>
        <w:tc>
          <w:tcPr>
            <w:tcW w:w="180" w:type="dxa"/>
          </w:tcPr>
          <w:p w14:paraId="425CB501"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7998B92F"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73052766" w14:textId="77777777" w:rsidR="00BE0FCA" w:rsidRPr="00D0567B" w:rsidRDefault="00BE0FC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27C5607A" w14:textId="77777777" w:rsidR="00BE0FCA" w:rsidRPr="00D0567B" w:rsidRDefault="00796D96"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107,75</w:t>
            </w:r>
            <w:r w:rsidR="00615EC9" w:rsidRPr="00D0567B">
              <w:rPr>
                <w:rFonts w:asciiTheme="majorBidi" w:hAnsiTheme="majorBidi" w:cstheme="majorBidi"/>
                <w:sz w:val="28"/>
                <w:szCs w:val="28"/>
              </w:rPr>
              <w:t>8</w:t>
            </w:r>
          </w:p>
        </w:tc>
      </w:tr>
      <w:tr w:rsidR="00294A0A" w:rsidRPr="00D0567B" w14:paraId="05875586" w14:textId="77777777" w:rsidTr="00294A0A">
        <w:tc>
          <w:tcPr>
            <w:tcW w:w="3240" w:type="dxa"/>
          </w:tcPr>
          <w:p w14:paraId="6DB14264" w14:textId="33480C73" w:rsidR="00294A0A" w:rsidRPr="00D0567B" w:rsidRDefault="00294A0A" w:rsidP="008108CA">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 xml:space="preserve">Add </w:t>
            </w:r>
            <w:r>
              <w:rPr>
                <w:rFonts w:asciiTheme="majorBidi" w:hAnsiTheme="majorBidi" w:cstheme="majorBidi"/>
                <w:sz w:val="28"/>
                <w:szCs w:val="28"/>
              </w:rPr>
              <w:t xml:space="preserve"> U</w:t>
            </w:r>
            <w:r w:rsidRPr="00D61893">
              <w:rPr>
                <w:rFonts w:asciiTheme="majorBidi" w:hAnsiTheme="majorBidi" w:cstheme="majorBidi"/>
                <w:sz w:val="28"/>
                <w:szCs w:val="28"/>
              </w:rPr>
              <w:t>nearned premium reserves</w:t>
            </w:r>
          </w:p>
        </w:tc>
        <w:tc>
          <w:tcPr>
            <w:tcW w:w="900" w:type="dxa"/>
            <w:tcBorders>
              <w:left w:val="nil"/>
              <w:bottom w:val="nil"/>
              <w:right w:val="nil"/>
            </w:tcBorders>
          </w:tcPr>
          <w:p w14:paraId="444CF1CF"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6E57939"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3C68768B"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E988F7C"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0DC54B7C"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4ED99CE"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0A3251CD"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778D068"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00E002B2"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CD42322"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tcPr>
          <w:p w14:paraId="6154993B" w14:textId="77777777" w:rsidR="00294A0A" w:rsidRPr="00D0567B" w:rsidRDefault="00294A0A"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151A1D" w:rsidRPr="00D0567B" w14:paraId="066A13E3" w14:textId="77777777" w:rsidTr="00294A0A">
        <w:tc>
          <w:tcPr>
            <w:tcW w:w="3240" w:type="dxa"/>
            <w:hideMark/>
          </w:tcPr>
          <w:p w14:paraId="14075092" w14:textId="77777777" w:rsidR="00294A0A" w:rsidRDefault="00294A0A" w:rsidP="00294A0A">
            <w:pPr>
              <w:spacing w:line="240" w:lineRule="auto"/>
              <w:ind w:left="198" w:right="-43"/>
              <w:rPr>
                <w:rFonts w:asciiTheme="majorBidi" w:hAnsiTheme="majorBidi" w:cstheme="majorBidi"/>
                <w:sz w:val="28"/>
                <w:szCs w:val="28"/>
              </w:rPr>
            </w:pPr>
            <w:r w:rsidRPr="00294A0A">
              <w:rPr>
                <w:rFonts w:asciiTheme="majorBidi" w:hAnsiTheme="majorBidi" w:cstheme="majorBidi"/>
                <w:sz w:val="28"/>
                <w:szCs w:val="28"/>
              </w:rPr>
              <w:t>increase (decrease)</w:t>
            </w:r>
            <w:r>
              <w:rPr>
                <w:rFonts w:asciiTheme="majorBidi" w:hAnsiTheme="majorBidi" w:cstheme="majorBidi"/>
                <w:sz w:val="28"/>
                <w:szCs w:val="28"/>
              </w:rPr>
              <w:t xml:space="preserve"> from </w:t>
            </w:r>
          </w:p>
          <w:p w14:paraId="25553B6F" w14:textId="77AABE70" w:rsidR="00151A1D" w:rsidRPr="00D0567B" w:rsidRDefault="00294A0A" w:rsidP="00294A0A">
            <w:pPr>
              <w:spacing w:line="240" w:lineRule="auto"/>
              <w:ind w:left="198" w:right="-43"/>
              <w:rPr>
                <w:rFonts w:asciiTheme="majorBidi" w:hAnsiTheme="majorBidi" w:cstheme="majorBidi"/>
                <w:sz w:val="28"/>
                <w:szCs w:val="28"/>
              </w:rPr>
            </w:pPr>
            <w:r>
              <w:rPr>
                <w:rFonts w:asciiTheme="majorBidi" w:hAnsiTheme="majorBidi" w:cstheme="majorBidi"/>
                <w:sz w:val="28"/>
                <w:szCs w:val="28"/>
              </w:rPr>
              <w:t>previous period</w:t>
            </w:r>
          </w:p>
        </w:tc>
        <w:tc>
          <w:tcPr>
            <w:tcW w:w="900" w:type="dxa"/>
            <w:tcBorders>
              <w:top w:val="nil"/>
              <w:left w:val="nil"/>
              <w:bottom w:val="single" w:sz="4" w:space="0" w:color="auto"/>
              <w:right w:val="nil"/>
            </w:tcBorders>
            <w:vAlign w:val="bottom"/>
          </w:tcPr>
          <w:p w14:paraId="51D5C540" w14:textId="4DB2089F"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368 </w:t>
            </w:r>
          </w:p>
        </w:tc>
        <w:tc>
          <w:tcPr>
            <w:tcW w:w="180" w:type="dxa"/>
            <w:vAlign w:val="bottom"/>
          </w:tcPr>
          <w:p w14:paraId="10FCFD5F" w14:textId="77777777"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5490E62D" w14:textId="4201886A"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14 </w:t>
            </w:r>
          </w:p>
        </w:tc>
        <w:tc>
          <w:tcPr>
            <w:tcW w:w="180" w:type="dxa"/>
            <w:vAlign w:val="bottom"/>
          </w:tcPr>
          <w:p w14:paraId="55DB1CD2" w14:textId="77777777"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51ED8146" w14:textId="4FDB1D61"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11,059 </w:t>
            </w:r>
          </w:p>
        </w:tc>
        <w:tc>
          <w:tcPr>
            <w:tcW w:w="180" w:type="dxa"/>
            <w:vAlign w:val="bottom"/>
          </w:tcPr>
          <w:p w14:paraId="1F85443B" w14:textId="77777777"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56975131" w14:textId="2402E809"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1,245 </w:t>
            </w:r>
          </w:p>
        </w:tc>
        <w:tc>
          <w:tcPr>
            <w:tcW w:w="180" w:type="dxa"/>
            <w:vAlign w:val="bottom"/>
          </w:tcPr>
          <w:p w14:paraId="0612A2C4" w14:textId="77777777"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13FAE424" w14:textId="1E8C53EC"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vAlign w:val="bottom"/>
          </w:tcPr>
          <w:p w14:paraId="1B0EEFA1" w14:textId="77777777"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270BAFF5" w14:textId="087C567C" w:rsidR="00151A1D" w:rsidRPr="00D0567B" w:rsidRDefault="00151A1D" w:rsidP="00294A0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12,686</w:t>
            </w:r>
          </w:p>
        </w:tc>
      </w:tr>
      <w:tr w:rsidR="00151A1D" w:rsidRPr="00D0567B" w14:paraId="5554C854" w14:textId="77777777" w:rsidTr="00294A0A">
        <w:tc>
          <w:tcPr>
            <w:tcW w:w="3240" w:type="dxa"/>
          </w:tcPr>
          <w:p w14:paraId="2E89A2B0" w14:textId="250E8D0B" w:rsidR="00151A1D" w:rsidRPr="00D0567B" w:rsidRDefault="00151A1D" w:rsidP="008108CA">
            <w:pPr>
              <w:tabs>
                <w:tab w:val="clear" w:pos="2580"/>
              </w:tabs>
              <w:spacing w:line="240" w:lineRule="auto"/>
              <w:ind w:right="-76"/>
              <w:rPr>
                <w:rFonts w:asciiTheme="majorBidi" w:hAnsiTheme="majorBidi" w:cstheme="majorBidi"/>
                <w:sz w:val="28"/>
                <w:szCs w:val="28"/>
              </w:rPr>
            </w:pPr>
            <w:r w:rsidRPr="00D0567B">
              <w:rPr>
                <w:rFonts w:asciiTheme="majorBidi" w:hAnsiTheme="majorBidi" w:cstheme="majorBidi"/>
                <w:sz w:val="28"/>
                <w:szCs w:val="28"/>
              </w:rPr>
              <w:t>Net earned premiums</w:t>
            </w:r>
          </w:p>
        </w:tc>
        <w:tc>
          <w:tcPr>
            <w:tcW w:w="900" w:type="dxa"/>
            <w:tcBorders>
              <w:top w:val="single" w:sz="4" w:space="0" w:color="auto"/>
              <w:left w:val="nil"/>
              <w:bottom w:val="nil"/>
              <w:right w:val="nil"/>
            </w:tcBorders>
          </w:tcPr>
          <w:p w14:paraId="71330EC1" w14:textId="3A45A91A"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5,570 </w:t>
            </w:r>
          </w:p>
        </w:tc>
        <w:tc>
          <w:tcPr>
            <w:tcW w:w="180" w:type="dxa"/>
          </w:tcPr>
          <w:p w14:paraId="4EC9F3A1"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34944885" w14:textId="1D751693"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26</w:t>
            </w:r>
            <w:r>
              <w:rPr>
                <w:rFonts w:asciiTheme="majorBidi" w:hAnsiTheme="majorBidi" w:cstheme="majorBidi" w:hint="cs"/>
                <w:sz w:val="28"/>
                <w:szCs w:val="28"/>
                <w:cs/>
              </w:rPr>
              <w:t>7</w:t>
            </w:r>
            <w:r w:rsidRPr="00D0567B">
              <w:rPr>
                <w:rFonts w:asciiTheme="majorBidi" w:hAnsiTheme="majorBidi" w:cstheme="majorBidi"/>
                <w:sz w:val="28"/>
                <w:szCs w:val="28"/>
              </w:rPr>
              <w:t xml:space="preserve"> </w:t>
            </w:r>
          </w:p>
        </w:tc>
        <w:tc>
          <w:tcPr>
            <w:tcW w:w="180" w:type="dxa"/>
          </w:tcPr>
          <w:p w14:paraId="37AEF8C6"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E8A9154" w14:textId="2FEFCDDC"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108,425 </w:t>
            </w:r>
          </w:p>
        </w:tc>
        <w:tc>
          <w:tcPr>
            <w:tcW w:w="180" w:type="dxa"/>
          </w:tcPr>
          <w:p w14:paraId="34F635B5"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647733B3" w14:textId="1DB93D34"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6,182 </w:t>
            </w:r>
          </w:p>
        </w:tc>
        <w:tc>
          <w:tcPr>
            <w:tcW w:w="180" w:type="dxa"/>
          </w:tcPr>
          <w:p w14:paraId="4C0736CA"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BCDB847" w14:textId="666DA3EB"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2E234DEA"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1B70E6D9" w14:textId="173658C6"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120,444 </w:t>
            </w:r>
          </w:p>
        </w:tc>
      </w:tr>
      <w:tr w:rsidR="00151A1D" w:rsidRPr="00D0567B" w14:paraId="69C4E3F0" w14:textId="77777777" w:rsidTr="00294A0A">
        <w:tc>
          <w:tcPr>
            <w:tcW w:w="3240" w:type="dxa"/>
          </w:tcPr>
          <w:p w14:paraId="309632E1" w14:textId="7112A288" w:rsidR="00151A1D" w:rsidRPr="00D0567B" w:rsidRDefault="00F0191D" w:rsidP="008108CA">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900" w:type="dxa"/>
          </w:tcPr>
          <w:p w14:paraId="0D2ABEF4" w14:textId="554CE955"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1,242 </w:t>
            </w:r>
          </w:p>
        </w:tc>
        <w:tc>
          <w:tcPr>
            <w:tcW w:w="180" w:type="dxa"/>
          </w:tcPr>
          <w:p w14:paraId="3BEC489E"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2AAB527" w14:textId="57C3D7A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127 </w:t>
            </w:r>
          </w:p>
        </w:tc>
        <w:tc>
          <w:tcPr>
            <w:tcW w:w="180" w:type="dxa"/>
          </w:tcPr>
          <w:p w14:paraId="19F49E9E"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875DA34" w14:textId="011436B6"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12,868 </w:t>
            </w:r>
          </w:p>
        </w:tc>
        <w:tc>
          <w:tcPr>
            <w:tcW w:w="180" w:type="dxa"/>
          </w:tcPr>
          <w:p w14:paraId="3C40EFAE"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237CA8B" w14:textId="7846FDC6"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4,872 </w:t>
            </w:r>
          </w:p>
        </w:tc>
        <w:tc>
          <w:tcPr>
            <w:tcW w:w="180" w:type="dxa"/>
          </w:tcPr>
          <w:p w14:paraId="5161F24A"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598D8C6" w14:textId="6A2D1045"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43C1003E"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5E331BF8" w14:textId="789C970B"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19,109 </w:t>
            </w:r>
          </w:p>
        </w:tc>
      </w:tr>
      <w:tr w:rsidR="00151A1D" w:rsidRPr="00D0567B" w14:paraId="33594FC8" w14:textId="77777777" w:rsidTr="00294A0A">
        <w:tc>
          <w:tcPr>
            <w:tcW w:w="3240" w:type="dxa"/>
            <w:hideMark/>
          </w:tcPr>
          <w:p w14:paraId="41696F24" w14:textId="0F876099" w:rsidR="00151A1D" w:rsidRPr="00D0567B" w:rsidRDefault="00151A1D" w:rsidP="008108CA">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Net investment income</w:t>
            </w:r>
          </w:p>
        </w:tc>
        <w:tc>
          <w:tcPr>
            <w:tcW w:w="900" w:type="dxa"/>
          </w:tcPr>
          <w:p w14:paraId="04D982B6" w14:textId="024DA26E"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2778304C"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8E1A595" w14:textId="46684910"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139A1408"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8FF34A6" w14:textId="6DC4E3E0"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1193918F"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543D8D7" w14:textId="4A1A8608"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76E28B4A"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C069841" w14:textId="45CC808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1,486 </w:t>
            </w:r>
          </w:p>
        </w:tc>
        <w:tc>
          <w:tcPr>
            <w:tcW w:w="180" w:type="dxa"/>
          </w:tcPr>
          <w:p w14:paraId="540BF7EA"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6A32A10D" w14:textId="29019F5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1,486 </w:t>
            </w:r>
          </w:p>
        </w:tc>
      </w:tr>
      <w:tr w:rsidR="00151A1D" w:rsidRPr="00D0567B" w14:paraId="7FA2B670" w14:textId="77777777" w:rsidTr="00294A0A">
        <w:tc>
          <w:tcPr>
            <w:tcW w:w="3240" w:type="dxa"/>
          </w:tcPr>
          <w:p w14:paraId="0582F3DE" w14:textId="67C6BDBF" w:rsidR="00151A1D" w:rsidRPr="00D0567B" w:rsidRDefault="00151A1D" w:rsidP="00DA47E9">
            <w:pPr>
              <w:spacing w:line="240" w:lineRule="auto"/>
              <w:ind w:right="-43"/>
              <w:rPr>
                <w:rFonts w:asciiTheme="majorBidi" w:hAnsiTheme="majorBidi" w:cstheme="majorBidi"/>
                <w:sz w:val="28"/>
                <w:szCs w:val="28"/>
              </w:rPr>
            </w:pPr>
            <w:r>
              <w:rPr>
                <w:rFonts w:asciiTheme="majorBidi" w:hAnsiTheme="majorBidi" w:cstheme="majorBidi"/>
                <w:sz w:val="28"/>
                <w:szCs w:val="28"/>
              </w:rPr>
              <w:t>Gain from investments</w:t>
            </w:r>
          </w:p>
        </w:tc>
        <w:tc>
          <w:tcPr>
            <w:tcW w:w="900" w:type="dxa"/>
          </w:tcPr>
          <w:p w14:paraId="0BD22C3F" w14:textId="02040D74"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18F820E4"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212808E" w14:textId="3161DBCC"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1ADA8421"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C0BB6D6" w14:textId="565FC24F"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78722035"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D4A83BE" w14:textId="607A2C98"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3EACFED8"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DB970C0" w14:textId="0971418E"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4,213 </w:t>
            </w:r>
          </w:p>
        </w:tc>
        <w:tc>
          <w:tcPr>
            <w:tcW w:w="180" w:type="dxa"/>
          </w:tcPr>
          <w:p w14:paraId="1E2725C8"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5EE12DB1" w14:textId="05258B6C"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4,213 </w:t>
            </w:r>
          </w:p>
        </w:tc>
      </w:tr>
      <w:tr w:rsidR="00151A1D" w:rsidRPr="00D0567B" w14:paraId="536E2438" w14:textId="77777777" w:rsidTr="00294A0A">
        <w:tc>
          <w:tcPr>
            <w:tcW w:w="3240" w:type="dxa"/>
            <w:hideMark/>
          </w:tcPr>
          <w:p w14:paraId="203DF068" w14:textId="50181AE0" w:rsidR="00151A1D" w:rsidRPr="00D0567B" w:rsidRDefault="00F0191D" w:rsidP="008108CA">
            <w:pPr>
              <w:spacing w:line="240" w:lineRule="auto"/>
              <w:ind w:right="-43"/>
              <w:rPr>
                <w:rFonts w:asciiTheme="majorBidi" w:hAnsiTheme="majorBidi" w:cstheme="majorBidi"/>
                <w:sz w:val="28"/>
                <w:szCs w:val="28"/>
                <w:cs/>
              </w:rPr>
            </w:pPr>
            <w:r>
              <w:rPr>
                <w:rFonts w:asciiTheme="majorBidi" w:hAnsiTheme="majorBidi" w:cstheme="majorBidi"/>
                <w:sz w:val="28"/>
                <w:szCs w:val="28"/>
              </w:rPr>
              <w:t>Loss</w:t>
            </w:r>
            <w:r w:rsidR="00151A1D" w:rsidRPr="00D61893">
              <w:rPr>
                <w:rFonts w:asciiTheme="majorBidi" w:hAnsiTheme="majorBidi" w:cstheme="majorBidi"/>
                <w:sz w:val="28"/>
                <w:szCs w:val="28"/>
              </w:rPr>
              <w:t xml:space="preserve"> </w:t>
            </w:r>
            <w:r w:rsidR="00151A1D">
              <w:rPr>
                <w:rFonts w:asciiTheme="majorBidi" w:hAnsiTheme="majorBidi" w:cstheme="majorBidi"/>
                <w:sz w:val="28"/>
                <w:szCs w:val="28"/>
              </w:rPr>
              <w:t>on revaluation of securities</w:t>
            </w:r>
          </w:p>
        </w:tc>
        <w:tc>
          <w:tcPr>
            <w:tcW w:w="900" w:type="dxa"/>
          </w:tcPr>
          <w:p w14:paraId="033C9A3B" w14:textId="44A8080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46F571BF"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1197B96" w14:textId="6B0BAF53"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59A71A1C"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AA17E3C" w14:textId="77298DDF"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2074AA60"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6B8F1FA" w14:textId="4DE8CB2C"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7027DA23"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3E85425" w14:textId="556360E6"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(6,842)</w:t>
            </w:r>
          </w:p>
        </w:tc>
        <w:tc>
          <w:tcPr>
            <w:tcW w:w="180" w:type="dxa"/>
          </w:tcPr>
          <w:p w14:paraId="42F0EAC7"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F6BBE3E" w14:textId="099208DE"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(6,842)</w:t>
            </w:r>
          </w:p>
        </w:tc>
      </w:tr>
      <w:tr w:rsidR="00151A1D" w:rsidRPr="00D0567B" w14:paraId="5A77607D" w14:textId="77777777" w:rsidTr="00294A0A">
        <w:tc>
          <w:tcPr>
            <w:tcW w:w="3240" w:type="dxa"/>
          </w:tcPr>
          <w:p w14:paraId="43704E10" w14:textId="1A66EED1" w:rsidR="00151A1D" w:rsidRPr="00D0567B" w:rsidRDefault="00151A1D" w:rsidP="008108CA">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Other income</w:t>
            </w:r>
          </w:p>
        </w:tc>
        <w:tc>
          <w:tcPr>
            <w:tcW w:w="900" w:type="dxa"/>
          </w:tcPr>
          <w:p w14:paraId="466F8DDC" w14:textId="4D1FB2EF"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40A206CA"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2EB535E" w14:textId="79623826"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38EA0AC6"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5AC2EAA" w14:textId="4EBA177E"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3986F657"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9A5457F" w14:textId="0930A371"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2467BD1B"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3ACE6F7A" w14:textId="175E02E2"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3,380 </w:t>
            </w:r>
          </w:p>
        </w:tc>
        <w:tc>
          <w:tcPr>
            <w:tcW w:w="180" w:type="dxa"/>
          </w:tcPr>
          <w:p w14:paraId="1C977DC7"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7AC108B1" w14:textId="229B216A"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3,380 </w:t>
            </w:r>
          </w:p>
        </w:tc>
      </w:tr>
      <w:tr w:rsidR="00151A1D" w:rsidRPr="00D0567B" w14:paraId="1E39F07F" w14:textId="77777777" w:rsidTr="00294A0A">
        <w:tc>
          <w:tcPr>
            <w:tcW w:w="3240" w:type="dxa"/>
            <w:hideMark/>
          </w:tcPr>
          <w:p w14:paraId="30BD94B8" w14:textId="078020D5" w:rsidR="00151A1D" w:rsidRPr="00D0567B" w:rsidRDefault="00151A1D" w:rsidP="00DA47E9">
            <w:pPr>
              <w:spacing w:line="240" w:lineRule="auto"/>
              <w:ind w:right="-43"/>
              <w:rPr>
                <w:rFonts w:asciiTheme="majorBidi" w:hAnsiTheme="majorBidi" w:cstheme="majorBidi"/>
                <w:sz w:val="28"/>
                <w:szCs w:val="28"/>
                <w:cs/>
              </w:rPr>
            </w:pPr>
            <w:r>
              <w:rPr>
                <w:rFonts w:asciiTheme="majorBidi" w:hAnsiTheme="majorBidi" w:cstheme="majorBidi"/>
                <w:b/>
                <w:bCs/>
                <w:sz w:val="28"/>
                <w:szCs w:val="28"/>
              </w:rPr>
              <w:t>Total r</w:t>
            </w:r>
            <w:r w:rsidRPr="00D0567B">
              <w:rPr>
                <w:rFonts w:asciiTheme="majorBidi" w:hAnsiTheme="majorBidi" w:cstheme="majorBidi"/>
                <w:b/>
                <w:bCs/>
                <w:sz w:val="28"/>
                <w:szCs w:val="28"/>
              </w:rPr>
              <w:t>evenues</w:t>
            </w:r>
          </w:p>
        </w:tc>
        <w:tc>
          <w:tcPr>
            <w:tcW w:w="900" w:type="dxa"/>
            <w:tcBorders>
              <w:top w:val="single" w:sz="4" w:space="0" w:color="auto"/>
              <w:left w:val="nil"/>
              <w:bottom w:val="single" w:sz="4" w:space="0" w:color="auto"/>
              <w:right w:val="nil"/>
            </w:tcBorders>
          </w:tcPr>
          <w:p w14:paraId="73FF339A" w14:textId="73979A2B"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b/>
                <w:bCs/>
                <w:sz w:val="28"/>
                <w:szCs w:val="28"/>
              </w:rPr>
              <w:t xml:space="preserve"> 6,812 </w:t>
            </w:r>
          </w:p>
        </w:tc>
        <w:tc>
          <w:tcPr>
            <w:tcW w:w="180" w:type="dxa"/>
          </w:tcPr>
          <w:p w14:paraId="206B9634"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5A6E1B16" w14:textId="69158376"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b/>
                <w:bCs/>
                <w:sz w:val="28"/>
                <w:szCs w:val="28"/>
              </w:rPr>
              <w:t xml:space="preserve"> 394 </w:t>
            </w:r>
          </w:p>
        </w:tc>
        <w:tc>
          <w:tcPr>
            <w:tcW w:w="180" w:type="dxa"/>
          </w:tcPr>
          <w:p w14:paraId="4D11FECC"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4668AFDA" w14:textId="23E990CA"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b/>
                <w:bCs/>
                <w:sz w:val="28"/>
                <w:szCs w:val="28"/>
              </w:rPr>
              <w:t xml:space="preserve"> 121,293 </w:t>
            </w:r>
          </w:p>
        </w:tc>
        <w:tc>
          <w:tcPr>
            <w:tcW w:w="180" w:type="dxa"/>
          </w:tcPr>
          <w:p w14:paraId="392F0C92"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5D0216BA" w14:textId="70F1FC0D"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b/>
                <w:bCs/>
                <w:sz w:val="28"/>
                <w:szCs w:val="28"/>
              </w:rPr>
              <w:t xml:space="preserve"> 11,054 </w:t>
            </w:r>
          </w:p>
        </w:tc>
        <w:tc>
          <w:tcPr>
            <w:tcW w:w="180" w:type="dxa"/>
          </w:tcPr>
          <w:p w14:paraId="342EC7AB"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01AECCC2" w14:textId="7DCC3BEA"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b/>
                <w:bCs/>
                <w:sz w:val="28"/>
                <w:szCs w:val="28"/>
              </w:rPr>
              <w:t>2,237</w:t>
            </w:r>
          </w:p>
        </w:tc>
        <w:tc>
          <w:tcPr>
            <w:tcW w:w="180" w:type="dxa"/>
          </w:tcPr>
          <w:p w14:paraId="29F1D597"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3D9BD4A7" w14:textId="2EE395FC"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b/>
                <w:bCs/>
                <w:sz w:val="28"/>
                <w:szCs w:val="28"/>
              </w:rPr>
              <w:t>141,790</w:t>
            </w:r>
          </w:p>
        </w:tc>
      </w:tr>
      <w:tr w:rsidR="001155CD" w:rsidRPr="00D0567B" w14:paraId="58125D07" w14:textId="77777777" w:rsidTr="001155CD">
        <w:tc>
          <w:tcPr>
            <w:tcW w:w="3240" w:type="dxa"/>
          </w:tcPr>
          <w:p w14:paraId="5687D490" w14:textId="77777777" w:rsidR="001155CD" w:rsidRDefault="001155CD" w:rsidP="00DA47E9">
            <w:pPr>
              <w:spacing w:line="240" w:lineRule="auto"/>
              <w:ind w:right="-43"/>
              <w:rPr>
                <w:rFonts w:asciiTheme="majorBidi" w:hAnsiTheme="majorBidi" w:cstheme="majorBidi"/>
                <w:b/>
                <w:bCs/>
                <w:sz w:val="28"/>
                <w:szCs w:val="28"/>
              </w:rPr>
            </w:pPr>
          </w:p>
        </w:tc>
        <w:tc>
          <w:tcPr>
            <w:tcW w:w="900" w:type="dxa"/>
            <w:tcBorders>
              <w:top w:val="single" w:sz="4" w:space="0" w:color="auto"/>
              <w:left w:val="nil"/>
              <w:right w:val="nil"/>
            </w:tcBorders>
          </w:tcPr>
          <w:p w14:paraId="33F2833C"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9A1765A"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42464791"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D345CAC"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7CD3E189"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78047AB"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3F4A518C"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1274D51"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7BCDCDA6"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1576679"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3102EB87" w14:textId="77777777" w:rsidR="001155CD" w:rsidRPr="00D0567B" w:rsidRDefault="001155C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151A1D" w:rsidRPr="00D0567B" w14:paraId="3A039B9D" w14:textId="77777777" w:rsidTr="00294A0A">
        <w:tc>
          <w:tcPr>
            <w:tcW w:w="3240" w:type="dxa"/>
            <w:hideMark/>
          </w:tcPr>
          <w:p w14:paraId="2FCC0C35" w14:textId="7F2D5CC4" w:rsidR="00151A1D" w:rsidRPr="00D0567B" w:rsidRDefault="00151A1D" w:rsidP="008108CA">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Expenses</w:t>
            </w:r>
          </w:p>
        </w:tc>
        <w:tc>
          <w:tcPr>
            <w:tcW w:w="900" w:type="dxa"/>
          </w:tcPr>
          <w:p w14:paraId="41FD1F73" w14:textId="0A4CBA7A"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6AC6295"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E4EC5DF" w14:textId="3C9A83C2"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F09CA62"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5A611A7" w14:textId="0EBD6E1D"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F001DD8"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285A9B5" w14:textId="143610B3"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CCC4E1C"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4DD5B57" w14:textId="792B6569"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B060A45"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1C4E7F6" w14:textId="10DE6ACD"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151A1D" w:rsidRPr="00D0567B" w14:paraId="6FC8C48E" w14:textId="77777777" w:rsidTr="00294A0A">
        <w:tc>
          <w:tcPr>
            <w:tcW w:w="3240" w:type="dxa"/>
            <w:hideMark/>
          </w:tcPr>
          <w:p w14:paraId="3775A84F" w14:textId="7842EC56" w:rsidR="00151A1D" w:rsidRPr="00D0567B" w:rsidRDefault="00151A1D" w:rsidP="008108CA">
            <w:pPr>
              <w:spacing w:line="240" w:lineRule="auto"/>
              <w:ind w:right="-43"/>
              <w:rPr>
                <w:rFonts w:asciiTheme="majorBidi" w:hAnsiTheme="majorBidi" w:cstheme="majorBidi"/>
                <w:sz w:val="28"/>
                <w:szCs w:val="28"/>
              </w:rPr>
            </w:pPr>
            <w:r>
              <w:rPr>
                <w:rFonts w:asciiTheme="majorBidi" w:hAnsiTheme="majorBidi" w:cstheme="majorBidi"/>
                <w:sz w:val="28"/>
                <w:szCs w:val="28"/>
              </w:rPr>
              <w:t>Insurance claims</w:t>
            </w:r>
          </w:p>
        </w:tc>
        <w:tc>
          <w:tcPr>
            <w:tcW w:w="900" w:type="dxa"/>
          </w:tcPr>
          <w:p w14:paraId="37C6A31C" w14:textId="357A1917" w:rsidR="00151A1D" w:rsidRPr="00D0567B" w:rsidRDefault="00151A1D" w:rsidP="008108CA">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2,455</w:t>
            </w:r>
          </w:p>
        </w:tc>
        <w:tc>
          <w:tcPr>
            <w:tcW w:w="180" w:type="dxa"/>
          </w:tcPr>
          <w:p w14:paraId="5A6C3CCA" w14:textId="77777777" w:rsidR="00151A1D" w:rsidRPr="00D0567B" w:rsidRDefault="00151A1D" w:rsidP="008108CA">
            <w:pPr>
              <w:spacing w:line="240" w:lineRule="auto"/>
              <w:ind w:right="-43"/>
              <w:jc w:val="right"/>
              <w:rPr>
                <w:rFonts w:asciiTheme="majorBidi" w:hAnsiTheme="majorBidi" w:cstheme="majorBidi"/>
                <w:b/>
                <w:bCs/>
                <w:sz w:val="28"/>
                <w:szCs w:val="28"/>
              </w:rPr>
            </w:pPr>
          </w:p>
        </w:tc>
        <w:tc>
          <w:tcPr>
            <w:tcW w:w="1080" w:type="dxa"/>
          </w:tcPr>
          <w:p w14:paraId="05650680" w14:textId="238C2D7C" w:rsidR="00151A1D" w:rsidRPr="00D0567B" w:rsidRDefault="00151A1D" w:rsidP="008108CA">
            <w:pPr>
              <w:spacing w:line="240" w:lineRule="auto"/>
              <w:ind w:right="-43"/>
              <w:jc w:val="right"/>
              <w:rPr>
                <w:rFonts w:asciiTheme="majorBidi" w:hAnsiTheme="majorBidi" w:cstheme="majorBidi"/>
                <w:b/>
                <w:bCs/>
                <w:sz w:val="28"/>
                <w:szCs w:val="28"/>
              </w:rPr>
            </w:pPr>
            <w:r w:rsidRPr="00D0567B">
              <w:rPr>
                <w:rFonts w:asciiTheme="majorBidi" w:hAnsiTheme="majorBidi" w:cstheme="majorBidi"/>
                <w:sz w:val="28"/>
                <w:szCs w:val="28"/>
              </w:rPr>
              <w:t xml:space="preserve"> </w:t>
            </w:r>
            <w:r>
              <w:rPr>
                <w:rFonts w:asciiTheme="majorBidi" w:hAnsiTheme="majorBidi" w:cstheme="majorBidi"/>
                <w:sz w:val="28"/>
                <w:szCs w:val="28"/>
              </w:rPr>
              <w:t>(65)</w:t>
            </w:r>
            <w:r w:rsidRPr="00D0567B">
              <w:rPr>
                <w:rFonts w:asciiTheme="majorBidi" w:hAnsiTheme="majorBidi" w:cstheme="majorBidi"/>
                <w:sz w:val="28"/>
                <w:szCs w:val="28"/>
              </w:rPr>
              <w:t xml:space="preserve"> </w:t>
            </w:r>
          </w:p>
        </w:tc>
        <w:tc>
          <w:tcPr>
            <w:tcW w:w="180" w:type="dxa"/>
          </w:tcPr>
          <w:p w14:paraId="0FB70C4F" w14:textId="77777777" w:rsidR="00151A1D" w:rsidRPr="00D0567B" w:rsidRDefault="00151A1D" w:rsidP="008108CA">
            <w:pPr>
              <w:spacing w:line="240" w:lineRule="auto"/>
              <w:ind w:right="-43"/>
              <w:jc w:val="right"/>
              <w:rPr>
                <w:rFonts w:asciiTheme="majorBidi" w:hAnsiTheme="majorBidi" w:cstheme="majorBidi"/>
                <w:b/>
                <w:bCs/>
                <w:sz w:val="28"/>
                <w:szCs w:val="28"/>
              </w:rPr>
            </w:pPr>
          </w:p>
        </w:tc>
        <w:tc>
          <w:tcPr>
            <w:tcW w:w="900" w:type="dxa"/>
          </w:tcPr>
          <w:p w14:paraId="7C5FE1D3" w14:textId="167BA091" w:rsidR="00151A1D" w:rsidRPr="00D0567B" w:rsidRDefault="00151A1D" w:rsidP="008108CA">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92,195</w:t>
            </w:r>
            <w:r w:rsidRPr="00D0567B">
              <w:rPr>
                <w:rFonts w:asciiTheme="majorBidi" w:hAnsiTheme="majorBidi" w:cstheme="majorBidi"/>
                <w:sz w:val="28"/>
                <w:szCs w:val="28"/>
              </w:rPr>
              <w:t xml:space="preserve"> </w:t>
            </w:r>
          </w:p>
        </w:tc>
        <w:tc>
          <w:tcPr>
            <w:tcW w:w="180" w:type="dxa"/>
          </w:tcPr>
          <w:p w14:paraId="05676586" w14:textId="77777777" w:rsidR="00151A1D" w:rsidRPr="00D0567B" w:rsidRDefault="00151A1D" w:rsidP="008108CA">
            <w:pPr>
              <w:spacing w:line="240" w:lineRule="auto"/>
              <w:ind w:right="-43"/>
              <w:jc w:val="right"/>
              <w:rPr>
                <w:rFonts w:asciiTheme="majorBidi" w:hAnsiTheme="majorBidi" w:cstheme="majorBidi"/>
                <w:b/>
                <w:bCs/>
                <w:sz w:val="28"/>
                <w:szCs w:val="28"/>
              </w:rPr>
            </w:pPr>
          </w:p>
        </w:tc>
        <w:tc>
          <w:tcPr>
            <w:tcW w:w="1080" w:type="dxa"/>
          </w:tcPr>
          <w:p w14:paraId="6AAE818C" w14:textId="5FA059C3" w:rsidR="00151A1D" w:rsidRPr="00D0567B" w:rsidRDefault="00151A1D" w:rsidP="008108CA">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15,014</w:t>
            </w:r>
          </w:p>
        </w:tc>
        <w:tc>
          <w:tcPr>
            <w:tcW w:w="180" w:type="dxa"/>
          </w:tcPr>
          <w:p w14:paraId="43ACB6B8" w14:textId="77777777" w:rsidR="00151A1D" w:rsidRPr="00D0567B" w:rsidRDefault="00151A1D" w:rsidP="008108CA">
            <w:pPr>
              <w:spacing w:line="240" w:lineRule="auto"/>
              <w:ind w:right="-43"/>
              <w:jc w:val="right"/>
              <w:rPr>
                <w:rFonts w:asciiTheme="majorBidi" w:hAnsiTheme="majorBidi" w:cstheme="majorBidi"/>
                <w:b/>
                <w:bCs/>
                <w:sz w:val="28"/>
                <w:szCs w:val="28"/>
              </w:rPr>
            </w:pPr>
          </w:p>
        </w:tc>
        <w:tc>
          <w:tcPr>
            <w:tcW w:w="900" w:type="dxa"/>
          </w:tcPr>
          <w:p w14:paraId="53EA8909" w14:textId="155D33E5" w:rsidR="00151A1D" w:rsidRPr="00D0567B" w:rsidRDefault="00151A1D" w:rsidP="008108CA">
            <w:pPr>
              <w:spacing w:line="240" w:lineRule="auto"/>
              <w:ind w:right="-43"/>
              <w:jc w:val="right"/>
              <w:rPr>
                <w:rFonts w:asciiTheme="majorBidi" w:hAnsiTheme="majorBidi" w:cstheme="majorBidi"/>
                <w:b/>
                <w:bCs/>
                <w:sz w:val="28"/>
                <w:szCs w:val="28"/>
              </w:rPr>
            </w:pPr>
            <w:r w:rsidRPr="00D0567B">
              <w:rPr>
                <w:rFonts w:asciiTheme="majorBidi" w:hAnsiTheme="majorBidi" w:cstheme="majorBidi"/>
                <w:sz w:val="28"/>
                <w:szCs w:val="28"/>
              </w:rPr>
              <w:t>-</w:t>
            </w:r>
          </w:p>
        </w:tc>
        <w:tc>
          <w:tcPr>
            <w:tcW w:w="180" w:type="dxa"/>
          </w:tcPr>
          <w:p w14:paraId="6797F017" w14:textId="77777777" w:rsidR="00151A1D" w:rsidRPr="00D0567B" w:rsidRDefault="00151A1D" w:rsidP="008108CA">
            <w:pPr>
              <w:spacing w:line="240" w:lineRule="auto"/>
              <w:ind w:right="-43"/>
              <w:jc w:val="right"/>
              <w:rPr>
                <w:rFonts w:asciiTheme="majorBidi" w:hAnsiTheme="majorBidi" w:cstheme="majorBidi"/>
                <w:b/>
                <w:bCs/>
                <w:sz w:val="28"/>
                <w:szCs w:val="28"/>
              </w:rPr>
            </w:pPr>
          </w:p>
        </w:tc>
        <w:tc>
          <w:tcPr>
            <w:tcW w:w="990" w:type="dxa"/>
          </w:tcPr>
          <w:p w14:paraId="4AE289AE" w14:textId="197B7BB7" w:rsidR="00151A1D" w:rsidRPr="00D0567B" w:rsidRDefault="00151A1D" w:rsidP="008108CA">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109,599</w:t>
            </w:r>
          </w:p>
        </w:tc>
      </w:tr>
      <w:tr w:rsidR="00C12F4E" w:rsidRPr="00D0567B" w14:paraId="5E3557DE" w14:textId="77777777" w:rsidTr="00294A0A">
        <w:tc>
          <w:tcPr>
            <w:tcW w:w="3240" w:type="dxa"/>
            <w:hideMark/>
          </w:tcPr>
          <w:p w14:paraId="06BACB12" w14:textId="3ED5F640" w:rsidR="00C12F4E" w:rsidRPr="00D0567B" w:rsidRDefault="00C12F4E" w:rsidP="00C12F4E">
            <w:pPr>
              <w:spacing w:line="240" w:lineRule="auto"/>
              <w:ind w:right="-43"/>
              <w:rPr>
                <w:rFonts w:asciiTheme="majorBidi" w:hAnsiTheme="majorBidi" w:cstheme="majorBidi"/>
                <w:b/>
                <w:bCs/>
                <w:sz w:val="28"/>
                <w:szCs w:val="28"/>
              </w:rPr>
            </w:pPr>
            <w:r w:rsidRPr="00D311D7">
              <w:rPr>
                <w:rFonts w:asciiTheme="majorBidi" w:hAnsiTheme="majorBidi" w:cstheme="majorBidi"/>
                <w:i/>
                <w:iCs/>
                <w:sz w:val="28"/>
                <w:szCs w:val="28"/>
              </w:rPr>
              <w:t>Add (Less)</w:t>
            </w:r>
            <w:r>
              <w:rPr>
                <w:rFonts w:asciiTheme="majorBidi" w:hAnsiTheme="majorBidi" w:cstheme="majorBidi"/>
                <w:sz w:val="28"/>
                <w:szCs w:val="28"/>
              </w:rPr>
              <w:t xml:space="preserve"> </w:t>
            </w:r>
            <w:r w:rsidRPr="00E47F79">
              <w:rPr>
                <w:rFonts w:asciiTheme="majorBidi" w:hAnsiTheme="majorBidi" w:cstheme="majorBidi"/>
                <w:sz w:val="28"/>
                <w:szCs w:val="28"/>
              </w:rPr>
              <w:t xml:space="preserve">Insurance claims </w:t>
            </w:r>
          </w:p>
        </w:tc>
        <w:tc>
          <w:tcPr>
            <w:tcW w:w="900" w:type="dxa"/>
          </w:tcPr>
          <w:p w14:paraId="470D174E" w14:textId="77777777" w:rsidR="00C12F4E" w:rsidRPr="00D0567B" w:rsidRDefault="00C12F4E" w:rsidP="00C12F4E">
            <w:pPr>
              <w:spacing w:line="240" w:lineRule="auto"/>
              <w:ind w:right="-43"/>
              <w:jc w:val="right"/>
              <w:rPr>
                <w:rFonts w:asciiTheme="majorBidi" w:hAnsiTheme="majorBidi" w:cstheme="majorBidi"/>
                <w:sz w:val="28"/>
                <w:szCs w:val="28"/>
              </w:rPr>
            </w:pPr>
          </w:p>
        </w:tc>
        <w:tc>
          <w:tcPr>
            <w:tcW w:w="180" w:type="dxa"/>
          </w:tcPr>
          <w:p w14:paraId="5C43D3CA" w14:textId="77777777" w:rsidR="00C12F4E" w:rsidRPr="00D0567B" w:rsidRDefault="00C12F4E" w:rsidP="00C12F4E">
            <w:pPr>
              <w:tabs>
                <w:tab w:val="clear" w:pos="907"/>
                <w:tab w:val="decimal" w:pos="816"/>
              </w:tabs>
              <w:spacing w:line="240" w:lineRule="auto"/>
              <w:ind w:right="-43"/>
              <w:jc w:val="right"/>
              <w:rPr>
                <w:rFonts w:asciiTheme="majorBidi" w:hAnsiTheme="majorBidi" w:cstheme="majorBidi"/>
                <w:sz w:val="28"/>
                <w:szCs w:val="28"/>
              </w:rPr>
            </w:pPr>
          </w:p>
        </w:tc>
        <w:tc>
          <w:tcPr>
            <w:tcW w:w="1080" w:type="dxa"/>
          </w:tcPr>
          <w:p w14:paraId="3120DF06" w14:textId="77777777" w:rsidR="00C12F4E" w:rsidRPr="00D0567B" w:rsidRDefault="00C12F4E" w:rsidP="00C12F4E">
            <w:pPr>
              <w:spacing w:line="240" w:lineRule="auto"/>
              <w:ind w:right="-43"/>
              <w:jc w:val="right"/>
              <w:rPr>
                <w:rFonts w:asciiTheme="majorBidi" w:hAnsiTheme="majorBidi" w:cstheme="majorBidi"/>
                <w:sz w:val="28"/>
                <w:szCs w:val="28"/>
              </w:rPr>
            </w:pPr>
          </w:p>
        </w:tc>
        <w:tc>
          <w:tcPr>
            <w:tcW w:w="180" w:type="dxa"/>
          </w:tcPr>
          <w:p w14:paraId="5518BF92" w14:textId="77777777" w:rsidR="00C12F4E" w:rsidRPr="00D0567B" w:rsidRDefault="00C12F4E" w:rsidP="00C12F4E">
            <w:pPr>
              <w:tabs>
                <w:tab w:val="clear" w:pos="907"/>
                <w:tab w:val="decimal" w:pos="816"/>
              </w:tabs>
              <w:spacing w:line="240" w:lineRule="auto"/>
              <w:ind w:right="-43"/>
              <w:jc w:val="right"/>
              <w:rPr>
                <w:rFonts w:asciiTheme="majorBidi" w:hAnsiTheme="majorBidi" w:cstheme="majorBidi"/>
                <w:sz w:val="28"/>
                <w:szCs w:val="28"/>
              </w:rPr>
            </w:pPr>
          </w:p>
        </w:tc>
        <w:tc>
          <w:tcPr>
            <w:tcW w:w="900" w:type="dxa"/>
          </w:tcPr>
          <w:p w14:paraId="317A2E70" w14:textId="77777777" w:rsidR="00C12F4E" w:rsidRPr="00D0567B" w:rsidRDefault="00C12F4E" w:rsidP="00C12F4E">
            <w:pPr>
              <w:spacing w:line="240" w:lineRule="auto"/>
              <w:ind w:right="-43"/>
              <w:jc w:val="right"/>
              <w:rPr>
                <w:rFonts w:asciiTheme="majorBidi" w:hAnsiTheme="majorBidi" w:cstheme="majorBidi"/>
                <w:sz w:val="28"/>
                <w:szCs w:val="28"/>
              </w:rPr>
            </w:pPr>
          </w:p>
        </w:tc>
        <w:tc>
          <w:tcPr>
            <w:tcW w:w="180" w:type="dxa"/>
          </w:tcPr>
          <w:p w14:paraId="375455D4" w14:textId="77777777" w:rsidR="00C12F4E" w:rsidRPr="00D0567B" w:rsidRDefault="00C12F4E" w:rsidP="00C12F4E">
            <w:pPr>
              <w:tabs>
                <w:tab w:val="clear" w:pos="907"/>
                <w:tab w:val="decimal" w:pos="816"/>
              </w:tabs>
              <w:spacing w:line="240" w:lineRule="auto"/>
              <w:ind w:right="-43"/>
              <w:jc w:val="right"/>
              <w:rPr>
                <w:rFonts w:asciiTheme="majorBidi" w:hAnsiTheme="majorBidi" w:cstheme="majorBidi"/>
                <w:sz w:val="28"/>
                <w:szCs w:val="28"/>
              </w:rPr>
            </w:pPr>
          </w:p>
        </w:tc>
        <w:tc>
          <w:tcPr>
            <w:tcW w:w="1080" w:type="dxa"/>
          </w:tcPr>
          <w:p w14:paraId="396D895F" w14:textId="77777777" w:rsidR="00C12F4E" w:rsidRPr="00D0567B" w:rsidRDefault="00C12F4E" w:rsidP="00C12F4E">
            <w:pPr>
              <w:spacing w:line="240" w:lineRule="auto"/>
              <w:ind w:right="-43"/>
              <w:jc w:val="right"/>
              <w:rPr>
                <w:rFonts w:asciiTheme="majorBidi" w:hAnsiTheme="majorBidi" w:cstheme="majorBidi"/>
                <w:sz w:val="28"/>
                <w:szCs w:val="28"/>
              </w:rPr>
            </w:pPr>
          </w:p>
        </w:tc>
        <w:tc>
          <w:tcPr>
            <w:tcW w:w="180" w:type="dxa"/>
          </w:tcPr>
          <w:p w14:paraId="3A3BD5CF" w14:textId="77777777" w:rsidR="00C12F4E" w:rsidRPr="00D0567B" w:rsidRDefault="00C12F4E" w:rsidP="00C12F4E">
            <w:pPr>
              <w:tabs>
                <w:tab w:val="clear" w:pos="907"/>
                <w:tab w:val="decimal" w:pos="816"/>
              </w:tabs>
              <w:spacing w:line="240" w:lineRule="auto"/>
              <w:ind w:right="-43"/>
              <w:jc w:val="right"/>
              <w:rPr>
                <w:rFonts w:asciiTheme="majorBidi" w:hAnsiTheme="majorBidi" w:cstheme="majorBidi"/>
                <w:sz w:val="28"/>
                <w:szCs w:val="28"/>
              </w:rPr>
            </w:pPr>
          </w:p>
        </w:tc>
        <w:tc>
          <w:tcPr>
            <w:tcW w:w="900" w:type="dxa"/>
          </w:tcPr>
          <w:p w14:paraId="248626F0" w14:textId="77777777" w:rsidR="00C12F4E" w:rsidRPr="00D0567B" w:rsidRDefault="00C12F4E" w:rsidP="00C12F4E">
            <w:pPr>
              <w:tabs>
                <w:tab w:val="clear" w:pos="907"/>
                <w:tab w:val="decimal" w:pos="816"/>
              </w:tabs>
              <w:spacing w:line="240" w:lineRule="auto"/>
              <w:ind w:right="-43"/>
              <w:jc w:val="right"/>
              <w:rPr>
                <w:rFonts w:asciiTheme="majorBidi" w:hAnsiTheme="majorBidi" w:cstheme="majorBidi"/>
                <w:sz w:val="28"/>
                <w:szCs w:val="28"/>
              </w:rPr>
            </w:pPr>
          </w:p>
        </w:tc>
        <w:tc>
          <w:tcPr>
            <w:tcW w:w="180" w:type="dxa"/>
          </w:tcPr>
          <w:p w14:paraId="49909CA1" w14:textId="77777777" w:rsidR="00C12F4E" w:rsidRPr="00D0567B" w:rsidRDefault="00C12F4E" w:rsidP="00C12F4E">
            <w:pPr>
              <w:tabs>
                <w:tab w:val="clear" w:pos="907"/>
                <w:tab w:val="decimal" w:pos="816"/>
              </w:tabs>
              <w:spacing w:line="240" w:lineRule="auto"/>
              <w:ind w:right="-43"/>
              <w:jc w:val="right"/>
              <w:rPr>
                <w:rFonts w:asciiTheme="majorBidi" w:hAnsiTheme="majorBidi" w:cstheme="majorBidi"/>
                <w:sz w:val="28"/>
                <w:szCs w:val="28"/>
              </w:rPr>
            </w:pPr>
          </w:p>
        </w:tc>
        <w:tc>
          <w:tcPr>
            <w:tcW w:w="990" w:type="dxa"/>
          </w:tcPr>
          <w:p w14:paraId="4BD5A55A" w14:textId="77777777" w:rsidR="00C12F4E" w:rsidRPr="00D0567B" w:rsidRDefault="00C12F4E" w:rsidP="00C12F4E">
            <w:pPr>
              <w:spacing w:line="240" w:lineRule="auto"/>
              <w:ind w:right="-43"/>
              <w:jc w:val="right"/>
              <w:rPr>
                <w:rFonts w:asciiTheme="majorBidi" w:hAnsiTheme="majorBidi" w:cstheme="majorBidi"/>
                <w:sz w:val="28"/>
                <w:szCs w:val="28"/>
              </w:rPr>
            </w:pPr>
          </w:p>
        </w:tc>
      </w:tr>
      <w:tr w:rsidR="00C12F4E" w:rsidRPr="00D0567B" w14:paraId="45DEBCAC" w14:textId="77777777" w:rsidTr="00294A0A">
        <w:tc>
          <w:tcPr>
            <w:tcW w:w="3240" w:type="dxa"/>
            <w:hideMark/>
          </w:tcPr>
          <w:p w14:paraId="3F78C840" w14:textId="1AC237C0" w:rsidR="00C12F4E" w:rsidRPr="00D0567B" w:rsidRDefault="00C12F4E" w:rsidP="00C12F4E">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bottom w:val="single" w:sz="4" w:space="0" w:color="auto"/>
            </w:tcBorders>
          </w:tcPr>
          <w:p w14:paraId="17A7089C" w14:textId="685C81E6"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w:t>
            </w:r>
            <w:r>
              <w:rPr>
                <w:rFonts w:asciiTheme="majorBidi" w:hAnsiTheme="majorBidi" w:cstheme="majorBidi"/>
                <w:sz w:val="28"/>
                <w:szCs w:val="28"/>
              </w:rPr>
              <w:t>1,425</w:t>
            </w:r>
            <w:r w:rsidRPr="00D0567B">
              <w:rPr>
                <w:rFonts w:asciiTheme="majorBidi" w:hAnsiTheme="majorBidi" w:cstheme="majorBidi"/>
                <w:sz w:val="28"/>
                <w:szCs w:val="28"/>
              </w:rPr>
              <w:t>)</w:t>
            </w:r>
          </w:p>
        </w:tc>
        <w:tc>
          <w:tcPr>
            <w:tcW w:w="180" w:type="dxa"/>
          </w:tcPr>
          <w:p w14:paraId="7E01F57A" w14:textId="77777777"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2C333AFD" w14:textId="7D0840A9"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87</w:t>
            </w:r>
          </w:p>
        </w:tc>
        <w:tc>
          <w:tcPr>
            <w:tcW w:w="180" w:type="dxa"/>
          </w:tcPr>
          <w:p w14:paraId="446AC484" w14:textId="77777777"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4F01D62B" w14:textId="2AB78AC8"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w:t>
            </w:r>
            <w:r>
              <w:rPr>
                <w:rFonts w:asciiTheme="majorBidi" w:hAnsiTheme="majorBidi" w:cstheme="majorBidi"/>
                <w:sz w:val="28"/>
                <w:szCs w:val="28"/>
              </w:rPr>
              <w:t>35,769</w:t>
            </w:r>
            <w:r w:rsidRPr="00D0567B">
              <w:rPr>
                <w:rFonts w:asciiTheme="majorBidi" w:hAnsiTheme="majorBidi" w:cstheme="majorBidi"/>
                <w:sz w:val="28"/>
                <w:szCs w:val="28"/>
              </w:rPr>
              <w:t>)</w:t>
            </w:r>
          </w:p>
        </w:tc>
        <w:tc>
          <w:tcPr>
            <w:tcW w:w="180" w:type="dxa"/>
          </w:tcPr>
          <w:p w14:paraId="1481FDC6" w14:textId="77777777"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59F159B6" w14:textId="5464AE7E"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r>
              <w:rPr>
                <w:rFonts w:asciiTheme="majorBidi" w:hAnsiTheme="majorBidi" w:cstheme="majorBidi"/>
                <w:sz w:val="28"/>
                <w:szCs w:val="28"/>
              </w:rPr>
              <w:t>8,712</w:t>
            </w:r>
            <w:r w:rsidRPr="00D0567B">
              <w:rPr>
                <w:rFonts w:asciiTheme="majorBidi" w:hAnsiTheme="majorBidi" w:cstheme="majorBidi"/>
                <w:sz w:val="28"/>
                <w:szCs w:val="28"/>
              </w:rPr>
              <w:t>)</w:t>
            </w:r>
          </w:p>
        </w:tc>
        <w:tc>
          <w:tcPr>
            <w:tcW w:w="180" w:type="dxa"/>
          </w:tcPr>
          <w:p w14:paraId="1B0B9195" w14:textId="77777777"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25DCBB46" w14:textId="140CCFED"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20094479" w14:textId="77777777"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1E9499D8" w14:textId="4A6CDBA6" w:rsidR="00C12F4E" w:rsidRPr="00D0567B" w:rsidRDefault="00C12F4E" w:rsidP="00C12F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r>
              <w:rPr>
                <w:rFonts w:asciiTheme="majorBidi" w:hAnsiTheme="majorBidi" w:cstheme="majorBidi"/>
                <w:sz w:val="28"/>
                <w:szCs w:val="28"/>
              </w:rPr>
              <w:t>45,819</w:t>
            </w:r>
            <w:r w:rsidRPr="00D0567B">
              <w:rPr>
                <w:rFonts w:asciiTheme="majorBidi" w:hAnsiTheme="majorBidi" w:cstheme="majorBidi"/>
                <w:sz w:val="28"/>
                <w:szCs w:val="28"/>
              </w:rPr>
              <w:t>)</w:t>
            </w:r>
          </w:p>
        </w:tc>
      </w:tr>
      <w:tr w:rsidR="00151A1D" w:rsidRPr="00D0567B" w14:paraId="133E575A" w14:textId="77777777" w:rsidTr="00294A0A">
        <w:tc>
          <w:tcPr>
            <w:tcW w:w="3240" w:type="dxa"/>
            <w:hideMark/>
          </w:tcPr>
          <w:p w14:paraId="0CF8FE16" w14:textId="42E049BE" w:rsidR="00151A1D" w:rsidRPr="00D0567B" w:rsidRDefault="00151A1D" w:rsidP="007D6229">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tcPr>
          <w:p w14:paraId="47383F2D" w14:textId="3179E460" w:rsidR="00151A1D" w:rsidRPr="00D0567B" w:rsidRDefault="00151A1D" w:rsidP="00886D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1,030</w:t>
            </w:r>
          </w:p>
        </w:tc>
        <w:tc>
          <w:tcPr>
            <w:tcW w:w="180" w:type="dxa"/>
          </w:tcPr>
          <w:p w14:paraId="53DC6921"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49B9F147" w14:textId="2C3B155C"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w:t>
            </w:r>
          </w:p>
        </w:tc>
        <w:tc>
          <w:tcPr>
            <w:tcW w:w="180" w:type="dxa"/>
          </w:tcPr>
          <w:p w14:paraId="7D6A05E8"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6771A2AB" w14:textId="71AF4622" w:rsidR="00151A1D" w:rsidRPr="00D0567B" w:rsidRDefault="00151A1D" w:rsidP="00886D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56,426</w:t>
            </w:r>
          </w:p>
        </w:tc>
        <w:tc>
          <w:tcPr>
            <w:tcW w:w="180" w:type="dxa"/>
          </w:tcPr>
          <w:p w14:paraId="0D7A7109"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2D4F23DD" w14:textId="6C226CC7" w:rsidR="00151A1D" w:rsidRPr="00D0567B" w:rsidRDefault="00151A1D" w:rsidP="00886D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6,302</w:t>
            </w:r>
          </w:p>
        </w:tc>
        <w:tc>
          <w:tcPr>
            <w:tcW w:w="180" w:type="dxa"/>
          </w:tcPr>
          <w:p w14:paraId="501F9499"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66949E13" w14:textId="7FB3F3D1"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E813FB4" w14:textId="77777777" w:rsidR="00151A1D" w:rsidRPr="00D0567B" w:rsidRDefault="00151A1D"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6F75BF71" w14:textId="359D9DED" w:rsidR="00151A1D" w:rsidRPr="00D0567B" w:rsidRDefault="00151A1D" w:rsidP="00886D7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63,780</w:t>
            </w:r>
          </w:p>
        </w:tc>
      </w:tr>
      <w:tr w:rsidR="00151A1D" w:rsidRPr="00D0567B" w14:paraId="195254AE" w14:textId="77777777" w:rsidTr="00294A0A">
        <w:tc>
          <w:tcPr>
            <w:tcW w:w="3240" w:type="dxa"/>
          </w:tcPr>
          <w:p w14:paraId="2811B839" w14:textId="18B18F0A" w:rsidR="00151A1D" w:rsidRPr="00D61893" w:rsidRDefault="00644A2A" w:rsidP="00644A2A">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Commissions and brokerage expenses</w:t>
            </w:r>
          </w:p>
        </w:tc>
        <w:tc>
          <w:tcPr>
            <w:tcW w:w="900" w:type="dxa"/>
          </w:tcPr>
          <w:p w14:paraId="4AD53B92" w14:textId="256FD1E3"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2,631 </w:t>
            </w:r>
          </w:p>
        </w:tc>
        <w:tc>
          <w:tcPr>
            <w:tcW w:w="180" w:type="dxa"/>
          </w:tcPr>
          <w:p w14:paraId="715B3A36"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3D51237" w14:textId="4C4E9901" w:rsidR="00151A1D"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86 </w:t>
            </w:r>
          </w:p>
        </w:tc>
        <w:tc>
          <w:tcPr>
            <w:tcW w:w="180" w:type="dxa"/>
          </w:tcPr>
          <w:p w14:paraId="3028B7B3"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51C2133" w14:textId="775B7C53"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21,295 </w:t>
            </w:r>
          </w:p>
        </w:tc>
        <w:tc>
          <w:tcPr>
            <w:tcW w:w="180" w:type="dxa"/>
          </w:tcPr>
          <w:p w14:paraId="43326CD5"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085EFEA" w14:textId="7BCC29AB"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3,367 </w:t>
            </w:r>
          </w:p>
        </w:tc>
        <w:tc>
          <w:tcPr>
            <w:tcW w:w="180" w:type="dxa"/>
          </w:tcPr>
          <w:p w14:paraId="2D5190E4"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D304D1A" w14:textId="391C2B58"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310AAE5C"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1CFBB55" w14:textId="08E7FDF8"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27,379 </w:t>
            </w:r>
          </w:p>
        </w:tc>
      </w:tr>
      <w:tr w:rsidR="00151A1D" w:rsidRPr="00D0567B" w14:paraId="50DC7B89" w14:textId="77777777" w:rsidTr="00294A0A">
        <w:tc>
          <w:tcPr>
            <w:tcW w:w="3240" w:type="dxa"/>
            <w:hideMark/>
          </w:tcPr>
          <w:p w14:paraId="59A9D091" w14:textId="6B58710F" w:rsidR="00151A1D" w:rsidRPr="00D0567B" w:rsidRDefault="00151A1D" w:rsidP="007D6229">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Other underwriting expenses</w:t>
            </w:r>
          </w:p>
        </w:tc>
        <w:tc>
          <w:tcPr>
            <w:tcW w:w="900" w:type="dxa"/>
          </w:tcPr>
          <w:p w14:paraId="62B31F58" w14:textId="3AF64C4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71 </w:t>
            </w:r>
          </w:p>
        </w:tc>
        <w:tc>
          <w:tcPr>
            <w:tcW w:w="180" w:type="dxa"/>
          </w:tcPr>
          <w:p w14:paraId="0CC6568D"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FF3220F" w14:textId="15D91524"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73 </w:t>
            </w:r>
          </w:p>
        </w:tc>
        <w:tc>
          <w:tcPr>
            <w:tcW w:w="180" w:type="dxa"/>
          </w:tcPr>
          <w:p w14:paraId="1D6E7431"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16C2E01" w14:textId="440CB548"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16,352 </w:t>
            </w:r>
          </w:p>
        </w:tc>
        <w:tc>
          <w:tcPr>
            <w:tcW w:w="180" w:type="dxa"/>
          </w:tcPr>
          <w:p w14:paraId="1E2DAAAA"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8F90E7A" w14:textId="369375A1"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373 </w:t>
            </w:r>
          </w:p>
        </w:tc>
        <w:tc>
          <w:tcPr>
            <w:tcW w:w="180" w:type="dxa"/>
          </w:tcPr>
          <w:p w14:paraId="65AD4C8A"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45E2B64" w14:textId="52147F99"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6BB36C53"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5D4F938D" w14:textId="776FEFD0"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16,869 </w:t>
            </w:r>
          </w:p>
        </w:tc>
      </w:tr>
      <w:tr w:rsidR="00151A1D" w:rsidRPr="00D0567B" w14:paraId="596602C8" w14:textId="77777777" w:rsidTr="00294A0A">
        <w:tc>
          <w:tcPr>
            <w:tcW w:w="3240" w:type="dxa"/>
            <w:hideMark/>
          </w:tcPr>
          <w:p w14:paraId="357C2584" w14:textId="43271FF3" w:rsidR="00151A1D" w:rsidRPr="00D0567B" w:rsidRDefault="00151A1D" w:rsidP="007D6229">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Operating expenses</w:t>
            </w:r>
          </w:p>
        </w:tc>
        <w:tc>
          <w:tcPr>
            <w:tcW w:w="900" w:type="dxa"/>
          </w:tcPr>
          <w:p w14:paraId="76B7FE42" w14:textId="074D8B39"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1,852 </w:t>
            </w:r>
          </w:p>
        </w:tc>
        <w:tc>
          <w:tcPr>
            <w:tcW w:w="180" w:type="dxa"/>
          </w:tcPr>
          <w:p w14:paraId="0BA22ADB"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752D737" w14:textId="496C66A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382 </w:t>
            </w:r>
          </w:p>
        </w:tc>
        <w:tc>
          <w:tcPr>
            <w:tcW w:w="180" w:type="dxa"/>
          </w:tcPr>
          <w:p w14:paraId="70175A01"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AE4D053" w14:textId="5D0E7419"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44,056 </w:t>
            </w:r>
          </w:p>
        </w:tc>
        <w:tc>
          <w:tcPr>
            <w:tcW w:w="180" w:type="dxa"/>
          </w:tcPr>
          <w:p w14:paraId="4718D2A6"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E56039F" w14:textId="3059C92C"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9,609 </w:t>
            </w:r>
          </w:p>
        </w:tc>
        <w:tc>
          <w:tcPr>
            <w:tcW w:w="180" w:type="dxa"/>
          </w:tcPr>
          <w:p w14:paraId="64D5B204"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51B39B0" w14:textId="09FD78CE"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308106E8"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60F2B065" w14:textId="716DE52A"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 xml:space="preserve"> 55,899 </w:t>
            </w:r>
          </w:p>
        </w:tc>
      </w:tr>
      <w:tr w:rsidR="00151A1D" w:rsidRPr="00D0567B" w14:paraId="120AE68D" w14:textId="77777777" w:rsidTr="00294A0A">
        <w:tc>
          <w:tcPr>
            <w:tcW w:w="3240" w:type="dxa"/>
            <w:hideMark/>
          </w:tcPr>
          <w:p w14:paraId="3985A8AB" w14:textId="5A630F33" w:rsidR="00151A1D" w:rsidRPr="00D0567B" w:rsidRDefault="00151A1D" w:rsidP="007D6229">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 xml:space="preserve">Written off withholding income </w:t>
            </w:r>
          </w:p>
        </w:tc>
        <w:tc>
          <w:tcPr>
            <w:tcW w:w="900" w:type="dxa"/>
          </w:tcPr>
          <w:p w14:paraId="57A4852E" w14:textId="254AFD95"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D96267A"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44EFE52" w14:textId="48EEFFBD"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57F6E20"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4B08F67" w14:textId="13D5E1DC"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47A2AB9"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DC5DFEA" w14:textId="0F46737E"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B2BCC47"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A48A971" w14:textId="1CC94F9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099323D"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10290E01" w14:textId="71FF0AC6"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151A1D" w:rsidRPr="00D0567B" w14:paraId="3DF265E5" w14:textId="77777777" w:rsidTr="00294A0A">
        <w:tc>
          <w:tcPr>
            <w:tcW w:w="3240" w:type="dxa"/>
            <w:hideMark/>
          </w:tcPr>
          <w:p w14:paraId="473B7851" w14:textId="118D1696" w:rsidR="00151A1D" w:rsidRPr="00D0567B" w:rsidRDefault="00151A1D" w:rsidP="007D6229">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 xml:space="preserve">     </w:t>
            </w:r>
            <w:r w:rsidRPr="00D0567B">
              <w:rPr>
                <w:rFonts w:asciiTheme="majorBidi" w:hAnsiTheme="majorBidi" w:cstheme="majorBidi"/>
                <w:sz w:val="28"/>
                <w:szCs w:val="28"/>
              </w:rPr>
              <w:t>tax deducted at source</w:t>
            </w:r>
          </w:p>
        </w:tc>
        <w:tc>
          <w:tcPr>
            <w:tcW w:w="900" w:type="dxa"/>
          </w:tcPr>
          <w:p w14:paraId="4F838963" w14:textId="0B833112"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043A87EA"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47CD387" w14:textId="2C963686"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53CBD2BC"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D605754" w14:textId="0928B3CA"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040313FA"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52204DD" w14:textId="234B3CE4"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w:t>
            </w:r>
          </w:p>
        </w:tc>
        <w:tc>
          <w:tcPr>
            <w:tcW w:w="180" w:type="dxa"/>
          </w:tcPr>
          <w:p w14:paraId="052137C1"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66493B2" w14:textId="7873A158"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712</w:t>
            </w:r>
          </w:p>
        </w:tc>
        <w:tc>
          <w:tcPr>
            <w:tcW w:w="180" w:type="dxa"/>
          </w:tcPr>
          <w:p w14:paraId="3B82F06D"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94E5A7E" w14:textId="6782758A"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567B">
              <w:rPr>
                <w:rFonts w:asciiTheme="majorBidi" w:hAnsiTheme="majorBidi" w:cstheme="majorBidi"/>
                <w:sz w:val="28"/>
                <w:szCs w:val="28"/>
              </w:rPr>
              <w:t>712</w:t>
            </w:r>
          </w:p>
        </w:tc>
      </w:tr>
      <w:tr w:rsidR="00151A1D" w:rsidRPr="00D0567B" w14:paraId="6FB882B3" w14:textId="77777777" w:rsidTr="00294A0A">
        <w:tc>
          <w:tcPr>
            <w:tcW w:w="3240" w:type="dxa"/>
          </w:tcPr>
          <w:p w14:paraId="173BDF08" w14:textId="52725C08" w:rsidR="00151A1D" w:rsidRPr="00D0567B" w:rsidRDefault="00151A1D" w:rsidP="007D6229">
            <w:pPr>
              <w:spacing w:line="240" w:lineRule="auto"/>
              <w:ind w:right="-43"/>
              <w:rPr>
                <w:rFonts w:asciiTheme="majorBidi" w:hAnsiTheme="majorBidi" w:cstheme="majorBidi"/>
                <w:sz w:val="28"/>
                <w:szCs w:val="28"/>
              </w:rPr>
            </w:pPr>
            <w:r>
              <w:rPr>
                <w:rFonts w:asciiTheme="majorBidi" w:hAnsiTheme="majorBidi" w:cstheme="majorBidi"/>
                <w:b/>
                <w:bCs/>
                <w:sz w:val="28"/>
                <w:szCs w:val="28"/>
              </w:rPr>
              <w:t>Total e</w:t>
            </w:r>
            <w:r w:rsidRPr="00D0567B">
              <w:rPr>
                <w:rFonts w:asciiTheme="majorBidi" w:hAnsiTheme="majorBidi" w:cstheme="majorBidi"/>
                <w:b/>
                <w:bCs/>
                <w:sz w:val="28"/>
                <w:szCs w:val="28"/>
              </w:rPr>
              <w:t>xpenses</w:t>
            </w:r>
          </w:p>
        </w:tc>
        <w:tc>
          <w:tcPr>
            <w:tcW w:w="900" w:type="dxa"/>
            <w:tcBorders>
              <w:top w:val="single" w:sz="4" w:space="0" w:color="auto"/>
              <w:left w:val="nil"/>
              <w:bottom w:val="single" w:sz="4" w:space="0" w:color="auto"/>
              <w:right w:val="nil"/>
            </w:tcBorders>
          </w:tcPr>
          <w:p w14:paraId="6EE7EB67" w14:textId="084183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5,584</w:t>
            </w:r>
            <w:r w:rsidRPr="00621E36">
              <w:rPr>
                <w:rFonts w:asciiTheme="majorBidi" w:hAnsiTheme="majorBidi" w:cstheme="majorBidi"/>
                <w:b/>
                <w:bCs/>
                <w:sz w:val="28"/>
                <w:szCs w:val="28"/>
              </w:rPr>
              <w:t xml:space="preserve"> </w:t>
            </w:r>
          </w:p>
        </w:tc>
        <w:tc>
          <w:tcPr>
            <w:tcW w:w="180" w:type="dxa"/>
          </w:tcPr>
          <w:p w14:paraId="523EC2C8"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4CC34FF1" w14:textId="545D1690"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b/>
                <w:bCs/>
                <w:sz w:val="28"/>
                <w:szCs w:val="28"/>
              </w:rPr>
              <w:t xml:space="preserve"> 563 </w:t>
            </w:r>
          </w:p>
        </w:tc>
        <w:tc>
          <w:tcPr>
            <w:tcW w:w="180" w:type="dxa"/>
          </w:tcPr>
          <w:p w14:paraId="7BDEAFDB"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290D6690" w14:textId="12378435"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138,129</w:t>
            </w:r>
            <w:r w:rsidRPr="00621E36">
              <w:rPr>
                <w:rFonts w:asciiTheme="majorBidi" w:hAnsiTheme="majorBidi" w:cstheme="majorBidi"/>
                <w:b/>
                <w:bCs/>
                <w:sz w:val="28"/>
                <w:szCs w:val="28"/>
              </w:rPr>
              <w:t xml:space="preserve"> </w:t>
            </w:r>
          </w:p>
        </w:tc>
        <w:tc>
          <w:tcPr>
            <w:tcW w:w="180" w:type="dxa"/>
          </w:tcPr>
          <w:p w14:paraId="02245B7D"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47D66E3A" w14:textId="76D79C53"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19,651</w:t>
            </w:r>
            <w:r w:rsidRPr="00621E36">
              <w:rPr>
                <w:rFonts w:asciiTheme="majorBidi" w:hAnsiTheme="majorBidi" w:cstheme="majorBidi"/>
                <w:b/>
                <w:bCs/>
                <w:sz w:val="28"/>
                <w:szCs w:val="28"/>
              </w:rPr>
              <w:t xml:space="preserve"> </w:t>
            </w:r>
          </w:p>
        </w:tc>
        <w:tc>
          <w:tcPr>
            <w:tcW w:w="180" w:type="dxa"/>
          </w:tcPr>
          <w:p w14:paraId="084F7A2C"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6C0E9EF5" w14:textId="48950966"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b/>
                <w:bCs/>
                <w:sz w:val="28"/>
                <w:szCs w:val="28"/>
              </w:rPr>
              <w:t>712</w:t>
            </w:r>
          </w:p>
        </w:tc>
        <w:tc>
          <w:tcPr>
            <w:tcW w:w="180" w:type="dxa"/>
          </w:tcPr>
          <w:p w14:paraId="07F506F5"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5E18927C" w14:textId="1896619A"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b/>
                <w:bCs/>
                <w:sz w:val="28"/>
                <w:szCs w:val="28"/>
              </w:rPr>
              <w:t>164,639</w:t>
            </w:r>
          </w:p>
        </w:tc>
      </w:tr>
      <w:tr w:rsidR="00151A1D" w:rsidRPr="00D0567B" w14:paraId="7FD31B68" w14:textId="77777777" w:rsidTr="00294A0A">
        <w:tc>
          <w:tcPr>
            <w:tcW w:w="3240" w:type="dxa"/>
          </w:tcPr>
          <w:p w14:paraId="147AFD33" w14:textId="7C6071DB" w:rsidR="00151A1D" w:rsidRPr="00D0567B" w:rsidRDefault="00151A1D" w:rsidP="007D6229">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Profit (Loss)</w:t>
            </w:r>
            <w:r w:rsidRPr="00D0567B">
              <w:rPr>
                <w:rFonts w:asciiTheme="majorBidi" w:hAnsiTheme="majorBidi" w:cstheme="majorBidi"/>
                <w:b/>
                <w:bCs/>
                <w:sz w:val="28"/>
                <w:szCs w:val="28"/>
                <w:cs/>
              </w:rPr>
              <w:t xml:space="preserve"> </w:t>
            </w:r>
            <w:r>
              <w:rPr>
                <w:rFonts w:asciiTheme="majorBidi" w:hAnsiTheme="majorBidi" w:cstheme="majorBidi"/>
                <w:b/>
                <w:bCs/>
                <w:sz w:val="28"/>
                <w:szCs w:val="28"/>
              </w:rPr>
              <w:t>before t</w:t>
            </w:r>
            <w:r w:rsidRPr="00D0567B">
              <w:rPr>
                <w:rFonts w:asciiTheme="majorBidi" w:hAnsiTheme="majorBidi" w:cstheme="majorBidi"/>
                <w:b/>
                <w:bCs/>
                <w:sz w:val="28"/>
                <w:szCs w:val="28"/>
              </w:rPr>
              <w:t>ax</w:t>
            </w:r>
          </w:p>
        </w:tc>
        <w:tc>
          <w:tcPr>
            <w:tcW w:w="900" w:type="dxa"/>
            <w:tcBorders>
              <w:top w:val="nil"/>
              <w:left w:val="nil"/>
              <w:bottom w:val="double" w:sz="4" w:space="0" w:color="auto"/>
              <w:right w:val="nil"/>
            </w:tcBorders>
          </w:tcPr>
          <w:p w14:paraId="4D503DDB" w14:textId="714598A8"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1,228</w:t>
            </w:r>
            <w:r w:rsidRPr="00621E36">
              <w:rPr>
                <w:rFonts w:asciiTheme="majorBidi" w:hAnsiTheme="majorBidi" w:cstheme="majorBidi"/>
                <w:b/>
                <w:bCs/>
                <w:sz w:val="28"/>
                <w:szCs w:val="28"/>
              </w:rPr>
              <w:t xml:space="preserve"> </w:t>
            </w:r>
          </w:p>
        </w:tc>
        <w:tc>
          <w:tcPr>
            <w:tcW w:w="180" w:type="dxa"/>
          </w:tcPr>
          <w:p w14:paraId="1A61DA78"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3706F441" w14:textId="5A1730C8"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b/>
                <w:bCs/>
                <w:sz w:val="28"/>
                <w:szCs w:val="28"/>
              </w:rPr>
              <w:t xml:space="preserve"> (169)</w:t>
            </w:r>
          </w:p>
        </w:tc>
        <w:tc>
          <w:tcPr>
            <w:tcW w:w="180" w:type="dxa"/>
          </w:tcPr>
          <w:p w14:paraId="20D5201B"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2B3D7205" w14:textId="03F9C036"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(16,836)</w:t>
            </w:r>
          </w:p>
        </w:tc>
        <w:tc>
          <w:tcPr>
            <w:tcW w:w="180" w:type="dxa"/>
          </w:tcPr>
          <w:p w14:paraId="6F4BE4DB"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4D97AADB" w14:textId="4A52C0FC"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(8,597</w:t>
            </w:r>
            <w:r w:rsidRPr="00621E36">
              <w:rPr>
                <w:rFonts w:asciiTheme="majorBidi" w:hAnsiTheme="majorBidi" w:cstheme="majorBidi"/>
                <w:b/>
                <w:bCs/>
                <w:sz w:val="28"/>
                <w:szCs w:val="28"/>
              </w:rPr>
              <w:t>)</w:t>
            </w:r>
          </w:p>
        </w:tc>
        <w:tc>
          <w:tcPr>
            <w:tcW w:w="180" w:type="dxa"/>
          </w:tcPr>
          <w:p w14:paraId="4E8272CB"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7D7AAA69" w14:textId="328E1040"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b/>
                <w:bCs/>
                <w:sz w:val="28"/>
                <w:szCs w:val="28"/>
              </w:rPr>
              <w:t xml:space="preserve"> 1,525 </w:t>
            </w:r>
          </w:p>
        </w:tc>
        <w:tc>
          <w:tcPr>
            <w:tcW w:w="180" w:type="dxa"/>
          </w:tcPr>
          <w:p w14:paraId="65E88816" w14:textId="77777777"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24B99D45" w14:textId="486C5724" w:rsidR="00151A1D" w:rsidRPr="00D0567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57B1B">
              <w:rPr>
                <w:rFonts w:asciiTheme="majorBidi" w:hAnsiTheme="majorBidi" w:cstheme="majorBidi"/>
                <w:b/>
                <w:bCs/>
                <w:sz w:val="28"/>
                <w:szCs w:val="28"/>
              </w:rPr>
              <w:t>(22,849)</w:t>
            </w:r>
          </w:p>
        </w:tc>
      </w:tr>
      <w:tr w:rsidR="00151A1D" w:rsidRPr="00D0567B" w14:paraId="70735146" w14:textId="77777777" w:rsidTr="00294A0A">
        <w:tc>
          <w:tcPr>
            <w:tcW w:w="3240" w:type="dxa"/>
            <w:hideMark/>
          </w:tcPr>
          <w:p w14:paraId="60CF5F96" w14:textId="532F5815" w:rsidR="00151A1D" w:rsidRPr="00D0567B" w:rsidRDefault="00151A1D" w:rsidP="00151A1D">
            <w:pPr>
              <w:spacing w:line="240" w:lineRule="auto"/>
              <w:ind w:right="-43"/>
              <w:rPr>
                <w:rFonts w:asciiTheme="majorBidi" w:hAnsiTheme="majorBidi" w:cstheme="majorBidi"/>
                <w:b/>
                <w:bCs/>
                <w:sz w:val="28"/>
                <w:szCs w:val="28"/>
              </w:rPr>
            </w:pPr>
            <w:r>
              <w:rPr>
                <w:rFonts w:asciiTheme="majorBidi" w:hAnsiTheme="majorBidi" w:cstheme="majorBidi"/>
                <w:sz w:val="28"/>
                <w:szCs w:val="28"/>
              </w:rPr>
              <w:t>I</w:t>
            </w:r>
            <w:r w:rsidR="00186D96">
              <w:rPr>
                <w:rFonts w:asciiTheme="majorBidi" w:hAnsiTheme="majorBidi" w:cstheme="majorBidi"/>
                <w:sz w:val="28"/>
                <w:szCs w:val="28"/>
              </w:rPr>
              <w:t>ncome t</w:t>
            </w:r>
            <w:r w:rsidRPr="00D0567B">
              <w:rPr>
                <w:rFonts w:asciiTheme="majorBidi" w:hAnsiTheme="majorBidi" w:cstheme="majorBidi"/>
                <w:sz w:val="28"/>
                <w:szCs w:val="28"/>
              </w:rPr>
              <w:t xml:space="preserve">ax </w:t>
            </w:r>
          </w:p>
        </w:tc>
        <w:tc>
          <w:tcPr>
            <w:tcW w:w="900" w:type="dxa"/>
          </w:tcPr>
          <w:p w14:paraId="0E92F29C" w14:textId="2F5BD774"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671FA7A"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4DA2EFD0" w14:textId="71654A2A"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ED6E210"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14AB8869" w14:textId="55DB22F8"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39CDCB8"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03CC37A5" w14:textId="52D96BB8"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4C7F5C47"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4D03F77E" w14:textId="7A0653B2"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C3A859A"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single" w:sz="4" w:space="0" w:color="auto"/>
              <w:right w:val="nil"/>
            </w:tcBorders>
          </w:tcPr>
          <w:p w14:paraId="5C241CD7" w14:textId="44A56EA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D0567B">
              <w:rPr>
                <w:rFonts w:asciiTheme="majorBidi" w:hAnsiTheme="majorBidi" w:cstheme="majorBidi"/>
                <w:sz w:val="28"/>
                <w:szCs w:val="28"/>
              </w:rPr>
              <w:t>57</w:t>
            </w:r>
          </w:p>
        </w:tc>
      </w:tr>
      <w:tr w:rsidR="00151A1D" w:rsidRPr="00D0567B" w14:paraId="5366364A" w14:textId="77777777" w:rsidTr="00294A0A">
        <w:tc>
          <w:tcPr>
            <w:tcW w:w="3240" w:type="dxa"/>
            <w:hideMark/>
          </w:tcPr>
          <w:p w14:paraId="664AFB90" w14:textId="30CBEFF2" w:rsidR="00151A1D" w:rsidRPr="00D0567B" w:rsidRDefault="00151A1D" w:rsidP="007D6229">
            <w:pPr>
              <w:spacing w:line="240" w:lineRule="auto"/>
              <w:ind w:right="-43"/>
              <w:rPr>
                <w:rFonts w:asciiTheme="majorBidi" w:hAnsiTheme="majorBidi" w:cstheme="majorBidi"/>
                <w:b/>
                <w:bCs/>
                <w:sz w:val="28"/>
                <w:szCs w:val="28"/>
              </w:rPr>
            </w:pPr>
            <w:r w:rsidRPr="00D0567B">
              <w:rPr>
                <w:rFonts w:asciiTheme="majorBidi" w:hAnsiTheme="majorBidi" w:cstheme="majorBidi"/>
                <w:b/>
                <w:bCs/>
                <w:sz w:val="28"/>
                <w:szCs w:val="28"/>
              </w:rPr>
              <w:t>Loss for the</w:t>
            </w:r>
            <w:r w:rsidRPr="00D0567B">
              <w:rPr>
                <w:rFonts w:asciiTheme="majorBidi" w:hAnsiTheme="majorBidi" w:cstheme="majorBidi"/>
                <w:b/>
                <w:bCs/>
                <w:sz w:val="28"/>
                <w:szCs w:val="28"/>
                <w:cs/>
              </w:rPr>
              <w:t xml:space="preserve"> </w:t>
            </w:r>
            <w:r w:rsidRPr="00D0567B">
              <w:rPr>
                <w:rFonts w:asciiTheme="majorBidi" w:hAnsiTheme="majorBidi" w:cstheme="majorBidi"/>
                <w:b/>
                <w:bCs/>
                <w:sz w:val="28"/>
                <w:szCs w:val="28"/>
              </w:rPr>
              <w:t>period</w:t>
            </w:r>
          </w:p>
        </w:tc>
        <w:tc>
          <w:tcPr>
            <w:tcW w:w="900" w:type="dxa"/>
          </w:tcPr>
          <w:p w14:paraId="65A1A791" w14:textId="1AC0D136"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5A640DE"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6133A4C" w14:textId="7226C43B"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AB0518C"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19353CD5" w14:textId="5442ED70"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A6B6A1B"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75D26685" w14:textId="269BD202"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3B3FEEB"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4B4747ED" w14:textId="42D454EB"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89F1EAD" w14:textId="77777777" w:rsidR="00151A1D" w:rsidRPr="00621E36"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double" w:sz="4" w:space="0" w:color="auto"/>
              <w:right w:val="nil"/>
            </w:tcBorders>
          </w:tcPr>
          <w:p w14:paraId="5B688293" w14:textId="036C5A12" w:rsidR="00151A1D" w:rsidRPr="00957B1B" w:rsidRDefault="00151A1D" w:rsidP="007D6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621E36">
              <w:rPr>
                <w:rFonts w:asciiTheme="majorBidi" w:hAnsiTheme="majorBidi" w:cstheme="majorBidi"/>
                <w:b/>
                <w:bCs/>
                <w:sz w:val="28"/>
                <w:szCs w:val="28"/>
              </w:rPr>
              <w:t>(22,792)</w:t>
            </w:r>
          </w:p>
        </w:tc>
      </w:tr>
    </w:tbl>
    <w:p w14:paraId="65546D17" w14:textId="16DD51CA" w:rsidR="00BB3860" w:rsidRPr="00B47F31" w:rsidRDefault="00002063"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sidRPr="00B47F31">
        <w:rPr>
          <w:rFonts w:ascii="Angsana New" w:eastAsia="Arial Unicode MS" w:hAnsi="Angsana New"/>
          <w:b/>
          <w:bCs/>
          <w:sz w:val="28"/>
          <w:szCs w:val="28"/>
        </w:rPr>
        <w:t>Operating expenses</w:t>
      </w:r>
    </w:p>
    <w:p w14:paraId="153ADC1C" w14:textId="77777777" w:rsidR="00BB3860" w:rsidRPr="00B47F31" w:rsidRDefault="00BB3860" w:rsidP="000E1F1C">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 xml:space="preserve">Significant operating expenses for each of </w:t>
      </w:r>
      <w:r w:rsidR="00176027" w:rsidRPr="00B47F31">
        <w:rPr>
          <w:rFonts w:ascii="Angsana New" w:eastAsia="Arial Unicode MS" w:hAnsi="Angsana New"/>
          <w:sz w:val="28"/>
          <w:szCs w:val="28"/>
        </w:rPr>
        <w:t>the three-month periods ended</w:t>
      </w:r>
      <w:r w:rsidR="00A64982" w:rsidRPr="00B47F31">
        <w:rPr>
          <w:rFonts w:ascii="Angsana New" w:eastAsia="Arial Unicode MS" w:hAnsi="Angsana New"/>
          <w:sz w:val="28"/>
          <w:szCs w:val="28"/>
        </w:rPr>
        <w:t xml:space="preserve"> 31 March </w:t>
      </w:r>
      <w:r w:rsidR="00176027" w:rsidRPr="00B47F31">
        <w:rPr>
          <w:rFonts w:ascii="Angsana New" w:eastAsia="Arial Unicode MS" w:hAnsi="Angsana New"/>
          <w:sz w:val="28"/>
          <w:szCs w:val="28"/>
        </w:rPr>
        <w:t>201</w:t>
      </w:r>
      <w:r w:rsidR="00BE0FCA" w:rsidRPr="00B47F31">
        <w:rPr>
          <w:rFonts w:ascii="Angsana New" w:eastAsia="Arial Unicode MS" w:hAnsi="Angsana New"/>
          <w:sz w:val="28"/>
          <w:szCs w:val="28"/>
        </w:rPr>
        <w:t>9 and 2018</w:t>
      </w:r>
      <w:r w:rsidR="00176027" w:rsidRPr="00B47F31">
        <w:rPr>
          <w:rFonts w:ascii="Angsana New" w:eastAsia="Arial Unicode MS" w:hAnsi="Angsana New"/>
          <w:sz w:val="28"/>
          <w:szCs w:val="28"/>
        </w:rPr>
        <w:t xml:space="preserve"> are as follows:</w:t>
      </w:r>
    </w:p>
    <w:tbl>
      <w:tblPr>
        <w:tblW w:w="9360" w:type="dxa"/>
        <w:tblInd w:w="450" w:type="dxa"/>
        <w:tblLayout w:type="fixed"/>
        <w:tblCellMar>
          <w:left w:w="79" w:type="dxa"/>
          <w:right w:w="79" w:type="dxa"/>
        </w:tblCellMar>
        <w:tblLook w:val="0000" w:firstRow="0" w:lastRow="0" w:firstColumn="0" w:lastColumn="0" w:noHBand="0" w:noVBand="0"/>
      </w:tblPr>
      <w:tblGrid>
        <w:gridCol w:w="4050"/>
        <w:gridCol w:w="344"/>
        <w:gridCol w:w="198"/>
        <w:gridCol w:w="1258"/>
        <w:gridCol w:w="720"/>
        <w:gridCol w:w="1260"/>
        <w:gridCol w:w="180"/>
        <w:gridCol w:w="1350"/>
      </w:tblGrid>
      <w:tr w:rsidR="00A64982" w:rsidRPr="00D0567B" w14:paraId="660AC47B" w14:textId="77777777" w:rsidTr="006B4D68">
        <w:trPr>
          <w:cantSplit/>
          <w:tblHeader/>
        </w:trPr>
        <w:tc>
          <w:tcPr>
            <w:tcW w:w="4050" w:type="dxa"/>
          </w:tcPr>
          <w:p w14:paraId="38B27EE8" w14:textId="77777777" w:rsidR="00A64982" w:rsidRPr="00D0567B" w:rsidRDefault="00A64982" w:rsidP="008108CA">
            <w:pPr>
              <w:pStyle w:val="acctfourfigures"/>
              <w:tabs>
                <w:tab w:val="clear" w:pos="765"/>
              </w:tabs>
              <w:spacing w:line="240" w:lineRule="auto"/>
              <w:ind w:left="47"/>
              <w:rPr>
                <w:rFonts w:asciiTheme="majorBidi" w:hAnsiTheme="majorBidi" w:cstheme="majorBidi"/>
                <w:b/>
                <w:bCs/>
                <w:sz w:val="28"/>
                <w:szCs w:val="28"/>
              </w:rPr>
            </w:pPr>
          </w:p>
        </w:tc>
        <w:tc>
          <w:tcPr>
            <w:tcW w:w="1800" w:type="dxa"/>
            <w:gridSpan w:val="3"/>
          </w:tcPr>
          <w:p w14:paraId="32BB4B18"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p>
        </w:tc>
        <w:tc>
          <w:tcPr>
            <w:tcW w:w="720" w:type="dxa"/>
          </w:tcPr>
          <w:p w14:paraId="563CB621"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7223E4BB"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A64982" w:rsidRPr="00D0567B" w14:paraId="7094E63E" w14:textId="77777777" w:rsidTr="006B4D68">
        <w:trPr>
          <w:cantSplit/>
          <w:tblHeader/>
        </w:trPr>
        <w:tc>
          <w:tcPr>
            <w:tcW w:w="4050" w:type="dxa"/>
          </w:tcPr>
          <w:p w14:paraId="462087E9" w14:textId="77777777" w:rsidR="00A64982" w:rsidRPr="00D0567B" w:rsidRDefault="00A64982" w:rsidP="008108CA">
            <w:pPr>
              <w:pStyle w:val="acctfourfigures"/>
              <w:tabs>
                <w:tab w:val="clear" w:pos="765"/>
              </w:tabs>
              <w:spacing w:line="240" w:lineRule="auto"/>
              <w:ind w:left="47"/>
              <w:rPr>
                <w:rFonts w:asciiTheme="majorBidi" w:hAnsiTheme="majorBidi" w:cstheme="majorBidi"/>
                <w:b/>
                <w:bCs/>
                <w:sz w:val="28"/>
                <w:szCs w:val="28"/>
              </w:rPr>
            </w:pPr>
          </w:p>
        </w:tc>
        <w:tc>
          <w:tcPr>
            <w:tcW w:w="344" w:type="dxa"/>
          </w:tcPr>
          <w:p w14:paraId="690ADEB1"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198" w:type="dxa"/>
          </w:tcPr>
          <w:p w14:paraId="610E1F77"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258" w:type="dxa"/>
          </w:tcPr>
          <w:p w14:paraId="75D9F909"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720" w:type="dxa"/>
          </w:tcPr>
          <w:p w14:paraId="4633C22F"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4AAD5EEA"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180" w:type="dxa"/>
            <w:tcBorders>
              <w:top w:val="single" w:sz="4" w:space="0" w:color="auto"/>
            </w:tcBorders>
          </w:tcPr>
          <w:p w14:paraId="781F08AD"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599CD499"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A64982" w:rsidRPr="00D0567B" w14:paraId="6C61CF24" w14:textId="77777777" w:rsidTr="006B4D68">
        <w:trPr>
          <w:cantSplit/>
        </w:trPr>
        <w:tc>
          <w:tcPr>
            <w:tcW w:w="4050" w:type="dxa"/>
            <w:shd w:val="clear" w:color="auto" w:fill="auto"/>
          </w:tcPr>
          <w:p w14:paraId="714069FB" w14:textId="77777777" w:rsidR="00A64982" w:rsidRPr="00D0567B" w:rsidRDefault="00A64982" w:rsidP="008108CA">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Employee benefit expense</w:t>
            </w:r>
          </w:p>
        </w:tc>
        <w:tc>
          <w:tcPr>
            <w:tcW w:w="344" w:type="dxa"/>
          </w:tcPr>
          <w:p w14:paraId="4F2EBFFD"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98" w:type="dxa"/>
          </w:tcPr>
          <w:p w14:paraId="4F8825D9"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58" w:type="dxa"/>
          </w:tcPr>
          <w:p w14:paraId="3520E6FA"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720" w:type="dxa"/>
          </w:tcPr>
          <w:p w14:paraId="4A49C2F0"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260" w:type="dxa"/>
            <w:shd w:val="clear" w:color="auto" w:fill="auto"/>
          </w:tcPr>
          <w:p w14:paraId="0AC83AEC" w14:textId="57CC2D3A" w:rsidR="00A64982" w:rsidRPr="00621E36" w:rsidRDefault="00D02764"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19,529</w:t>
            </w:r>
          </w:p>
        </w:tc>
        <w:tc>
          <w:tcPr>
            <w:tcW w:w="180" w:type="dxa"/>
          </w:tcPr>
          <w:p w14:paraId="3E891905" w14:textId="77777777" w:rsidR="00A64982" w:rsidRPr="00621E36" w:rsidRDefault="00A6498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350" w:type="dxa"/>
            <w:shd w:val="clear" w:color="auto" w:fill="auto"/>
          </w:tcPr>
          <w:p w14:paraId="2C91B1E1" w14:textId="77777777" w:rsidR="00A64982" w:rsidRPr="00621E36" w:rsidRDefault="00D74C9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16,240</w:t>
            </w:r>
          </w:p>
        </w:tc>
      </w:tr>
      <w:tr w:rsidR="00A64982" w:rsidRPr="00D0567B" w14:paraId="49A21929" w14:textId="77777777" w:rsidTr="006B4D68">
        <w:trPr>
          <w:cantSplit/>
        </w:trPr>
        <w:tc>
          <w:tcPr>
            <w:tcW w:w="4050" w:type="dxa"/>
            <w:shd w:val="clear" w:color="auto" w:fill="auto"/>
          </w:tcPr>
          <w:p w14:paraId="7F548013" w14:textId="77777777" w:rsidR="00A64982" w:rsidRPr="00D0567B" w:rsidRDefault="00A64982" w:rsidP="008108CA">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Premises and equipment expense</w:t>
            </w:r>
          </w:p>
        </w:tc>
        <w:tc>
          <w:tcPr>
            <w:tcW w:w="344" w:type="dxa"/>
          </w:tcPr>
          <w:p w14:paraId="67C25D99"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98" w:type="dxa"/>
          </w:tcPr>
          <w:p w14:paraId="268DAACC"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58" w:type="dxa"/>
          </w:tcPr>
          <w:p w14:paraId="23DE2363"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720" w:type="dxa"/>
          </w:tcPr>
          <w:p w14:paraId="1C004730"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260" w:type="dxa"/>
            <w:shd w:val="clear" w:color="auto" w:fill="auto"/>
          </w:tcPr>
          <w:p w14:paraId="51B7B515" w14:textId="6FB67E6A" w:rsidR="00A64982" w:rsidRPr="00621E36" w:rsidRDefault="00BC0968"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4,18</w:t>
            </w:r>
            <w:r w:rsidR="00764597">
              <w:rPr>
                <w:rFonts w:asciiTheme="majorBidi" w:hAnsiTheme="majorBidi" w:cstheme="majorBidi"/>
                <w:sz w:val="28"/>
                <w:szCs w:val="28"/>
              </w:rPr>
              <w:t>5</w:t>
            </w:r>
          </w:p>
        </w:tc>
        <w:tc>
          <w:tcPr>
            <w:tcW w:w="180" w:type="dxa"/>
          </w:tcPr>
          <w:p w14:paraId="0FAACCC2" w14:textId="77777777" w:rsidR="00A64982" w:rsidRPr="00621E36" w:rsidRDefault="00A6498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350" w:type="dxa"/>
            <w:shd w:val="clear" w:color="auto" w:fill="auto"/>
          </w:tcPr>
          <w:p w14:paraId="267DF80F" w14:textId="77777777" w:rsidR="00A64982" w:rsidRPr="00621E36" w:rsidRDefault="00D74C9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5,604</w:t>
            </w:r>
          </w:p>
        </w:tc>
      </w:tr>
      <w:tr w:rsidR="00A64982" w:rsidRPr="00D0567B" w14:paraId="6B6BFC3E" w14:textId="77777777" w:rsidTr="006B4D68">
        <w:trPr>
          <w:cantSplit/>
        </w:trPr>
        <w:tc>
          <w:tcPr>
            <w:tcW w:w="4050" w:type="dxa"/>
            <w:shd w:val="clear" w:color="auto" w:fill="auto"/>
          </w:tcPr>
          <w:p w14:paraId="6AAC1F32" w14:textId="77777777" w:rsidR="00A64982" w:rsidRPr="00D0567B" w:rsidRDefault="00A64982" w:rsidP="008108CA">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Taxes and duties</w:t>
            </w:r>
          </w:p>
        </w:tc>
        <w:tc>
          <w:tcPr>
            <w:tcW w:w="344" w:type="dxa"/>
          </w:tcPr>
          <w:p w14:paraId="6835B12E"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43" w:right="-59"/>
              <w:jc w:val="center"/>
              <w:rPr>
                <w:rFonts w:asciiTheme="majorBidi" w:hAnsiTheme="majorBidi" w:cstheme="majorBidi"/>
                <w:sz w:val="28"/>
                <w:szCs w:val="28"/>
              </w:rPr>
            </w:pPr>
          </w:p>
        </w:tc>
        <w:tc>
          <w:tcPr>
            <w:tcW w:w="198" w:type="dxa"/>
          </w:tcPr>
          <w:p w14:paraId="6EDB20C1"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58" w:type="dxa"/>
          </w:tcPr>
          <w:p w14:paraId="67846D4B"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720" w:type="dxa"/>
          </w:tcPr>
          <w:p w14:paraId="5E61C6B6"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260" w:type="dxa"/>
            <w:shd w:val="clear" w:color="auto" w:fill="auto"/>
          </w:tcPr>
          <w:p w14:paraId="6811269B" w14:textId="77777777" w:rsidR="00A64982" w:rsidRPr="00621E36" w:rsidRDefault="00BC0968"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29</w:t>
            </w:r>
          </w:p>
        </w:tc>
        <w:tc>
          <w:tcPr>
            <w:tcW w:w="180" w:type="dxa"/>
          </w:tcPr>
          <w:p w14:paraId="7502F720" w14:textId="77777777" w:rsidR="00A64982" w:rsidRPr="00621E36" w:rsidRDefault="00A6498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350" w:type="dxa"/>
            <w:shd w:val="clear" w:color="auto" w:fill="auto"/>
          </w:tcPr>
          <w:p w14:paraId="0DCF7945" w14:textId="77777777" w:rsidR="00A64982" w:rsidRPr="00621E36" w:rsidRDefault="00D74C9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499</w:t>
            </w:r>
          </w:p>
        </w:tc>
      </w:tr>
      <w:tr w:rsidR="00A64982" w:rsidRPr="00D0567B" w14:paraId="4425D87A" w14:textId="77777777" w:rsidTr="006B4D68">
        <w:trPr>
          <w:cantSplit/>
        </w:trPr>
        <w:tc>
          <w:tcPr>
            <w:tcW w:w="4050" w:type="dxa"/>
            <w:shd w:val="clear" w:color="auto" w:fill="auto"/>
          </w:tcPr>
          <w:p w14:paraId="28B8CEDC" w14:textId="77777777" w:rsidR="00A64982" w:rsidRPr="00D0567B" w:rsidRDefault="00A64982" w:rsidP="008108CA">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Allowance for doubtful accounts</w:t>
            </w:r>
          </w:p>
        </w:tc>
        <w:tc>
          <w:tcPr>
            <w:tcW w:w="344" w:type="dxa"/>
          </w:tcPr>
          <w:p w14:paraId="54E49CF8"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98" w:type="dxa"/>
          </w:tcPr>
          <w:p w14:paraId="6166C822"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58" w:type="dxa"/>
          </w:tcPr>
          <w:p w14:paraId="3F18ABB9"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720" w:type="dxa"/>
          </w:tcPr>
          <w:p w14:paraId="3080BD36"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260" w:type="dxa"/>
            <w:shd w:val="clear" w:color="auto" w:fill="auto"/>
          </w:tcPr>
          <w:p w14:paraId="55E794C3" w14:textId="3856290A" w:rsidR="00A64982" w:rsidRPr="00621E36" w:rsidRDefault="00D02764"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21,608</w:t>
            </w:r>
          </w:p>
        </w:tc>
        <w:tc>
          <w:tcPr>
            <w:tcW w:w="180" w:type="dxa"/>
          </w:tcPr>
          <w:p w14:paraId="3042D601" w14:textId="77777777" w:rsidR="00A64982" w:rsidRPr="00621E36" w:rsidRDefault="00A6498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350" w:type="dxa"/>
            <w:shd w:val="clear" w:color="auto" w:fill="auto"/>
          </w:tcPr>
          <w:p w14:paraId="0F18C40D" w14:textId="77777777" w:rsidR="00A64982" w:rsidRPr="00621E36" w:rsidRDefault="00D74C9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29,344</w:t>
            </w:r>
          </w:p>
        </w:tc>
      </w:tr>
      <w:tr w:rsidR="00A64982" w:rsidRPr="00D0567B" w14:paraId="0D0348F5" w14:textId="77777777" w:rsidTr="006B4D68">
        <w:trPr>
          <w:cantSplit/>
        </w:trPr>
        <w:tc>
          <w:tcPr>
            <w:tcW w:w="4050" w:type="dxa"/>
            <w:shd w:val="clear" w:color="auto" w:fill="auto"/>
          </w:tcPr>
          <w:p w14:paraId="7AEE8B2C" w14:textId="77777777" w:rsidR="00A64982" w:rsidRPr="00D0567B" w:rsidRDefault="00A64982" w:rsidP="008108CA">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Other operating expenses</w:t>
            </w:r>
          </w:p>
        </w:tc>
        <w:tc>
          <w:tcPr>
            <w:tcW w:w="344" w:type="dxa"/>
          </w:tcPr>
          <w:p w14:paraId="2C5E026F"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98" w:type="dxa"/>
          </w:tcPr>
          <w:p w14:paraId="2D902215"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58" w:type="dxa"/>
          </w:tcPr>
          <w:p w14:paraId="0D785D98"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720" w:type="dxa"/>
          </w:tcPr>
          <w:p w14:paraId="5DAB3B27"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0D092415" w14:textId="36F343E9" w:rsidR="00A64982" w:rsidRPr="00621E36" w:rsidRDefault="00586F1B"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4</w:t>
            </w:r>
            <w:r w:rsidR="00D02764">
              <w:rPr>
                <w:rFonts w:asciiTheme="majorBidi" w:hAnsiTheme="majorBidi" w:cstheme="majorBidi"/>
                <w:sz w:val="28"/>
                <w:szCs w:val="28"/>
              </w:rPr>
              <w:t>,562</w:t>
            </w:r>
          </w:p>
        </w:tc>
        <w:tc>
          <w:tcPr>
            <w:tcW w:w="180" w:type="dxa"/>
          </w:tcPr>
          <w:p w14:paraId="32B9F619" w14:textId="77777777" w:rsidR="00A64982" w:rsidRPr="00621E36" w:rsidRDefault="00A6498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350" w:type="dxa"/>
            <w:tcBorders>
              <w:bottom w:val="single" w:sz="4" w:space="0" w:color="auto"/>
            </w:tcBorders>
            <w:shd w:val="clear" w:color="auto" w:fill="auto"/>
          </w:tcPr>
          <w:p w14:paraId="2322E6F7" w14:textId="77777777" w:rsidR="00A64982" w:rsidRPr="00621E36" w:rsidRDefault="00D74C9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621E36">
              <w:rPr>
                <w:rFonts w:asciiTheme="majorBidi" w:hAnsiTheme="majorBidi" w:cstheme="majorBidi"/>
                <w:sz w:val="28"/>
                <w:szCs w:val="28"/>
              </w:rPr>
              <w:t>4,212</w:t>
            </w:r>
          </w:p>
        </w:tc>
      </w:tr>
      <w:tr w:rsidR="00A64982" w:rsidRPr="00D0567B" w14:paraId="1709F138" w14:textId="77777777" w:rsidTr="006B4D68">
        <w:trPr>
          <w:cantSplit/>
        </w:trPr>
        <w:tc>
          <w:tcPr>
            <w:tcW w:w="4050" w:type="dxa"/>
            <w:shd w:val="clear" w:color="auto" w:fill="auto"/>
          </w:tcPr>
          <w:p w14:paraId="52128D75" w14:textId="77777777" w:rsidR="00A64982" w:rsidRPr="00D0567B" w:rsidRDefault="00A64982" w:rsidP="008108CA">
            <w:pPr>
              <w:pStyle w:val="Header"/>
              <w:spacing w:line="240" w:lineRule="auto"/>
              <w:ind w:right="-79"/>
              <w:rPr>
                <w:rFonts w:asciiTheme="majorBidi" w:hAnsiTheme="majorBidi" w:cstheme="majorBidi"/>
                <w:b/>
                <w:bCs/>
                <w:sz w:val="28"/>
                <w:szCs w:val="28"/>
              </w:rPr>
            </w:pPr>
            <w:r w:rsidRPr="00D0567B">
              <w:rPr>
                <w:rFonts w:asciiTheme="majorBidi" w:hAnsiTheme="majorBidi" w:cstheme="majorBidi"/>
                <w:b/>
                <w:bCs/>
                <w:sz w:val="28"/>
                <w:szCs w:val="28"/>
              </w:rPr>
              <w:t xml:space="preserve">Total </w:t>
            </w:r>
          </w:p>
        </w:tc>
        <w:tc>
          <w:tcPr>
            <w:tcW w:w="344" w:type="dxa"/>
          </w:tcPr>
          <w:p w14:paraId="2CC9B306"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b/>
                <w:bCs/>
                <w:sz w:val="28"/>
                <w:szCs w:val="28"/>
              </w:rPr>
            </w:pPr>
          </w:p>
        </w:tc>
        <w:tc>
          <w:tcPr>
            <w:tcW w:w="198" w:type="dxa"/>
          </w:tcPr>
          <w:p w14:paraId="50E5A7C6"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8"/>
                <w:szCs w:val="28"/>
              </w:rPr>
            </w:pPr>
          </w:p>
        </w:tc>
        <w:tc>
          <w:tcPr>
            <w:tcW w:w="1258" w:type="dxa"/>
          </w:tcPr>
          <w:p w14:paraId="1562326C"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b/>
                <w:bCs/>
                <w:sz w:val="28"/>
                <w:szCs w:val="28"/>
              </w:rPr>
            </w:pPr>
          </w:p>
        </w:tc>
        <w:tc>
          <w:tcPr>
            <w:tcW w:w="720" w:type="dxa"/>
          </w:tcPr>
          <w:p w14:paraId="73350464" w14:textId="77777777" w:rsidR="00A64982" w:rsidRPr="00D0567B" w:rsidRDefault="00A6498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3F66225" w14:textId="54B6596D" w:rsidR="00A64982" w:rsidRPr="004E45E4" w:rsidRDefault="00D02764"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E45E4">
              <w:rPr>
                <w:rFonts w:asciiTheme="majorBidi" w:hAnsiTheme="majorBidi" w:cstheme="majorBidi"/>
                <w:b/>
                <w:bCs/>
                <w:sz w:val="28"/>
                <w:szCs w:val="28"/>
              </w:rPr>
              <w:t>49,913</w:t>
            </w:r>
          </w:p>
        </w:tc>
        <w:tc>
          <w:tcPr>
            <w:tcW w:w="180" w:type="dxa"/>
          </w:tcPr>
          <w:p w14:paraId="2E1FFBFC" w14:textId="77777777" w:rsidR="00A64982" w:rsidRPr="004E45E4" w:rsidRDefault="00A6498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350" w:type="dxa"/>
            <w:tcBorders>
              <w:top w:val="single" w:sz="4" w:space="0" w:color="auto"/>
              <w:bottom w:val="double" w:sz="4" w:space="0" w:color="auto"/>
            </w:tcBorders>
            <w:shd w:val="clear" w:color="auto" w:fill="auto"/>
          </w:tcPr>
          <w:p w14:paraId="1C12C485" w14:textId="77777777" w:rsidR="00A64982" w:rsidRPr="004E45E4" w:rsidRDefault="00D74C92" w:rsidP="00621E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E45E4">
              <w:rPr>
                <w:rFonts w:asciiTheme="majorBidi" w:hAnsiTheme="majorBidi" w:cstheme="majorBidi"/>
                <w:b/>
                <w:bCs/>
                <w:sz w:val="28"/>
                <w:szCs w:val="28"/>
              </w:rPr>
              <w:t>55,899</w:t>
            </w:r>
          </w:p>
        </w:tc>
      </w:tr>
    </w:tbl>
    <w:p w14:paraId="5184AC3E" w14:textId="05B2543E" w:rsidR="00594474" w:rsidRPr="00B47F31" w:rsidRDefault="00002063" w:rsidP="00295A88">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47F31">
        <w:rPr>
          <w:rFonts w:ascii="Angsana New" w:eastAsia="Arial Unicode MS" w:hAnsi="Angsana New"/>
          <w:b/>
          <w:bCs/>
          <w:sz w:val="28"/>
          <w:szCs w:val="28"/>
        </w:rPr>
        <w:t>Financial information by segment</w:t>
      </w:r>
    </w:p>
    <w:p w14:paraId="05374F5B" w14:textId="77777777"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Operating segment information is reported in a manner consistent with the internal reports that are regularly reviewed by the chief operating decision maker</w:t>
      </w:r>
      <w:r w:rsidRPr="00B47F31">
        <w:rPr>
          <w:rFonts w:ascii="Angsana New" w:eastAsia="Arial Unicode MS" w:hAnsi="Angsana New"/>
          <w:sz w:val="28"/>
          <w:szCs w:val="28"/>
          <w:cs/>
        </w:rPr>
        <w:t xml:space="preserve"> </w:t>
      </w:r>
      <w:r w:rsidRPr="00B47F31">
        <w:rPr>
          <w:rFonts w:ascii="Angsana New" w:eastAsia="Arial Unicode MS" w:hAnsi="Angsana New"/>
          <w:sz w:val="28"/>
          <w:szCs w:val="28"/>
        </w:rPr>
        <w:t>in order to make decisions about the allocation of resources to the segment and assess its performance. The chief operating decision maker has been identified as Chief Executive Officer.</w:t>
      </w:r>
    </w:p>
    <w:p w14:paraId="3AEBE1CE" w14:textId="4B46B48A"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 xml:space="preserve">For management purposes, the Company is </w:t>
      </w:r>
      <w:proofErr w:type="spellStart"/>
      <w:r w:rsidRPr="00B47F31">
        <w:rPr>
          <w:rFonts w:ascii="Angsana New" w:eastAsia="Arial Unicode MS" w:hAnsi="Angsana New"/>
          <w:sz w:val="28"/>
          <w:szCs w:val="28"/>
        </w:rPr>
        <w:t>organised</w:t>
      </w:r>
      <w:proofErr w:type="spellEnd"/>
      <w:r w:rsidRPr="00B47F31">
        <w:rPr>
          <w:rFonts w:ascii="Angsana New" w:eastAsia="Arial Unicode MS" w:hAnsi="Angsana New"/>
          <w:sz w:val="28"/>
          <w:szCs w:val="28"/>
        </w:rPr>
        <w:t xml:space="preserve"> into business units based on its products, which consisted of Fire, Marine and transportation, Motor and Miscellaneous (including Personal Accident) as </w:t>
      </w:r>
      <w:r w:rsidR="000C2089" w:rsidRPr="00B47F31">
        <w:rPr>
          <w:rFonts w:ascii="Angsana New" w:eastAsia="Arial Unicode MS" w:hAnsi="Angsana New"/>
          <w:sz w:val="28"/>
          <w:szCs w:val="28"/>
        </w:rPr>
        <w:t>discussed in Note 2</w:t>
      </w:r>
      <w:r w:rsidR="00605C0D" w:rsidRPr="00B47F31">
        <w:rPr>
          <w:rFonts w:ascii="Angsana New" w:eastAsia="Arial Unicode MS" w:hAnsi="Angsana New"/>
          <w:sz w:val="28"/>
          <w:szCs w:val="28"/>
        </w:rPr>
        <w:t>3</w:t>
      </w:r>
      <w:r w:rsidRPr="00B47F31">
        <w:rPr>
          <w:rFonts w:ascii="Angsana New" w:eastAsia="Arial Unicode MS" w:hAnsi="Angsana New"/>
          <w:sz w:val="28"/>
          <w:szCs w:val="28"/>
        </w:rPr>
        <w:t>.</w:t>
      </w:r>
    </w:p>
    <w:p w14:paraId="3D674E01" w14:textId="77777777"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The chief operating decision maker</w:t>
      </w:r>
      <w:r w:rsidRPr="00B47F31">
        <w:rPr>
          <w:rFonts w:ascii="Angsana New" w:eastAsia="Arial Unicode MS" w:hAnsi="Angsana New"/>
          <w:sz w:val="28"/>
          <w:szCs w:val="28"/>
          <w:cs/>
        </w:rPr>
        <w:t xml:space="preserve"> </w:t>
      </w:r>
      <w:r w:rsidRPr="00B47F31">
        <w:rPr>
          <w:rFonts w:ascii="Angsana New" w:eastAsia="Arial Unicode MS" w:hAnsi="Angsana New"/>
          <w:sz w:val="28"/>
          <w:szCs w:val="28"/>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14:paraId="099C9946" w14:textId="77777777"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The Company operates in Thailand only. As a result, all of the revenues and assets as reflected in these financial statements pertain exclusively to this geographical reportable segment.</w:t>
      </w:r>
    </w:p>
    <w:p w14:paraId="15A9576E" w14:textId="77777777" w:rsidR="00295A88" w:rsidRPr="00B47F31" w:rsidRDefault="00295A88" w:rsidP="00295A88">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 xml:space="preserve">For the three-month period ended 31 </w:t>
      </w:r>
      <w:r>
        <w:rPr>
          <w:rFonts w:ascii="Angsana New" w:eastAsia="Arial Unicode MS" w:hAnsi="Angsana New"/>
          <w:sz w:val="28"/>
          <w:szCs w:val="28"/>
        </w:rPr>
        <w:t>March 2019</w:t>
      </w:r>
      <w:r w:rsidRPr="00B47F31">
        <w:rPr>
          <w:rFonts w:ascii="Angsana New" w:eastAsia="Arial Unicode MS" w:hAnsi="Angsana New"/>
          <w:sz w:val="28"/>
          <w:szCs w:val="28"/>
        </w:rPr>
        <w:t>,</w:t>
      </w:r>
      <w:r>
        <w:rPr>
          <w:rFonts w:ascii="Angsana New" w:eastAsia="Arial Unicode MS" w:hAnsi="Angsana New"/>
          <w:sz w:val="28"/>
          <w:szCs w:val="28"/>
        </w:rPr>
        <w:t xml:space="preserve"> the Company has premium written, which is attributable to insurance from three major agents and brokers totaling Baht 46.9 million.</w:t>
      </w:r>
    </w:p>
    <w:p w14:paraId="3326ACA5" w14:textId="0F0DFCE5" w:rsidR="00BE4937" w:rsidRDefault="00236A0C"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 xml:space="preserve">For the three-month period ended </w:t>
      </w:r>
      <w:r w:rsidR="005B0688" w:rsidRPr="00B47F31">
        <w:rPr>
          <w:rFonts w:ascii="Angsana New" w:eastAsia="Arial Unicode MS" w:hAnsi="Angsana New"/>
          <w:sz w:val="28"/>
          <w:szCs w:val="28"/>
        </w:rPr>
        <w:t xml:space="preserve">31 </w:t>
      </w:r>
      <w:r w:rsidR="006C4565">
        <w:rPr>
          <w:rFonts w:ascii="Angsana New" w:eastAsia="Arial Unicode MS" w:hAnsi="Angsana New"/>
          <w:sz w:val="28"/>
          <w:szCs w:val="28"/>
        </w:rPr>
        <w:t xml:space="preserve">March </w:t>
      </w:r>
      <w:r w:rsidR="005B0688" w:rsidRPr="00B47F31">
        <w:rPr>
          <w:rFonts w:ascii="Angsana New" w:eastAsia="Arial Unicode MS" w:hAnsi="Angsana New"/>
          <w:sz w:val="28"/>
          <w:szCs w:val="28"/>
        </w:rPr>
        <w:t>2018</w:t>
      </w:r>
      <w:r w:rsidR="00B30C20" w:rsidRPr="00B47F31">
        <w:rPr>
          <w:rFonts w:ascii="Angsana New" w:eastAsia="Arial Unicode MS" w:hAnsi="Angsana New"/>
          <w:sz w:val="28"/>
          <w:szCs w:val="28"/>
        </w:rPr>
        <w:t xml:space="preserve">, </w:t>
      </w:r>
      <w:r w:rsidR="00ED37BE" w:rsidRPr="00B47F31">
        <w:rPr>
          <w:rFonts w:ascii="Angsana New" w:eastAsia="Arial Unicode MS" w:hAnsi="Angsana New"/>
          <w:sz w:val="28"/>
          <w:szCs w:val="28"/>
        </w:rPr>
        <w:t xml:space="preserve">the Company has no major </w:t>
      </w:r>
      <w:r w:rsidR="00F034E1">
        <w:rPr>
          <w:rFonts w:ascii="Angsana New" w:eastAsia="Arial Unicode MS" w:hAnsi="Angsana New"/>
          <w:sz w:val="28"/>
          <w:szCs w:val="28"/>
        </w:rPr>
        <w:t>agents and brokers</w:t>
      </w:r>
      <w:r w:rsidR="00ED37BE" w:rsidRPr="00B47F31">
        <w:rPr>
          <w:rFonts w:ascii="Angsana New" w:eastAsia="Arial Unicode MS" w:hAnsi="Angsana New"/>
          <w:sz w:val="28"/>
          <w:szCs w:val="28"/>
        </w:rPr>
        <w:t xml:space="preserve"> with premium written of</w:t>
      </w:r>
      <w:r w:rsidR="00F034E1">
        <w:rPr>
          <w:rFonts w:ascii="Angsana New" w:eastAsia="Arial Unicode MS" w:hAnsi="Angsana New"/>
          <w:sz w:val="28"/>
          <w:szCs w:val="28"/>
        </w:rPr>
        <w:t xml:space="preserve">    </w:t>
      </w:r>
      <w:r w:rsidR="00ED37BE" w:rsidRPr="00B47F31">
        <w:rPr>
          <w:rFonts w:ascii="Angsana New" w:eastAsia="Arial Unicode MS" w:hAnsi="Angsana New"/>
          <w:sz w:val="28"/>
          <w:szCs w:val="28"/>
        </w:rPr>
        <w:t xml:space="preserve"> 10 percent</w:t>
      </w:r>
      <w:r w:rsidR="001C1F38" w:rsidRPr="00B47F31">
        <w:rPr>
          <w:rFonts w:ascii="Angsana New" w:eastAsia="Arial Unicode MS" w:hAnsi="Angsana New"/>
          <w:sz w:val="28"/>
          <w:szCs w:val="28"/>
        </w:rPr>
        <w:t xml:space="preserve"> of or more than</w:t>
      </w:r>
      <w:r w:rsidR="00ED37BE" w:rsidRPr="00B47F31">
        <w:rPr>
          <w:rFonts w:ascii="Angsana New" w:eastAsia="Arial Unicode MS" w:hAnsi="Angsana New"/>
          <w:sz w:val="28"/>
          <w:szCs w:val="28"/>
        </w:rPr>
        <w:t xml:space="preserve"> total revenue</w:t>
      </w:r>
      <w:r w:rsidR="001C1F38" w:rsidRPr="00B47F31">
        <w:rPr>
          <w:rFonts w:ascii="Angsana New" w:eastAsia="Arial Unicode MS" w:hAnsi="Angsana New"/>
          <w:sz w:val="28"/>
          <w:szCs w:val="28"/>
        </w:rPr>
        <w:t>s</w:t>
      </w:r>
      <w:r w:rsidR="00ED37BE" w:rsidRPr="00B47F31">
        <w:rPr>
          <w:rFonts w:ascii="Angsana New" w:eastAsia="Arial Unicode MS" w:hAnsi="Angsana New"/>
          <w:sz w:val="28"/>
          <w:szCs w:val="28"/>
        </w:rPr>
        <w:t>.</w:t>
      </w:r>
    </w:p>
    <w:p w14:paraId="59738C89" w14:textId="77777777" w:rsidR="006213E8" w:rsidRDefault="006213E8" w:rsidP="00B47F31">
      <w:pPr>
        <w:pStyle w:val="BodyTextIndent"/>
        <w:spacing w:before="120" w:line="380" w:lineRule="exact"/>
        <w:ind w:left="547" w:right="58"/>
        <w:jc w:val="thaiDistribute"/>
        <w:rPr>
          <w:rFonts w:ascii="Angsana New" w:eastAsia="Arial Unicode MS" w:hAnsi="Angsana New"/>
          <w:sz w:val="28"/>
          <w:szCs w:val="28"/>
        </w:rPr>
      </w:pPr>
    </w:p>
    <w:p w14:paraId="40E344F4" w14:textId="77777777" w:rsidR="006213E8" w:rsidRDefault="006213E8" w:rsidP="00B47F31">
      <w:pPr>
        <w:pStyle w:val="BodyTextIndent"/>
        <w:spacing w:before="120" w:line="380" w:lineRule="exact"/>
        <w:ind w:left="547" w:right="58"/>
        <w:jc w:val="thaiDistribute"/>
        <w:rPr>
          <w:rFonts w:ascii="Angsana New" w:eastAsia="Arial Unicode MS" w:hAnsi="Angsana New"/>
          <w:sz w:val="28"/>
          <w:szCs w:val="28"/>
        </w:rPr>
      </w:pPr>
    </w:p>
    <w:p w14:paraId="23A8B797" w14:textId="77777777" w:rsidR="006213E8" w:rsidRDefault="006213E8" w:rsidP="006C4565">
      <w:pPr>
        <w:pStyle w:val="BodyTextIndent"/>
        <w:spacing w:before="120" w:line="380" w:lineRule="exact"/>
        <w:ind w:left="0" w:right="58"/>
        <w:jc w:val="thaiDistribute"/>
        <w:rPr>
          <w:rFonts w:ascii="Angsana New" w:eastAsia="Arial Unicode MS" w:hAnsi="Angsana New"/>
          <w:sz w:val="28"/>
          <w:szCs w:val="28"/>
        </w:rPr>
      </w:pPr>
    </w:p>
    <w:p w14:paraId="14589036" w14:textId="77777777" w:rsidR="00236A0C" w:rsidRPr="00142109" w:rsidRDefault="00236A0C" w:rsidP="00B47F31">
      <w:pPr>
        <w:pStyle w:val="BodyTextIndent"/>
        <w:spacing w:before="120" w:line="380" w:lineRule="exact"/>
        <w:ind w:left="547" w:right="58"/>
        <w:jc w:val="thaiDistribute"/>
        <w:rPr>
          <w:rFonts w:ascii="Angsana New" w:eastAsia="Arial Unicode MS" w:hAnsi="Angsana New"/>
          <w:spacing w:val="2"/>
          <w:sz w:val="28"/>
          <w:szCs w:val="28"/>
        </w:rPr>
      </w:pPr>
      <w:r w:rsidRPr="00142109">
        <w:rPr>
          <w:rFonts w:ascii="Angsana New" w:eastAsia="Arial Unicode MS" w:hAnsi="Angsana New"/>
          <w:spacing w:val="2"/>
          <w:sz w:val="28"/>
          <w:szCs w:val="28"/>
        </w:rPr>
        <w:t xml:space="preserve">The following table presents segment assets and liabilities of the Company’s operation segments as at </w:t>
      </w:r>
      <w:r w:rsidR="005B0688" w:rsidRPr="00142109">
        <w:rPr>
          <w:rFonts w:ascii="Angsana New" w:eastAsia="Arial Unicode MS" w:hAnsi="Angsana New"/>
          <w:spacing w:val="2"/>
          <w:sz w:val="28"/>
          <w:szCs w:val="28"/>
        </w:rPr>
        <w:t xml:space="preserve">31 </w:t>
      </w:r>
      <w:r w:rsidRPr="00142109">
        <w:rPr>
          <w:rFonts w:ascii="Angsana New" w:eastAsia="Arial Unicode MS" w:hAnsi="Angsana New"/>
          <w:spacing w:val="2"/>
          <w:sz w:val="28"/>
          <w:szCs w:val="28"/>
        </w:rPr>
        <w:t xml:space="preserve">March </w:t>
      </w:r>
      <w:r w:rsidR="005B0688" w:rsidRPr="00142109">
        <w:rPr>
          <w:rFonts w:ascii="Angsana New" w:eastAsia="Arial Unicode MS" w:hAnsi="Angsana New"/>
          <w:spacing w:val="2"/>
          <w:sz w:val="28"/>
          <w:szCs w:val="28"/>
        </w:rPr>
        <w:t>2019</w:t>
      </w:r>
      <w:r w:rsidRPr="00142109">
        <w:rPr>
          <w:rFonts w:ascii="Angsana New" w:eastAsia="Arial Unicode MS" w:hAnsi="Angsana New"/>
          <w:spacing w:val="2"/>
          <w:sz w:val="28"/>
          <w:szCs w:val="28"/>
        </w:rPr>
        <w:t xml:space="preserve"> and </w:t>
      </w:r>
      <w:r w:rsidR="005B0688" w:rsidRPr="00142109">
        <w:rPr>
          <w:rFonts w:ascii="Angsana New" w:eastAsia="Arial Unicode MS" w:hAnsi="Angsana New"/>
          <w:spacing w:val="2"/>
          <w:sz w:val="28"/>
          <w:szCs w:val="28"/>
        </w:rPr>
        <w:t xml:space="preserve">31 </w:t>
      </w:r>
      <w:r w:rsidRPr="00142109">
        <w:rPr>
          <w:rFonts w:ascii="Angsana New" w:eastAsia="Arial Unicode MS" w:hAnsi="Angsana New"/>
          <w:spacing w:val="2"/>
          <w:sz w:val="28"/>
          <w:szCs w:val="28"/>
        </w:rPr>
        <w:t>December 201</w:t>
      </w:r>
      <w:r w:rsidR="00064AD2" w:rsidRPr="00142109">
        <w:rPr>
          <w:rFonts w:ascii="Angsana New" w:eastAsia="Arial Unicode MS" w:hAnsi="Angsana New"/>
          <w:spacing w:val="2"/>
          <w:sz w:val="28"/>
          <w:szCs w:val="28"/>
        </w:rPr>
        <w:t>8</w:t>
      </w:r>
      <w:r w:rsidRPr="00142109">
        <w:rPr>
          <w:rFonts w:ascii="Angsana New" w:eastAsia="Arial Unicode MS" w:hAnsi="Angsana New"/>
          <w:spacing w:val="2"/>
          <w:sz w:val="28"/>
          <w:szCs w:val="28"/>
        </w:rPr>
        <w:t>.</w:t>
      </w:r>
    </w:p>
    <w:tbl>
      <w:tblPr>
        <w:tblW w:w="9360" w:type="dxa"/>
        <w:tblInd w:w="54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B4160E" w:rsidRPr="00D0567B" w14:paraId="4DD148D2" w14:textId="77777777" w:rsidTr="00B47F31">
        <w:tc>
          <w:tcPr>
            <w:tcW w:w="2970" w:type="dxa"/>
          </w:tcPr>
          <w:p w14:paraId="57760CE7" w14:textId="77777777" w:rsidR="00CC385D" w:rsidRPr="0068552C" w:rsidRDefault="00CC385D"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6D9D51B" w14:textId="3C894250" w:rsidR="00CC385D" w:rsidRPr="0068552C" w:rsidRDefault="009E14E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 xml:space="preserve"> </w:t>
            </w:r>
            <w:r w:rsidR="00733F1D" w:rsidRPr="0068552C">
              <w:rPr>
                <w:rFonts w:asciiTheme="majorBidi" w:hAnsiTheme="majorBidi" w:cstheme="majorBidi"/>
                <w:sz w:val="28"/>
                <w:szCs w:val="28"/>
              </w:rPr>
              <w:t xml:space="preserve">Thousand </w:t>
            </w:r>
            <w:r w:rsidR="003B6D7F">
              <w:rPr>
                <w:rFonts w:asciiTheme="majorBidi" w:hAnsiTheme="majorBidi" w:cstheme="majorBidi"/>
                <w:sz w:val="28"/>
                <w:szCs w:val="28"/>
              </w:rPr>
              <w:t>Baht</w:t>
            </w:r>
          </w:p>
        </w:tc>
      </w:tr>
      <w:tr w:rsidR="00726C76" w:rsidRPr="00D0567B" w14:paraId="2A4F8AC4" w14:textId="77777777" w:rsidTr="00B47F31">
        <w:tc>
          <w:tcPr>
            <w:tcW w:w="2970" w:type="dxa"/>
          </w:tcPr>
          <w:p w14:paraId="0B2DE830" w14:textId="77777777" w:rsidR="00726C76" w:rsidRPr="0068552C" w:rsidRDefault="00726C76"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7B313873" w14:textId="056EA13C" w:rsidR="00726C76" w:rsidRPr="0068552C" w:rsidRDefault="00726C7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 xml:space="preserve">31 March 2019  </w:t>
            </w:r>
          </w:p>
        </w:tc>
      </w:tr>
      <w:tr w:rsidR="00B4160E" w:rsidRPr="00D0567B" w14:paraId="2BD01D16" w14:textId="77777777" w:rsidTr="00B47F31">
        <w:tc>
          <w:tcPr>
            <w:tcW w:w="2970" w:type="dxa"/>
          </w:tcPr>
          <w:p w14:paraId="70E37C39" w14:textId="77777777" w:rsidR="00CC385D" w:rsidRPr="0068552C" w:rsidRDefault="00CC385D"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6221920A"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CEC62DF"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399EBAA"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68552C">
              <w:rPr>
                <w:rFonts w:asciiTheme="majorBidi" w:hAnsiTheme="majorBidi" w:cstheme="majorBidi"/>
                <w:sz w:val="28"/>
                <w:szCs w:val="28"/>
              </w:rPr>
              <w:t>Marine and</w:t>
            </w:r>
          </w:p>
        </w:tc>
        <w:tc>
          <w:tcPr>
            <w:tcW w:w="90" w:type="dxa"/>
            <w:tcBorders>
              <w:top w:val="single" w:sz="4" w:space="0" w:color="auto"/>
            </w:tcBorders>
          </w:tcPr>
          <w:p w14:paraId="52F2ACC0"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2DA3357"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7F07888"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F4CD0C5"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0F20DD3"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1094606" w14:textId="77777777" w:rsidR="00CC385D" w:rsidRPr="0068552C" w:rsidRDefault="00CC385D" w:rsidP="008108CA">
            <w:pPr>
              <w:tabs>
                <w:tab w:val="clear" w:pos="907"/>
                <w:tab w:val="decimal" w:pos="816"/>
              </w:tabs>
              <w:spacing w:line="240" w:lineRule="auto"/>
              <w:jc w:val="center"/>
              <w:rPr>
                <w:rFonts w:asciiTheme="majorBidi" w:hAnsiTheme="majorBidi" w:cstheme="majorBidi"/>
                <w:sz w:val="28"/>
                <w:szCs w:val="28"/>
              </w:rPr>
            </w:pPr>
          </w:p>
        </w:tc>
      </w:tr>
      <w:tr w:rsidR="00B4160E" w:rsidRPr="00D0567B" w14:paraId="4AAC3175" w14:textId="77777777" w:rsidTr="00B47F31">
        <w:tc>
          <w:tcPr>
            <w:tcW w:w="2970" w:type="dxa"/>
          </w:tcPr>
          <w:p w14:paraId="69F8A4B7" w14:textId="77777777" w:rsidR="00CC385D" w:rsidRPr="0068552C" w:rsidRDefault="00CC385D"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2D3E484"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68552C">
              <w:rPr>
                <w:rFonts w:asciiTheme="majorBidi" w:hAnsiTheme="majorBidi" w:cstheme="majorBidi"/>
                <w:sz w:val="28"/>
                <w:szCs w:val="28"/>
              </w:rPr>
              <w:t>Fire</w:t>
            </w:r>
          </w:p>
        </w:tc>
        <w:tc>
          <w:tcPr>
            <w:tcW w:w="90" w:type="dxa"/>
          </w:tcPr>
          <w:p w14:paraId="15F23BE0"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8EFC265"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transportation</w:t>
            </w:r>
          </w:p>
        </w:tc>
        <w:tc>
          <w:tcPr>
            <w:tcW w:w="90" w:type="dxa"/>
          </w:tcPr>
          <w:p w14:paraId="710141C7"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8456C1F"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Motor</w:t>
            </w:r>
          </w:p>
        </w:tc>
        <w:tc>
          <w:tcPr>
            <w:tcW w:w="90" w:type="dxa"/>
          </w:tcPr>
          <w:p w14:paraId="7A51D2C6"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00FFD40"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Miscellaneous</w:t>
            </w:r>
          </w:p>
        </w:tc>
        <w:tc>
          <w:tcPr>
            <w:tcW w:w="90" w:type="dxa"/>
          </w:tcPr>
          <w:p w14:paraId="70735BE2"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498F2ED" w14:textId="77777777" w:rsidR="00CC385D" w:rsidRPr="0068552C" w:rsidRDefault="00CC385D" w:rsidP="008108CA">
            <w:pPr>
              <w:tabs>
                <w:tab w:val="clear" w:pos="907"/>
                <w:tab w:val="decimal" w:pos="816"/>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Total</w:t>
            </w:r>
          </w:p>
        </w:tc>
      </w:tr>
      <w:tr w:rsidR="00B4160E" w:rsidRPr="00D0567B" w14:paraId="190EACE2" w14:textId="77777777" w:rsidTr="00B47F31">
        <w:trPr>
          <w:trHeight w:val="89"/>
        </w:trPr>
        <w:tc>
          <w:tcPr>
            <w:tcW w:w="2970" w:type="dxa"/>
          </w:tcPr>
          <w:p w14:paraId="4AF23AA8" w14:textId="77777777" w:rsidR="00CC385D" w:rsidRPr="0068552C" w:rsidRDefault="00CC385D"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49C1211D" w14:textId="77777777" w:rsidR="00CC385D" w:rsidRPr="0068552C" w:rsidRDefault="00CC385D" w:rsidP="008108CA">
            <w:pPr>
              <w:tabs>
                <w:tab w:val="left" w:pos="2880"/>
              </w:tabs>
              <w:spacing w:line="240" w:lineRule="auto"/>
              <w:rPr>
                <w:rFonts w:asciiTheme="majorBidi" w:hAnsiTheme="majorBidi" w:cstheme="majorBidi"/>
                <w:sz w:val="28"/>
                <w:szCs w:val="28"/>
              </w:rPr>
            </w:pPr>
          </w:p>
        </w:tc>
        <w:tc>
          <w:tcPr>
            <w:tcW w:w="90" w:type="dxa"/>
          </w:tcPr>
          <w:p w14:paraId="11202676"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197036F0"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00F86644"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5477E058"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15E67F2B"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46A9427A"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66682274"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3FE97B4"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r>
      <w:tr w:rsidR="00B4160E" w:rsidRPr="00D0567B" w14:paraId="2D917E4E" w14:textId="77777777" w:rsidTr="00B47F31">
        <w:tc>
          <w:tcPr>
            <w:tcW w:w="2970" w:type="dxa"/>
          </w:tcPr>
          <w:p w14:paraId="630B216E" w14:textId="77777777" w:rsidR="00F03B4D" w:rsidRPr="0068552C" w:rsidRDefault="00F03B4D" w:rsidP="008108CA">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Assets</w:t>
            </w:r>
          </w:p>
        </w:tc>
        <w:tc>
          <w:tcPr>
            <w:tcW w:w="1170" w:type="dxa"/>
          </w:tcPr>
          <w:p w14:paraId="3D0E762B" w14:textId="6697EE2D" w:rsidR="00F03B4D" w:rsidRPr="0068552C" w:rsidRDefault="00E24053" w:rsidP="008108CA">
            <w:pPr>
              <w:tabs>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19,258</w:t>
            </w:r>
          </w:p>
        </w:tc>
        <w:tc>
          <w:tcPr>
            <w:tcW w:w="90" w:type="dxa"/>
          </w:tcPr>
          <w:p w14:paraId="6ED8171A"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260" w:type="dxa"/>
          </w:tcPr>
          <w:p w14:paraId="72FB2539" w14:textId="262AB028" w:rsidR="00F03B4D" w:rsidRPr="0068552C" w:rsidRDefault="0068552C" w:rsidP="008108CA">
            <w:pPr>
              <w:tabs>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1,432</w:t>
            </w:r>
          </w:p>
        </w:tc>
        <w:tc>
          <w:tcPr>
            <w:tcW w:w="90" w:type="dxa"/>
          </w:tcPr>
          <w:p w14:paraId="27CFE163"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170" w:type="dxa"/>
          </w:tcPr>
          <w:p w14:paraId="6D06592C" w14:textId="6BBB37FE" w:rsidR="00F03B4D" w:rsidRPr="0068552C" w:rsidRDefault="0068552C" w:rsidP="008108CA">
            <w:pPr>
              <w:tabs>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391,968</w:t>
            </w:r>
          </w:p>
        </w:tc>
        <w:tc>
          <w:tcPr>
            <w:tcW w:w="90" w:type="dxa"/>
          </w:tcPr>
          <w:p w14:paraId="2797CE65"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170" w:type="dxa"/>
          </w:tcPr>
          <w:p w14:paraId="05D5B144" w14:textId="57DF5001" w:rsidR="00F03B4D" w:rsidRPr="0068552C" w:rsidRDefault="0068552C" w:rsidP="008108CA">
            <w:pPr>
              <w:tabs>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223,537</w:t>
            </w:r>
          </w:p>
        </w:tc>
        <w:tc>
          <w:tcPr>
            <w:tcW w:w="90" w:type="dxa"/>
          </w:tcPr>
          <w:p w14:paraId="71FE367F"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260" w:type="dxa"/>
          </w:tcPr>
          <w:p w14:paraId="407D9A33" w14:textId="59010DBD" w:rsidR="00F03B4D" w:rsidRPr="0068552C" w:rsidRDefault="0068552C" w:rsidP="008108CA">
            <w:pPr>
              <w:tabs>
                <w:tab w:val="clear" w:pos="680"/>
                <w:tab w:val="clear" w:pos="907"/>
              </w:tabs>
              <w:spacing w:line="240" w:lineRule="auto"/>
              <w:ind w:right="81"/>
              <w:jc w:val="right"/>
              <w:rPr>
                <w:rFonts w:asciiTheme="majorBidi" w:hAnsiTheme="majorBidi" w:cstheme="majorBidi"/>
                <w:sz w:val="28"/>
                <w:szCs w:val="28"/>
              </w:rPr>
            </w:pPr>
            <w:r w:rsidRPr="0068552C">
              <w:rPr>
                <w:rFonts w:asciiTheme="majorBidi" w:hAnsiTheme="majorBidi" w:cstheme="majorBidi"/>
                <w:sz w:val="28"/>
                <w:szCs w:val="28"/>
              </w:rPr>
              <w:t>636,195</w:t>
            </w:r>
          </w:p>
        </w:tc>
      </w:tr>
      <w:tr w:rsidR="00B4160E" w:rsidRPr="00D0567B" w14:paraId="0CF82AF6" w14:textId="77777777" w:rsidTr="00B47F31">
        <w:tc>
          <w:tcPr>
            <w:tcW w:w="2970" w:type="dxa"/>
          </w:tcPr>
          <w:p w14:paraId="41A73FC4" w14:textId="77777777" w:rsidR="00F03B4D" w:rsidRPr="0068552C" w:rsidRDefault="00F03B4D" w:rsidP="008108CA">
            <w:pPr>
              <w:tabs>
                <w:tab w:val="clear" w:pos="907"/>
                <w:tab w:val="left" w:pos="900"/>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assets</w:t>
            </w:r>
          </w:p>
        </w:tc>
        <w:tc>
          <w:tcPr>
            <w:tcW w:w="1170" w:type="dxa"/>
          </w:tcPr>
          <w:p w14:paraId="48461C57"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90" w:type="dxa"/>
          </w:tcPr>
          <w:p w14:paraId="44BA2327"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260" w:type="dxa"/>
          </w:tcPr>
          <w:p w14:paraId="33E35813"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90" w:type="dxa"/>
          </w:tcPr>
          <w:p w14:paraId="33B6A0A1"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170" w:type="dxa"/>
          </w:tcPr>
          <w:p w14:paraId="003CFE29"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90" w:type="dxa"/>
          </w:tcPr>
          <w:p w14:paraId="3EEF0AD0"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170" w:type="dxa"/>
          </w:tcPr>
          <w:p w14:paraId="737EB5F0"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90" w:type="dxa"/>
          </w:tcPr>
          <w:p w14:paraId="5F16A163"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023A2DB5" w14:textId="2170A301" w:rsidR="00F03B4D" w:rsidRPr="0068552C" w:rsidRDefault="0068552C" w:rsidP="00002063">
            <w:pPr>
              <w:tabs>
                <w:tab w:val="clear" w:pos="680"/>
                <w:tab w:val="clear" w:pos="907"/>
              </w:tabs>
              <w:spacing w:line="240" w:lineRule="auto"/>
              <w:ind w:right="81"/>
              <w:jc w:val="right"/>
              <w:rPr>
                <w:rFonts w:asciiTheme="majorBidi" w:hAnsiTheme="majorBidi" w:cstheme="majorBidi"/>
                <w:sz w:val="28"/>
                <w:szCs w:val="28"/>
              </w:rPr>
            </w:pPr>
            <w:r w:rsidRPr="0068552C">
              <w:rPr>
                <w:rFonts w:asciiTheme="majorBidi" w:hAnsiTheme="majorBidi" w:cstheme="majorBidi"/>
                <w:sz w:val="28"/>
                <w:szCs w:val="28"/>
              </w:rPr>
              <w:t>451,0</w:t>
            </w:r>
            <w:r w:rsidR="00002063">
              <w:rPr>
                <w:rFonts w:asciiTheme="majorBidi" w:hAnsiTheme="majorBidi" w:cstheme="majorBidi"/>
                <w:sz w:val="28"/>
                <w:szCs w:val="28"/>
              </w:rPr>
              <w:t>69</w:t>
            </w:r>
          </w:p>
        </w:tc>
      </w:tr>
      <w:tr w:rsidR="00B4160E" w:rsidRPr="00D0567B" w14:paraId="15443E96" w14:textId="77777777" w:rsidTr="00B47F31">
        <w:tc>
          <w:tcPr>
            <w:tcW w:w="2970" w:type="dxa"/>
          </w:tcPr>
          <w:p w14:paraId="2794C74F" w14:textId="77777777" w:rsidR="00F03B4D" w:rsidRPr="0068552C" w:rsidRDefault="00F03B4D" w:rsidP="008108CA">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11AEE50E"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90" w:type="dxa"/>
          </w:tcPr>
          <w:p w14:paraId="7D95F9A0"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1260" w:type="dxa"/>
          </w:tcPr>
          <w:p w14:paraId="7D9665C5"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90" w:type="dxa"/>
          </w:tcPr>
          <w:p w14:paraId="0DCB3BB8"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1170" w:type="dxa"/>
          </w:tcPr>
          <w:p w14:paraId="48BEACC7"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90" w:type="dxa"/>
          </w:tcPr>
          <w:p w14:paraId="55F72B34"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1170" w:type="dxa"/>
          </w:tcPr>
          <w:p w14:paraId="06414CBA"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90" w:type="dxa"/>
          </w:tcPr>
          <w:p w14:paraId="12291F17"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4E9A6C94" w14:textId="5DA9BBB7" w:rsidR="00F03B4D" w:rsidRPr="0068552C" w:rsidRDefault="0068552C" w:rsidP="00002063">
            <w:pPr>
              <w:tabs>
                <w:tab w:val="clear" w:pos="680"/>
                <w:tab w:val="clear" w:pos="907"/>
              </w:tabs>
              <w:spacing w:line="240" w:lineRule="auto"/>
              <w:ind w:right="81"/>
              <w:jc w:val="right"/>
              <w:rPr>
                <w:rFonts w:asciiTheme="majorBidi" w:hAnsiTheme="majorBidi" w:cstheme="majorBidi"/>
                <w:b/>
                <w:bCs/>
                <w:sz w:val="28"/>
                <w:szCs w:val="28"/>
              </w:rPr>
            </w:pPr>
            <w:r w:rsidRPr="0068552C">
              <w:rPr>
                <w:rFonts w:asciiTheme="majorBidi" w:hAnsiTheme="majorBidi" w:cstheme="majorBidi"/>
                <w:b/>
                <w:bCs/>
                <w:sz w:val="28"/>
                <w:szCs w:val="28"/>
              </w:rPr>
              <w:t>1,087,26</w:t>
            </w:r>
            <w:r w:rsidR="00002063">
              <w:rPr>
                <w:rFonts w:asciiTheme="majorBidi" w:hAnsiTheme="majorBidi" w:cstheme="majorBidi"/>
                <w:b/>
                <w:bCs/>
                <w:sz w:val="28"/>
                <w:szCs w:val="28"/>
              </w:rPr>
              <w:t>4</w:t>
            </w:r>
          </w:p>
        </w:tc>
      </w:tr>
      <w:tr w:rsidR="00B4160E" w:rsidRPr="00D0567B" w14:paraId="7BC6E48B" w14:textId="77777777" w:rsidTr="00B47F31">
        <w:tc>
          <w:tcPr>
            <w:tcW w:w="2970" w:type="dxa"/>
          </w:tcPr>
          <w:p w14:paraId="7621CBA4" w14:textId="77777777" w:rsidR="00F22DC5" w:rsidRPr="0068552C" w:rsidRDefault="00F22DC5" w:rsidP="008108CA">
            <w:pPr>
              <w:tabs>
                <w:tab w:val="clear" w:pos="907"/>
                <w:tab w:val="left" w:pos="900"/>
                <w:tab w:val="left" w:pos="2880"/>
              </w:tabs>
              <w:spacing w:line="240" w:lineRule="auto"/>
              <w:rPr>
                <w:rFonts w:asciiTheme="majorBidi" w:hAnsiTheme="majorBidi" w:cstheme="majorBidi"/>
                <w:b/>
                <w:bCs/>
                <w:sz w:val="28"/>
                <w:szCs w:val="28"/>
              </w:rPr>
            </w:pPr>
          </w:p>
        </w:tc>
        <w:tc>
          <w:tcPr>
            <w:tcW w:w="1170" w:type="dxa"/>
          </w:tcPr>
          <w:p w14:paraId="098E59E7" w14:textId="77777777" w:rsidR="00F22DC5" w:rsidRPr="0068552C" w:rsidRDefault="00F22DC5" w:rsidP="008108CA">
            <w:pPr>
              <w:tabs>
                <w:tab w:val="left" w:pos="2880"/>
              </w:tabs>
              <w:spacing w:line="240" w:lineRule="auto"/>
              <w:ind w:right="72"/>
              <w:jc w:val="right"/>
              <w:rPr>
                <w:rFonts w:asciiTheme="majorBidi" w:hAnsiTheme="majorBidi" w:cstheme="majorBidi"/>
                <w:sz w:val="28"/>
                <w:szCs w:val="28"/>
              </w:rPr>
            </w:pPr>
          </w:p>
        </w:tc>
        <w:tc>
          <w:tcPr>
            <w:tcW w:w="90" w:type="dxa"/>
          </w:tcPr>
          <w:p w14:paraId="351BA831" w14:textId="77777777" w:rsidR="00F22DC5" w:rsidRPr="0068552C" w:rsidRDefault="00F22DC5" w:rsidP="008108CA">
            <w:pPr>
              <w:tabs>
                <w:tab w:val="left" w:pos="2880"/>
              </w:tabs>
              <w:spacing w:line="240" w:lineRule="auto"/>
              <w:ind w:right="72"/>
              <w:jc w:val="right"/>
              <w:rPr>
                <w:rFonts w:asciiTheme="majorBidi" w:hAnsiTheme="majorBidi" w:cstheme="majorBidi"/>
                <w:sz w:val="28"/>
                <w:szCs w:val="28"/>
              </w:rPr>
            </w:pPr>
          </w:p>
        </w:tc>
        <w:tc>
          <w:tcPr>
            <w:tcW w:w="1260" w:type="dxa"/>
          </w:tcPr>
          <w:p w14:paraId="01103F43" w14:textId="77777777" w:rsidR="00F22DC5" w:rsidRPr="0068552C" w:rsidRDefault="00F22DC5" w:rsidP="008108CA">
            <w:pPr>
              <w:tabs>
                <w:tab w:val="left" w:pos="2880"/>
              </w:tabs>
              <w:spacing w:line="240" w:lineRule="auto"/>
              <w:ind w:right="72"/>
              <w:jc w:val="right"/>
              <w:rPr>
                <w:rFonts w:asciiTheme="majorBidi" w:hAnsiTheme="majorBidi" w:cstheme="majorBidi"/>
                <w:sz w:val="28"/>
                <w:szCs w:val="28"/>
              </w:rPr>
            </w:pPr>
          </w:p>
        </w:tc>
        <w:tc>
          <w:tcPr>
            <w:tcW w:w="90" w:type="dxa"/>
          </w:tcPr>
          <w:p w14:paraId="6757B08C" w14:textId="77777777" w:rsidR="00F22DC5" w:rsidRPr="0068552C" w:rsidRDefault="00F22DC5" w:rsidP="008108CA">
            <w:pPr>
              <w:tabs>
                <w:tab w:val="left" w:pos="2880"/>
              </w:tabs>
              <w:spacing w:line="240" w:lineRule="auto"/>
              <w:ind w:right="72"/>
              <w:jc w:val="right"/>
              <w:rPr>
                <w:rFonts w:asciiTheme="majorBidi" w:hAnsiTheme="majorBidi" w:cstheme="majorBidi"/>
                <w:sz w:val="28"/>
                <w:szCs w:val="28"/>
              </w:rPr>
            </w:pPr>
          </w:p>
        </w:tc>
        <w:tc>
          <w:tcPr>
            <w:tcW w:w="1170" w:type="dxa"/>
          </w:tcPr>
          <w:p w14:paraId="2A1CE871" w14:textId="77777777" w:rsidR="00F22DC5" w:rsidRPr="0068552C" w:rsidRDefault="00F22DC5" w:rsidP="008108CA">
            <w:pPr>
              <w:tabs>
                <w:tab w:val="left" w:pos="2880"/>
              </w:tabs>
              <w:spacing w:line="240" w:lineRule="auto"/>
              <w:ind w:right="72"/>
              <w:jc w:val="right"/>
              <w:rPr>
                <w:rFonts w:asciiTheme="majorBidi" w:hAnsiTheme="majorBidi" w:cstheme="majorBidi"/>
                <w:sz w:val="28"/>
                <w:szCs w:val="28"/>
              </w:rPr>
            </w:pPr>
          </w:p>
        </w:tc>
        <w:tc>
          <w:tcPr>
            <w:tcW w:w="90" w:type="dxa"/>
          </w:tcPr>
          <w:p w14:paraId="320E067A" w14:textId="77777777" w:rsidR="00F22DC5" w:rsidRPr="0068552C" w:rsidRDefault="00F22DC5" w:rsidP="008108CA">
            <w:pPr>
              <w:tabs>
                <w:tab w:val="left" w:pos="2880"/>
              </w:tabs>
              <w:spacing w:line="240" w:lineRule="auto"/>
              <w:ind w:right="72"/>
              <w:jc w:val="right"/>
              <w:rPr>
                <w:rFonts w:asciiTheme="majorBidi" w:hAnsiTheme="majorBidi" w:cstheme="majorBidi"/>
                <w:sz w:val="28"/>
                <w:szCs w:val="28"/>
              </w:rPr>
            </w:pPr>
          </w:p>
        </w:tc>
        <w:tc>
          <w:tcPr>
            <w:tcW w:w="1170" w:type="dxa"/>
          </w:tcPr>
          <w:p w14:paraId="5F1B3E7A" w14:textId="77777777" w:rsidR="00F22DC5" w:rsidRPr="0068552C" w:rsidRDefault="00F22DC5" w:rsidP="008108CA">
            <w:pPr>
              <w:tabs>
                <w:tab w:val="left" w:pos="2880"/>
              </w:tabs>
              <w:spacing w:line="240" w:lineRule="auto"/>
              <w:ind w:right="72"/>
              <w:jc w:val="right"/>
              <w:rPr>
                <w:rFonts w:asciiTheme="majorBidi" w:hAnsiTheme="majorBidi" w:cstheme="majorBidi"/>
                <w:sz w:val="28"/>
                <w:szCs w:val="28"/>
              </w:rPr>
            </w:pPr>
          </w:p>
        </w:tc>
        <w:tc>
          <w:tcPr>
            <w:tcW w:w="90" w:type="dxa"/>
          </w:tcPr>
          <w:p w14:paraId="3338A517" w14:textId="77777777" w:rsidR="00F22DC5" w:rsidRPr="0068552C" w:rsidRDefault="00F22DC5" w:rsidP="008108CA">
            <w:pPr>
              <w:tabs>
                <w:tab w:val="left" w:pos="2880"/>
              </w:tabs>
              <w:spacing w:line="240" w:lineRule="auto"/>
              <w:ind w:right="72"/>
              <w:jc w:val="right"/>
              <w:rPr>
                <w:rFonts w:asciiTheme="majorBidi" w:hAnsiTheme="majorBidi" w:cstheme="majorBidi"/>
                <w:sz w:val="28"/>
                <w:szCs w:val="28"/>
              </w:rPr>
            </w:pPr>
          </w:p>
        </w:tc>
        <w:tc>
          <w:tcPr>
            <w:tcW w:w="1260" w:type="dxa"/>
            <w:tcBorders>
              <w:top w:val="single" w:sz="4" w:space="0" w:color="auto"/>
            </w:tcBorders>
          </w:tcPr>
          <w:p w14:paraId="1F2223DF" w14:textId="77777777" w:rsidR="00F22DC5" w:rsidRPr="0068552C" w:rsidRDefault="00F22DC5" w:rsidP="008108CA">
            <w:pPr>
              <w:tabs>
                <w:tab w:val="left" w:pos="2880"/>
              </w:tabs>
              <w:spacing w:line="240" w:lineRule="auto"/>
              <w:ind w:right="72"/>
              <w:jc w:val="right"/>
              <w:rPr>
                <w:rFonts w:asciiTheme="majorBidi" w:hAnsiTheme="majorBidi" w:cstheme="majorBidi"/>
                <w:sz w:val="28"/>
                <w:szCs w:val="28"/>
              </w:rPr>
            </w:pPr>
          </w:p>
        </w:tc>
      </w:tr>
      <w:tr w:rsidR="00B4160E" w:rsidRPr="00D0567B" w14:paraId="11F94A42" w14:textId="77777777" w:rsidTr="00B47F31">
        <w:tc>
          <w:tcPr>
            <w:tcW w:w="2970" w:type="dxa"/>
          </w:tcPr>
          <w:p w14:paraId="183AB417" w14:textId="77777777" w:rsidR="00F03B4D" w:rsidRPr="0068552C" w:rsidRDefault="00F03B4D" w:rsidP="008108CA">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Liabilities</w:t>
            </w:r>
          </w:p>
        </w:tc>
        <w:tc>
          <w:tcPr>
            <w:tcW w:w="1170" w:type="dxa"/>
          </w:tcPr>
          <w:p w14:paraId="1F1B991E" w14:textId="7B792754" w:rsidR="00F03B4D" w:rsidRPr="0068552C" w:rsidRDefault="0068552C" w:rsidP="008108CA">
            <w:pPr>
              <w:tabs>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36,205</w:t>
            </w:r>
          </w:p>
        </w:tc>
        <w:tc>
          <w:tcPr>
            <w:tcW w:w="90" w:type="dxa"/>
          </w:tcPr>
          <w:p w14:paraId="00CDE7AC"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260" w:type="dxa"/>
          </w:tcPr>
          <w:p w14:paraId="763D67CE" w14:textId="72F27292" w:rsidR="00F03B4D" w:rsidRPr="0068552C" w:rsidRDefault="0068552C" w:rsidP="008108CA">
            <w:pPr>
              <w:tabs>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3,569</w:t>
            </w:r>
          </w:p>
        </w:tc>
        <w:tc>
          <w:tcPr>
            <w:tcW w:w="90" w:type="dxa"/>
          </w:tcPr>
          <w:p w14:paraId="2CC43E21"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170" w:type="dxa"/>
          </w:tcPr>
          <w:p w14:paraId="7F903367" w14:textId="40009736" w:rsidR="00F03B4D" w:rsidRPr="0068552C" w:rsidRDefault="0068552C" w:rsidP="008108CA">
            <w:pPr>
              <w:tabs>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634,164</w:t>
            </w:r>
          </w:p>
        </w:tc>
        <w:tc>
          <w:tcPr>
            <w:tcW w:w="90" w:type="dxa"/>
          </w:tcPr>
          <w:p w14:paraId="5A10F831"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170" w:type="dxa"/>
          </w:tcPr>
          <w:p w14:paraId="580E60B7" w14:textId="5D347142" w:rsidR="00F03B4D" w:rsidRPr="0068552C" w:rsidRDefault="0068552C" w:rsidP="008108CA">
            <w:pPr>
              <w:tabs>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211,313</w:t>
            </w:r>
          </w:p>
        </w:tc>
        <w:tc>
          <w:tcPr>
            <w:tcW w:w="90" w:type="dxa"/>
          </w:tcPr>
          <w:p w14:paraId="3AA1426B" w14:textId="77777777" w:rsidR="00F03B4D" w:rsidRPr="0068552C" w:rsidDel="001E262A" w:rsidRDefault="00F03B4D" w:rsidP="008108CA">
            <w:pPr>
              <w:tabs>
                <w:tab w:val="left" w:pos="2880"/>
              </w:tabs>
              <w:spacing w:line="240" w:lineRule="auto"/>
              <w:ind w:right="72"/>
              <w:jc w:val="right"/>
              <w:rPr>
                <w:rFonts w:asciiTheme="majorBidi" w:hAnsiTheme="majorBidi" w:cstheme="majorBidi"/>
                <w:sz w:val="28"/>
                <w:szCs w:val="28"/>
              </w:rPr>
            </w:pPr>
          </w:p>
        </w:tc>
        <w:tc>
          <w:tcPr>
            <w:tcW w:w="1260" w:type="dxa"/>
          </w:tcPr>
          <w:p w14:paraId="577DD8F6" w14:textId="7CD6CFE3" w:rsidR="00F03B4D" w:rsidRPr="0068552C" w:rsidRDefault="0068552C" w:rsidP="008108CA">
            <w:pPr>
              <w:tabs>
                <w:tab w:val="clear" w:pos="680"/>
                <w:tab w:val="clear" w:pos="907"/>
              </w:tabs>
              <w:spacing w:line="240" w:lineRule="auto"/>
              <w:ind w:right="81"/>
              <w:jc w:val="right"/>
              <w:rPr>
                <w:rFonts w:asciiTheme="majorBidi" w:hAnsiTheme="majorBidi" w:cstheme="majorBidi"/>
                <w:sz w:val="28"/>
                <w:szCs w:val="28"/>
              </w:rPr>
            </w:pPr>
            <w:r w:rsidRPr="0068552C">
              <w:rPr>
                <w:rFonts w:asciiTheme="majorBidi" w:hAnsiTheme="majorBidi" w:cstheme="majorBidi"/>
                <w:sz w:val="28"/>
                <w:szCs w:val="28"/>
              </w:rPr>
              <w:t>885,251</w:t>
            </w:r>
          </w:p>
        </w:tc>
      </w:tr>
      <w:tr w:rsidR="00B4160E" w:rsidRPr="00D0567B" w14:paraId="6958308B" w14:textId="77777777" w:rsidTr="00B47F31">
        <w:tc>
          <w:tcPr>
            <w:tcW w:w="2970" w:type="dxa"/>
          </w:tcPr>
          <w:p w14:paraId="23A2873E" w14:textId="77777777" w:rsidR="00F03B4D" w:rsidRPr="0068552C" w:rsidRDefault="00F03B4D" w:rsidP="008108CA">
            <w:pPr>
              <w:tabs>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liabilities</w:t>
            </w:r>
          </w:p>
        </w:tc>
        <w:tc>
          <w:tcPr>
            <w:tcW w:w="1170" w:type="dxa"/>
          </w:tcPr>
          <w:p w14:paraId="2D2B1105"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90" w:type="dxa"/>
          </w:tcPr>
          <w:p w14:paraId="6838A8D5"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260" w:type="dxa"/>
          </w:tcPr>
          <w:p w14:paraId="60B1E02C"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90" w:type="dxa"/>
          </w:tcPr>
          <w:p w14:paraId="22F1EE4C"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170" w:type="dxa"/>
          </w:tcPr>
          <w:p w14:paraId="364FAC2E"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90" w:type="dxa"/>
          </w:tcPr>
          <w:p w14:paraId="298D40FF"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170" w:type="dxa"/>
          </w:tcPr>
          <w:p w14:paraId="2B0339C6"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90" w:type="dxa"/>
          </w:tcPr>
          <w:p w14:paraId="35CC312E" w14:textId="77777777" w:rsidR="00F03B4D" w:rsidRPr="0068552C" w:rsidRDefault="00F03B4D" w:rsidP="008108CA">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758779CA" w14:textId="54E6B4A1" w:rsidR="00F03B4D" w:rsidRPr="0068552C" w:rsidRDefault="0068552C" w:rsidP="008108CA">
            <w:pPr>
              <w:tabs>
                <w:tab w:val="clear" w:pos="680"/>
                <w:tab w:val="clear" w:pos="907"/>
              </w:tabs>
              <w:spacing w:line="240" w:lineRule="auto"/>
              <w:ind w:right="81"/>
              <w:jc w:val="right"/>
              <w:rPr>
                <w:rFonts w:asciiTheme="majorBidi" w:hAnsiTheme="majorBidi" w:cstheme="majorBidi"/>
                <w:sz w:val="28"/>
                <w:szCs w:val="28"/>
              </w:rPr>
            </w:pPr>
            <w:r w:rsidRPr="0068552C">
              <w:rPr>
                <w:rFonts w:asciiTheme="majorBidi" w:hAnsiTheme="majorBidi" w:cstheme="majorBidi"/>
                <w:sz w:val="28"/>
                <w:szCs w:val="28"/>
              </w:rPr>
              <w:t>67,13</w:t>
            </w:r>
            <w:r w:rsidR="00002063">
              <w:rPr>
                <w:rFonts w:asciiTheme="majorBidi" w:hAnsiTheme="majorBidi" w:cstheme="majorBidi"/>
                <w:sz w:val="28"/>
                <w:szCs w:val="28"/>
              </w:rPr>
              <w:t>6</w:t>
            </w:r>
          </w:p>
        </w:tc>
      </w:tr>
      <w:tr w:rsidR="00B4160E" w:rsidRPr="00D0567B" w14:paraId="50BCA5BA" w14:textId="77777777" w:rsidTr="00B47F31">
        <w:tc>
          <w:tcPr>
            <w:tcW w:w="2970" w:type="dxa"/>
          </w:tcPr>
          <w:p w14:paraId="774B2F91" w14:textId="77777777" w:rsidR="00F03B4D" w:rsidRPr="0068552C" w:rsidRDefault="00F03B4D" w:rsidP="008108CA">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1A6CBD2C"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90" w:type="dxa"/>
          </w:tcPr>
          <w:p w14:paraId="58A1FF40"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1260" w:type="dxa"/>
          </w:tcPr>
          <w:p w14:paraId="59CA11EA"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90" w:type="dxa"/>
          </w:tcPr>
          <w:p w14:paraId="381E2BC7"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1170" w:type="dxa"/>
          </w:tcPr>
          <w:p w14:paraId="78824F1A"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90" w:type="dxa"/>
          </w:tcPr>
          <w:p w14:paraId="3A21822B"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1170" w:type="dxa"/>
          </w:tcPr>
          <w:p w14:paraId="328B90DA"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90" w:type="dxa"/>
          </w:tcPr>
          <w:p w14:paraId="2F40BDE2" w14:textId="77777777" w:rsidR="00F03B4D" w:rsidRPr="0068552C" w:rsidRDefault="00F03B4D" w:rsidP="008108CA">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61C153E7" w14:textId="3C1BD4A8" w:rsidR="00F03B4D" w:rsidRPr="0068552C" w:rsidRDefault="0068552C" w:rsidP="008108CA">
            <w:pPr>
              <w:tabs>
                <w:tab w:val="clear" w:pos="680"/>
                <w:tab w:val="clear" w:pos="907"/>
              </w:tabs>
              <w:spacing w:line="240" w:lineRule="auto"/>
              <w:ind w:right="81"/>
              <w:jc w:val="right"/>
              <w:rPr>
                <w:rFonts w:asciiTheme="majorBidi" w:hAnsiTheme="majorBidi" w:cstheme="majorBidi"/>
                <w:b/>
                <w:bCs/>
                <w:sz w:val="28"/>
                <w:szCs w:val="28"/>
              </w:rPr>
            </w:pPr>
            <w:r w:rsidRPr="0068552C">
              <w:rPr>
                <w:rFonts w:asciiTheme="majorBidi" w:hAnsiTheme="majorBidi" w:cstheme="majorBidi"/>
                <w:b/>
                <w:bCs/>
                <w:sz w:val="28"/>
                <w:szCs w:val="28"/>
              </w:rPr>
              <w:t>952,38</w:t>
            </w:r>
            <w:r w:rsidR="00002063">
              <w:rPr>
                <w:rFonts w:asciiTheme="majorBidi" w:hAnsiTheme="majorBidi" w:cstheme="majorBidi"/>
                <w:b/>
                <w:bCs/>
                <w:sz w:val="28"/>
                <w:szCs w:val="28"/>
              </w:rPr>
              <w:t>7</w:t>
            </w:r>
          </w:p>
        </w:tc>
      </w:tr>
    </w:tbl>
    <w:p w14:paraId="702E9E1E" w14:textId="77777777" w:rsidR="003A0556" w:rsidRDefault="003A0556" w:rsidP="008108CA">
      <w:pPr>
        <w:spacing w:line="240" w:lineRule="auto"/>
        <w:jc w:val="both"/>
        <w:rPr>
          <w:rFonts w:asciiTheme="majorBidi" w:hAnsiTheme="majorBidi" w:cstheme="majorBidi"/>
          <w:sz w:val="28"/>
          <w:szCs w:val="28"/>
        </w:rPr>
      </w:pPr>
    </w:p>
    <w:tbl>
      <w:tblPr>
        <w:tblW w:w="9360" w:type="dxa"/>
        <w:tblInd w:w="54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2A61FC" w:rsidRPr="00D0567B" w14:paraId="742088AF" w14:textId="77777777" w:rsidTr="00B82AC0">
        <w:tc>
          <w:tcPr>
            <w:tcW w:w="2970" w:type="dxa"/>
          </w:tcPr>
          <w:p w14:paraId="6A830865" w14:textId="77777777" w:rsidR="002A61FC" w:rsidRPr="0068552C" w:rsidRDefault="002A61FC"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FE5F624" w14:textId="16561AEB" w:rsidR="002A61FC" w:rsidRPr="0068552C" w:rsidRDefault="003B6D7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 xml:space="preserve">Thousand </w:t>
            </w:r>
            <w:r>
              <w:rPr>
                <w:rFonts w:asciiTheme="majorBidi" w:hAnsiTheme="majorBidi" w:cstheme="majorBidi"/>
                <w:sz w:val="28"/>
                <w:szCs w:val="28"/>
              </w:rPr>
              <w:t>Baht</w:t>
            </w:r>
          </w:p>
        </w:tc>
      </w:tr>
      <w:tr w:rsidR="003B6D7F" w:rsidRPr="00D0567B" w14:paraId="03D06AFB" w14:textId="77777777" w:rsidTr="00B82AC0">
        <w:tc>
          <w:tcPr>
            <w:tcW w:w="2970" w:type="dxa"/>
          </w:tcPr>
          <w:p w14:paraId="51E0FCD4" w14:textId="77777777" w:rsidR="003B6D7F" w:rsidRPr="0068552C" w:rsidRDefault="003B6D7F"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F503A11" w14:textId="7F0063A0" w:rsidR="003B6D7F" w:rsidRPr="0068552C" w:rsidRDefault="003B6D7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31 December 2018</w:t>
            </w:r>
          </w:p>
        </w:tc>
      </w:tr>
      <w:tr w:rsidR="002A61FC" w:rsidRPr="00D0567B" w14:paraId="06F318A8" w14:textId="77777777" w:rsidTr="00B82AC0">
        <w:tc>
          <w:tcPr>
            <w:tcW w:w="2970" w:type="dxa"/>
          </w:tcPr>
          <w:p w14:paraId="1F2897F7" w14:textId="77777777" w:rsidR="002A61FC" w:rsidRPr="0068552C" w:rsidRDefault="002A61FC"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35A91E7"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49C4D71"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B53D213"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68552C">
              <w:rPr>
                <w:rFonts w:asciiTheme="majorBidi" w:hAnsiTheme="majorBidi" w:cstheme="majorBidi"/>
                <w:sz w:val="28"/>
                <w:szCs w:val="28"/>
              </w:rPr>
              <w:t>Marine and</w:t>
            </w:r>
          </w:p>
        </w:tc>
        <w:tc>
          <w:tcPr>
            <w:tcW w:w="90" w:type="dxa"/>
            <w:tcBorders>
              <w:top w:val="single" w:sz="4" w:space="0" w:color="auto"/>
            </w:tcBorders>
          </w:tcPr>
          <w:p w14:paraId="49AEFDA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5945552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3E03ABE"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5C3A5DBE"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62B303E"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01E69BC9" w14:textId="77777777" w:rsidR="002A61FC" w:rsidRPr="0068552C" w:rsidRDefault="002A61FC" w:rsidP="008108CA">
            <w:pPr>
              <w:tabs>
                <w:tab w:val="clear" w:pos="907"/>
                <w:tab w:val="decimal" w:pos="816"/>
              </w:tabs>
              <w:spacing w:line="240" w:lineRule="auto"/>
              <w:jc w:val="center"/>
              <w:rPr>
                <w:rFonts w:asciiTheme="majorBidi" w:hAnsiTheme="majorBidi" w:cstheme="majorBidi"/>
                <w:sz w:val="28"/>
                <w:szCs w:val="28"/>
              </w:rPr>
            </w:pPr>
          </w:p>
        </w:tc>
      </w:tr>
      <w:tr w:rsidR="002A61FC" w:rsidRPr="00D0567B" w14:paraId="594C7F90" w14:textId="77777777" w:rsidTr="00B82AC0">
        <w:tc>
          <w:tcPr>
            <w:tcW w:w="2970" w:type="dxa"/>
          </w:tcPr>
          <w:p w14:paraId="3705A612" w14:textId="77777777" w:rsidR="002A61FC" w:rsidRPr="0068552C" w:rsidRDefault="002A61FC"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EC0E47B"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68552C">
              <w:rPr>
                <w:rFonts w:asciiTheme="majorBidi" w:hAnsiTheme="majorBidi" w:cstheme="majorBidi"/>
                <w:sz w:val="28"/>
                <w:szCs w:val="28"/>
              </w:rPr>
              <w:t>Fire</w:t>
            </w:r>
          </w:p>
        </w:tc>
        <w:tc>
          <w:tcPr>
            <w:tcW w:w="90" w:type="dxa"/>
          </w:tcPr>
          <w:p w14:paraId="790A3F70"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930962A"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transportation</w:t>
            </w:r>
          </w:p>
        </w:tc>
        <w:tc>
          <w:tcPr>
            <w:tcW w:w="90" w:type="dxa"/>
          </w:tcPr>
          <w:p w14:paraId="77FD811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34DC278"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Motor</w:t>
            </w:r>
          </w:p>
        </w:tc>
        <w:tc>
          <w:tcPr>
            <w:tcW w:w="90" w:type="dxa"/>
          </w:tcPr>
          <w:p w14:paraId="692A462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5D1B709"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Miscellaneous</w:t>
            </w:r>
          </w:p>
        </w:tc>
        <w:tc>
          <w:tcPr>
            <w:tcW w:w="90" w:type="dxa"/>
          </w:tcPr>
          <w:p w14:paraId="29679396"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595A7A1" w14:textId="77777777" w:rsidR="002A61FC" w:rsidRPr="0068552C" w:rsidRDefault="002A61FC" w:rsidP="008108CA">
            <w:pPr>
              <w:tabs>
                <w:tab w:val="clear" w:pos="907"/>
                <w:tab w:val="decimal" w:pos="816"/>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Total</w:t>
            </w:r>
          </w:p>
        </w:tc>
      </w:tr>
      <w:tr w:rsidR="002A61FC" w:rsidRPr="00D0567B" w14:paraId="6C5453E6" w14:textId="77777777" w:rsidTr="00B82AC0">
        <w:trPr>
          <w:trHeight w:val="89"/>
        </w:trPr>
        <w:tc>
          <w:tcPr>
            <w:tcW w:w="2970" w:type="dxa"/>
          </w:tcPr>
          <w:p w14:paraId="66C69A5E" w14:textId="77777777" w:rsidR="002A61FC" w:rsidRPr="0068552C" w:rsidRDefault="002A61FC"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6C1CE6EE" w14:textId="77777777" w:rsidR="002A61FC" w:rsidRPr="0068552C" w:rsidRDefault="002A61FC" w:rsidP="008108CA">
            <w:pPr>
              <w:tabs>
                <w:tab w:val="left" w:pos="2880"/>
              </w:tabs>
              <w:spacing w:line="240" w:lineRule="auto"/>
              <w:rPr>
                <w:rFonts w:asciiTheme="majorBidi" w:hAnsiTheme="majorBidi" w:cstheme="majorBidi"/>
                <w:sz w:val="28"/>
                <w:szCs w:val="28"/>
              </w:rPr>
            </w:pPr>
          </w:p>
        </w:tc>
        <w:tc>
          <w:tcPr>
            <w:tcW w:w="90" w:type="dxa"/>
          </w:tcPr>
          <w:p w14:paraId="2BD4300C"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0644124E"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7C7EFAEC"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2E6D1F9B"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2B623821"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72101404"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6DDCC8F9"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A16EB79"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r>
      <w:tr w:rsidR="002A61FC" w:rsidRPr="00D0567B" w14:paraId="6B98500B" w14:textId="77777777" w:rsidTr="00B82AC0">
        <w:tc>
          <w:tcPr>
            <w:tcW w:w="2970" w:type="dxa"/>
          </w:tcPr>
          <w:p w14:paraId="7A23A1AD"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Assets</w:t>
            </w:r>
          </w:p>
        </w:tc>
        <w:tc>
          <w:tcPr>
            <w:tcW w:w="1170" w:type="dxa"/>
          </w:tcPr>
          <w:p w14:paraId="43FE6541"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19,342</w:t>
            </w:r>
          </w:p>
        </w:tc>
        <w:tc>
          <w:tcPr>
            <w:tcW w:w="90" w:type="dxa"/>
          </w:tcPr>
          <w:p w14:paraId="117F4EC0"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5BFCD0F3"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1,175</w:t>
            </w:r>
          </w:p>
        </w:tc>
        <w:tc>
          <w:tcPr>
            <w:tcW w:w="90" w:type="dxa"/>
          </w:tcPr>
          <w:p w14:paraId="0CE8D2C5"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5AEA96E6"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394,931</w:t>
            </w:r>
          </w:p>
        </w:tc>
        <w:tc>
          <w:tcPr>
            <w:tcW w:w="90" w:type="dxa"/>
          </w:tcPr>
          <w:p w14:paraId="74ABCC65"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7DCD2C88"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244,801</w:t>
            </w:r>
          </w:p>
        </w:tc>
        <w:tc>
          <w:tcPr>
            <w:tcW w:w="90" w:type="dxa"/>
          </w:tcPr>
          <w:p w14:paraId="433268B3"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7FE76846"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660,249</w:t>
            </w:r>
          </w:p>
        </w:tc>
      </w:tr>
      <w:tr w:rsidR="002A61FC" w:rsidRPr="00D0567B" w14:paraId="18C8993F" w14:textId="77777777" w:rsidTr="00B82AC0">
        <w:tc>
          <w:tcPr>
            <w:tcW w:w="2970" w:type="dxa"/>
          </w:tcPr>
          <w:p w14:paraId="4D43B7B2"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assets</w:t>
            </w:r>
          </w:p>
        </w:tc>
        <w:tc>
          <w:tcPr>
            <w:tcW w:w="1170" w:type="dxa"/>
          </w:tcPr>
          <w:p w14:paraId="39EB11B0"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0A12679B"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260" w:type="dxa"/>
          </w:tcPr>
          <w:p w14:paraId="7F1D508A"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22A7B6EB"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170" w:type="dxa"/>
          </w:tcPr>
          <w:p w14:paraId="172127B8"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6DFD8938"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170" w:type="dxa"/>
          </w:tcPr>
          <w:p w14:paraId="32861F35"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5E680374"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575952C1" w14:textId="0291091B"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492,33</w:t>
            </w:r>
            <w:r w:rsidR="00002063">
              <w:rPr>
                <w:rFonts w:asciiTheme="majorBidi" w:hAnsiTheme="majorBidi" w:cstheme="majorBidi"/>
                <w:sz w:val="28"/>
                <w:szCs w:val="28"/>
              </w:rPr>
              <w:t>6</w:t>
            </w:r>
          </w:p>
        </w:tc>
      </w:tr>
      <w:tr w:rsidR="002A61FC" w:rsidRPr="00D0567B" w14:paraId="3FC2B854" w14:textId="77777777" w:rsidTr="00B82AC0">
        <w:tc>
          <w:tcPr>
            <w:tcW w:w="2970" w:type="dxa"/>
          </w:tcPr>
          <w:p w14:paraId="62ABC546"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72BC01E4"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31A18483"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260" w:type="dxa"/>
          </w:tcPr>
          <w:p w14:paraId="1C6552A9"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7620D24A"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170" w:type="dxa"/>
          </w:tcPr>
          <w:p w14:paraId="64306A39"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30680AF6"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170" w:type="dxa"/>
          </w:tcPr>
          <w:p w14:paraId="22795BAE"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24BEF3A9"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4C965EE1" w14:textId="3C53E773"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sidRPr="0068552C">
              <w:rPr>
                <w:rFonts w:asciiTheme="majorBidi" w:hAnsiTheme="majorBidi" w:cstheme="majorBidi"/>
                <w:b/>
                <w:bCs/>
                <w:sz w:val="28"/>
                <w:szCs w:val="28"/>
              </w:rPr>
              <w:t>1,152,58</w:t>
            </w:r>
            <w:r w:rsidR="00002063">
              <w:rPr>
                <w:rFonts w:asciiTheme="majorBidi" w:hAnsiTheme="majorBidi" w:cstheme="majorBidi"/>
                <w:b/>
                <w:bCs/>
                <w:sz w:val="28"/>
                <w:szCs w:val="28"/>
              </w:rPr>
              <w:t>5</w:t>
            </w:r>
          </w:p>
        </w:tc>
      </w:tr>
      <w:tr w:rsidR="002A61FC" w:rsidRPr="00D0567B" w14:paraId="3C55C4EA" w14:textId="77777777" w:rsidTr="00B82AC0">
        <w:tc>
          <w:tcPr>
            <w:tcW w:w="2970" w:type="dxa"/>
          </w:tcPr>
          <w:p w14:paraId="2C263925" w14:textId="77777777" w:rsidR="002A61FC" w:rsidRPr="0068552C" w:rsidRDefault="002A61FC" w:rsidP="008108CA">
            <w:pPr>
              <w:tabs>
                <w:tab w:val="clear" w:pos="907"/>
                <w:tab w:val="left" w:pos="900"/>
                <w:tab w:val="left" w:pos="2880"/>
              </w:tabs>
              <w:spacing w:line="240" w:lineRule="auto"/>
              <w:rPr>
                <w:rFonts w:asciiTheme="majorBidi" w:hAnsiTheme="majorBidi" w:cstheme="majorBidi"/>
                <w:b/>
                <w:bCs/>
                <w:sz w:val="28"/>
                <w:szCs w:val="28"/>
              </w:rPr>
            </w:pPr>
          </w:p>
        </w:tc>
        <w:tc>
          <w:tcPr>
            <w:tcW w:w="1170" w:type="dxa"/>
          </w:tcPr>
          <w:p w14:paraId="516B16FC"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145D9385"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260" w:type="dxa"/>
          </w:tcPr>
          <w:p w14:paraId="64F12437"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12073616"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170" w:type="dxa"/>
          </w:tcPr>
          <w:p w14:paraId="39B2B73E"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182CA9C8"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170" w:type="dxa"/>
          </w:tcPr>
          <w:p w14:paraId="047A127C"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5A23D4B2"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tcPr>
          <w:p w14:paraId="2BA38C9A"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r>
      <w:tr w:rsidR="002A61FC" w:rsidRPr="00D0567B" w14:paraId="7EE7F316" w14:textId="77777777" w:rsidTr="00B82AC0">
        <w:tc>
          <w:tcPr>
            <w:tcW w:w="2970" w:type="dxa"/>
          </w:tcPr>
          <w:p w14:paraId="41701E19"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Liabilities</w:t>
            </w:r>
          </w:p>
        </w:tc>
        <w:tc>
          <w:tcPr>
            <w:tcW w:w="1170" w:type="dxa"/>
          </w:tcPr>
          <w:p w14:paraId="053F7DCD"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36,281</w:t>
            </w:r>
          </w:p>
        </w:tc>
        <w:tc>
          <w:tcPr>
            <w:tcW w:w="90" w:type="dxa"/>
          </w:tcPr>
          <w:p w14:paraId="6FC9D758"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2D573BD0"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3,262</w:t>
            </w:r>
          </w:p>
        </w:tc>
        <w:tc>
          <w:tcPr>
            <w:tcW w:w="90" w:type="dxa"/>
          </w:tcPr>
          <w:p w14:paraId="069E6352"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05550294"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670,726</w:t>
            </w:r>
          </w:p>
        </w:tc>
        <w:tc>
          <w:tcPr>
            <w:tcW w:w="90" w:type="dxa"/>
          </w:tcPr>
          <w:p w14:paraId="2950ADAD"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17238B62"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230,039</w:t>
            </w:r>
          </w:p>
        </w:tc>
        <w:tc>
          <w:tcPr>
            <w:tcW w:w="90" w:type="dxa"/>
          </w:tcPr>
          <w:p w14:paraId="49A6F7A8" w14:textId="77777777" w:rsidR="002A61FC" w:rsidRPr="0068552C" w:rsidDel="001E262A"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2577C5B2"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 xml:space="preserve">940,308 </w:t>
            </w:r>
          </w:p>
        </w:tc>
      </w:tr>
      <w:tr w:rsidR="002A61FC" w:rsidRPr="00D0567B" w14:paraId="06F57C36" w14:textId="77777777" w:rsidTr="00B82AC0">
        <w:tc>
          <w:tcPr>
            <w:tcW w:w="2970" w:type="dxa"/>
          </w:tcPr>
          <w:p w14:paraId="23658064" w14:textId="77777777" w:rsidR="002A61FC" w:rsidRPr="0068552C" w:rsidRDefault="002A61FC" w:rsidP="008108CA">
            <w:pPr>
              <w:tabs>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liabilities</w:t>
            </w:r>
          </w:p>
        </w:tc>
        <w:tc>
          <w:tcPr>
            <w:tcW w:w="1170" w:type="dxa"/>
          </w:tcPr>
          <w:p w14:paraId="07FB374D"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B853693"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508B88AF"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4076EE7"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C3658C6"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BF8A15C"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1C5322F6"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3C70F75B" w14:textId="77777777" w:rsidR="002A61FC" w:rsidRPr="0068552C" w:rsidDel="001E262A"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bottom w:val="single" w:sz="4" w:space="0" w:color="auto"/>
            </w:tcBorders>
          </w:tcPr>
          <w:p w14:paraId="54CE3C8B"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63,586</w:t>
            </w:r>
          </w:p>
        </w:tc>
      </w:tr>
      <w:tr w:rsidR="002A61FC" w:rsidRPr="00D0567B" w14:paraId="46D3B4DD" w14:textId="77777777" w:rsidTr="00B82AC0">
        <w:tc>
          <w:tcPr>
            <w:tcW w:w="2970" w:type="dxa"/>
          </w:tcPr>
          <w:p w14:paraId="12AAE3AF"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40ED6FAA"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6FE1A459"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3E6AD122"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22E5E749"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8E69E81"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725BA389"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409DB575" w14:textId="77777777" w:rsidR="002A61FC" w:rsidRPr="0068552C" w:rsidDel="001E262A"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7D47188D" w14:textId="77777777" w:rsidR="002A61FC" w:rsidRPr="0068552C" w:rsidDel="001E262A"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2B85CB44"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sidRPr="0068552C">
              <w:rPr>
                <w:rFonts w:asciiTheme="majorBidi" w:hAnsiTheme="majorBidi" w:cstheme="majorBidi"/>
                <w:b/>
                <w:bCs/>
                <w:sz w:val="28"/>
                <w:szCs w:val="28"/>
              </w:rPr>
              <w:t>1,003,894</w:t>
            </w:r>
          </w:p>
        </w:tc>
      </w:tr>
    </w:tbl>
    <w:p w14:paraId="7FB4402F" w14:textId="045599B3" w:rsidR="003F2E41" w:rsidRPr="00B82AC0" w:rsidRDefault="00002063" w:rsidP="00EE0D5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Assets pledged with the registrar</w:t>
      </w:r>
    </w:p>
    <w:p w14:paraId="02CA9457" w14:textId="77777777" w:rsidR="003F2E41" w:rsidRPr="00B82AC0" w:rsidRDefault="00236A0C" w:rsidP="00B82AC0">
      <w:pPr>
        <w:pStyle w:val="BodyTextIndent"/>
        <w:spacing w:before="120" w:line="380" w:lineRule="exact"/>
        <w:ind w:left="547" w:right="58"/>
        <w:jc w:val="thaiDistribute"/>
        <w:rPr>
          <w:rFonts w:ascii="Angsana New" w:eastAsia="Arial Unicode MS" w:hAnsi="Angsana New"/>
          <w:sz w:val="28"/>
          <w:szCs w:val="28"/>
        </w:rPr>
      </w:pPr>
      <w:r w:rsidRPr="00142109">
        <w:rPr>
          <w:rFonts w:ascii="Angsana New" w:eastAsia="Arial Unicode MS" w:hAnsi="Angsana New"/>
          <w:spacing w:val="-4"/>
          <w:sz w:val="28"/>
          <w:szCs w:val="28"/>
        </w:rPr>
        <w:t xml:space="preserve">As at </w:t>
      </w:r>
      <w:r w:rsidR="005B0688" w:rsidRPr="00142109">
        <w:rPr>
          <w:rFonts w:ascii="Angsana New" w:eastAsia="Arial Unicode MS" w:hAnsi="Angsana New"/>
          <w:spacing w:val="-4"/>
          <w:sz w:val="28"/>
          <w:szCs w:val="28"/>
        </w:rPr>
        <w:t xml:space="preserve">31 </w:t>
      </w:r>
      <w:r w:rsidRPr="00142109">
        <w:rPr>
          <w:rFonts w:ascii="Angsana New" w:eastAsia="Arial Unicode MS" w:hAnsi="Angsana New"/>
          <w:spacing w:val="-4"/>
          <w:sz w:val="28"/>
          <w:szCs w:val="28"/>
        </w:rPr>
        <w:t>Marc</w:t>
      </w:r>
      <w:r w:rsidR="00064AD2" w:rsidRPr="00142109">
        <w:rPr>
          <w:rFonts w:ascii="Angsana New" w:eastAsia="Arial Unicode MS" w:hAnsi="Angsana New"/>
          <w:spacing w:val="-4"/>
          <w:sz w:val="28"/>
          <w:szCs w:val="28"/>
        </w:rPr>
        <w:t xml:space="preserve">h 2019 and </w:t>
      </w:r>
      <w:r w:rsidR="005B0688" w:rsidRPr="00142109">
        <w:rPr>
          <w:rFonts w:ascii="Angsana New" w:eastAsia="Arial Unicode MS" w:hAnsi="Angsana New"/>
          <w:spacing w:val="-4"/>
          <w:sz w:val="28"/>
          <w:szCs w:val="28"/>
        </w:rPr>
        <w:t xml:space="preserve">31 December </w:t>
      </w:r>
      <w:r w:rsidR="00064AD2" w:rsidRPr="00142109">
        <w:rPr>
          <w:rFonts w:ascii="Angsana New" w:eastAsia="Arial Unicode MS" w:hAnsi="Angsana New"/>
          <w:spacing w:val="-4"/>
          <w:sz w:val="28"/>
          <w:szCs w:val="28"/>
        </w:rPr>
        <w:t>2018</w:t>
      </w:r>
      <w:r w:rsidR="003F2E41" w:rsidRPr="00142109">
        <w:rPr>
          <w:rFonts w:ascii="Angsana New" w:eastAsia="Arial Unicode MS" w:hAnsi="Angsana New"/>
          <w:spacing w:val="-4"/>
          <w:sz w:val="28"/>
          <w:szCs w:val="28"/>
        </w:rPr>
        <w:t>, assets were pledged with the Registrar in accordance with the Non-Life Insurance Act</w:t>
      </w:r>
      <w:r w:rsidR="003F2E41" w:rsidRPr="00B82AC0">
        <w:rPr>
          <w:rFonts w:ascii="Angsana New" w:eastAsia="Arial Unicode MS" w:hAnsi="Angsana New"/>
          <w:sz w:val="28"/>
          <w:szCs w:val="28"/>
        </w:rPr>
        <w:t xml:space="preserve"> as follows: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30"/>
        <w:gridCol w:w="270"/>
        <w:gridCol w:w="1530"/>
      </w:tblGrid>
      <w:tr w:rsidR="00B4160E" w:rsidRPr="00D0567B" w14:paraId="50E78503" w14:textId="77777777" w:rsidTr="00790EF4">
        <w:tc>
          <w:tcPr>
            <w:tcW w:w="6120" w:type="dxa"/>
            <w:tcBorders>
              <w:top w:val="nil"/>
              <w:left w:val="nil"/>
              <w:bottom w:val="nil"/>
              <w:right w:val="nil"/>
            </w:tcBorders>
          </w:tcPr>
          <w:p w14:paraId="711A7C30"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01B4309" w14:textId="77777777" w:rsidR="00B73967" w:rsidRPr="00D0567B"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Thousand</w:t>
            </w:r>
            <w:r w:rsidR="00B73967" w:rsidRPr="00D0567B">
              <w:rPr>
                <w:rFonts w:asciiTheme="majorBidi" w:hAnsiTheme="majorBidi" w:cstheme="majorBidi"/>
                <w:sz w:val="28"/>
                <w:szCs w:val="28"/>
              </w:rPr>
              <w:t xml:space="preserve"> Baht</w:t>
            </w:r>
          </w:p>
        </w:tc>
      </w:tr>
      <w:tr w:rsidR="00B4160E" w:rsidRPr="00D0567B" w14:paraId="0D019B4B" w14:textId="77777777" w:rsidTr="00790EF4">
        <w:tc>
          <w:tcPr>
            <w:tcW w:w="6120" w:type="dxa"/>
            <w:tcBorders>
              <w:top w:val="nil"/>
              <w:left w:val="nil"/>
              <w:bottom w:val="nil"/>
              <w:right w:val="nil"/>
            </w:tcBorders>
          </w:tcPr>
          <w:p w14:paraId="5CE6AEA3" w14:textId="77777777" w:rsidR="00236A0C" w:rsidRPr="00D0567B"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18C6884C" w14:textId="77777777" w:rsidR="00236A0C"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236A0C" w:rsidRPr="00D0567B">
              <w:rPr>
                <w:rFonts w:asciiTheme="majorBidi" w:hAnsiTheme="majorBidi" w:cstheme="majorBidi"/>
                <w:sz w:val="28"/>
                <w:szCs w:val="28"/>
              </w:rPr>
              <w:t>March 201</w:t>
            </w:r>
            <w:r w:rsidR="00064AD2" w:rsidRPr="00D0567B">
              <w:rPr>
                <w:rFonts w:asciiTheme="majorBidi" w:hAnsiTheme="majorBidi" w:cstheme="majorBidi"/>
                <w:sz w:val="28"/>
                <w:szCs w:val="28"/>
              </w:rPr>
              <w:t>9</w:t>
            </w:r>
          </w:p>
        </w:tc>
        <w:tc>
          <w:tcPr>
            <w:tcW w:w="270" w:type="dxa"/>
            <w:tcBorders>
              <w:top w:val="single" w:sz="4" w:space="0" w:color="auto"/>
              <w:left w:val="nil"/>
              <w:bottom w:val="nil"/>
              <w:right w:val="nil"/>
            </w:tcBorders>
          </w:tcPr>
          <w:p w14:paraId="1367805D" w14:textId="77777777" w:rsidR="00236A0C" w:rsidRPr="00D0567B"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4B41E78" w14:textId="77777777" w:rsidR="00236A0C"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w:t>
            </w:r>
            <w:r w:rsidR="00236A0C" w:rsidRPr="00D0567B">
              <w:rPr>
                <w:rFonts w:asciiTheme="majorBidi" w:hAnsiTheme="majorBidi" w:cstheme="majorBidi"/>
                <w:sz w:val="28"/>
                <w:szCs w:val="28"/>
              </w:rPr>
              <w:t>December 201</w:t>
            </w:r>
            <w:r w:rsidR="00064AD2" w:rsidRPr="00D0567B">
              <w:rPr>
                <w:rFonts w:asciiTheme="majorBidi" w:hAnsiTheme="majorBidi" w:cstheme="majorBidi"/>
                <w:sz w:val="28"/>
                <w:szCs w:val="28"/>
              </w:rPr>
              <w:t>8</w:t>
            </w:r>
          </w:p>
        </w:tc>
      </w:tr>
      <w:tr w:rsidR="00B4160E" w:rsidRPr="00D0567B" w14:paraId="3765CA9F" w14:textId="77777777" w:rsidTr="00790EF4">
        <w:tc>
          <w:tcPr>
            <w:tcW w:w="6120" w:type="dxa"/>
            <w:tcBorders>
              <w:top w:val="nil"/>
              <w:left w:val="nil"/>
              <w:bottom w:val="nil"/>
              <w:right w:val="nil"/>
            </w:tcBorders>
          </w:tcPr>
          <w:p w14:paraId="6C2D83D2" w14:textId="77777777" w:rsidR="00F22DC5" w:rsidRPr="00D0567B" w:rsidRDefault="00F22DC5" w:rsidP="008108CA">
            <w:pPr>
              <w:spacing w:line="240" w:lineRule="auto"/>
              <w:jc w:val="both"/>
              <w:rPr>
                <w:rFonts w:asciiTheme="majorBidi" w:hAnsiTheme="majorBidi" w:cstheme="majorBidi"/>
                <w:b/>
                <w:bCs/>
                <w:sz w:val="28"/>
                <w:szCs w:val="28"/>
              </w:rPr>
            </w:pPr>
            <w:r w:rsidRPr="00D0567B">
              <w:rPr>
                <w:rFonts w:asciiTheme="majorBidi" w:hAnsiTheme="majorBidi" w:cstheme="majorBidi"/>
                <w:sz w:val="28"/>
                <w:szCs w:val="28"/>
              </w:rPr>
              <w:t>Deposits at banks with maturity of more than 3 months</w:t>
            </w:r>
          </w:p>
        </w:tc>
        <w:tc>
          <w:tcPr>
            <w:tcW w:w="1530" w:type="dxa"/>
            <w:tcBorders>
              <w:top w:val="nil"/>
              <w:left w:val="nil"/>
              <w:bottom w:val="double" w:sz="4" w:space="0" w:color="auto"/>
              <w:right w:val="nil"/>
            </w:tcBorders>
          </w:tcPr>
          <w:p w14:paraId="29270680" w14:textId="6B41C784" w:rsidR="00F22DC5" w:rsidRPr="00621E36" w:rsidRDefault="000E0F5A"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14,000</w:t>
            </w:r>
          </w:p>
        </w:tc>
        <w:tc>
          <w:tcPr>
            <w:tcW w:w="270" w:type="dxa"/>
            <w:tcBorders>
              <w:top w:val="nil"/>
              <w:left w:val="nil"/>
              <w:bottom w:val="nil"/>
              <w:right w:val="nil"/>
            </w:tcBorders>
          </w:tcPr>
          <w:p w14:paraId="5931360A" w14:textId="77777777" w:rsidR="00F22DC5" w:rsidRPr="00621E36" w:rsidRDefault="00F22DC5"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double" w:sz="4" w:space="0" w:color="auto"/>
              <w:right w:val="nil"/>
            </w:tcBorders>
          </w:tcPr>
          <w:p w14:paraId="4FF2F9CB" w14:textId="77777777" w:rsidR="00F22DC5" w:rsidRPr="00621E36" w:rsidRDefault="00733F1D"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14,000</w:t>
            </w:r>
          </w:p>
        </w:tc>
      </w:tr>
    </w:tbl>
    <w:p w14:paraId="785C1BEB" w14:textId="3F52E6D1" w:rsidR="003F2E41" w:rsidRPr="00B82AC0" w:rsidRDefault="002C5D40" w:rsidP="00EF2EFA">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Assets reserved with the registrar</w:t>
      </w:r>
    </w:p>
    <w:p w14:paraId="48FFC7ED" w14:textId="77777777" w:rsidR="003F2E41" w:rsidRPr="00B82AC0" w:rsidRDefault="00D23E1C" w:rsidP="00B82AC0">
      <w:pPr>
        <w:pStyle w:val="BodyTextIndent"/>
        <w:spacing w:before="120" w:line="380" w:lineRule="exact"/>
        <w:ind w:left="547" w:right="58"/>
        <w:jc w:val="thaiDistribute"/>
        <w:rPr>
          <w:rFonts w:ascii="Angsana New" w:eastAsia="Arial Unicode MS" w:hAnsi="Angsana New"/>
          <w:sz w:val="28"/>
          <w:szCs w:val="28"/>
        </w:rPr>
      </w:pPr>
      <w:r w:rsidRPr="00142109">
        <w:rPr>
          <w:rFonts w:ascii="Angsana New" w:eastAsia="Arial Unicode MS" w:hAnsi="Angsana New"/>
          <w:spacing w:val="2"/>
          <w:sz w:val="28"/>
          <w:szCs w:val="28"/>
        </w:rPr>
        <w:t xml:space="preserve">As at </w:t>
      </w:r>
      <w:r w:rsidR="005B0688" w:rsidRPr="00142109">
        <w:rPr>
          <w:rFonts w:ascii="Angsana New" w:eastAsia="Arial Unicode MS" w:hAnsi="Angsana New"/>
          <w:spacing w:val="2"/>
          <w:sz w:val="28"/>
          <w:szCs w:val="28"/>
        </w:rPr>
        <w:t xml:space="preserve">31 </w:t>
      </w:r>
      <w:r w:rsidR="00236A0C" w:rsidRPr="00142109">
        <w:rPr>
          <w:rFonts w:ascii="Angsana New" w:eastAsia="Arial Unicode MS" w:hAnsi="Angsana New"/>
          <w:spacing w:val="2"/>
          <w:sz w:val="28"/>
          <w:szCs w:val="28"/>
        </w:rPr>
        <w:t>March 201</w:t>
      </w:r>
      <w:r w:rsidR="00064AD2" w:rsidRPr="00142109">
        <w:rPr>
          <w:rFonts w:ascii="Angsana New" w:eastAsia="Arial Unicode MS" w:hAnsi="Angsana New"/>
          <w:spacing w:val="2"/>
          <w:sz w:val="28"/>
          <w:szCs w:val="28"/>
        </w:rPr>
        <w:t>9</w:t>
      </w:r>
      <w:r w:rsidR="00236A0C" w:rsidRPr="00142109">
        <w:rPr>
          <w:rFonts w:ascii="Angsana New" w:eastAsia="Arial Unicode MS" w:hAnsi="Angsana New"/>
          <w:spacing w:val="2"/>
          <w:sz w:val="28"/>
          <w:szCs w:val="28"/>
        </w:rPr>
        <w:t xml:space="preserve"> and </w:t>
      </w:r>
      <w:r w:rsidR="005B0688" w:rsidRPr="00142109">
        <w:rPr>
          <w:rFonts w:ascii="Angsana New" w:eastAsia="Arial Unicode MS" w:hAnsi="Angsana New"/>
          <w:spacing w:val="2"/>
          <w:sz w:val="28"/>
          <w:szCs w:val="28"/>
        </w:rPr>
        <w:t xml:space="preserve">31 December </w:t>
      </w:r>
      <w:r w:rsidR="00236A0C" w:rsidRPr="00142109">
        <w:rPr>
          <w:rFonts w:ascii="Angsana New" w:eastAsia="Arial Unicode MS" w:hAnsi="Angsana New"/>
          <w:spacing w:val="2"/>
          <w:sz w:val="28"/>
          <w:szCs w:val="28"/>
        </w:rPr>
        <w:t>201</w:t>
      </w:r>
      <w:r w:rsidR="00064AD2" w:rsidRPr="00142109">
        <w:rPr>
          <w:rFonts w:ascii="Angsana New" w:eastAsia="Arial Unicode MS" w:hAnsi="Angsana New"/>
          <w:spacing w:val="2"/>
          <w:sz w:val="28"/>
          <w:szCs w:val="28"/>
        </w:rPr>
        <w:t>8</w:t>
      </w:r>
      <w:r w:rsidR="003F2E41" w:rsidRPr="00142109">
        <w:rPr>
          <w:rFonts w:ascii="Angsana New" w:eastAsia="Arial Unicode MS" w:hAnsi="Angsana New"/>
          <w:spacing w:val="2"/>
          <w:sz w:val="28"/>
          <w:szCs w:val="28"/>
        </w:rPr>
        <w:t>, assets were pledged as policy reserve with the Registrar in accordance with the Non-Life Insurance Act as follow</w:t>
      </w:r>
      <w:r w:rsidR="003F2E41" w:rsidRPr="00B82AC0">
        <w:rPr>
          <w:rFonts w:ascii="Angsana New" w:eastAsia="Arial Unicode MS" w:hAnsi="Angsana New"/>
          <w:sz w:val="28"/>
          <w:szCs w:val="28"/>
        </w:rPr>
        <w:t>s:</w:t>
      </w:r>
    </w:p>
    <w:tbl>
      <w:tblPr>
        <w:tblW w:w="929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36"/>
        <w:gridCol w:w="236"/>
        <w:gridCol w:w="1495"/>
      </w:tblGrid>
      <w:tr w:rsidR="00B4160E" w:rsidRPr="00D0567B" w14:paraId="64F88E4B" w14:textId="77777777" w:rsidTr="00790EF4">
        <w:tc>
          <w:tcPr>
            <w:tcW w:w="6030" w:type="dxa"/>
            <w:tcBorders>
              <w:top w:val="nil"/>
              <w:left w:val="nil"/>
              <w:bottom w:val="nil"/>
              <w:right w:val="nil"/>
            </w:tcBorders>
          </w:tcPr>
          <w:p w14:paraId="483DC89C"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67" w:type="dxa"/>
            <w:gridSpan w:val="3"/>
            <w:tcBorders>
              <w:top w:val="nil"/>
              <w:left w:val="nil"/>
              <w:bottom w:val="single" w:sz="4" w:space="0" w:color="auto"/>
              <w:right w:val="nil"/>
            </w:tcBorders>
          </w:tcPr>
          <w:p w14:paraId="0545E1EA" w14:textId="77777777" w:rsidR="00B73967" w:rsidRPr="00D0567B"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Thousand</w:t>
            </w:r>
            <w:r w:rsidR="00B73967" w:rsidRPr="00D0567B">
              <w:rPr>
                <w:rFonts w:asciiTheme="majorBidi" w:hAnsiTheme="majorBidi" w:cstheme="majorBidi"/>
                <w:sz w:val="28"/>
                <w:szCs w:val="28"/>
              </w:rPr>
              <w:t xml:space="preserve"> Baht</w:t>
            </w:r>
          </w:p>
        </w:tc>
      </w:tr>
      <w:tr w:rsidR="005B0688" w:rsidRPr="00D0567B" w14:paraId="311995CE" w14:textId="77777777" w:rsidTr="00790EF4">
        <w:tc>
          <w:tcPr>
            <w:tcW w:w="6030" w:type="dxa"/>
            <w:tcBorders>
              <w:top w:val="nil"/>
              <w:left w:val="nil"/>
              <w:bottom w:val="nil"/>
              <w:right w:val="nil"/>
            </w:tcBorders>
          </w:tcPr>
          <w:p w14:paraId="2E77CD9B"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6" w:type="dxa"/>
            <w:tcBorders>
              <w:top w:val="nil"/>
              <w:left w:val="nil"/>
              <w:bottom w:val="single" w:sz="4" w:space="0" w:color="auto"/>
              <w:right w:val="nil"/>
            </w:tcBorders>
          </w:tcPr>
          <w:p w14:paraId="45177E89"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March 2019</w:t>
            </w:r>
          </w:p>
        </w:tc>
        <w:tc>
          <w:tcPr>
            <w:tcW w:w="236" w:type="dxa"/>
            <w:tcBorders>
              <w:top w:val="single" w:sz="4" w:space="0" w:color="auto"/>
              <w:left w:val="nil"/>
              <w:bottom w:val="nil"/>
              <w:right w:val="nil"/>
            </w:tcBorders>
          </w:tcPr>
          <w:p w14:paraId="315E35B2"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95" w:type="dxa"/>
            <w:tcBorders>
              <w:top w:val="single" w:sz="4" w:space="0" w:color="auto"/>
              <w:left w:val="nil"/>
              <w:bottom w:val="single" w:sz="4" w:space="0" w:color="auto"/>
              <w:right w:val="nil"/>
            </w:tcBorders>
          </w:tcPr>
          <w:p w14:paraId="063EC509"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w:t>
            </w:r>
            <w:r w:rsidR="002A61FC" w:rsidRPr="00D0567B">
              <w:rPr>
                <w:rFonts w:asciiTheme="majorBidi" w:hAnsiTheme="majorBidi" w:cstheme="majorBidi"/>
                <w:sz w:val="28"/>
                <w:szCs w:val="28"/>
              </w:rPr>
              <w:t xml:space="preserve"> </w:t>
            </w:r>
            <w:r w:rsidRPr="00D0567B">
              <w:rPr>
                <w:rFonts w:asciiTheme="majorBidi" w:hAnsiTheme="majorBidi" w:cstheme="majorBidi"/>
                <w:sz w:val="28"/>
                <w:szCs w:val="28"/>
              </w:rPr>
              <w:t>December 2018</w:t>
            </w:r>
          </w:p>
        </w:tc>
      </w:tr>
      <w:tr w:rsidR="00E46829" w:rsidRPr="00D0567B" w14:paraId="2493444F" w14:textId="77777777" w:rsidTr="00790EF4">
        <w:tc>
          <w:tcPr>
            <w:tcW w:w="6030" w:type="dxa"/>
            <w:tcBorders>
              <w:top w:val="nil"/>
              <w:left w:val="nil"/>
              <w:bottom w:val="nil"/>
              <w:right w:val="nil"/>
            </w:tcBorders>
          </w:tcPr>
          <w:p w14:paraId="79220F86" w14:textId="4A85CDDF" w:rsidR="00E46829" w:rsidRPr="00D0567B" w:rsidRDefault="0049675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Pr>
                <w:rFonts w:asciiTheme="majorBidi" w:eastAsia="Cordia New" w:hAnsiTheme="majorBidi" w:cstheme="majorBidi"/>
                <w:sz w:val="28"/>
                <w:szCs w:val="28"/>
              </w:rPr>
              <w:t>G</w:t>
            </w:r>
            <w:r w:rsidR="00E46829" w:rsidRPr="00D0567B">
              <w:rPr>
                <w:rFonts w:asciiTheme="majorBidi" w:eastAsia="Cordia New" w:hAnsiTheme="majorBidi" w:cstheme="majorBidi"/>
                <w:sz w:val="28"/>
                <w:szCs w:val="28"/>
              </w:rPr>
              <w:t>overnment bonds</w:t>
            </w:r>
          </w:p>
        </w:tc>
        <w:tc>
          <w:tcPr>
            <w:tcW w:w="1536" w:type="dxa"/>
            <w:tcBorders>
              <w:top w:val="nil"/>
              <w:left w:val="nil"/>
              <w:bottom w:val="nil"/>
              <w:right w:val="nil"/>
            </w:tcBorders>
          </w:tcPr>
          <w:p w14:paraId="2ABA753A" w14:textId="3A813A41" w:rsidR="00E46829" w:rsidRPr="00621E36" w:rsidRDefault="000E0F5A"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20,007</w:t>
            </w:r>
          </w:p>
        </w:tc>
        <w:tc>
          <w:tcPr>
            <w:tcW w:w="236" w:type="dxa"/>
            <w:tcBorders>
              <w:top w:val="nil"/>
              <w:left w:val="nil"/>
              <w:bottom w:val="nil"/>
              <w:right w:val="nil"/>
            </w:tcBorders>
          </w:tcPr>
          <w:p w14:paraId="4E2FFB20" w14:textId="77777777" w:rsidR="00E46829" w:rsidRPr="00621E36" w:rsidRDefault="00E46829" w:rsidP="00621E36">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495" w:type="dxa"/>
            <w:tcBorders>
              <w:top w:val="nil"/>
              <w:left w:val="nil"/>
              <w:bottom w:val="nil"/>
              <w:right w:val="nil"/>
            </w:tcBorders>
          </w:tcPr>
          <w:p w14:paraId="21C1D84A" w14:textId="77777777" w:rsidR="00E46829" w:rsidRPr="00621E36" w:rsidRDefault="00E46829" w:rsidP="0062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20,016</w:t>
            </w:r>
          </w:p>
        </w:tc>
      </w:tr>
      <w:tr w:rsidR="00E46829" w:rsidRPr="00D0567B" w14:paraId="2F56BFD2" w14:textId="77777777" w:rsidTr="00790EF4">
        <w:tc>
          <w:tcPr>
            <w:tcW w:w="6030" w:type="dxa"/>
            <w:tcBorders>
              <w:top w:val="nil"/>
              <w:left w:val="nil"/>
              <w:bottom w:val="nil"/>
              <w:right w:val="nil"/>
            </w:tcBorders>
          </w:tcPr>
          <w:p w14:paraId="40B051BB"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sidRPr="00D0567B">
              <w:rPr>
                <w:rFonts w:asciiTheme="majorBidi" w:eastAsia="Cordia New" w:hAnsiTheme="majorBidi" w:cstheme="majorBidi"/>
                <w:sz w:val="28"/>
                <w:szCs w:val="28"/>
              </w:rPr>
              <w:t>Deposits at banks with maturity of more than 3 months</w:t>
            </w:r>
          </w:p>
        </w:tc>
        <w:tc>
          <w:tcPr>
            <w:tcW w:w="1536" w:type="dxa"/>
            <w:tcBorders>
              <w:top w:val="nil"/>
              <w:left w:val="nil"/>
              <w:bottom w:val="single" w:sz="4" w:space="0" w:color="auto"/>
              <w:right w:val="nil"/>
            </w:tcBorders>
          </w:tcPr>
          <w:p w14:paraId="473C5444" w14:textId="2545F0DB" w:rsidR="00E46829" w:rsidRPr="00621E36" w:rsidRDefault="0053719B"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80,402</w:t>
            </w:r>
          </w:p>
        </w:tc>
        <w:tc>
          <w:tcPr>
            <w:tcW w:w="236" w:type="dxa"/>
            <w:tcBorders>
              <w:top w:val="nil"/>
              <w:left w:val="nil"/>
              <w:bottom w:val="nil"/>
              <w:right w:val="nil"/>
            </w:tcBorders>
          </w:tcPr>
          <w:p w14:paraId="70798CAB" w14:textId="77777777" w:rsidR="00E46829" w:rsidRPr="00621E36" w:rsidRDefault="00E46829" w:rsidP="00621E36">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495" w:type="dxa"/>
            <w:tcBorders>
              <w:top w:val="nil"/>
              <w:left w:val="nil"/>
              <w:bottom w:val="single" w:sz="4" w:space="0" w:color="auto"/>
              <w:right w:val="nil"/>
            </w:tcBorders>
          </w:tcPr>
          <w:p w14:paraId="02165F68" w14:textId="77777777" w:rsidR="00E46829" w:rsidRPr="00621E36" w:rsidRDefault="00E46829" w:rsidP="0062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80,402</w:t>
            </w:r>
          </w:p>
        </w:tc>
      </w:tr>
      <w:tr w:rsidR="00E46829" w:rsidRPr="00D0567B" w14:paraId="07C851E4" w14:textId="77777777" w:rsidTr="00790EF4">
        <w:tc>
          <w:tcPr>
            <w:tcW w:w="6030" w:type="dxa"/>
            <w:tcBorders>
              <w:top w:val="nil"/>
              <w:left w:val="nil"/>
              <w:bottom w:val="nil"/>
              <w:right w:val="nil"/>
            </w:tcBorders>
          </w:tcPr>
          <w:p w14:paraId="2E09A71F"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Total</w:t>
            </w:r>
          </w:p>
        </w:tc>
        <w:tc>
          <w:tcPr>
            <w:tcW w:w="1536" w:type="dxa"/>
            <w:tcBorders>
              <w:top w:val="single" w:sz="4" w:space="0" w:color="auto"/>
              <w:left w:val="nil"/>
              <w:bottom w:val="double" w:sz="4" w:space="0" w:color="auto"/>
              <w:right w:val="nil"/>
            </w:tcBorders>
          </w:tcPr>
          <w:p w14:paraId="435D13D9" w14:textId="4D6BAD36" w:rsidR="00E46829" w:rsidRPr="00621E36" w:rsidRDefault="00605C0D"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sidRPr="00621E36">
              <w:rPr>
                <w:rFonts w:asciiTheme="majorBidi" w:hAnsiTheme="majorBidi" w:cstheme="majorBidi"/>
                <w:b/>
                <w:bCs/>
                <w:sz w:val="28"/>
                <w:szCs w:val="28"/>
              </w:rPr>
              <w:t>100,409</w:t>
            </w:r>
          </w:p>
        </w:tc>
        <w:tc>
          <w:tcPr>
            <w:tcW w:w="236" w:type="dxa"/>
            <w:tcBorders>
              <w:top w:val="nil"/>
              <w:left w:val="nil"/>
              <w:bottom w:val="nil"/>
              <w:right w:val="nil"/>
            </w:tcBorders>
          </w:tcPr>
          <w:p w14:paraId="64CF3F86" w14:textId="77777777" w:rsidR="00E46829" w:rsidRPr="00621E36" w:rsidRDefault="00E46829" w:rsidP="00621E36">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495" w:type="dxa"/>
            <w:tcBorders>
              <w:top w:val="single" w:sz="4" w:space="0" w:color="auto"/>
              <w:left w:val="nil"/>
              <w:bottom w:val="double" w:sz="4" w:space="0" w:color="auto"/>
              <w:right w:val="nil"/>
            </w:tcBorders>
          </w:tcPr>
          <w:p w14:paraId="7DC4F3C2" w14:textId="77777777" w:rsidR="00E46829" w:rsidRPr="00621E36" w:rsidRDefault="00E46829" w:rsidP="0062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b/>
                <w:bCs/>
                <w:sz w:val="28"/>
                <w:szCs w:val="28"/>
              </w:rPr>
            </w:pPr>
            <w:r w:rsidRPr="00621E36">
              <w:rPr>
                <w:rFonts w:asciiTheme="majorBidi" w:hAnsiTheme="majorBidi" w:cstheme="majorBidi"/>
                <w:b/>
                <w:bCs/>
                <w:sz w:val="28"/>
                <w:szCs w:val="28"/>
              </w:rPr>
              <w:t>100,418</w:t>
            </w:r>
          </w:p>
        </w:tc>
      </w:tr>
    </w:tbl>
    <w:p w14:paraId="255CEE92" w14:textId="0CA4FB16" w:rsidR="003F2E41" w:rsidRPr="00B82AC0" w:rsidRDefault="002C5D40" w:rsidP="00EF2EFA">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Restricted assets and commitment</w:t>
      </w:r>
    </w:p>
    <w:p w14:paraId="215E71A0" w14:textId="47CCF1CC" w:rsidR="004F45B0" w:rsidRPr="00142109" w:rsidRDefault="00E46829" w:rsidP="00B82AC0">
      <w:pPr>
        <w:pStyle w:val="BodyTextIndent"/>
        <w:spacing w:before="120" w:line="380" w:lineRule="exact"/>
        <w:ind w:left="547" w:right="58"/>
        <w:jc w:val="thaiDistribute"/>
        <w:rPr>
          <w:rFonts w:ascii="Angsana New" w:eastAsia="Arial Unicode MS" w:hAnsi="Angsana New"/>
          <w:spacing w:val="-2"/>
          <w:sz w:val="28"/>
          <w:szCs w:val="28"/>
          <w:cs/>
        </w:rPr>
      </w:pPr>
      <w:r w:rsidRPr="00142109">
        <w:rPr>
          <w:rFonts w:ascii="Angsana New" w:eastAsia="Arial Unicode MS" w:hAnsi="Angsana New"/>
          <w:spacing w:val="-2"/>
          <w:sz w:val="28"/>
          <w:szCs w:val="28"/>
        </w:rPr>
        <w:t>As at 31 March 2019 and 31 December 2018</w:t>
      </w:r>
      <w:r w:rsidR="00236A0C" w:rsidRPr="00142109">
        <w:rPr>
          <w:rFonts w:ascii="Angsana New" w:eastAsia="Arial Unicode MS" w:hAnsi="Angsana New"/>
          <w:spacing w:val="-2"/>
          <w:sz w:val="28"/>
          <w:szCs w:val="28"/>
        </w:rPr>
        <w:t>, the Company had</w:t>
      </w:r>
      <w:r w:rsidR="00343AAA" w:rsidRPr="00142109">
        <w:rPr>
          <w:rFonts w:ascii="Angsana New" w:eastAsia="Arial Unicode MS" w:hAnsi="Angsana New"/>
          <w:spacing w:val="-2"/>
          <w:sz w:val="28"/>
          <w:szCs w:val="28"/>
        </w:rPr>
        <w:t xml:space="preserve"> a</w:t>
      </w:r>
      <w:r w:rsidR="004F45B0" w:rsidRPr="00142109">
        <w:rPr>
          <w:rFonts w:ascii="Angsana New" w:eastAsia="Arial Unicode MS" w:hAnsi="Angsana New"/>
          <w:spacing w:val="-2"/>
          <w:sz w:val="28"/>
          <w:szCs w:val="28"/>
        </w:rPr>
        <w:t xml:space="preserve">ssets </w:t>
      </w:r>
      <w:r w:rsidR="008F6A89" w:rsidRPr="00142109">
        <w:rPr>
          <w:rFonts w:ascii="Angsana New" w:eastAsia="Arial Unicode MS" w:hAnsi="Angsana New"/>
          <w:spacing w:val="-2"/>
          <w:sz w:val="28"/>
          <w:szCs w:val="28"/>
        </w:rPr>
        <w:t>being</w:t>
      </w:r>
      <w:r w:rsidR="00F034E1" w:rsidRPr="00142109">
        <w:rPr>
          <w:rFonts w:ascii="Angsana New" w:eastAsia="Arial Unicode MS" w:hAnsi="Angsana New"/>
          <w:spacing w:val="-2"/>
          <w:sz w:val="28"/>
          <w:szCs w:val="28"/>
        </w:rPr>
        <w:t xml:space="preserve"> deposited with security companies</w:t>
      </w:r>
      <w:r w:rsidR="004F45B0" w:rsidRPr="00142109">
        <w:rPr>
          <w:rFonts w:ascii="Angsana New" w:eastAsia="Arial Unicode MS" w:hAnsi="Angsana New"/>
          <w:spacing w:val="-2"/>
          <w:sz w:val="28"/>
          <w:szCs w:val="28"/>
        </w:rPr>
        <w:t xml:space="preserve"> for the Company’s asset backing insurance liabilities as follows:</w:t>
      </w:r>
    </w:p>
    <w:tbl>
      <w:tblPr>
        <w:tblW w:w="938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30"/>
        <w:gridCol w:w="236"/>
        <w:gridCol w:w="1501"/>
      </w:tblGrid>
      <w:tr w:rsidR="00B4160E" w:rsidRPr="00D0567B" w14:paraId="40B6510D" w14:textId="77777777" w:rsidTr="00790EF4">
        <w:tc>
          <w:tcPr>
            <w:tcW w:w="6120" w:type="dxa"/>
            <w:tcBorders>
              <w:top w:val="nil"/>
              <w:left w:val="nil"/>
              <w:bottom w:val="nil"/>
              <w:right w:val="nil"/>
            </w:tcBorders>
          </w:tcPr>
          <w:p w14:paraId="268462ED" w14:textId="77777777" w:rsidR="006A37CE" w:rsidRPr="00DE54A1" w:rsidRDefault="006A37C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267" w:type="dxa"/>
            <w:gridSpan w:val="3"/>
            <w:tcBorders>
              <w:top w:val="nil"/>
              <w:left w:val="nil"/>
              <w:bottom w:val="single" w:sz="4" w:space="0" w:color="auto"/>
              <w:right w:val="nil"/>
            </w:tcBorders>
          </w:tcPr>
          <w:p w14:paraId="3FD3F04B" w14:textId="77777777" w:rsidR="006A37CE" w:rsidRPr="00DE54A1" w:rsidRDefault="00965FE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E54A1">
              <w:rPr>
                <w:rFonts w:asciiTheme="majorBidi" w:hAnsiTheme="majorBidi" w:cstheme="majorBidi"/>
                <w:sz w:val="28"/>
                <w:szCs w:val="28"/>
              </w:rPr>
              <w:t>Thousand</w:t>
            </w:r>
            <w:r w:rsidR="006A37CE" w:rsidRPr="00DE54A1">
              <w:rPr>
                <w:rFonts w:asciiTheme="majorBidi" w:hAnsiTheme="majorBidi" w:cstheme="majorBidi"/>
                <w:sz w:val="28"/>
                <w:szCs w:val="28"/>
              </w:rPr>
              <w:t xml:space="preserve"> Baht</w:t>
            </w:r>
          </w:p>
        </w:tc>
      </w:tr>
      <w:tr w:rsidR="00E46829" w:rsidRPr="00D0567B" w14:paraId="26678ECD" w14:textId="77777777" w:rsidTr="00790EF4">
        <w:tc>
          <w:tcPr>
            <w:tcW w:w="6120" w:type="dxa"/>
            <w:tcBorders>
              <w:top w:val="nil"/>
              <w:left w:val="nil"/>
              <w:bottom w:val="nil"/>
              <w:right w:val="nil"/>
            </w:tcBorders>
          </w:tcPr>
          <w:p w14:paraId="2D503777"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nil"/>
              <w:left w:val="nil"/>
              <w:bottom w:val="single" w:sz="4" w:space="0" w:color="auto"/>
              <w:right w:val="nil"/>
            </w:tcBorders>
          </w:tcPr>
          <w:p w14:paraId="796C9E9A"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E54A1">
              <w:rPr>
                <w:rFonts w:asciiTheme="majorBidi" w:hAnsiTheme="majorBidi" w:cstheme="majorBidi"/>
                <w:sz w:val="28"/>
                <w:szCs w:val="28"/>
              </w:rPr>
              <w:t>31 March 2019</w:t>
            </w:r>
          </w:p>
        </w:tc>
        <w:tc>
          <w:tcPr>
            <w:tcW w:w="236" w:type="dxa"/>
            <w:tcBorders>
              <w:top w:val="single" w:sz="4" w:space="0" w:color="auto"/>
              <w:left w:val="nil"/>
              <w:bottom w:val="nil"/>
              <w:right w:val="nil"/>
            </w:tcBorders>
          </w:tcPr>
          <w:p w14:paraId="570D79FF"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01" w:type="dxa"/>
            <w:tcBorders>
              <w:top w:val="nil"/>
              <w:left w:val="nil"/>
              <w:bottom w:val="single" w:sz="4" w:space="0" w:color="auto"/>
              <w:right w:val="nil"/>
            </w:tcBorders>
          </w:tcPr>
          <w:p w14:paraId="3B0E15D0"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E54A1">
              <w:rPr>
                <w:rFonts w:asciiTheme="majorBidi" w:hAnsiTheme="majorBidi" w:cstheme="majorBidi"/>
                <w:sz w:val="28"/>
                <w:szCs w:val="28"/>
              </w:rPr>
              <w:t>31 December 2018</w:t>
            </w:r>
          </w:p>
        </w:tc>
      </w:tr>
      <w:tr w:rsidR="00064AD2" w:rsidRPr="00D0567B" w14:paraId="0BAE2822" w14:textId="77777777" w:rsidTr="00790EF4">
        <w:tc>
          <w:tcPr>
            <w:tcW w:w="6120" w:type="dxa"/>
            <w:tcBorders>
              <w:top w:val="nil"/>
              <w:left w:val="nil"/>
              <w:bottom w:val="nil"/>
              <w:right w:val="nil"/>
            </w:tcBorders>
          </w:tcPr>
          <w:p w14:paraId="2D0271D2" w14:textId="77777777" w:rsidR="00064AD2" w:rsidRPr="00DE54A1" w:rsidRDefault="00064A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Saving accounts</w:t>
            </w:r>
          </w:p>
        </w:tc>
        <w:tc>
          <w:tcPr>
            <w:tcW w:w="1530" w:type="dxa"/>
            <w:tcBorders>
              <w:top w:val="nil"/>
              <w:left w:val="nil"/>
              <w:bottom w:val="nil"/>
              <w:right w:val="nil"/>
            </w:tcBorders>
          </w:tcPr>
          <w:p w14:paraId="51D53EE8" w14:textId="5A5AFB39" w:rsidR="00064AD2" w:rsidRPr="00DE54A1" w:rsidRDefault="00C914C4"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40,238</w:t>
            </w:r>
          </w:p>
        </w:tc>
        <w:tc>
          <w:tcPr>
            <w:tcW w:w="236" w:type="dxa"/>
            <w:tcBorders>
              <w:top w:val="nil"/>
              <w:left w:val="nil"/>
              <w:bottom w:val="nil"/>
              <w:right w:val="nil"/>
            </w:tcBorders>
          </w:tcPr>
          <w:p w14:paraId="7CDB3E44"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01F0BDCE"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56,73</w:t>
            </w:r>
            <w:r w:rsidR="00636D16" w:rsidRPr="00DE54A1">
              <w:rPr>
                <w:rFonts w:asciiTheme="majorBidi" w:hAnsiTheme="majorBidi" w:cstheme="majorBidi"/>
                <w:sz w:val="28"/>
                <w:szCs w:val="28"/>
              </w:rPr>
              <w:t>9</w:t>
            </w:r>
          </w:p>
        </w:tc>
      </w:tr>
      <w:tr w:rsidR="00064AD2" w:rsidRPr="00D0567B" w14:paraId="0D38277B" w14:textId="77777777" w:rsidTr="00790EF4">
        <w:tc>
          <w:tcPr>
            <w:tcW w:w="6120" w:type="dxa"/>
            <w:tcBorders>
              <w:top w:val="nil"/>
              <w:left w:val="nil"/>
              <w:bottom w:val="nil"/>
              <w:right w:val="nil"/>
            </w:tcBorders>
          </w:tcPr>
          <w:p w14:paraId="33465ED8" w14:textId="77777777" w:rsidR="00064AD2" w:rsidRPr="00DE54A1" w:rsidRDefault="00064A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Held for trading investments</w:t>
            </w:r>
          </w:p>
        </w:tc>
        <w:tc>
          <w:tcPr>
            <w:tcW w:w="1530" w:type="dxa"/>
            <w:tcBorders>
              <w:top w:val="nil"/>
              <w:left w:val="nil"/>
              <w:bottom w:val="nil"/>
              <w:right w:val="nil"/>
            </w:tcBorders>
          </w:tcPr>
          <w:p w14:paraId="2DB161AC"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08FCCC95"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54117BA"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r>
      <w:tr w:rsidR="00064AD2" w:rsidRPr="00D0567B" w14:paraId="47FB0E4B" w14:textId="77777777" w:rsidTr="00790EF4">
        <w:tc>
          <w:tcPr>
            <w:tcW w:w="6120" w:type="dxa"/>
            <w:tcBorders>
              <w:top w:val="nil"/>
              <w:left w:val="nil"/>
              <w:bottom w:val="nil"/>
              <w:right w:val="nil"/>
            </w:tcBorders>
          </w:tcPr>
          <w:p w14:paraId="3E4F60DE" w14:textId="77777777" w:rsidR="00064AD2" w:rsidRPr="00DE54A1" w:rsidRDefault="00064AD2" w:rsidP="008108C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Marketable equity securities</w:t>
            </w:r>
          </w:p>
        </w:tc>
        <w:tc>
          <w:tcPr>
            <w:tcW w:w="1530" w:type="dxa"/>
            <w:tcBorders>
              <w:top w:val="nil"/>
              <w:left w:val="nil"/>
              <w:bottom w:val="nil"/>
              <w:right w:val="nil"/>
            </w:tcBorders>
          </w:tcPr>
          <w:p w14:paraId="0643ED8F" w14:textId="026E7D29" w:rsidR="00064AD2" w:rsidRPr="00DE54A1" w:rsidRDefault="00C914C4"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1,978</w:t>
            </w:r>
          </w:p>
        </w:tc>
        <w:tc>
          <w:tcPr>
            <w:tcW w:w="236" w:type="dxa"/>
            <w:tcBorders>
              <w:top w:val="nil"/>
              <w:left w:val="nil"/>
              <w:bottom w:val="nil"/>
              <w:right w:val="nil"/>
            </w:tcBorders>
          </w:tcPr>
          <w:p w14:paraId="76FD304E"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A332ABA"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3,03</w:t>
            </w:r>
            <w:r w:rsidR="00636D16" w:rsidRPr="00DE54A1">
              <w:rPr>
                <w:rFonts w:asciiTheme="majorBidi" w:hAnsiTheme="majorBidi" w:cstheme="majorBidi"/>
                <w:sz w:val="28"/>
                <w:szCs w:val="28"/>
              </w:rPr>
              <w:t>5</w:t>
            </w:r>
          </w:p>
        </w:tc>
      </w:tr>
      <w:tr w:rsidR="00064AD2" w:rsidRPr="00D0567B" w14:paraId="205FADA3" w14:textId="77777777" w:rsidTr="00790EF4">
        <w:tc>
          <w:tcPr>
            <w:tcW w:w="6120" w:type="dxa"/>
            <w:tcBorders>
              <w:top w:val="nil"/>
              <w:left w:val="nil"/>
              <w:bottom w:val="nil"/>
              <w:right w:val="nil"/>
            </w:tcBorders>
          </w:tcPr>
          <w:p w14:paraId="05601C3B" w14:textId="77777777" w:rsidR="00064AD2" w:rsidRPr="00DE54A1" w:rsidRDefault="00064AD2" w:rsidP="008108C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Unit trusts</w:t>
            </w:r>
          </w:p>
        </w:tc>
        <w:tc>
          <w:tcPr>
            <w:tcW w:w="1530" w:type="dxa"/>
            <w:tcBorders>
              <w:top w:val="nil"/>
              <w:left w:val="nil"/>
              <w:bottom w:val="nil"/>
              <w:right w:val="nil"/>
            </w:tcBorders>
          </w:tcPr>
          <w:p w14:paraId="5327B3C3" w14:textId="7D629048" w:rsidR="00064AD2" w:rsidRPr="00DE54A1" w:rsidRDefault="00C914C4"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1,863</w:t>
            </w:r>
          </w:p>
        </w:tc>
        <w:tc>
          <w:tcPr>
            <w:tcW w:w="236" w:type="dxa"/>
            <w:tcBorders>
              <w:top w:val="nil"/>
              <w:left w:val="nil"/>
              <w:bottom w:val="nil"/>
              <w:right w:val="nil"/>
            </w:tcBorders>
          </w:tcPr>
          <w:p w14:paraId="35281FC0"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5F56CF68" w14:textId="77777777" w:rsidR="00064AD2" w:rsidRPr="00DE54A1" w:rsidRDefault="00636D16"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46,899</w:t>
            </w:r>
          </w:p>
        </w:tc>
      </w:tr>
      <w:tr w:rsidR="00064AD2" w:rsidRPr="00D0567B" w14:paraId="0B1CB174" w14:textId="77777777" w:rsidTr="00790EF4">
        <w:tc>
          <w:tcPr>
            <w:tcW w:w="6120" w:type="dxa"/>
            <w:tcBorders>
              <w:top w:val="nil"/>
              <w:left w:val="nil"/>
              <w:bottom w:val="nil"/>
              <w:right w:val="nil"/>
            </w:tcBorders>
          </w:tcPr>
          <w:p w14:paraId="11950C6D" w14:textId="77777777" w:rsidR="00064AD2" w:rsidRPr="00DE54A1" w:rsidRDefault="00064A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Available-for-sale investments</w:t>
            </w:r>
          </w:p>
        </w:tc>
        <w:tc>
          <w:tcPr>
            <w:tcW w:w="1530" w:type="dxa"/>
            <w:tcBorders>
              <w:top w:val="nil"/>
              <w:left w:val="nil"/>
              <w:bottom w:val="nil"/>
              <w:right w:val="nil"/>
            </w:tcBorders>
          </w:tcPr>
          <w:p w14:paraId="1E0A6CA5"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10F6AE84"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291B6BF"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r>
      <w:tr w:rsidR="00064AD2" w:rsidRPr="00D0567B" w14:paraId="251E06F5" w14:textId="77777777" w:rsidTr="00790EF4">
        <w:tc>
          <w:tcPr>
            <w:tcW w:w="6120" w:type="dxa"/>
            <w:tcBorders>
              <w:top w:val="nil"/>
              <w:left w:val="nil"/>
              <w:bottom w:val="nil"/>
              <w:right w:val="nil"/>
            </w:tcBorders>
          </w:tcPr>
          <w:p w14:paraId="66D0707A" w14:textId="77777777" w:rsidR="00064AD2" w:rsidRPr="00DE54A1" w:rsidRDefault="00064AD2" w:rsidP="008108C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Unit trusts</w:t>
            </w:r>
          </w:p>
        </w:tc>
        <w:tc>
          <w:tcPr>
            <w:tcW w:w="1530" w:type="dxa"/>
            <w:tcBorders>
              <w:top w:val="nil"/>
              <w:left w:val="nil"/>
              <w:bottom w:val="nil"/>
              <w:right w:val="nil"/>
            </w:tcBorders>
          </w:tcPr>
          <w:p w14:paraId="6577E125" w14:textId="22D55CEE" w:rsidR="00064AD2" w:rsidRPr="00DE54A1" w:rsidRDefault="004B2C3A" w:rsidP="00C914C4">
            <w:pPr>
              <w:tabs>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53,2</w:t>
            </w:r>
            <w:r w:rsidR="00C914C4" w:rsidRPr="00DE54A1">
              <w:rPr>
                <w:rFonts w:asciiTheme="majorBidi" w:hAnsiTheme="majorBidi" w:cstheme="majorBidi"/>
                <w:sz w:val="28"/>
                <w:szCs w:val="28"/>
              </w:rPr>
              <w:t>21</w:t>
            </w:r>
          </w:p>
        </w:tc>
        <w:tc>
          <w:tcPr>
            <w:tcW w:w="236" w:type="dxa"/>
            <w:tcBorders>
              <w:top w:val="nil"/>
              <w:left w:val="nil"/>
              <w:bottom w:val="nil"/>
              <w:right w:val="nil"/>
            </w:tcBorders>
          </w:tcPr>
          <w:p w14:paraId="430526B4"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37AA8E33" w14:textId="77777777" w:rsidR="00064AD2" w:rsidRPr="00DE54A1" w:rsidRDefault="00636D16"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52,072</w:t>
            </w:r>
          </w:p>
        </w:tc>
      </w:tr>
      <w:tr w:rsidR="00064AD2" w:rsidRPr="00D0567B" w14:paraId="678D0FC6" w14:textId="77777777" w:rsidTr="00790EF4">
        <w:tc>
          <w:tcPr>
            <w:tcW w:w="6120" w:type="dxa"/>
            <w:tcBorders>
              <w:top w:val="nil"/>
              <w:left w:val="nil"/>
              <w:bottom w:val="nil"/>
              <w:right w:val="nil"/>
            </w:tcBorders>
          </w:tcPr>
          <w:p w14:paraId="0BFDA2F9" w14:textId="77777777" w:rsidR="00064AD2" w:rsidRPr="00DE54A1" w:rsidRDefault="00064A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Held-to-maturity investments</w:t>
            </w:r>
          </w:p>
        </w:tc>
        <w:tc>
          <w:tcPr>
            <w:tcW w:w="1530" w:type="dxa"/>
            <w:tcBorders>
              <w:top w:val="nil"/>
              <w:left w:val="nil"/>
              <w:bottom w:val="nil"/>
              <w:right w:val="nil"/>
            </w:tcBorders>
          </w:tcPr>
          <w:p w14:paraId="1C61E641"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72CAFD23"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705E2A63"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r>
      <w:tr w:rsidR="00064AD2" w:rsidRPr="00D0567B" w14:paraId="0ADB5A8A" w14:textId="77777777" w:rsidTr="00790EF4">
        <w:tc>
          <w:tcPr>
            <w:tcW w:w="6120" w:type="dxa"/>
            <w:tcBorders>
              <w:top w:val="nil"/>
              <w:left w:val="nil"/>
              <w:bottom w:val="nil"/>
              <w:right w:val="nil"/>
            </w:tcBorders>
          </w:tcPr>
          <w:p w14:paraId="29A309DB" w14:textId="77777777" w:rsidR="00064AD2" w:rsidRPr="00DE54A1" w:rsidRDefault="00064AD2" w:rsidP="008108C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b/>
                <w:bCs/>
                <w:sz w:val="28"/>
                <w:szCs w:val="28"/>
              </w:rPr>
            </w:pPr>
            <w:r w:rsidRPr="00DE54A1">
              <w:rPr>
                <w:rFonts w:asciiTheme="majorBidi" w:eastAsia="Cordia New" w:hAnsiTheme="majorBidi" w:cstheme="majorBidi"/>
                <w:sz w:val="28"/>
                <w:szCs w:val="28"/>
              </w:rPr>
              <w:t>Deposits at banks with maturity of more</w:t>
            </w:r>
            <w:r w:rsidRPr="00DE54A1">
              <w:rPr>
                <w:rFonts w:asciiTheme="majorBidi" w:eastAsia="Cordia New" w:hAnsiTheme="majorBidi" w:cstheme="majorBidi"/>
                <w:sz w:val="28"/>
                <w:szCs w:val="28"/>
                <w:cs/>
              </w:rPr>
              <w:t xml:space="preserve"> </w:t>
            </w:r>
            <w:r w:rsidRPr="00DE54A1">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6EBDD1C0" w14:textId="2F3AC8BF" w:rsidR="00064AD2" w:rsidRPr="00DE54A1" w:rsidRDefault="0053719B" w:rsidP="00C914C4">
            <w:pPr>
              <w:tabs>
                <w:tab w:val="left" w:pos="2880"/>
              </w:tabs>
              <w:spacing w:line="240" w:lineRule="auto"/>
              <w:ind w:right="72"/>
              <w:jc w:val="right"/>
              <w:rPr>
                <w:rFonts w:asciiTheme="majorBidi" w:hAnsiTheme="majorBidi" w:cstheme="majorBidi"/>
                <w:sz w:val="28"/>
                <w:szCs w:val="28"/>
                <w:cs/>
              </w:rPr>
            </w:pPr>
            <w:r w:rsidRPr="00DE54A1">
              <w:rPr>
                <w:rFonts w:asciiTheme="majorBidi" w:hAnsiTheme="majorBidi" w:cstheme="majorBidi"/>
                <w:sz w:val="28"/>
                <w:szCs w:val="28"/>
              </w:rPr>
              <w:t>12,</w:t>
            </w:r>
            <w:r w:rsidR="00C914C4" w:rsidRPr="00DE54A1">
              <w:rPr>
                <w:rFonts w:asciiTheme="majorBidi" w:hAnsiTheme="majorBidi" w:cstheme="majorBidi"/>
                <w:sz w:val="28"/>
                <w:szCs w:val="28"/>
              </w:rPr>
              <w:t>398</w:t>
            </w:r>
          </w:p>
        </w:tc>
        <w:tc>
          <w:tcPr>
            <w:tcW w:w="236" w:type="dxa"/>
            <w:tcBorders>
              <w:top w:val="nil"/>
              <w:left w:val="nil"/>
              <w:bottom w:val="nil"/>
              <w:right w:val="nil"/>
            </w:tcBorders>
          </w:tcPr>
          <w:p w14:paraId="03249FA0"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2F0C6DC1" w14:textId="77777777" w:rsidR="00064AD2" w:rsidRPr="00DE54A1" w:rsidRDefault="00636D16"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12,055</w:t>
            </w:r>
          </w:p>
        </w:tc>
      </w:tr>
      <w:tr w:rsidR="00064AD2" w:rsidRPr="00D0567B" w14:paraId="4556E7B2" w14:textId="77777777" w:rsidTr="00790EF4">
        <w:tc>
          <w:tcPr>
            <w:tcW w:w="6120" w:type="dxa"/>
            <w:tcBorders>
              <w:top w:val="nil"/>
              <w:left w:val="nil"/>
              <w:bottom w:val="nil"/>
              <w:right w:val="nil"/>
            </w:tcBorders>
          </w:tcPr>
          <w:p w14:paraId="1C2D06F3" w14:textId="77777777" w:rsidR="00064AD2" w:rsidRPr="00DE54A1" w:rsidRDefault="00064A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Other investments</w:t>
            </w:r>
          </w:p>
        </w:tc>
        <w:tc>
          <w:tcPr>
            <w:tcW w:w="1530" w:type="dxa"/>
            <w:tcBorders>
              <w:top w:val="nil"/>
              <w:left w:val="nil"/>
              <w:bottom w:val="nil"/>
              <w:right w:val="nil"/>
            </w:tcBorders>
          </w:tcPr>
          <w:p w14:paraId="06704F34"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1D9B36D7"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6938B61"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r>
      <w:tr w:rsidR="00064AD2" w:rsidRPr="00D0567B" w14:paraId="505F8B81" w14:textId="77777777" w:rsidTr="00790EF4">
        <w:tc>
          <w:tcPr>
            <w:tcW w:w="6120" w:type="dxa"/>
            <w:tcBorders>
              <w:top w:val="nil"/>
              <w:left w:val="nil"/>
              <w:bottom w:val="nil"/>
              <w:right w:val="nil"/>
            </w:tcBorders>
          </w:tcPr>
          <w:p w14:paraId="3203813D" w14:textId="77777777" w:rsidR="00064AD2" w:rsidRPr="00DE54A1" w:rsidRDefault="00064AD2" w:rsidP="008108C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Non-marketable equity securities</w:t>
            </w:r>
          </w:p>
        </w:tc>
        <w:tc>
          <w:tcPr>
            <w:tcW w:w="1530" w:type="dxa"/>
            <w:tcBorders>
              <w:top w:val="nil"/>
              <w:left w:val="nil"/>
              <w:bottom w:val="single" w:sz="4" w:space="0" w:color="auto"/>
              <w:right w:val="nil"/>
            </w:tcBorders>
          </w:tcPr>
          <w:p w14:paraId="4B81D860" w14:textId="531B9B2C" w:rsidR="00064AD2" w:rsidRPr="00DE54A1" w:rsidRDefault="004B2C3A"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1,55</w:t>
            </w:r>
            <w:r w:rsidR="002C5D40">
              <w:rPr>
                <w:rFonts w:asciiTheme="majorBidi" w:hAnsiTheme="majorBidi" w:cstheme="majorBidi"/>
                <w:sz w:val="28"/>
                <w:szCs w:val="28"/>
              </w:rPr>
              <w:t>1</w:t>
            </w:r>
          </w:p>
        </w:tc>
        <w:tc>
          <w:tcPr>
            <w:tcW w:w="236" w:type="dxa"/>
            <w:tcBorders>
              <w:top w:val="nil"/>
              <w:left w:val="nil"/>
              <w:bottom w:val="nil"/>
              <w:right w:val="nil"/>
            </w:tcBorders>
          </w:tcPr>
          <w:p w14:paraId="4F56C533"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single" w:sz="4" w:space="0" w:color="auto"/>
              <w:right w:val="nil"/>
            </w:tcBorders>
          </w:tcPr>
          <w:p w14:paraId="4ED805B3" w14:textId="1F1202CE" w:rsidR="00064AD2" w:rsidRPr="00DE54A1" w:rsidRDefault="00636D16"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1,55</w:t>
            </w:r>
            <w:r w:rsidR="002C5D40">
              <w:rPr>
                <w:rFonts w:asciiTheme="majorBidi" w:hAnsiTheme="majorBidi" w:cstheme="majorBidi"/>
                <w:sz w:val="28"/>
                <w:szCs w:val="28"/>
              </w:rPr>
              <w:t>1</w:t>
            </w:r>
          </w:p>
        </w:tc>
      </w:tr>
      <w:tr w:rsidR="00064AD2" w:rsidRPr="00D0567B" w14:paraId="38107E65" w14:textId="77777777" w:rsidTr="00790EF4">
        <w:tc>
          <w:tcPr>
            <w:tcW w:w="6120" w:type="dxa"/>
            <w:tcBorders>
              <w:top w:val="nil"/>
              <w:left w:val="nil"/>
              <w:bottom w:val="nil"/>
              <w:right w:val="nil"/>
            </w:tcBorders>
          </w:tcPr>
          <w:p w14:paraId="7C77A7C8" w14:textId="77777777" w:rsidR="00064AD2" w:rsidRPr="00DE54A1" w:rsidRDefault="00064AD2" w:rsidP="008108CA">
            <w:pPr>
              <w:spacing w:line="240" w:lineRule="auto"/>
              <w:jc w:val="both"/>
              <w:rPr>
                <w:rFonts w:asciiTheme="majorBidi" w:hAnsiTheme="majorBidi" w:cstheme="majorBidi"/>
                <w:b/>
                <w:bCs/>
                <w:sz w:val="28"/>
                <w:szCs w:val="28"/>
              </w:rPr>
            </w:pPr>
            <w:r w:rsidRPr="00DE54A1">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156C8E48" w14:textId="21391F19" w:rsidR="00064AD2" w:rsidRPr="00DE54A1" w:rsidRDefault="0053719B" w:rsidP="00C914C4">
            <w:pPr>
              <w:tabs>
                <w:tab w:val="left" w:pos="2880"/>
              </w:tabs>
              <w:spacing w:line="240" w:lineRule="auto"/>
              <w:ind w:right="72"/>
              <w:jc w:val="right"/>
              <w:rPr>
                <w:rFonts w:asciiTheme="majorBidi" w:hAnsiTheme="majorBidi" w:cstheme="majorBidi"/>
                <w:b/>
                <w:bCs/>
                <w:sz w:val="28"/>
                <w:szCs w:val="28"/>
              </w:rPr>
            </w:pPr>
            <w:r w:rsidRPr="00DE54A1">
              <w:rPr>
                <w:rFonts w:asciiTheme="majorBidi" w:hAnsiTheme="majorBidi" w:cstheme="majorBidi"/>
                <w:b/>
                <w:bCs/>
                <w:sz w:val="28"/>
                <w:szCs w:val="28"/>
              </w:rPr>
              <w:t>11</w:t>
            </w:r>
            <w:r w:rsidR="00C914C4" w:rsidRPr="00DE54A1">
              <w:rPr>
                <w:rFonts w:asciiTheme="majorBidi" w:hAnsiTheme="majorBidi" w:cstheme="majorBidi"/>
                <w:b/>
                <w:bCs/>
                <w:sz w:val="28"/>
                <w:szCs w:val="28"/>
              </w:rPr>
              <w:t>1</w:t>
            </w:r>
            <w:r w:rsidRPr="00DE54A1">
              <w:rPr>
                <w:rFonts w:asciiTheme="majorBidi" w:hAnsiTheme="majorBidi" w:cstheme="majorBidi"/>
                <w:b/>
                <w:bCs/>
                <w:sz w:val="28"/>
                <w:szCs w:val="28"/>
              </w:rPr>
              <w:t>,</w:t>
            </w:r>
            <w:r w:rsidR="00C914C4" w:rsidRPr="00DE54A1">
              <w:rPr>
                <w:rFonts w:asciiTheme="majorBidi" w:hAnsiTheme="majorBidi" w:cstheme="majorBidi"/>
                <w:b/>
                <w:bCs/>
                <w:sz w:val="28"/>
                <w:szCs w:val="28"/>
              </w:rPr>
              <w:t>24</w:t>
            </w:r>
            <w:r w:rsidR="002C5D40">
              <w:rPr>
                <w:rFonts w:asciiTheme="majorBidi" w:hAnsiTheme="majorBidi" w:cstheme="majorBidi"/>
                <w:b/>
                <w:bCs/>
                <w:sz w:val="28"/>
                <w:szCs w:val="28"/>
              </w:rPr>
              <w:t>9</w:t>
            </w:r>
          </w:p>
        </w:tc>
        <w:tc>
          <w:tcPr>
            <w:tcW w:w="236" w:type="dxa"/>
            <w:tcBorders>
              <w:top w:val="nil"/>
              <w:left w:val="nil"/>
              <w:bottom w:val="nil"/>
              <w:right w:val="nil"/>
            </w:tcBorders>
          </w:tcPr>
          <w:p w14:paraId="009B25EB" w14:textId="77777777" w:rsidR="00064AD2" w:rsidRPr="00DE54A1" w:rsidRDefault="00064AD2" w:rsidP="00621E36">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01" w:type="dxa"/>
            <w:tcBorders>
              <w:top w:val="single" w:sz="4" w:space="0" w:color="auto"/>
              <w:left w:val="nil"/>
              <w:bottom w:val="double" w:sz="4" w:space="0" w:color="auto"/>
              <w:right w:val="nil"/>
            </w:tcBorders>
          </w:tcPr>
          <w:p w14:paraId="5B0A5FF7" w14:textId="459B6B69" w:rsidR="00064AD2" w:rsidRPr="00DE54A1" w:rsidRDefault="00636D16"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sidRPr="00DE54A1">
              <w:rPr>
                <w:rFonts w:asciiTheme="majorBidi" w:hAnsiTheme="majorBidi" w:cstheme="majorBidi"/>
                <w:b/>
                <w:bCs/>
                <w:sz w:val="28"/>
                <w:szCs w:val="28"/>
              </w:rPr>
              <w:t>172,35</w:t>
            </w:r>
            <w:r w:rsidR="002C5D40">
              <w:rPr>
                <w:rFonts w:asciiTheme="majorBidi" w:hAnsiTheme="majorBidi" w:cstheme="majorBidi"/>
                <w:b/>
                <w:bCs/>
                <w:sz w:val="28"/>
                <w:szCs w:val="28"/>
              </w:rPr>
              <w:t>1</w:t>
            </w:r>
          </w:p>
        </w:tc>
      </w:tr>
    </w:tbl>
    <w:p w14:paraId="39A23A6F" w14:textId="77777777" w:rsidR="00D82BD3" w:rsidRPr="00D82BD3" w:rsidRDefault="00D82BD3" w:rsidP="00D82BD3">
      <w:pPr>
        <w:pStyle w:val="BodyTextIndent"/>
        <w:spacing w:before="120" w:line="380" w:lineRule="exact"/>
        <w:ind w:left="547" w:right="58"/>
        <w:jc w:val="thaiDistribute"/>
        <w:rPr>
          <w:rFonts w:ascii="Angsana New" w:eastAsia="Arial Unicode MS" w:hAnsi="Angsana New"/>
          <w:sz w:val="28"/>
          <w:szCs w:val="28"/>
        </w:rPr>
      </w:pPr>
    </w:p>
    <w:p w14:paraId="1F713DCC" w14:textId="77777777" w:rsidR="00D82BD3" w:rsidRDefault="00D82BD3" w:rsidP="00D82BD3">
      <w:pPr>
        <w:pStyle w:val="BodyTextIndent"/>
        <w:spacing w:before="120" w:line="380" w:lineRule="exact"/>
        <w:ind w:left="547" w:right="58"/>
        <w:jc w:val="thaiDistribute"/>
        <w:rPr>
          <w:rFonts w:ascii="Angsana New" w:eastAsia="Arial Unicode MS" w:hAnsi="Angsana New"/>
          <w:sz w:val="28"/>
          <w:szCs w:val="28"/>
        </w:rPr>
      </w:pPr>
    </w:p>
    <w:p w14:paraId="1A97EAFB" w14:textId="77777777" w:rsidR="006213E8" w:rsidRDefault="006213E8" w:rsidP="00D82BD3">
      <w:pPr>
        <w:pStyle w:val="BodyTextIndent"/>
        <w:spacing w:before="120" w:line="380" w:lineRule="exact"/>
        <w:ind w:left="547" w:right="58"/>
        <w:jc w:val="thaiDistribute"/>
        <w:rPr>
          <w:rFonts w:ascii="Angsana New" w:eastAsia="Arial Unicode MS" w:hAnsi="Angsana New"/>
          <w:sz w:val="28"/>
          <w:szCs w:val="28"/>
        </w:rPr>
      </w:pPr>
    </w:p>
    <w:p w14:paraId="132115B2" w14:textId="77777777" w:rsidR="00D82BD3" w:rsidRDefault="00D82BD3" w:rsidP="00D82BD3">
      <w:pPr>
        <w:pStyle w:val="BodyTextIndent"/>
        <w:spacing w:before="120" w:line="380" w:lineRule="exact"/>
        <w:ind w:left="547" w:right="58"/>
        <w:jc w:val="thaiDistribute"/>
        <w:rPr>
          <w:rFonts w:ascii="Angsana New" w:eastAsia="Arial Unicode MS" w:hAnsi="Angsana New"/>
          <w:sz w:val="28"/>
          <w:szCs w:val="28"/>
        </w:rPr>
      </w:pPr>
    </w:p>
    <w:p w14:paraId="774A0123" w14:textId="77777777" w:rsidR="00D82BD3" w:rsidRPr="00D82BD3" w:rsidRDefault="00D82BD3" w:rsidP="00D82BD3">
      <w:pPr>
        <w:pStyle w:val="BodyTextIndent"/>
        <w:spacing w:before="120" w:line="380" w:lineRule="exact"/>
        <w:ind w:left="547" w:right="58"/>
        <w:jc w:val="thaiDistribute"/>
        <w:rPr>
          <w:rFonts w:ascii="Angsana New" w:eastAsia="Arial Unicode MS" w:hAnsi="Angsana New"/>
          <w:sz w:val="28"/>
          <w:szCs w:val="28"/>
        </w:rPr>
      </w:pPr>
    </w:p>
    <w:p w14:paraId="4C1A9634" w14:textId="2A0C1C31" w:rsidR="00884811" w:rsidRPr="00B82AC0" w:rsidRDefault="00775A29" w:rsidP="00EF2EFA">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Commitments</w:t>
      </w:r>
      <w:r w:rsidR="002279E9" w:rsidRPr="00B82AC0" w:rsidDel="002279E9">
        <w:rPr>
          <w:rFonts w:ascii="Angsana New" w:eastAsia="Arial Unicode MS" w:hAnsi="Angsana New"/>
          <w:b/>
          <w:bCs/>
          <w:sz w:val="28"/>
          <w:szCs w:val="28"/>
        </w:rPr>
        <w:t xml:space="preserve"> </w:t>
      </w:r>
    </w:p>
    <w:p w14:paraId="4E78A7C7" w14:textId="550C570E" w:rsidR="002279E9" w:rsidRPr="00427203" w:rsidRDefault="002279E9" w:rsidP="00103E7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cs/>
        </w:rPr>
      </w:pPr>
      <w:r w:rsidRPr="00427203">
        <w:rPr>
          <w:rFonts w:asciiTheme="majorBidi" w:hAnsiTheme="majorBidi" w:cstheme="majorBidi"/>
          <w:sz w:val="28"/>
          <w:szCs w:val="28"/>
        </w:rPr>
        <w:t xml:space="preserve">Long-term lease agreements </w:t>
      </w:r>
    </w:p>
    <w:p w14:paraId="171DD0AA" w14:textId="1AC497B8" w:rsidR="002279E9" w:rsidRPr="00B82AC0" w:rsidRDefault="00E46829" w:rsidP="00247EBE">
      <w:pPr>
        <w:pStyle w:val="BodyTextIndent"/>
        <w:tabs>
          <w:tab w:val="clear" w:pos="454"/>
        </w:tabs>
        <w:spacing w:before="120" w:line="380" w:lineRule="exact"/>
        <w:ind w:left="990" w:right="58"/>
        <w:jc w:val="thaiDistribute"/>
        <w:rPr>
          <w:rFonts w:ascii="Angsana New" w:eastAsia="Arial Unicode MS" w:hAnsi="Angsana New"/>
          <w:sz w:val="28"/>
          <w:szCs w:val="28"/>
        </w:rPr>
      </w:pPr>
      <w:r w:rsidRPr="00427203">
        <w:rPr>
          <w:rFonts w:ascii="Angsana New" w:eastAsia="Arial Unicode MS" w:hAnsi="Angsana New"/>
          <w:sz w:val="28"/>
          <w:szCs w:val="28"/>
        </w:rPr>
        <w:t>As at 31 March 2019 and 31 December 2018</w:t>
      </w:r>
      <w:r w:rsidR="002279E9" w:rsidRPr="00427203">
        <w:rPr>
          <w:rFonts w:ascii="Angsana New" w:eastAsia="Arial Unicode MS" w:hAnsi="Angsana New"/>
          <w:sz w:val="28"/>
          <w:szCs w:val="28"/>
        </w:rPr>
        <w:t>, the Company had various lease agreements for office building, vehicle</w:t>
      </w:r>
      <w:r w:rsidR="002758F1" w:rsidRPr="00427203">
        <w:rPr>
          <w:rFonts w:ascii="Angsana New" w:eastAsia="Arial Unicode MS" w:hAnsi="Angsana New"/>
          <w:sz w:val="28"/>
          <w:szCs w:val="28"/>
        </w:rPr>
        <w:t>s</w:t>
      </w:r>
      <w:r w:rsidR="002279E9" w:rsidRPr="00B82AC0">
        <w:rPr>
          <w:rFonts w:ascii="Angsana New" w:eastAsia="Arial Unicode MS" w:hAnsi="Angsana New"/>
          <w:sz w:val="28"/>
          <w:szCs w:val="28"/>
        </w:rPr>
        <w:t xml:space="preserve"> and office equipment for operation, </w:t>
      </w:r>
      <w:r w:rsidR="002279E9" w:rsidRPr="00C658F8">
        <w:rPr>
          <w:rFonts w:ascii="Angsana New" w:eastAsia="Arial Unicode MS" w:hAnsi="Angsana New"/>
          <w:sz w:val="28"/>
          <w:szCs w:val="28"/>
        </w:rPr>
        <w:t xml:space="preserve">which will </w:t>
      </w:r>
      <w:r w:rsidR="00C658F8" w:rsidRPr="00C658F8">
        <w:rPr>
          <w:rFonts w:ascii="Angsana New" w:eastAsia="Arial Unicode MS" w:hAnsi="Angsana New"/>
          <w:sz w:val="28"/>
          <w:szCs w:val="28"/>
        </w:rPr>
        <w:t>expire in 2022</w:t>
      </w:r>
      <w:r w:rsidR="002279E9" w:rsidRPr="00C658F8">
        <w:rPr>
          <w:rFonts w:ascii="Angsana New" w:eastAsia="Arial Unicode MS" w:hAnsi="Angsana New"/>
          <w:sz w:val="28"/>
          <w:szCs w:val="28"/>
        </w:rPr>
        <w:t>. The totals</w:t>
      </w:r>
      <w:r w:rsidR="002279E9" w:rsidRPr="00C658F8">
        <w:rPr>
          <w:rFonts w:ascii="Angsana New" w:eastAsia="Arial Unicode MS" w:hAnsi="Angsana New"/>
          <w:sz w:val="28"/>
          <w:szCs w:val="28"/>
          <w:cs/>
        </w:rPr>
        <w:t xml:space="preserve"> </w:t>
      </w:r>
      <w:r w:rsidR="002279E9" w:rsidRPr="00C658F8">
        <w:rPr>
          <w:rFonts w:ascii="Angsana New" w:eastAsia="Arial Unicode MS" w:hAnsi="Angsana New"/>
          <w:sz w:val="28"/>
          <w:szCs w:val="28"/>
        </w:rPr>
        <w:t>of future minimum</w:t>
      </w:r>
      <w:r w:rsidR="002279E9" w:rsidRPr="00B82AC0">
        <w:rPr>
          <w:rFonts w:ascii="Angsana New" w:eastAsia="Arial Unicode MS" w:hAnsi="Angsana New"/>
          <w:sz w:val="28"/>
          <w:szCs w:val="28"/>
        </w:rPr>
        <w:t xml:space="preserve"> lease payment under operating leases for each period are as follows:</w:t>
      </w:r>
    </w:p>
    <w:tbl>
      <w:tblPr>
        <w:tblW w:w="909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21"/>
        <w:gridCol w:w="369"/>
        <w:gridCol w:w="1530"/>
      </w:tblGrid>
      <w:tr w:rsidR="00B4160E" w:rsidRPr="00D0567B" w14:paraId="7BECD1B7" w14:textId="77777777" w:rsidTr="00103E78">
        <w:tc>
          <w:tcPr>
            <w:tcW w:w="5670" w:type="dxa"/>
            <w:tcBorders>
              <w:top w:val="nil"/>
              <w:left w:val="nil"/>
              <w:bottom w:val="nil"/>
              <w:right w:val="nil"/>
            </w:tcBorders>
          </w:tcPr>
          <w:p w14:paraId="7F604D03" w14:textId="77777777" w:rsidR="002279E9" w:rsidRPr="00D0567B"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2C776866" w14:textId="77777777" w:rsidR="002279E9" w:rsidRPr="00D0567B"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2279E9" w:rsidRPr="00D0567B">
              <w:rPr>
                <w:rFonts w:asciiTheme="majorBidi" w:hAnsiTheme="majorBidi" w:cstheme="majorBidi"/>
                <w:sz w:val="28"/>
                <w:szCs w:val="28"/>
              </w:rPr>
              <w:t xml:space="preserve"> Baht</w:t>
            </w:r>
          </w:p>
        </w:tc>
      </w:tr>
      <w:tr w:rsidR="00E46829" w:rsidRPr="00D0567B" w14:paraId="613866D9" w14:textId="77777777" w:rsidTr="00103E78">
        <w:tc>
          <w:tcPr>
            <w:tcW w:w="5670" w:type="dxa"/>
            <w:tcBorders>
              <w:top w:val="nil"/>
              <w:left w:val="nil"/>
              <w:bottom w:val="nil"/>
              <w:right w:val="nil"/>
            </w:tcBorders>
          </w:tcPr>
          <w:p w14:paraId="47365051"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March 2019</w:t>
            </w:r>
          </w:p>
        </w:tc>
        <w:tc>
          <w:tcPr>
            <w:tcW w:w="369" w:type="dxa"/>
            <w:tcBorders>
              <w:top w:val="single" w:sz="4" w:space="0" w:color="auto"/>
              <w:left w:val="nil"/>
              <w:bottom w:val="nil"/>
              <w:right w:val="nil"/>
            </w:tcBorders>
          </w:tcPr>
          <w:p w14:paraId="5BEC35AF"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0FD45E75"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636D16" w:rsidRPr="00D0567B" w14:paraId="5674B555"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259C53CD" w14:textId="77777777" w:rsidR="00636D16" w:rsidRPr="00D0567B" w:rsidRDefault="00636D1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Not later than 1 year</w:t>
            </w:r>
          </w:p>
        </w:tc>
        <w:tc>
          <w:tcPr>
            <w:tcW w:w="1521" w:type="dxa"/>
          </w:tcPr>
          <w:p w14:paraId="79479425" w14:textId="4D146006" w:rsidR="00636D16" w:rsidRPr="00621E36" w:rsidRDefault="001656A0"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3,961</w:t>
            </w:r>
          </w:p>
        </w:tc>
        <w:tc>
          <w:tcPr>
            <w:tcW w:w="369" w:type="dxa"/>
          </w:tcPr>
          <w:p w14:paraId="4A0B43E1" w14:textId="41E60D6B" w:rsidR="00636D16" w:rsidRPr="00D0567B" w:rsidRDefault="00636D16"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2D37F312" w14:textId="77777777" w:rsidR="00636D16" w:rsidRPr="00621E36" w:rsidRDefault="00636D16"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3,025</w:t>
            </w:r>
          </w:p>
        </w:tc>
      </w:tr>
      <w:tr w:rsidR="00636D16" w:rsidRPr="00D0567B" w14:paraId="177E1453"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65D55C5" w14:textId="77777777" w:rsidR="00636D16" w:rsidRPr="00D0567B" w:rsidRDefault="00636D1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Later than 1 year and not later than 5 years</w:t>
            </w:r>
          </w:p>
        </w:tc>
        <w:tc>
          <w:tcPr>
            <w:tcW w:w="1521" w:type="dxa"/>
          </w:tcPr>
          <w:p w14:paraId="55B042E1" w14:textId="1F470442" w:rsidR="00636D16" w:rsidRPr="00621E36" w:rsidRDefault="00B930FA"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1,461</w:t>
            </w:r>
          </w:p>
        </w:tc>
        <w:tc>
          <w:tcPr>
            <w:tcW w:w="369" w:type="dxa"/>
          </w:tcPr>
          <w:p w14:paraId="6602832F" w14:textId="77777777" w:rsidR="00636D16" w:rsidRPr="00D0567B" w:rsidRDefault="00636D16"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096F8CED" w14:textId="77777777" w:rsidR="00636D16" w:rsidRPr="00621E36" w:rsidRDefault="00636D16"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1,485</w:t>
            </w:r>
          </w:p>
        </w:tc>
      </w:tr>
      <w:tr w:rsidR="00636D16" w:rsidRPr="00D0567B" w14:paraId="285CA53C"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ADE7EC8" w14:textId="77777777" w:rsidR="00636D16" w:rsidRPr="00D0567B" w:rsidRDefault="00636D16"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D0567B">
              <w:rPr>
                <w:rFonts w:asciiTheme="majorBidi" w:hAnsiTheme="majorBidi" w:cstheme="majorBidi"/>
                <w:b/>
                <w:bCs/>
                <w:sz w:val="28"/>
                <w:szCs w:val="28"/>
              </w:rPr>
              <w:t>Total</w:t>
            </w:r>
          </w:p>
        </w:tc>
        <w:tc>
          <w:tcPr>
            <w:tcW w:w="1521" w:type="dxa"/>
            <w:tcBorders>
              <w:top w:val="single" w:sz="4" w:space="0" w:color="auto"/>
              <w:bottom w:val="double" w:sz="4" w:space="0" w:color="auto"/>
            </w:tcBorders>
          </w:tcPr>
          <w:p w14:paraId="24B29533" w14:textId="01BA0FDE" w:rsidR="00636D16" w:rsidRPr="00621E36" w:rsidRDefault="001656A0"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5,422</w:t>
            </w:r>
          </w:p>
        </w:tc>
        <w:tc>
          <w:tcPr>
            <w:tcW w:w="369" w:type="dxa"/>
          </w:tcPr>
          <w:p w14:paraId="7212977F" w14:textId="77777777" w:rsidR="00636D16" w:rsidRPr="00621E36" w:rsidRDefault="00636D16" w:rsidP="00621E36">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tcPr>
          <w:p w14:paraId="4E4AD866" w14:textId="77777777" w:rsidR="00636D16" w:rsidRPr="00621E36" w:rsidRDefault="00636D16"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sidRPr="00621E36">
              <w:rPr>
                <w:rFonts w:asciiTheme="majorBidi" w:hAnsiTheme="majorBidi" w:cstheme="majorBidi"/>
                <w:b/>
                <w:bCs/>
                <w:sz w:val="28"/>
                <w:szCs w:val="28"/>
              </w:rPr>
              <w:t>4,510</w:t>
            </w:r>
          </w:p>
        </w:tc>
      </w:tr>
    </w:tbl>
    <w:p w14:paraId="3014FF94" w14:textId="6178CF75" w:rsidR="00F5177E" w:rsidRDefault="00E46829" w:rsidP="00103E7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427203">
        <w:rPr>
          <w:rFonts w:asciiTheme="majorBidi" w:hAnsiTheme="majorBidi" w:cstheme="majorBidi"/>
          <w:sz w:val="28"/>
          <w:szCs w:val="28"/>
        </w:rPr>
        <w:t>As at 31 March 2019 and 31 December 2018</w:t>
      </w:r>
      <w:r w:rsidR="002279E9" w:rsidRPr="00427203">
        <w:rPr>
          <w:rFonts w:asciiTheme="majorBidi" w:hAnsiTheme="majorBidi" w:cstheme="majorBidi"/>
          <w:sz w:val="28"/>
          <w:szCs w:val="28"/>
        </w:rPr>
        <w:t xml:space="preserve">, the Company had commitment under the agreements for software </w:t>
      </w:r>
      <w:r w:rsidR="00427203">
        <w:rPr>
          <w:rFonts w:asciiTheme="majorBidi" w:hAnsiTheme="majorBidi" w:cstheme="majorBidi"/>
          <w:sz w:val="28"/>
          <w:szCs w:val="28"/>
        </w:rPr>
        <w:t>d</w:t>
      </w:r>
      <w:r w:rsidR="002279E9" w:rsidRPr="00427203">
        <w:rPr>
          <w:rFonts w:asciiTheme="majorBidi" w:hAnsiTheme="majorBidi" w:cstheme="majorBidi"/>
          <w:sz w:val="28"/>
          <w:szCs w:val="28"/>
        </w:rPr>
        <w:t>evelopment amounting to</w:t>
      </w:r>
      <w:r w:rsidR="00BE4937" w:rsidRPr="00427203">
        <w:rPr>
          <w:rFonts w:asciiTheme="majorBidi" w:hAnsiTheme="majorBidi" w:cstheme="majorBidi"/>
          <w:sz w:val="28"/>
          <w:szCs w:val="28"/>
        </w:rPr>
        <w:t xml:space="preserve"> </w:t>
      </w:r>
      <w:r w:rsidR="00825CB8" w:rsidRPr="00427203">
        <w:rPr>
          <w:rFonts w:asciiTheme="majorBidi" w:hAnsiTheme="majorBidi" w:cstheme="majorBidi"/>
          <w:sz w:val="28"/>
          <w:szCs w:val="28"/>
        </w:rPr>
        <w:t xml:space="preserve">Baht </w:t>
      </w:r>
      <w:r w:rsidR="00F20E4C">
        <w:rPr>
          <w:rFonts w:asciiTheme="majorBidi" w:hAnsiTheme="majorBidi" w:cstheme="majorBidi"/>
          <w:sz w:val="28"/>
          <w:szCs w:val="28"/>
        </w:rPr>
        <w:t>0</w:t>
      </w:r>
      <w:r w:rsidR="00247EBE">
        <w:rPr>
          <w:rFonts w:asciiTheme="majorBidi" w:hAnsiTheme="majorBidi" w:cstheme="majorBidi"/>
          <w:sz w:val="28"/>
          <w:szCs w:val="28"/>
        </w:rPr>
        <w:t>.8</w:t>
      </w:r>
      <w:r w:rsidR="00825CB8" w:rsidRPr="00427203">
        <w:rPr>
          <w:rFonts w:asciiTheme="majorBidi" w:hAnsiTheme="majorBidi" w:cstheme="majorBidi"/>
          <w:sz w:val="28"/>
          <w:szCs w:val="28"/>
        </w:rPr>
        <w:t xml:space="preserve"> million</w:t>
      </w:r>
      <w:r w:rsidRPr="00427203">
        <w:rPr>
          <w:rFonts w:asciiTheme="majorBidi" w:hAnsiTheme="majorBidi" w:cstheme="majorBidi"/>
          <w:sz w:val="28"/>
          <w:szCs w:val="28"/>
        </w:rPr>
        <w:t xml:space="preserve"> and Baht 5.7 million, respectively.</w:t>
      </w:r>
    </w:p>
    <w:p w14:paraId="18783CB5" w14:textId="177B25DF" w:rsidR="00247EBE" w:rsidRPr="00103E78" w:rsidRDefault="00496756" w:rsidP="005F588D">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46"/>
        <w:jc w:val="both"/>
        <w:rPr>
          <w:rFonts w:asciiTheme="majorBidi" w:hAnsiTheme="majorBidi" w:cstheme="majorBidi"/>
          <w:sz w:val="28"/>
          <w:szCs w:val="28"/>
        </w:rPr>
      </w:pPr>
      <w:r>
        <w:rPr>
          <w:rFonts w:asciiTheme="majorBidi" w:hAnsiTheme="majorBidi" w:cstheme="majorBidi"/>
          <w:sz w:val="28"/>
          <w:szCs w:val="28"/>
        </w:rPr>
        <w:t>Credit facilities</w:t>
      </w:r>
    </w:p>
    <w:tbl>
      <w:tblPr>
        <w:tblpPr w:leftFromText="180" w:rightFromText="180" w:vertAnchor="text" w:horzAnchor="page" w:tblpX="2119" w:tblpY="88"/>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760"/>
        <w:gridCol w:w="1530"/>
        <w:gridCol w:w="270"/>
        <w:gridCol w:w="1530"/>
      </w:tblGrid>
      <w:tr w:rsidR="00103E78" w:rsidRPr="00D0567B" w14:paraId="75D2874A" w14:textId="77777777" w:rsidTr="00103E78">
        <w:tc>
          <w:tcPr>
            <w:tcW w:w="5760" w:type="dxa"/>
            <w:tcBorders>
              <w:top w:val="nil"/>
              <w:left w:val="nil"/>
              <w:bottom w:val="nil"/>
              <w:right w:val="nil"/>
            </w:tcBorders>
          </w:tcPr>
          <w:p w14:paraId="0F6020FF"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 Baht</w:t>
            </w:r>
          </w:p>
        </w:tc>
      </w:tr>
      <w:tr w:rsidR="00103E78" w:rsidRPr="00D0567B" w14:paraId="2437EB27" w14:textId="77777777" w:rsidTr="00103E78">
        <w:tc>
          <w:tcPr>
            <w:tcW w:w="5760" w:type="dxa"/>
            <w:tcBorders>
              <w:top w:val="nil"/>
              <w:left w:val="nil"/>
              <w:bottom w:val="nil"/>
              <w:right w:val="nil"/>
            </w:tcBorders>
          </w:tcPr>
          <w:p w14:paraId="289D1E7E"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March 2019</w:t>
            </w:r>
          </w:p>
        </w:tc>
        <w:tc>
          <w:tcPr>
            <w:tcW w:w="270" w:type="dxa"/>
            <w:tcBorders>
              <w:top w:val="single" w:sz="4" w:space="0" w:color="auto"/>
              <w:left w:val="nil"/>
              <w:bottom w:val="nil"/>
              <w:right w:val="nil"/>
            </w:tcBorders>
          </w:tcPr>
          <w:p w14:paraId="6A979344"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53F97630"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103E78" w:rsidRPr="00D0567B" w14:paraId="1BAD9866"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1044F73C" w14:textId="77777777" w:rsidR="00103E78" w:rsidRPr="00D0567B" w:rsidRDefault="00103E78" w:rsidP="00103E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Bank overdrafts</w:t>
            </w:r>
          </w:p>
        </w:tc>
        <w:tc>
          <w:tcPr>
            <w:tcW w:w="1530" w:type="dxa"/>
          </w:tcPr>
          <w:p w14:paraId="40CD77E3" w14:textId="77777777" w:rsidR="00103E78" w:rsidRPr="00621E36" w:rsidRDefault="00103E78" w:rsidP="00103E7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5,000</w:t>
            </w:r>
          </w:p>
        </w:tc>
        <w:tc>
          <w:tcPr>
            <w:tcW w:w="270" w:type="dxa"/>
          </w:tcPr>
          <w:p w14:paraId="257D170F" w14:textId="77777777" w:rsidR="00103E78" w:rsidRPr="00D0567B" w:rsidRDefault="00103E78" w:rsidP="00103E7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4AEA5AE3" w14:textId="77777777" w:rsidR="00103E78" w:rsidRPr="00621E36" w:rsidRDefault="00103E78" w:rsidP="00103E78">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6,950</w:t>
            </w:r>
          </w:p>
        </w:tc>
      </w:tr>
      <w:tr w:rsidR="00103E78" w:rsidRPr="00D0567B" w14:paraId="4F727900"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6DBC440A" w14:textId="77777777" w:rsidR="00103E78" w:rsidRPr="00D0567B" w:rsidRDefault="00103E78" w:rsidP="00103E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15"/>
              <w:rPr>
                <w:rFonts w:asciiTheme="majorBidi" w:hAnsiTheme="majorBidi" w:cstheme="majorBidi"/>
                <w:sz w:val="28"/>
                <w:szCs w:val="28"/>
              </w:rPr>
            </w:pPr>
            <w:r w:rsidRPr="00D0567B">
              <w:rPr>
                <w:rFonts w:asciiTheme="majorBidi" w:hAnsiTheme="majorBidi" w:cstheme="majorBidi"/>
                <w:sz w:val="28"/>
                <w:szCs w:val="28"/>
              </w:rPr>
              <w:t>Letter of guarantees (in the normal course of business of the Company)</w:t>
            </w:r>
          </w:p>
        </w:tc>
        <w:tc>
          <w:tcPr>
            <w:tcW w:w="1530" w:type="dxa"/>
            <w:tcBorders>
              <w:bottom w:val="single" w:sz="4" w:space="0" w:color="auto"/>
            </w:tcBorders>
          </w:tcPr>
          <w:p w14:paraId="6A8B1C4E" w14:textId="77777777" w:rsidR="00103E78" w:rsidRPr="00621E36" w:rsidRDefault="00103E78" w:rsidP="00103E78">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20,000</w:t>
            </w:r>
          </w:p>
        </w:tc>
        <w:tc>
          <w:tcPr>
            <w:tcW w:w="270" w:type="dxa"/>
          </w:tcPr>
          <w:p w14:paraId="75C9D318" w14:textId="77777777" w:rsidR="00103E78" w:rsidRPr="00D0567B" w:rsidRDefault="00103E78" w:rsidP="00103E78">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5AB43C19" w14:textId="77777777" w:rsidR="00103E78" w:rsidRPr="00621E36" w:rsidRDefault="00103E78" w:rsidP="00103E78">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20,000</w:t>
            </w:r>
          </w:p>
        </w:tc>
      </w:tr>
      <w:tr w:rsidR="00103E78" w:rsidRPr="00247EBE" w14:paraId="2A1D284F"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7598E0BE" w14:textId="77777777" w:rsidR="00103E78" w:rsidRPr="00247EBE" w:rsidRDefault="00103E78" w:rsidP="00103E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247EBE">
              <w:rPr>
                <w:rFonts w:asciiTheme="majorBidi" w:hAnsiTheme="majorBidi" w:cstheme="majorBidi"/>
                <w:b/>
                <w:bCs/>
                <w:sz w:val="28"/>
                <w:szCs w:val="28"/>
              </w:rPr>
              <w:t>Total</w:t>
            </w:r>
          </w:p>
        </w:tc>
        <w:tc>
          <w:tcPr>
            <w:tcW w:w="1530" w:type="dxa"/>
            <w:tcBorders>
              <w:top w:val="single" w:sz="4" w:space="0" w:color="auto"/>
              <w:bottom w:val="double" w:sz="4" w:space="0" w:color="auto"/>
            </w:tcBorders>
          </w:tcPr>
          <w:p w14:paraId="04F2E0DF" w14:textId="77777777" w:rsidR="00103E78" w:rsidRPr="00247EBE" w:rsidRDefault="00103E78" w:rsidP="00103E78">
            <w:pPr>
              <w:tabs>
                <w:tab w:val="clear" w:pos="907"/>
                <w:tab w:val="left" w:pos="900"/>
                <w:tab w:val="left" w:pos="2880"/>
              </w:tabs>
              <w:spacing w:line="240" w:lineRule="auto"/>
              <w:ind w:right="72"/>
              <w:jc w:val="right"/>
              <w:rPr>
                <w:rFonts w:asciiTheme="majorBidi" w:hAnsiTheme="majorBidi" w:cstheme="majorBidi"/>
                <w:b/>
                <w:bCs/>
                <w:sz w:val="28"/>
                <w:szCs w:val="28"/>
              </w:rPr>
            </w:pPr>
            <w:r w:rsidRPr="00247EBE">
              <w:rPr>
                <w:rFonts w:asciiTheme="majorBidi" w:hAnsiTheme="majorBidi" w:cstheme="majorBidi"/>
                <w:b/>
                <w:bCs/>
                <w:sz w:val="28"/>
                <w:szCs w:val="28"/>
              </w:rPr>
              <w:t>25,000</w:t>
            </w:r>
          </w:p>
        </w:tc>
        <w:tc>
          <w:tcPr>
            <w:tcW w:w="270" w:type="dxa"/>
          </w:tcPr>
          <w:p w14:paraId="74A98A9F" w14:textId="77777777" w:rsidR="00103E78" w:rsidRPr="00247EBE" w:rsidRDefault="00103E78" w:rsidP="00103E78">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tcPr>
          <w:p w14:paraId="2737FE22" w14:textId="77777777" w:rsidR="00103E78" w:rsidRPr="00247EBE" w:rsidRDefault="00103E78" w:rsidP="00103E78">
            <w:pPr>
              <w:tabs>
                <w:tab w:val="clear" w:pos="907"/>
                <w:tab w:val="left" w:pos="900"/>
                <w:tab w:val="left" w:pos="2880"/>
              </w:tabs>
              <w:spacing w:line="240" w:lineRule="auto"/>
              <w:ind w:right="72"/>
              <w:jc w:val="right"/>
              <w:rPr>
                <w:rFonts w:asciiTheme="majorBidi" w:hAnsiTheme="majorBidi" w:cstheme="majorBidi"/>
                <w:b/>
                <w:bCs/>
                <w:sz w:val="28"/>
                <w:szCs w:val="28"/>
              </w:rPr>
            </w:pPr>
            <w:r w:rsidRPr="00247EBE">
              <w:rPr>
                <w:rFonts w:asciiTheme="majorBidi" w:hAnsiTheme="majorBidi" w:cstheme="majorBidi"/>
                <w:b/>
                <w:bCs/>
                <w:sz w:val="28"/>
                <w:szCs w:val="28"/>
              </w:rPr>
              <w:t>26,950</w:t>
            </w:r>
          </w:p>
        </w:tc>
      </w:tr>
    </w:tbl>
    <w:p w14:paraId="7D7903AC" w14:textId="1367C5FE" w:rsidR="00496756" w:rsidRPr="00496756" w:rsidRDefault="00103E78" w:rsidP="00496756">
      <w:pPr>
        <w:pStyle w:val="BodyTextIndent"/>
        <w:tabs>
          <w:tab w:val="clear" w:pos="454"/>
        </w:tabs>
        <w:spacing w:before="120" w:line="380" w:lineRule="exact"/>
        <w:ind w:left="990" w:right="58"/>
        <w:jc w:val="thaiDistribute"/>
        <w:rPr>
          <w:rFonts w:ascii="Angsana New" w:eastAsia="Arial Unicode MS" w:hAnsi="Angsana New"/>
          <w:sz w:val="28"/>
          <w:szCs w:val="28"/>
        </w:rPr>
      </w:pPr>
      <w:r w:rsidRPr="00496756">
        <w:rPr>
          <w:rFonts w:ascii="Angsana New" w:eastAsia="Arial Unicode MS" w:hAnsi="Angsana New"/>
          <w:sz w:val="28"/>
          <w:szCs w:val="28"/>
        </w:rPr>
        <w:t>As at 31 March 2019, the Company had bank overdraft credit line and bank guarantees issued by local banks in favor of the Company, which were guaranteed by certain land and buildings as discussed in Notes 10.</w:t>
      </w:r>
    </w:p>
    <w:p w14:paraId="0E158140" w14:textId="0C7BB967" w:rsidR="00103E78" w:rsidRPr="00496756" w:rsidRDefault="00247EBE" w:rsidP="00496756">
      <w:pPr>
        <w:pStyle w:val="BodyTextIndent"/>
        <w:tabs>
          <w:tab w:val="clear" w:pos="454"/>
        </w:tabs>
        <w:spacing w:before="120" w:line="380" w:lineRule="exact"/>
        <w:ind w:left="990" w:right="58"/>
        <w:jc w:val="thaiDistribute"/>
        <w:rPr>
          <w:rFonts w:ascii="Angsana New" w:eastAsia="Arial Unicode MS" w:hAnsi="Angsana New"/>
          <w:sz w:val="28"/>
          <w:szCs w:val="28"/>
        </w:rPr>
      </w:pPr>
      <w:r w:rsidRPr="00496756">
        <w:rPr>
          <w:rFonts w:ascii="Angsana New" w:eastAsia="Arial Unicode MS" w:hAnsi="Angsana New"/>
          <w:sz w:val="28"/>
          <w:szCs w:val="28"/>
        </w:rPr>
        <w:t>As at 31 December 2018, the Company had bank overdraft</w:t>
      </w:r>
      <w:r w:rsidR="00027A8A" w:rsidRPr="00496756">
        <w:rPr>
          <w:rFonts w:ascii="Angsana New" w:eastAsia="Arial Unicode MS" w:hAnsi="Angsana New"/>
          <w:sz w:val="28"/>
          <w:szCs w:val="28"/>
        </w:rPr>
        <w:t xml:space="preserve"> credit</w:t>
      </w:r>
      <w:r w:rsidRPr="00496756">
        <w:rPr>
          <w:rFonts w:ascii="Angsana New" w:eastAsia="Arial Unicode MS" w:hAnsi="Angsana New"/>
          <w:sz w:val="28"/>
          <w:szCs w:val="28"/>
        </w:rPr>
        <w:t xml:space="preserve"> line and bank guarantees issued by local banks in favor of the Company, which were guaranteed by fixed deposit of Baht 2.0 million, certain land and buildings</w:t>
      </w:r>
      <w:r w:rsidR="00140F56" w:rsidRPr="00496756">
        <w:rPr>
          <w:rFonts w:ascii="Angsana New" w:eastAsia="Arial Unicode MS" w:hAnsi="Angsana New"/>
          <w:sz w:val="28"/>
          <w:szCs w:val="28"/>
        </w:rPr>
        <w:t xml:space="preserve"> as discussed in Notes 9 and 10.</w:t>
      </w:r>
    </w:p>
    <w:p w14:paraId="68BC612D" w14:textId="6A0C3908" w:rsidR="00103E78" w:rsidRDefault="00103E78" w:rsidP="00103E7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D0567B">
        <w:rPr>
          <w:rFonts w:asciiTheme="majorBidi" w:hAnsiTheme="majorBidi" w:cstheme="majorBidi"/>
          <w:sz w:val="28"/>
          <w:szCs w:val="28"/>
        </w:rPr>
        <w:t>On 16 August 2018, the Company entered into a claim verify service agreement with a local company whereby such local company will provide service to consult, advice, verify and gather information regarding insurer’s rights to claim according to conditions in insurance policy and summarize claim report to the Company. In this regard, the Company will pay minimum monthly service fee of Baht 15,000 per month for the 1</w:t>
      </w:r>
      <w:r w:rsidRPr="00B82AC0">
        <w:rPr>
          <w:rFonts w:asciiTheme="majorBidi" w:hAnsiTheme="majorBidi" w:cstheme="majorBidi"/>
          <w:sz w:val="28"/>
          <w:szCs w:val="28"/>
        </w:rPr>
        <w:t>st</w:t>
      </w:r>
      <w:r w:rsidRPr="00D0567B">
        <w:rPr>
          <w:rFonts w:asciiTheme="majorBidi" w:hAnsiTheme="majorBidi" w:cstheme="majorBidi"/>
          <w:sz w:val="28"/>
          <w:szCs w:val="28"/>
        </w:rPr>
        <w:t xml:space="preserve"> to 6</w:t>
      </w:r>
      <w:r w:rsidRPr="00B82AC0">
        <w:rPr>
          <w:rFonts w:asciiTheme="majorBidi" w:hAnsiTheme="majorBidi" w:cstheme="majorBidi"/>
          <w:sz w:val="28"/>
          <w:szCs w:val="28"/>
        </w:rPr>
        <w:t>th</w:t>
      </w:r>
      <w:r w:rsidRPr="00D0567B">
        <w:rPr>
          <w:rFonts w:asciiTheme="majorBidi" w:hAnsiTheme="majorBidi" w:cstheme="majorBidi"/>
          <w:sz w:val="28"/>
          <w:szCs w:val="28"/>
        </w:rPr>
        <w:t xml:space="preserve"> months, Baht 30,000 per month for the 7</w:t>
      </w:r>
      <w:r w:rsidRPr="00B82AC0">
        <w:rPr>
          <w:rFonts w:asciiTheme="majorBidi" w:hAnsiTheme="majorBidi" w:cstheme="majorBidi"/>
          <w:sz w:val="28"/>
          <w:szCs w:val="28"/>
        </w:rPr>
        <w:t>th</w:t>
      </w:r>
      <w:r w:rsidRPr="00D0567B">
        <w:rPr>
          <w:rFonts w:asciiTheme="majorBidi" w:hAnsiTheme="majorBidi" w:cstheme="majorBidi"/>
          <w:sz w:val="28"/>
          <w:szCs w:val="28"/>
        </w:rPr>
        <w:t xml:space="preserve"> month onward and annual service fee of Baht 24,000 per year. This agreement shall be effective until either party terminates the agreement by giving the other party an advance written termination notice at least 90 days</w:t>
      </w:r>
      <w:r>
        <w:rPr>
          <w:rFonts w:asciiTheme="majorBidi" w:hAnsiTheme="majorBidi" w:cstheme="majorBidi"/>
          <w:sz w:val="28"/>
          <w:szCs w:val="28"/>
        </w:rPr>
        <w:t>.</w:t>
      </w:r>
    </w:p>
    <w:p w14:paraId="1C671FEB" w14:textId="5DE5BDF7" w:rsidR="000853A6" w:rsidRDefault="000853A6" w:rsidP="00103E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both"/>
        <w:rPr>
          <w:rFonts w:asciiTheme="majorBidi" w:hAnsiTheme="majorBidi" w:cstheme="majorBidi"/>
          <w:sz w:val="28"/>
          <w:szCs w:val="28"/>
        </w:rPr>
      </w:pPr>
    </w:p>
    <w:p w14:paraId="26E4EE34" w14:textId="77777777" w:rsidR="00247EBE" w:rsidRPr="00B82AC0" w:rsidRDefault="00247EBE" w:rsidP="00247EBE">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Contingent Liabilities</w:t>
      </w:r>
      <w:r w:rsidRPr="00B82AC0">
        <w:rPr>
          <w:rFonts w:ascii="Angsana New" w:eastAsia="Arial Unicode MS" w:hAnsi="Angsana New"/>
          <w:b/>
          <w:bCs/>
          <w:sz w:val="28"/>
          <w:szCs w:val="28"/>
        </w:rPr>
        <w:t xml:space="preserve"> </w:t>
      </w:r>
    </w:p>
    <w:p w14:paraId="3CD49983" w14:textId="003EF841" w:rsidR="00247EBE" w:rsidRPr="001957B2" w:rsidRDefault="00247EBE" w:rsidP="00247EBE">
      <w:pPr>
        <w:pStyle w:val="BodyTextIndent"/>
        <w:spacing w:before="120" w:line="380" w:lineRule="exact"/>
        <w:ind w:left="547" w:right="58"/>
        <w:jc w:val="thaiDistribute"/>
        <w:rPr>
          <w:rFonts w:ascii="Angsana New" w:eastAsia="Arial Unicode MS" w:hAnsi="Angsana New"/>
          <w:spacing w:val="-2"/>
          <w:sz w:val="28"/>
          <w:szCs w:val="28"/>
        </w:rPr>
      </w:pPr>
      <w:r w:rsidRPr="00C22DAC">
        <w:rPr>
          <w:rFonts w:ascii="Angsana New" w:eastAsia="Arial Unicode MS" w:hAnsi="Angsana New"/>
          <w:sz w:val="28"/>
          <w:szCs w:val="28"/>
        </w:rPr>
        <w:t xml:space="preserve">As at 31 March 2019 and 31 December 2018, the Company had been sued by various policyholders for total capital sum (only the portion the Company is the joint defendant) </w:t>
      </w:r>
      <w:r w:rsidRPr="00557981">
        <w:rPr>
          <w:rFonts w:ascii="Angsana New" w:eastAsia="Arial Unicode MS" w:hAnsi="Angsana New"/>
          <w:sz w:val="28"/>
          <w:szCs w:val="28"/>
        </w:rPr>
        <w:t>of Baht</w:t>
      </w:r>
      <w:r w:rsidR="00557981" w:rsidRPr="00557981">
        <w:rPr>
          <w:rFonts w:ascii="Angsana New" w:eastAsia="Arial Unicode MS" w:hAnsi="Angsana New"/>
          <w:sz w:val="28"/>
          <w:szCs w:val="28"/>
        </w:rPr>
        <w:t xml:space="preserve"> </w:t>
      </w:r>
      <w:r w:rsidR="004B146C">
        <w:rPr>
          <w:rFonts w:ascii="Angsana New" w:eastAsia="Arial Unicode MS" w:hAnsi="Angsana New"/>
          <w:sz w:val="28"/>
          <w:szCs w:val="28"/>
        </w:rPr>
        <w:t>94</w:t>
      </w:r>
      <w:r w:rsidR="0079607A">
        <w:rPr>
          <w:rFonts w:ascii="Angsana New" w:eastAsia="Arial Unicode MS" w:hAnsi="Angsana New"/>
          <w:sz w:val="28"/>
          <w:szCs w:val="28"/>
        </w:rPr>
        <w:t>.0</w:t>
      </w:r>
      <w:r w:rsidRPr="00557981">
        <w:rPr>
          <w:rFonts w:ascii="Angsana New" w:eastAsia="Arial Unicode MS" w:hAnsi="Angsana New"/>
          <w:sz w:val="28"/>
          <w:szCs w:val="28"/>
        </w:rPr>
        <w:t xml:space="preserve"> million</w:t>
      </w:r>
      <w:r w:rsidRPr="00C22DAC">
        <w:rPr>
          <w:rFonts w:ascii="Angsana New" w:eastAsia="Arial Unicode MS" w:hAnsi="Angsana New"/>
          <w:sz w:val="28"/>
          <w:szCs w:val="28"/>
        </w:rPr>
        <w:t xml:space="preserve"> and Baht 94.6 million, respectively. However, the liabilities that may arise as a result of such cases have a value not exceeding the policy coverage of </w:t>
      </w:r>
      <w:r w:rsidR="00557981" w:rsidRPr="00557981">
        <w:rPr>
          <w:rFonts w:ascii="Angsana New" w:eastAsia="Arial Unicode MS" w:hAnsi="Angsana New"/>
          <w:sz w:val="28"/>
          <w:szCs w:val="28"/>
        </w:rPr>
        <w:t xml:space="preserve">Baht </w:t>
      </w:r>
      <w:r w:rsidR="004B146C">
        <w:rPr>
          <w:rFonts w:ascii="Angsana New" w:eastAsia="Arial Unicode MS" w:hAnsi="Angsana New"/>
          <w:sz w:val="28"/>
          <w:szCs w:val="28"/>
        </w:rPr>
        <w:t>24.6</w:t>
      </w:r>
      <w:r w:rsidR="00557981" w:rsidRPr="00557981">
        <w:rPr>
          <w:rFonts w:ascii="Angsana New" w:eastAsia="Arial Unicode MS" w:hAnsi="Angsana New"/>
          <w:sz w:val="28"/>
          <w:szCs w:val="28"/>
        </w:rPr>
        <w:t xml:space="preserve"> </w:t>
      </w:r>
      <w:r w:rsidRPr="00557981">
        <w:rPr>
          <w:rFonts w:ascii="Angsana New" w:eastAsia="Arial Unicode MS" w:hAnsi="Angsana New"/>
          <w:sz w:val="28"/>
          <w:szCs w:val="28"/>
        </w:rPr>
        <w:t>million and</w:t>
      </w:r>
      <w:r w:rsidRPr="00C22DAC">
        <w:rPr>
          <w:rFonts w:ascii="Angsana New" w:eastAsia="Arial Unicode MS" w:hAnsi="Angsana New"/>
          <w:sz w:val="28"/>
          <w:szCs w:val="28"/>
        </w:rPr>
        <w:t xml:space="preserve"> Baht 25.6 million, respectively. The Company has provided provision for loss on such litigation </w:t>
      </w:r>
      <w:r w:rsidRPr="00557981">
        <w:rPr>
          <w:rFonts w:ascii="Angsana New" w:eastAsia="Arial Unicode MS" w:hAnsi="Angsana New"/>
          <w:sz w:val="28"/>
          <w:szCs w:val="28"/>
        </w:rPr>
        <w:t xml:space="preserve">claim of </w:t>
      </w:r>
      <w:r w:rsidR="00557981" w:rsidRPr="00557981">
        <w:rPr>
          <w:rFonts w:ascii="Angsana New" w:eastAsia="Arial Unicode MS" w:hAnsi="Angsana New"/>
          <w:sz w:val="28"/>
          <w:szCs w:val="28"/>
        </w:rPr>
        <w:t xml:space="preserve">Baht 5.1 </w:t>
      </w:r>
      <w:r w:rsidRPr="00557981">
        <w:rPr>
          <w:rFonts w:ascii="Angsana New" w:eastAsia="Arial Unicode MS" w:hAnsi="Angsana New"/>
          <w:sz w:val="28"/>
          <w:szCs w:val="28"/>
        </w:rPr>
        <w:t>million and Baht 12.2 million as a part of claim liabilities as at 31 March 2019 and 31 December 2018, respectively. The Company’s</w:t>
      </w:r>
      <w:r w:rsidRPr="00C22DAC">
        <w:rPr>
          <w:rFonts w:ascii="Angsana New" w:eastAsia="Arial Unicode MS" w:hAnsi="Angsana New"/>
          <w:sz w:val="28"/>
          <w:szCs w:val="28"/>
        </w:rPr>
        <w:t xml:space="preserve"> </w:t>
      </w:r>
      <w:r w:rsidRPr="001957B2">
        <w:rPr>
          <w:rFonts w:ascii="Angsana New" w:eastAsia="Arial Unicode MS" w:hAnsi="Angsana New"/>
          <w:spacing w:val="-2"/>
          <w:sz w:val="28"/>
          <w:szCs w:val="28"/>
        </w:rPr>
        <w:t>management believes that this amount is adequate to absorb the possible losses. However, such cases are under the consideration of the Courts, which the ultimate outcome cannot presently be determined.</w:t>
      </w:r>
    </w:p>
    <w:p w14:paraId="4B529E66" w14:textId="7AA41961" w:rsidR="00605C0D" w:rsidRPr="00B82AC0" w:rsidRDefault="00775A29" w:rsidP="00EF2EFA">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Subsequent event after reporting date</w:t>
      </w:r>
    </w:p>
    <w:p w14:paraId="53DED5ED" w14:textId="38CFBE7F" w:rsidR="00DE54A1" w:rsidRPr="00DE54A1" w:rsidRDefault="00DE54A1" w:rsidP="00AD0B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r w:rsidRPr="00DE54A1">
        <w:rPr>
          <w:rFonts w:ascii="Angsana New" w:hAnsi="Angsana New"/>
          <w:sz w:val="28"/>
          <w:szCs w:val="28"/>
        </w:rPr>
        <w:t>According to Board of Directors Meeting of the Company no. 9/2019 held on 25 April 2019, there was a resolution to app</w:t>
      </w:r>
      <w:r w:rsidR="007A20B1">
        <w:rPr>
          <w:rFonts w:ascii="Angsana New" w:hAnsi="Angsana New"/>
          <w:sz w:val="28"/>
          <w:szCs w:val="28"/>
        </w:rPr>
        <w:t xml:space="preserve">rove the borrowing of Baht 70 </w:t>
      </w:r>
      <w:r w:rsidRPr="00DE54A1">
        <w:rPr>
          <w:rFonts w:ascii="Angsana New" w:hAnsi="Angsana New"/>
          <w:sz w:val="28"/>
          <w:szCs w:val="28"/>
        </w:rPr>
        <w:t>million from</w:t>
      </w:r>
      <w:r w:rsidR="007A20B1">
        <w:rPr>
          <w:rFonts w:ascii="Angsana New" w:hAnsi="Angsana New"/>
          <w:sz w:val="28"/>
          <w:szCs w:val="28"/>
        </w:rPr>
        <w:t xml:space="preserve"> a</w:t>
      </w:r>
      <w:r w:rsidRPr="00DE54A1">
        <w:rPr>
          <w:rFonts w:ascii="Angsana New" w:hAnsi="Angsana New"/>
          <w:sz w:val="28"/>
          <w:szCs w:val="28"/>
        </w:rPr>
        <w:t xml:space="preserve"> director of the Company. Such borrowing shall be used as working capital in order to enhance liquidity and assets backing insurance liabilities according to Section 23. </w:t>
      </w:r>
      <w:r w:rsidR="007A20B1">
        <w:rPr>
          <w:rFonts w:ascii="Angsana New" w:hAnsi="Angsana New"/>
          <w:sz w:val="28"/>
          <w:szCs w:val="28"/>
        </w:rPr>
        <w:t xml:space="preserve">Baht 30 </w:t>
      </w:r>
      <w:r w:rsidRPr="00DE54A1">
        <w:rPr>
          <w:rFonts w:ascii="Angsana New" w:hAnsi="Angsana New"/>
          <w:sz w:val="28"/>
          <w:szCs w:val="28"/>
        </w:rPr>
        <w:t xml:space="preserve">million was received on 29 April 2019 </w:t>
      </w:r>
      <w:r w:rsidR="007A20B1">
        <w:rPr>
          <w:rFonts w:ascii="Angsana New" w:hAnsi="Angsana New"/>
          <w:sz w:val="28"/>
          <w:szCs w:val="28"/>
        </w:rPr>
        <w:t>and</w:t>
      </w:r>
      <w:r w:rsidRPr="00DE54A1">
        <w:rPr>
          <w:rFonts w:ascii="Angsana New" w:hAnsi="Angsana New"/>
          <w:sz w:val="28"/>
          <w:szCs w:val="28"/>
        </w:rPr>
        <w:t xml:space="preserve"> the remaining </w:t>
      </w:r>
      <w:r w:rsidR="007A20B1">
        <w:rPr>
          <w:rFonts w:ascii="Angsana New" w:hAnsi="Angsana New"/>
          <w:sz w:val="28"/>
          <w:szCs w:val="28"/>
        </w:rPr>
        <w:t>amount</w:t>
      </w:r>
      <w:r w:rsidR="00027A8A">
        <w:rPr>
          <w:rFonts w:ascii="Angsana New" w:hAnsi="Angsana New"/>
          <w:sz w:val="28"/>
          <w:szCs w:val="28"/>
        </w:rPr>
        <w:t xml:space="preserve"> will be received by </w:t>
      </w:r>
      <w:r w:rsidRPr="00DE54A1">
        <w:rPr>
          <w:rFonts w:ascii="Angsana New" w:hAnsi="Angsana New"/>
          <w:sz w:val="28"/>
          <w:szCs w:val="28"/>
        </w:rPr>
        <w:t>15 May 2019.</w:t>
      </w:r>
    </w:p>
    <w:p w14:paraId="1DE75580" w14:textId="1F65AD65" w:rsidR="006213E8" w:rsidRPr="006213E8" w:rsidRDefault="006213E8" w:rsidP="00EF2EFA">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213E8">
        <w:rPr>
          <w:rFonts w:ascii="Angsana New" w:eastAsia="Arial Unicode MS" w:hAnsi="Angsana New"/>
          <w:b/>
          <w:bCs/>
          <w:sz w:val="28"/>
          <w:szCs w:val="28"/>
        </w:rPr>
        <w:t>R</w:t>
      </w:r>
      <w:r w:rsidR="00775A29">
        <w:rPr>
          <w:rFonts w:ascii="Angsana New" w:eastAsia="Arial Unicode MS" w:hAnsi="Angsana New"/>
          <w:b/>
          <w:bCs/>
          <w:sz w:val="28"/>
          <w:szCs w:val="28"/>
        </w:rPr>
        <w:t>eclassification of accounts</w:t>
      </w:r>
    </w:p>
    <w:p w14:paraId="4EC7DFAC" w14:textId="1A7E6B46" w:rsidR="006213E8" w:rsidRPr="00CA64F0" w:rsidRDefault="006213E8" w:rsidP="0062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r w:rsidRPr="00CA64F0">
        <w:rPr>
          <w:rFonts w:ascii="Angsana New" w:hAnsi="Angsana New"/>
          <w:sz w:val="28"/>
          <w:szCs w:val="28"/>
        </w:rPr>
        <w:t>Certain accounts in the 201</w:t>
      </w:r>
      <w:r>
        <w:rPr>
          <w:rFonts w:ascii="Angsana New" w:hAnsi="Angsana New"/>
          <w:sz w:val="28"/>
          <w:szCs w:val="28"/>
        </w:rPr>
        <w:t>8</w:t>
      </w:r>
      <w:r w:rsidRPr="00CA64F0">
        <w:rPr>
          <w:rFonts w:ascii="Angsana New" w:hAnsi="Angsana New"/>
          <w:sz w:val="28"/>
          <w:szCs w:val="28"/>
        </w:rPr>
        <w:t xml:space="preserve"> financial statements have been reclassified to conform to the presentation in the 201</w:t>
      </w:r>
      <w:r>
        <w:rPr>
          <w:rFonts w:ascii="Angsana New" w:hAnsi="Angsana New"/>
          <w:sz w:val="28"/>
          <w:szCs w:val="28"/>
        </w:rPr>
        <w:t>9</w:t>
      </w:r>
      <w:r w:rsidRPr="00CA64F0">
        <w:rPr>
          <w:rFonts w:ascii="Angsana New" w:hAnsi="Angsana New"/>
          <w:sz w:val="28"/>
          <w:szCs w:val="28"/>
        </w:rPr>
        <w:t xml:space="preserve"> </w:t>
      </w:r>
      <w:r w:rsidR="00AC38AA">
        <w:rPr>
          <w:rFonts w:ascii="Angsana New" w:hAnsi="Angsana New"/>
          <w:sz w:val="28"/>
          <w:szCs w:val="28"/>
        </w:rPr>
        <w:t xml:space="preserve">interim </w:t>
      </w:r>
      <w:r w:rsidRPr="00CA64F0">
        <w:rPr>
          <w:rFonts w:ascii="Angsana New" w:hAnsi="Angsana New"/>
          <w:sz w:val="28"/>
          <w:szCs w:val="28"/>
        </w:rPr>
        <w:t xml:space="preserve">financial information as follows: </w:t>
      </w:r>
    </w:p>
    <w:tbl>
      <w:tblPr>
        <w:tblpPr w:leftFromText="180" w:rightFromText="180" w:vertAnchor="text" w:horzAnchor="margin" w:tblpX="284" w:tblpY="7"/>
        <w:tblW w:w="9582" w:type="dxa"/>
        <w:tblLayout w:type="fixed"/>
        <w:tblCellMar>
          <w:left w:w="0" w:type="dxa"/>
          <w:right w:w="0" w:type="dxa"/>
        </w:tblCellMar>
        <w:tblLook w:val="0000" w:firstRow="0" w:lastRow="0" w:firstColumn="0" w:lastColumn="0" w:noHBand="0" w:noVBand="0"/>
      </w:tblPr>
      <w:tblGrid>
        <w:gridCol w:w="4320"/>
        <w:gridCol w:w="1546"/>
        <w:gridCol w:w="210"/>
        <w:gridCol w:w="1664"/>
        <w:gridCol w:w="233"/>
        <w:gridCol w:w="1609"/>
      </w:tblGrid>
      <w:tr w:rsidR="00D772FD" w:rsidRPr="00CA64F0" w14:paraId="310750BC" w14:textId="77777777" w:rsidTr="00DD7787">
        <w:trPr>
          <w:trHeight w:hRule="exact" w:val="445"/>
          <w:tblHeader/>
        </w:trPr>
        <w:tc>
          <w:tcPr>
            <w:tcW w:w="4320" w:type="dxa"/>
            <w:tcBorders>
              <w:top w:val="nil"/>
              <w:left w:val="nil"/>
              <w:bottom w:val="nil"/>
              <w:right w:val="nil"/>
            </w:tcBorders>
            <w:noWrap/>
            <w:vAlign w:val="center"/>
          </w:tcPr>
          <w:p w14:paraId="64DCB0F5" w14:textId="77777777" w:rsidR="00D772FD" w:rsidRPr="00CA64F0" w:rsidRDefault="00D772FD"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8"/>
                <w:szCs w:val="28"/>
                <w:cs/>
              </w:rPr>
            </w:pPr>
          </w:p>
        </w:tc>
        <w:tc>
          <w:tcPr>
            <w:tcW w:w="5262" w:type="dxa"/>
            <w:gridSpan w:val="5"/>
            <w:tcBorders>
              <w:top w:val="nil"/>
              <w:left w:val="nil"/>
              <w:bottom w:val="single" w:sz="4" w:space="0" w:color="auto"/>
              <w:right w:val="nil"/>
            </w:tcBorders>
            <w:noWrap/>
            <w:vAlign w:val="bottom"/>
          </w:tcPr>
          <w:p w14:paraId="55657A07" w14:textId="613AB453" w:rsidR="00D772FD" w:rsidRPr="00CA64F0" w:rsidRDefault="00D772FD" w:rsidP="00D7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ind w:right="140"/>
              <w:jc w:val="center"/>
              <w:rPr>
                <w:rFonts w:asciiTheme="majorBidi" w:eastAsia="Arial Unicode MS" w:hAnsiTheme="majorBidi" w:cstheme="majorBidi"/>
                <w:sz w:val="28"/>
                <w:szCs w:val="28"/>
              </w:rPr>
            </w:pPr>
            <w:r>
              <w:rPr>
                <w:rFonts w:asciiTheme="majorBidi" w:hAnsiTheme="majorBidi" w:cstheme="majorBidi"/>
                <w:sz w:val="28"/>
                <w:szCs w:val="28"/>
                <w:lang w:val="en-GB"/>
              </w:rPr>
              <w:t>T</w:t>
            </w:r>
            <w:r w:rsidRPr="00CA64F0">
              <w:rPr>
                <w:rFonts w:asciiTheme="majorBidi" w:hAnsiTheme="majorBidi" w:cstheme="majorBidi"/>
                <w:sz w:val="28"/>
                <w:szCs w:val="28"/>
                <w:lang w:val="en-GB"/>
              </w:rPr>
              <w:t>housand Baht</w:t>
            </w:r>
          </w:p>
        </w:tc>
      </w:tr>
      <w:tr w:rsidR="006213E8" w:rsidRPr="00CA64F0" w14:paraId="02181A84" w14:textId="77777777" w:rsidTr="0068552C">
        <w:trPr>
          <w:trHeight w:hRule="exact" w:val="445"/>
          <w:tblHeader/>
        </w:trPr>
        <w:tc>
          <w:tcPr>
            <w:tcW w:w="4320" w:type="dxa"/>
            <w:tcBorders>
              <w:top w:val="nil"/>
              <w:left w:val="nil"/>
              <w:bottom w:val="nil"/>
              <w:right w:val="nil"/>
            </w:tcBorders>
            <w:noWrap/>
            <w:vAlign w:val="center"/>
          </w:tcPr>
          <w:p w14:paraId="00B10F3F"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8"/>
                <w:szCs w:val="28"/>
                <w:cs/>
              </w:rPr>
            </w:pPr>
          </w:p>
        </w:tc>
        <w:tc>
          <w:tcPr>
            <w:tcW w:w="1546" w:type="dxa"/>
            <w:tcBorders>
              <w:top w:val="single" w:sz="4" w:space="0" w:color="auto"/>
              <w:left w:val="nil"/>
              <w:right w:val="nil"/>
            </w:tcBorders>
            <w:noWrap/>
            <w:vAlign w:val="bottom"/>
          </w:tcPr>
          <w:p w14:paraId="23A29A49"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center"/>
              <w:rPr>
                <w:rFonts w:asciiTheme="majorBidi" w:eastAsia="Arial Unicode MS" w:hAnsiTheme="majorBidi" w:cstheme="majorBidi"/>
                <w:sz w:val="28"/>
                <w:szCs w:val="28"/>
              </w:rPr>
            </w:pPr>
            <w:r w:rsidRPr="00CA64F0">
              <w:rPr>
                <w:rFonts w:asciiTheme="majorBidi" w:eastAsia="Arial Unicode MS" w:hAnsiTheme="majorBidi" w:cstheme="majorBidi"/>
                <w:sz w:val="28"/>
                <w:szCs w:val="28"/>
              </w:rPr>
              <w:t>Before</w:t>
            </w:r>
          </w:p>
        </w:tc>
        <w:tc>
          <w:tcPr>
            <w:tcW w:w="210" w:type="dxa"/>
            <w:tcBorders>
              <w:top w:val="single" w:sz="4" w:space="0" w:color="auto"/>
              <w:left w:val="nil"/>
              <w:right w:val="nil"/>
            </w:tcBorders>
            <w:noWrap/>
            <w:vAlign w:val="bottom"/>
          </w:tcPr>
          <w:p w14:paraId="3005B76A"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8"/>
                <w:szCs w:val="28"/>
              </w:rPr>
            </w:pPr>
          </w:p>
        </w:tc>
        <w:tc>
          <w:tcPr>
            <w:tcW w:w="1664" w:type="dxa"/>
            <w:tcBorders>
              <w:top w:val="single" w:sz="4" w:space="0" w:color="auto"/>
              <w:left w:val="nil"/>
              <w:right w:val="nil"/>
            </w:tcBorders>
            <w:noWrap/>
            <w:vAlign w:val="bottom"/>
          </w:tcPr>
          <w:p w14:paraId="665A3B21"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2"/>
              </w:tabs>
              <w:spacing w:after="200" w:line="276" w:lineRule="auto"/>
              <w:ind w:left="-136" w:right="140" w:firstLine="90"/>
              <w:jc w:val="right"/>
              <w:rPr>
                <w:rFonts w:asciiTheme="majorBidi" w:eastAsia="Arial Unicode MS" w:hAnsiTheme="majorBidi" w:cstheme="majorBidi"/>
                <w:sz w:val="28"/>
                <w:szCs w:val="28"/>
              </w:rPr>
            </w:pPr>
          </w:p>
        </w:tc>
        <w:tc>
          <w:tcPr>
            <w:tcW w:w="233" w:type="dxa"/>
            <w:tcBorders>
              <w:top w:val="single" w:sz="4" w:space="0" w:color="auto"/>
              <w:left w:val="nil"/>
              <w:right w:val="nil"/>
            </w:tcBorders>
            <w:noWrap/>
            <w:vAlign w:val="bottom"/>
          </w:tcPr>
          <w:p w14:paraId="2E9B4C79"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8"/>
                <w:szCs w:val="28"/>
              </w:rPr>
            </w:pPr>
          </w:p>
        </w:tc>
        <w:tc>
          <w:tcPr>
            <w:tcW w:w="1609" w:type="dxa"/>
            <w:tcBorders>
              <w:top w:val="single" w:sz="4" w:space="0" w:color="auto"/>
              <w:left w:val="nil"/>
              <w:right w:val="nil"/>
            </w:tcBorders>
            <w:noWrap/>
            <w:vAlign w:val="bottom"/>
          </w:tcPr>
          <w:p w14:paraId="16D19A46"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ind w:right="140"/>
              <w:jc w:val="center"/>
              <w:rPr>
                <w:rFonts w:asciiTheme="majorBidi" w:eastAsia="Arial Unicode MS" w:hAnsiTheme="majorBidi" w:cstheme="majorBidi"/>
                <w:sz w:val="28"/>
                <w:szCs w:val="28"/>
              </w:rPr>
            </w:pPr>
            <w:r w:rsidRPr="00CA64F0">
              <w:rPr>
                <w:rFonts w:asciiTheme="majorBidi" w:eastAsia="Arial Unicode MS" w:hAnsiTheme="majorBidi" w:cstheme="majorBidi"/>
                <w:sz w:val="28"/>
                <w:szCs w:val="28"/>
              </w:rPr>
              <w:t>After</w:t>
            </w:r>
          </w:p>
        </w:tc>
      </w:tr>
      <w:tr w:rsidR="006213E8" w:rsidRPr="00CA64F0" w14:paraId="0D44151E" w14:textId="77777777" w:rsidTr="0068552C">
        <w:trPr>
          <w:trHeight w:hRule="exact" w:val="445"/>
          <w:tblHeader/>
        </w:trPr>
        <w:tc>
          <w:tcPr>
            <w:tcW w:w="4320" w:type="dxa"/>
            <w:tcBorders>
              <w:top w:val="nil"/>
              <w:left w:val="nil"/>
              <w:bottom w:val="nil"/>
              <w:right w:val="nil"/>
            </w:tcBorders>
            <w:noWrap/>
            <w:vAlign w:val="center"/>
          </w:tcPr>
          <w:p w14:paraId="71BDFE6F"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8"/>
                <w:szCs w:val="28"/>
                <w:cs/>
              </w:rPr>
            </w:pPr>
          </w:p>
        </w:tc>
        <w:tc>
          <w:tcPr>
            <w:tcW w:w="1546" w:type="dxa"/>
            <w:tcBorders>
              <w:top w:val="nil"/>
              <w:left w:val="nil"/>
              <w:bottom w:val="single" w:sz="4" w:space="0" w:color="auto"/>
              <w:right w:val="nil"/>
            </w:tcBorders>
            <w:noWrap/>
            <w:vAlign w:val="bottom"/>
          </w:tcPr>
          <w:p w14:paraId="20D6E948"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jc w:val="right"/>
              <w:rPr>
                <w:rFonts w:asciiTheme="majorBidi" w:eastAsia="Arial Unicode MS" w:hAnsiTheme="majorBidi" w:cstheme="majorBidi"/>
                <w:sz w:val="28"/>
                <w:szCs w:val="28"/>
              </w:rPr>
            </w:pPr>
            <w:r w:rsidRPr="00CA64F0">
              <w:rPr>
                <w:rFonts w:asciiTheme="majorBidi" w:eastAsia="Arial Unicode MS" w:hAnsiTheme="majorBidi" w:cstheme="majorBidi"/>
                <w:sz w:val="28"/>
                <w:szCs w:val="28"/>
              </w:rPr>
              <w:t>reclassification</w:t>
            </w:r>
          </w:p>
        </w:tc>
        <w:tc>
          <w:tcPr>
            <w:tcW w:w="210" w:type="dxa"/>
            <w:tcBorders>
              <w:top w:val="nil"/>
              <w:left w:val="nil"/>
              <w:right w:val="nil"/>
            </w:tcBorders>
            <w:noWrap/>
            <w:vAlign w:val="bottom"/>
          </w:tcPr>
          <w:p w14:paraId="6FC02A6C"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8"/>
                <w:szCs w:val="28"/>
              </w:rPr>
            </w:pPr>
          </w:p>
        </w:tc>
        <w:tc>
          <w:tcPr>
            <w:tcW w:w="1664" w:type="dxa"/>
            <w:tcBorders>
              <w:top w:val="nil"/>
              <w:left w:val="nil"/>
              <w:bottom w:val="single" w:sz="4" w:space="0" w:color="auto"/>
              <w:right w:val="nil"/>
            </w:tcBorders>
            <w:noWrap/>
            <w:vAlign w:val="bottom"/>
          </w:tcPr>
          <w:p w14:paraId="3A286513"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8"/>
                <w:szCs w:val="28"/>
              </w:rPr>
            </w:pPr>
            <w:r w:rsidRPr="00CA64F0">
              <w:rPr>
                <w:rFonts w:asciiTheme="majorBidi" w:eastAsia="Arial Unicode MS" w:hAnsiTheme="majorBidi" w:cstheme="majorBidi"/>
                <w:sz w:val="28"/>
                <w:szCs w:val="28"/>
              </w:rPr>
              <w:t>Reclassification</w:t>
            </w:r>
          </w:p>
        </w:tc>
        <w:tc>
          <w:tcPr>
            <w:tcW w:w="233" w:type="dxa"/>
            <w:tcBorders>
              <w:top w:val="nil"/>
              <w:left w:val="nil"/>
              <w:right w:val="nil"/>
            </w:tcBorders>
            <w:noWrap/>
            <w:vAlign w:val="bottom"/>
          </w:tcPr>
          <w:p w14:paraId="3ABA5CD9"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8"/>
                <w:szCs w:val="28"/>
              </w:rPr>
            </w:pPr>
          </w:p>
        </w:tc>
        <w:tc>
          <w:tcPr>
            <w:tcW w:w="1609" w:type="dxa"/>
            <w:tcBorders>
              <w:top w:val="nil"/>
              <w:left w:val="nil"/>
              <w:bottom w:val="single" w:sz="4" w:space="0" w:color="auto"/>
              <w:right w:val="nil"/>
            </w:tcBorders>
            <w:noWrap/>
            <w:vAlign w:val="bottom"/>
          </w:tcPr>
          <w:p w14:paraId="1A88CD99"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8"/>
                <w:szCs w:val="28"/>
              </w:rPr>
            </w:pPr>
            <w:r w:rsidRPr="00CA64F0">
              <w:rPr>
                <w:rFonts w:asciiTheme="majorBidi" w:eastAsia="Arial Unicode MS" w:hAnsiTheme="majorBidi" w:cstheme="majorBidi"/>
                <w:sz w:val="28"/>
                <w:szCs w:val="28"/>
              </w:rPr>
              <w:t>reclassification</w:t>
            </w:r>
          </w:p>
        </w:tc>
      </w:tr>
      <w:tr w:rsidR="006213E8" w:rsidRPr="00CA64F0" w14:paraId="7D8207CF" w14:textId="77777777" w:rsidTr="0068552C">
        <w:trPr>
          <w:trHeight w:hRule="exact" w:val="445"/>
        </w:trPr>
        <w:tc>
          <w:tcPr>
            <w:tcW w:w="4320" w:type="dxa"/>
            <w:tcBorders>
              <w:top w:val="nil"/>
              <w:left w:val="nil"/>
              <w:bottom w:val="nil"/>
              <w:right w:val="nil"/>
            </w:tcBorders>
            <w:noWrap/>
            <w:vAlign w:val="bottom"/>
          </w:tcPr>
          <w:p w14:paraId="748370EB" w14:textId="77777777" w:rsidR="006213E8" w:rsidRPr="0068552C"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b/>
                <w:bCs/>
                <w:sz w:val="28"/>
                <w:szCs w:val="28"/>
                <w:cs/>
              </w:rPr>
            </w:pPr>
            <w:r w:rsidRPr="0068552C">
              <w:rPr>
                <w:rFonts w:asciiTheme="majorBidi" w:eastAsia="Arial Unicode MS" w:hAnsiTheme="majorBidi" w:cstheme="majorBidi"/>
                <w:b/>
                <w:bCs/>
                <w:sz w:val="28"/>
                <w:szCs w:val="28"/>
              </w:rPr>
              <w:t>Statements of comprehensive income</w:t>
            </w:r>
          </w:p>
        </w:tc>
        <w:tc>
          <w:tcPr>
            <w:tcW w:w="1546" w:type="dxa"/>
            <w:tcBorders>
              <w:top w:val="nil"/>
              <w:left w:val="nil"/>
              <w:bottom w:val="nil"/>
              <w:right w:val="nil"/>
            </w:tcBorders>
            <w:noWrap/>
            <w:vAlign w:val="bottom"/>
          </w:tcPr>
          <w:p w14:paraId="718FE3C0"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210" w:type="dxa"/>
            <w:tcBorders>
              <w:top w:val="nil"/>
              <w:left w:val="nil"/>
              <w:bottom w:val="nil"/>
              <w:right w:val="nil"/>
            </w:tcBorders>
            <w:noWrap/>
            <w:vAlign w:val="bottom"/>
          </w:tcPr>
          <w:p w14:paraId="38212AAC"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8"/>
                <w:szCs w:val="28"/>
              </w:rPr>
            </w:pPr>
          </w:p>
        </w:tc>
        <w:tc>
          <w:tcPr>
            <w:tcW w:w="1664" w:type="dxa"/>
            <w:tcBorders>
              <w:left w:val="nil"/>
              <w:right w:val="nil"/>
            </w:tcBorders>
            <w:noWrap/>
            <w:vAlign w:val="bottom"/>
          </w:tcPr>
          <w:p w14:paraId="6B6ECDF1"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233" w:type="dxa"/>
            <w:tcBorders>
              <w:top w:val="nil"/>
              <w:left w:val="nil"/>
              <w:bottom w:val="nil"/>
              <w:right w:val="nil"/>
            </w:tcBorders>
            <w:noWrap/>
            <w:vAlign w:val="bottom"/>
          </w:tcPr>
          <w:p w14:paraId="14DF7F01"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8"/>
                <w:szCs w:val="28"/>
              </w:rPr>
            </w:pPr>
          </w:p>
        </w:tc>
        <w:tc>
          <w:tcPr>
            <w:tcW w:w="1609" w:type="dxa"/>
            <w:tcBorders>
              <w:top w:val="nil"/>
              <w:left w:val="nil"/>
              <w:bottom w:val="nil"/>
              <w:right w:val="nil"/>
            </w:tcBorders>
            <w:noWrap/>
            <w:vAlign w:val="bottom"/>
          </w:tcPr>
          <w:p w14:paraId="5D1804EE"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r>
      <w:tr w:rsidR="006213E8" w:rsidRPr="00CA64F0" w14:paraId="2F6853BC" w14:textId="77777777" w:rsidTr="0068552C">
        <w:trPr>
          <w:trHeight w:hRule="exact" w:val="445"/>
        </w:trPr>
        <w:tc>
          <w:tcPr>
            <w:tcW w:w="4320" w:type="dxa"/>
            <w:tcBorders>
              <w:top w:val="nil"/>
              <w:left w:val="nil"/>
              <w:bottom w:val="nil"/>
              <w:right w:val="nil"/>
            </w:tcBorders>
            <w:noWrap/>
            <w:vAlign w:val="bottom"/>
          </w:tcPr>
          <w:p w14:paraId="007278E1" w14:textId="51E053E3" w:rsidR="006213E8" w:rsidRPr="0068552C"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b/>
                <w:bCs/>
                <w:sz w:val="28"/>
                <w:szCs w:val="28"/>
                <w:cs/>
              </w:rPr>
            </w:pPr>
            <w:r w:rsidRPr="0068552C">
              <w:rPr>
                <w:rFonts w:asciiTheme="majorBidi" w:eastAsia="Arial Unicode MS" w:hAnsiTheme="majorBidi" w:cstheme="majorBidi"/>
                <w:b/>
                <w:bCs/>
                <w:sz w:val="28"/>
                <w:szCs w:val="28"/>
              </w:rPr>
              <w:t>For the three-</w:t>
            </w:r>
            <w:r w:rsidR="0068552C" w:rsidRPr="0068552C">
              <w:rPr>
                <w:rFonts w:asciiTheme="majorBidi" w:eastAsia="Arial Unicode MS" w:hAnsiTheme="majorBidi" w:cstheme="majorBidi"/>
                <w:b/>
                <w:bCs/>
                <w:sz w:val="28"/>
                <w:szCs w:val="28"/>
              </w:rPr>
              <w:t>months period ended 31 March</w:t>
            </w:r>
            <w:r w:rsidRPr="0068552C">
              <w:rPr>
                <w:rFonts w:asciiTheme="majorBidi" w:eastAsia="Arial Unicode MS" w:hAnsiTheme="majorBidi" w:cstheme="majorBidi"/>
                <w:b/>
                <w:bCs/>
                <w:sz w:val="28"/>
                <w:szCs w:val="28"/>
              </w:rPr>
              <w:t xml:space="preserve"> 201</w:t>
            </w:r>
            <w:r w:rsidR="0068552C" w:rsidRPr="0068552C">
              <w:rPr>
                <w:rFonts w:asciiTheme="majorBidi" w:eastAsia="Arial Unicode MS" w:hAnsiTheme="majorBidi" w:cstheme="majorBidi"/>
                <w:b/>
                <w:bCs/>
                <w:sz w:val="28"/>
                <w:szCs w:val="28"/>
              </w:rPr>
              <w:t>8</w:t>
            </w:r>
          </w:p>
        </w:tc>
        <w:tc>
          <w:tcPr>
            <w:tcW w:w="1546" w:type="dxa"/>
            <w:tcBorders>
              <w:top w:val="nil"/>
              <w:left w:val="nil"/>
              <w:bottom w:val="nil"/>
              <w:right w:val="nil"/>
            </w:tcBorders>
            <w:noWrap/>
            <w:vAlign w:val="bottom"/>
          </w:tcPr>
          <w:p w14:paraId="4293F9C6"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210" w:type="dxa"/>
            <w:tcBorders>
              <w:top w:val="nil"/>
              <w:left w:val="nil"/>
              <w:bottom w:val="nil"/>
              <w:right w:val="nil"/>
            </w:tcBorders>
            <w:noWrap/>
            <w:vAlign w:val="bottom"/>
          </w:tcPr>
          <w:p w14:paraId="41E1F6F3"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8"/>
                <w:szCs w:val="28"/>
              </w:rPr>
            </w:pPr>
          </w:p>
        </w:tc>
        <w:tc>
          <w:tcPr>
            <w:tcW w:w="1664" w:type="dxa"/>
            <w:tcBorders>
              <w:left w:val="nil"/>
              <w:right w:val="nil"/>
            </w:tcBorders>
            <w:noWrap/>
            <w:vAlign w:val="bottom"/>
          </w:tcPr>
          <w:p w14:paraId="14CB9B4D"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233" w:type="dxa"/>
            <w:tcBorders>
              <w:top w:val="nil"/>
              <w:left w:val="nil"/>
              <w:bottom w:val="nil"/>
              <w:right w:val="nil"/>
            </w:tcBorders>
            <w:noWrap/>
            <w:vAlign w:val="bottom"/>
          </w:tcPr>
          <w:p w14:paraId="62119656"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8"/>
                <w:szCs w:val="28"/>
              </w:rPr>
            </w:pPr>
          </w:p>
        </w:tc>
        <w:tc>
          <w:tcPr>
            <w:tcW w:w="1609" w:type="dxa"/>
            <w:tcBorders>
              <w:top w:val="nil"/>
              <w:left w:val="nil"/>
              <w:bottom w:val="nil"/>
              <w:right w:val="nil"/>
            </w:tcBorders>
            <w:noWrap/>
            <w:vAlign w:val="bottom"/>
          </w:tcPr>
          <w:p w14:paraId="57C15861" w14:textId="77777777" w:rsidR="006213E8" w:rsidRPr="00CA64F0"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r>
      <w:tr w:rsidR="006213E8" w:rsidRPr="00CA64F0" w14:paraId="739A9F94" w14:textId="77777777" w:rsidTr="0068552C">
        <w:trPr>
          <w:trHeight w:hRule="exact" w:val="445"/>
        </w:trPr>
        <w:tc>
          <w:tcPr>
            <w:tcW w:w="4320" w:type="dxa"/>
            <w:tcBorders>
              <w:top w:val="nil"/>
              <w:left w:val="nil"/>
              <w:bottom w:val="nil"/>
              <w:right w:val="nil"/>
            </w:tcBorders>
            <w:noWrap/>
            <w:vAlign w:val="bottom"/>
          </w:tcPr>
          <w:p w14:paraId="50612C9C" w14:textId="77777777" w:rsidR="006213E8" w:rsidRPr="0068552C"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cs/>
              </w:rPr>
            </w:pPr>
            <w:r w:rsidRPr="0068552C">
              <w:rPr>
                <w:rFonts w:asciiTheme="majorBidi" w:eastAsia="Arial Unicode MS" w:hAnsiTheme="majorBidi" w:cstheme="majorBidi"/>
                <w:sz w:val="28"/>
                <w:szCs w:val="28"/>
              </w:rPr>
              <w:t>Insurance claims</w:t>
            </w:r>
          </w:p>
        </w:tc>
        <w:tc>
          <w:tcPr>
            <w:tcW w:w="1546" w:type="dxa"/>
            <w:tcBorders>
              <w:top w:val="nil"/>
              <w:left w:val="nil"/>
              <w:bottom w:val="nil"/>
              <w:right w:val="nil"/>
            </w:tcBorders>
            <w:noWrap/>
            <w:vAlign w:val="bottom"/>
          </w:tcPr>
          <w:p w14:paraId="3AF94A4B" w14:textId="0B0CCB3B" w:rsidR="006213E8" w:rsidRPr="004E45E4" w:rsidRDefault="0068552C" w:rsidP="004E45E4">
            <w:pPr>
              <w:tabs>
                <w:tab w:val="clear" w:pos="907"/>
                <w:tab w:val="left" w:pos="900"/>
                <w:tab w:val="left" w:pos="2880"/>
              </w:tabs>
              <w:spacing w:line="240" w:lineRule="auto"/>
              <w:ind w:right="72"/>
              <w:jc w:val="right"/>
              <w:rPr>
                <w:rFonts w:asciiTheme="majorBidi" w:hAnsiTheme="majorBidi" w:cstheme="majorBidi"/>
                <w:sz w:val="28"/>
                <w:szCs w:val="28"/>
              </w:rPr>
            </w:pPr>
            <w:r w:rsidRPr="004E45E4">
              <w:rPr>
                <w:rFonts w:asciiTheme="majorBidi" w:hAnsiTheme="majorBidi" w:cstheme="majorBidi"/>
                <w:sz w:val="28"/>
                <w:szCs w:val="28"/>
              </w:rPr>
              <w:t>97,322</w:t>
            </w:r>
          </w:p>
        </w:tc>
        <w:tc>
          <w:tcPr>
            <w:tcW w:w="210" w:type="dxa"/>
            <w:tcBorders>
              <w:top w:val="nil"/>
              <w:left w:val="nil"/>
              <w:bottom w:val="nil"/>
              <w:right w:val="nil"/>
            </w:tcBorders>
            <w:noWrap/>
            <w:vAlign w:val="bottom"/>
          </w:tcPr>
          <w:p w14:paraId="08A3EF20" w14:textId="77777777" w:rsidR="006213E8" w:rsidRPr="004E45E4" w:rsidRDefault="006213E8" w:rsidP="004E45E4">
            <w:pPr>
              <w:tabs>
                <w:tab w:val="clear" w:pos="907"/>
                <w:tab w:val="left" w:pos="900"/>
                <w:tab w:val="left" w:pos="2880"/>
              </w:tabs>
              <w:spacing w:line="240" w:lineRule="auto"/>
              <w:ind w:right="72"/>
              <w:rPr>
                <w:rFonts w:asciiTheme="majorBidi" w:hAnsiTheme="majorBidi" w:cstheme="majorBidi"/>
                <w:sz w:val="28"/>
                <w:szCs w:val="28"/>
              </w:rPr>
            </w:pPr>
          </w:p>
        </w:tc>
        <w:tc>
          <w:tcPr>
            <w:tcW w:w="1664" w:type="dxa"/>
            <w:tcBorders>
              <w:top w:val="nil"/>
              <w:left w:val="nil"/>
              <w:right w:val="nil"/>
            </w:tcBorders>
            <w:noWrap/>
            <w:vAlign w:val="bottom"/>
          </w:tcPr>
          <w:p w14:paraId="141943DE" w14:textId="7473286E" w:rsidR="006213E8" w:rsidRPr="004E45E4" w:rsidRDefault="001141A5" w:rsidP="004E45E4">
            <w:pPr>
              <w:tabs>
                <w:tab w:val="clear" w:pos="907"/>
                <w:tab w:val="left" w:pos="900"/>
                <w:tab w:val="left" w:pos="2880"/>
              </w:tabs>
              <w:spacing w:line="240" w:lineRule="auto"/>
              <w:ind w:right="72"/>
              <w:jc w:val="right"/>
              <w:rPr>
                <w:rFonts w:asciiTheme="majorBidi" w:hAnsiTheme="majorBidi" w:cstheme="majorBidi"/>
                <w:sz w:val="28"/>
                <w:szCs w:val="28"/>
              </w:rPr>
            </w:pPr>
            <w:r w:rsidRPr="004E45E4">
              <w:rPr>
                <w:rFonts w:asciiTheme="majorBidi" w:hAnsiTheme="majorBidi" w:cstheme="majorBidi"/>
                <w:sz w:val="28"/>
                <w:szCs w:val="28"/>
              </w:rPr>
              <w:t>12,277</w:t>
            </w:r>
          </w:p>
        </w:tc>
        <w:tc>
          <w:tcPr>
            <w:tcW w:w="233" w:type="dxa"/>
            <w:tcBorders>
              <w:top w:val="nil"/>
              <w:left w:val="nil"/>
              <w:bottom w:val="nil"/>
              <w:right w:val="nil"/>
            </w:tcBorders>
            <w:noWrap/>
            <w:vAlign w:val="bottom"/>
          </w:tcPr>
          <w:p w14:paraId="284D59B1" w14:textId="77777777" w:rsidR="006213E8" w:rsidRPr="004E45E4" w:rsidRDefault="006213E8" w:rsidP="004E45E4">
            <w:pPr>
              <w:tabs>
                <w:tab w:val="clear" w:pos="907"/>
                <w:tab w:val="left" w:pos="900"/>
                <w:tab w:val="left" w:pos="2880"/>
              </w:tabs>
              <w:spacing w:line="240" w:lineRule="auto"/>
              <w:ind w:right="72"/>
              <w:rPr>
                <w:rFonts w:asciiTheme="majorBidi" w:hAnsiTheme="majorBidi" w:cstheme="majorBidi"/>
                <w:sz w:val="28"/>
                <w:szCs w:val="28"/>
              </w:rPr>
            </w:pPr>
          </w:p>
        </w:tc>
        <w:tc>
          <w:tcPr>
            <w:tcW w:w="1609" w:type="dxa"/>
            <w:tcBorders>
              <w:top w:val="nil"/>
              <w:left w:val="nil"/>
              <w:bottom w:val="nil"/>
              <w:right w:val="nil"/>
            </w:tcBorders>
            <w:noWrap/>
            <w:vAlign w:val="bottom"/>
          </w:tcPr>
          <w:p w14:paraId="3A769E10" w14:textId="3494A3A5" w:rsidR="006213E8" w:rsidRPr="004E45E4" w:rsidRDefault="001141A5" w:rsidP="004E45E4">
            <w:pPr>
              <w:tabs>
                <w:tab w:val="clear" w:pos="907"/>
                <w:tab w:val="left" w:pos="900"/>
                <w:tab w:val="left" w:pos="2880"/>
              </w:tabs>
              <w:spacing w:line="240" w:lineRule="auto"/>
              <w:ind w:right="72"/>
              <w:jc w:val="right"/>
              <w:rPr>
                <w:rFonts w:asciiTheme="majorBidi" w:hAnsiTheme="majorBidi" w:cstheme="majorBidi"/>
                <w:sz w:val="28"/>
                <w:szCs w:val="28"/>
              </w:rPr>
            </w:pPr>
            <w:r w:rsidRPr="004E45E4">
              <w:rPr>
                <w:rFonts w:asciiTheme="majorBidi" w:hAnsiTheme="majorBidi" w:cstheme="majorBidi"/>
                <w:sz w:val="28"/>
                <w:szCs w:val="28"/>
              </w:rPr>
              <w:t>109,599</w:t>
            </w:r>
          </w:p>
        </w:tc>
      </w:tr>
      <w:tr w:rsidR="006213E8" w:rsidRPr="00CA64F0" w14:paraId="29AED93E" w14:textId="77777777" w:rsidTr="0068552C">
        <w:trPr>
          <w:trHeight w:hRule="exact" w:val="445"/>
        </w:trPr>
        <w:tc>
          <w:tcPr>
            <w:tcW w:w="4320" w:type="dxa"/>
            <w:tcBorders>
              <w:top w:val="nil"/>
              <w:left w:val="nil"/>
              <w:bottom w:val="nil"/>
              <w:right w:val="nil"/>
            </w:tcBorders>
            <w:noWrap/>
            <w:vAlign w:val="bottom"/>
          </w:tcPr>
          <w:p w14:paraId="0DE8F3D2" w14:textId="77777777" w:rsidR="006213E8" w:rsidRPr="0068552C" w:rsidRDefault="006213E8"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cs/>
              </w:rPr>
            </w:pPr>
            <w:r w:rsidRPr="00AD0BFE">
              <w:rPr>
                <w:rFonts w:asciiTheme="majorBidi" w:eastAsia="Arial Unicode MS" w:hAnsiTheme="majorBidi" w:cstheme="majorBidi"/>
                <w:i/>
                <w:iCs/>
                <w:sz w:val="28"/>
                <w:szCs w:val="28"/>
              </w:rPr>
              <w:t>Less</w:t>
            </w:r>
            <w:r w:rsidRPr="0068552C">
              <w:rPr>
                <w:rFonts w:asciiTheme="majorBidi" w:eastAsia="Arial Unicode MS" w:hAnsiTheme="majorBidi" w:cstheme="majorBidi"/>
                <w:sz w:val="28"/>
                <w:szCs w:val="28"/>
              </w:rPr>
              <w:t xml:space="preserve"> insurance claims recoverable from reinsurers</w:t>
            </w:r>
          </w:p>
        </w:tc>
        <w:tc>
          <w:tcPr>
            <w:tcW w:w="1546" w:type="dxa"/>
            <w:tcBorders>
              <w:top w:val="nil"/>
              <w:left w:val="nil"/>
              <w:bottom w:val="single" w:sz="4" w:space="0" w:color="auto"/>
              <w:right w:val="nil"/>
            </w:tcBorders>
            <w:noWrap/>
            <w:vAlign w:val="bottom"/>
          </w:tcPr>
          <w:p w14:paraId="3CDE66ED" w14:textId="58A0CFFD" w:rsidR="006213E8" w:rsidRPr="004E45E4" w:rsidRDefault="0068552C" w:rsidP="004E45E4">
            <w:pPr>
              <w:tabs>
                <w:tab w:val="clear" w:pos="907"/>
                <w:tab w:val="left" w:pos="900"/>
                <w:tab w:val="left" w:pos="2880"/>
              </w:tabs>
              <w:spacing w:line="240" w:lineRule="auto"/>
              <w:ind w:right="72"/>
              <w:jc w:val="right"/>
              <w:rPr>
                <w:rFonts w:asciiTheme="majorBidi" w:hAnsiTheme="majorBidi" w:cstheme="majorBidi"/>
                <w:sz w:val="28"/>
                <w:szCs w:val="28"/>
                <w:cs/>
              </w:rPr>
            </w:pPr>
            <w:r w:rsidRPr="004E45E4">
              <w:rPr>
                <w:rFonts w:asciiTheme="majorBidi" w:hAnsiTheme="majorBidi" w:cstheme="majorBidi"/>
                <w:sz w:val="28"/>
                <w:szCs w:val="28"/>
              </w:rPr>
              <w:t>(33,542)</w:t>
            </w:r>
          </w:p>
        </w:tc>
        <w:tc>
          <w:tcPr>
            <w:tcW w:w="210" w:type="dxa"/>
            <w:tcBorders>
              <w:top w:val="nil"/>
              <w:left w:val="nil"/>
              <w:bottom w:val="nil"/>
              <w:right w:val="nil"/>
            </w:tcBorders>
            <w:noWrap/>
            <w:vAlign w:val="bottom"/>
          </w:tcPr>
          <w:p w14:paraId="3B1F6F4F" w14:textId="77777777" w:rsidR="006213E8" w:rsidRPr="004E45E4" w:rsidRDefault="006213E8" w:rsidP="004E45E4">
            <w:pPr>
              <w:tabs>
                <w:tab w:val="clear" w:pos="907"/>
                <w:tab w:val="left" w:pos="900"/>
                <w:tab w:val="left" w:pos="2880"/>
              </w:tabs>
              <w:spacing w:line="240" w:lineRule="auto"/>
              <w:ind w:right="72"/>
              <w:rPr>
                <w:rFonts w:asciiTheme="majorBidi" w:hAnsiTheme="majorBidi" w:cstheme="majorBidi"/>
                <w:sz w:val="28"/>
                <w:szCs w:val="28"/>
              </w:rPr>
            </w:pPr>
          </w:p>
        </w:tc>
        <w:tc>
          <w:tcPr>
            <w:tcW w:w="1664" w:type="dxa"/>
            <w:tcBorders>
              <w:top w:val="nil"/>
              <w:left w:val="nil"/>
              <w:bottom w:val="single" w:sz="4" w:space="0" w:color="auto"/>
              <w:right w:val="nil"/>
            </w:tcBorders>
            <w:noWrap/>
            <w:vAlign w:val="bottom"/>
          </w:tcPr>
          <w:p w14:paraId="3FFE020A" w14:textId="00E301B2" w:rsidR="006213E8" w:rsidRPr="004E45E4" w:rsidRDefault="001141A5" w:rsidP="004E45E4">
            <w:pPr>
              <w:tabs>
                <w:tab w:val="clear" w:pos="907"/>
                <w:tab w:val="left" w:pos="900"/>
                <w:tab w:val="left" w:pos="2880"/>
              </w:tabs>
              <w:spacing w:line="240" w:lineRule="auto"/>
              <w:ind w:right="72"/>
              <w:jc w:val="right"/>
              <w:rPr>
                <w:rFonts w:asciiTheme="majorBidi" w:hAnsiTheme="majorBidi" w:cstheme="majorBidi"/>
                <w:sz w:val="28"/>
                <w:szCs w:val="28"/>
              </w:rPr>
            </w:pPr>
            <w:r w:rsidRPr="004E45E4">
              <w:rPr>
                <w:rFonts w:asciiTheme="majorBidi" w:hAnsiTheme="majorBidi" w:cstheme="majorBidi"/>
                <w:sz w:val="28"/>
                <w:szCs w:val="28"/>
              </w:rPr>
              <w:t>(12,277)</w:t>
            </w:r>
          </w:p>
        </w:tc>
        <w:tc>
          <w:tcPr>
            <w:tcW w:w="233" w:type="dxa"/>
            <w:tcBorders>
              <w:top w:val="nil"/>
              <w:left w:val="nil"/>
              <w:bottom w:val="nil"/>
              <w:right w:val="nil"/>
            </w:tcBorders>
            <w:noWrap/>
            <w:vAlign w:val="bottom"/>
          </w:tcPr>
          <w:p w14:paraId="0EA11965" w14:textId="77777777" w:rsidR="006213E8" w:rsidRPr="004E45E4" w:rsidRDefault="006213E8" w:rsidP="004E45E4">
            <w:pPr>
              <w:tabs>
                <w:tab w:val="clear" w:pos="907"/>
                <w:tab w:val="left" w:pos="900"/>
                <w:tab w:val="left" w:pos="2880"/>
              </w:tabs>
              <w:spacing w:line="240" w:lineRule="auto"/>
              <w:ind w:right="72"/>
              <w:rPr>
                <w:rFonts w:asciiTheme="majorBidi" w:hAnsiTheme="majorBidi" w:cstheme="majorBidi"/>
                <w:sz w:val="28"/>
                <w:szCs w:val="28"/>
              </w:rPr>
            </w:pPr>
          </w:p>
        </w:tc>
        <w:tc>
          <w:tcPr>
            <w:tcW w:w="1609" w:type="dxa"/>
            <w:tcBorders>
              <w:top w:val="nil"/>
              <w:left w:val="nil"/>
              <w:bottom w:val="single" w:sz="4" w:space="0" w:color="auto"/>
              <w:right w:val="nil"/>
            </w:tcBorders>
            <w:noWrap/>
            <w:vAlign w:val="bottom"/>
          </w:tcPr>
          <w:p w14:paraId="5557F069" w14:textId="4556C4F0" w:rsidR="006213E8" w:rsidRPr="004E45E4" w:rsidRDefault="001141A5" w:rsidP="004E45E4">
            <w:pPr>
              <w:tabs>
                <w:tab w:val="clear" w:pos="907"/>
                <w:tab w:val="left" w:pos="900"/>
                <w:tab w:val="left" w:pos="2880"/>
              </w:tabs>
              <w:spacing w:line="240" w:lineRule="auto"/>
              <w:ind w:right="72"/>
              <w:jc w:val="right"/>
              <w:rPr>
                <w:rFonts w:asciiTheme="majorBidi" w:hAnsiTheme="majorBidi" w:cstheme="majorBidi"/>
                <w:sz w:val="28"/>
                <w:szCs w:val="28"/>
              </w:rPr>
            </w:pPr>
            <w:r w:rsidRPr="004E45E4">
              <w:rPr>
                <w:rFonts w:asciiTheme="majorBidi" w:hAnsiTheme="majorBidi" w:cstheme="majorBidi"/>
                <w:sz w:val="28"/>
                <w:szCs w:val="28"/>
              </w:rPr>
              <w:t>(45,819)</w:t>
            </w:r>
          </w:p>
        </w:tc>
      </w:tr>
      <w:tr w:rsidR="006213E8" w:rsidRPr="00CA64F0" w14:paraId="5AB16247" w14:textId="77777777" w:rsidTr="0068552C">
        <w:trPr>
          <w:trHeight w:hRule="exact" w:val="445"/>
        </w:trPr>
        <w:tc>
          <w:tcPr>
            <w:tcW w:w="4320" w:type="dxa"/>
            <w:tcBorders>
              <w:top w:val="nil"/>
              <w:left w:val="nil"/>
              <w:bottom w:val="nil"/>
              <w:right w:val="nil"/>
            </w:tcBorders>
            <w:noWrap/>
            <w:vAlign w:val="bottom"/>
          </w:tcPr>
          <w:p w14:paraId="33D0E4FC" w14:textId="0E585E38" w:rsidR="006213E8" w:rsidRPr="00261A8C" w:rsidRDefault="001141A5" w:rsidP="0043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cs/>
              </w:rPr>
            </w:pPr>
            <w:r w:rsidRPr="00261A8C">
              <w:rPr>
                <w:rFonts w:asciiTheme="majorBidi" w:eastAsia="Arial Unicode MS" w:hAnsiTheme="majorBidi" w:cstheme="majorBidi"/>
                <w:sz w:val="28"/>
                <w:szCs w:val="28"/>
              </w:rPr>
              <w:t>Net insurance claims</w:t>
            </w:r>
          </w:p>
        </w:tc>
        <w:tc>
          <w:tcPr>
            <w:tcW w:w="1546" w:type="dxa"/>
            <w:tcBorders>
              <w:top w:val="single" w:sz="4" w:space="0" w:color="auto"/>
              <w:left w:val="nil"/>
              <w:bottom w:val="double" w:sz="4" w:space="0" w:color="auto"/>
              <w:right w:val="nil"/>
            </w:tcBorders>
            <w:noWrap/>
            <w:vAlign w:val="bottom"/>
          </w:tcPr>
          <w:p w14:paraId="6FED59A2" w14:textId="2C57F3FA" w:rsidR="006213E8" w:rsidRPr="00261A8C" w:rsidRDefault="0068552C" w:rsidP="004E45E4">
            <w:pPr>
              <w:tabs>
                <w:tab w:val="clear" w:pos="907"/>
                <w:tab w:val="left" w:pos="900"/>
                <w:tab w:val="left" w:pos="2880"/>
              </w:tabs>
              <w:spacing w:line="240" w:lineRule="auto"/>
              <w:ind w:right="72"/>
              <w:jc w:val="right"/>
              <w:rPr>
                <w:rFonts w:asciiTheme="majorBidi" w:hAnsiTheme="majorBidi" w:cstheme="majorBidi"/>
                <w:sz w:val="28"/>
                <w:szCs w:val="28"/>
              </w:rPr>
            </w:pPr>
            <w:r w:rsidRPr="00261A8C">
              <w:rPr>
                <w:rFonts w:asciiTheme="majorBidi" w:hAnsiTheme="majorBidi" w:cstheme="majorBidi"/>
                <w:sz w:val="28"/>
                <w:szCs w:val="28"/>
              </w:rPr>
              <w:t>63,780</w:t>
            </w:r>
          </w:p>
        </w:tc>
        <w:tc>
          <w:tcPr>
            <w:tcW w:w="210" w:type="dxa"/>
            <w:tcBorders>
              <w:top w:val="nil"/>
              <w:left w:val="nil"/>
              <w:bottom w:val="nil"/>
              <w:right w:val="nil"/>
            </w:tcBorders>
            <w:noWrap/>
            <w:vAlign w:val="bottom"/>
          </w:tcPr>
          <w:p w14:paraId="7F947DA1" w14:textId="77777777" w:rsidR="006213E8" w:rsidRPr="00261A8C" w:rsidRDefault="006213E8" w:rsidP="004E45E4">
            <w:pPr>
              <w:tabs>
                <w:tab w:val="clear" w:pos="907"/>
                <w:tab w:val="left" w:pos="900"/>
                <w:tab w:val="left" w:pos="2880"/>
              </w:tabs>
              <w:spacing w:line="240" w:lineRule="auto"/>
              <w:ind w:right="72"/>
              <w:rPr>
                <w:rFonts w:asciiTheme="majorBidi" w:hAnsiTheme="majorBidi" w:cstheme="majorBidi"/>
                <w:sz w:val="28"/>
                <w:szCs w:val="28"/>
              </w:rPr>
            </w:pPr>
          </w:p>
        </w:tc>
        <w:tc>
          <w:tcPr>
            <w:tcW w:w="1664" w:type="dxa"/>
            <w:tcBorders>
              <w:top w:val="single" w:sz="4" w:space="0" w:color="auto"/>
              <w:left w:val="nil"/>
              <w:bottom w:val="double" w:sz="4" w:space="0" w:color="auto"/>
              <w:right w:val="nil"/>
            </w:tcBorders>
            <w:noWrap/>
            <w:vAlign w:val="bottom"/>
          </w:tcPr>
          <w:p w14:paraId="7EA48B56" w14:textId="1FC4B559" w:rsidR="006213E8" w:rsidRPr="00261A8C" w:rsidRDefault="001141A5" w:rsidP="004E45E4">
            <w:pPr>
              <w:tabs>
                <w:tab w:val="clear" w:pos="907"/>
                <w:tab w:val="left" w:pos="900"/>
                <w:tab w:val="left" w:pos="2880"/>
              </w:tabs>
              <w:spacing w:line="240" w:lineRule="auto"/>
              <w:ind w:right="72"/>
              <w:jc w:val="right"/>
              <w:rPr>
                <w:rFonts w:asciiTheme="majorBidi" w:hAnsiTheme="majorBidi" w:cstheme="majorBidi"/>
                <w:sz w:val="28"/>
                <w:szCs w:val="28"/>
              </w:rPr>
            </w:pPr>
            <w:r w:rsidRPr="00261A8C">
              <w:rPr>
                <w:rFonts w:asciiTheme="majorBidi" w:hAnsiTheme="majorBidi" w:cstheme="majorBidi"/>
                <w:sz w:val="28"/>
                <w:szCs w:val="28"/>
              </w:rPr>
              <w:t>-</w:t>
            </w:r>
          </w:p>
        </w:tc>
        <w:tc>
          <w:tcPr>
            <w:tcW w:w="233" w:type="dxa"/>
            <w:tcBorders>
              <w:top w:val="nil"/>
              <w:left w:val="nil"/>
              <w:bottom w:val="nil"/>
              <w:right w:val="nil"/>
            </w:tcBorders>
            <w:noWrap/>
            <w:vAlign w:val="bottom"/>
          </w:tcPr>
          <w:p w14:paraId="09825A35" w14:textId="77777777" w:rsidR="006213E8" w:rsidRPr="00261A8C" w:rsidRDefault="006213E8" w:rsidP="004E45E4">
            <w:pPr>
              <w:tabs>
                <w:tab w:val="clear" w:pos="907"/>
                <w:tab w:val="left" w:pos="900"/>
                <w:tab w:val="left" w:pos="2880"/>
              </w:tabs>
              <w:spacing w:line="240" w:lineRule="auto"/>
              <w:ind w:right="72"/>
              <w:rPr>
                <w:rFonts w:asciiTheme="majorBidi" w:hAnsiTheme="majorBidi" w:cstheme="majorBidi"/>
                <w:sz w:val="28"/>
                <w:szCs w:val="28"/>
              </w:rPr>
            </w:pPr>
          </w:p>
        </w:tc>
        <w:tc>
          <w:tcPr>
            <w:tcW w:w="1609" w:type="dxa"/>
            <w:tcBorders>
              <w:top w:val="single" w:sz="4" w:space="0" w:color="auto"/>
              <w:left w:val="nil"/>
              <w:bottom w:val="double" w:sz="4" w:space="0" w:color="auto"/>
              <w:right w:val="nil"/>
            </w:tcBorders>
            <w:noWrap/>
            <w:vAlign w:val="bottom"/>
          </w:tcPr>
          <w:p w14:paraId="68CB4F62" w14:textId="2CCDF66B" w:rsidR="006213E8" w:rsidRPr="00261A8C" w:rsidRDefault="001141A5" w:rsidP="004E45E4">
            <w:pPr>
              <w:tabs>
                <w:tab w:val="clear" w:pos="907"/>
                <w:tab w:val="left" w:pos="900"/>
                <w:tab w:val="left" w:pos="2880"/>
              </w:tabs>
              <w:spacing w:line="240" w:lineRule="auto"/>
              <w:ind w:right="72"/>
              <w:jc w:val="right"/>
              <w:rPr>
                <w:rFonts w:asciiTheme="majorBidi" w:hAnsiTheme="majorBidi" w:cstheme="majorBidi"/>
                <w:sz w:val="28"/>
                <w:szCs w:val="28"/>
              </w:rPr>
            </w:pPr>
            <w:r w:rsidRPr="00261A8C">
              <w:rPr>
                <w:rFonts w:asciiTheme="majorBidi" w:hAnsiTheme="majorBidi" w:cstheme="majorBidi"/>
                <w:sz w:val="28"/>
                <w:szCs w:val="28"/>
              </w:rPr>
              <w:t>63,780</w:t>
            </w:r>
          </w:p>
        </w:tc>
      </w:tr>
    </w:tbl>
    <w:p w14:paraId="0FDD6905" w14:textId="7117F7B4" w:rsidR="00884811" w:rsidRPr="00B82AC0" w:rsidRDefault="00775A29" w:rsidP="00D71BDD">
      <w:pPr>
        <w:keepN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Approval of interim financial information</w:t>
      </w:r>
    </w:p>
    <w:p w14:paraId="31327DDE" w14:textId="3F1D96BD" w:rsidR="000267AD" w:rsidRDefault="00592D43" w:rsidP="00B82AC0">
      <w:pPr>
        <w:pStyle w:val="BodyTextIndent"/>
        <w:spacing w:before="120" w:line="380" w:lineRule="exact"/>
        <w:ind w:left="547" w:right="58"/>
        <w:jc w:val="thaiDistribute"/>
        <w:rPr>
          <w:rFonts w:ascii="Angsana New" w:eastAsia="Arial Unicode MS" w:hAnsi="Angsana New"/>
          <w:sz w:val="28"/>
          <w:szCs w:val="28"/>
        </w:rPr>
      </w:pPr>
      <w:r w:rsidRPr="00B82AC0">
        <w:rPr>
          <w:rFonts w:ascii="Angsana New" w:eastAsia="Arial Unicode MS" w:hAnsi="Angsana New"/>
          <w:sz w:val="28"/>
          <w:szCs w:val="28"/>
        </w:rPr>
        <w:t xml:space="preserve">The Company’s </w:t>
      </w:r>
      <w:r w:rsidR="00F322CE" w:rsidRPr="00B82AC0">
        <w:rPr>
          <w:rFonts w:ascii="Angsana New" w:eastAsia="Arial Unicode MS" w:hAnsi="Angsana New"/>
          <w:sz w:val="28"/>
          <w:szCs w:val="28"/>
        </w:rPr>
        <w:t>d</w:t>
      </w:r>
      <w:r w:rsidRPr="00B82AC0">
        <w:rPr>
          <w:rFonts w:ascii="Angsana New" w:eastAsia="Arial Unicode MS" w:hAnsi="Angsana New"/>
          <w:sz w:val="28"/>
          <w:szCs w:val="28"/>
        </w:rPr>
        <w:t>irectors ha</w:t>
      </w:r>
      <w:r w:rsidR="0058612E" w:rsidRPr="00B82AC0">
        <w:rPr>
          <w:rFonts w:ascii="Angsana New" w:eastAsia="Arial Unicode MS" w:hAnsi="Angsana New"/>
          <w:sz w:val="28"/>
          <w:szCs w:val="28"/>
        </w:rPr>
        <w:t>ve</w:t>
      </w:r>
      <w:r w:rsidRPr="00B82AC0">
        <w:rPr>
          <w:rFonts w:ascii="Angsana New" w:eastAsia="Arial Unicode MS" w:hAnsi="Angsana New"/>
          <w:sz w:val="28"/>
          <w:szCs w:val="28"/>
        </w:rPr>
        <w:t xml:space="preserve"> </w:t>
      </w:r>
      <w:proofErr w:type="spellStart"/>
      <w:r w:rsidR="00816503" w:rsidRPr="00B82AC0">
        <w:rPr>
          <w:rFonts w:ascii="Angsana New" w:eastAsia="Arial Unicode MS" w:hAnsi="Angsana New"/>
          <w:sz w:val="28"/>
          <w:szCs w:val="28"/>
        </w:rPr>
        <w:t>authorised</w:t>
      </w:r>
      <w:proofErr w:type="spellEnd"/>
      <w:r w:rsidR="0000319A">
        <w:rPr>
          <w:rFonts w:ascii="Angsana New" w:eastAsia="Arial Unicode MS" w:hAnsi="Angsana New"/>
          <w:sz w:val="28"/>
          <w:szCs w:val="28"/>
        </w:rPr>
        <w:t xml:space="preserve"> this</w:t>
      </w:r>
      <w:r w:rsidR="00D17D7A" w:rsidRPr="00B82AC0">
        <w:rPr>
          <w:rFonts w:ascii="Angsana New" w:eastAsia="Arial Unicode MS" w:hAnsi="Angsana New"/>
          <w:sz w:val="28"/>
          <w:szCs w:val="28"/>
        </w:rPr>
        <w:t xml:space="preserve"> </w:t>
      </w:r>
      <w:r w:rsidR="00E675DA" w:rsidRPr="00B82AC0">
        <w:rPr>
          <w:rFonts w:ascii="Angsana New" w:eastAsia="Arial Unicode MS" w:hAnsi="Angsana New"/>
          <w:sz w:val="28"/>
          <w:szCs w:val="28"/>
        </w:rPr>
        <w:t xml:space="preserve">interim </w:t>
      </w:r>
      <w:r w:rsidRPr="00B82AC0">
        <w:rPr>
          <w:rFonts w:ascii="Angsana New" w:eastAsia="Arial Unicode MS" w:hAnsi="Angsana New"/>
          <w:sz w:val="28"/>
          <w:szCs w:val="28"/>
        </w:rPr>
        <w:t xml:space="preserve">financial </w:t>
      </w:r>
      <w:r w:rsidR="00605C0D" w:rsidRPr="00B82AC0">
        <w:rPr>
          <w:rFonts w:ascii="Angsana New" w:eastAsia="Arial Unicode MS" w:hAnsi="Angsana New"/>
          <w:sz w:val="28"/>
          <w:szCs w:val="28"/>
        </w:rPr>
        <w:t>information</w:t>
      </w:r>
      <w:r w:rsidRPr="00B82AC0">
        <w:rPr>
          <w:rFonts w:ascii="Angsana New" w:eastAsia="Arial Unicode MS" w:hAnsi="Angsana New"/>
          <w:sz w:val="28"/>
          <w:szCs w:val="28"/>
        </w:rPr>
        <w:t xml:space="preserve"> for issue on</w:t>
      </w:r>
      <w:r w:rsidR="005F54BE" w:rsidRPr="00B82AC0">
        <w:rPr>
          <w:rFonts w:ascii="Angsana New" w:eastAsia="Arial Unicode MS" w:hAnsi="Angsana New"/>
          <w:sz w:val="28"/>
          <w:szCs w:val="28"/>
        </w:rPr>
        <w:t xml:space="preserve"> </w:t>
      </w:r>
      <w:r w:rsidR="000267AD">
        <w:rPr>
          <w:rFonts w:ascii="Angsana New" w:eastAsia="Arial Unicode MS" w:hAnsi="Angsana New"/>
          <w:sz w:val="28"/>
          <w:szCs w:val="28"/>
        </w:rPr>
        <w:t>14</w:t>
      </w:r>
      <w:r w:rsidR="0068552C">
        <w:rPr>
          <w:rFonts w:ascii="Angsana New" w:eastAsia="Arial Unicode MS" w:hAnsi="Angsana New"/>
          <w:sz w:val="28"/>
          <w:szCs w:val="28"/>
        </w:rPr>
        <w:t xml:space="preserve"> May 2019.</w:t>
      </w:r>
    </w:p>
    <w:p w14:paraId="666EC3C8" w14:textId="77777777" w:rsidR="000267AD" w:rsidRPr="000267AD" w:rsidRDefault="000267AD" w:rsidP="000267AD">
      <w:pPr>
        <w:rPr>
          <w:rFonts w:eastAsia="Arial Unicode MS"/>
        </w:rPr>
      </w:pPr>
    </w:p>
    <w:p w14:paraId="6D2CB270" w14:textId="4259C598" w:rsidR="000267AD" w:rsidRDefault="000267AD" w:rsidP="000267AD">
      <w:pPr>
        <w:rPr>
          <w:rFonts w:eastAsia="Arial Unicode MS"/>
        </w:rPr>
      </w:pPr>
    </w:p>
    <w:p w14:paraId="08FE2E51" w14:textId="1A438197" w:rsidR="00301800" w:rsidRPr="000267AD" w:rsidRDefault="000267AD" w:rsidP="0002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1"/>
        </w:tabs>
        <w:rPr>
          <w:rFonts w:eastAsia="Arial Unicode MS"/>
        </w:rPr>
      </w:pPr>
      <w:r>
        <w:rPr>
          <w:rFonts w:eastAsia="Arial Unicode MS"/>
        </w:rPr>
        <w:tab/>
      </w:r>
    </w:p>
    <w:sectPr w:rsidR="00301800" w:rsidRPr="000267AD" w:rsidSect="00F72BD3">
      <w:headerReference w:type="default" r:id="rId11"/>
      <w:footerReference w:type="even" r:id="rId12"/>
      <w:footerReference w:type="default" r:id="rId13"/>
      <w:headerReference w:type="first" r:id="rId14"/>
      <w:footerReference w:type="first" r:id="rId15"/>
      <w:type w:val="continuous"/>
      <w:pgSz w:w="11909" w:h="16834" w:code="9"/>
      <w:pgMar w:top="2275" w:right="749" w:bottom="1166" w:left="1267" w:header="864" w:footer="432" w:gutter="0"/>
      <w:pgNumType w:start="1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BA541" w14:textId="77777777" w:rsidR="00FB006D" w:rsidRDefault="00FB006D">
      <w:r>
        <w:separator/>
      </w:r>
    </w:p>
  </w:endnote>
  <w:endnote w:type="continuationSeparator" w:id="0">
    <w:p w14:paraId="4E2D28B0" w14:textId="77777777" w:rsidR="00FB006D" w:rsidRDefault="00FB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86E5E" w14:textId="77777777" w:rsidR="00FB006D" w:rsidRDefault="00FB006D"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FB006D" w:rsidRDefault="00FB006D"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F432F" w14:textId="77777777" w:rsidR="00FB006D" w:rsidRPr="00226C89" w:rsidRDefault="00FB006D"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B715A6">
      <w:rPr>
        <w:rFonts w:ascii="Times New Roman" w:hAnsi="Times New Roman" w:cs="Times New Roman"/>
        <w:noProof/>
      </w:rPr>
      <w:t>24</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14:paraId="61E455DD" w14:textId="77777777" w:rsidR="00FB006D" w:rsidRPr="005D35D7" w:rsidRDefault="00FB006D">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B715A6">
          <w:rPr>
            <w:rFonts w:ascii="Times New Roman" w:hAnsi="Times New Roman" w:cs="Times New Roman"/>
            <w:noProof/>
          </w:rPr>
          <w:t>10</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2727D" w14:textId="77777777" w:rsidR="00FB006D" w:rsidRDefault="00FB006D">
      <w:r>
        <w:separator/>
      </w:r>
    </w:p>
  </w:footnote>
  <w:footnote w:type="continuationSeparator" w:id="0">
    <w:p w14:paraId="0F13D92C" w14:textId="77777777" w:rsidR="00FB006D" w:rsidRDefault="00FB0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FA5F" w14:textId="77777777" w:rsidR="00FB006D" w:rsidRDefault="00FB006D" w:rsidP="00B3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7D380306" w14:textId="77777777" w:rsidR="00FB006D" w:rsidRPr="00C43225" w:rsidRDefault="00FB006D" w:rsidP="00B3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C43225">
      <w:rPr>
        <w:rFonts w:ascii="Angsana New" w:eastAsia="Arial Unicode MS" w:hAnsi="Angsana New"/>
        <w:b/>
        <w:bCs/>
        <w:color w:val="000000"/>
        <w:sz w:val="28"/>
        <w:szCs w:val="28"/>
      </w:rPr>
      <w:t>Notes to Interim Financial Information</w:t>
    </w:r>
  </w:p>
  <w:p w14:paraId="68D8E853" w14:textId="5D95483E" w:rsidR="00FB006D" w:rsidRPr="00C43225" w:rsidRDefault="00FB006D" w:rsidP="00B3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D32DC5">
      <w:rPr>
        <w:rFonts w:ascii="Angsana New" w:eastAsia="Arial Unicode MS" w:hAnsi="Angsana New"/>
        <w:b/>
        <w:bCs/>
        <w:color w:val="000000"/>
        <w:sz w:val="28"/>
        <w:szCs w:val="28"/>
      </w:rPr>
      <w:t xml:space="preserve">For the three-month period ended </w:t>
    </w:r>
    <w:r w:rsidRPr="00C43225">
      <w:rPr>
        <w:rFonts w:ascii="Angsana New" w:eastAsia="Arial Unicode MS" w:hAnsi="Angsana New"/>
        <w:b/>
        <w:bCs/>
        <w:color w:val="000000"/>
        <w:sz w:val="28"/>
        <w:szCs w:val="28"/>
      </w:rPr>
      <w:t xml:space="preserve">31 March 2019 (Unaudited </w:t>
    </w:r>
    <w:r>
      <w:rPr>
        <w:rFonts w:ascii="Angsana New" w:eastAsia="Arial Unicode MS" w:hAnsi="Angsana New"/>
        <w:b/>
        <w:bCs/>
        <w:color w:val="000000"/>
        <w:sz w:val="28"/>
        <w:szCs w:val="28"/>
      </w:rPr>
      <w:t>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35E49" w14:textId="77777777" w:rsidR="00FB006D" w:rsidRDefault="00FB006D" w:rsidP="00C4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34C28D0C" w14:textId="78784F1A" w:rsidR="00FB006D" w:rsidRPr="00C43225" w:rsidRDefault="00FB006D" w:rsidP="00C4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Notes to interim financial i</w:t>
    </w:r>
    <w:r w:rsidRPr="00C43225">
      <w:rPr>
        <w:rFonts w:ascii="Angsana New" w:eastAsia="Arial Unicode MS" w:hAnsi="Angsana New"/>
        <w:b/>
        <w:bCs/>
        <w:color w:val="000000"/>
        <w:sz w:val="28"/>
        <w:szCs w:val="28"/>
      </w:rPr>
      <w:t>nformation</w:t>
    </w:r>
  </w:p>
  <w:p w14:paraId="5F010C65" w14:textId="0E6F6341" w:rsidR="00FB006D" w:rsidRPr="00C43225" w:rsidRDefault="00FB006D" w:rsidP="00C4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D87FE9">
      <w:rPr>
        <w:rFonts w:ascii="Angsana New" w:eastAsia="Arial Unicode MS" w:hAnsi="Angsana New"/>
        <w:b/>
        <w:bCs/>
        <w:color w:val="000000"/>
        <w:sz w:val="28"/>
        <w:szCs w:val="28"/>
      </w:rPr>
      <w:t xml:space="preserve">For the three-month period ended </w:t>
    </w:r>
    <w:r w:rsidRPr="00C43225">
      <w:rPr>
        <w:rFonts w:ascii="Angsana New" w:eastAsia="Arial Unicode MS" w:hAnsi="Angsana New"/>
        <w:b/>
        <w:bCs/>
        <w:color w:val="000000"/>
        <w:sz w:val="28"/>
        <w:szCs w:val="28"/>
      </w:rPr>
      <w:t xml:space="preserve">31 March 2019 (Unaudited </w:t>
    </w:r>
    <w:r>
      <w:rPr>
        <w:rFonts w:ascii="Angsana New" w:eastAsia="Arial Unicode MS" w:hAnsi="Angsana New"/>
        <w:b/>
        <w:bCs/>
        <w:color w:val="000000"/>
        <w:sz w:val="28"/>
        <w:szCs w:val="28"/>
      </w:rPr>
      <w:t>but r</w:t>
    </w:r>
    <w:r w:rsidRPr="00C43225">
      <w:rPr>
        <w:rFonts w:ascii="Angsana New" w:eastAsia="Arial Unicode MS" w:hAnsi="Angsana New"/>
        <w:b/>
        <w:bCs/>
        <w:color w:val="000000"/>
        <w:sz w:val="28"/>
        <w:szCs w:val="28"/>
      </w:rPr>
      <w:t xml:space="preserve">eviewed)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371300"/>
    <w:multiLevelType w:val="multilevel"/>
    <w:tmpl w:val="A888F2E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2422DBD"/>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4A1B4D"/>
    <w:multiLevelType w:val="hybridMultilevel"/>
    <w:tmpl w:val="57FCDF28"/>
    <w:lvl w:ilvl="0" w:tplc="6FFCA448">
      <w:start w:val="1"/>
      <w:numFmt w:val="decimal"/>
      <w:lvlText w:val="%1."/>
      <w:lvlJc w:val="left"/>
      <w:pPr>
        <w:tabs>
          <w:tab w:val="num" w:pos="540"/>
        </w:tabs>
        <w:ind w:left="540" w:hanging="360"/>
      </w:pPr>
      <w:rPr>
        <w:rFonts w:hint="default"/>
        <w:b/>
        <w:bCs/>
      </w:rPr>
    </w:lvl>
    <w:lvl w:ilvl="1" w:tplc="376C7802">
      <w:start w:val="6"/>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1A55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0A78D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8E0AE2"/>
    <w:multiLevelType w:val="hybridMultilevel"/>
    <w:tmpl w:val="5EF6577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60054E2"/>
    <w:multiLevelType w:val="hybridMultilevel"/>
    <w:tmpl w:val="5906C8C4"/>
    <w:lvl w:ilvl="0" w:tplc="64A0A92C">
      <w:start w:val="1"/>
      <w:numFmt w:val="lowerLetter"/>
      <w:lvlText w:val="%1)"/>
      <w:lvlJc w:val="left"/>
      <w:pPr>
        <w:ind w:left="364"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8"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FF14CA"/>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7112E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7374DB"/>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48491E"/>
    <w:multiLevelType w:val="hybridMultilevel"/>
    <w:tmpl w:val="81702316"/>
    <w:lvl w:ilvl="0" w:tplc="A61AC990">
      <w:start w:val="1"/>
      <w:numFmt w:val="lowerLetter"/>
      <w:lvlText w:val="%1)"/>
      <w:lvlJc w:val="left"/>
      <w:pPr>
        <w:ind w:left="1432" w:hanging="360"/>
      </w:pPr>
      <w:rPr>
        <w:rFonts w:cs="Angsana New"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34"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FD52CBA"/>
    <w:multiLevelType w:val="hybridMultilevel"/>
    <w:tmpl w:val="CF18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7" w15:restartNumberingAfterBreak="0">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9227F26"/>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41" w15:restartNumberingAfterBreak="0">
    <w:nsid w:val="7161607D"/>
    <w:multiLevelType w:val="multilevel"/>
    <w:tmpl w:val="3C1E9A22"/>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6" w15:restartNumberingAfterBreak="0">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7"/>
  </w:num>
  <w:num w:numId="13">
    <w:abstractNumId w:val="38"/>
  </w:num>
  <w:num w:numId="14">
    <w:abstractNumId w:val="23"/>
  </w:num>
  <w:num w:numId="15">
    <w:abstractNumId w:val="26"/>
  </w:num>
  <w:num w:numId="16">
    <w:abstractNumId w:val="40"/>
  </w:num>
  <w:num w:numId="17">
    <w:abstractNumId w:val="34"/>
  </w:num>
  <w:num w:numId="18">
    <w:abstractNumId w:val="22"/>
  </w:num>
  <w:num w:numId="19">
    <w:abstractNumId w:val="33"/>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4"/>
  </w:num>
  <w:num w:numId="23">
    <w:abstractNumId w:val="15"/>
  </w:num>
  <w:num w:numId="24">
    <w:abstractNumId w:val="32"/>
  </w:num>
  <w:num w:numId="25">
    <w:abstractNumId w:val="45"/>
  </w:num>
  <w:num w:numId="26">
    <w:abstractNumId w:val="43"/>
  </w:num>
  <w:num w:numId="27">
    <w:abstractNumId w:val="19"/>
  </w:num>
  <w:num w:numId="28">
    <w:abstractNumId w:val="28"/>
  </w:num>
  <w:num w:numId="29">
    <w:abstractNumId w:val="28"/>
  </w:num>
  <w:num w:numId="30">
    <w:abstractNumId w:val="18"/>
  </w:num>
  <w:num w:numId="31">
    <w:abstractNumId w:val="10"/>
  </w:num>
  <w:num w:numId="32">
    <w:abstractNumId w:val="46"/>
  </w:num>
  <w:num w:numId="33">
    <w:abstractNumId w:val="42"/>
  </w:num>
  <w:num w:numId="34">
    <w:abstractNumId w:val="39"/>
  </w:num>
  <w:num w:numId="35">
    <w:abstractNumId w:val="30"/>
  </w:num>
  <w:num w:numId="36">
    <w:abstractNumId w:val="20"/>
  </w:num>
  <w:num w:numId="37">
    <w:abstractNumId w:val="13"/>
  </w:num>
  <w:num w:numId="38">
    <w:abstractNumId w:val="21"/>
  </w:num>
  <w:num w:numId="39">
    <w:abstractNumId w:val="24"/>
  </w:num>
  <w:num w:numId="40">
    <w:abstractNumId w:val="35"/>
  </w:num>
  <w:num w:numId="41">
    <w:abstractNumId w:val="41"/>
  </w:num>
  <w:num w:numId="42">
    <w:abstractNumId w:val="29"/>
  </w:num>
  <w:num w:numId="43">
    <w:abstractNumId w:val="14"/>
  </w:num>
  <w:num w:numId="44">
    <w:abstractNumId w:val="11"/>
  </w:num>
  <w:num w:numId="45">
    <w:abstractNumId w:val="16"/>
  </w:num>
  <w:num w:numId="46">
    <w:abstractNumId w:val="12"/>
  </w:num>
  <w:num w:numId="47">
    <w:abstractNumId w:val="31"/>
  </w:num>
  <w:num w:numId="48">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532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063"/>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B2"/>
    <w:rsid w:val="0000673F"/>
    <w:rsid w:val="00006BAB"/>
    <w:rsid w:val="000076E0"/>
    <w:rsid w:val="00007752"/>
    <w:rsid w:val="000101A3"/>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2B1B"/>
    <w:rsid w:val="00022C60"/>
    <w:rsid w:val="00023493"/>
    <w:rsid w:val="00023739"/>
    <w:rsid w:val="00023B40"/>
    <w:rsid w:val="00024586"/>
    <w:rsid w:val="000245F0"/>
    <w:rsid w:val="00024EAB"/>
    <w:rsid w:val="000261B6"/>
    <w:rsid w:val="000261DA"/>
    <w:rsid w:val="000267AD"/>
    <w:rsid w:val="00026AC3"/>
    <w:rsid w:val="00026C2D"/>
    <w:rsid w:val="00026E6B"/>
    <w:rsid w:val="00026E6E"/>
    <w:rsid w:val="00027A8A"/>
    <w:rsid w:val="00030060"/>
    <w:rsid w:val="000309C8"/>
    <w:rsid w:val="00031353"/>
    <w:rsid w:val="000318D1"/>
    <w:rsid w:val="000325D0"/>
    <w:rsid w:val="00032F55"/>
    <w:rsid w:val="00033064"/>
    <w:rsid w:val="000330DF"/>
    <w:rsid w:val="00033532"/>
    <w:rsid w:val="00033606"/>
    <w:rsid w:val="00033739"/>
    <w:rsid w:val="00033D8F"/>
    <w:rsid w:val="00033F19"/>
    <w:rsid w:val="00033FFF"/>
    <w:rsid w:val="00034291"/>
    <w:rsid w:val="000342EA"/>
    <w:rsid w:val="00034344"/>
    <w:rsid w:val="000347AC"/>
    <w:rsid w:val="00034A9A"/>
    <w:rsid w:val="00035A5B"/>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338"/>
    <w:rsid w:val="00043E26"/>
    <w:rsid w:val="00043E4A"/>
    <w:rsid w:val="000446F6"/>
    <w:rsid w:val="000449DF"/>
    <w:rsid w:val="000469CE"/>
    <w:rsid w:val="00046A01"/>
    <w:rsid w:val="00046BAD"/>
    <w:rsid w:val="00046C3A"/>
    <w:rsid w:val="00047471"/>
    <w:rsid w:val="000502F6"/>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507F"/>
    <w:rsid w:val="000559FC"/>
    <w:rsid w:val="000560F3"/>
    <w:rsid w:val="000565B5"/>
    <w:rsid w:val="00056615"/>
    <w:rsid w:val="000567B0"/>
    <w:rsid w:val="000568F5"/>
    <w:rsid w:val="0005698A"/>
    <w:rsid w:val="00056A6D"/>
    <w:rsid w:val="00056A75"/>
    <w:rsid w:val="00057A11"/>
    <w:rsid w:val="000606EF"/>
    <w:rsid w:val="000606F3"/>
    <w:rsid w:val="00060D19"/>
    <w:rsid w:val="000617D0"/>
    <w:rsid w:val="00062289"/>
    <w:rsid w:val="00062A65"/>
    <w:rsid w:val="00062B80"/>
    <w:rsid w:val="00062C5E"/>
    <w:rsid w:val="00063258"/>
    <w:rsid w:val="0006328C"/>
    <w:rsid w:val="000634DC"/>
    <w:rsid w:val="00064896"/>
    <w:rsid w:val="00064AD2"/>
    <w:rsid w:val="00064C7A"/>
    <w:rsid w:val="00064F68"/>
    <w:rsid w:val="0006521B"/>
    <w:rsid w:val="0006569B"/>
    <w:rsid w:val="000656EA"/>
    <w:rsid w:val="00065F48"/>
    <w:rsid w:val="00066136"/>
    <w:rsid w:val="00066621"/>
    <w:rsid w:val="00066ABE"/>
    <w:rsid w:val="00066B56"/>
    <w:rsid w:val="00066C9E"/>
    <w:rsid w:val="00066E06"/>
    <w:rsid w:val="00066F5C"/>
    <w:rsid w:val="000670F4"/>
    <w:rsid w:val="00067156"/>
    <w:rsid w:val="00070555"/>
    <w:rsid w:val="00070817"/>
    <w:rsid w:val="000709DB"/>
    <w:rsid w:val="00070DF2"/>
    <w:rsid w:val="00070FA8"/>
    <w:rsid w:val="000722DD"/>
    <w:rsid w:val="00072A7B"/>
    <w:rsid w:val="00072E49"/>
    <w:rsid w:val="00072FCE"/>
    <w:rsid w:val="00073100"/>
    <w:rsid w:val="000738A7"/>
    <w:rsid w:val="00073A12"/>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0D5"/>
    <w:rsid w:val="000834B3"/>
    <w:rsid w:val="0008370A"/>
    <w:rsid w:val="000842D6"/>
    <w:rsid w:val="000845E6"/>
    <w:rsid w:val="000853A6"/>
    <w:rsid w:val="0008571E"/>
    <w:rsid w:val="000859CB"/>
    <w:rsid w:val="00085D9D"/>
    <w:rsid w:val="000860B8"/>
    <w:rsid w:val="0008616E"/>
    <w:rsid w:val="00086AF7"/>
    <w:rsid w:val="00087A68"/>
    <w:rsid w:val="00087BF1"/>
    <w:rsid w:val="000900CB"/>
    <w:rsid w:val="000904D3"/>
    <w:rsid w:val="00090576"/>
    <w:rsid w:val="000911C4"/>
    <w:rsid w:val="0009142F"/>
    <w:rsid w:val="00092207"/>
    <w:rsid w:val="00092662"/>
    <w:rsid w:val="00092DDC"/>
    <w:rsid w:val="00092E32"/>
    <w:rsid w:val="00092E58"/>
    <w:rsid w:val="000930D3"/>
    <w:rsid w:val="00093162"/>
    <w:rsid w:val="00093269"/>
    <w:rsid w:val="000934C9"/>
    <w:rsid w:val="0009393F"/>
    <w:rsid w:val="00093AFC"/>
    <w:rsid w:val="00093B7B"/>
    <w:rsid w:val="00093C05"/>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50D"/>
    <w:rsid w:val="000A1891"/>
    <w:rsid w:val="000A1D69"/>
    <w:rsid w:val="000A2249"/>
    <w:rsid w:val="000A2F0B"/>
    <w:rsid w:val="000A32B5"/>
    <w:rsid w:val="000A3350"/>
    <w:rsid w:val="000A39BD"/>
    <w:rsid w:val="000A3AF7"/>
    <w:rsid w:val="000A4475"/>
    <w:rsid w:val="000A4578"/>
    <w:rsid w:val="000A4765"/>
    <w:rsid w:val="000A4B5E"/>
    <w:rsid w:val="000A58A8"/>
    <w:rsid w:val="000A60AF"/>
    <w:rsid w:val="000A6594"/>
    <w:rsid w:val="000A6636"/>
    <w:rsid w:val="000A6A32"/>
    <w:rsid w:val="000A7A98"/>
    <w:rsid w:val="000A7AB5"/>
    <w:rsid w:val="000B066C"/>
    <w:rsid w:val="000B075A"/>
    <w:rsid w:val="000B0812"/>
    <w:rsid w:val="000B1385"/>
    <w:rsid w:val="000B21F2"/>
    <w:rsid w:val="000B2779"/>
    <w:rsid w:val="000B38EB"/>
    <w:rsid w:val="000B3EF7"/>
    <w:rsid w:val="000B4341"/>
    <w:rsid w:val="000B4B47"/>
    <w:rsid w:val="000B4CEC"/>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AB6"/>
    <w:rsid w:val="000C3DC2"/>
    <w:rsid w:val="000C4055"/>
    <w:rsid w:val="000C43B1"/>
    <w:rsid w:val="000C52CF"/>
    <w:rsid w:val="000C60FE"/>
    <w:rsid w:val="000C6412"/>
    <w:rsid w:val="000C67E0"/>
    <w:rsid w:val="000C6AF7"/>
    <w:rsid w:val="000C6FCE"/>
    <w:rsid w:val="000C79AF"/>
    <w:rsid w:val="000C7DF4"/>
    <w:rsid w:val="000C7EDA"/>
    <w:rsid w:val="000D01C7"/>
    <w:rsid w:val="000D09C0"/>
    <w:rsid w:val="000D1276"/>
    <w:rsid w:val="000D1C6A"/>
    <w:rsid w:val="000D1FA1"/>
    <w:rsid w:val="000D3D8C"/>
    <w:rsid w:val="000D3F14"/>
    <w:rsid w:val="000D4554"/>
    <w:rsid w:val="000D478D"/>
    <w:rsid w:val="000D47FC"/>
    <w:rsid w:val="000D4990"/>
    <w:rsid w:val="000D5A72"/>
    <w:rsid w:val="000D60F1"/>
    <w:rsid w:val="000D6447"/>
    <w:rsid w:val="000D6BFF"/>
    <w:rsid w:val="000D6C35"/>
    <w:rsid w:val="000D6E0D"/>
    <w:rsid w:val="000D71FE"/>
    <w:rsid w:val="000D762A"/>
    <w:rsid w:val="000D7DFA"/>
    <w:rsid w:val="000D7E39"/>
    <w:rsid w:val="000E020F"/>
    <w:rsid w:val="000E0247"/>
    <w:rsid w:val="000E0949"/>
    <w:rsid w:val="000E0DAA"/>
    <w:rsid w:val="000E0F5A"/>
    <w:rsid w:val="000E148E"/>
    <w:rsid w:val="000E18A8"/>
    <w:rsid w:val="000E1F1C"/>
    <w:rsid w:val="000E1FC9"/>
    <w:rsid w:val="000E2162"/>
    <w:rsid w:val="000E2861"/>
    <w:rsid w:val="000E3C90"/>
    <w:rsid w:val="000E3D28"/>
    <w:rsid w:val="000E4367"/>
    <w:rsid w:val="000E4515"/>
    <w:rsid w:val="000E49FE"/>
    <w:rsid w:val="000E4A69"/>
    <w:rsid w:val="000E4C8C"/>
    <w:rsid w:val="000E561A"/>
    <w:rsid w:val="000E5C04"/>
    <w:rsid w:val="000E5C8A"/>
    <w:rsid w:val="000E779C"/>
    <w:rsid w:val="000E7B62"/>
    <w:rsid w:val="000E7EEA"/>
    <w:rsid w:val="000F0238"/>
    <w:rsid w:val="000F103C"/>
    <w:rsid w:val="000F12CF"/>
    <w:rsid w:val="000F1A35"/>
    <w:rsid w:val="000F1ED6"/>
    <w:rsid w:val="000F2072"/>
    <w:rsid w:val="000F272F"/>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1009F5"/>
    <w:rsid w:val="0010106F"/>
    <w:rsid w:val="00101574"/>
    <w:rsid w:val="00102282"/>
    <w:rsid w:val="0010296E"/>
    <w:rsid w:val="00102B41"/>
    <w:rsid w:val="001039DC"/>
    <w:rsid w:val="00103E78"/>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678"/>
    <w:rsid w:val="0011208C"/>
    <w:rsid w:val="001125B0"/>
    <w:rsid w:val="00112806"/>
    <w:rsid w:val="00112F86"/>
    <w:rsid w:val="001131B2"/>
    <w:rsid w:val="001141A5"/>
    <w:rsid w:val="001142C4"/>
    <w:rsid w:val="0011431E"/>
    <w:rsid w:val="001146C8"/>
    <w:rsid w:val="00114D49"/>
    <w:rsid w:val="001155CD"/>
    <w:rsid w:val="0011616E"/>
    <w:rsid w:val="001161F6"/>
    <w:rsid w:val="001162B7"/>
    <w:rsid w:val="00116788"/>
    <w:rsid w:val="0011684B"/>
    <w:rsid w:val="00117863"/>
    <w:rsid w:val="0012025F"/>
    <w:rsid w:val="00120540"/>
    <w:rsid w:val="0012123E"/>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733D"/>
    <w:rsid w:val="00127537"/>
    <w:rsid w:val="00127E2C"/>
    <w:rsid w:val="001302C1"/>
    <w:rsid w:val="00130E9C"/>
    <w:rsid w:val="00131785"/>
    <w:rsid w:val="00131CFF"/>
    <w:rsid w:val="00131E41"/>
    <w:rsid w:val="00132019"/>
    <w:rsid w:val="0013214C"/>
    <w:rsid w:val="001324A1"/>
    <w:rsid w:val="001325F1"/>
    <w:rsid w:val="00133CA6"/>
    <w:rsid w:val="00133E73"/>
    <w:rsid w:val="001340F8"/>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6FC"/>
    <w:rsid w:val="00140C85"/>
    <w:rsid w:val="00140DE7"/>
    <w:rsid w:val="00140F56"/>
    <w:rsid w:val="001410F0"/>
    <w:rsid w:val="00141305"/>
    <w:rsid w:val="00141463"/>
    <w:rsid w:val="00141A55"/>
    <w:rsid w:val="00141B10"/>
    <w:rsid w:val="00142109"/>
    <w:rsid w:val="00142467"/>
    <w:rsid w:val="00143618"/>
    <w:rsid w:val="00143DB4"/>
    <w:rsid w:val="001466BF"/>
    <w:rsid w:val="00146AC7"/>
    <w:rsid w:val="00146CF0"/>
    <w:rsid w:val="00146EB3"/>
    <w:rsid w:val="00147126"/>
    <w:rsid w:val="00147572"/>
    <w:rsid w:val="00147671"/>
    <w:rsid w:val="001478B7"/>
    <w:rsid w:val="00147955"/>
    <w:rsid w:val="00147B4A"/>
    <w:rsid w:val="0015003D"/>
    <w:rsid w:val="001509A4"/>
    <w:rsid w:val="00150B63"/>
    <w:rsid w:val="00151A1D"/>
    <w:rsid w:val="00151C5E"/>
    <w:rsid w:val="00151D62"/>
    <w:rsid w:val="00151E3F"/>
    <w:rsid w:val="001523C6"/>
    <w:rsid w:val="0015243F"/>
    <w:rsid w:val="001525A5"/>
    <w:rsid w:val="00152D5B"/>
    <w:rsid w:val="00153400"/>
    <w:rsid w:val="001537CB"/>
    <w:rsid w:val="00153B2E"/>
    <w:rsid w:val="00153FEA"/>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3094"/>
    <w:rsid w:val="00163529"/>
    <w:rsid w:val="00163AB5"/>
    <w:rsid w:val="00163D8B"/>
    <w:rsid w:val="001642F8"/>
    <w:rsid w:val="00164397"/>
    <w:rsid w:val="00164BA1"/>
    <w:rsid w:val="00164E4B"/>
    <w:rsid w:val="001650E1"/>
    <w:rsid w:val="001653E1"/>
    <w:rsid w:val="0016544C"/>
    <w:rsid w:val="001656A0"/>
    <w:rsid w:val="00165857"/>
    <w:rsid w:val="00165AC4"/>
    <w:rsid w:val="00165B83"/>
    <w:rsid w:val="00165C34"/>
    <w:rsid w:val="0016613E"/>
    <w:rsid w:val="001668AC"/>
    <w:rsid w:val="00166ACA"/>
    <w:rsid w:val="00167BB8"/>
    <w:rsid w:val="00167E46"/>
    <w:rsid w:val="0017038A"/>
    <w:rsid w:val="001703E5"/>
    <w:rsid w:val="001707E7"/>
    <w:rsid w:val="00170945"/>
    <w:rsid w:val="00170A0F"/>
    <w:rsid w:val="0017105C"/>
    <w:rsid w:val="00171154"/>
    <w:rsid w:val="00171237"/>
    <w:rsid w:val="00171F72"/>
    <w:rsid w:val="00171F87"/>
    <w:rsid w:val="00172182"/>
    <w:rsid w:val="00172238"/>
    <w:rsid w:val="001729FB"/>
    <w:rsid w:val="00173414"/>
    <w:rsid w:val="00173640"/>
    <w:rsid w:val="00173A86"/>
    <w:rsid w:val="00173E9C"/>
    <w:rsid w:val="00173EF7"/>
    <w:rsid w:val="00174104"/>
    <w:rsid w:val="001748F7"/>
    <w:rsid w:val="00174BEC"/>
    <w:rsid w:val="00174C5F"/>
    <w:rsid w:val="00175176"/>
    <w:rsid w:val="001752C4"/>
    <w:rsid w:val="00176027"/>
    <w:rsid w:val="00176268"/>
    <w:rsid w:val="00176C02"/>
    <w:rsid w:val="001770EE"/>
    <w:rsid w:val="00177AF9"/>
    <w:rsid w:val="00177B9B"/>
    <w:rsid w:val="00177E63"/>
    <w:rsid w:val="00181052"/>
    <w:rsid w:val="001816FF"/>
    <w:rsid w:val="001817A1"/>
    <w:rsid w:val="00181851"/>
    <w:rsid w:val="00181AC6"/>
    <w:rsid w:val="0018225F"/>
    <w:rsid w:val="00182362"/>
    <w:rsid w:val="00182530"/>
    <w:rsid w:val="001825D2"/>
    <w:rsid w:val="00182E63"/>
    <w:rsid w:val="00185694"/>
    <w:rsid w:val="00185804"/>
    <w:rsid w:val="001864D0"/>
    <w:rsid w:val="001869BA"/>
    <w:rsid w:val="00186BD8"/>
    <w:rsid w:val="00186D96"/>
    <w:rsid w:val="00186DED"/>
    <w:rsid w:val="00187A3A"/>
    <w:rsid w:val="00190081"/>
    <w:rsid w:val="00190905"/>
    <w:rsid w:val="00190E1E"/>
    <w:rsid w:val="001913D5"/>
    <w:rsid w:val="001914DC"/>
    <w:rsid w:val="00191C74"/>
    <w:rsid w:val="00192743"/>
    <w:rsid w:val="001935A7"/>
    <w:rsid w:val="001942F9"/>
    <w:rsid w:val="00194A88"/>
    <w:rsid w:val="00194C85"/>
    <w:rsid w:val="00195441"/>
    <w:rsid w:val="001957B2"/>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1CD"/>
    <w:rsid w:val="001A4994"/>
    <w:rsid w:val="001A4B9A"/>
    <w:rsid w:val="001A54B6"/>
    <w:rsid w:val="001A54F3"/>
    <w:rsid w:val="001A5EDA"/>
    <w:rsid w:val="001A60F7"/>
    <w:rsid w:val="001A6121"/>
    <w:rsid w:val="001A6FA7"/>
    <w:rsid w:val="001A701A"/>
    <w:rsid w:val="001A7625"/>
    <w:rsid w:val="001B0154"/>
    <w:rsid w:val="001B077D"/>
    <w:rsid w:val="001B0784"/>
    <w:rsid w:val="001B0808"/>
    <w:rsid w:val="001B080A"/>
    <w:rsid w:val="001B086B"/>
    <w:rsid w:val="001B0B0A"/>
    <w:rsid w:val="001B166D"/>
    <w:rsid w:val="001B251A"/>
    <w:rsid w:val="001B271A"/>
    <w:rsid w:val="001B2BB8"/>
    <w:rsid w:val="001B39E3"/>
    <w:rsid w:val="001B4CD2"/>
    <w:rsid w:val="001B58A2"/>
    <w:rsid w:val="001B5DE0"/>
    <w:rsid w:val="001B5E6D"/>
    <w:rsid w:val="001B60D1"/>
    <w:rsid w:val="001B69D6"/>
    <w:rsid w:val="001B701D"/>
    <w:rsid w:val="001B7356"/>
    <w:rsid w:val="001B76DA"/>
    <w:rsid w:val="001B773E"/>
    <w:rsid w:val="001B7CE6"/>
    <w:rsid w:val="001C02BB"/>
    <w:rsid w:val="001C0405"/>
    <w:rsid w:val="001C0663"/>
    <w:rsid w:val="001C0AE9"/>
    <w:rsid w:val="001C0B18"/>
    <w:rsid w:val="001C0D01"/>
    <w:rsid w:val="001C1BDD"/>
    <w:rsid w:val="001C1F38"/>
    <w:rsid w:val="001C2202"/>
    <w:rsid w:val="001C22E9"/>
    <w:rsid w:val="001C2DBD"/>
    <w:rsid w:val="001C33C3"/>
    <w:rsid w:val="001C36BB"/>
    <w:rsid w:val="001C36C1"/>
    <w:rsid w:val="001C3BD9"/>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A7F"/>
    <w:rsid w:val="001D2B6A"/>
    <w:rsid w:val="001D3AED"/>
    <w:rsid w:val="001D3EDD"/>
    <w:rsid w:val="001D4630"/>
    <w:rsid w:val="001D5943"/>
    <w:rsid w:val="001D5FBB"/>
    <w:rsid w:val="001D666E"/>
    <w:rsid w:val="001D66C2"/>
    <w:rsid w:val="001D6F46"/>
    <w:rsid w:val="001D7441"/>
    <w:rsid w:val="001D74E2"/>
    <w:rsid w:val="001D7779"/>
    <w:rsid w:val="001D7BFA"/>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5E30"/>
    <w:rsid w:val="001E6606"/>
    <w:rsid w:val="001E66B7"/>
    <w:rsid w:val="001E6816"/>
    <w:rsid w:val="001E73C7"/>
    <w:rsid w:val="001E7453"/>
    <w:rsid w:val="001E7BF6"/>
    <w:rsid w:val="001F02F4"/>
    <w:rsid w:val="001F09C1"/>
    <w:rsid w:val="001F10FD"/>
    <w:rsid w:val="001F1273"/>
    <w:rsid w:val="001F1CAA"/>
    <w:rsid w:val="001F1E0B"/>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415"/>
    <w:rsid w:val="00200B47"/>
    <w:rsid w:val="00200E87"/>
    <w:rsid w:val="00201443"/>
    <w:rsid w:val="00201F85"/>
    <w:rsid w:val="00201F8D"/>
    <w:rsid w:val="0020297E"/>
    <w:rsid w:val="002029D7"/>
    <w:rsid w:val="00202AA6"/>
    <w:rsid w:val="00202AEA"/>
    <w:rsid w:val="0020340E"/>
    <w:rsid w:val="002037C0"/>
    <w:rsid w:val="002037F2"/>
    <w:rsid w:val="00203AC6"/>
    <w:rsid w:val="00203B60"/>
    <w:rsid w:val="00203C67"/>
    <w:rsid w:val="00203FB4"/>
    <w:rsid w:val="002040ED"/>
    <w:rsid w:val="00204166"/>
    <w:rsid w:val="002041C0"/>
    <w:rsid w:val="002043A9"/>
    <w:rsid w:val="00204419"/>
    <w:rsid w:val="00204455"/>
    <w:rsid w:val="00204A0C"/>
    <w:rsid w:val="00205C55"/>
    <w:rsid w:val="00207231"/>
    <w:rsid w:val="00207465"/>
    <w:rsid w:val="002075A9"/>
    <w:rsid w:val="00207952"/>
    <w:rsid w:val="00210562"/>
    <w:rsid w:val="00210AEA"/>
    <w:rsid w:val="00210EA8"/>
    <w:rsid w:val="00211312"/>
    <w:rsid w:val="00211578"/>
    <w:rsid w:val="002117E0"/>
    <w:rsid w:val="002122E7"/>
    <w:rsid w:val="00212328"/>
    <w:rsid w:val="00212952"/>
    <w:rsid w:val="0021369E"/>
    <w:rsid w:val="002137ED"/>
    <w:rsid w:val="002139FC"/>
    <w:rsid w:val="00213F70"/>
    <w:rsid w:val="00213F85"/>
    <w:rsid w:val="002144F2"/>
    <w:rsid w:val="00214D26"/>
    <w:rsid w:val="00214DEC"/>
    <w:rsid w:val="00215616"/>
    <w:rsid w:val="00216783"/>
    <w:rsid w:val="00217304"/>
    <w:rsid w:val="002173EB"/>
    <w:rsid w:val="00217527"/>
    <w:rsid w:val="00217901"/>
    <w:rsid w:val="00217CDC"/>
    <w:rsid w:val="002209C9"/>
    <w:rsid w:val="00220E2B"/>
    <w:rsid w:val="002214CC"/>
    <w:rsid w:val="00221A16"/>
    <w:rsid w:val="00221AB0"/>
    <w:rsid w:val="00222620"/>
    <w:rsid w:val="0022269D"/>
    <w:rsid w:val="00223567"/>
    <w:rsid w:val="00224132"/>
    <w:rsid w:val="00224135"/>
    <w:rsid w:val="00224199"/>
    <w:rsid w:val="00224D27"/>
    <w:rsid w:val="00225AE3"/>
    <w:rsid w:val="0022602F"/>
    <w:rsid w:val="0022675F"/>
    <w:rsid w:val="00226C89"/>
    <w:rsid w:val="00227056"/>
    <w:rsid w:val="0022729F"/>
    <w:rsid w:val="002275D0"/>
    <w:rsid w:val="002278E5"/>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974"/>
    <w:rsid w:val="00235A49"/>
    <w:rsid w:val="00235AF0"/>
    <w:rsid w:val="00236608"/>
    <w:rsid w:val="00236A0C"/>
    <w:rsid w:val="00236A79"/>
    <w:rsid w:val="00236E4C"/>
    <w:rsid w:val="00240232"/>
    <w:rsid w:val="002402C6"/>
    <w:rsid w:val="002409BF"/>
    <w:rsid w:val="00240D37"/>
    <w:rsid w:val="00240E8C"/>
    <w:rsid w:val="00240F34"/>
    <w:rsid w:val="00240FC1"/>
    <w:rsid w:val="002418F0"/>
    <w:rsid w:val="00242029"/>
    <w:rsid w:val="002421F6"/>
    <w:rsid w:val="002422FE"/>
    <w:rsid w:val="00242362"/>
    <w:rsid w:val="00242405"/>
    <w:rsid w:val="00242C28"/>
    <w:rsid w:val="0024334D"/>
    <w:rsid w:val="0024336F"/>
    <w:rsid w:val="00243A1C"/>
    <w:rsid w:val="00243E1A"/>
    <w:rsid w:val="00243F79"/>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CD9"/>
    <w:rsid w:val="00247EBE"/>
    <w:rsid w:val="002500B6"/>
    <w:rsid w:val="00250788"/>
    <w:rsid w:val="00250AF6"/>
    <w:rsid w:val="00251337"/>
    <w:rsid w:val="002513E5"/>
    <w:rsid w:val="002515FC"/>
    <w:rsid w:val="00252370"/>
    <w:rsid w:val="00252784"/>
    <w:rsid w:val="0025297A"/>
    <w:rsid w:val="00252E3E"/>
    <w:rsid w:val="00253063"/>
    <w:rsid w:val="002535CB"/>
    <w:rsid w:val="00253742"/>
    <w:rsid w:val="00253DDE"/>
    <w:rsid w:val="00254BDA"/>
    <w:rsid w:val="00254CE5"/>
    <w:rsid w:val="002552EF"/>
    <w:rsid w:val="0025601F"/>
    <w:rsid w:val="002563DE"/>
    <w:rsid w:val="0025673E"/>
    <w:rsid w:val="00260109"/>
    <w:rsid w:val="0026015D"/>
    <w:rsid w:val="00260295"/>
    <w:rsid w:val="00260873"/>
    <w:rsid w:val="00261A8C"/>
    <w:rsid w:val="0026209C"/>
    <w:rsid w:val="00262863"/>
    <w:rsid w:val="00262B5B"/>
    <w:rsid w:val="00264100"/>
    <w:rsid w:val="002645DD"/>
    <w:rsid w:val="002646AF"/>
    <w:rsid w:val="00264CAD"/>
    <w:rsid w:val="0026590A"/>
    <w:rsid w:val="00265A9A"/>
    <w:rsid w:val="00265EE7"/>
    <w:rsid w:val="00265F50"/>
    <w:rsid w:val="00266003"/>
    <w:rsid w:val="002663CC"/>
    <w:rsid w:val="00266C5F"/>
    <w:rsid w:val="00267214"/>
    <w:rsid w:val="0026721D"/>
    <w:rsid w:val="00267350"/>
    <w:rsid w:val="0026736B"/>
    <w:rsid w:val="00267451"/>
    <w:rsid w:val="00267488"/>
    <w:rsid w:val="002678AC"/>
    <w:rsid w:val="00267A59"/>
    <w:rsid w:val="00267B94"/>
    <w:rsid w:val="00267D34"/>
    <w:rsid w:val="00267F68"/>
    <w:rsid w:val="002701B9"/>
    <w:rsid w:val="00270203"/>
    <w:rsid w:val="00270500"/>
    <w:rsid w:val="00270C51"/>
    <w:rsid w:val="00270F8F"/>
    <w:rsid w:val="00270FE2"/>
    <w:rsid w:val="00271405"/>
    <w:rsid w:val="002716B9"/>
    <w:rsid w:val="002717D8"/>
    <w:rsid w:val="00271943"/>
    <w:rsid w:val="00271B8E"/>
    <w:rsid w:val="0027212F"/>
    <w:rsid w:val="00273433"/>
    <w:rsid w:val="00273C7E"/>
    <w:rsid w:val="00273D59"/>
    <w:rsid w:val="0027475E"/>
    <w:rsid w:val="00274A93"/>
    <w:rsid w:val="00274B79"/>
    <w:rsid w:val="00274C51"/>
    <w:rsid w:val="00274FC6"/>
    <w:rsid w:val="002752AC"/>
    <w:rsid w:val="002758F1"/>
    <w:rsid w:val="00275AD3"/>
    <w:rsid w:val="00275C99"/>
    <w:rsid w:val="00275FFB"/>
    <w:rsid w:val="0027621A"/>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31C6"/>
    <w:rsid w:val="0028357C"/>
    <w:rsid w:val="00283E24"/>
    <w:rsid w:val="00284B06"/>
    <w:rsid w:val="00284F96"/>
    <w:rsid w:val="002858DE"/>
    <w:rsid w:val="00285B89"/>
    <w:rsid w:val="00285D4C"/>
    <w:rsid w:val="00285EBE"/>
    <w:rsid w:val="002861B3"/>
    <w:rsid w:val="00286894"/>
    <w:rsid w:val="002869AE"/>
    <w:rsid w:val="00287099"/>
    <w:rsid w:val="0028780F"/>
    <w:rsid w:val="00287F27"/>
    <w:rsid w:val="0029018C"/>
    <w:rsid w:val="0029067A"/>
    <w:rsid w:val="00290C78"/>
    <w:rsid w:val="00293A39"/>
    <w:rsid w:val="00293E69"/>
    <w:rsid w:val="0029430D"/>
    <w:rsid w:val="00294521"/>
    <w:rsid w:val="00294A0A"/>
    <w:rsid w:val="00294C38"/>
    <w:rsid w:val="00294E09"/>
    <w:rsid w:val="00295183"/>
    <w:rsid w:val="002952EA"/>
    <w:rsid w:val="002956B4"/>
    <w:rsid w:val="00295A88"/>
    <w:rsid w:val="0029653C"/>
    <w:rsid w:val="00296F31"/>
    <w:rsid w:val="00297086"/>
    <w:rsid w:val="00297A96"/>
    <w:rsid w:val="002A00A7"/>
    <w:rsid w:val="002A024B"/>
    <w:rsid w:val="002A0537"/>
    <w:rsid w:val="002A09C2"/>
    <w:rsid w:val="002A0D98"/>
    <w:rsid w:val="002A1F6A"/>
    <w:rsid w:val="002A213E"/>
    <w:rsid w:val="002A232A"/>
    <w:rsid w:val="002A246C"/>
    <w:rsid w:val="002A2508"/>
    <w:rsid w:val="002A2CD4"/>
    <w:rsid w:val="002A2E0A"/>
    <w:rsid w:val="002A2E3A"/>
    <w:rsid w:val="002A2EA1"/>
    <w:rsid w:val="002A2EEF"/>
    <w:rsid w:val="002A335E"/>
    <w:rsid w:val="002A343E"/>
    <w:rsid w:val="002A34F5"/>
    <w:rsid w:val="002A38C3"/>
    <w:rsid w:val="002A3958"/>
    <w:rsid w:val="002A3BBE"/>
    <w:rsid w:val="002A3CA1"/>
    <w:rsid w:val="002A3E44"/>
    <w:rsid w:val="002A3F6F"/>
    <w:rsid w:val="002A42D2"/>
    <w:rsid w:val="002A4526"/>
    <w:rsid w:val="002A53BF"/>
    <w:rsid w:val="002A5ECC"/>
    <w:rsid w:val="002A6025"/>
    <w:rsid w:val="002A61FC"/>
    <w:rsid w:val="002A6988"/>
    <w:rsid w:val="002A6E63"/>
    <w:rsid w:val="002A70F6"/>
    <w:rsid w:val="002A7130"/>
    <w:rsid w:val="002A791B"/>
    <w:rsid w:val="002A7F54"/>
    <w:rsid w:val="002B0AA4"/>
    <w:rsid w:val="002B0C57"/>
    <w:rsid w:val="002B0CB7"/>
    <w:rsid w:val="002B1560"/>
    <w:rsid w:val="002B17D9"/>
    <w:rsid w:val="002B1928"/>
    <w:rsid w:val="002B25C7"/>
    <w:rsid w:val="002B2C69"/>
    <w:rsid w:val="002B2DCE"/>
    <w:rsid w:val="002B3422"/>
    <w:rsid w:val="002B3684"/>
    <w:rsid w:val="002B391A"/>
    <w:rsid w:val="002B4018"/>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416C"/>
    <w:rsid w:val="002C422D"/>
    <w:rsid w:val="002C444C"/>
    <w:rsid w:val="002C48CC"/>
    <w:rsid w:val="002C49CC"/>
    <w:rsid w:val="002C4C19"/>
    <w:rsid w:val="002C5248"/>
    <w:rsid w:val="002C5801"/>
    <w:rsid w:val="002C5C56"/>
    <w:rsid w:val="002C5D40"/>
    <w:rsid w:val="002C5DE3"/>
    <w:rsid w:val="002C62E0"/>
    <w:rsid w:val="002C69E1"/>
    <w:rsid w:val="002C7911"/>
    <w:rsid w:val="002D00D9"/>
    <w:rsid w:val="002D064A"/>
    <w:rsid w:val="002D1F98"/>
    <w:rsid w:val="002D21AA"/>
    <w:rsid w:val="002D22D5"/>
    <w:rsid w:val="002D2336"/>
    <w:rsid w:val="002D2C2E"/>
    <w:rsid w:val="002D2F25"/>
    <w:rsid w:val="002D30C7"/>
    <w:rsid w:val="002D31A6"/>
    <w:rsid w:val="002D3920"/>
    <w:rsid w:val="002D3A03"/>
    <w:rsid w:val="002D3AD9"/>
    <w:rsid w:val="002D4097"/>
    <w:rsid w:val="002D4AEF"/>
    <w:rsid w:val="002D4EC1"/>
    <w:rsid w:val="002D54A7"/>
    <w:rsid w:val="002D55A4"/>
    <w:rsid w:val="002D597F"/>
    <w:rsid w:val="002D5FBF"/>
    <w:rsid w:val="002D6351"/>
    <w:rsid w:val="002D63DA"/>
    <w:rsid w:val="002D652C"/>
    <w:rsid w:val="002D6AA4"/>
    <w:rsid w:val="002D6C95"/>
    <w:rsid w:val="002D6D13"/>
    <w:rsid w:val="002D7000"/>
    <w:rsid w:val="002D7869"/>
    <w:rsid w:val="002D7E7A"/>
    <w:rsid w:val="002E009F"/>
    <w:rsid w:val="002E026D"/>
    <w:rsid w:val="002E06D4"/>
    <w:rsid w:val="002E1136"/>
    <w:rsid w:val="002E148F"/>
    <w:rsid w:val="002E1B88"/>
    <w:rsid w:val="002E1E9B"/>
    <w:rsid w:val="002E1EEF"/>
    <w:rsid w:val="002E2056"/>
    <w:rsid w:val="002E206F"/>
    <w:rsid w:val="002E24A7"/>
    <w:rsid w:val="002E27F4"/>
    <w:rsid w:val="002E28E8"/>
    <w:rsid w:val="002E292E"/>
    <w:rsid w:val="002E345E"/>
    <w:rsid w:val="002E35ED"/>
    <w:rsid w:val="002E36A4"/>
    <w:rsid w:val="002E37F3"/>
    <w:rsid w:val="002E4C04"/>
    <w:rsid w:val="002E5773"/>
    <w:rsid w:val="002E582A"/>
    <w:rsid w:val="002E5D0E"/>
    <w:rsid w:val="002E5EC1"/>
    <w:rsid w:val="002E5F6D"/>
    <w:rsid w:val="002E637E"/>
    <w:rsid w:val="002E69EF"/>
    <w:rsid w:val="002E7599"/>
    <w:rsid w:val="002E75B8"/>
    <w:rsid w:val="002E76EC"/>
    <w:rsid w:val="002E78F9"/>
    <w:rsid w:val="002E7BD3"/>
    <w:rsid w:val="002F0672"/>
    <w:rsid w:val="002F0B9B"/>
    <w:rsid w:val="002F19F6"/>
    <w:rsid w:val="002F206F"/>
    <w:rsid w:val="002F2730"/>
    <w:rsid w:val="002F2C74"/>
    <w:rsid w:val="002F36AC"/>
    <w:rsid w:val="002F394A"/>
    <w:rsid w:val="002F3EC8"/>
    <w:rsid w:val="002F48AE"/>
    <w:rsid w:val="002F4B1A"/>
    <w:rsid w:val="002F4BD9"/>
    <w:rsid w:val="002F52CB"/>
    <w:rsid w:val="002F5337"/>
    <w:rsid w:val="002F5C6B"/>
    <w:rsid w:val="002F5CE7"/>
    <w:rsid w:val="002F66C0"/>
    <w:rsid w:val="002F69D0"/>
    <w:rsid w:val="002F6C34"/>
    <w:rsid w:val="002F7062"/>
    <w:rsid w:val="00300459"/>
    <w:rsid w:val="00300A89"/>
    <w:rsid w:val="00300F74"/>
    <w:rsid w:val="00301175"/>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7F3"/>
    <w:rsid w:val="003050CF"/>
    <w:rsid w:val="003060E9"/>
    <w:rsid w:val="00306821"/>
    <w:rsid w:val="0030694B"/>
    <w:rsid w:val="00306E24"/>
    <w:rsid w:val="0030740C"/>
    <w:rsid w:val="00307732"/>
    <w:rsid w:val="00307FB1"/>
    <w:rsid w:val="00310458"/>
    <w:rsid w:val="0031061D"/>
    <w:rsid w:val="00310769"/>
    <w:rsid w:val="00310891"/>
    <w:rsid w:val="00311BC1"/>
    <w:rsid w:val="00312792"/>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341"/>
    <w:rsid w:val="0032042C"/>
    <w:rsid w:val="003204BD"/>
    <w:rsid w:val="003206F8"/>
    <w:rsid w:val="00320C58"/>
    <w:rsid w:val="003210D8"/>
    <w:rsid w:val="00321530"/>
    <w:rsid w:val="00321738"/>
    <w:rsid w:val="0032176C"/>
    <w:rsid w:val="003219B5"/>
    <w:rsid w:val="00321E50"/>
    <w:rsid w:val="003222AA"/>
    <w:rsid w:val="003227A2"/>
    <w:rsid w:val="003228B0"/>
    <w:rsid w:val="003229AD"/>
    <w:rsid w:val="00322E33"/>
    <w:rsid w:val="00323512"/>
    <w:rsid w:val="003235BE"/>
    <w:rsid w:val="00323FB2"/>
    <w:rsid w:val="003243BF"/>
    <w:rsid w:val="00324669"/>
    <w:rsid w:val="00324820"/>
    <w:rsid w:val="003248FD"/>
    <w:rsid w:val="003252A3"/>
    <w:rsid w:val="0032587E"/>
    <w:rsid w:val="00325E0D"/>
    <w:rsid w:val="00325E44"/>
    <w:rsid w:val="00325F69"/>
    <w:rsid w:val="00326174"/>
    <w:rsid w:val="003265A0"/>
    <w:rsid w:val="0032669E"/>
    <w:rsid w:val="00326787"/>
    <w:rsid w:val="0032689E"/>
    <w:rsid w:val="00327E36"/>
    <w:rsid w:val="003302CA"/>
    <w:rsid w:val="003309B0"/>
    <w:rsid w:val="00330CAB"/>
    <w:rsid w:val="00330D67"/>
    <w:rsid w:val="00330D6E"/>
    <w:rsid w:val="003319C8"/>
    <w:rsid w:val="00331F54"/>
    <w:rsid w:val="003325BE"/>
    <w:rsid w:val="00332948"/>
    <w:rsid w:val="00332A4E"/>
    <w:rsid w:val="0033353E"/>
    <w:rsid w:val="00333563"/>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9A2"/>
    <w:rsid w:val="00341661"/>
    <w:rsid w:val="00341A05"/>
    <w:rsid w:val="00341A42"/>
    <w:rsid w:val="00341C65"/>
    <w:rsid w:val="00342FC5"/>
    <w:rsid w:val="00343354"/>
    <w:rsid w:val="003439B4"/>
    <w:rsid w:val="00343AAA"/>
    <w:rsid w:val="00343DA2"/>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E9"/>
    <w:rsid w:val="003538AB"/>
    <w:rsid w:val="00353CB6"/>
    <w:rsid w:val="00354F0F"/>
    <w:rsid w:val="0035567A"/>
    <w:rsid w:val="003557B5"/>
    <w:rsid w:val="00355A29"/>
    <w:rsid w:val="00355BBE"/>
    <w:rsid w:val="00355C6C"/>
    <w:rsid w:val="00355FE3"/>
    <w:rsid w:val="003569AF"/>
    <w:rsid w:val="00356BE4"/>
    <w:rsid w:val="00357853"/>
    <w:rsid w:val="00357AA4"/>
    <w:rsid w:val="00357FA8"/>
    <w:rsid w:val="0036000F"/>
    <w:rsid w:val="0036040C"/>
    <w:rsid w:val="00360F77"/>
    <w:rsid w:val="00360FE5"/>
    <w:rsid w:val="00361129"/>
    <w:rsid w:val="00361209"/>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76EA"/>
    <w:rsid w:val="00367BC2"/>
    <w:rsid w:val="00370037"/>
    <w:rsid w:val="003708CC"/>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B78"/>
    <w:rsid w:val="00373F63"/>
    <w:rsid w:val="00374653"/>
    <w:rsid w:val="00375168"/>
    <w:rsid w:val="003752D0"/>
    <w:rsid w:val="0037575C"/>
    <w:rsid w:val="00375B3F"/>
    <w:rsid w:val="00376642"/>
    <w:rsid w:val="00376C2E"/>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925"/>
    <w:rsid w:val="00391D4B"/>
    <w:rsid w:val="00391DC3"/>
    <w:rsid w:val="00392358"/>
    <w:rsid w:val="00392449"/>
    <w:rsid w:val="00392592"/>
    <w:rsid w:val="00393022"/>
    <w:rsid w:val="003933CF"/>
    <w:rsid w:val="003934B3"/>
    <w:rsid w:val="003937FD"/>
    <w:rsid w:val="0039380B"/>
    <w:rsid w:val="0039394C"/>
    <w:rsid w:val="00393977"/>
    <w:rsid w:val="00393A02"/>
    <w:rsid w:val="0039434E"/>
    <w:rsid w:val="003943AB"/>
    <w:rsid w:val="0039445A"/>
    <w:rsid w:val="0039483D"/>
    <w:rsid w:val="00394BBC"/>
    <w:rsid w:val="00394C19"/>
    <w:rsid w:val="00394D42"/>
    <w:rsid w:val="003952A5"/>
    <w:rsid w:val="00395659"/>
    <w:rsid w:val="00395C20"/>
    <w:rsid w:val="00396489"/>
    <w:rsid w:val="00396CA2"/>
    <w:rsid w:val="00397020"/>
    <w:rsid w:val="00397167"/>
    <w:rsid w:val="0039718F"/>
    <w:rsid w:val="003A0004"/>
    <w:rsid w:val="003A012D"/>
    <w:rsid w:val="003A021D"/>
    <w:rsid w:val="003A04CB"/>
    <w:rsid w:val="003A0556"/>
    <w:rsid w:val="003A0595"/>
    <w:rsid w:val="003A06E3"/>
    <w:rsid w:val="003A0BAD"/>
    <w:rsid w:val="003A0EEB"/>
    <w:rsid w:val="003A12F4"/>
    <w:rsid w:val="003A187F"/>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562"/>
    <w:rsid w:val="003A6893"/>
    <w:rsid w:val="003A6CEF"/>
    <w:rsid w:val="003A7098"/>
    <w:rsid w:val="003A7302"/>
    <w:rsid w:val="003A74D6"/>
    <w:rsid w:val="003A755F"/>
    <w:rsid w:val="003A7D70"/>
    <w:rsid w:val="003B0622"/>
    <w:rsid w:val="003B0DF4"/>
    <w:rsid w:val="003B0E8A"/>
    <w:rsid w:val="003B14EA"/>
    <w:rsid w:val="003B1C13"/>
    <w:rsid w:val="003B25B4"/>
    <w:rsid w:val="003B2A12"/>
    <w:rsid w:val="003B2A39"/>
    <w:rsid w:val="003B32A3"/>
    <w:rsid w:val="003B334A"/>
    <w:rsid w:val="003B3B23"/>
    <w:rsid w:val="003B4CEE"/>
    <w:rsid w:val="003B4FCF"/>
    <w:rsid w:val="003B51E2"/>
    <w:rsid w:val="003B56EB"/>
    <w:rsid w:val="003B5D5E"/>
    <w:rsid w:val="003B678E"/>
    <w:rsid w:val="003B6D7F"/>
    <w:rsid w:val="003B6F41"/>
    <w:rsid w:val="003B708C"/>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DF3"/>
    <w:rsid w:val="003C6000"/>
    <w:rsid w:val="003C62C4"/>
    <w:rsid w:val="003C652B"/>
    <w:rsid w:val="003C657B"/>
    <w:rsid w:val="003C6734"/>
    <w:rsid w:val="003C6744"/>
    <w:rsid w:val="003C750D"/>
    <w:rsid w:val="003C757F"/>
    <w:rsid w:val="003C7FD7"/>
    <w:rsid w:val="003D0900"/>
    <w:rsid w:val="003D0E13"/>
    <w:rsid w:val="003D10C6"/>
    <w:rsid w:val="003D14FB"/>
    <w:rsid w:val="003D1A20"/>
    <w:rsid w:val="003D1CDB"/>
    <w:rsid w:val="003D23EA"/>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30D5"/>
    <w:rsid w:val="003E31FA"/>
    <w:rsid w:val="003E34BD"/>
    <w:rsid w:val="003E3518"/>
    <w:rsid w:val="003E392F"/>
    <w:rsid w:val="003E4AF8"/>
    <w:rsid w:val="003E530C"/>
    <w:rsid w:val="003E58A2"/>
    <w:rsid w:val="003E58F3"/>
    <w:rsid w:val="003E5C6D"/>
    <w:rsid w:val="003E6E85"/>
    <w:rsid w:val="003E73E9"/>
    <w:rsid w:val="003E74C0"/>
    <w:rsid w:val="003E7908"/>
    <w:rsid w:val="003E7BC8"/>
    <w:rsid w:val="003E7E45"/>
    <w:rsid w:val="003E7E9F"/>
    <w:rsid w:val="003F0384"/>
    <w:rsid w:val="003F063B"/>
    <w:rsid w:val="003F07FC"/>
    <w:rsid w:val="003F0A71"/>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6DB"/>
    <w:rsid w:val="003F4A13"/>
    <w:rsid w:val="003F4E9B"/>
    <w:rsid w:val="003F5480"/>
    <w:rsid w:val="003F5565"/>
    <w:rsid w:val="003F5999"/>
    <w:rsid w:val="003F5FA0"/>
    <w:rsid w:val="003F61DE"/>
    <w:rsid w:val="003F76F2"/>
    <w:rsid w:val="003F7899"/>
    <w:rsid w:val="003F7E3D"/>
    <w:rsid w:val="003F7EF7"/>
    <w:rsid w:val="004003FA"/>
    <w:rsid w:val="00400505"/>
    <w:rsid w:val="00400E80"/>
    <w:rsid w:val="0040160C"/>
    <w:rsid w:val="0040192D"/>
    <w:rsid w:val="00401A76"/>
    <w:rsid w:val="00401EA3"/>
    <w:rsid w:val="00401ED2"/>
    <w:rsid w:val="00401EEA"/>
    <w:rsid w:val="00402AE4"/>
    <w:rsid w:val="00403E2C"/>
    <w:rsid w:val="00403E91"/>
    <w:rsid w:val="0040449B"/>
    <w:rsid w:val="0040487E"/>
    <w:rsid w:val="00404A89"/>
    <w:rsid w:val="004050E0"/>
    <w:rsid w:val="00405223"/>
    <w:rsid w:val="00405903"/>
    <w:rsid w:val="00406C5F"/>
    <w:rsid w:val="00406D46"/>
    <w:rsid w:val="00406F6C"/>
    <w:rsid w:val="0040700E"/>
    <w:rsid w:val="00407345"/>
    <w:rsid w:val="00407AA8"/>
    <w:rsid w:val="00407E9C"/>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49A"/>
    <w:rsid w:val="0041772E"/>
    <w:rsid w:val="004178DD"/>
    <w:rsid w:val="0041799D"/>
    <w:rsid w:val="00417AC4"/>
    <w:rsid w:val="00417D84"/>
    <w:rsid w:val="004206E4"/>
    <w:rsid w:val="004209B2"/>
    <w:rsid w:val="00420E69"/>
    <w:rsid w:val="0042118E"/>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670A"/>
    <w:rsid w:val="0042679B"/>
    <w:rsid w:val="00426921"/>
    <w:rsid w:val="00426D11"/>
    <w:rsid w:val="004270F7"/>
    <w:rsid w:val="00427203"/>
    <w:rsid w:val="004275AD"/>
    <w:rsid w:val="004275B3"/>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37B05"/>
    <w:rsid w:val="0044029A"/>
    <w:rsid w:val="004402E5"/>
    <w:rsid w:val="004409E9"/>
    <w:rsid w:val="00440C9C"/>
    <w:rsid w:val="00440EF3"/>
    <w:rsid w:val="00440F93"/>
    <w:rsid w:val="004422D9"/>
    <w:rsid w:val="00442AAE"/>
    <w:rsid w:val="0044326F"/>
    <w:rsid w:val="00443922"/>
    <w:rsid w:val="00444DAD"/>
    <w:rsid w:val="00445895"/>
    <w:rsid w:val="00445AEB"/>
    <w:rsid w:val="00445DC7"/>
    <w:rsid w:val="00445E7D"/>
    <w:rsid w:val="0044651A"/>
    <w:rsid w:val="0044681D"/>
    <w:rsid w:val="00446A21"/>
    <w:rsid w:val="00446A49"/>
    <w:rsid w:val="00446C06"/>
    <w:rsid w:val="0044731F"/>
    <w:rsid w:val="004477CB"/>
    <w:rsid w:val="00447811"/>
    <w:rsid w:val="00450379"/>
    <w:rsid w:val="00450524"/>
    <w:rsid w:val="00450769"/>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A32"/>
    <w:rsid w:val="0045738F"/>
    <w:rsid w:val="004609C6"/>
    <w:rsid w:val="00460DF9"/>
    <w:rsid w:val="0046132D"/>
    <w:rsid w:val="00461489"/>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3446"/>
    <w:rsid w:val="0047429A"/>
    <w:rsid w:val="00474E80"/>
    <w:rsid w:val="00474EB5"/>
    <w:rsid w:val="00474FA2"/>
    <w:rsid w:val="0047553E"/>
    <w:rsid w:val="00475D33"/>
    <w:rsid w:val="0047626A"/>
    <w:rsid w:val="004763C5"/>
    <w:rsid w:val="004778F5"/>
    <w:rsid w:val="00477A54"/>
    <w:rsid w:val="00477E74"/>
    <w:rsid w:val="00477E80"/>
    <w:rsid w:val="00477FD8"/>
    <w:rsid w:val="00480442"/>
    <w:rsid w:val="004811B7"/>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2A"/>
    <w:rsid w:val="00487A63"/>
    <w:rsid w:val="00487F38"/>
    <w:rsid w:val="0049027F"/>
    <w:rsid w:val="00490778"/>
    <w:rsid w:val="0049109B"/>
    <w:rsid w:val="00491509"/>
    <w:rsid w:val="004921BC"/>
    <w:rsid w:val="004921F4"/>
    <w:rsid w:val="00492425"/>
    <w:rsid w:val="004924E1"/>
    <w:rsid w:val="004930CC"/>
    <w:rsid w:val="0049311D"/>
    <w:rsid w:val="00493190"/>
    <w:rsid w:val="004931C8"/>
    <w:rsid w:val="00493328"/>
    <w:rsid w:val="004937AA"/>
    <w:rsid w:val="00493928"/>
    <w:rsid w:val="0049479F"/>
    <w:rsid w:val="004947DE"/>
    <w:rsid w:val="00494C5A"/>
    <w:rsid w:val="00494DF3"/>
    <w:rsid w:val="0049500D"/>
    <w:rsid w:val="00495084"/>
    <w:rsid w:val="00496756"/>
    <w:rsid w:val="00496CDB"/>
    <w:rsid w:val="00496E3E"/>
    <w:rsid w:val="00497381"/>
    <w:rsid w:val="00497733"/>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0D6"/>
    <w:rsid w:val="004A5697"/>
    <w:rsid w:val="004A5934"/>
    <w:rsid w:val="004A595F"/>
    <w:rsid w:val="004A603B"/>
    <w:rsid w:val="004A6FC8"/>
    <w:rsid w:val="004A7840"/>
    <w:rsid w:val="004B01FE"/>
    <w:rsid w:val="004B07D6"/>
    <w:rsid w:val="004B0A4D"/>
    <w:rsid w:val="004B0E31"/>
    <w:rsid w:val="004B146C"/>
    <w:rsid w:val="004B149C"/>
    <w:rsid w:val="004B16C1"/>
    <w:rsid w:val="004B18D8"/>
    <w:rsid w:val="004B1A35"/>
    <w:rsid w:val="004B1BE4"/>
    <w:rsid w:val="004B1E44"/>
    <w:rsid w:val="004B2314"/>
    <w:rsid w:val="004B2412"/>
    <w:rsid w:val="004B2962"/>
    <w:rsid w:val="004B2C3A"/>
    <w:rsid w:val="004B2D14"/>
    <w:rsid w:val="004B3368"/>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B7CB8"/>
    <w:rsid w:val="004C0763"/>
    <w:rsid w:val="004C2133"/>
    <w:rsid w:val="004C2550"/>
    <w:rsid w:val="004C263E"/>
    <w:rsid w:val="004C27E9"/>
    <w:rsid w:val="004C27EC"/>
    <w:rsid w:val="004C388D"/>
    <w:rsid w:val="004C3C49"/>
    <w:rsid w:val="004C50D0"/>
    <w:rsid w:val="004C55A5"/>
    <w:rsid w:val="004C5648"/>
    <w:rsid w:val="004C5A14"/>
    <w:rsid w:val="004C5BFD"/>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792D"/>
    <w:rsid w:val="004D79E2"/>
    <w:rsid w:val="004E0309"/>
    <w:rsid w:val="004E0AA6"/>
    <w:rsid w:val="004E100D"/>
    <w:rsid w:val="004E10C9"/>
    <w:rsid w:val="004E1E4B"/>
    <w:rsid w:val="004E24A1"/>
    <w:rsid w:val="004E28F5"/>
    <w:rsid w:val="004E2A55"/>
    <w:rsid w:val="004E2B3B"/>
    <w:rsid w:val="004E3205"/>
    <w:rsid w:val="004E356A"/>
    <w:rsid w:val="004E3963"/>
    <w:rsid w:val="004E3B1B"/>
    <w:rsid w:val="004E45E4"/>
    <w:rsid w:val="004E4956"/>
    <w:rsid w:val="004E4A6C"/>
    <w:rsid w:val="004E520A"/>
    <w:rsid w:val="004E5B8A"/>
    <w:rsid w:val="004E65FB"/>
    <w:rsid w:val="004E6641"/>
    <w:rsid w:val="004E6695"/>
    <w:rsid w:val="004E6D16"/>
    <w:rsid w:val="004E6D7E"/>
    <w:rsid w:val="004E7517"/>
    <w:rsid w:val="004E7584"/>
    <w:rsid w:val="004E7A72"/>
    <w:rsid w:val="004E7B2F"/>
    <w:rsid w:val="004E7E33"/>
    <w:rsid w:val="004F0337"/>
    <w:rsid w:val="004F045E"/>
    <w:rsid w:val="004F0867"/>
    <w:rsid w:val="004F1C59"/>
    <w:rsid w:val="004F1CF5"/>
    <w:rsid w:val="004F2CF1"/>
    <w:rsid w:val="004F3190"/>
    <w:rsid w:val="004F3270"/>
    <w:rsid w:val="004F347E"/>
    <w:rsid w:val="004F3592"/>
    <w:rsid w:val="004F3C08"/>
    <w:rsid w:val="004F44C7"/>
    <w:rsid w:val="004F45B0"/>
    <w:rsid w:val="004F4AED"/>
    <w:rsid w:val="004F559A"/>
    <w:rsid w:val="004F5CAF"/>
    <w:rsid w:val="004F5FD5"/>
    <w:rsid w:val="004F647B"/>
    <w:rsid w:val="004F67CC"/>
    <w:rsid w:val="004F68D9"/>
    <w:rsid w:val="004F76AD"/>
    <w:rsid w:val="004F7797"/>
    <w:rsid w:val="004F7D64"/>
    <w:rsid w:val="004F7FD5"/>
    <w:rsid w:val="005008E8"/>
    <w:rsid w:val="005015D7"/>
    <w:rsid w:val="005017A3"/>
    <w:rsid w:val="00501AA9"/>
    <w:rsid w:val="00502092"/>
    <w:rsid w:val="00502242"/>
    <w:rsid w:val="005024B8"/>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710"/>
    <w:rsid w:val="0050688C"/>
    <w:rsid w:val="00507124"/>
    <w:rsid w:val="00507AA1"/>
    <w:rsid w:val="005100BD"/>
    <w:rsid w:val="005116BD"/>
    <w:rsid w:val="005119B6"/>
    <w:rsid w:val="00511A0C"/>
    <w:rsid w:val="00512013"/>
    <w:rsid w:val="00512288"/>
    <w:rsid w:val="00512841"/>
    <w:rsid w:val="00512E59"/>
    <w:rsid w:val="00514599"/>
    <w:rsid w:val="0051476D"/>
    <w:rsid w:val="0051478E"/>
    <w:rsid w:val="005147C5"/>
    <w:rsid w:val="005157E5"/>
    <w:rsid w:val="00515861"/>
    <w:rsid w:val="00515F5B"/>
    <w:rsid w:val="005160AF"/>
    <w:rsid w:val="005167C2"/>
    <w:rsid w:val="00516814"/>
    <w:rsid w:val="00517020"/>
    <w:rsid w:val="00517A58"/>
    <w:rsid w:val="00517FC7"/>
    <w:rsid w:val="0052001D"/>
    <w:rsid w:val="0052019E"/>
    <w:rsid w:val="00520277"/>
    <w:rsid w:val="005204B3"/>
    <w:rsid w:val="00520553"/>
    <w:rsid w:val="0052061C"/>
    <w:rsid w:val="005214EA"/>
    <w:rsid w:val="00521DE3"/>
    <w:rsid w:val="005221C9"/>
    <w:rsid w:val="00522648"/>
    <w:rsid w:val="005228F9"/>
    <w:rsid w:val="00522955"/>
    <w:rsid w:val="00522974"/>
    <w:rsid w:val="00522A81"/>
    <w:rsid w:val="00522C07"/>
    <w:rsid w:val="005241AD"/>
    <w:rsid w:val="00524593"/>
    <w:rsid w:val="005246B4"/>
    <w:rsid w:val="00524D2B"/>
    <w:rsid w:val="00525D27"/>
    <w:rsid w:val="00525E11"/>
    <w:rsid w:val="00525FB3"/>
    <w:rsid w:val="0052609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3E5"/>
    <w:rsid w:val="0053555B"/>
    <w:rsid w:val="00535C35"/>
    <w:rsid w:val="00536713"/>
    <w:rsid w:val="005368F4"/>
    <w:rsid w:val="00536D2C"/>
    <w:rsid w:val="0053719B"/>
    <w:rsid w:val="0053740C"/>
    <w:rsid w:val="00537E98"/>
    <w:rsid w:val="00540288"/>
    <w:rsid w:val="005408D4"/>
    <w:rsid w:val="00541072"/>
    <w:rsid w:val="005425B8"/>
    <w:rsid w:val="0054294B"/>
    <w:rsid w:val="00543F07"/>
    <w:rsid w:val="005440CA"/>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51EF"/>
    <w:rsid w:val="005562D7"/>
    <w:rsid w:val="00556B59"/>
    <w:rsid w:val="00557981"/>
    <w:rsid w:val="00557DF2"/>
    <w:rsid w:val="0056090A"/>
    <w:rsid w:val="00560997"/>
    <w:rsid w:val="005609C8"/>
    <w:rsid w:val="00560DA5"/>
    <w:rsid w:val="00561241"/>
    <w:rsid w:val="005612BE"/>
    <w:rsid w:val="00561E14"/>
    <w:rsid w:val="005620A9"/>
    <w:rsid w:val="0056243C"/>
    <w:rsid w:val="00562850"/>
    <w:rsid w:val="00562F0D"/>
    <w:rsid w:val="00563573"/>
    <w:rsid w:val="0056360A"/>
    <w:rsid w:val="00563FD4"/>
    <w:rsid w:val="00564E37"/>
    <w:rsid w:val="00565080"/>
    <w:rsid w:val="005651D9"/>
    <w:rsid w:val="00565AEF"/>
    <w:rsid w:val="00566070"/>
    <w:rsid w:val="00567519"/>
    <w:rsid w:val="00567EDD"/>
    <w:rsid w:val="00570066"/>
    <w:rsid w:val="005700ED"/>
    <w:rsid w:val="00570174"/>
    <w:rsid w:val="00570B85"/>
    <w:rsid w:val="005710C8"/>
    <w:rsid w:val="0057152B"/>
    <w:rsid w:val="00571AF2"/>
    <w:rsid w:val="0057204C"/>
    <w:rsid w:val="00572973"/>
    <w:rsid w:val="00572BDD"/>
    <w:rsid w:val="00572D9D"/>
    <w:rsid w:val="00572F41"/>
    <w:rsid w:val="005731AF"/>
    <w:rsid w:val="005738A0"/>
    <w:rsid w:val="00573FDB"/>
    <w:rsid w:val="005748FB"/>
    <w:rsid w:val="00574B17"/>
    <w:rsid w:val="00574BD8"/>
    <w:rsid w:val="0057516B"/>
    <w:rsid w:val="00575510"/>
    <w:rsid w:val="00575D09"/>
    <w:rsid w:val="00576BE7"/>
    <w:rsid w:val="00577023"/>
    <w:rsid w:val="005774FD"/>
    <w:rsid w:val="00577C92"/>
    <w:rsid w:val="00577FC6"/>
    <w:rsid w:val="005801EF"/>
    <w:rsid w:val="005809C5"/>
    <w:rsid w:val="005812DA"/>
    <w:rsid w:val="005812EC"/>
    <w:rsid w:val="0058232D"/>
    <w:rsid w:val="00582512"/>
    <w:rsid w:val="0058263B"/>
    <w:rsid w:val="0058280A"/>
    <w:rsid w:val="00582AF0"/>
    <w:rsid w:val="00583E8D"/>
    <w:rsid w:val="005843BA"/>
    <w:rsid w:val="0058449C"/>
    <w:rsid w:val="00584671"/>
    <w:rsid w:val="00584D41"/>
    <w:rsid w:val="00584F7A"/>
    <w:rsid w:val="005851CD"/>
    <w:rsid w:val="00585991"/>
    <w:rsid w:val="00585BF0"/>
    <w:rsid w:val="00585F3C"/>
    <w:rsid w:val="00585FF7"/>
    <w:rsid w:val="0058612E"/>
    <w:rsid w:val="00586CB5"/>
    <w:rsid w:val="00586F1B"/>
    <w:rsid w:val="005872AE"/>
    <w:rsid w:val="00590138"/>
    <w:rsid w:val="005911D6"/>
    <w:rsid w:val="005917D2"/>
    <w:rsid w:val="00591956"/>
    <w:rsid w:val="00591ABB"/>
    <w:rsid w:val="00591C47"/>
    <w:rsid w:val="005926D3"/>
    <w:rsid w:val="0059283C"/>
    <w:rsid w:val="00592933"/>
    <w:rsid w:val="00592A08"/>
    <w:rsid w:val="00592AA4"/>
    <w:rsid w:val="00592ACA"/>
    <w:rsid w:val="00592D43"/>
    <w:rsid w:val="00592DCF"/>
    <w:rsid w:val="005937B8"/>
    <w:rsid w:val="0059404C"/>
    <w:rsid w:val="0059415F"/>
    <w:rsid w:val="0059420B"/>
    <w:rsid w:val="00594474"/>
    <w:rsid w:val="00594B2B"/>
    <w:rsid w:val="00594BEE"/>
    <w:rsid w:val="00594DC3"/>
    <w:rsid w:val="00594EF1"/>
    <w:rsid w:val="00595C66"/>
    <w:rsid w:val="00595CA8"/>
    <w:rsid w:val="00596AB0"/>
    <w:rsid w:val="00596C82"/>
    <w:rsid w:val="0059710A"/>
    <w:rsid w:val="00597365"/>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702"/>
    <w:rsid w:val="005A791F"/>
    <w:rsid w:val="005A798F"/>
    <w:rsid w:val="005B0688"/>
    <w:rsid w:val="005B08C0"/>
    <w:rsid w:val="005B08E3"/>
    <w:rsid w:val="005B0E10"/>
    <w:rsid w:val="005B0E85"/>
    <w:rsid w:val="005B0F8E"/>
    <w:rsid w:val="005B139B"/>
    <w:rsid w:val="005B16A0"/>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46C"/>
    <w:rsid w:val="005C2680"/>
    <w:rsid w:val="005C3011"/>
    <w:rsid w:val="005C3052"/>
    <w:rsid w:val="005C3704"/>
    <w:rsid w:val="005C38D3"/>
    <w:rsid w:val="005C3B69"/>
    <w:rsid w:val="005C3C46"/>
    <w:rsid w:val="005C4800"/>
    <w:rsid w:val="005C4867"/>
    <w:rsid w:val="005C48D3"/>
    <w:rsid w:val="005C49D3"/>
    <w:rsid w:val="005C4E87"/>
    <w:rsid w:val="005C50FF"/>
    <w:rsid w:val="005C519C"/>
    <w:rsid w:val="005C53F6"/>
    <w:rsid w:val="005C5456"/>
    <w:rsid w:val="005C56CE"/>
    <w:rsid w:val="005C6083"/>
    <w:rsid w:val="005C60B3"/>
    <w:rsid w:val="005C61A4"/>
    <w:rsid w:val="005C6537"/>
    <w:rsid w:val="005C66F0"/>
    <w:rsid w:val="005C69C3"/>
    <w:rsid w:val="005C6C1B"/>
    <w:rsid w:val="005C6F98"/>
    <w:rsid w:val="005C79DA"/>
    <w:rsid w:val="005C7AB4"/>
    <w:rsid w:val="005D03D0"/>
    <w:rsid w:val="005D19D9"/>
    <w:rsid w:val="005D1AA3"/>
    <w:rsid w:val="005D2409"/>
    <w:rsid w:val="005D2B57"/>
    <w:rsid w:val="005D2F5F"/>
    <w:rsid w:val="005D3306"/>
    <w:rsid w:val="005D35D7"/>
    <w:rsid w:val="005D37A4"/>
    <w:rsid w:val="005D37B6"/>
    <w:rsid w:val="005D39BA"/>
    <w:rsid w:val="005D3AFB"/>
    <w:rsid w:val="005D3C05"/>
    <w:rsid w:val="005D3EB2"/>
    <w:rsid w:val="005D3EB8"/>
    <w:rsid w:val="005D3F59"/>
    <w:rsid w:val="005D43E7"/>
    <w:rsid w:val="005D47C4"/>
    <w:rsid w:val="005D488F"/>
    <w:rsid w:val="005D48AC"/>
    <w:rsid w:val="005D517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BB5"/>
    <w:rsid w:val="005F3BCB"/>
    <w:rsid w:val="005F3DB3"/>
    <w:rsid w:val="005F3EE3"/>
    <w:rsid w:val="005F411A"/>
    <w:rsid w:val="005F43C2"/>
    <w:rsid w:val="005F45B2"/>
    <w:rsid w:val="005F4B3D"/>
    <w:rsid w:val="005F52BE"/>
    <w:rsid w:val="005F54BE"/>
    <w:rsid w:val="005F588D"/>
    <w:rsid w:val="005F5AFA"/>
    <w:rsid w:val="005F5D05"/>
    <w:rsid w:val="005F60E4"/>
    <w:rsid w:val="005F629C"/>
    <w:rsid w:val="005F6CA9"/>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FD3"/>
    <w:rsid w:val="006035BC"/>
    <w:rsid w:val="00604413"/>
    <w:rsid w:val="0060452B"/>
    <w:rsid w:val="00604FCA"/>
    <w:rsid w:val="006053AC"/>
    <w:rsid w:val="006055AA"/>
    <w:rsid w:val="006056DD"/>
    <w:rsid w:val="00605C0D"/>
    <w:rsid w:val="00606009"/>
    <w:rsid w:val="00606302"/>
    <w:rsid w:val="00606A3C"/>
    <w:rsid w:val="00606CBB"/>
    <w:rsid w:val="00607926"/>
    <w:rsid w:val="00607C65"/>
    <w:rsid w:val="00607EC6"/>
    <w:rsid w:val="0061037E"/>
    <w:rsid w:val="00610878"/>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961"/>
    <w:rsid w:val="00623AA0"/>
    <w:rsid w:val="006240D6"/>
    <w:rsid w:val="00624BCF"/>
    <w:rsid w:val="00624E46"/>
    <w:rsid w:val="00624F5D"/>
    <w:rsid w:val="00625121"/>
    <w:rsid w:val="00625299"/>
    <w:rsid w:val="00625D30"/>
    <w:rsid w:val="006260CA"/>
    <w:rsid w:val="0062761D"/>
    <w:rsid w:val="00627A3F"/>
    <w:rsid w:val="00627B81"/>
    <w:rsid w:val="00627DB2"/>
    <w:rsid w:val="00627E44"/>
    <w:rsid w:val="00627E9B"/>
    <w:rsid w:val="00627FC2"/>
    <w:rsid w:val="006301D0"/>
    <w:rsid w:val="00630273"/>
    <w:rsid w:val="00631097"/>
    <w:rsid w:val="006310B8"/>
    <w:rsid w:val="0063148F"/>
    <w:rsid w:val="0063264A"/>
    <w:rsid w:val="006329C7"/>
    <w:rsid w:val="00633EFA"/>
    <w:rsid w:val="0063414F"/>
    <w:rsid w:val="006343D9"/>
    <w:rsid w:val="006348DB"/>
    <w:rsid w:val="00634F1A"/>
    <w:rsid w:val="00635071"/>
    <w:rsid w:val="006356BB"/>
    <w:rsid w:val="00635BC0"/>
    <w:rsid w:val="00635F71"/>
    <w:rsid w:val="00636A95"/>
    <w:rsid w:val="00636B20"/>
    <w:rsid w:val="00636D16"/>
    <w:rsid w:val="00636DF8"/>
    <w:rsid w:val="00636E40"/>
    <w:rsid w:val="00637519"/>
    <w:rsid w:val="00637826"/>
    <w:rsid w:val="00637FA4"/>
    <w:rsid w:val="00640525"/>
    <w:rsid w:val="0064096F"/>
    <w:rsid w:val="0064097C"/>
    <w:rsid w:val="00641BD3"/>
    <w:rsid w:val="00641C68"/>
    <w:rsid w:val="006427FA"/>
    <w:rsid w:val="0064290A"/>
    <w:rsid w:val="00642ED2"/>
    <w:rsid w:val="00643012"/>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EDB"/>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BD5"/>
    <w:rsid w:val="00653C7E"/>
    <w:rsid w:val="00653DEF"/>
    <w:rsid w:val="00653E4C"/>
    <w:rsid w:val="0065543B"/>
    <w:rsid w:val="0065582D"/>
    <w:rsid w:val="00655A03"/>
    <w:rsid w:val="00655F86"/>
    <w:rsid w:val="0065615A"/>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2A0D"/>
    <w:rsid w:val="00662B36"/>
    <w:rsid w:val="0066304C"/>
    <w:rsid w:val="006635B2"/>
    <w:rsid w:val="00663704"/>
    <w:rsid w:val="00663ABF"/>
    <w:rsid w:val="00663AF9"/>
    <w:rsid w:val="00664963"/>
    <w:rsid w:val="00664BB4"/>
    <w:rsid w:val="00664CFE"/>
    <w:rsid w:val="00665042"/>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5206"/>
    <w:rsid w:val="00675252"/>
    <w:rsid w:val="00675307"/>
    <w:rsid w:val="00675601"/>
    <w:rsid w:val="0067603F"/>
    <w:rsid w:val="00676163"/>
    <w:rsid w:val="006765DE"/>
    <w:rsid w:val="00676793"/>
    <w:rsid w:val="00676859"/>
    <w:rsid w:val="00676C80"/>
    <w:rsid w:val="006778A0"/>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B69"/>
    <w:rsid w:val="00687D84"/>
    <w:rsid w:val="00691321"/>
    <w:rsid w:val="0069152F"/>
    <w:rsid w:val="006915CC"/>
    <w:rsid w:val="0069164C"/>
    <w:rsid w:val="00691C77"/>
    <w:rsid w:val="00692CAA"/>
    <w:rsid w:val="00692D03"/>
    <w:rsid w:val="00692F12"/>
    <w:rsid w:val="00693128"/>
    <w:rsid w:val="006937BB"/>
    <w:rsid w:val="006942F7"/>
    <w:rsid w:val="0069600A"/>
    <w:rsid w:val="00696101"/>
    <w:rsid w:val="00696881"/>
    <w:rsid w:val="00696D57"/>
    <w:rsid w:val="00696D59"/>
    <w:rsid w:val="0069797A"/>
    <w:rsid w:val="006A013B"/>
    <w:rsid w:val="006A05FA"/>
    <w:rsid w:val="006A0802"/>
    <w:rsid w:val="006A0E17"/>
    <w:rsid w:val="006A1104"/>
    <w:rsid w:val="006A18B2"/>
    <w:rsid w:val="006A18E8"/>
    <w:rsid w:val="006A1A87"/>
    <w:rsid w:val="006A1D03"/>
    <w:rsid w:val="006A216E"/>
    <w:rsid w:val="006A226D"/>
    <w:rsid w:val="006A233E"/>
    <w:rsid w:val="006A282F"/>
    <w:rsid w:val="006A2F85"/>
    <w:rsid w:val="006A30CA"/>
    <w:rsid w:val="006A37CE"/>
    <w:rsid w:val="006A39BC"/>
    <w:rsid w:val="006A3A5D"/>
    <w:rsid w:val="006A3B1E"/>
    <w:rsid w:val="006A3DBF"/>
    <w:rsid w:val="006A3E55"/>
    <w:rsid w:val="006A4111"/>
    <w:rsid w:val="006A41D7"/>
    <w:rsid w:val="006A4382"/>
    <w:rsid w:val="006A441C"/>
    <w:rsid w:val="006A4E08"/>
    <w:rsid w:val="006A542A"/>
    <w:rsid w:val="006A5467"/>
    <w:rsid w:val="006A58A5"/>
    <w:rsid w:val="006A5DF3"/>
    <w:rsid w:val="006A60E5"/>
    <w:rsid w:val="006A6669"/>
    <w:rsid w:val="006A6802"/>
    <w:rsid w:val="006A7087"/>
    <w:rsid w:val="006A70F9"/>
    <w:rsid w:val="006A7A95"/>
    <w:rsid w:val="006B02E2"/>
    <w:rsid w:val="006B05F0"/>
    <w:rsid w:val="006B0CC3"/>
    <w:rsid w:val="006B0E81"/>
    <w:rsid w:val="006B1003"/>
    <w:rsid w:val="006B107B"/>
    <w:rsid w:val="006B12AB"/>
    <w:rsid w:val="006B1319"/>
    <w:rsid w:val="006B1D11"/>
    <w:rsid w:val="006B323F"/>
    <w:rsid w:val="006B3A4E"/>
    <w:rsid w:val="006B3D20"/>
    <w:rsid w:val="006B3E29"/>
    <w:rsid w:val="006B477D"/>
    <w:rsid w:val="006B4D68"/>
    <w:rsid w:val="006B5150"/>
    <w:rsid w:val="006B53FD"/>
    <w:rsid w:val="006B5D8C"/>
    <w:rsid w:val="006B6257"/>
    <w:rsid w:val="006B62EB"/>
    <w:rsid w:val="006B666B"/>
    <w:rsid w:val="006B6B0A"/>
    <w:rsid w:val="006B6D31"/>
    <w:rsid w:val="006B7117"/>
    <w:rsid w:val="006B7BED"/>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76E4"/>
    <w:rsid w:val="006C7C3D"/>
    <w:rsid w:val="006D0E51"/>
    <w:rsid w:val="006D17DA"/>
    <w:rsid w:val="006D1B2C"/>
    <w:rsid w:val="006D1D1E"/>
    <w:rsid w:val="006D1F14"/>
    <w:rsid w:val="006D3402"/>
    <w:rsid w:val="006D39CF"/>
    <w:rsid w:val="006D4325"/>
    <w:rsid w:val="006D488B"/>
    <w:rsid w:val="006D48F3"/>
    <w:rsid w:val="006D61E4"/>
    <w:rsid w:val="006D6231"/>
    <w:rsid w:val="006D66A1"/>
    <w:rsid w:val="006D6A16"/>
    <w:rsid w:val="006D6A1B"/>
    <w:rsid w:val="006D6D4B"/>
    <w:rsid w:val="006D726B"/>
    <w:rsid w:val="006D7416"/>
    <w:rsid w:val="006D78FF"/>
    <w:rsid w:val="006D79ED"/>
    <w:rsid w:val="006E06FE"/>
    <w:rsid w:val="006E0809"/>
    <w:rsid w:val="006E0F19"/>
    <w:rsid w:val="006E17AF"/>
    <w:rsid w:val="006E2D6D"/>
    <w:rsid w:val="006E30B0"/>
    <w:rsid w:val="006E341E"/>
    <w:rsid w:val="006E3E57"/>
    <w:rsid w:val="006E42D7"/>
    <w:rsid w:val="006E465D"/>
    <w:rsid w:val="006E4C19"/>
    <w:rsid w:val="006E4F5B"/>
    <w:rsid w:val="006E54D8"/>
    <w:rsid w:val="006E5759"/>
    <w:rsid w:val="006E64CD"/>
    <w:rsid w:val="006E6969"/>
    <w:rsid w:val="006E73CF"/>
    <w:rsid w:val="006E7D0C"/>
    <w:rsid w:val="006E7FE7"/>
    <w:rsid w:val="006F00EA"/>
    <w:rsid w:val="006F078E"/>
    <w:rsid w:val="006F0B63"/>
    <w:rsid w:val="006F10D1"/>
    <w:rsid w:val="006F17B4"/>
    <w:rsid w:val="006F1D20"/>
    <w:rsid w:val="006F1F10"/>
    <w:rsid w:val="006F20D7"/>
    <w:rsid w:val="006F2BF8"/>
    <w:rsid w:val="006F2EE2"/>
    <w:rsid w:val="006F316B"/>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70004F"/>
    <w:rsid w:val="00700332"/>
    <w:rsid w:val="007005CB"/>
    <w:rsid w:val="00700F77"/>
    <w:rsid w:val="007011FB"/>
    <w:rsid w:val="0070140C"/>
    <w:rsid w:val="00701802"/>
    <w:rsid w:val="00701905"/>
    <w:rsid w:val="00701C87"/>
    <w:rsid w:val="007021EC"/>
    <w:rsid w:val="00702CEA"/>
    <w:rsid w:val="00702EEB"/>
    <w:rsid w:val="0070305B"/>
    <w:rsid w:val="007039D2"/>
    <w:rsid w:val="00704114"/>
    <w:rsid w:val="00704971"/>
    <w:rsid w:val="00704FDC"/>
    <w:rsid w:val="00705C62"/>
    <w:rsid w:val="00705CE2"/>
    <w:rsid w:val="0070611D"/>
    <w:rsid w:val="00706168"/>
    <w:rsid w:val="007066B7"/>
    <w:rsid w:val="00706847"/>
    <w:rsid w:val="00706B35"/>
    <w:rsid w:val="00707B87"/>
    <w:rsid w:val="00710027"/>
    <w:rsid w:val="007100FB"/>
    <w:rsid w:val="00710AA2"/>
    <w:rsid w:val="00710BB9"/>
    <w:rsid w:val="00710DC6"/>
    <w:rsid w:val="007112F4"/>
    <w:rsid w:val="0071170A"/>
    <w:rsid w:val="00711C3C"/>
    <w:rsid w:val="00711F5A"/>
    <w:rsid w:val="00712070"/>
    <w:rsid w:val="007125A3"/>
    <w:rsid w:val="00712EF2"/>
    <w:rsid w:val="007131E9"/>
    <w:rsid w:val="007135B0"/>
    <w:rsid w:val="00713CA5"/>
    <w:rsid w:val="007141D2"/>
    <w:rsid w:val="00714B7A"/>
    <w:rsid w:val="00714FB2"/>
    <w:rsid w:val="00715586"/>
    <w:rsid w:val="007155E3"/>
    <w:rsid w:val="00715621"/>
    <w:rsid w:val="0071773D"/>
    <w:rsid w:val="007178D6"/>
    <w:rsid w:val="007179CD"/>
    <w:rsid w:val="00717C7F"/>
    <w:rsid w:val="00717D49"/>
    <w:rsid w:val="00717F25"/>
    <w:rsid w:val="00720AD6"/>
    <w:rsid w:val="00720DCD"/>
    <w:rsid w:val="0072160F"/>
    <w:rsid w:val="00721BCE"/>
    <w:rsid w:val="00721DBE"/>
    <w:rsid w:val="00721E83"/>
    <w:rsid w:val="00722203"/>
    <w:rsid w:val="007225C6"/>
    <w:rsid w:val="007227BE"/>
    <w:rsid w:val="0072282C"/>
    <w:rsid w:val="00722A97"/>
    <w:rsid w:val="00723C72"/>
    <w:rsid w:val="00723D49"/>
    <w:rsid w:val="00724F87"/>
    <w:rsid w:val="00725362"/>
    <w:rsid w:val="007269A9"/>
    <w:rsid w:val="00726C76"/>
    <w:rsid w:val="007272F9"/>
    <w:rsid w:val="00727700"/>
    <w:rsid w:val="00727FB7"/>
    <w:rsid w:val="0073069C"/>
    <w:rsid w:val="00730961"/>
    <w:rsid w:val="00730B20"/>
    <w:rsid w:val="00730B61"/>
    <w:rsid w:val="0073107A"/>
    <w:rsid w:val="007311F9"/>
    <w:rsid w:val="00731311"/>
    <w:rsid w:val="0073162D"/>
    <w:rsid w:val="00731B68"/>
    <w:rsid w:val="00732138"/>
    <w:rsid w:val="00732497"/>
    <w:rsid w:val="00732827"/>
    <w:rsid w:val="007328C9"/>
    <w:rsid w:val="00732D2B"/>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867"/>
    <w:rsid w:val="00741C8F"/>
    <w:rsid w:val="00741D1B"/>
    <w:rsid w:val="007421B7"/>
    <w:rsid w:val="007427D0"/>
    <w:rsid w:val="00742C70"/>
    <w:rsid w:val="0074313B"/>
    <w:rsid w:val="00743624"/>
    <w:rsid w:val="007439DC"/>
    <w:rsid w:val="00743BA7"/>
    <w:rsid w:val="00743DFE"/>
    <w:rsid w:val="007443EF"/>
    <w:rsid w:val="007445F7"/>
    <w:rsid w:val="0074545F"/>
    <w:rsid w:val="00745FC9"/>
    <w:rsid w:val="00746530"/>
    <w:rsid w:val="00746C5E"/>
    <w:rsid w:val="00746D94"/>
    <w:rsid w:val="007470AF"/>
    <w:rsid w:val="0074743C"/>
    <w:rsid w:val="007475CD"/>
    <w:rsid w:val="0074761C"/>
    <w:rsid w:val="007478B1"/>
    <w:rsid w:val="00747992"/>
    <w:rsid w:val="007505A1"/>
    <w:rsid w:val="00750AF5"/>
    <w:rsid w:val="00750CF8"/>
    <w:rsid w:val="007514BF"/>
    <w:rsid w:val="00751CCA"/>
    <w:rsid w:val="007523EC"/>
    <w:rsid w:val="007524D6"/>
    <w:rsid w:val="0075366E"/>
    <w:rsid w:val="007549BD"/>
    <w:rsid w:val="00754B2C"/>
    <w:rsid w:val="00754D9C"/>
    <w:rsid w:val="00755D93"/>
    <w:rsid w:val="00755DA4"/>
    <w:rsid w:val="00756EB6"/>
    <w:rsid w:val="0075789C"/>
    <w:rsid w:val="00757A28"/>
    <w:rsid w:val="007600A6"/>
    <w:rsid w:val="007602CA"/>
    <w:rsid w:val="0076085A"/>
    <w:rsid w:val="00760A0A"/>
    <w:rsid w:val="00760B36"/>
    <w:rsid w:val="00760D76"/>
    <w:rsid w:val="007612E6"/>
    <w:rsid w:val="0076133C"/>
    <w:rsid w:val="007616C3"/>
    <w:rsid w:val="0076226D"/>
    <w:rsid w:val="00762FD3"/>
    <w:rsid w:val="0076349D"/>
    <w:rsid w:val="00763ED2"/>
    <w:rsid w:val="007641E8"/>
    <w:rsid w:val="007643D2"/>
    <w:rsid w:val="00764481"/>
    <w:rsid w:val="00764597"/>
    <w:rsid w:val="00765E83"/>
    <w:rsid w:val="00765F8F"/>
    <w:rsid w:val="007666EB"/>
    <w:rsid w:val="00767DE6"/>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A6E"/>
    <w:rsid w:val="00774D34"/>
    <w:rsid w:val="00774F2D"/>
    <w:rsid w:val="00774F90"/>
    <w:rsid w:val="00774FBC"/>
    <w:rsid w:val="007750DA"/>
    <w:rsid w:val="00775A29"/>
    <w:rsid w:val="007760DE"/>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5657"/>
    <w:rsid w:val="00785B84"/>
    <w:rsid w:val="00786109"/>
    <w:rsid w:val="00786824"/>
    <w:rsid w:val="00786F80"/>
    <w:rsid w:val="00787550"/>
    <w:rsid w:val="00787A66"/>
    <w:rsid w:val="00787D73"/>
    <w:rsid w:val="00790021"/>
    <w:rsid w:val="0079028A"/>
    <w:rsid w:val="007903A9"/>
    <w:rsid w:val="00790EF4"/>
    <w:rsid w:val="007914F1"/>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237"/>
    <w:rsid w:val="00795C85"/>
    <w:rsid w:val="0079607A"/>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1298"/>
    <w:rsid w:val="007A1E2A"/>
    <w:rsid w:val="007A1EC2"/>
    <w:rsid w:val="007A2003"/>
    <w:rsid w:val="007A20B1"/>
    <w:rsid w:val="007A239F"/>
    <w:rsid w:val="007A2ACF"/>
    <w:rsid w:val="007A2E13"/>
    <w:rsid w:val="007A3245"/>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2D3E"/>
    <w:rsid w:val="007B2F7F"/>
    <w:rsid w:val="007B313F"/>
    <w:rsid w:val="007B3F2E"/>
    <w:rsid w:val="007B4203"/>
    <w:rsid w:val="007B4A1B"/>
    <w:rsid w:val="007B5C6C"/>
    <w:rsid w:val="007B5FB4"/>
    <w:rsid w:val="007B62A4"/>
    <w:rsid w:val="007B6F01"/>
    <w:rsid w:val="007B6F83"/>
    <w:rsid w:val="007B7673"/>
    <w:rsid w:val="007B77A1"/>
    <w:rsid w:val="007B7B4D"/>
    <w:rsid w:val="007B7CFB"/>
    <w:rsid w:val="007C022B"/>
    <w:rsid w:val="007C0B6D"/>
    <w:rsid w:val="007C109A"/>
    <w:rsid w:val="007C12A4"/>
    <w:rsid w:val="007C13B4"/>
    <w:rsid w:val="007C157D"/>
    <w:rsid w:val="007C19F0"/>
    <w:rsid w:val="007C1F00"/>
    <w:rsid w:val="007C2675"/>
    <w:rsid w:val="007C2869"/>
    <w:rsid w:val="007C292E"/>
    <w:rsid w:val="007C3009"/>
    <w:rsid w:val="007C37F8"/>
    <w:rsid w:val="007C389A"/>
    <w:rsid w:val="007C3958"/>
    <w:rsid w:val="007C3B5B"/>
    <w:rsid w:val="007C44A4"/>
    <w:rsid w:val="007C464E"/>
    <w:rsid w:val="007C4F36"/>
    <w:rsid w:val="007C5144"/>
    <w:rsid w:val="007C5CCB"/>
    <w:rsid w:val="007C5D34"/>
    <w:rsid w:val="007C6D8A"/>
    <w:rsid w:val="007C721B"/>
    <w:rsid w:val="007C78B4"/>
    <w:rsid w:val="007C7B70"/>
    <w:rsid w:val="007C7C5E"/>
    <w:rsid w:val="007D0136"/>
    <w:rsid w:val="007D0320"/>
    <w:rsid w:val="007D0473"/>
    <w:rsid w:val="007D070C"/>
    <w:rsid w:val="007D0DDC"/>
    <w:rsid w:val="007D0FE4"/>
    <w:rsid w:val="007D138A"/>
    <w:rsid w:val="007D1807"/>
    <w:rsid w:val="007D1CF8"/>
    <w:rsid w:val="007D1DC8"/>
    <w:rsid w:val="007D25BF"/>
    <w:rsid w:val="007D261B"/>
    <w:rsid w:val="007D2CD8"/>
    <w:rsid w:val="007D3310"/>
    <w:rsid w:val="007D3563"/>
    <w:rsid w:val="007D3568"/>
    <w:rsid w:val="007D3643"/>
    <w:rsid w:val="007D39D6"/>
    <w:rsid w:val="007D46B7"/>
    <w:rsid w:val="007D4A85"/>
    <w:rsid w:val="007D4D06"/>
    <w:rsid w:val="007D52FC"/>
    <w:rsid w:val="007D5531"/>
    <w:rsid w:val="007D577B"/>
    <w:rsid w:val="007D584E"/>
    <w:rsid w:val="007D5A36"/>
    <w:rsid w:val="007D6229"/>
    <w:rsid w:val="007D6302"/>
    <w:rsid w:val="007D63B2"/>
    <w:rsid w:val="007D66AF"/>
    <w:rsid w:val="007D699F"/>
    <w:rsid w:val="007D6C23"/>
    <w:rsid w:val="007D700A"/>
    <w:rsid w:val="007D70A9"/>
    <w:rsid w:val="007D792C"/>
    <w:rsid w:val="007D7930"/>
    <w:rsid w:val="007D7D39"/>
    <w:rsid w:val="007D7E6A"/>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426"/>
    <w:rsid w:val="007E591F"/>
    <w:rsid w:val="007E5F80"/>
    <w:rsid w:val="007E6247"/>
    <w:rsid w:val="007E6248"/>
    <w:rsid w:val="007E63D1"/>
    <w:rsid w:val="007E67CA"/>
    <w:rsid w:val="007E6814"/>
    <w:rsid w:val="007E6CF7"/>
    <w:rsid w:val="007E6D40"/>
    <w:rsid w:val="007E7014"/>
    <w:rsid w:val="007E7851"/>
    <w:rsid w:val="007E7865"/>
    <w:rsid w:val="007E7A11"/>
    <w:rsid w:val="007E7DE8"/>
    <w:rsid w:val="007E7E0B"/>
    <w:rsid w:val="007E7F51"/>
    <w:rsid w:val="007F01FB"/>
    <w:rsid w:val="007F0371"/>
    <w:rsid w:val="007F0502"/>
    <w:rsid w:val="007F0E82"/>
    <w:rsid w:val="007F0E9A"/>
    <w:rsid w:val="007F12A2"/>
    <w:rsid w:val="007F28C8"/>
    <w:rsid w:val="007F29AA"/>
    <w:rsid w:val="007F29DF"/>
    <w:rsid w:val="007F36A3"/>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64AF"/>
    <w:rsid w:val="007F67DF"/>
    <w:rsid w:val="007F69B7"/>
    <w:rsid w:val="007F6BA1"/>
    <w:rsid w:val="007F6C49"/>
    <w:rsid w:val="007F6F84"/>
    <w:rsid w:val="007F7619"/>
    <w:rsid w:val="00800B99"/>
    <w:rsid w:val="008011DC"/>
    <w:rsid w:val="008012A7"/>
    <w:rsid w:val="008013E1"/>
    <w:rsid w:val="008017A3"/>
    <w:rsid w:val="008018D4"/>
    <w:rsid w:val="00801CCD"/>
    <w:rsid w:val="00801F20"/>
    <w:rsid w:val="008020B5"/>
    <w:rsid w:val="00802186"/>
    <w:rsid w:val="0080257D"/>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BE"/>
    <w:rsid w:val="00806718"/>
    <w:rsid w:val="00806918"/>
    <w:rsid w:val="008069BF"/>
    <w:rsid w:val="00806CC3"/>
    <w:rsid w:val="00806D53"/>
    <w:rsid w:val="00806D55"/>
    <w:rsid w:val="00806DD3"/>
    <w:rsid w:val="00806ECB"/>
    <w:rsid w:val="00806FD0"/>
    <w:rsid w:val="00807774"/>
    <w:rsid w:val="00807901"/>
    <w:rsid w:val="00807933"/>
    <w:rsid w:val="00807DB6"/>
    <w:rsid w:val="008108CA"/>
    <w:rsid w:val="00811655"/>
    <w:rsid w:val="00811966"/>
    <w:rsid w:val="008119B8"/>
    <w:rsid w:val="008126C4"/>
    <w:rsid w:val="00812FDD"/>
    <w:rsid w:val="00813086"/>
    <w:rsid w:val="00813293"/>
    <w:rsid w:val="008133E2"/>
    <w:rsid w:val="00814049"/>
    <w:rsid w:val="008142D7"/>
    <w:rsid w:val="00814697"/>
    <w:rsid w:val="00814733"/>
    <w:rsid w:val="00814832"/>
    <w:rsid w:val="008151E7"/>
    <w:rsid w:val="008159FF"/>
    <w:rsid w:val="00815A70"/>
    <w:rsid w:val="00816503"/>
    <w:rsid w:val="00816621"/>
    <w:rsid w:val="008166D0"/>
    <w:rsid w:val="00816D4B"/>
    <w:rsid w:val="00817B65"/>
    <w:rsid w:val="00817F6E"/>
    <w:rsid w:val="008202DF"/>
    <w:rsid w:val="0082036A"/>
    <w:rsid w:val="00820735"/>
    <w:rsid w:val="00820FEC"/>
    <w:rsid w:val="0082105E"/>
    <w:rsid w:val="0082136D"/>
    <w:rsid w:val="00821985"/>
    <w:rsid w:val="00821CF5"/>
    <w:rsid w:val="00821FEC"/>
    <w:rsid w:val="0082225B"/>
    <w:rsid w:val="0082232F"/>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76A"/>
    <w:rsid w:val="008278DE"/>
    <w:rsid w:val="00827E47"/>
    <w:rsid w:val="00830395"/>
    <w:rsid w:val="0083067A"/>
    <w:rsid w:val="00831CEC"/>
    <w:rsid w:val="00831EBF"/>
    <w:rsid w:val="00832067"/>
    <w:rsid w:val="00832320"/>
    <w:rsid w:val="00832436"/>
    <w:rsid w:val="00832475"/>
    <w:rsid w:val="00832824"/>
    <w:rsid w:val="00832868"/>
    <w:rsid w:val="00832AE1"/>
    <w:rsid w:val="00832AF3"/>
    <w:rsid w:val="008330B5"/>
    <w:rsid w:val="0083310B"/>
    <w:rsid w:val="008339F9"/>
    <w:rsid w:val="00833DA7"/>
    <w:rsid w:val="008348F9"/>
    <w:rsid w:val="00834949"/>
    <w:rsid w:val="00835040"/>
    <w:rsid w:val="008352CF"/>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EDD"/>
    <w:rsid w:val="008426CA"/>
    <w:rsid w:val="00842F37"/>
    <w:rsid w:val="00843196"/>
    <w:rsid w:val="008437A6"/>
    <w:rsid w:val="00843FF1"/>
    <w:rsid w:val="008442DB"/>
    <w:rsid w:val="00844474"/>
    <w:rsid w:val="00845090"/>
    <w:rsid w:val="00845242"/>
    <w:rsid w:val="008457AD"/>
    <w:rsid w:val="00845A72"/>
    <w:rsid w:val="00845B67"/>
    <w:rsid w:val="00846528"/>
    <w:rsid w:val="00846766"/>
    <w:rsid w:val="0084698C"/>
    <w:rsid w:val="00846D78"/>
    <w:rsid w:val="0084731E"/>
    <w:rsid w:val="00847689"/>
    <w:rsid w:val="0084792B"/>
    <w:rsid w:val="00847C41"/>
    <w:rsid w:val="00850483"/>
    <w:rsid w:val="00850C9F"/>
    <w:rsid w:val="00851427"/>
    <w:rsid w:val="00851B2A"/>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885"/>
    <w:rsid w:val="008568E2"/>
    <w:rsid w:val="00856A8D"/>
    <w:rsid w:val="00856AF9"/>
    <w:rsid w:val="00856E76"/>
    <w:rsid w:val="00856FE0"/>
    <w:rsid w:val="008571D6"/>
    <w:rsid w:val="00857AE4"/>
    <w:rsid w:val="00857B4B"/>
    <w:rsid w:val="00857E06"/>
    <w:rsid w:val="00861340"/>
    <w:rsid w:val="00861352"/>
    <w:rsid w:val="00862B54"/>
    <w:rsid w:val="00862C26"/>
    <w:rsid w:val="00862D8E"/>
    <w:rsid w:val="008632C3"/>
    <w:rsid w:val="00863A31"/>
    <w:rsid w:val="0086459D"/>
    <w:rsid w:val="00864B6C"/>
    <w:rsid w:val="00864C62"/>
    <w:rsid w:val="00864F0F"/>
    <w:rsid w:val="008650DD"/>
    <w:rsid w:val="008657EA"/>
    <w:rsid w:val="00865EE2"/>
    <w:rsid w:val="008667EA"/>
    <w:rsid w:val="008668AC"/>
    <w:rsid w:val="00866BE3"/>
    <w:rsid w:val="00867FE8"/>
    <w:rsid w:val="0087065C"/>
    <w:rsid w:val="008706D0"/>
    <w:rsid w:val="00870B04"/>
    <w:rsid w:val="008713A2"/>
    <w:rsid w:val="0087183B"/>
    <w:rsid w:val="00871E45"/>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26F4"/>
    <w:rsid w:val="008831B2"/>
    <w:rsid w:val="0088371F"/>
    <w:rsid w:val="00884811"/>
    <w:rsid w:val="00884949"/>
    <w:rsid w:val="00884AA2"/>
    <w:rsid w:val="00884BD9"/>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CB9"/>
    <w:rsid w:val="00897F63"/>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6944"/>
    <w:rsid w:val="008A6AB9"/>
    <w:rsid w:val="008A7317"/>
    <w:rsid w:val="008B03E6"/>
    <w:rsid w:val="008B04F6"/>
    <w:rsid w:val="008B08BB"/>
    <w:rsid w:val="008B0A38"/>
    <w:rsid w:val="008B1180"/>
    <w:rsid w:val="008B1A80"/>
    <w:rsid w:val="008B2BC7"/>
    <w:rsid w:val="008B2D35"/>
    <w:rsid w:val="008B2D45"/>
    <w:rsid w:val="008B3899"/>
    <w:rsid w:val="008B3A7A"/>
    <w:rsid w:val="008B3CD7"/>
    <w:rsid w:val="008B3DCC"/>
    <w:rsid w:val="008B4329"/>
    <w:rsid w:val="008B4D89"/>
    <w:rsid w:val="008B51B5"/>
    <w:rsid w:val="008B5270"/>
    <w:rsid w:val="008B543C"/>
    <w:rsid w:val="008B5481"/>
    <w:rsid w:val="008B5925"/>
    <w:rsid w:val="008B5BB9"/>
    <w:rsid w:val="008B5D42"/>
    <w:rsid w:val="008B6375"/>
    <w:rsid w:val="008B6500"/>
    <w:rsid w:val="008B69A0"/>
    <w:rsid w:val="008B6B76"/>
    <w:rsid w:val="008B6F00"/>
    <w:rsid w:val="008B738E"/>
    <w:rsid w:val="008B755B"/>
    <w:rsid w:val="008B7C36"/>
    <w:rsid w:val="008C0A6E"/>
    <w:rsid w:val="008C1049"/>
    <w:rsid w:val="008C153B"/>
    <w:rsid w:val="008C1F9F"/>
    <w:rsid w:val="008C202C"/>
    <w:rsid w:val="008C2032"/>
    <w:rsid w:val="008C232D"/>
    <w:rsid w:val="008C233B"/>
    <w:rsid w:val="008C234B"/>
    <w:rsid w:val="008C23F0"/>
    <w:rsid w:val="008C276B"/>
    <w:rsid w:val="008C2A3F"/>
    <w:rsid w:val="008C3B2D"/>
    <w:rsid w:val="008C3CA0"/>
    <w:rsid w:val="008C3DAB"/>
    <w:rsid w:val="008C4BE9"/>
    <w:rsid w:val="008C5E8F"/>
    <w:rsid w:val="008C5F3D"/>
    <w:rsid w:val="008C5F6A"/>
    <w:rsid w:val="008C6620"/>
    <w:rsid w:val="008C6D95"/>
    <w:rsid w:val="008C75FB"/>
    <w:rsid w:val="008C7917"/>
    <w:rsid w:val="008C7E39"/>
    <w:rsid w:val="008C7F17"/>
    <w:rsid w:val="008D0818"/>
    <w:rsid w:val="008D13F1"/>
    <w:rsid w:val="008D188D"/>
    <w:rsid w:val="008D1BBF"/>
    <w:rsid w:val="008D1BDE"/>
    <w:rsid w:val="008D1FD7"/>
    <w:rsid w:val="008D204F"/>
    <w:rsid w:val="008D20F4"/>
    <w:rsid w:val="008D2271"/>
    <w:rsid w:val="008D28CE"/>
    <w:rsid w:val="008D2983"/>
    <w:rsid w:val="008D4480"/>
    <w:rsid w:val="008D4571"/>
    <w:rsid w:val="008D4810"/>
    <w:rsid w:val="008D4914"/>
    <w:rsid w:val="008D4FFA"/>
    <w:rsid w:val="008D5899"/>
    <w:rsid w:val="008D5CA9"/>
    <w:rsid w:val="008D737D"/>
    <w:rsid w:val="008D7386"/>
    <w:rsid w:val="008E00E3"/>
    <w:rsid w:val="008E0230"/>
    <w:rsid w:val="008E0605"/>
    <w:rsid w:val="008E099C"/>
    <w:rsid w:val="008E09A6"/>
    <w:rsid w:val="008E0D4D"/>
    <w:rsid w:val="008E0EA1"/>
    <w:rsid w:val="008E10F1"/>
    <w:rsid w:val="008E20D3"/>
    <w:rsid w:val="008E25F7"/>
    <w:rsid w:val="008E2762"/>
    <w:rsid w:val="008E290D"/>
    <w:rsid w:val="008E2CCD"/>
    <w:rsid w:val="008E360C"/>
    <w:rsid w:val="008E4263"/>
    <w:rsid w:val="008E4345"/>
    <w:rsid w:val="008E43B8"/>
    <w:rsid w:val="008E47F6"/>
    <w:rsid w:val="008E560D"/>
    <w:rsid w:val="008E58AE"/>
    <w:rsid w:val="008E5D46"/>
    <w:rsid w:val="008E6146"/>
    <w:rsid w:val="008E63E1"/>
    <w:rsid w:val="008E667F"/>
    <w:rsid w:val="008E66C4"/>
    <w:rsid w:val="008E6B1D"/>
    <w:rsid w:val="008E6C30"/>
    <w:rsid w:val="008E6E9E"/>
    <w:rsid w:val="008E7FAE"/>
    <w:rsid w:val="008F0072"/>
    <w:rsid w:val="008F09C1"/>
    <w:rsid w:val="008F2093"/>
    <w:rsid w:val="008F23AF"/>
    <w:rsid w:val="008F2F60"/>
    <w:rsid w:val="008F347B"/>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E5D"/>
    <w:rsid w:val="00902090"/>
    <w:rsid w:val="0090224A"/>
    <w:rsid w:val="009027DE"/>
    <w:rsid w:val="009030B4"/>
    <w:rsid w:val="00903843"/>
    <w:rsid w:val="00903984"/>
    <w:rsid w:val="0090410A"/>
    <w:rsid w:val="00904142"/>
    <w:rsid w:val="00904C97"/>
    <w:rsid w:val="00904FBC"/>
    <w:rsid w:val="0090525E"/>
    <w:rsid w:val="0090563F"/>
    <w:rsid w:val="00905EA0"/>
    <w:rsid w:val="00906661"/>
    <w:rsid w:val="00906ADF"/>
    <w:rsid w:val="00906F30"/>
    <w:rsid w:val="00907792"/>
    <w:rsid w:val="009079FA"/>
    <w:rsid w:val="00907C2F"/>
    <w:rsid w:val="00910029"/>
    <w:rsid w:val="00910E5A"/>
    <w:rsid w:val="00910EA4"/>
    <w:rsid w:val="009114FA"/>
    <w:rsid w:val="00911893"/>
    <w:rsid w:val="00911CF4"/>
    <w:rsid w:val="0091206C"/>
    <w:rsid w:val="009128DB"/>
    <w:rsid w:val="00912FEF"/>
    <w:rsid w:val="00913A1B"/>
    <w:rsid w:val="00913B7B"/>
    <w:rsid w:val="00913E49"/>
    <w:rsid w:val="00913FD4"/>
    <w:rsid w:val="009146AE"/>
    <w:rsid w:val="009149A2"/>
    <w:rsid w:val="009151BB"/>
    <w:rsid w:val="009153D8"/>
    <w:rsid w:val="0091544B"/>
    <w:rsid w:val="0091557B"/>
    <w:rsid w:val="00915664"/>
    <w:rsid w:val="00915762"/>
    <w:rsid w:val="00915DFA"/>
    <w:rsid w:val="0091683B"/>
    <w:rsid w:val="00916F33"/>
    <w:rsid w:val="00916F91"/>
    <w:rsid w:val="00917A6B"/>
    <w:rsid w:val="00917A7D"/>
    <w:rsid w:val="009205D6"/>
    <w:rsid w:val="00920A66"/>
    <w:rsid w:val="00920F22"/>
    <w:rsid w:val="009213FE"/>
    <w:rsid w:val="00921ADE"/>
    <w:rsid w:val="00921EE3"/>
    <w:rsid w:val="009223B8"/>
    <w:rsid w:val="00922882"/>
    <w:rsid w:val="00922ACC"/>
    <w:rsid w:val="00922CEF"/>
    <w:rsid w:val="009236D0"/>
    <w:rsid w:val="0092395B"/>
    <w:rsid w:val="00924AE7"/>
    <w:rsid w:val="00924F56"/>
    <w:rsid w:val="00925E4B"/>
    <w:rsid w:val="009264FD"/>
    <w:rsid w:val="0092651A"/>
    <w:rsid w:val="0092672D"/>
    <w:rsid w:val="00926CDF"/>
    <w:rsid w:val="00926D88"/>
    <w:rsid w:val="00926DA6"/>
    <w:rsid w:val="00927B8E"/>
    <w:rsid w:val="00930A0F"/>
    <w:rsid w:val="00930A90"/>
    <w:rsid w:val="00930C86"/>
    <w:rsid w:val="00931229"/>
    <w:rsid w:val="00931280"/>
    <w:rsid w:val="00931521"/>
    <w:rsid w:val="0093257E"/>
    <w:rsid w:val="00933022"/>
    <w:rsid w:val="00933905"/>
    <w:rsid w:val="00933BEB"/>
    <w:rsid w:val="00933E83"/>
    <w:rsid w:val="00933F1F"/>
    <w:rsid w:val="00934A0B"/>
    <w:rsid w:val="00934EA5"/>
    <w:rsid w:val="0093566C"/>
    <w:rsid w:val="009357E4"/>
    <w:rsid w:val="00935FB7"/>
    <w:rsid w:val="00936A8B"/>
    <w:rsid w:val="0093782C"/>
    <w:rsid w:val="00937DCA"/>
    <w:rsid w:val="00940B35"/>
    <w:rsid w:val="00940B4B"/>
    <w:rsid w:val="00940D4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594D"/>
    <w:rsid w:val="00946595"/>
    <w:rsid w:val="009468B1"/>
    <w:rsid w:val="009469A3"/>
    <w:rsid w:val="00947733"/>
    <w:rsid w:val="0094793F"/>
    <w:rsid w:val="00947DB0"/>
    <w:rsid w:val="009505F1"/>
    <w:rsid w:val="009507BB"/>
    <w:rsid w:val="00950F15"/>
    <w:rsid w:val="00951490"/>
    <w:rsid w:val="00952011"/>
    <w:rsid w:val="009523E9"/>
    <w:rsid w:val="0095273D"/>
    <w:rsid w:val="00952CFA"/>
    <w:rsid w:val="0095326C"/>
    <w:rsid w:val="00954095"/>
    <w:rsid w:val="00954360"/>
    <w:rsid w:val="009544DF"/>
    <w:rsid w:val="009545A9"/>
    <w:rsid w:val="009545B3"/>
    <w:rsid w:val="009549B8"/>
    <w:rsid w:val="009549F1"/>
    <w:rsid w:val="00957039"/>
    <w:rsid w:val="009573CB"/>
    <w:rsid w:val="00957846"/>
    <w:rsid w:val="00957B1B"/>
    <w:rsid w:val="00957B4C"/>
    <w:rsid w:val="00961470"/>
    <w:rsid w:val="0096176E"/>
    <w:rsid w:val="00961AC4"/>
    <w:rsid w:val="00961F41"/>
    <w:rsid w:val="009620FA"/>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D64"/>
    <w:rsid w:val="00967218"/>
    <w:rsid w:val="00967579"/>
    <w:rsid w:val="00967768"/>
    <w:rsid w:val="0097186E"/>
    <w:rsid w:val="0097228C"/>
    <w:rsid w:val="009729F8"/>
    <w:rsid w:val="00972CD2"/>
    <w:rsid w:val="009730A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543"/>
    <w:rsid w:val="00983B65"/>
    <w:rsid w:val="00983D36"/>
    <w:rsid w:val="0098434D"/>
    <w:rsid w:val="0098475A"/>
    <w:rsid w:val="00984C5E"/>
    <w:rsid w:val="00984F6C"/>
    <w:rsid w:val="009851B0"/>
    <w:rsid w:val="00985E3B"/>
    <w:rsid w:val="00986621"/>
    <w:rsid w:val="0098664A"/>
    <w:rsid w:val="009866F4"/>
    <w:rsid w:val="00986B8B"/>
    <w:rsid w:val="0098726F"/>
    <w:rsid w:val="009877FF"/>
    <w:rsid w:val="0098785F"/>
    <w:rsid w:val="00987A63"/>
    <w:rsid w:val="00987CEF"/>
    <w:rsid w:val="00990316"/>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5661"/>
    <w:rsid w:val="00995E87"/>
    <w:rsid w:val="00995FA1"/>
    <w:rsid w:val="00996006"/>
    <w:rsid w:val="009962C6"/>
    <w:rsid w:val="009964B0"/>
    <w:rsid w:val="00996F2A"/>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8E8"/>
    <w:rsid w:val="009A397B"/>
    <w:rsid w:val="009A3F1B"/>
    <w:rsid w:val="009A6160"/>
    <w:rsid w:val="009A6AEF"/>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F52"/>
    <w:rsid w:val="009B4C71"/>
    <w:rsid w:val="009B4F41"/>
    <w:rsid w:val="009B507B"/>
    <w:rsid w:val="009B532A"/>
    <w:rsid w:val="009B5439"/>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494"/>
    <w:rsid w:val="009C59DD"/>
    <w:rsid w:val="009C6614"/>
    <w:rsid w:val="009C7109"/>
    <w:rsid w:val="009C7960"/>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2699"/>
    <w:rsid w:val="009E27DB"/>
    <w:rsid w:val="009E289F"/>
    <w:rsid w:val="009E3587"/>
    <w:rsid w:val="009E3C4F"/>
    <w:rsid w:val="009E46F8"/>
    <w:rsid w:val="009E51C6"/>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F04A5"/>
    <w:rsid w:val="009F0F75"/>
    <w:rsid w:val="009F1496"/>
    <w:rsid w:val="009F1CB6"/>
    <w:rsid w:val="009F1E40"/>
    <w:rsid w:val="009F20A3"/>
    <w:rsid w:val="009F23B8"/>
    <w:rsid w:val="009F2766"/>
    <w:rsid w:val="009F2A44"/>
    <w:rsid w:val="009F2C00"/>
    <w:rsid w:val="009F34A4"/>
    <w:rsid w:val="009F35D5"/>
    <w:rsid w:val="009F37E3"/>
    <w:rsid w:val="009F398D"/>
    <w:rsid w:val="009F39F4"/>
    <w:rsid w:val="009F454E"/>
    <w:rsid w:val="009F493D"/>
    <w:rsid w:val="009F4C6C"/>
    <w:rsid w:val="009F4FA0"/>
    <w:rsid w:val="009F5516"/>
    <w:rsid w:val="009F55E1"/>
    <w:rsid w:val="009F5819"/>
    <w:rsid w:val="009F625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2A97"/>
    <w:rsid w:val="00A02B6F"/>
    <w:rsid w:val="00A02DE8"/>
    <w:rsid w:val="00A038D2"/>
    <w:rsid w:val="00A046C3"/>
    <w:rsid w:val="00A04D4F"/>
    <w:rsid w:val="00A05592"/>
    <w:rsid w:val="00A055BF"/>
    <w:rsid w:val="00A0583D"/>
    <w:rsid w:val="00A059C2"/>
    <w:rsid w:val="00A05C20"/>
    <w:rsid w:val="00A06548"/>
    <w:rsid w:val="00A066B2"/>
    <w:rsid w:val="00A0686F"/>
    <w:rsid w:val="00A06C19"/>
    <w:rsid w:val="00A070C5"/>
    <w:rsid w:val="00A073B7"/>
    <w:rsid w:val="00A076CC"/>
    <w:rsid w:val="00A0782F"/>
    <w:rsid w:val="00A07A14"/>
    <w:rsid w:val="00A07FE1"/>
    <w:rsid w:val="00A10217"/>
    <w:rsid w:val="00A1039E"/>
    <w:rsid w:val="00A11797"/>
    <w:rsid w:val="00A11A70"/>
    <w:rsid w:val="00A11AA8"/>
    <w:rsid w:val="00A11DD2"/>
    <w:rsid w:val="00A121E8"/>
    <w:rsid w:val="00A122E8"/>
    <w:rsid w:val="00A12546"/>
    <w:rsid w:val="00A12974"/>
    <w:rsid w:val="00A12BEA"/>
    <w:rsid w:val="00A12F1B"/>
    <w:rsid w:val="00A1300D"/>
    <w:rsid w:val="00A137CB"/>
    <w:rsid w:val="00A13E2E"/>
    <w:rsid w:val="00A1416D"/>
    <w:rsid w:val="00A144D2"/>
    <w:rsid w:val="00A1452E"/>
    <w:rsid w:val="00A14641"/>
    <w:rsid w:val="00A14EE0"/>
    <w:rsid w:val="00A15415"/>
    <w:rsid w:val="00A15946"/>
    <w:rsid w:val="00A15ECA"/>
    <w:rsid w:val="00A16071"/>
    <w:rsid w:val="00A161BB"/>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C29"/>
    <w:rsid w:val="00A27E64"/>
    <w:rsid w:val="00A30233"/>
    <w:rsid w:val="00A303AD"/>
    <w:rsid w:val="00A30649"/>
    <w:rsid w:val="00A3073B"/>
    <w:rsid w:val="00A30869"/>
    <w:rsid w:val="00A308A2"/>
    <w:rsid w:val="00A30986"/>
    <w:rsid w:val="00A31013"/>
    <w:rsid w:val="00A312E0"/>
    <w:rsid w:val="00A31490"/>
    <w:rsid w:val="00A31E8B"/>
    <w:rsid w:val="00A31FA7"/>
    <w:rsid w:val="00A32268"/>
    <w:rsid w:val="00A32538"/>
    <w:rsid w:val="00A32732"/>
    <w:rsid w:val="00A32A37"/>
    <w:rsid w:val="00A331AB"/>
    <w:rsid w:val="00A33584"/>
    <w:rsid w:val="00A337E2"/>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BF6"/>
    <w:rsid w:val="00A412AF"/>
    <w:rsid w:val="00A41472"/>
    <w:rsid w:val="00A419D2"/>
    <w:rsid w:val="00A41EF3"/>
    <w:rsid w:val="00A422EC"/>
    <w:rsid w:val="00A428BB"/>
    <w:rsid w:val="00A42CBF"/>
    <w:rsid w:val="00A42DED"/>
    <w:rsid w:val="00A4367B"/>
    <w:rsid w:val="00A436C6"/>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3347"/>
    <w:rsid w:val="00A5353F"/>
    <w:rsid w:val="00A5359B"/>
    <w:rsid w:val="00A538C3"/>
    <w:rsid w:val="00A53B74"/>
    <w:rsid w:val="00A54175"/>
    <w:rsid w:val="00A550C0"/>
    <w:rsid w:val="00A55A02"/>
    <w:rsid w:val="00A55A18"/>
    <w:rsid w:val="00A55BCC"/>
    <w:rsid w:val="00A566BD"/>
    <w:rsid w:val="00A56A5D"/>
    <w:rsid w:val="00A57536"/>
    <w:rsid w:val="00A57C48"/>
    <w:rsid w:val="00A60333"/>
    <w:rsid w:val="00A603B3"/>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CBC"/>
    <w:rsid w:val="00A66B15"/>
    <w:rsid w:val="00A66CEA"/>
    <w:rsid w:val="00A672D2"/>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4968"/>
    <w:rsid w:val="00A7499C"/>
    <w:rsid w:val="00A749EE"/>
    <w:rsid w:val="00A74DDF"/>
    <w:rsid w:val="00A751C5"/>
    <w:rsid w:val="00A75A47"/>
    <w:rsid w:val="00A762D6"/>
    <w:rsid w:val="00A76619"/>
    <w:rsid w:val="00A767A3"/>
    <w:rsid w:val="00A768D3"/>
    <w:rsid w:val="00A76AAA"/>
    <w:rsid w:val="00A804D8"/>
    <w:rsid w:val="00A804E8"/>
    <w:rsid w:val="00A809CB"/>
    <w:rsid w:val="00A8176B"/>
    <w:rsid w:val="00A823DB"/>
    <w:rsid w:val="00A828A5"/>
    <w:rsid w:val="00A82986"/>
    <w:rsid w:val="00A82B54"/>
    <w:rsid w:val="00A831A5"/>
    <w:rsid w:val="00A8331A"/>
    <w:rsid w:val="00A83768"/>
    <w:rsid w:val="00A83D11"/>
    <w:rsid w:val="00A83D14"/>
    <w:rsid w:val="00A83E4E"/>
    <w:rsid w:val="00A845A6"/>
    <w:rsid w:val="00A846C8"/>
    <w:rsid w:val="00A84EA0"/>
    <w:rsid w:val="00A84EE3"/>
    <w:rsid w:val="00A873EA"/>
    <w:rsid w:val="00A8749B"/>
    <w:rsid w:val="00A90341"/>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606B"/>
    <w:rsid w:val="00A96447"/>
    <w:rsid w:val="00A96876"/>
    <w:rsid w:val="00A96FB8"/>
    <w:rsid w:val="00A97AC5"/>
    <w:rsid w:val="00A97BA1"/>
    <w:rsid w:val="00A97DAE"/>
    <w:rsid w:val="00A97E19"/>
    <w:rsid w:val="00AA053E"/>
    <w:rsid w:val="00AA0D00"/>
    <w:rsid w:val="00AA23E8"/>
    <w:rsid w:val="00AA244F"/>
    <w:rsid w:val="00AA2510"/>
    <w:rsid w:val="00AA2590"/>
    <w:rsid w:val="00AA31C2"/>
    <w:rsid w:val="00AA392C"/>
    <w:rsid w:val="00AA3D89"/>
    <w:rsid w:val="00AA41DA"/>
    <w:rsid w:val="00AA47B3"/>
    <w:rsid w:val="00AA4C87"/>
    <w:rsid w:val="00AA5501"/>
    <w:rsid w:val="00AA5544"/>
    <w:rsid w:val="00AA57C5"/>
    <w:rsid w:val="00AA5D92"/>
    <w:rsid w:val="00AA6297"/>
    <w:rsid w:val="00AA6AEC"/>
    <w:rsid w:val="00AA6E64"/>
    <w:rsid w:val="00AA7473"/>
    <w:rsid w:val="00AA771E"/>
    <w:rsid w:val="00AA7769"/>
    <w:rsid w:val="00AB0226"/>
    <w:rsid w:val="00AB0330"/>
    <w:rsid w:val="00AB066A"/>
    <w:rsid w:val="00AB069A"/>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6850"/>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18D"/>
    <w:rsid w:val="00AD433E"/>
    <w:rsid w:val="00AD4456"/>
    <w:rsid w:val="00AD5204"/>
    <w:rsid w:val="00AD5385"/>
    <w:rsid w:val="00AD555F"/>
    <w:rsid w:val="00AD5693"/>
    <w:rsid w:val="00AD5766"/>
    <w:rsid w:val="00AD5D0F"/>
    <w:rsid w:val="00AD6106"/>
    <w:rsid w:val="00AD668E"/>
    <w:rsid w:val="00AD7609"/>
    <w:rsid w:val="00AD77AE"/>
    <w:rsid w:val="00AD7EA2"/>
    <w:rsid w:val="00AE06CB"/>
    <w:rsid w:val="00AE0F33"/>
    <w:rsid w:val="00AE13C7"/>
    <w:rsid w:val="00AE1608"/>
    <w:rsid w:val="00AE1D26"/>
    <w:rsid w:val="00AE1E02"/>
    <w:rsid w:val="00AE247E"/>
    <w:rsid w:val="00AE30B6"/>
    <w:rsid w:val="00AE315C"/>
    <w:rsid w:val="00AE3296"/>
    <w:rsid w:val="00AE33F4"/>
    <w:rsid w:val="00AE37EB"/>
    <w:rsid w:val="00AE40DB"/>
    <w:rsid w:val="00AE4B00"/>
    <w:rsid w:val="00AE4C1F"/>
    <w:rsid w:val="00AE56A9"/>
    <w:rsid w:val="00AE5B9F"/>
    <w:rsid w:val="00AE5C0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BC2"/>
    <w:rsid w:val="00AF3C3A"/>
    <w:rsid w:val="00AF40DD"/>
    <w:rsid w:val="00AF4C07"/>
    <w:rsid w:val="00AF4E67"/>
    <w:rsid w:val="00AF54B7"/>
    <w:rsid w:val="00AF54C2"/>
    <w:rsid w:val="00AF583E"/>
    <w:rsid w:val="00AF66EE"/>
    <w:rsid w:val="00AF6C0C"/>
    <w:rsid w:val="00AF6F81"/>
    <w:rsid w:val="00AF71D7"/>
    <w:rsid w:val="00AF754C"/>
    <w:rsid w:val="00AF7A9E"/>
    <w:rsid w:val="00B007E5"/>
    <w:rsid w:val="00B00F01"/>
    <w:rsid w:val="00B00F2F"/>
    <w:rsid w:val="00B01C47"/>
    <w:rsid w:val="00B01DCE"/>
    <w:rsid w:val="00B01E6B"/>
    <w:rsid w:val="00B02458"/>
    <w:rsid w:val="00B02637"/>
    <w:rsid w:val="00B027FD"/>
    <w:rsid w:val="00B02CFD"/>
    <w:rsid w:val="00B0351E"/>
    <w:rsid w:val="00B03575"/>
    <w:rsid w:val="00B03AEA"/>
    <w:rsid w:val="00B0411B"/>
    <w:rsid w:val="00B043B1"/>
    <w:rsid w:val="00B043F4"/>
    <w:rsid w:val="00B04549"/>
    <w:rsid w:val="00B051F9"/>
    <w:rsid w:val="00B0556C"/>
    <w:rsid w:val="00B05B77"/>
    <w:rsid w:val="00B05BA3"/>
    <w:rsid w:val="00B05F16"/>
    <w:rsid w:val="00B060B8"/>
    <w:rsid w:val="00B068E2"/>
    <w:rsid w:val="00B06C47"/>
    <w:rsid w:val="00B06EB3"/>
    <w:rsid w:val="00B074DF"/>
    <w:rsid w:val="00B07637"/>
    <w:rsid w:val="00B07851"/>
    <w:rsid w:val="00B07A49"/>
    <w:rsid w:val="00B10A0E"/>
    <w:rsid w:val="00B10CC6"/>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20C0"/>
    <w:rsid w:val="00B221B3"/>
    <w:rsid w:val="00B23340"/>
    <w:rsid w:val="00B23548"/>
    <w:rsid w:val="00B235AD"/>
    <w:rsid w:val="00B23F1C"/>
    <w:rsid w:val="00B25CD7"/>
    <w:rsid w:val="00B26715"/>
    <w:rsid w:val="00B26997"/>
    <w:rsid w:val="00B26D58"/>
    <w:rsid w:val="00B270B5"/>
    <w:rsid w:val="00B27362"/>
    <w:rsid w:val="00B27F74"/>
    <w:rsid w:val="00B3065C"/>
    <w:rsid w:val="00B30C20"/>
    <w:rsid w:val="00B30E42"/>
    <w:rsid w:val="00B30FF7"/>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5E03"/>
    <w:rsid w:val="00B36354"/>
    <w:rsid w:val="00B36E63"/>
    <w:rsid w:val="00B36F61"/>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513"/>
    <w:rsid w:val="00B437BD"/>
    <w:rsid w:val="00B4396E"/>
    <w:rsid w:val="00B43AAA"/>
    <w:rsid w:val="00B43DDC"/>
    <w:rsid w:val="00B449BA"/>
    <w:rsid w:val="00B45399"/>
    <w:rsid w:val="00B45682"/>
    <w:rsid w:val="00B4647B"/>
    <w:rsid w:val="00B4653A"/>
    <w:rsid w:val="00B46741"/>
    <w:rsid w:val="00B46AA7"/>
    <w:rsid w:val="00B46C4C"/>
    <w:rsid w:val="00B475F8"/>
    <w:rsid w:val="00B47F31"/>
    <w:rsid w:val="00B50D24"/>
    <w:rsid w:val="00B50DCF"/>
    <w:rsid w:val="00B50E5F"/>
    <w:rsid w:val="00B50E7A"/>
    <w:rsid w:val="00B511E7"/>
    <w:rsid w:val="00B519E0"/>
    <w:rsid w:val="00B519F7"/>
    <w:rsid w:val="00B5284B"/>
    <w:rsid w:val="00B52CD5"/>
    <w:rsid w:val="00B52D94"/>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A3F"/>
    <w:rsid w:val="00B57D74"/>
    <w:rsid w:val="00B60751"/>
    <w:rsid w:val="00B60A1F"/>
    <w:rsid w:val="00B60F65"/>
    <w:rsid w:val="00B6133D"/>
    <w:rsid w:val="00B6157E"/>
    <w:rsid w:val="00B615D5"/>
    <w:rsid w:val="00B61934"/>
    <w:rsid w:val="00B61A3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4AD"/>
    <w:rsid w:val="00B70654"/>
    <w:rsid w:val="00B708AC"/>
    <w:rsid w:val="00B7110F"/>
    <w:rsid w:val="00B7112B"/>
    <w:rsid w:val="00B715A6"/>
    <w:rsid w:val="00B719B1"/>
    <w:rsid w:val="00B71D56"/>
    <w:rsid w:val="00B71FDF"/>
    <w:rsid w:val="00B7206F"/>
    <w:rsid w:val="00B72835"/>
    <w:rsid w:val="00B729DD"/>
    <w:rsid w:val="00B72F75"/>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C5B"/>
    <w:rsid w:val="00B8047F"/>
    <w:rsid w:val="00B805C4"/>
    <w:rsid w:val="00B80BBB"/>
    <w:rsid w:val="00B80ECD"/>
    <w:rsid w:val="00B815A6"/>
    <w:rsid w:val="00B8249F"/>
    <w:rsid w:val="00B82AC0"/>
    <w:rsid w:val="00B830F0"/>
    <w:rsid w:val="00B831A6"/>
    <w:rsid w:val="00B835E5"/>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90D82"/>
    <w:rsid w:val="00B90EE7"/>
    <w:rsid w:val="00B90FC7"/>
    <w:rsid w:val="00B9165F"/>
    <w:rsid w:val="00B91830"/>
    <w:rsid w:val="00B91AFA"/>
    <w:rsid w:val="00B91E2A"/>
    <w:rsid w:val="00B92902"/>
    <w:rsid w:val="00B92F44"/>
    <w:rsid w:val="00B930FA"/>
    <w:rsid w:val="00B93802"/>
    <w:rsid w:val="00B9382F"/>
    <w:rsid w:val="00B9396D"/>
    <w:rsid w:val="00B9403C"/>
    <w:rsid w:val="00B9474D"/>
    <w:rsid w:val="00B94B15"/>
    <w:rsid w:val="00B954BF"/>
    <w:rsid w:val="00B958E8"/>
    <w:rsid w:val="00B95F91"/>
    <w:rsid w:val="00B969CA"/>
    <w:rsid w:val="00B97196"/>
    <w:rsid w:val="00B97437"/>
    <w:rsid w:val="00B97972"/>
    <w:rsid w:val="00BA016A"/>
    <w:rsid w:val="00BA0E4A"/>
    <w:rsid w:val="00BA1241"/>
    <w:rsid w:val="00BA14D3"/>
    <w:rsid w:val="00BA2054"/>
    <w:rsid w:val="00BA2341"/>
    <w:rsid w:val="00BA2502"/>
    <w:rsid w:val="00BA29C9"/>
    <w:rsid w:val="00BA3846"/>
    <w:rsid w:val="00BA3A50"/>
    <w:rsid w:val="00BA3A62"/>
    <w:rsid w:val="00BA48D0"/>
    <w:rsid w:val="00BA4ED4"/>
    <w:rsid w:val="00BA4FA1"/>
    <w:rsid w:val="00BA503D"/>
    <w:rsid w:val="00BA5100"/>
    <w:rsid w:val="00BA5512"/>
    <w:rsid w:val="00BA59BD"/>
    <w:rsid w:val="00BA5A00"/>
    <w:rsid w:val="00BA75EE"/>
    <w:rsid w:val="00BA77DA"/>
    <w:rsid w:val="00BB05CB"/>
    <w:rsid w:val="00BB0A3C"/>
    <w:rsid w:val="00BB0BF8"/>
    <w:rsid w:val="00BB0D5D"/>
    <w:rsid w:val="00BB121E"/>
    <w:rsid w:val="00BB138C"/>
    <w:rsid w:val="00BB1795"/>
    <w:rsid w:val="00BB30BC"/>
    <w:rsid w:val="00BB3860"/>
    <w:rsid w:val="00BB4214"/>
    <w:rsid w:val="00BB525B"/>
    <w:rsid w:val="00BB55E2"/>
    <w:rsid w:val="00BB595A"/>
    <w:rsid w:val="00BB5F27"/>
    <w:rsid w:val="00BB67B4"/>
    <w:rsid w:val="00BB6F8E"/>
    <w:rsid w:val="00BB733E"/>
    <w:rsid w:val="00BB7979"/>
    <w:rsid w:val="00BB7E05"/>
    <w:rsid w:val="00BC0567"/>
    <w:rsid w:val="00BC0722"/>
    <w:rsid w:val="00BC074E"/>
    <w:rsid w:val="00BC0968"/>
    <w:rsid w:val="00BC0AE7"/>
    <w:rsid w:val="00BC0C6A"/>
    <w:rsid w:val="00BC11E3"/>
    <w:rsid w:val="00BC1E9F"/>
    <w:rsid w:val="00BC211B"/>
    <w:rsid w:val="00BC27F0"/>
    <w:rsid w:val="00BC28DC"/>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799"/>
    <w:rsid w:val="00BC5997"/>
    <w:rsid w:val="00BC5B9B"/>
    <w:rsid w:val="00BC6280"/>
    <w:rsid w:val="00BC64F5"/>
    <w:rsid w:val="00BC7CC0"/>
    <w:rsid w:val="00BC7F71"/>
    <w:rsid w:val="00BD0EFC"/>
    <w:rsid w:val="00BD1415"/>
    <w:rsid w:val="00BD1609"/>
    <w:rsid w:val="00BD1BCC"/>
    <w:rsid w:val="00BD1C64"/>
    <w:rsid w:val="00BD245C"/>
    <w:rsid w:val="00BD24EB"/>
    <w:rsid w:val="00BD3345"/>
    <w:rsid w:val="00BD33DB"/>
    <w:rsid w:val="00BD3B1A"/>
    <w:rsid w:val="00BD4423"/>
    <w:rsid w:val="00BD45B6"/>
    <w:rsid w:val="00BD4DB7"/>
    <w:rsid w:val="00BD4E60"/>
    <w:rsid w:val="00BD4FBF"/>
    <w:rsid w:val="00BD5264"/>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21D0"/>
    <w:rsid w:val="00BE300F"/>
    <w:rsid w:val="00BE310F"/>
    <w:rsid w:val="00BE3C0F"/>
    <w:rsid w:val="00BE3D77"/>
    <w:rsid w:val="00BE400F"/>
    <w:rsid w:val="00BE42EC"/>
    <w:rsid w:val="00BE4585"/>
    <w:rsid w:val="00BE460B"/>
    <w:rsid w:val="00BE4889"/>
    <w:rsid w:val="00BE4937"/>
    <w:rsid w:val="00BE4F1D"/>
    <w:rsid w:val="00BE4FDF"/>
    <w:rsid w:val="00BE506A"/>
    <w:rsid w:val="00BE51C3"/>
    <w:rsid w:val="00BE5537"/>
    <w:rsid w:val="00BE5A7E"/>
    <w:rsid w:val="00BE6424"/>
    <w:rsid w:val="00BE66C0"/>
    <w:rsid w:val="00BE6A7A"/>
    <w:rsid w:val="00BE6BAE"/>
    <w:rsid w:val="00BE77F3"/>
    <w:rsid w:val="00BF0127"/>
    <w:rsid w:val="00BF0235"/>
    <w:rsid w:val="00BF025A"/>
    <w:rsid w:val="00BF02E8"/>
    <w:rsid w:val="00BF0F84"/>
    <w:rsid w:val="00BF2619"/>
    <w:rsid w:val="00BF3547"/>
    <w:rsid w:val="00BF3830"/>
    <w:rsid w:val="00BF39D7"/>
    <w:rsid w:val="00BF3CDE"/>
    <w:rsid w:val="00BF3DF8"/>
    <w:rsid w:val="00BF3F0A"/>
    <w:rsid w:val="00BF42BF"/>
    <w:rsid w:val="00BF44C7"/>
    <w:rsid w:val="00BF4707"/>
    <w:rsid w:val="00BF4F13"/>
    <w:rsid w:val="00BF4F41"/>
    <w:rsid w:val="00BF4F61"/>
    <w:rsid w:val="00BF5E48"/>
    <w:rsid w:val="00BF638A"/>
    <w:rsid w:val="00BF6557"/>
    <w:rsid w:val="00BF6732"/>
    <w:rsid w:val="00BF6940"/>
    <w:rsid w:val="00BF72D2"/>
    <w:rsid w:val="00BF7B98"/>
    <w:rsid w:val="00BF7C61"/>
    <w:rsid w:val="00BF7E35"/>
    <w:rsid w:val="00C00D2E"/>
    <w:rsid w:val="00C012F1"/>
    <w:rsid w:val="00C01921"/>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60B6"/>
    <w:rsid w:val="00C07191"/>
    <w:rsid w:val="00C07D49"/>
    <w:rsid w:val="00C10239"/>
    <w:rsid w:val="00C104F7"/>
    <w:rsid w:val="00C10C98"/>
    <w:rsid w:val="00C11B4B"/>
    <w:rsid w:val="00C12379"/>
    <w:rsid w:val="00C12F4E"/>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7CE"/>
    <w:rsid w:val="00C20C70"/>
    <w:rsid w:val="00C21530"/>
    <w:rsid w:val="00C2177B"/>
    <w:rsid w:val="00C217E7"/>
    <w:rsid w:val="00C21D68"/>
    <w:rsid w:val="00C22DAC"/>
    <w:rsid w:val="00C23023"/>
    <w:rsid w:val="00C23330"/>
    <w:rsid w:val="00C240CF"/>
    <w:rsid w:val="00C241D5"/>
    <w:rsid w:val="00C24BD8"/>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6DC"/>
    <w:rsid w:val="00C349F8"/>
    <w:rsid w:val="00C34BCB"/>
    <w:rsid w:val="00C34C44"/>
    <w:rsid w:val="00C3501C"/>
    <w:rsid w:val="00C355A8"/>
    <w:rsid w:val="00C357ED"/>
    <w:rsid w:val="00C35BAC"/>
    <w:rsid w:val="00C35D7F"/>
    <w:rsid w:val="00C3683B"/>
    <w:rsid w:val="00C36FE9"/>
    <w:rsid w:val="00C374B9"/>
    <w:rsid w:val="00C37B8E"/>
    <w:rsid w:val="00C37D5C"/>
    <w:rsid w:val="00C37D88"/>
    <w:rsid w:val="00C37D91"/>
    <w:rsid w:val="00C404D1"/>
    <w:rsid w:val="00C40939"/>
    <w:rsid w:val="00C42017"/>
    <w:rsid w:val="00C421B4"/>
    <w:rsid w:val="00C4221F"/>
    <w:rsid w:val="00C42B14"/>
    <w:rsid w:val="00C42DEC"/>
    <w:rsid w:val="00C43225"/>
    <w:rsid w:val="00C432F7"/>
    <w:rsid w:val="00C43535"/>
    <w:rsid w:val="00C43C7B"/>
    <w:rsid w:val="00C43E41"/>
    <w:rsid w:val="00C44164"/>
    <w:rsid w:val="00C4431C"/>
    <w:rsid w:val="00C44339"/>
    <w:rsid w:val="00C4453D"/>
    <w:rsid w:val="00C47E42"/>
    <w:rsid w:val="00C506B7"/>
    <w:rsid w:val="00C507DF"/>
    <w:rsid w:val="00C50D9A"/>
    <w:rsid w:val="00C50DC2"/>
    <w:rsid w:val="00C50F84"/>
    <w:rsid w:val="00C512F9"/>
    <w:rsid w:val="00C514EE"/>
    <w:rsid w:val="00C5152F"/>
    <w:rsid w:val="00C5169F"/>
    <w:rsid w:val="00C51B5A"/>
    <w:rsid w:val="00C51E58"/>
    <w:rsid w:val="00C52187"/>
    <w:rsid w:val="00C528B4"/>
    <w:rsid w:val="00C528C6"/>
    <w:rsid w:val="00C52F20"/>
    <w:rsid w:val="00C536EA"/>
    <w:rsid w:val="00C5371B"/>
    <w:rsid w:val="00C53CBB"/>
    <w:rsid w:val="00C5421A"/>
    <w:rsid w:val="00C544AD"/>
    <w:rsid w:val="00C54874"/>
    <w:rsid w:val="00C54C70"/>
    <w:rsid w:val="00C5546E"/>
    <w:rsid w:val="00C55611"/>
    <w:rsid w:val="00C55B83"/>
    <w:rsid w:val="00C5601D"/>
    <w:rsid w:val="00C5602F"/>
    <w:rsid w:val="00C56624"/>
    <w:rsid w:val="00C56858"/>
    <w:rsid w:val="00C56A78"/>
    <w:rsid w:val="00C56CC5"/>
    <w:rsid w:val="00C57D4E"/>
    <w:rsid w:val="00C607B7"/>
    <w:rsid w:val="00C61DFF"/>
    <w:rsid w:val="00C62D8A"/>
    <w:rsid w:val="00C636E7"/>
    <w:rsid w:val="00C63763"/>
    <w:rsid w:val="00C63991"/>
    <w:rsid w:val="00C64014"/>
    <w:rsid w:val="00C6499B"/>
    <w:rsid w:val="00C65362"/>
    <w:rsid w:val="00C6566A"/>
    <w:rsid w:val="00C656BF"/>
    <w:rsid w:val="00C658E4"/>
    <w:rsid w:val="00C658F8"/>
    <w:rsid w:val="00C6599A"/>
    <w:rsid w:val="00C65D4C"/>
    <w:rsid w:val="00C65F19"/>
    <w:rsid w:val="00C6625A"/>
    <w:rsid w:val="00C663B5"/>
    <w:rsid w:val="00C66505"/>
    <w:rsid w:val="00C66BBB"/>
    <w:rsid w:val="00C66F9B"/>
    <w:rsid w:val="00C670D7"/>
    <w:rsid w:val="00C67F18"/>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6C7"/>
    <w:rsid w:val="00C74991"/>
    <w:rsid w:val="00C75574"/>
    <w:rsid w:val="00C756BC"/>
    <w:rsid w:val="00C75E3F"/>
    <w:rsid w:val="00C75F7B"/>
    <w:rsid w:val="00C7637C"/>
    <w:rsid w:val="00C764E4"/>
    <w:rsid w:val="00C77836"/>
    <w:rsid w:val="00C7783F"/>
    <w:rsid w:val="00C77A03"/>
    <w:rsid w:val="00C80B52"/>
    <w:rsid w:val="00C80FDE"/>
    <w:rsid w:val="00C8162A"/>
    <w:rsid w:val="00C82874"/>
    <w:rsid w:val="00C82DEA"/>
    <w:rsid w:val="00C832D3"/>
    <w:rsid w:val="00C83DD7"/>
    <w:rsid w:val="00C840B5"/>
    <w:rsid w:val="00C8478D"/>
    <w:rsid w:val="00C849B1"/>
    <w:rsid w:val="00C84A9B"/>
    <w:rsid w:val="00C850FE"/>
    <w:rsid w:val="00C85162"/>
    <w:rsid w:val="00C855E7"/>
    <w:rsid w:val="00C85FA5"/>
    <w:rsid w:val="00C87579"/>
    <w:rsid w:val="00C87764"/>
    <w:rsid w:val="00C87878"/>
    <w:rsid w:val="00C87A42"/>
    <w:rsid w:val="00C90A23"/>
    <w:rsid w:val="00C910F7"/>
    <w:rsid w:val="00C91237"/>
    <w:rsid w:val="00C914C4"/>
    <w:rsid w:val="00C91DC6"/>
    <w:rsid w:val="00C91FA9"/>
    <w:rsid w:val="00C921E1"/>
    <w:rsid w:val="00C922BF"/>
    <w:rsid w:val="00C92A4F"/>
    <w:rsid w:val="00C934A9"/>
    <w:rsid w:val="00C93E2F"/>
    <w:rsid w:val="00C93FCA"/>
    <w:rsid w:val="00C94274"/>
    <w:rsid w:val="00C944AD"/>
    <w:rsid w:val="00C94651"/>
    <w:rsid w:val="00C9485F"/>
    <w:rsid w:val="00C94E7B"/>
    <w:rsid w:val="00C95133"/>
    <w:rsid w:val="00C955FE"/>
    <w:rsid w:val="00C9579B"/>
    <w:rsid w:val="00C95B2A"/>
    <w:rsid w:val="00C95DC4"/>
    <w:rsid w:val="00C96069"/>
    <w:rsid w:val="00C967BC"/>
    <w:rsid w:val="00C96DE6"/>
    <w:rsid w:val="00C96EB3"/>
    <w:rsid w:val="00C96FD6"/>
    <w:rsid w:val="00C97053"/>
    <w:rsid w:val="00C978FD"/>
    <w:rsid w:val="00C97A25"/>
    <w:rsid w:val="00C97B93"/>
    <w:rsid w:val="00C97BC1"/>
    <w:rsid w:val="00C97D69"/>
    <w:rsid w:val="00CA09AD"/>
    <w:rsid w:val="00CA0E91"/>
    <w:rsid w:val="00CA103D"/>
    <w:rsid w:val="00CA1795"/>
    <w:rsid w:val="00CA189C"/>
    <w:rsid w:val="00CA19D5"/>
    <w:rsid w:val="00CA1B05"/>
    <w:rsid w:val="00CA1B89"/>
    <w:rsid w:val="00CA1BFB"/>
    <w:rsid w:val="00CA1D0B"/>
    <w:rsid w:val="00CA1F29"/>
    <w:rsid w:val="00CA23ED"/>
    <w:rsid w:val="00CA25ED"/>
    <w:rsid w:val="00CA276D"/>
    <w:rsid w:val="00CA2E15"/>
    <w:rsid w:val="00CA2E4A"/>
    <w:rsid w:val="00CA2E55"/>
    <w:rsid w:val="00CA34CC"/>
    <w:rsid w:val="00CA3D6D"/>
    <w:rsid w:val="00CA448F"/>
    <w:rsid w:val="00CA4790"/>
    <w:rsid w:val="00CA4A5C"/>
    <w:rsid w:val="00CA4E99"/>
    <w:rsid w:val="00CA5108"/>
    <w:rsid w:val="00CA5ADE"/>
    <w:rsid w:val="00CA6547"/>
    <w:rsid w:val="00CA6B74"/>
    <w:rsid w:val="00CA6CE5"/>
    <w:rsid w:val="00CA6E7C"/>
    <w:rsid w:val="00CB086D"/>
    <w:rsid w:val="00CB08DE"/>
    <w:rsid w:val="00CB13EF"/>
    <w:rsid w:val="00CB1685"/>
    <w:rsid w:val="00CB1ABC"/>
    <w:rsid w:val="00CB1EB9"/>
    <w:rsid w:val="00CB2103"/>
    <w:rsid w:val="00CB214B"/>
    <w:rsid w:val="00CB2432"/>
    <w:rsid w:val="00CB2698"/>
    <w:rsid w:val="00CB29A1"/>
    <w:rsid w:val="00CB2A40"/>
    <w:rsid w:val="00CB2D60"/>
    <w:rsid w:val="00CB2F54"/>
    <w:rsid w:val="00CB30B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27AA"/>
    <w:rsid w:val="00CC2928"/>
    <w:rsid w:val="00CC31E7"/>
    <w:rsid w:val="00CC385D"/>
    <w:rsid w:val="00CC46BC"/>
    <w:rsid w:val="00CC4B6B"/>
    <w:rsid w:val="00CC50F5"/>
    <w:rsid w:val="00CC5997"/>
    <w:rsid w:val="00CC6C44"/>
    <w:rsid w:val="00CC7CCA"/>
    <w:rsid w:val="00CD010E"/>
    <w:rsid w:val="00CD133F"/>
    <w:rsid w:val="00CD14C0"/>
    <w:rsid w:val="00CD32D0"/>
    <w:rsid w:val="00CD3963"/>
    <w:rsid w:val="00CD3BF8"/>
    <w:rsid w:val="00CD3C41"/>
    <w:rsid w:val="00CD3DC0"/>
    <w:rsid w:val="00CD400D"/>
    <w:rsid w:val="00CD44E1"/>
    <w:rsid w:val="00CD450B"/>
    <w:rsid w:val="00CD4ACB"/>
    <w:rsid w:val="00CD4CB7"/>
    <w:rsid w:val="00CD66DA"/>
    <w:rsid w:val="00CD72B8"/>
    <w:rsid w:val="00CD772C"/>
    <w:rsid w:val="00CD7DEE"/>
    <w:rsid w:val="00CE012F"/>
    <w:rsid w:val="00CE05AB"/>
    <w:rsid w:val="00CE063A"/>
    <w:rsid w:val="00CE1153"/>
    <w:rsid w:val="00CE1E9E"/>
    <w:rsid w:val="00CE2A6F"/>
    <w:rsid w:val="00CE353E"/>
    <w:rsid w:val="00CE3DF3"/>
    <w:rsid w:val="00CE43B4"/>
    <w:rsid w:val="00CE451B"/>
    <w:rsid w:val="00CE4AD9"/>
    <w:rsid w:val="00CE5111"/>
    <w:rsid w:val="00CE5830"/>
    <w:rsid w:val="00CE597D"/>
    <w:rsid w:val="00CE5D1B"/>
    <w:rsid w:val="00CE5EF2"/>
    <w:rsid w:val="00CE5F23"/>
    <w:rsid w:val="00CE67C5"/>
    <w:rsid w:val="00CE689E"/>
    <w:rsid w:val="00CE73AE"/>
    <w:rsid w:val="00CE7799"/>
    <w:rsid w:val="00CE7B3E"/>
    <w:rsid w:val="00CE7BC4"/>
    <w:rsid w:val="00CF10E4"/>
    <w:rsid w:val="00CF1280"/>
    <w:rsid w:val="00CF1469"/>
    <w:rsid w:val="00CF183A"/>
    <w:rsid w:val="00CF184B"/>
    <w:rsid w:val="00CF1867"/>
    <w:rsid w:val="00CF1ADB"/>
    <w:rsid w:val="00CF1DB9"/>
    <w:rsid w:val="00CF1E08"/>
    <w:rsid w:val="00CF2894"/>
    <w:rsid w:val="00CF2A27"/>
    <w:rsid w:val="00CF2ACE"/>
    <w:rsid w:val="00CF2D72"/>
    <w:rsid w:val="00CF37A8"/>
    <w:rsid w:val="00CF3A1D"/>
    <w:rsid w:val="00CF3AA2"/>
    <w:rsid w:val="00CF3D7D"/>
    <w:rsid w:val="00CF409B"/>
    <w:rsid w:val="00CF41B8"/>
    <w:rsid w:val="00CF4B36"/>
    <w:rsid w:val="00CF4C76"/>
    <w:rsid w:val="00CF4FAD"/>
    <w:rsid w:val="00CF544D"/>
    <w:rsid w:val="00CF6156"/>
    <w:rsid w:val="00CF61E4"/>
    <w:rsid w:val="00CF623A"/>
    <w:rsid w:val="00CF63BF"/>
    <w:rsid w:val="00CF67A5"/>
    <w:rsid w:val="00CF6A31"/>
    <w:rsid w:val="00CF6CC7"/>
    <w:rsid w:val="00CF6E8C"/>
    <w:rsid w:val="00CF7C88"/>
    <w:rsid w:val="00D0061D"/>
    <w:rsid w:val="00D0152C"/>
    <w:rsid w:val="00D01AB6"/>
    <w:rsid w:val="00D01F27"/>
    <w:rsid w:val="00D01FF3"/>
    <w:rsid w:val="00D020FB"/>
    <w:rsid w:val="00D02764"/>
    <w:rsid w:val="00D0298A"/>
    <w:rsid w:val="00D02C39"/>
    <w:rsid w:val="00D02C75"/>
    <w:rsid w:val="00D02E92"/>
    <w:rsid w:val="00D02FDD"/>
    <w:rsid w:val="00D04147"/>
    <w:rsid w:val="00D04602"/>
    <w:rsid w:val="00D05063"/>
    <w:rsid w:val="00D0567B"/>
    <w:rsid w:val="00D057CB"/>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F66"/>
    <w:rsid w:val="00D13FCC"/>
    <w:rsid w:val="00D1417F"/>
    <w:rsid w:val="00D14ABB"/>
    <w:rsid w:val="00D14EC1"/>
    <w:rsid w:val="00D14FDB"/>
    <w:rsid w:val="00D1589E"/>
    <w:rsid w:val="00D15B2B"/>
    <w:rsid w:val="00D165F3"/>
    <w:rsid w:val="00D16975"/>
    <w:rsid w:val="00D17281"/>
    <w:rsid w:val="00D1757E"/>
    <w:rsid w:val="00D17B09"/>
    <w:rsid w:val="00D17D7A"/>
    <w:rsid w:val="00D211B8"/>
    <w:rsid w:val="00D21461"/>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43F5"/>
    <w:rsid w:val="00D34595"/>
    <w:rsid w:val="00D34A00"/>
    <w:rsid w:val="00D34B80"/>
    <w:rsid w:val="00D35232"/>
    <w:rsid w:val="00D3604B"/>
    <w:rsid w:val="00D365C2"/>
    <w:rsid w:val="00D3679D"/>
    <w:rsid w:val="00D36FDE"/>
    <w:rsid w:val="00D370DB"/>
    <w:rsid w:val="00D37807"/>
    <w:rsid w:val="00D37A8F"/>
    <w:rsid w:val="00D37E98"/>
    <w:rsid w:val="00D41B78"/>
    <w:rsid w:val="00D41C22"/>
    <w:rsid w:val="00D424A9"/>
    <w:rsid w:val="00D42952"/>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604B7"/>
    <w:rsid w:val="00D617E3"/>
    <w:rsid w:val="00D61893"/>
    <w:rsid w:val="00D61ADF"/>
    <w:rsid w:val="00D62681"/>
    <w:rsid w:val="00D63638"/>
    <w:rsid w:val="00D63D09"/>
    <w:rsid w:val="00D64154"/>
    <w:rsid w:val="00D64633"/>
    <w:rsid w:val="00D64642"/>
    <w:rsid w:val="00D647F6"/>
    <w:rsid w:val="00D6486C"/>
    <w:rsid w:val="00D649CE"/>
    <w:rsid w:val="00D65051"/>
    <w:rsid w:val="00D66D8F"/>
    <w:rsid w:val="00D672BD"/>
    <w:rsid w:val="00D67348"/>
    <w:rsid w:val="00D67465"/>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3CD7"/>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72FD"/>
    <w:rsid w:val="00D775A2"/>
    <w:rsid w:val="00D77D37"/>
    <w:rsid w:val="00D806C8"/>
    <w:rsid w:val="00D80DBA"/>
    <w:rsid w:val="00D80EEF"/>
    <w:rsid w:val="00D82942"/>
    <w:rsid w:val="00D82BD3"/>
    <w:rsid w:val="00D8328D"/>
    <w:rsid w:val="00D832DD"/>
    <w:rsid w:val="00D8347C"/>
    <w:rsid w:val="00D8378E"/>
    <w:rsid w:val="00D8450D"/>
    <w:rsid w:val="00D84773"/>
    <w:rsid w:val="00D84B7C"/>
    <w:rsid w:val="00D85D02"/>
    <w:rsid w:val="00D85D09"/>
    <w:rsid w:val="00D85E7A"/>
    <w:rsid w:val="00D86A1B"/>
    <w:rsid w:val="00D86E48"/>
    <w:rsid w:val="00D87364"/>
    <w:rsid w:val="00D87B19"/>
    <w:rsid w:val="00D87BD3"/>
    <w:rsid w:val="00D87FE9"/>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A04AA"/>
    <w:rsid w:val="00DA057C"/>
    <w:rsid w:val="00DA19C4"/>
    <w:rsid w:val="00DA1AA9"/>
    <w:rsid w:val="00DA1D97"/>
    <w:rsid w:val="00DA202F"/>
    <w:rsid w:val="00DA250F"/>
    <w:rsid w:val="00DA2940"/>
    <w:rsid w:val="00DA2D20"/>
    <w:rsid w:val="00DA3160"/>
    <w:rsid w:val="00DA35A0"/>
    <w:rsid w:val="00DA3842"/>
    <w:rsid w:val="00DA47E9"/>
    <w:rsid w:val="00DA4D3A"/>
    <w:rsid w:val="00DA4EB8"/>
    <w:rsid w:val="00DA5019"/>
    <w:rsid w:val="00DA585D"/>
    <w:rsid w:val="00DA587A"/>
    <w:rsid w:val="00DA5985"/>
    <w:rsid w:val="00DA5A76"/>
    <w:rsid w:val="00DA5F6F"/>
    <w:rsid w:val="00DA6344"/>
    <w:rsid w:val="00DA66D1"/>
    <w:rsid w:val="00DA6A70"/>
    <w:rsid w:val="00DA6C94"/>
    <w:rsid w:val="00DA6D37"/>
    <w:rsid w:val="00DA7178"/>
    <w:rsid w:val="00DA72BD"/>
    <w:rsid w:val="00DA736D"/>
    <w:rsid w:val="00DA75EC"/>
    <w:rsid w:val="00DA7E1E"/>
    <w:rsid w:val="00DB0673"/>
    <w:rsid w:val="00DB0866"/>
    <w:rsid w:val="00DB1D5A"/>
    <w:rsid w:val="00DB252F"/>
    <w:rsid w:val="00DB345B"/>
    <w:rsid w:val="00DB38D1"/>
    <w:rsid w:val="00DB3EC7"/>
    <w:rsid w:val="00DB40F1"/>
    <w:rsid w:val="00DB4460"/>
    <w:rsid w:val="00DB47B0"/>
    <w:rsid w:val="00DB48F5"/>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054"/>
    <w:rsid w:val="00DC22B7"/>
    <w:rsid w:val="00DC233C"/>
    <w:rsid w:val="00DC285F"/>
    <w:rsid w:val="00DC30C3"/>
    <w:rsid w:val="00DC30CD"/>
    <w:rsid w:val="00DC37A1"/>
    <w:rsid w:val="00DC44DE"/>
    <w:rsid w:val="00DC459F"/>
    <w:rsid w:val="00DC4700"/>
    <w:rsid w:val="00DC473E"/>
    <w:rsid w:val="00DC49C3"/>
    <w:rsid w:val="00DC4C07"/>
    <w:rsid w:val="00DC4E5B"/>
    <w:rsid w:val="00DC5156"/>
    <w:rsid w:val="00DC61D8"/>
    <w:rsid w:val="00DC66EE"/>
    <w:rsid w:val="00DC724C"/>
    <w:rsid w:val="00DC7A34"/>
    <w:rsid w:val="00DC7CC2"/>
    <w:rsid w:val="00DC7FEE"/>
    <w:rsid w:val="00DD015B"/>
    <w:rsid w:val="00DD0362"/>
    <w:rsid w:val="00DD07AF"/>
    <w:rsid w:val="00DD0895"/>
    <w:rsid w:val="00DD0C91"/>
    <w:rsid w:val="00DD0EA8"/>
    <w:rsid w:val="00DD1184"/>
    <w:rsid w:val="00DD11AC"/>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94F"/>
    <w:rsid w:val="00DD3C93"/>
    <w:rsid w:val="00DD3FBD"/>
    <w:rsid w:val="00DD4546"/>
    <w:rsid w:val="00DD47D3"/>
    <w:rsid w:val="00DD5866"/>
    <w:rsid w:val="00DD5B1C"/>
    <w:rsid w:val="00DD616B"/>
    <w:rsid w:val="00DD6B21"/>
    <w:rsid w:val="00DD7787"/>
    <w:rsid w:val="00DD7A48"/>
    <w:rsid w:val="00DE005F"/>
    <w:rsid w:val="00DE06BB"/>
    <w:rsid w:val="00DE0716"/>
    <w:rsid w:val="00DE18C0"/>
    <w:rsid w:val="00DE1B83"/>
    <w:rsid w:val="00DE1D3F"/>
    <w:rsid w:val="00DE24F8"/>
    <w:rsid w:val="00DE2583"/>
    <w:rsid w:val="00DE286E"/>
    <w:rsid w:val="00DE377D"/>
    <w:rsid w:val="00DE3E50"/>
    <w:rsid w:val="00DE40C1"/>
    <w:rsid w:val="00DE4A9E"/>
    <w:rsid w:val="00DE4ACB"/>
    <w:rsid w:val="00DE4BE3"/>
    <w:rsid w:val="00DE54A1"/>
    <w:rsid w:val="00DE551A"/>
    <w:rsid w:val="00DE5D8B"/>
    <w:rsid w:val="00DE5FA2"/>
    <w:rsid w:val="00DE69C1"/>
    <w:rsid w:val="00DE7784"/>
    <w:rsid w:val="00DF006D"/>
    <w:rsid w:val="00DF0784"/>
    <w:rsid w:val="00DF186B"/>
    <w:rsid w:val="00DF19C7"/>
    <w:rsid w:val="00DF1B64"/>
    <w:rsid w:val="00DF1CAA"/>
    <w:rsid w:val="00DF229E"/>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5EB8"/>
    <w:rsid w:val="00DF6111"/>
    <w:rsid w:val="00DF63A3"/>
    <w:rsid w:val="00DF6480"/>
    <w:rsid w:val="00DF6702"/>
    <w:rsid w:val="00DF681C"/>
    <w:rsid w:val="00DF70FA"/>
    <w:rsid w:val="00DF7380"/>
    <w:rsid w:val="00DF77F5"/>
    <w:rsid w:val="00DF79B7"/>
    <w:rsid w:val="00DF7C06"/>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E0F"/>
    <w:rsid w:val="00E21FC0"/>
    <w:rsid w:val="00E2264D"/>
    <w:rsid w:val="00E22936"/>
    <w:rsid w:val="00E22A1B"/>
    <w:rsid w:val="00E22AF0"/>
    <w:rsid w:val="00E2350F"/>
    <w:rsid w:val="00E23695"/>
    <w:rsid w:val="00E24053"/>
    <w:rsid w:val="00E24701"/>
    <w:rsid w:val="00E25506"/>
    <w:rsid w:val="00E257F5"/>
    <w:rsid w:val="00E264D1"/>
    <w:rsid w:val="00E26649"/>
    <w:rsid w:val="00E272E8"/>
    <w:rsid w:val="00E277FA"/>
    <w:rsid w:val="00E27B0A"/>
    <w:rsid w:val="00E27EA2"/>
    <w:rsid w:val="00E27F22"/>
    <w:rsid w:val="00E30602"/>
    <w:rsid w:val="00E30A12"/>
    <w:rsid w:val="00E30DE0"/>
    <w:rsid w:val="00E30F50"/>
    <w:rsid w:val="00E30F64"/>
    <w:rsid w:val="00E3114B"/>
    <w:rsid w:val="00E31C9F"/>
    <w:rsid w:val="00E31FE4"/>
    <w:rsid w:val="00E32110"/>
    <w:rsid w:val="00E3248E"/>
    <w:rsid w:val="00E32BCB"/>
    <w:rsid w:val="00E33500"/>
    <w:rsid w:val="00E33D88"/>
    <w:rsid w:val="00E33F65"/>
    <w:rsid w:val="00E3411F"/>
    <w:rsid w:val="00E349F0"/>
    <w:rsid w:val="00E34A45"/>
    <w:rsid w:val="00E34AD6"/>
    <w:rsid w:val="00E34BAE"/>
    <w:rsid w:val="00E351AA"/>
    <w:rsid w:val="00E35CD8"/>
    <w:rsid w:val="00E36362"/>
    <w:rsid w:val="00E36AA7"/>
    <w:rsid w:val="00E37364"/>
    <w:rsid w:val="00E37BF2"/>
    <w:rsid w:val="00E37D26"/>
    <w:rsid w:val="00E40543"/>
    <w:rsid w:val="00E409C2"/>
    <w:rsid w:val="00E413C8"/>
    <w:rsid w:val="00E4181D"/>
    <w:rsid w:val="00E41DE9"/>
    <w:rsid w:val="00E4257F"/>
    <w:rsid w:val="00E42A13"/>
    <w:rsid w:val="00E42D5B"/>
    <w:rsid w:val="00E42FE6"/>
    <w:rsid w:val="00E43005"/>
    <w:rsid w:val="00E432DB"/>
    <w:rsid w:val="00E433D9"/>
    <w:rsid w:val="00E435E9"/>
    <w:rsid w:val="00E4378D"/>
    <w:rsid w:val="00E4387C"/>
    <w:rsid w:val="00E44434"/>
    <w:rsid w:val="00E44E8E"/>
    <w:rsid w:val="00E45904"/>
    <w:rsid w:val="00E45ABF"/>
    <w:rsid w:val="00E460B6"/>
    <w:rsid w:val="00E464E2"/>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AA2"/>
    <w:rsid w:val="00E51BC4"/>
    <w:rsid w:val="00E523CD"/>
    <w:rsid w:val="00E527A2"/>
    <w:rsid w:val="00E5297D"/>
    <w:rsid w:val="00E532A7"/>
    <w:rsid w:val="00E542C4"/>
    <w:rsid w:val="00E54960"/>
    <w:rsid w:val="00E54A0A"/>
    <w:rsid w:val="00E55806"/>
    <w:rsid w:val="00E55C1B"/>
    <w:rsid w:val="00E55EEB"/>
    <w:rsid w:val="00E57362"/>
    <w:rsid w:val="00E57B0B"/>
    <w:rsid w:val="00E57B10"/>
    <w:rsid w:val="00E605D8"/>
    <w:rsid w:val="00E60936"/>
    <w:rsid w:val="00E60A1D"/>
    <w:rsid w:val="00E60A45"/>
    <w:rsid w:val="00E60D6F"/>
    <w:rsid w:val="00E60FBD"/>
    <w:rsid w:val="00E6121D"/>
    <w:rsid w:val="00E6176E"/>
    <w:rsid w:val="00E618C8"/>
    <w:rsid w:val="00E61BB2"/>
    <w:rsid w:val="00E62324"/>
    <w:rsid w:val="00E63570"/>
    <w:rsid w:val="00E63ABC"/>
    <w:rsid w:val="00E63B9B"/>
    <w:rsid w:val="00E63C9F"/>
    <w:rsid w:val="00E63ED2"/>
    <w:rsid w:val="00E6421B"/>
    <w:rsid w:val="00E64BA5"/>
    <w:rsid w:val="00E655A0"/>
    <w:rsid w:val="00E65ABC"/>
    <w:rsid w:val="00E65CEF"/>
    <w:rsid w:val="00E66262"/>
    <w:rsid w:val="00E66538"/>
    <w:rsid w:val="00E6693F"/>
    <w:rsid w:val="00E669FB"/>
    <w:rsid w:val="00E673A6"/>
    <w:rsid w:val="00E675DA"/>
    <w:rsid w:val="00E6771C"/>
    <w:rsid w:val="00E678A4"/>
    <w:rsid w:val="00E67C08"/>
    <w:rsid w:val="00E67DAF"/>
    <w:rsid w:val="00E70010"/>
    <w:rsid w:val="00E703D6"/>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B94"/>
    <w:rsid w:val="00E74D19"/>
    <w:rsid w:val="00E74FCC"/>
    <w:rsid w:val="00E750C7"/>
    <w:rsid w:val="00E752BB"/>
    <w:rsid w:val="00E75709"/>
    <w:rsid w:val="00E75E13"/>
    <w:rsid w:val="00E75E84"/>
    <w:rsid w:val="00E761FD"/>
    <w:rsid w:val="00E76362"/>
    <w:rsid w:val="00E765F5"/>
    <w:rsid w:val="00E767D6"/>
    <w:rsid w:val="00E76B51"/>
    <w:rsid w:val="00E76DF1"/>
    <w:rsid w:val="00E777E0"/>
    <w:rsid w:val="00E77D1F"/>
    <w:rsid w:val="00E80989"/>
    <w:rsid w:val="00E80C90"/>
    <w:rsid w:val="00E817A1"/>
    <w:rsid w:val="00E81818"/>
    <w:rsid w:val="00E81ABF"/>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7B3"/>
    <w:rsid w:val="00E86B3E"/>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D03"/>
    <w:rsid w:val="00E9411E"/>
    <w:rsid w:val="00E9473A"/>
    <w:rsid w:val="00E94CB2"/>
    <w:rsid w:val="00E9507C"/>
    <w:rsid w:val="00E953D2"/>
    <w:rsid w:val="00E95DD9"/>
    <w:rsid w:val="00E96A1F"/>
    <w:rsid w:val="00E96B81"/>
    <w:rsid w:val="00E96BCE"/>
    <w:rsid w:val="00E96DC0"/>
    <w:rsid w:val="00E97065"/>
    <w:rsid w:val="00E97BB9"/>
    <w:rsid w:val="00E97D51"/>
    <w:rsid w:val="00EA067C"/>
    <w:rsid w:val="00EA0CF9"/>
    <w:rsid w:val="00EA0EC5"/>
    <w:rsid w:val="00EA1149"/>
    <w:rsid w:val="00EA12E4"/>
    <w:rsid w:val="00EA1341"/>
    <w:rsid w:val="00EA1C34"/>
    <w:rsid w:val="00EA200D"/>
    <w:rsid w:val="00EA26A3"/>
    <w:rsid w:val="00EA2CCD"/>
    <w:rsid w:val="00EA2D02"/>
    <w:rsid w:val="00EA337E"/>
    <w:rsid w:val="00EA3D87"/>
    <w:rsid w:val="00EA5680"/>
    <w:rsid w:val="00EA5E16"/>
    <w:rsid w:val="00EA5FC8"/>
    <w:rsid w:val="00EA6254"/>
    <w:rsid w:val="00EA631B"/>
    <w:rsid w:val="00EA6862"/>
    <w:rsid w:val="00EA71EC"/>
    <w:rsid w:val="00EA7473"/>
    <w:rsid w:val="00EA772D"/>
    <w:rsid w:val="00EA7869"/>
    <w:rsid w:val="00EB02E0"/>
    <w:rsid w:val="00EB071D"/>
    <w:rsid w:val="00EB146D"/>
    <w:rsid w:val="00EB1710"/>
    <w:rsid w:val="00EB1A67"/>
    <w:rsid w:val="00EB1BAA"/>
    <w:rsid w:val="00EB1C3D"/>
    <w:rsid w:val="00EB1DF9"/>
    <w:rsid w:val="00EB2DEE"/>
    <w:rsid w:val="00EB305E"/>
    <w:rsid w:val="00EB35A4"/>
    <w:rsid w:val="00EB3991"/>
    <w:rsid w:val="00EB3D1C"/>
    <w:rsid w:val="00EB45E0"/>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73BA"/>
    <w:rsid w:val="00EC76C3"/>
    <w:rsid w:val="00EC7744"/>
    <w:rsid w:val="00EC784D"/>
    <w:rsid w:val="00EC789B"/>
    <w:rsid w:val="00EC7A5A"/>
    <w:rsid w:val="00EC7C8D"/>
    <w:rsid w:val="00EC7CEF"/>
    <w:rsid w:val="00ED038D"/>
    <w:rsid w:val="00ED0E26"/>
    <w:rsid w:val="00ED0FDF"/>
    <w:rsid w:val="00ED1261"/>
    <w:rsid w:val="00ED1DC7"/>
    <w:rsid w:val="00ED20E0"/>
    <w:rsid w:val="00ED240F"/>
    <w:rsid w:val="00ED25A3"/>
    <w:rsid w:val="00ED2CF8"/>
    <w:rsid w:val="00ED3214"/>
    <w:rsid w:val="00ED324D"/>
    <w:rsid w:val="00ED3283"/>
    <w:rsid w:val="00ED3604"/>
    <w:rsid w:val="00ED36E0"/>
    <w:rsid w:val="00ED37BE"/>
    <w:rsid w:val="00ED3C38"/>
    <w:rsid w:val="00ED3F68"/>
    <w:rsid w:val="00ED42F1"/>
    <w:rsid w:val="00ED469B"/>
    <w:rsid w:val="00ED47F4"/>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2EFA"/>
    <w:rsid w:val="00EF327A"/>
    <w:rsid w:val="00EF339A"/>
    <w:rsid w:val="00EF3E21"/>
    <w:rsid w:val="00EF4037"/>
    <w:rsid w:val="00EF4260"/>
    <w:rsid w:val="00EF5203"/>
    <w:rsid w:val="00EF5513"/>
    <w:rsid w:val="00EF5C0C"/>
    <w:rsid w:val="00EF636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2391"/>
    <w:rsid w:val="00F12A83"/>
    <w:rsid w:val="00F12E44"/>
    <w:rsid w:val="00F1382F"/>
    <w:rsid w:val="00F13925"/>
    <w:rsid w:val="00F13A21"/>
    <w:rsid w:val="00F14FF7"/>
    <w:rsid w:val="00F15131"/>
    <w:rsid w:val="00F15A3C"/>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DC5"/>
    <w:rsid w:val="00F22E62"/>
    <w:rsid w:val="00F22FB4"/>
    <w:rsid w:val="00F22FC4"/>
    <w:rsid w:val="00F23355"/>
    <w:rsid w:val="00F23772"/>
    <w:rsid w:val="00F23BE8"/>
    <w:rsid w:val="00F23C81"/>
    <w:rsid w:val="00F24378"/>
    <w:rsid w:val="00F24C10"/>
    <w:rsid w:val="00F25055"/>
    <w:rsid w:val="00F250C2"/>
    <w:rsid w:val="00F25365"/>
    <w:rsid w:val="00F253BA"/>
    <w:rsid w:val="00F255C9"/>
    <w:rsid w:val="00F26058"/>
    <w:rsid w:val="00F26312"/>
    <w:rsid w:val="00F26488"/>
    <w:rsid w:val="00F26669"/>
    <w:rsid w:val="00F277EA"/>
    <w:rsid w:val="00F2791A"/>
    <w:rsid w:val="00F27947"/>
    <w:rsid w:val="00F279E0"/>
    <w:rsid w:val="00F27DA0"/>
    <w:rsid w:val="00F307D5"/>
    <w:rsid w:val="00F30DD9"/>
    <w:rsid w:val="00F312E2"/>
    <w:rsid w:val="00F313E8"/>
    <w:rsid w:val="00F3143E"/>
    <w:rsid w:val="00F31AD3"/>
    <w:rsid w:val="00F32196"/>
    <w:rsid w:val="00F322CE"/>
    <w:rsid w:val="00F32442"/>
    <w:rsid w:val="00F326E8"/>
    <w:rsid w:val="00F32E2D"/>
    <w:rsid w:val="00F3309C"/>
    <w:rsid w:val="00F33B06"/>
    <w:rsid w:val="00F33BE0"/>
    <w:rsid w:val="00F345F9"/>
    <w:rsid w:val="00F34664"/>
    <w:rsid w:val="00F347EF"/>
    <w:rsid w:val="00F3537D"/>
    <w:rsid w:val="00F35583"/>
    <w:rsid w:val="00F3598B"/>
    <w:rsid w:val="00F35F2A"/>
    <w:rsid w:val="00F35F9A"/>
    <w:rsid w:val="00F36286"/>
    <w:rsid w:val="00F36506"/>
    <w:rsid w:val="00F36C6D"/>
    <w:rsid w:val="00F36D40"/>
    <w:rsid w:val="00F36D60"/>
    <w:rsid w:val="00F36E40"/>
    <w:rsid w:val="00F36F95"/>
    <w:rsid w:val="00F36FCF"/>
    <w:rsid w:val="00F37220"/>
    <w:rsid w:val="00F3725D"/>
    <w:rsid w:val="00F3736D"/>
    <w:rsid w:val="00F37410"/>
    <w:rsid w:val="00F374F4"/>
    <w:rsid w:val="00F378F4"/>
    <w:rsid w:val="00F37996"/>
    <w:rsid w:val="00F37A5C"/>
    <w:rsid w:val="00F400FB"/>
    <w:rsid w:val="00F40419"/>
    <w:rsid w:val="00F40497"/>
    <w:rsid w:val="00F40678"/>
    <w:rsid w:val="00F40DB4"/>
    <w:rsid w:val="00F40EAC"/>
    <w:rsid w:val="00F41770"/>
    <w:rsid w:val="00F41D05"/>
    <w:rsid w:val="00F4206D"/>
    <w:rsid w:val="00F42144"/>
    <w:rsid w:val="00F42919"/>
    <w:rsid w:val="00F42D58"/>
    <w:rsid w:val="00F42DF7"/>
    <w:rsid w:val="00F42EFB"/>
    <w:rsid w:val="00F43037"/>
    <w:rsid w:val="00F438DF"/>
    <w:rsid w:val="00F441C4"/>
    <w:rsid w:val="00F44324"/>
    <w:rsid w:val="00F4438F"/>
    <w:rsid w:val="00F4493B"/>
    <w:rsid w:val="00F452EC"/>
    <w:rsid w:val="00F45A33"/>
    <w:rsid w:val="00F469CC"/>
    <w:rsid w:val="00F46A2C"/>
    <w:rsid w:val="00F46B20"/>
    <w:rsid w:val="00F46CAA"/>
    <w:rsid w:val="00F47386"/>
    <w:rsid w:val="00F47427"/>
    <w:rsid w:val="00F47534"/>
    <w:rsid w:val="00F478F8"/>
    <w:rsid w:val="00F506B0"/>
    <w:rsid w:val="00F50D2D"/>
    <w:rsid w:val="00F51353"/>
    <w:rsid w:val="00F5177E"/>
    <w:rsid w:val="00F51D58"/>
    <w:rsid w:val="00F51E49"/>
    <w:rsid w:val="00F51FD2"/>
    <w:rsid w:val="00F522BE"/>
    <w:rsid w:val="00F524FA"/>
    <w:rsid w:val="00F52B29"/>
    <w:rsid w:val="00F530B1"/>
    <w:rsid w:val="00F53135"/>
    <w:rsid w:val="00F5319F"/>
    <w:rsid w:val="00F54038"/>
    <w:rsid w:val="00F5426B"/>
    <w:rsid w:val="00F548AF"/>
    <w:rsid w:val="00F55874"/>
    <w:rsid w:val="00F55A8F"/>
    <w:rsid w:val="00F56861"/>
    <w:rsid w:val="00F56A18"/>
    <w:rsid w:val="00F56ACA"/>
    <w:rsid w:val="00F5742D"/>
    <w:rsid w:val="00F575BA"/>
    <w:rsid w:val="00F57867"/>
    <w:rsid w:val="00F622CC"/>
    <w:rsid w:val="00F6367D"/>
    <w:rsid w:val="00F63D22"/>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1E66"/>
    <w:rsid w:val="00F8225C"/>
    <w:rsid w:val="00F822C1"/>
    <w:rsid w:val="00F82AD6"/>
    <w:rsid w:val="00F83764"/>
    <w:rsid w:val="00F83A21"/>
    <w:rsid w:val="00F83C3E"/>
    <w:rsid w:val="00F83DC7"/>
    <w:rsid w:val="00F8400D"/>
    <w:rsid w:val="00F8476E"/>
    <w:rsid w:val="00F847C9"/>
    <w:rsid w:val="00F84F8E"/>
    <w:rsid w:val="00F84F92"/>
    <w:rsid w:val="00F853C6"/>
    <w:rsid w:val="00F8557E"/>
    <w:rsid w:val="00F85632"/>
    <w:rsid w:val="00F85DFA"/>
    <w:rsid w:val="00F85EBD"/>
    <w:rsid w:val="00F85F8A"/>
    <w:rsid w:val="00F872A3"/>
    <w:rsid w:val="00F8733D"/>
    <w:rsid w:val="00F87403"/>
    <w:rsid w:val="00F87478"/>
    <w:rsid w:val="00F90135"/>
    <w:rsid w:val="00F90AED"/>
    <w:rsid w:val="00F91223"/>
    <w:rsid w:val="00F916BA"/>
    <w:rsid w:val="00F91C86"/>
    <w:rsid w:val="00F92364"/>
    <w:rsid w:val="00F92FC0"/>
    <w:rsid w:val="00F93CA8"/>
    <w:rsid w:val="00F93E5F"/>
    <w:rsid w:val="00F94473"/>
    <w:rsid w:val="00F94B87"/>
    <w:rsid w:val="00F94CCF"/>
    <w:rsid w:val="00F94E22"/>
    <w:rsid w:val="00F950F0"/>
    <w:rsid w:val="00F95119"/>
    <w:rsid w:val="00F9535C"/>
    <w:rsid w:val="00F956DC"/>
    <w:rsid w:val="00F96FFE"/>
    <w:rsid w:val="00F97049"/>
    <w:rsid w:val="00F97838"/>
    <w:rsid w:val="00FA0D77"/>
    <w:rsid w:val="00FA0DAF"/>
    <w:rsid w:val="00FA0DD5"/>
    <w:rsid w:val="00FA13A4"/>
    <w:rsid w:val="00FA1952"/>
    <w:rsid w:val="00FA20AE"/>
    <w:rsid w:val="00FA235E"/>
    <w:rsid w:val="00FA2786"/>
    <w:rsid w:val="00FA2D09"/>
    <w:rsid w:val="00FA306D"/>
    <w:rsid w:val="00FA35FF"/>
    <w:rsid w:val="00FA3C57"/>
    <w:rsid w:val="00FA48D4"/>
    <w:rsid w:val="00FA4AEA"/>
    <w:rsid w:val="00FA4DA5"/>
    <w:rsid w:val="00FA507E"/>
    <w:rsid w:val="00FA5FE2"/>
    <w:rsid w:val="00FA6BCF"/>
    <w:rsid w:val="00FA72E1"/>
    <w:rsid w:val="00FA773E"/>
    <w:rsid w:val="00FA7752"/>
    <w:rsid w:val="00FA7D3C"/>
    <w:rsid w:val="00FB006D"/>
    <w:rsid w:val="00FB0E00"/>
    <w:rsid w:val="00FB168C"/>
    <w:rsid w:val="00FB1E73"/>
    <w:rsid w:val="00FB3061"/>
    <w:rsid w:val="00FB3919"/>
    <w:rsid w:val="00FB393A"/>
    <w:rsid w:val="00FB39D1"/>
    <w:rsid w:val="00FB39E0"/>
    <w:rsid w:val="00FB3CCE"/>
    <w:rsid w:val="00FB4333"/>
    <w:rsid w:val="00FB4394"/>
    <w:rsid w:val="00FB485E"/>
    <w:rsid w:val="00FB48EA"/>
    <w:rsid w:val="00FB5456"/>
    <w:rsid w:val="00FB5D0E"/>
    <w:rsid w:val="00FB5E77"/>
    <w:rsid w:val="00FB60B9"/>
    <w:rsid w:val="00FB65C0"/>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E54"/>
    <w:rsid w:val="00FC4130"/>
    <w:rsid w:val="00FC4198"/>
    <w:rsid w:val="00FC465F"/>
    <w:rsid w:val="00FC468A"/>
    <w:rsid w:val="00FC48C8"/>
    <w:rsid w:val="00FC4E17"/>
    <w:rsid w:val="00FC5720"/>
    <w:rsid w:val="00FC5820"/>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38A7"/>
    <w:rsid w:val="00FD4A7F"/>
    <w:rsid w:val="00FD4EAA"/>
    <w:rsid w:val="00FD57F8"/>
    <w:rsid w:val="00FD5A6F"/>
    <w:rsid w:val="00FD5DB4"/>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99A"/>
    <w:rsid w:val="00FE2A6A"/>
    <w:rsid w:val="00FE2CEF"/>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76B"/>
    <w:rsid w:val="00FF098C"/>
    <w:rsid w:val="00FF0EF2"/>
    <w:rsid w:val="00FF10D7"/>
    <w:rsid w:val="00FF16D7"/>
    <w:rsid w:val="00FF1B3E"/>
    <w:rsid w:val="00FF1B71"/>
    <w:rsid w:val="00FF1B77"/>
    <w:rsid w:val="00FF1EAA"/>
    <w:rsid w:val="00FF2326"/>
    <w:rsid w:val="00FF260C"/>
    <w:rsid w:val="00FF294A"/>
    <w:rsid w:val="00FF30DF"/>
    <w:rsid w:val="00FF3755"/>
    <w:rsid w:val="00FF4AED"/>
    <w:rsid w:val="00FF4B02"/>
    <w:rsid w:val="00FF4C42"/>
    <w:rsid w:val="00FF586B"/>
    <w:rsid w:val="00FF60EB"/>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6" ma:contentTypeDescription="Create a new document." ma:contentTypeScope="" ma:versionID="2f8f6c29cbea69f7ee02964aa3f5a2d3">
  <xsd:schema xmlns:xsd="http://www.w3.org/2001/XMLSchema" xmlns:xs="http://www.w3.org/2001/XMLSchema" xmlns:p="http://schemas.microsoft.com/office/2006/metadata/properties" xmlns:ns2="623d751c-1841-4b8a-a767-3e121fd19828" targetNamespace="http://schemas.microsoft.com/office/2006/metadata/properties" ma:root="true" ma:fieldsID="89ee42423fa9cde0cad95ace0465da6f" ns2:_="">
    <xsd:import namespace="623d751c-1841-4b8a-a767-3e121fd1982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A46A5-0DF6-4F1A-A957-3D8B14939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3.xml><?xml version="1.0" encoding="utf-8"?>
<ds:datastoreItem xmlns:ds="http://schemas.openxmlformats.org/officeDocument/2006/customXml" ds:itemID="{14957A77-5F20-4869-A40B-76D7C3399A29}">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623d751c-1841-4b8a-a767-3e121fd19828"/>
    <ds:schemaRef ds:uri="http://www.w3.org/XML/1998/namespace"/>
  </ds:schemaRefs>
</ds:datastoreItem>
</file>

<file path=customXml/itemProps4.xml><?xml version="1.0" encoding="utf-8"?>
<ds:datastoreItem xmlns:ds="http://schemas.openxmlformats.org/officeDocument/2006/customXml" ds:itemID="{CCE4A8F1-3AFE-46EB-9A93-2187C2EBE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389</TotalTime>
  <Pages>23</Pages>
  <Words>5652</Words>
  <Characters>32385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37962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Nachanya Bongkodpreechapanit</cp:lastModifiedBy>
  <cp:revision>65</cp:revision>
  <cp:lastPrinted>2019-05-13T10:40:00Z</cp:lastPrinted>
  <dcterms:created xsi:type="dcterms:W3CDTF">2019-05-10T08:04:00Z</dcterms:created>
  <dcterms:modified xsi:type="dcterms:W3CDTF">2019-05-13T14:01:00Z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