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334D802F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3F3B61EB" w14:textId="64283BDA" w:rsidR="004A6AAD" w:rsidRDefault="004A6AAD" w:rsidP="004C2111">
      <w:pPr>
        <w:pStyle w:val="Reference"/>
        <w:rPr>
          <w:rFonts w:cstheme="minorBidi"/>
          <w:lang w:val="en-US" w:bidi="th-TH"/>
        </w:rPr>
      </w:pPr>
    </w:p>
    <w:p w14:paraId="768CFEF9" w14:textId="1A1E7C10" w:rsidR="004A6AAD" w:rsidRDefault="004A6AAD" w:rsidP="004C2111">
      <w:pPr>
        <w:pStyle w:val="Reference"/>
        <w:rPr>
          <w:rFonts w:cstheme="minorBidi"/>
          <w:lang w:val="en-US" w:bidi="th-TH"/>
        </w:rPr>
      </w:pPr>
    </w:p>
    <w:p w14:paraId="1E8A30FB" w14:textId="3685C561" w:rsidR="004A6AAD" w:rsidRDefault="004A6AAD" w:rsidP="004C2111">
      <w:pPr>
        <w:pStyle w:val="Reference"/>
        <w:rPr>
          <w:rFonts w:cstheme="minorBidi"/>
          <w:lang w:val="en-US" w:bidi="th-TH"/>
        </w:rPr>
      </w:pPr>
    </w:p>
    <w:p w14:paraId="44F1FCEB" w14:textId="1280A5AE" w:rsidR="004A6AAD" w:rsidRDefault="004A6AAD" w:rsidP="004C2111">
      <w:pPr>
        <w:pStyle w:val="Reference"/>
        <w:rPr>
          <w:rFonts w:cstheme="minorBidi"/>
          <w:lang w:val="en-US" w:bidi="th-TH"/>
        </w:rPr>
      </w:pPr>
    </w:p>
    <w:p w14:paraId="6C60C3AC" w14:textId="573F97EB" w:rsidR="004A6AAD" w:rsidRDefault="004A6AAD" w:rsidP="004C2111">
      <w:pPr>
        <w:pStyle w:val="Reference"/>
        <w:rPr>
          <w:rFonts w:cstheme="minorBidi"/>
          <w:lang w:val="en-US" w:bidi="th-TH"/>
        </w:rPr>
      </w:pPr>
    </w:p>
    <w:p w14:paraId="3DB3E4B8" w14:textId="395A3239" w:rsidR="004A6AAD" w:rsidRDefault="004A6AAD" w:rsidP="004C2111">
      <w:pPr>
        <w:pStyle w:val="Reference"/>
        <w:rPr>
          <w:rFonts w:cstheme="minorBidi"/>
          <w:lang w:val="en-US" w:bidi="th-TH"/>
        </w:rPr>
      </w:pPr>
    </w:p>
    <w:p w14:paraId="54458434" w14:textId="09EDB462" w:rsidR="004A6AAD" w:rsidRDefault="004A6AAD" w:rsidP="004C2111">
      <w:pPr>
        <w:pStyle w:val="Reference"/>
        <w:rPr>
          <w:rFonts w:cstheme="minorBidi"/>
          <w:lang w:val="en-US" w:bidi="th-TH"/>
        </w:rPr>
      </w:pPr>
    </w:p>
    <w:p w14:paraId="7F2DBFE1" w14:textId="1927285B" w:rsidR="004A6AAD" w:rsidRDefault="004A6AAD" w:rsidP="004C2111">
      <w:pPr>
        <w:pStyle w:val="Reference"/>
        <w:rPr>
          <w:rFonts w:cstheme="minorBidi"/>
          <w:lang w:val="en-US" w:bidi="th-TH"/>
        </w:rPr>
      </w:pPr>
    </w:p>
    <w:p w14:paraId="0E43EA3A" w14:textId="77777777" w:rsidR="004A6AAD" w:rsidRPr="008541C2" w:rsidRDefault="004A6AAD" w:rsidP="004C2111">
      <w:pPr>
        <w:pStyle w:val="Reference"/>
        <w:rPr>
          <w:rFonts w:cstheme="minorBidi" w:hint="cs"/>
          <w:cs/>
          <w:lang w:val="en-US" w:bidi="th-TH"/>
        </w:rPr>
      </w:pPr>
    </w:p>
    <w:p w14:paraId="300B4D61" w14:textId="5370E3C2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CA19F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ซีเฟรชอินดัสตรี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2E2D0A24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 w:rsidRPr="00CA19F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A19F9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ซีเฟรชอินดัสตรี</w:t>
      </w:r>
      <w:r w:rsidR="008A3206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8A3206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CA19F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="00CA19F9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/>
          <w:sz w:val="28"/>
          <w:szCs w:val="28"/>
          <w:lang w:bidi="th-TH"/>
        </w:rPr>
        <w:t>3</w:t>
      </w:r>
      <w:r w:rsidR="00EF190C" w:rsidRPr="00CA19F9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FA8" w:rsidRPr="00CA19F9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344FA8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CA19F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1178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AB1178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426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EF190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CA19F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654"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38F88BE1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982C142" w14:textId="06F27F83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01281CF" w14:textId="010AA50A" w:rsidR="004A6AAD" w:rsidRDefault="004A6AAD" w:rsidP="00CD4D4E">
      <w:pPr>
        <w:jc w:val="thaiDistribute"/>
        <w:rPr>
          <w:rFonts w:ascii="Browallia New" w:hAnsi="Browallia New" w:cs="Browallia New"/>
        </w:rPr>
      </w:pPr>
    </w:p>
    <w:p w14:paraId="106A2503" w14:textId="531A964B" w:rsidR="004A6AAD" w:rsidRDefault="004A6AAD" w:rsidP="00CD4D4E">
      <w:pPr>
        <w:jc w:val="thaiDistribute"/>
        <w:rPr>
          <w:rFonts w:ascii="Browallia New" w:hAnsi="Browallia New" w:cs="Browallia New"/>
        </w:rPr>
      </w:pPr>
    </w:p>
    <w:p w14:paraId="3E04950C" w14:textId="50D6CEC4" w:rsidR="004A6AAD" w:rsidRDefault="004A6AAD" w:rsidP="00CD4D4E">
      <w:pPr>
        <w:jc w:val="thaiDistribute"/>
        <w:rPr>
          <w:rFonts w:ascii="Browallia New" w:hAnsi="Browallia New" w:cs="Browallia New"/>
        </w:rPr>
      </w:pPr>
    </w:p>
    <w:p w14:paraId="5BC71423" w14:textId="7F5C61DF" w:rsidR="004A6AAD" w:rsidRDefault="004A6AAD" w:rsidP="00CD4D4E">
      <w:pPr>
        <w:jc w:val="thaiDistribute"/>
        <w:rPr>
          <w:rFonts w:ascii="Browallia New" w:hAnsi="Browallia New" w:cs="Browallia New"/>
        </w:rPr>
      </w:pPr>
    </w:p>
    <w:p w14:paraId="16239C14" w14:textId="6F276CAD" w:rsidR="004A6AAD" w:rsidRDefault="004A6AAD" w:rsidP="00CD4D4E">
      <w:pPr>
        <w:jc w:val="thaiDistribute"/>
        <w:rPr>
          <w:rFonts w:ascii="Browallia New" w:hAnsi="Browallia New" w:cs="Browallia New"/>
        </w:rPr>
      </w:pPr>
    </w:p>
    <w:p w14:paraId="568118A4" w14:textId="319B25B8" w:rsidR="004A6AAD" w:rsidRDefault="004A6AAD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1" w:name="_GoBack"/>
      <w:bookmarkEnd w:id="1"/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AD431AC" w14:textId="77777777" w:rsidR="00AB690D" w:rsidRDefault="00AB690D" w:rsidP="00AB690D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1229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6562B716" w14:textId="77777777" w:rsidR="00AB690D" w:rsidRDefault="00AB690D" w:rsidP="0016775F">
      <w:pPr>
        <w:spacing w:after="0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69B7CACB" w14:textId="329D4138" w:rsidR="00B1491C" w:rsidRPr="00080552" w:rsidRDefault="00B1491C" w:rsidP="0016775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งบแสดงฐานะการเงิน</w:t>
      </w:r>
      <w:r w:rsidR="00ED2359"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>รวมและเฉพาะ</w:t>
      </w: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>ของบริษัท</w:t>
      </w:r>
      <w:r w:rsidR="00AB690D" w:rsidRPr="00CA19F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A19F9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ซีเฟรชอินดัสตรี</w:t>
      </w:r>
      <w:r w:rsidR="00AB690D"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B690D" w:rsidRPr="00CA19F9">
        <w:rPr>
          <w:rFonts w:ascii="Browallia New" w:hAnsi="Browallia New" w:cs="Browallia New"/>
          <w:sz w:val="28"/>
          <w:szCs w:val="28"/>
          <w:cs/>
          <w:lang w:bidi="th-TH"/>
        </w:rPr>
        <w:t>จำกัด (มหาชน) และบริษัทย่อย</w:t>
      </w: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ณ วันที่ </w:t>
      </w:r>
      <w:r w:rsidRPr="00CA19F9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CA19F9"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ตรวจสอบโดยผู้สอบบัญชีอื่นที่อยู่ในสำนักงานเดียวกับข้าพเจ้าซึ่งแสดงความเห็นอย่างไม่มีเงื่อนไข</w:t>
      </w:r>
      <w:r w:rsidR="0034149A"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ตามรายงานลงวันที่ </w:t>
      </w:r>
      <w:r w:rsidR="00CA19F9">
        <w:rPr>
          <w:rFonts w:ascii="Browallia New" w:hAnsi="Browallia New" w:cs="Browallia New"/>
          <w:sz w:val="28"/>
          <w:szCs w:val="28"/>
          <w:lang w:val="en-US" w:bidi="th-TH"/>
        </w:rPr>
        <w:t>26</w:t>
      </w:r>
      <w:r w:rsidRPr="00CA19F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Pr="00CA19F9">
        <w:rPr>
          <w:rFonts w:ascii="Browallia New" w:hAnsi="Browallia New" w:cs="Browallia New"/>
          <w:sz w:val="28"/>
          <w:szCs w:val="28"/>
          <w:lang w:val="en-US" w:bidi="th-TH"/>
        </w:rPr>
        <w:t>2562</w:t>
      </w:r>
    </w:p>
    <w:p w14:paraId="09FFA688" w14:textId="77777777" w:rsidR="003C08B4" w:rsidRPr="007C635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7DB1B105" w14:textId="162C53C9" w:rsidR="00342105" w:rsidRPr="00080552" w:rsidRDefault="00342105" w:rsidP="00342105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34149A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งบแสดงการเปลี่ยนแปลงส่วนของ</w:t>
      </w:r>
      <w:r w:rsidR="0016775F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ผู้ถือหุ้น</w:t>
      </w:r>
      <w:r w:rsidRPr="0034149A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และงบกระแสเงินสด</w:t>
      </w:r>
      <w:r w:rsidRPr="0034149A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สำหรับงวดสามเดือนสิ้นสุดวันที่ 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มีนาคม 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สอบทานโดยผู้สอบบัญชีดังกล่าวข้างต้น ซึ่งให้ข้อสรุปอย่างไม่มีเงื่อนไข</w:t>
      </w:r>
      <w:r w:rsidR="0034149A"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ตามรายงานลงวันที่ </w:t>
      </w:r>
      <w:r w:rsidR="00251959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พฤษภาคม 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4E923F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11DA2E1E" w:rsidR="00142624" w:rsidRPr="00142624" w:rsidRDefault="00CA19F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 ศรีรัตน์ชัชวาลย์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1D74B79C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A19F9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334D3830" w:rsidR="00CD4D4E" w:rsidRPr="00CA19F9" w:rsidRDefault="00CA19F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  <w:lang w:bidi="th-TH"/>
        </w:rPr>
        <w:t>1</w:t>
      </w:r>
      <w:r w:rsidR="00251959">
        <w:rPr>
          <w:rFonts w:ascii="Browallia New" w:hAnsi="Browallia New" w:cs="Browallia New"/>
          <w:sz w:val="28"/>
          <w:szCs w:val="28"/>
          <w:lang w:bidi="th-TH"/>
        </w:rPr>
        <w:t>4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พฤษภาคม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2562</w:t>
      </w: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D3601" w14:textId="77777777" w:rsidR="000C7F17" w:rsidRDefault="000C7F17">
      <w:r>
        <w:separator/>
      </w:r>
    </w:p>
  </w:endnote>
  <w:endnote w:type="continuationSeparator" w:id="0">
    <w:p w14:paraId="5D8B5995" w14:textId="77777777" w:rsidR="000C7F17" w:rsidRDefault="000C7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17F8A" w14:textId="77777777" w:rsidR="000C7F17" w:rsidRDefault="000C7F17">
      <w:bookmarkStart w:id="0" w:name="_Hlk482348182"/>
      <w:bookmarkEnd w:id="0"/>
      <w:r>
        <w:separator/>
      </w:r>
    </w:p>
  </w:footnote>
  <w:footnote w:type="continuationSeparator" w:id="0">
    <w:p w14:paraId="499AA6F9" w14:textId="77777777" w:rsidR="000C7F17" w:rsidRDefault="000C7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6AB671F1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F58CE22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C2481"/>
    <w:rsid w:val="000C7F17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5195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A6AAD"/>
    <w:rsid w:val="004C0971"/>
    <w:rsid w:val="004C0C25"/>
    <w:rsid w:val="004C2111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77D61"/>
    <w:rsid w:val="005822AC"/>
    <w:rsid w:val="00591F0D"/>
    <w:rsid w:val="00594DA2"/>
    <w:rsid w:val="005A29D0"/>
    <w:rsid w:val="005B1823"/>
    <w:rsid w:val="005B405A"/>
    <w:rsid w:val="005C2CCB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00DF"/>
    <w:rsid w:val="0070147C"/>
    <w:rsid w:val="007064E7"/>
    <w:rsid w:val="00714FD6"/>
    <w:rsid w:val="007265F7"/>
    <w:rsid w:val="00731894"/>
    <w:rsid w:val="00734885"/>
    <w:rsid w:val="00746796"/>
    <w:rsid w:val="00746D91"/>
    <w:rsid w:val="0075598A"/>
    <w:rsid w:val="00761813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1324D"/>
    <w:rsid w:val="00B1491C"/>
    <w:rsid w:val="00B157E2"/>
    <w:rsid w:val="00B24A45"/>
    <w:rsid w:val="00B25B92"/>
    <w:rsid w:val="00B26948"/>
    <w:rsid w:val="00B2694B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E5F37"/>
    <w:rsid w:val="00BF1C24"/>
    <w:rsid w:val="00BF5E73"/>
    <w:rsid w:val="00C06939"/>
    <w:rsid w:val="00C173BF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19F9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627C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44E0"/>
    <w:rsid w:val="00F246A1"/>
    <w:rsid w:val="00F37917"/>
    <w:rsid w:val="00F43D66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4" ma:contentTypeDescription="Create a new document." ma:contentTypeScope="" ma:versionID="cfd05779178949f69539b2fd9612a79d">
  <xsd:schema xmlns:xsd="http://www.w3.org/2001/XMLSchema" xmlns:xs="http://www.w3.org/2001/XMLSchema" xmlns:p="http://schemas.microsoft.com/office/2006/metadata/properties" xmlns:ns2="637853d3-3c8a-4525-b7b2-7dbd8854d207" xmlns:ns3="af558644-f955-442f-a737-29339a49f4e6" targetNamespace="http://schemas.microsoft.com/office/2006/metadata/properties" ma:root="true" ma:fieldsID="bbb004a8ce9bd53f78ae9ec7d04d1443" ns2:_="" ns3:_="">
    <xsd:import namespace="637853d3-3c8a-4525-b7b2-7dbd8854d207"/>
    <xsd:import namespace="af558644-f955-442f-a737-29339a49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598240-0DB9-497E-AB49-ED7DAA23B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973880-B327-485E-B245-1B11C51F8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170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26</cp:revision>
  <cp:lastPrinted>2017-11-14T11:56:00Z</cp:lastPrinted>
  <dcterms:created xsi:type="dcterms:W3CDTF">2019-03-26T14:33:00Z</dcterms:created>
  <dcterms:modified xsi:type="dcterms:W3CDTF">2019-05-14T03:17:00Z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