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DC6F9C" w:rsidRDefault="0027622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DB334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ทีคิวเอ็ม คอร์ปอเรชั่น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274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 w:rsidR="002762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006D3C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C6F9C" w:rsidRPr="0060234A" w:rsidRDefault="00DC6F9C" w:rsidP="00472E8E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ต่อผู้ถือหุ้นของ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color w:val="000000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</w:t>
      </w:r>
      <w:r w:rsidR="0064274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(มหาชน)</w:t>
      </w:r>
    </w:p>
    <w:p w:rsidR="00DC6F9C" w:rsidRPr="00B366AC" w:rsidRDefault="00DC6F9C" w:rsidP="00472E8E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006D3C">
        <w:rPr>
          <w:rFonts w:ascii="Angsana New" w:hAnsi="Angsana New" w:cs="Angsana New"/>
          <w:sz w:val="32"/>
          <w:szCs w:val="32"/>
        </w:rPr>
        <w:t>2562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2E8E">
        <w:rPr>
          <w:rFonts w:ascii="Angsana New" w:hAnsi="Angsana New" w:cs="Angsana New"/>
          <w:sz w:val="32"/>
          <w:szCs w:val="32"/>
        </w:rPr>
        <w:t xml:space="preserve">       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573D1C">
        <w:rPr>
          <w:rFonts w:ascii="Angsana New" w:hAnsi="Angsana New" w:cs="Angsana New"/>
          <w:sz w:val="32"/>
          <w:szCs w:val="32"/>
        </w:rPr>
        <w:t xml:space="preserve"> 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DC6F9C" w:rsidRPr="00B366AC" w:rsidRDefault="00DC6F9C" w:rsidP="00472E8E">
      <w:pPr>
        <w:pStyle w:val="Default"/>
        <w:spacing w:before="24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DC6F9C" w:rsidRPr="00B366AC" w:rsidRDefault="00DC6F9C" w:rsidP="00642747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</w:t>
      </w:r>
      <w:r w:rsidR="00573D1C">
        <w:rPr>
          <w:rFonts w:ascii="Angsana New" w:hAnsi="Angsana New" w:cs="Angsana New"/>
          <w:sz w:val="32"/>
          <w:szCs w:val="32"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573D1C">
        <w:rPr>
          <w:rFonts w:ascii="Angsana New" w:hAnsi="Angsana New" w:cs="Angsana New"/>
          <w:sz w:val="32"/>
          <w:szCs w:val="32"/>
        </w:rPr>
        <w:t xml:space="preserve"> </w:t>
      </w:r>
      <w:bookmarkStart w:id="0" w:name="_GoBack"/>
      <w:bookmarkEnd w:id="0"/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DC6F9C" w:rsidRPr="00B366AC" w:rsidRDefault="00DC6F9C" w:rsidP="00472E8E">
      <w:pPr>
        <w:pStyle w:val="CM2"/>
        <w:spacing w:before="24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DC6F9C" w:rsidRPr="00B30BDD" w:rsidRDefault="00276227" w:rsidP="00472E8E">
      <w:pPr>
        <w:tabs>
          <w:tab w:val="left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</w:t>
      </w:r>
      <w:r w:rsidRPr="00E9226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เดชอาคม</w:t>
      </w:r>
      <w:r w:rsidR="00DC6F9C">
        <w:rPr>
          <w:rFonts w:ascii="Angsana New" w:hAnsi="Angsana New"/>
          <w:spacing w:val="-4"/>
          <w:sz w:val="32"/>
          <w:szCs w:val="32"/>
          <w:cs/>
        </w:rPr>
        <w:tab/>
      </w:r>
    </w:p>
    <w:p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6227">
        <w:rPr>
          <w:rFonts w:ascii="Angsana New" w:hAnsi="Angsana New"/>
          <w:spacing w:val="-4"/>
          <w:sz w:val="32"/>
          <w:szCs w:val="32"/>
        </w:rPr>
        <w:t>5659</w:t>
      </w:r>
    </w:p>
    <w:p w:rsidR="00C574FE" w:rsidRDefault="00DC6F9C" w:rsidP="00472E8E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642747">
        <w:rPr>
          <w:rFonts w:ascii="Angsana New" w:hAnsi="Angsana New"/>
          <w:spacing w:val="-4"/>
          <w:sz w:val="32"/>
          <w:szCs w:val="32"/>
        </w:rPr>
        <w:t>14</w:t>
      </w:r>
      <w:r w:rsidR="009C5C45">
        <w:rPr>
          <w:rFonts w:ascii="Angsana New" w:hAnsi="Angsana New"/>
          <w:spacing w:val="-4"/>
          <w:sz w:val="32"/>
          <w:szCs w:val="32"/>
        </w:rPr>
        <w:t xml:space="preserve"> </w:t>
      </w:r>
      <w:r w:rsidR="009C5C45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006D3C">
        <w:rPr>
          <w:rFonts w:ascii="Angsana New" w:hAnsi="Angsana New"/>
          <w:spacing w:val="-4"/>
          <w:sz w:val="32"/>
          <w:szCs w:val="32"/>
        </w:rPr>
        <w:t>2562</w:t>
      </w:r>
    </w:p>
    <w:sectPr w:rsidR="00900CA2" w:rsidRPr="00C574FE" w:rsidSect="00472E8E">
      <w:footerReference w:type="default" r:id="rId7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7EF" w:rsidRDefault="005627EF" w:rsidP="0077481E">
      <w:r>
        <w:separator/>
      </w:r>
    </w:p>
  </w:endnote>
  <w:endnote w:type="continuationSeparator" w:id="0">
    <w:p w:rsidR="005627EF" w:rsidRDefault="005627E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F22" w:rsidRPr="00BD77A0" w:rsidRDefault="006E0F22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7EF" w:rsidRDefault="005627EF" w:rsidP="0077481E">
      <w:r>
        <w:separator/>
      </w:r>
    </w:p>
  </w:footnote>
  <w:footnote w:type="continuationSeparator" w:id="0">
    <w:p w:rsidR="005627EF" w:rsidRDefault="005627E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</w:compat>
  <w:rsids>
    <w:rsidRoot w:val="006E490B"/>
    <w:rsid w:val="000011DF"/>
    <w:rsid w:val="000013DE"/>
    <w:rsid w:val="00001C18"/>
    <w:rsid w:val="00006627"/>
    <w:rsid w:val="00006970"/>
    <w:rsid w:val="00006D3C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6662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6227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E8E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EF"/>
    <w:rsid w:val="005653A5"/>
    <w:rsid w:val="00567181"/>
    <w:rsid w:val="00567BC5"/>
    <w:rsid w:val="00572319"/>
    <w:rsid w:val="00573D1C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4A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747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0F22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1B41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C26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774BB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4AA6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59E9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BC2A54C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30229</vt:lpwstr>
  </property>
  <property fmtid="{D5CDD505-2E9C-101B-9397-08002B2CF9AE}" pid="4" name="OptimizationTime">
    <vt:lpwstr>20190514_0929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30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cp:lastModifiedBy>Sunantha Sawandwangkung</cp:lastModifiedBy>
  <cp:revision>41</cp:revision>
  <cp:lastPrinted>2019-05-08T01:38:00Z</cp:lastPrinted>
  <dcterms:created xsi:type="dcterms:W3CDTF">2013-08-19T07:22:00Z</dcterms:created>
  <dcterms:modified xsi:type="dcterms:W3CDTF">2019-05-08T01:38:00Z</dcterms:modified>
</cp:coreProperties>
</file>