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bookmarkStart w:id="0" w:name="_GoBack"/>
            <w:bookmarkEnd w:id="0"/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001688" w:rsidRPr="00AA58AD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Review report and interim consolidated financial statements</w:t>
            </w:r>
          </w:p>
          <w:p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1A69CB" w:rsidRPr="00AA58AD">
              <w:rPr>
                <w:rFonts w:cs="Times New Roman"/>
                <w:color w:val="7E7F82"/>
                <w:sz w:val="28"/>
              </w:rPr>
              <w:t xml:space="preserve">period </w:t>
            </w:r>
            <w:r w:rsidR="003C05D2" w:rsidRPr="00AA58AD">
              <w:rPr>
                <w:rFonts w:cs="Times New Roman"/>
                <w:color w:val="7E7F82"/>
                <w:sz w:val="28"/>
              </w:rPr>
              <w:t>ended 31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3C05D2" w:rsidRPr="00AA58AD">
              <w:rPr>
                <w:rFonts w:cs="Times New Roman"/>
                <w:color w:val="7E7F82"/>
                <w:sz w:val="28"/>
              </w:rPr>
              <w:t>March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280EFB">
              <w:rPr>
                <w:rFonts w:cs="Times New Roman"/>
                <w:color w:val="7E7F82"/>
                <w:sz w:val="28"/>
              </w:rPr>
              <w:t>2019</w:t>
            </w:r>
          </w:p>
        </w:tc>
      </w:tr>
    </w:tbl>
    <w:p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001688" w:rsidRPr="00C269F0" w:rsidRDefault="00001688" w:rsidP="005F463E">
      <w:pPr>
        <w:spacing w:after="36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:rsidR="00001688" w:rsidRPr="00314344" w:rsidRDefault="00001688" w:rsidP="00310592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280EFB">
        <w:rPr>
          <w:rFonts w:ascii="Arial" w:hAnsi="Arial" w:cs="Arial"/>
          <w:sz w:val="22"/>
          <w:szCs w:val="22"/>
        </w:rPr>
        <w:t>2019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 the same period.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:rsidR="00001688" w:rsidRPr="00314344" w:rsidRDefault="00001688" w:rsidP="00310592">
      <w:pPr>
        <w:spacing w:before="120"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:rsidR="00001688" w:rsidRDefault="00001688" w:rsidP="005F463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D21B05">
        <w:rPr>
          <w:rFonts w:ascii="Arial" w:hAnsi="Arial" w:cs="Browallia New"/>
          <w:spacing w:val="-3"/>
          <w:sz w:val="22"/>
        </w:rPr>
        <w:t>14</w:t>
      </w:r>
      <w:r w:rsidR="00BF20B4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280EFB">
        <w:rPr>
          <w:rFonts w:ascii="Arial" w:hAnsi="Arial" w:cs="Arial"/>
          <w:spacing w:val="-3"/>
          <w:sz w:val="22"/>
          <w:szCs w:val="22"/>
        </w:rPr>
        <w:t>2019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F3B" w:rsidRDefault="00EC5F3B" w:rsidP="0077481E">
      <w:r>
        <w:separator/>
      </w:r>
    </w:p>
  </w:endnote>
  <w:endnote w:type="continuationSeparator" w:id="0">
    <w:p w:rsidR="00EC5F3B" w:rsidRDefault="00EC5F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F3B" w:rsidRDefault="00EC5F3B" w:rsidP="0077481E">
      <w:r>
        <w:separator/>
      </w:r>
    </w:p>
  </w:footnote>
  <w:footnote w:type="continuationSeparator" w:id="0">
    <w:p w:rsidR="00EC5F3B" w:rsidRDefault="00EC5F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7FD9BA2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8938-18AD-4B37-B88F-3F91555F4A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30796</vt:lpwstr>
  </property>
  <property fmtid="{D5CDD505-2E9C-101B-9397-08002B2CF9AE}" pid="4" name="OptimizationTime">
    <vt:lpwstr>20190514_0929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21</cp:revision>
  <cp:lastPrinted>2019-04-19T04:03:00Z</cp:lastPrinted>
  <dcterms:created xsi:type="dcterms:W3CDTF">2015-04-17T07:07:00Z</dcterms:created>
  <dcterms:modified xsi:type="dcterms:W3CDTF">2019-04-19T04:03:00Z</dcterms:modified>
</cp:coreProperties>
</file>